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81E29AC"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5D557D">
              <w:t>19.2.0</w:t>
            </w:r>
            <w:r w:rsidRPr="004D3578">
              <w:t xml:space="preserve"> </w:t>
            </w:r>
            <w:r w:rsidRPr="004D3578">
              <w:rPr>
                <w:sz w:val="32"/>
              </w:rPr>
              <w:t>(</w:t>
            </w:r>
            <w:r w:rsidR="005D557D">
              <w:rPr>
                <w:sz w:val="32"/>
              </w:rPr>
              <w:t>2025-06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pt" o:ole="">
                  <v:imagedata r:id="rId9" o:title=""/>
                </v:shape>
                <o:OLEObject Type="Embed" ProgID="Word.Picture.8" ShapeID="_x0000_i1025" DrawAspect="Content" ObjectID="_1813000520"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79B1F03"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25</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5FA8E571" w14:textId="463CCA51" w:rsidR="007E3A0E" w:rsidRDefault="004D3578">
      <w:pPr>
        <w:pStyle w:val="TOC1"/>
        <w:rPr>
          <w:rFonts w:asciiTheme="minorHAnsi" w:hAnsiTheme="minorHAnsi" w:cstheme="minorBidi"/>
          <w:noProof/>
          <w:kern w:val="2"/>
          <w:sz w:val="24"/>
          <w:szCs w:val="24"/>
          <w:lang w:eastAsia="en-GB"/>
          <w14:ligatures w14:val="standardContextual"/>
        </w:rPr>
      </w:pPr>
      <w:r w:rsidRPr="00C367E9">
        <w:fldChar w:fldCharType="begin" w:fldLock="1"/>
      </w:r>
      <w:r w:rsidRPr="00C367E9">
        <w:instrText xml:space="preserve"> TOC \o "1-9" </w:instrText>
      </w:r>
      <w:r w:rsidRPr="00C367E9">
        <w:fldChar w:fldCharType="separate"/>
      </w:r>
      <w:r w:rsidR="007E3A0E">
        <w:rPr>
          <w:noProof/>
        </w:rPr>
        <w:t>Foreword</w:t>
      </w:r>
      <w:r w:rsidR="007E3A0E">
        <w:rPr>
          <w:noProof/>
        </w:rPr>
        <w:tab/>
      </w:r>
      <w:r w:rsidR="007E3A0E">
        <w:rPr>
          <w:noProof/>
        </w:rPr>
        <w:fldChar w:fldCharType="begin" w:fldLock="1"/>
      </w:r>
      <w:r w:rsidR="007E3A0E">
        <w:rPr>
          <w:noProof/>
        </w:rPr>
        <w:instrText xml:space="preserve"> PAGEREF _Toc202387743 \h </w:instrText>
      </w:r>
      <w:r w:rsidR="007E3A0E">
        <w:rPr>
          <w:noProof/>
        </w:rPr>
      </w:r>
      <w:r w:rsidR="007E3A0E">
        <w:rPr>
          <w:noProof/>
        </w:rPr>
        <w:fldChar w:fldCharType="separate"/>
      </w:r>
      <w:r w:rsidR="007E3A0E">
        <w:rPr>
          <w:noProof/>
        </w:rPr>
        <w:t>9</w:t>
      </w:r>
      <w:r w:rsidR="007E3A0E">
        <w:rPr>
          <w:noProof/>
        </w:rPr>
        <w:fldChar w:fldCharType="end"/>
      </w:r>
    </w:p>
    <w:p w14:paraId="6D770EA4" w14:textId="443B7986" w:rsidR="007E3A0E" w:rsidRDefault="007E3A0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_Toc202387744 \h </w:instrText>
      </w:r>
      <w:r>
        <w:rPr>
          <w:noProof/>
        </w:rPr>
      </w:r>
      <w:r>
        <w:rPr>
          <w:noProof/>
        </w:rPr>
        <w:fldChar w:fldCharType="separate"/>
      </w:r>
      <w:r>
        <w:rPr>
          <w:noProof/>
        </w:rPr>
        <w:t>10</w:t>
      </w:r>
      <w:r>
        <w:rPr>
          <w:noProof/>
        </w:rPr>
        <w:fldChar w:fldCharType="end"/>
      </w:r>
    </w:p>
    <w:p w14:paraId="0B79ADAE" w14:textId="2D0E7195" w:rsidR="007E3A0E" w:rsidRDefault="007E3A0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_Toc202387745 \h </w:instrText>
      </w:r>
      <w:r>
        <w:rPr>
          <w:noProof/>
        </w:rPr>
      </w:r>
      <w:r>
        <w:rPr>
          <w:noProof/>
        </w:rPr>
        <w:fldChar w:fldCharType="separate"/>
      </w:r>
      <w:r>
        <w:rPr>
          <w:noProof/>
        </w:rPr>
        <w:t>11</w:t>
      </w:r>
      <w:r>
        <w:rPr>
          <w:noProof/>
        </w:rPr>
        <w:fldChar w:fldCharType="end"/>
      </w:r>
    </w:p>
    <w:p w14:paraId="5608A8AD" w14:textId="041C25F5" w:rsidR="007E3A0E" w:rsidRDefault="007E3A0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_Toc202387746 \h </w:instrText>
      </w:r>
      <w:r>
        <w:rPr>
          <w:noProof/>
        </w:rPr>
      </w:r>
      <w:r>
        <w:rPr>
          <w:noProof/>
        </w:rPr>
        <w:fldChar w:fldCharType="separate"/>
      </w:r>
      <w:r>
        <w:rPr>
          <w:noProof/>
        </w:rPr>
        <w:t>12</w:t>
      </w:r>
      <w:r>
        <w:rPr>
          <w:noProof/>
        </w:rPr>
        <w:fldChar w:fldCharType="end"/>
      </w:r>
    </w:p>
    <w:p w14:paraId="253BE518" w14:textId="1E769833" w:rsidR="007E3A0E" w:rsidRDefault="007E3A0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_Toc202387747 \h </w:instrText>
      </w:r>
      <w:r>
        <w:rPr>
          <w:noProof/>
        </w:rPr>
      </w:r>
      <w:r>
        <w:rPr>
          <w:noProof/>
        </w:rPr>
        <w:fldChar w:fldCharType="separate"/>
      </w:r>
      <w:r>
        <w:rPr>
          <w:noProof/>
        </w:rPr>
        <w:t>12</w:t>
      </w:r>
      <w:r>
        <w:rPr>
          <w:noProof/>
        </w:rPr>
        <w:fldChar w:fldCharType="end"/>
      </w:r>
    </w:p>
    <w:p w14:paraId="05D080F2" w14:textId="3B08FB40" w:rsidR="007E3A0E" w:rsidRDefault="007E3A0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_Toc202387748 \h </w:instrText>
      </w:r>
      <w:r>
        <w:rPr>
          <w:noProof/>
        </w:rPr>
      </w:r>
      <w:r>
        <w:rPr>
          <w:noProof/>
        </w:rPr>
        <w:fldChar w:fldCharType="separate"/>
      </w:r>
      <w:r>
        <w:rPr>
          <w:noProof/>
        </w:rPr>
        <w:t>13</w:t>
      </w:r>
      <w:r>
        <w:rPr>
          <w:noProof/>
        </w:rPr>
        <w:fldChar w:fldCharType="end"/>
      </w:r>
    </w:p>
    <w:p w14:paraId="2AEF725F" w14:textId="5DCE07DC" w:rsidR="007E3A0E" w:rsidRDefault="007E3A0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_Toc202387749 \h </w:instrText>
      </w:r>
      <w:r>
        <w:rPr>
          <w:noProof/>
        </w:rPr>
      </w:r>
      <w:r>
        <w:rPr>
          <w:noProof/>
        </w:rPr>
        <w:fldChar w:fldCharType="separate"/>
      </w:r>
      <w:r>
        <w:rPr>
          <w:noProof/>
        </w:rPr>
        <w:t>14</w:t>
      </w:r>
      <w:r>
        <w:rPr>
          <w:noProof/>
        </w:rPr>
        <w:fldChar w:fldCharType="end"/>
      </w:r>
    </w:p>
    <w:p w14:paraId="3F0371AA" w14:textId="2A5A798C" w:rsidR="007E3A0E" w:rsidRDefault="007E3A0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_Toc202387750 \h </w:instrText>
      </w:r>
      <w:r>
        <w:rPr>
          <w:noProof/>
        </w:rPr>
      </w:r>
      <w:r>
        <w:rPr>
          <w:noProof/>
        </w:rPr>
        <w:fldChar w:fldCharType="separate"/>
      </w:r>
      <w:r>
        <w:rPr>
          <w:noProof/>
        </w:rPr>
        <w:t>14</w:t>
      </w:r>
      <w:r>
        <w:rPr>
          <w:noProof/>
        </w:rPr>
        <w:fldChar w:fldCharType="end"/>
      </w:r>
    </w:p>
    <w:p w14:paraId="022C67B8" w14:textId="2F54CF3F" w:rsidR="007E3A0E" w:rsidRDefault="007E3A0E">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Common configuration</w:t>
      </w:r>
      <w:r>
        <w:rPr>
          <w:noProof/>
        </w:rPr>
        <w:tab/>
      </w:r>
      <w:r>
        <w:rPr>
          <w:noProof/>
        </w:rPr>
        <w:fldChar w:fldCharType="begin" w:fldLock="1"/>
      </w:r>
      <w:r>
        <w:rPr>
          <w:noProof/>
        </w:rPr>
        <w:instrText xml:space="preserve"> PAGEREF _Toc202387751 \h </w:instrText>
      </w:r>
      <w:r>
        <w:rPr>
          <w:noProof/>
        </w:rPr>
      </w:r>
      <w:r>
        <w:rPr>
          <w:noProof/>
        </w:rPr>
        <w:fldChar w:fldCharType="separate"/>
      </w:r>
      <w:r>
        <w:rPr>
          <w:noProof/>
        </w:rPr>
        <w:t>14</w:t>
      </w:r>
      <w:r>
        <w:rPr>
          <w:noProof/>
        </w:rPr>
        <w:fldChar w:fldCharType="end"/>
      </w:r>
    </w:p>
    <w:p w14:paraId="7C93B2F7" w14:textId="635DFD84" w:rsidR="007E3A0E" w:rsidRDefault="007E3A0E">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MCPTT configuration</w:t>
      </w:r>
      <w:r>
        <w:rPr>
          <w:noProof/>
        </w:rPr>
        <w:tab/>
      </w:r>
      <w:r>
        <w:rPr>
          <w:noProof/>
        </w:rPr>
        <w:fldChar w:fldCharType="begin" w:fldLock="1"/>
      </w:r>
      <w:r>
        <w:rPr>
          <w:noProof/>
        </w:rPr>
        <w:instrText xml:space="preserve"> PAGEREF _Toc202387752 \h </w:instrText>
      </w:r>
      <w:r>
        <w:rPr>
          <w:noProof/>
        </w:rPr>
      </w:r>
      <w:r>
        <w:rPr>
          <w:noProof/>
        </w:rPr>
        <w:fldChar w:fldCharType="separate"/>
      </w:r>
      <w:r>
        <w:rPr>
          <w:noProof/>
        </w:rPr>
        <w:t>14</w:t>
      </w:r>
      <w:r>
        <w:rPr>
          <w:noProof/>
        </w:rPr>
        <w:fldChar w:fldCharType="end"/>
      </w:r>
    </w:p>
    <w:p w14:paraId="4945A59E" w14:textId="5E73DE43" w:rsidR="007E3A0E" w:rsidRDefault="007E3A0E">
      <w:pPr>
        <w:pStyle w:val="TOC3"/>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_Toc202387753 \h </w:instrText>
      </w:r>
      <w:r>
        <w:rPr>
          <w:noProof/>
        </w:rPr>
      </w:r>
      <w:r>
        <w:rPr>
          <w:noProof/>
        </w:rPr>
        <w:fldChar w:fldCharType="separate"/>
      </w:r>
      <w:r>
        <w:rPr>
          <w:noProof/>
        </w:rPr>
        <w:t>14</w:t>
      </w:r>
      <w:r>
        <w:rPr>
          <w:noProof/>
        </w:rPr>
        <w:fldChar w:fldCharType="end"/>
      </w:r>
    </w:p>
    <w:p w14:paraId="0FEF80EF" w14:textId="7EF1AAD6" w:rsidR="007E3A0E" w:rsidRDefault="007E3A0E">
      <w:pPr>
        <w:pStyle w:val="TOC3"/>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_Toc202387754 \h </w:instrText>
      </w:r>
      <w:r>
        <w:rPr>
          <w:noProof/>
        </w:rPr>
      </w:r>
      <w:r>
        <w:rPr>
          <w:noProof/>
        </w:rPr>
        <w:fldChar w:fldCharType="separate"/>
      </w:r>
      <w:r>
        <w:rPr>
          <w:noProof/>
        </w:rPr>
        <w:t>15</w:t>
      </w:r>
      <w:r>
        <w:rPr>
          <w:noProof/>
        </w:rPr>
        <w:fldChar w:fldCharType="end"/>
      </w:r>
    </w:p>
    <w:p w14:paraId="7231FED4" w14:textId="2C68CBCD" w:rsidR="007E3A0E" w:rsidRDefault="007E3A0E">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MCS UE configuration</w:t>
      </w:r>
      <w:r>
        <w:rPr>
          <w:noProof/>
        </w:rPr>
        <w:tab/>
      </w:r>
      <w:r>
        <w:rPr>
          <w:noProof/>
        </w:rPr>
        <w:fldChar w:fldCharType="begin" w:fldLock="1"/>
      </w:r>
      <w:r>
        <w:rPr>
          <w:noProof/>
        </w:rPr>
        <w:instrText xml:space="preserve"> PAGEREF _Toc202387755 \h </w:instrText>
      </w:r>
      <w:r>
        <w:rPr>
          <w:noProof/>
        </w:rPr>
      </w:r>
      <w:r>
        <w:rPr>
          <w:noProof/>
        </w:rPr>
        <w:fldChar w:fldCharType="separate"/>
      </w:r>
      <w:r>
        <w:rPr>
          <w:noProof/>
        </w:rPr>
        <w:t>15</w:t>
      </w:r>
      <w:r>
        <w:rPr>
          <w:noProof/>
        </w:rPr>
        <w:fldChar w:fldCharType="end"/>
      </w:r>
    </w:p>
    <w:p w14:paraId="0309F917" w14:textId="7BD72C87" w:rsidR="007E3A0E" w:rsidRDefault="007E3A0E">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_Toc202387756 \h </w:instrText>
      </w:r>
      <w:r>
        <w:rPr>
          <w:noProof/>
        </w:rPr>
      </w:r>
      <w:r>
        <w:rPr>
          <w:noProof/>
        </w:rPr>
        <w:fldChar w:fldCharType="separate"/>
      </w:r>
      <w:r>
        <w:rPr>
          <w:noProof/>
        </w:rPr>
        <w:t>15</w:t>
      </w:r>
      <w:r>
        <w:rPr>
          <w:noProof/>
        </w:rPr>
        <w:fldChar w:fldCharType="end"/>
      </w:r>
    </w:p>
    <w:p w14:paraId="30A59463" w14:textId="77E4AA40" w:rsidR="007E3A0E" w:rsidRDefault="007E3A0E">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Online configuration</w:t>
      </w:r>
      <w:r>
        <w:rPr>
          <w:noProof/>
        </w:rPr>
        <w:tab/>
      </w:r>
      <w:r>
        <w:rPr>
          <w:noProof/>
        </w:rPr>
        <w:fldChar w:fldCharType="begin" w:fldLock="1"/>
      </w:r>
      <w:r>
        <w:rPr>
          <w:noProof/>
        </w:rPr>
        <w:instrText xml:space="preserve"> PAGEREF _Toc202387757 \h </w:instrText>
      </w:r>
      <w:r>
        <w:rPr>
          <w:noProof/>
        </w:rPr>
      </w:r>
      <w:r>
        <w:rPr>
          <w:noProof/>
        </w:rPr>
        <w:fldChar w:fldCharType="separate"/>
      </w:r>
      <w:r>
        <w:rPr>
          <w:noProof/>
        </w:rPr>
        <w:t>16</w:t>
      </w:r>
      <w:r>
        <w:rPr>
          <w:noProof/>
        </w:rPr>
        <w:fldChar w:fldCharType="end"/>
      </w:r>
    </w:p>
    <w:p w14:paraId="5B3A7A2C" w14:textId="617712A9" w:rsidR="007E3A0E" w:rsidRDefault="007E3A0E">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_Toc202387758 \h </w:instrText>
      </w:r>
      <w:r>
        <w:rPr>
          <w:noProof/>
        </w:rPr>
      </w:r>
      <w:r>
        <w:rPr>
          <w:noProof/>
        </w:rPr>
        <w:fldChar w:fldCharType="separate"/>
      </w:r>
      <w:r>
        <w:rPr>
          <w:noProof/>
        </w:rPr>
        <w:t>16</w:t>
      </w:r>
      <w:r>
        <w:rPr>
          <w:noProof/>
        </w:rPr>
        <w:fldChar w:fldCharType="end"/>
      </w:r>
    </w:p>
    <w:p w14:paraId="6D6DE384" w14:textId="5179472F" w:rsidR="007E3A0E" w:rsidRDefault="007E3A0E">
      <w:pPr>
        <w:pStyle w:val="TOC5"/>
        <w:rPr>
          <w:rFonts w:asciiTheme="minorHAnsi" w:hAnsiTheme="minorHAnsi" w:cstheme="minorBidi"/>
          <w:noProof/>
          <w:kern w:val="2"/>
          <w:sz w:val="24"/>
          <w:szCs w:val="24"/>
          <w:lang w:eastAsia="en-GB"/>
          <w14:ligatures w14:val="standardContextual"/>
        </w:rPr>
      </w:pPr>
      <w:r>
        <w:rPr>
          <w:noProof/>
        </w:rPr>
        <w:t>4.2.2.1.1</w:t>
      </w:r>
      <w:r>
        <w:rPr>
          <w:rFonts w:asciiTheme="minorHAnsi" w:hAnsiTheme="minorHAnsi" w:cstheme="minorBidi"/>
          <w:noProof/>
          <w:kern w:val="2"/>
          <w:sz w:val="24"/>
          <w:szCs w:val="24"/>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_Toc202387759 \h </w:instrText>
      </w:r>
      <w:r>
        <w:rPr>
          <w:noProof/>
        </w:rPr>
      </w:r>
      <w:r>
        <w:rPr>
          <w:noProof/>
        </w:rPr>
        <w:fldChar w:fldCharType="separate"/>
      </w:r>
      <w:r>
        <w:rPr>
          <w:noProof/>
        </w:rPr>
        <w:t>16</w:t>
      </w:r>
      <w:r>
        <w:rPr>
          <w:noProof/>
        </w:rPr>
        <w:fldChar w:fldCharType="end"/>
      </w:r>
    </w:p>
    <w:p w14:paraId="2BBE309F" w14:textId="125BC980" w:rsidR="007E3A0E" w:rsidRDefault="007E3A0E">
      <w:pPr>
        <w:pStyle w:val="TOC5"/>
        <w:rPr>
          <w:rFonts w:asciiTheme="minorHAnsi" w:hAnsiTheme="minorHAnsi" w:cstheme="minorBidi"/>
          <w:noProof/>
          <w:kern w:val="2"/>
          <w:sz w:val="24"/>
          <w:szCs w:val="24"/>
          <w:lang w:eastAsia="en-GB"/>
          <w14:ligatures w14:val="standardContextual"/>
        </w:rPr>
      </w:pPr>
      <w:r>
        <w:rPr>
          <w:noProof/>
        </w:rPr>
        <w:t>4.2.2.1.2</w:t>
      </w:r>
      <w:r>
        <w:rPr>
          <w:rFonts w:asciiTheme="minorHAnsi" w:hAnsiTheme="minorHAnsi" w:cstheme="minorBidi"/>
          <w:noProof/>
          <w:kern w:val="2"/>
          <w:sz w:val="24"/>
          <w:szCs w:val="24"/>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_Toc202387760 \h </w:instrText>
      </w:r>
      <w:r>
        <w:rPr>
          <w:noProof/>
        </w:rPr>
      </w:r>
      <w:r>
        <w:rPr>
          <w:noProof/>
        </w:rPr>
        <w:fldChar w:fldCharType="separate"/>
      </w:r>
      <w:r>
        <w:rPr>
          <w:noProof/>
        </w:rPr>
        <w:t>17</w:t>
      </w:r>
      <w:r>
        <w:rPr>
          <w:noProof/>
        </w:rPr>
        <w:fldChar w:fldCharType="end"/>
      </w:r>
    </w:p>
    <w:p w14:paraId="3A5C0C5E" w14:textId="68FE5F91" w:rsidR="007E3A0E" w:rsidRDefault="007E3A0E">
      <w:pPr>
        <w:pStyle w:val="TOC6"/>
        <w:rPr>
          <w:rFonts w:asciiTheme="minorHAnsi" w:hAnsiTheme="minorHAnsi" w:cstheme="minorBidi"/>
          <w:noProof/>
          <w:kern w:val="2"/>
          <w:sz w:val="24"/>
          <w:szCs w:val="24"/>
          <w:lang w:eastAsia="en-GB"/>
          <w14:ligatures w14:val="standardContextual"/>
        </w:rPr>
      </w:pPr>
      <w:r>
        <w:rPr>
          <w:noProof/>
        </w:rPr>
        <w:t>4.2.2.1.2.1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_Toc202387761 \h </w:instrText>
      </w:r>
      <w:r>
        <w:rPr>
          <w:noProof/>
        </w:rPr>
      </w:r>
      <w:r>
        <w:rPr>
          <w:noProof/>
        </w:rPr>
        <w:fldChar w:fldCharType="separate"/>
      </w:r>
      <w:r>
        <w:rPr>
          <w:noProof/>
        </w:rPr>
        <w:t>17</w:t>
      </w:r>
      <w:r>
        <w:rPr>
          <w:noProof/>
        </w:rPr>
        <w:fldChar w:fldCharType="end"/>
      </w:r>
    </w:p>
    <w:p w14:paraId="78534C5C" w14:textId="083CA283" w:rsidR="007E3A0E" w:rsidRDefault="007E3A0E">
      <w:pPr>
        <w:pStyle w:val="TOC6"/>
        <w:rPr>
          <w:rFonts w:asciiTheme="minorHAnsi" w:hAnsiTheme="minorHAnsi" w:cstheme="minorBidi"/>
          <w:noProof/>
          <w:kern w:val="2"/>
          <w:sz w:val="24"/>
          <w:szCs w:val="24"/>
          <w:lang w:eastAsia="en-GB"/>
          <w14:ligatures w14:val="standardContextual"/>
        </w:rPr>
      </w:pPr>
      <w:r>
        <w:rPr>
          <w:noProof/>
        </w:rPr>
        <w:t>4.2.2.1.2.2</w:t>
      </w:r>
      <w:r>
        <w:rPr>
          <w:rFonts w:asciiTheme="minorHAnsi" w:hAnsiTheme="minorHAnsi" w:cstheme="minorBidi"/>
          <w:noProof/>
          <w:kern w:val="2"/>
          <w:sz w:val="24"/>
          <w:szCs w:val="24"/>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_Toc202387762 \h </w:instrText>
      </w:r>
      <w:r>
        <w:rPr>
          <w:noProof/>
        </w:rPr>
      </w:r>
      <w:r>
        <w:rPr>
          <w:noProof/>
        </w:rPr>
        <w:fldChar w:fldCharType="separate"/>
      </w:r>
      <w:r>
        <w:rPr>
          <w:noProof/>
        </w:rPr>
        <w:t>19</w:t>
      </w:r>
      <w:r>
        <w:rPr>
          <w:noProof/>
        </w:rPr>
        <w:fldChar w:fldCharType="end"/>
      </w:r>
    </w:p>
    <w:p w14:paraId="2EA559F0" w14:textId="62EF815E" w:rsidR="007E3A0E" w:rsidRDefault="007E3A0E">
      <w:pPr>
        <w:pStyle w:val="TOC7"/>
        <w:rPr>
          <w:rFonts w:asciiTheme="minorHAnsi" w:hAnsiTheme="minorHAnsi" w:cstheme="minorBidi"/>
          <w:noProof/>
          <w:kern w:val="2"/>
          <w:sz w:val="24"/>
          <w:szCs w:val="24"/>
          <w:lang w:eastAsia="en-GB"/>
          <w14:ligatures w14:val="standardContextual"/>
        </w:rPr>
      </w:pPr>
      <w:r>
        <w:rPr>
          <w:noProof/>
        </w:rPr>
        <w:t>4.2.2.1.2.2.1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_Toc202387763 \h </w:instrText>
      </w:r>
      <w:r>
        <w:rPr>
          <w:noProof/>
        </w:rPr>
      </w:r>
      <w:r>
        <w:rPr>
          <w:noProof/>
        </w:rPr>
        <w:fldChar w:fldCharType="separate"/>
      </w:r>
      <w:r>
        <w:rPr>
          <w:noProof/>
        </w:rPr>
        <w:t>19</w:t>
      </w:r>
      <w:r>
        <w:rPr>
          <w:noProof/>
        </w:rPr>
        <w:fldChar w:fldCharType="end"/>
      </w:r>
    </w:p>
    <w:p w14:paraId="1878110D" w14:textId="3259A331" w:rsidR="007E3A0E" w:rsidRDefault="007E3A0E">
      <w:pPr>
        <w:pStyle w:val="TOC7"/>
        <w:rPr>
          <w:rFonts w:asciiTheme="minorHAnsi" w:hAnsiTheme="minorHAnsi" w:cstheme="minorBidi"/>
          <w:noProof/>
          <w:kern w:val="2"/>
          <w:sz w:val="24"/>
          <w:szCs w:val="24"/>
          <w:lang w:eastAsia="en-GB"/>
          <w14:ligatures w14:val="standardContextual"/>
        </w:rPr>
      </w:pPr>
      <w:r>
        <w:rPr>
          <w:noProof/>
        </w:rPr>
        <w:t>4.2.2.1.2.2.2</w:t>
      </w:r>
      <w:r>
        <w:rPr>
          <w:rFonts w:asciiTheme="minorHAnsi" w:hAnsiTheme="minorHAnsi" w:cstheme="minorBidi"/>
          <w:noProof/>
          <w:kern w:val="2"/>
          <w:sz w:val="24"/>
          <w:szCs w:val="24"/>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_Toc202387764 \h </w:instrText>
      </w:r>
      <w:r>
        <w:rPr>
          <w:noProof/>
        </w:rPr>
      </w:r>
      <w:r>
        <w:rPr>
          <w:noProof/>
        </w:rPr>
        <w:fldChar w:fldCharType="separate"/>
      </w:r>
      <w:r>
        <w:rPr>
          <w:noProof/>
        </w:rPr>
        <w:t>19</w:t>
      </w:r>
      <w:r>
        <w:rPr>
          <w:noProof/>
        </w:rPr>
        <w:fldChar w:fldCharType="end"/>
      </w:r>
    </w:p>
    <w:p w14:paraId="5132D06D" w14:textId="46B251DD" w:rsidR="007E3A0E" w:rsidRDefault="007E3A0E">
      <w:pPr>
        <w:pStyle w:val="TOC7"/>
        <w:rPr>
          <w:rFonts w:asciiTheme="minorHAnsi" w:hAnsiTheme="minorHAnsi" w:cstheme="minorBidi"/>
          <w:noProof/>
          <w:kern w:val="2"/>
          <w:sz w:val="24"/>
          <w:szCs w:val="24"/>
          <w:lang w:eastAsia="en-GB"/>
          <w14:ligatures w14:val="standardContextual"/>
        </w:rPr>
      </w:pPr>
      <w:r>
        <w:rPr>
          <w:noProof/>
        </w:rPr>
        <w:t>4.2.2.1.2.2.3</w:t>
      </w:r>
      <w:r>
        <w:rPr>
          <w:rFonts w:asciiTheme="minorHAnsi" w:hAnsiTheme="minorHAnsi" w:cstheme="minorBidi"/>
          <w:noProof/>
          <w:kern w:val="2"/>
          <w:sz w:val="24"/>
          <w:szCs w:val="24"/>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_Toc202387765 \h </w:instrText>
      </w:r>
      <w:r>
        <w:rPr>
          <w:noProof/>
        </w:rPr>
      </w:r>
      <w:r>
        <w:rPr>
          <w:noProof/>
        </w:rPr>
        <w:fldChar w:fldCharType="separate"/>
      </w:r>
      <w:r>
        <w:rPr>
          <w:noProof/>
        </w:rPr>
        <w:t>20</w:t>
      </w:r>
      <w:r>
        <w:rPr>
          <w:noProof/>
        </w:rPr>
        <w:fldChar w:fldCharType="end"/>
      </w:r>
    </w:p>
    <w:p w14:paraId="2572C1FC" w14:textId="0E23771F" w:rsidR="007E3A0E" w:rsidRDefault="007E3A0E">
      <w:pPr>
        <w:pStyle w:val="TOC6"/>
        <w:rPr>
          <w:rFonts w:asciiTheme="minorHAnsi" w:hAnsiTheme="minorHAnsi" w:cstheme="minorBidi"/>
          <w:noProof/>
          <w:kern w:val="2"/>
          <w:sz w:val="24"/>
          <w:szCs w:val="24"/>
          <w:lang w:eastAsia="en-GB"/>
          <w14:ligatures w14:val="standardContextual"/>
        </w:rPr>
      </w:pPr>
      <w:r w:rsidRPr="007E75EB">
        <w:rPr>
          <w:noProof/>
          <w:lang w:val="fr-FR"/>
        </w:rPr>
        <w:t>4.2.2.1.2.3</w:t>
      </w:r>
      <w:r>
        <w:rPr>
          <w:rFonts w:asciiTheme="minorHAnsi" w:hAnsiTheme="minorHAnsi" w:cstheme="minorBidi"/>
          <w:noProof/>
          <w:kern w:val="2"/>
          <w:sz w:val="24"/>
          <w:szCs w:val="24"/>
          <w:lang w:eastAsia="en-GB"/>
          <w14:ligatures w14:val="standardContextual"/>
        </w:rPr>
        <w:tab/>
      </w:r>
      <w:r w:rsidRPr="007E75EB">
        <w:rPr>
          <w:noProof/>
          <w:lang w:val="fr-FR" w:eastAsia="zh-CN"/>
        </w:rPr>
        <w:t>MCS user profile configuration document</w:t>
      </w:r>
      <w:r w:rsidRPr="007E75EB">
        <w:rPr>
          <w:noProof/>
          <w:lang w:val="fr-FR"/>
        </w:rPr>
        <w:t xml:space="preserve"> selection</w:t>
      </w:r>
      <w:r>
        <w:rPr>
          <w:noProof/>
        </w:rPr>
        <w:tab/>
      </w:r>
      <w:r>
        <w:rPr>
          <w:noProof/>
        </w:rPr>
        <w:fldChar w:fldCharType="begin" w:fldLock="1"/>
      </w:r>
      <w:r>
        <w:rPr>
          <w:noProof/>
        </w:rPr>
        <w:instrText xml:space="preserve"> PAGEREF _Toc202387766 \h </w:instrText>
      </w:r>
      <w:r>
        <w:rPr>
          <w:noProof/>
        </w:rPr>
      </w:r>
      <w:r>
        <w:rPr>
          <w:noProof/>
        </w:rPr>
        <w:fldChar w:fldCharType="separate"/>
      </w:r>
      <w:r>
        <w:rPr>
          <w:noProof/>
        </w:rPr>
        <w:t>20</w:t>
      </w:r>
      <w:r>
        <w:rPr>
          <w:noProof/>
        </w:rPr>
        <w:fldChar w:fldCharType="end"/>
      </w:r>
    </w:p>
    <w:p w14:paraId="3E88B8F6" w14:textId="639BFCD8" w:rsidR="007E3A0E" w:rsidRDefault="007E3A0E">
      <w:pPr>
        <w:pStyle w:val="TOC4"/>
        <w:rPr>
          <w:rFonts w:asciiTheme="minorHAnsi" w:hAnsiTheme="minorHAnsi" w:cstheme="minorBidi"/>
          <w:noProof/>
          <w:kern w:val="2"/>
          <w:sz w:val="24"/>
          <w:szCs w:val="24"/>
          <w:lang w:eastAsia="en-GB"/>
          <w14:ligatures w14:val="standardContextual"/>
        </w:rPr>
      </w:pPr>
      <w:r>
        <w:rPr>
          <w:noProof/>
        </w:rPr>
        <w:t>4.2.2.2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_Toc202387767 \h </w:instrText>
      </w:r>
      <w:r>
        <w:rPr>
          <w:noProof/>
        </w:rPr>
      </w:r>
      <w:r>
        <w:rPr>
          <w:noProof/>
        </w:rPr>
        <w:fldChar w:fldCharType="separate"/>
      </w:r>
      <w:r>
        <w:rPr>
          <w:noProof/>
        </w:rPr>
        <w:t>20</w:t>
      </w:r>
      <w:r>
        <w:rPr>
          <w:noProof/>
        </w:rPr>
        <w:fldChar w:fldCharType="end"/>
      </w:r>
    </w:p>
    <w:p w14:paraId="1E2C9C19" w14:textId="2F0D20E7" w:rsidR="007E3A0E" w:rsidRDefault="007E3A0E">
      <w:pPr>
        <w:pStyle w:val="TOC4"/>
        <w:rPr>
          <w:rFonts w:asciiTheme="minorHAnsi" w:hAnsiTheme="minorHAnsi" w:cstheme="minorBidi"/>
          <w:noProof/>
          <w:kern w:val="2"/>
          <w:sz w:val="24"/>
          <w:szCs w:val="24"/>
          <w:lang w:eastAsia="en-GB"/>
          <w14:ligatures w14:val="standardContextual"/>
        </w:rPr>
      </w:pPr>
      <w:r>
        <w:rPr>
          <w:noProof/>
        </w:rPr>
        <w:t>4.2.2.3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_Toc202387768 \h </w:instrText>
      </w:r>
      <w:r>
        <w:rPr>
          <w:noProof/>
        </w:rPr>
      </w:r>
      <w:r>
        <w:rPr>
          <w:noProof/>
        </w:rPr>
        <w:fldChar w:fldCharType="separate"/>
      </w:r>
      <w:r>
        <w:rPr>
          <w:noProof/>
        </w:rPr>
        <w:t>20</w:t>
      </w:r>
      <w:r>
        <w:rPr>
          <w:noProof/>
        </w:rPr>
        <w:fldChar w:fldCharType="end"/>
      </w:r>
    </w:p>
    <w:p w14:paraId="306D1FAF" w14:textId="38A0E86C" w:rsidR="007E3A0E" w:rsidRDefault="007E3A0E">
      <w:pPr>
        <w:pStyle w:val="TOC4"/>
        <w:rPr>
          <w:rFonts w:asciiTheme="minorHAnsi" w:hAnsiTheme="minorHAnsi" w:cstheme="minorBidi"/>
          <w:noProof/>
          <w:kern w:val="2"/>
          <w:sz w:val="24"/>
          <w:szCs w:val="24"/>
          <w:lang w:eastAsia="en-GB"/>
          <w14:ligatures w14:val="standardContextual"/>
        </w:rPr>
      </w:pPr>
      <w:r>
        <w:rPr>
          <w:noProof/>
        </w:rPr>
        <w:t>4.2.2.4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_Toc202387769 \h </w:instrText>
      </w:r>
      <w:r>
        <w:rPr>
          <w:noProof/>
        </w:rPr>
      </w:r>
      <w:r>
        <w:rPr>
          <w:noProof/>
        </w:rPr>
        <w:fldChar w:fldCharType="separate"/>
      </w:r>
      <w:r>
        <w:rPr>
          <w:noProof/>
        </w:rPr>
        <w:t>20</w:t>
      </w:r>
      <w:r>
        <w:rPr>
          <w:noProof/>
        </w:rPr>
        <w:fldChar w:fldCharType="end"/>
      </w:r>
    </w:p>
    <w:p w14:paraId="656543AE" w14:textId="1C7E11EB" w:rsidR="007E3A0E" w:rsidRDefault="007E3A0E">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Offline configuration</w:t>
      </w:r>
      <w:r>
        <w:rPr>
          <w:noProof/>
        </w:rPr>
        <w:tab/>
      </w:r>
      <w:r>
        <w:rPr>
          <w:noProof/>
        </w:rPr>
        <w:fldChar w:fldCharType="begin" w:fldLock="1"/>
      </w:r>
      <w:r>
        <w:rPr>
          <w:noProof/>
        </w:rPr>
        <w:instrText xml:space="preserve"> PAGEREF _Toc202387770 \h </w:instrText>
      </w:r>
      <w:r>
        <w:rPr>
          <w:noProof/>
        </w:rPr>
      </w:r>
      <w:r>
        <w:rPr>
          <w:noProof/>
        </w:rPr>
        <w:fldChar w:fldCharType="separate"/>
      </w:r>
      <w:r>
        <w:rPr>
          <w:noProof/>
        </w:rPr>
        <w:t>21</w:t>
      </w:r>
      <w:r>
        <w:rPr>
          <w:noProof/>
        </w:rPr>
        <w:fldChar w:fldCharType="end"/>
      </w:r>
    </w:p>
    <w:p w14:paraId="78E25282" w14:textId="3DA954D6" w:rsidR="007E3A0E" w:rsidRDefault="007E3A0E">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_Toc202387771 \h </w:instrText>
      </w:r>
      <w:r>
        <w:rPr>
          <w:noProof/>
        </w:rPr>
      </w:r>
      <w:r>
        <w:rPr>
          <w:noProof/>
        </w:rPr>
        <w:fldChar w:fldCharType="separate"/>
      </w:r>
      <w:r>
        <w:rPr>
          <w:noProof/>
        </w:rPr>
        <w:t>21</w:t>
      </w:r>
      <w:r>
        <w:rPr>
          <w:noProof/>
        </w:rPr>
        <w:fldChar w:fldCharType="end"/>
      </w:r>
    </w:p>
    <w:p w14:paraId="1D843F70" w14:textId="438F84B2" w:rsidR="007E3A0E" w:rsidRDefault="007E3A0E">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_Toc202387772 \h </w:instrText>
      </w:r>
      <w:r>
        <w:rPr>
          <w:noProof/>
        </w:rPr>
      </w:r>
      <w:r>
        <w:rPr>
          <w:noProof/>
        </w:rPr>
        <w:fldChar w:fldCharType="separate"/>
      </w:r>
      <w:r>
        <w:rPr>
          <w:noProof/>
        </w:rPr>
        <w:t>21</w:t>
      </w:r>
      <w:r>
        <w:rPr>
          <w:noProof/>
        </w:rPr>
        <w:fldChar w:fldCharType="end"/>
      </w:r>
    </w:p>
    <w:p w14:paraId="7582690D" w14:textId="745CFA67" w:rsidR="007E3A0E" w:rsidRDefault="007E3A0E">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_Toc202387773 \h </w:instrText>
      </w:r>
      <w:r>
        <w:rPr>
          <w:noProof/>
        </w:rPr>
      </w:r>
      <w:r>
        <w:rPr>
          <w:noProof/>
        </w:rPr>
        <w:fldChar w:fldCharType="separate"/>
      </w:r>
      <w:r>
        <w:rPr>
          <w:noProof/>
        </w:rPr>
        <w:t>21</w:t>
      </w:r>
      <w:r>
        <w:rPr>
          <w:noProof/>
        </w:rPr>
        <w:fldChar w:fldCharType="end"/>
      </w:r>
    </w:p>
    <w:p w14:paraId="27050EDC" w14:textId="4C62D659" w:rsidR="007E3A0E" w:rsidRDefault="007E3A0E">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_Toc202387774 \h </w:instrText>
      </w:r>
      <w:r>
        <w:rPr>
          <w:noProof/>
        </w:rPr>
      </w:r>
      <w:r>
        <w:rPr>
          <w:noProof/>
        </w:rPr>
        <w:fldChar w:fldCharType="separate"/>
      </w:r>
      <w:r>
        <w:rPr>
          <w:noProof/>
        </w:rPr>
        <w:t>21</w:t>
      </w:r>
      <w:r>
        <w:rPr>
          <w:noProof/>
        </w:rPr>
        <w:fldChar w:fldCharType="end"/>
      </w:r>
    </w:p>
    <w:p w14:paraId="0817E092" w14:textId="553E5F92" w:rsidR="007E3A0E" w:rsidRDefault="007E3A0E">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_Toc202387775 \h </w:instrText>
      </w:r>
      <w:r>
        <w:rPr>
          <w:noProof/>
        </w:rPr>
      </w:r>
      <w:r>
        <w:rPr>
          <w:noProof/>
        </w:rPr>
        <w:fldChar w:fldCharType="separate"/>
      </w:r>
      <w:r>
        <w:rPr>
          <w:noProof/>
        </w:rPr>
        <w:t>21</w:t>
      </w:r>
      <w:r>
        <w:rPr>
          <w:noProof/>
        </w:rPr>
        <w:fldChar w:fldCharType="end"/>
      </w:r>
    </w:p>
    <w:p w14:paraId="170F01EE" w14:textId="0760CB2A" w:rsidR="007E3A0E" w:rsidRDefault="007E3A0E">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_Toc202387776 \h </w:instrText>
      </w:r>
      <w:r>
        <w:rPr>
          <w:noProof/>
        </w:rPr>
      </w:r>
      <w:r>
        <w:rPr>
          <w:noProof/>
        </w:rPr>
        <w:fldChar w:fldCharType="separate"/>
      </w:r>
      <w:r>
        <w:rPr>
          <w:noProof/>
        </w:rPr>
        <w:t>21</w:t>
      </w:r>
      <w:r>
        <w:rPr>
          <w:noProof/>
        </w:rPr>
        <w:fldChar w:fldCharType="end"/>
      </w:r>
    </w:p>
    <w:p w14:paraId="35C9C67A" w14:textId="3D365874" w:rsidR="007E3A0E" w:rsidRDefault="007E3A0E">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MCPTT Server</w:t>
      </w:r>
      <w:r>
        <w:rPr>
          <w:noProof/>
        </w:rPr>
        <w:tab/>
      </w:r>
      <w:r>
        <w:rPr>
          <w:noProof/>
        </w:rPr>
        <w:fldChar w:fldCharType="begin" w:fldLock="1"/>
      </w:r>
      <w:r>
        <w:rPr>
          <w:noProof/>
        </w:rPr>
        <w:instrText xml:space="preserve"> PAGEREF _Toc202387777 \h </w:instrText>
      </w:r>
      <w:r>
        <w:rPr>
          <w:noProof/>
        </w:rPr>
      </w:r>
      <w:r>
        <w:rPr>
          <w:noProof/>
        </w:rPr>
        <w:fldChar w:fldCharType="separate"/>
      </w:r>
      <w:r>
        <w:rPr>
          <w:noProof/>
        </w:rPr>
        <w:t>22</w:t>
      </w:r>
      <w:r>
        <w:rPr>
          <w:noProof/>
        </w:rPr>
        <w:fldChar w:fldCharType="end"/>
      </w:r>
    </w:p>
    <w:p w14:paraId="18D006F2" w14:textId="05D61BA4" w:rsidR="007E3A0E" w:rsidRDefault="007E3A0E">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MCVideo Server</w:t>
      </w:r>
      <w:r>
        <w:rPr>
          <w:noProof/>
        </w:rPr>
        <w:tab/>
      </w:r>
      <w:r>
        <w:rPr>
          <w:noProof/>
        </w:rPr>
        <w:fldChar w:fldCharType="begin" w:fldLock="1"/>
      </w:r>
      <w:r>
        <w:rPr>
          <w:noProof/>
        </w:rPr>
        <w:instrText xml:space="preserve"> PAGEREF _Toc202387778 \h </w:instrText>
      </w:r>
      <w:r>
        <w:rPr>
          <w:noProof/>
        </w:rPr>
      </w:r>
      <w:r>
        <w:rPr>
          <w:noProof/>
        </w:rPr>
        <w:fldChar w:fldCharType="separate"/>
      </w:r>
      <w:r>
        <w:rPr>
          <w:noProof/>
        </w:rPr>
        <w:t>22</w:t>
      </w:r>
      <w:r>
        <w:rPr>
          <w:noProof/>
        </w:rPr>
        <w:fldChar w:fldCharType="end"/>
      </w:r>
    </w:p>
    <w:p w14:paraId="7FA73678" w14:textId="042A4546" w:rsidR="007E3A0E" w:rsidRDefault="007E3A0E">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_Toc202387779 \h </w:instrText>
      </w:r>
      <w:r>
        <w:rPr>
          <w:noProof/>
        </w:rPr>
      </w:r>
      <w:r>
        <w:rPr>
          <w:noProof/>
        </w:rPr>
        <w:fldChar w:fldCharType="separate"/>
      </w:r>
      <w:r>
        <w:rPr>
          <w:noProof/>
        </w:rPr>
        <w:t>22</w:t>
      </w:r>
      <w:r>
        <w:rPr>
          <w:noProof/>
        </w:rPr>
        <w:fldChar w:fldCharType="end"/>
      </w:r>
    </w:p>
    <w:p w14:paraId="4CE1A183" w14:textId="27BB725A" w:rsidR="007E3A0E" w:rsidRDefault="007E3A0E">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_Toc202387780 \h </w:instrText>
      </w:r>
      <w:r>
        <w:rPr>
          <w:noProof/>
        </w:rPr>
      </w:r>
      <w:r>
        <w:rPr>
          <w:noProof/>
        </w:rPr>
        <w:fldChar w:fldCharType="separate"/>
      </w:r>
      <w:r>
        <w:rPr>
          <w:noProof/>
        </w:rPr>
        <w:t>22</w:t>
      </w:r>
      <w:r>
        <w:rPr>
          <w:noProof/>
        </w:rPr>
        <w:fldChar w:fldCharType="end"/>
      </w:r>
    </w:p>
    <w:p w14:paraId="06FE0B9D" w14:textId="7929A804" w:rsidR="007E3A0E" w:rsidRDefault="007E3A0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_Toc202387781 \h </w:instrText>
      </w:r>
      <w:r>
        <w:rPr>
          <w:noProof/>
        </w:rPr>
      </w:r>
      <w:r>
        <w:rPr>
          <w:noProof/>
        </w:rPr>
        <w:fldChar w:fldCharType="separate"/>
      </w:r>
      <w:r>
        <w:rPr>
          <w:noProof/>
        </w:rPr>
        <w:t>23</w:t>
      </w:r>
      <w:r>
        <w:rPr>
          <w:noProof/>
        </w:rPr>
        <w:fldChar w:fldCharType="end"/>
      </w:r>
    </w:p>
    <w:p w14:paraId="5B104486" w14:textId="4274C374" w:rsidR="007E3A0E" w:rsidRDefault="007E3A0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_Toc202387782 \h </w:instrText>
      </w:r>
      <w:r>
        <w:rPr>
          <w:noProof/>
        </w:rPr>
      </w:r>
      <w:r>
        <w:rPr>
          <w:noProof/>
        </w:rPr>
        <w:fldChar w:fldCharType="separate"/>
      </w:r>
      <w:r>
        <w:rPr>
          <w:noProof/>
        </w:rPr>
        <w:t>23</w:t>
      </w:r>
      <w:r>
        <w:rPr>
          <w:noProof/>
        </w:rPr>
        <w:fldChar w:fldCharType="end"/>
      </w:r>
    </w:p>
    <w:p w14:paraId="1A21B541" w14:textId="3BE726FC" w:rsidR="007E3A0E" w:rsidRDefault="007E3A0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_Toc202387783 \h </w:instrText>
      </w:r>
      <w:r>
        <w:rPr>
          <w:noProof/>
        </w:rPr>
      </w:r>
      <w:r>
        <w:rPr>
          <w:noProof/>
        </w:rPr>
        <w:fldChar w:fldCharType="separate"/>
      </w:r>
      <w:r>
        <w:rPr>
          <w:noProof/>
        </w:rPr>
        <w:t>23</w:t>
      </w:r>
      <w:r>
        <w:rPr>
          <w:noProof/>
        </w:rPr>
        <w:fldChar w:fldCharType="end"/>
      </w:r>
    </w:p>
    <w:p w14:paraId="1A3339A9" w14:textId="212903B8" w:rsidR="007E3A0E" w:rsidRDefault="007E3A0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_Toc202387784 \h </w:instrText>
      </w:r>
      <w:r>
        <w:rPr>
          <w:noProof/>
        </w:rPr>
      </w:r>
      <w:r>
        <w:rPr>
          <w:noProof/>
        </w:rPr>
        <w:fldChar w:fldCharType="separate"/>
      </w:r>
      <w:r>
        <w:rPr>
          <w:noProof/>
        </w:rPr>
        <w:t>24</w:t>
      </w:r>
      <w:r>
        <w:rPr>
          <w:noProof/>
        </w:rPr>
        <w:fldChar w:fldCharType="end"/>
      </w:r>
    </w:p>
    <w:p w14:paraId="3A37C0F7" w14:textId="0AB38AC4" w:rsidR="007E3A0E" w:rsidRDefault="007E3A0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_Toc202387785 \h </w:instrText>
      </w:r>
      <w:r>
        <w:rPr>
          <w:noProof/>
        </w:rPr>
      </w:r>
      <w:r>
        <w:rPr>
          <w:noProof/>
        </w:rPr>
        <w:fldChar w:fldCharType="separate"/>
      </w:r>
      <w:r>
        <w:rPr>
          <w:noProof/>
        </w:rPr>
        <w:t>24</w:t>
      </w:r>
      <w:r>
        <w:rPr>
          <w:noProof/>
        </w:rPr>
        <w:fldChar w:fldCharType="end"/>
      </w:r>
    </w:p>
    <w:p w14:paraId="07F2A2E5" w14:textId="14D27F46" w:rsidR="007E3A0E" w:rsidRDefault="007E3A0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_Toc202387786 \h </w:instrText>
      </w:r>
      <w:r>
        <w:rPr>
          <w:noProof/>
        </w:rPr>
      </w:r>
      <w:r>
        <w:rPr>
          <w:noProof/>
        </w:rPr>
        <w:fldChar w:fldCharType="separate"/>
      </w:r>
      <w:r>
        <w:rPr>
          <w:noProof/>
        </w:rPr>
        <w:t>24</w:t>
      </w:r>
      <w:r>
        <w:rPr>
          <w:noProof/>
        </w:rPr>
        <w:fldChar w:fldCharType="end"/>
      </w:r>
    </w:p>
    <w:p w14:paraId="025FD288" w14:textId="668BF9FE" w:rsidR="007E3A0E" w:rsidRDefault="007E3A0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_Toc202387787 \h </w:instrText>
      </w:r>
      <w:r>
        <w:rPr>
          <w:noProof/>
        </w:rPr>
      </w:r>
      <w:r>
        <w:rPr>
          <w:noProof/>
        </w:rPr>
        <w:fldChar w:fldCharType="separate"/>
      </w:r>
      <w:r>
        <w:rPr>
          <w:noProof/>
        </w:rPr>
        <w:t>25</w:t>
      </w:r>
      <w:r>
        <w:rPr>
          <w:noProof/>
        </w:rPr>
        <w:fldChar w:fldCharType="end"/>
      </w:r>
    </w:p>
    <w:p w14:paraId="311C6CBF" w14:textId="15C5F2AA" w:rsidR="007E3A0E" w:rsidRDefault="007E3A0E">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_Toc202387788 \h </w:instrText>
      </w:r>
      <w:r>
        <w:rPr>
          <w:noProof/>
        </w:rPr>
      </w:r>
      <w:r>
        <w:rPr>
          <w:noProof/>
        </w:rPr>
        <w:fldChar w:fldCharType="separate"/>
      </w:r>
      <w:r>
        <w:rPr>
          <w:noProof/>
        </w:rPr>
        <w:t>25</w:t>
      </w:r>
      <w:r>
        <w:rPr>
          <w:noProof/>
        </w:rPr>
        <w:fldChar w:fldCharType="end"/>
      </w:r>
    </w:p>
    <w:p w14:paraId="2A849DDA" w14:textId="3A1264F0" w:rsidR="007E3A0E" w:rsidRDefault="007E3A0E">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_Toc202387789 \h </w:instrText>
      </w:r>
      <w:r>
        <w:rPr>
          <w:noProof/>
        </w:rPr>
      </w:r>
      <w:r>
        <w:rPr>
          <w:noProof/>
        </w:rPr>
        <w:fldChar w:fldCharType="separate"/>
      </w:r>
      <w:r>
        <w:rPr>
          <w:noProof/>
        </w:rPr>
        <w:t>25</w:t>
      </w:r>
      <w:r>
        <w:rPr>
          <w:noProof/>
        </w:rPr>
        <w:fldChar w:fldCharType="end"/>
      </w:r>
    </w:p>
    <w:p w14:paraId="3CA88318" w14:textId="05FD0706" w:rsidR="007E3A0E" w:rsidRDefault="007E3A0E">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_Toc202387790 \h </w:instrText>
      </w:r>
      <w:r>
        <w:rPr>
          <w:noProof/>
        </w:rPr>
      </w:r>
      <w:r>
        <w:rPr>
          <w:noProof/>
        </w:rPr>
        <w:fldChar w:fldCharType="separate"/>
      </w:r>
      <w:r>
        <w:rPr>
          <w:noProof/>
        </w:rPr>
        <w:t>25</w:t>
      </w:r>
      <w:r>
        <w:rPr>
          <w:noProof/>
        </w:rPr>
        <w:fldChar w:fldCharType="end"/>
      </w:r>
    </w:p>
    <w:p w14:paraId="27BA13D3" w14:textId="613D5DE5" w:rsidR="007E3A0E" w:rsidRDefault="007E3A0E">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_Toc202387791 \h </w:instrText>
      </w:r>
      <w:r>
        <w:rPr>
          <w:noProof/>
        </w:rPr>
      </w:r>
      <w:r>
        <w:rPr>
          <w:noProof/>
        </w:rPr>
        <w:fldChar w:fldCharType="separate"/>
      </w:r>
      <w:r>
        <w:rPr>
          <w:noProof/>
        </w:rPr>
        <w:t>25</w:t>
      </w:r>
      <w:r>
        <w:rPr>
          <w:noProof/>
        </w:rPr>
        <w:fldChar w:fldCharType="end"/>
      </w:r>
    </w:p>
    <w:p w14:paraId="289752E8" w14:textId="50AC2FAA" w:rsidR="007E3A0E" w:rsidRDefault="007E3A0E">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_Toc202387792 \h </w:instrText>
      </w:r>
      <w:r>
        <w:rPr>
          <w:noProof/>
        </w:rPr>
      </w:r>
      <w:r>
        <w:rPr>
          <w:noProof/>
        </w:rPr>
        <w:fldChar w:fldCharType="separate"/>
      </w:r>
      <w:r>
        <w:rPr>
          <w:noProof/>
        </w:rPr>
        <w:t>25</w:t>
      </w:r>
      <w:r>
        <w:rPr>
          <w:noProof/>
        </w:rPr>
        <w:fldChar w:fldCharType="end"/>
      </w:r>
    </w:p>
    <w:p w14:paraId="50544C2C" w14:textId="11AA058B" w:rsidR="007E3A0E" w:rsidRDefault="007E3A0E">
      <w:pPr>
        <w:pStyle w:val="TOC4"/>
        <w:rPr>
          <w:rFonts w:asciiTheme="minorHAnsi" w:hAnsiTheme="minorHAnsi" w:cstheme="minorBidi"/>
          <w:noProof/>
          <w:kern w:val="2"/>
          <w:sz w:val="24"/>
          <w:szCs w:val="24"/>
          <w:lang w:eastAsia="en-GB"/>
          <w14:ligatures w14:val="standardContextual"/>
        </w:rPr>
      </w:pPr>
      <w:r>
        <w:rPr>
          <w:noProof/>
        </w:rPr>
        <w:t>6.2.4.2</w:t>
      </w:r>
      <w:r>
        <w:rPr>
          <w:rFonts w:asciiTheme="minorHAnsi"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_Toc202387793 \h </w:instrText>
      </w:r>
      <w:r>
        <w:rPr>
          <w:noProof/>
        </w:rPr>
      </w:r>
      <w:r>
        <w:rPr>
          <w:noProof/>
        </w:rPr>
        <w:fldChar w:fldCharType="separate"/>
      </w:r>
      <w:r>
        <w:rPr>
          <w:noProof/>
        </w:rPr>
        <w:t>25</w:t>
      </w:r>
      <w:r>
        <w:rPr>
          <w:noProof/>
        </w:rPr>
        <w:fldChar w:fldCharType="end"/>
      </w:r>
    </w:p>
    <w:p w14:paraId="4CFB0F2C" w14:textId="55C8D36F" w:rsidR="007E3A0E" w:rsidRDefault="007E3A0E">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_Toc202387794 \h </w:instrText>
      </w:r>
      <w:r>
        <w:rPr>
          <w:noProof/>
        </w:rPr>
      </w:r>
      <w:r>
        <w:rPr>
          <w:noProof/>
        </w:rPr>
        <w:fldChar w:fldCharType="separate"/>
      </w:r>
      <w:r>
        <w:rPr>
          <w:noProof/>
        </w:rPr>
        <w:t>25</w:t>
      </w:r>
      <w:r>
        <w:rPr>
          <w:noProof/>
        </w:rPr>
        <w:fldChar w:fldCharType="end"/>
      </w:r>
    </w:p>
    <w:p w14:paraId="5681E6FF" w14:textId="25A56C09" w:rsidR="007E3A0E" w:rsidRDefault="007E3A0E">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_Toc202387795 \h </w:instrText>
      </w:r>
      <w:r>
        <w:rPr>
          <w:noProof/>
        </w:rPr>
      </w:r>
      <w:r>
        <w:rPr>
          <w:noProof/>
        </w:rPr>
        <w:fldChar w:fldCharType="separate"/>
      </w:r>
      <w:r>
        <w:rPr>
          <w:noProof/>
        </w:rPr>
        <w:t>25</w:t>
      </w:r>
      <w:r>
        <w:rPr>
          <w:noProof/>
        </w:rPr>
        <w:fldChar w:fldCharType="end"/>
      </w:r>
    </w:p>
    <w:p w14:paraId="5087A093" w14:textId="16E166C0" w:rsidR="007E3A0E" w:rsidRDefault="007E3A0E">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_Toc202387796 \h </w:instrText>
      </w:r>
      <w:r>
        <w:rPr>
          <w:noProof/>
        </w:rPr>
      </w:r>
      <w:r>
        <w:rPr>
          <w:noProof/>
        </w:rPr>
        <w:fldChar w:fldCharType="separate"/>
      </w:r>
      <w:r>
        <w:rPr>
          <w:noProof/>
        </w:rPr>
        <w:t>25</w:t>
      </w:r>
      <w:r>
        <w:rPr>
          <w:noProof/>
        </w:rPr>
        <w:fldChar w:fldCharType="end"/>
      </w:r>
    </w:p>
    <w:p w14:paraId="7E27FC5E" w14:textId="0FCEEAD3" w:rsidR="007E3A0E" w:rsidRDefault="007E3A0E">
      <w:pPr>
        <w:pStyle w:val="TOC4"/>
        <w:rPr>
          <w:rFonts w:asciiTheme="minorHAnsi" w:hAnsiTheme="minorHAnsi" w:cstheme="minorBidi"/>
          <w:noProof/>
          <w:kern w:val="2"/>
          <w:sz w:val="24"/>
          <w:szCs w:val="24"/>
          <w:lang w:eastAsia="en-GB"/>
          <w14:ligatures w14:val="standardContextual"/>
        </w:rPr>
      </w:pPr>
      <w:r>
        <w:rPr>
          <w:noProof/>
        </w:rPr>
        <w:lastRenderedPageBreak/>
        <w:t>6.3.1.2</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_Toc202387797 \h </w:instrText>
      </w:r>
      <w:r>
        <w:rPr>
          <w:noProof/>
        </w:rPr>
      </w:r>
      <w:r>
        <w:rPr>
          <w:noProof/>
        </w:rPr>
        <w:fldChar w:fldCharType="separate"/>
      </w:r>
      <w:r>
        <w:rPr>
          <w:noProof/>
        </w:rPr>
        <w:t>25</w:t>
      </w:r>
      <w:r>
        <w:rPr>
          <w:noProof/>
        </w:rPr>
        <w:fldChar w:fldCharType="end"/>
      </w:r>
    </w:p>
    <w:p w14:paraId="5F09A19A" w14:textId="54DDB7C5" w:rsidR="007E3A0E" w:rsidRDefault="007E3A0E">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_Toc202387798 \h </w:instrText>
      </w:r>
      <w:r>
        <w:rPr>
          <w:noProof/>
        </w:rPr>
      </w:r>
      <w:r>
        <w:rPr>
          <w:noProof/>
        </w:rPr>
        <w:fldChar w:fldCharType="separate"/>
      </w:r>
      <w:r>
        <w:rPr>
          <w:noProof/>
        </w:rPr>
        <w:t>26</w:t>
      </w:r>
      <w:r>
        <w:rPr>
          <w:noProof/>
        </w:rPr>
        <w:fldChar w:fldCharType="end"/>
      </w:r>
    </w:p>
    <w:p w14:paraId="0F8969BD" w14:textId="0E6F736A" w:rsidR="007E3A0E" w:rsidRDefault="007E3A0E">
      <w:pPr>
        <w:pStyle w:val="TOC4"/>
        <w:rPr>
          <w:rFonts w:asciiTheme="minorHAnsi" w:hAnsiTheme="minorHAnsi" w:cstheme="minorBidi"/>
          <w:noProof/>
          <w:kern w:val="2"/>
          <w:sz w:val="24"/>
          <w:szCs w:val="24"/>
          <w:lang w:eastAsia="en-GB"/>
          <w14:ligatures w14:val="standardContextual"/>
        </w:rPr>
      </w:pPr>
      <w:r>
        <w:rPr>
          <w:noProof/>
        </w:rPr>
        <w:t>6.3.2.1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_Toc202387799 \h </w:instrText>
      </w:r>
      <w:r>
        <w:rPr>
          <w:noProof/>
        </w:rPr>
      </w:r>
      <w:r>
        <w:rPr>
          <w:noProof/>
        </w:rPr>
        <w:fldChar w:fldCharType="separate"/>
      </w:r>
      <w:r>
        <w:rPr>
          <w:noProof/>
        </w:rPr>
        <w:t>26</w:t>
      </w:r>
      <w:r>
        <w:rPr>
          <w:noProof/>
        </w:rPr>
        <w:fldChar w:fldCharType="end"/>
      </w:r>
    </w:p>
    <w:p w14:paraId="25AA3481" w14:textId="539CE40F" w:rsidR="007E3A0E" w:rsidRDefault="007E3A0E">
      <w:pPr>
        <w:pStyle w:val="TOC4"/>
        <w:rPr>
          <w:rFonts w:asciiTheme="minorHAnsi" w:hAnsiTheme="minorHAnsi" w:cstheme="minorBidi"/>
          <w:noProof/>
          <w:kern w:val="2"/>
          <w:sz w:val="24"/>
          <w:szCs w:val="24"/>
          <w:lang w:eastAsia="en-GB"/>
          <w14:ligatures w14:val="standardContextual"/>
        </w:rPr>
      </w:pPr>
      <w:r>
        <w:rPr>
          <w:noProof/>
        </w:rPr>
        <w:t>6.3.2.2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_Toc202387800 \h </w:instrText>
      </w:r>
      <w:r>
        <w:rPr>
          <w:noProof/>
        </w:rPr>
      </w:r>
      <w:r>
        <w:rPr>
          <w:noProof/>
        </w:rPr>
        <w:fldChar w:fldCharType="separate"/>
      </w:r>
      <w:r>
        <w:rPr>
          <w:noProof/>
        </w:rPr>
        <w:t>26</w:t>
      </w:r>
      <w:r>
        <w:rPr>
          <w:noProof/>
        </w:rPr>
        <w:fldChar w:fldCharType="end"/>
      </w:r>
    </w:p>
    <w:p w14:paraId="0DACFF39" w14:textId="24CE9792" w:rsidR="007E3A0E" w:rsidRDefault="007E3A0E">
      <w:pPr>
        <w:pStyle w:val="TOC4"/>
        <w:rPr>
          <w:rFonts w:asciiTheme="minorHAnsi" w:hAnsiTheme="minorHAnsi" w:cstheme="minorBidi"/>
          <w:noProof/>
          <w:kern w:val="2"/>
          <w:sz w:val="24"/>
          <w:szCs w:val="24"/>
          <w:lang w:eastAsia="en-GB"/>
          <w14:ligatures w14:val="standardContextual"/>
        </w:rPr>
      </w:pPr>
      <w:r>
        <w:rPr>
          <w:noProof/>
        </w:rPr>
        <w:t>6.3.2.3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_Toc202387801 \h </w:instrText>
      </w:r>
      <w:r>
        <w:rPr>
          <w:noProof/>
        </w:rPr>
      </w:r>
      <w:r>
        <w:rPr>
          <w:noProof/>
        </w:rPr>
        <w:fldChar w:fldCharType="separate"/>
      </w:r>
      <w:r>
        <w:rPr>
          <w:noProof/>
        </w:rPr>
        <w:t>26</w:t>
      </w:r>
      <w:r>
        <w:rPr>
          <w:noProof/>
        </w:rPr>
        <w:fldChar w:fldCharType="end"/>
      </w:r>
    </w:p>
    <w:p w14:paraId="40C7F6B0" w14:textId="4B90BA74" w:rsidR="007E3A0E" w:rsidRDefault="007E3A0E">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_Toc202387802 \h </w:instrText>
      </w:r>
      <w:r>
        <w:rPr>
          <w:noProof/>
        </w:rPr>
      </w:r>
      <w:r>
        <w:rPr>
          <w:noProof/>
        </w:rPr>
        <w:fldChar w:fldCharType="separate"/>
      </w:r>
      <w:r>
        <w:rPr>
          <w:noProof/>
        </w:rPr>
        <w:t>26</w:t>
      </w:r>
      <w:r>
        <w:rPr>
          <w:noProof/>
        </w:rPr>
        <w:fldChar w:fldCharType="end"/>
      </w:r>
    </w:p>
    <w:p w14:paraId="524F94A1" w14:textId="4F912F84" w:rsidR="007E3A0E" w:rsidRDefault="007E3A0E">
      <w:pPr>
        <w:pStyle w:val="TOC4"/>
        <w:rPr>
          <w:rFonts w:asciiTheme="minorHAnsi" w:hAnsiTheme="minorHAnsi" w:cstheme="minorBidi"/>
          <w:noProof/>
          <w:kern w:val="2"/>
          <w:sz w:val="24"/>
          <w:szCs w:val="24"/>
          <w:lang w:eastAsia="en-GB"/>
          <w14:ligatures w14:val="standardContextual"/>
        </w:rPr>
      </w:pPr>
      <w:r>
        <w:rPr>
          <w:noProof/>
        </w:rPr>
        <w:t>6.3.3.1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_Toc202387803 \h </w:instrText>
      </w:r>
      <w:r>
        <w:rPr>
          <w:noProof/>
        </w:rPr>
      </w:r>
      <w:r>
        <w:rPr>
          <w:noProof/>
        </w:rPr>
        <w:fldChar w:fldCharType="separate"/>
      </w:r>
      <w:r>
        <w:rPr>
          <w:noProof/>
        </w:rPr>
        <w:t>26</w:t>
      </w:r>
      <w:r>
        <w:rPr>
          <w:noProof/>
        </w:rPr>
        <w:fldChar w:fldCharType="end"/>
      </w:r>
    </w:p>
    <w:p w14:paraId="5205C465" w14:textId="1AFC7A07" w:rsidR="007E3A0E" w:rsidRDefault="007E3A0E">
      <w:pPr>
        <w:pStyle w:val="TOC4"/>
        <w:rPr>
          <w:rFonts w:asciiTheme="minorHAnsi" w:hAnsiTheme="minorHAnsi" w:cstheme="minorBidi"/>
          <w:noProof/>
          <w:kern w:val="2"/>
          <w:sz w:val="24"/>
          <w:szCs w:val="24"/>
          <w:lang w:eastAsia="en-GB"/>
          <w14:ligatures w14:val="standardContextual"/>
        </w:rPr>
      </w:pPr>
      <w:r>
        <w:rPr>
          <w:noProof/>
        </w:rPr>
        <w:t>6.3.3.2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_Toc202387804 \h </w:instrText>
      </w:r>
      <w:r>
        <w:rPr>
          <w:noProof/>
        </w:rPr>
      </w:r>
      <w:r>
        <w:rPr>
          <w:noProof/>
        </w:rPr>
        <w:fldChar w:fldCharType="separate"/>
      </w:r>
      <w:r>
        <w:rPr>
          <w:noProof/>
        </w:rPr>
        <w:t>26</w:t>
      </w:r>
      <w:r>
        <w:rPr>
          <w:noProof/>
        </w:rPr>
        <w:fldChar w:fldCharType="end"/>
      </w:r>
    </w:p>
    <w:p w14:paraId="424C43B6" w14:textId="1FEE9498" w:rsidR="007E3A0E" w:rsidRDefault="007E3A0E">
      <w:pPr>
        <w:pStyle w:val="TOC5"/>
        <w:rPr>
          <w:rFonts w:asciiTheme="minorHAnsi" w:hAnsiTheme="minorHAnsi" w:cstheme="minorBidi"/>
          <w:noProof/>
          <w:kern w:val="2"/>
          <w:sz w:val="24"/>
          <w:szCs w:val="24"/>
          <w:lang w:eastAsia="en-GB"/>
          <w14:ligatures w14:val="standardContextual"/>
        </w:rPr>
      </w:pPr>
      <w:r>
        <w:rPr>
          <w:noProof/>
        </w:rPr>
        <w:t>6.3.3.2.1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_Toc202387805 \h </w:instrText>
      </w:r>
      <w:r>
        <w:rPr>
          <w:noProof/>
        </w:rPr>
      </w:r>
      <w:r>
        <w:rPr>
          <w:noProof/>
        </w:rPr>
        <w:fldChar w:fldCharType="separate"/>
      </w:r>
      <w:r>
        <w:rPr>
          <w:noProof/>
        </w:rPr>
        <w:t>26</w:t>
      </w:r>
      <w:r>
        <w:rPr>
          <w:noProof/>
        </w:rPr>
        <w:fldChar w:fldCharType="end"/>
      </w:r>
    </w:p>
    <w:p w14:paraId="02CE81FA" w14:textId="02E87783" w:rsidR="007E3A0E" w:rsidRDefault="007E3A0E">
      <w:pPr>
        <w:pStyle w:val="TOC5"/>
        <w:rPr>
          <w:rFonts w:asciiTheme="minorHAnsi" w:hAnsiTheme="minorHAnsi" w:cstheme="minorBidi"/>
          <w:noProof/>
          <w:kern w:val="2"/>
          <w:sz w:val="24"/>
          <w:szCs w:val="24"/>
          <w:lang w:eastAsia="en-GB"/>
          <w14:ligatures w14:val="standardContextual"/>
        </w:rPr>
      </w:pPr>
      <w:r>
        <w:rPr>
          <w:noProof/>
        </w:rPr>
        <w:t>6.3.3.2.2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_Toc202387806 \h </w:instrText>
      </w:r>
      <w:r>
        <w:rPr>
          <w:noProof/>
        </w:rPr>
      </w:r>
      <w:r>
        <w:rPr>
          <w:noProof/>
        </w:rPr>
        <w:fldChar w:fldCharType="separate"/>
      </w:r>
      <w:r>
        <w:rPr>
          <w:noProof/>
        </w:rPr>
        <w:t>26</w:t>
      </w:r>
      <w:r>
        <w:rPr>
          <w:noProof/>
        </w:rPr>
        <w:fldChar w:fldCharType="end"/>
      </w:r>
    </w:p>
    <w:p w14:paraId="475CF3AA" w14:textId="61027379" w:rsidR="007E3A0E" w:rsidRDefault="007E3A0E">
      <w:pPr>
        <w:pStyle w:val="TOC5"/>
        <w:rPr>
          <w:rFonts w:asciiTheme="minorHAnsi" w:hAnsiTheme="minorHAnsi" w:cstheme="minorBidi"/>
          <w:noProof/>
          <w:kern w:val="2"/>
          <w:sz w:val="24"/>
          <w:szCs w:val="24"/>
          <w:lang w:eastAsia="en-GB"/>
          <w14:ligatures w14:val="standardContextual"/>
        </w:rPr>
      </w:pPr>
      <w:r>
        <w:rPr>
          <w:noProof/>
        </w:rPr>
        <w:t>6.3.3.2.3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_Toc202387807 \h </w:instrText>
      </w:r>
      <w:r>
        <w:rPr>
          <w:noProof/>
        </w:rPr>
      </w:r>
      <w:r>
        <w:rPr>
          <w:noProof/>
        </w:rPr>
        <w:fldChar w:fldCharType="separate"/>
      </w:r>
      <w:r>
        <w:rPr>
          <w:noProof/>
        </w:rPr>
        <w:t>26</w:t>
      </w:r>
      <w:r>
        <w:rPr>
          <w:noProof/>
        </w:rPr>
        <w:fldChar w:fldCharType="end"/>
      </w:r>
    </w:p>
    <w:p w14:paraId="53FCA22B" w14:textId="390C737C" w:rsidR="007E3A0E" w:rsidRDefault="007E3A0E">
      <w:pPr>
        <w:pStyle w:val="TOC4"/>
        <w:rPr>
          <w:rFonts w:asciiTheme="minorHAnsi" w:hAnsiTheme="minorHAnsi" w:cstheme="minorBidi"/>
          <w:noProof/>
          <w:kern w:val="2"/>
          <w:sz w:val="24"/>
          <w:szCs w:val="24"/>
          <w:lang w:eastAsia="en-GB"/>
          <w14:ligatures w14:val="standardContextual"/>
        </w:rPr>
      </w:pPr>
      <w:r>
        <w:rPr>
          <w:noProof/>
        </w:rPr>
        <w:t>6.3.3.3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_Toc202387808 \h </w:instrText>
      </w:r>
      <w:r>
        <w:rPr>
          <w:noProof/>
        </w:rPr>
      </w:r>
      <w:r>
        <w:rPr>
          <w:noProof/>
        </w:rPr>
        <w:fldChar w:fldCharType="separate"/>
      </w:r>
      <w:r>
        <w:rPr>
          <w:noProof/>
        </w:rPr>
        <w:t>26</w:t>
      </w:r>
      <w:r>
        <w:rPr>
          <w:noProof/>
        </w:rPr>
        <w:fldChar w:fldCharType="end"/>
      </w:r>
    </w:p>
    <w:p w14:paraId="1DE61B33" w14:textId="3EB1103D" w:rsidR="007E3A0E" w:rsidRDefault="007E3A0E">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_Toc202387809 \h </w:instrText>
      </w:r>
      <w:r>
        <w:rPr>
          <w:noProof/>
        </w:rPr>
      </w:r>
      <w:r>
        <w:rPr>
          <w:noProof/>
        </w:rPr>
        <w:fldChar w:fldCharType="separate"/>
      </w:r>
      <w:r>
        <w:rPr>
          <w:noProof/>
        </w:rPr>
        <w:t>27</w:t>
      </w:r>
      <w:r>
        <w:rPr>
          <w:noProof/>
        </w:rPr>
        <w:fldChar w:fldCharType="end"/>
      </w:r>
    </w:p>
    <w:p w14:paraId="1FAE2342" w14:textId="00EDCF89" w:rsidR="007E3A0E" w:rsidRDefault="007E3A0E">
      <w:pPr>
        <w:pStyle w:val="TOC4"/>
        <w:rPr>
          <w:rFonts w:asciiTheme="minorHAnsi" w:hAnsiTheme="minorHAnsi" w:cstheme="minorBidi"/>
          <w:noProof/>
          <w:kern w:val="2"/>
          <w:sz w:val="24"/>
          <w:szCs w:val="24"/>
          <w:lang w:eastAsia="en-GB"/>
          <w14:ligatures w14:val="standardContextual"/>
        </w:rPr>
      </w:pPr>
      <w:r>
        <w:rPr>
          <w:noProof/>
        </w:rPr>
        <w:t>6.3.4.1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_Toc202387810 \h </w:instrText>
      </w:r>
      <w:r>
        <w:rPr>
          <w:noProof/>
        </w:rPr>
      </w:r>
      <w:r>
        <w:rPr>
          <w:noProof/>
        </w:rPr>
        <w:fldChar w:fldCharType="separate"/>
      </w:r>
      <w:r>
        <w:rPr>
          <w:noProof/>
        </w:rPr>
        <w:t>27</w:t>
      </w:r>
      <w:r>
        <w:rPr>
          <w:noProof/>
        </w:rPr>
        <w:fldChar w:fldCharType="end"/>
      </w:r>
    </w:p>
    <w:p w14:paraId="768B6980" w14:textId="55252507" w:rsidR="007E3A0E" w:rsidRDefault="007E3A0E">
      <w:pPr>
        <w:pStyle w:val="TOC4"/>
        <w:rPr>
          <w:rFonts w:asciiTheme="minorHAnsi" w:hAnsiTheme="minorHAnsi" w:cstheme="minorBidi"/>
          <w:noProof/>
          <w:kern w:val="2"/>
          <w:sz w:val="24"/>
          <w:szCs w:val="24"/>
          <w:lang w:eastAsia="en-GB"/>
          <w14:ligatures w14:val="standardContextual"/>
        </w:rPr>
      </w:pPr>
      <w:r>
        <w:rPr>
          <w:noProof/>
        </w:rPr>
        <w:t>6.3.4.2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_Toc202387811 \h </w:instrText>
      </w:r>
      <w:r>
        <w:rPr>
          <w:noProof/>
        </w:rPr>
      </w:r>
      <w:r>
        <w:rPr>
          <w:noProof/>
        </w:rPr>
        <w:fldChar w:fldCharType="separate"/>
      </w:r>
      <w:r>
        <w:rPr>
          <w:noProof/>
        </w:rPr>
        <w:t>27</w:t>
      </w:r>
      <w:r>
        <w:rPr>
          <w:noProof/>
        </w:rPr>
        <w:fldChar w:fldCharType="end"/>
      </w:r>
    </w:p>
    <w:p w14:paraId="5D5B3B20" w14:textId="2792DEAA" w:rsidR="007E3A0E" w:rsidRDefault="007E3A0E">
      <w:pPr>
        <w:pStyle w:val="TOC4"/>
        <w:rPr>
          <w:rFonts w:asciiTheme="minorHAnsi" w:hAnsiTheme="minorHAnsi" w:cstheme="minorBidi"/>
          <w:noProof/>
          <w:kern w:val="2"/>
          <w:sz w:val="24"/>
          <w:szCs w:val="24"/>
          <w:lang w:eastAsia="en-GB"/>
          <w14:ligatures w14:val="standardContextual"/>
        </w:rPr>
      </w:pPr>
      <w:r>
        <w:rPr>
          <w:noProof/>
        </w:rPr>
        <w:t>6.3.4.3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_Toc202387812 \h </w:instrText>
      </w:r>
      <w:r>
        <w:rPr>
          <w:noProof/>
        </w:rPr>
      </w:r>
      <w:r>
        <w:rPr>
          <w:noProof/>
        </w:rPr>
        <w:fldChar w:fldCharType="separate"/>
      </w:r>
      <w:r>
        <w:rPr>
          <w:noProof/>
        </w:rPr>
        <w:t>27</w:t>
      </w:r>
      <w:r>
        <w:rPr>
          <w:noProof/>
        </w:rPr>
        <w:fldChar w:fldCharType="end"/>
      </w:r>
    </w:p>
    <w:p w14:paraId="0FF81C8F" w14:textId="02200915" w:rsidR="007E3A0E" w:rsidRDefault="007E3A0E">
      <w:pPr>
        <w:pStyle w:val="TOC3"/>
        <w:rPr>
          <w:rFonts w:asciiTheme="minorHAnsi" w:hAnsiTheme="minorHAnsi" w:cstheme="minorBidi"/>
          <w:noProof/>
          <w:kern w:val="2"/>
          <w:sz w:val="24"/>
          <w:szCs w:val="24"/>
          <w:lang w:eastAsia="en-GB"/>
          <w14:ligatures w14:val="standardContextual"/>
        </w:rPr>
      </w:pPr>
      <w:r>
        <w:rPr>
          <w:noProof/>
        </w:rPr>
        <w:t>6.3.5</w:t>
      </w:r>
      <w:r>
        <w:rPr>
          <w:rFonts w:asciiTheme="minorHAnsi" w:hAnsiTheme="minorHAnsi" w:cstheme="minorBidi"/>
          <w:noProof/>
          <w:kern w:val="2"/>
          <w:sz w:val="24"/>
          <w:szCs w:val="24"/>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_Toc202387813 \h </w:instrText>
      </w:r>
      <w:r>
        <w:rPr>
          <w:noProof/>
        </w:rPr>
      </w:r>
      <w:r>
        <w:rPr>
          <w:noProof/>
        </w:rPr>
        <w:fldChar w:fldCharType="separate"/>
      </w:r>
      <w:r>
        <w:rPr>
          <w:noProof/>
        </w:rPr>
        <w:t>27</w:t>
      </w:r>
      <w:r>
        <w:rPr>
          <w:noProof/>
        </w:rPr>
        <w:fldChar w:fldCharType="end"/>
      </w:r>
    </w:p>
    <w:p w14:paraId="3C6C5CF0" w14:textId="50FDC780" w:rsidR="007E3A0E" w:rsidRDefault="007E3A0E">
      <w:pPr>
        <w:pStyle w:val="TOC4"/>
        <w:rPr>
          <w:rFonts w:asciiTheme="minorHAnsi" w:hAnsiTheme="minorHAnsi" w:cstheme="minorBidi"/>
          <w:noProof/>
          <w:kern w:val="2"/>
          <w:sz w:val="24"/>
          <w:szCs w:val="24"/>
          <w:lang w:eastAsia="en-GB"/>
          <w14:ligatures w14:val="standardContextual"/>
        </w:rPr>
      </w:pPr>
      <w:r>
        <w:rPr>
          <w:noProof/>
        </w:rPr>
        <w:t>6.3.5.1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_Toc202387814 \h </w:instrText>
      </w:r>
      <w:r>
        <w:rPr>
          <w:noProof/>
        </w:rPr>
      </w:r>
      <w:r>
        <w:rPr>
          <w:noProof/>
        </w:rPr>
        <w:fldChar w:fldCharType="separate"/>
      </w:r>
      <w:r>
        <w:rPr>
          <w:noProof/>
        </w:rPr>
        <w:t>27</w:t>
      </w:r>
      <w:r>
        <w:rPr>
          <w:noProof/>
        </w:rPr>
        <w:fldChar w:fldCharType="end"/>
      </w:r>
    </w:p>
    <w:p w14:paraId="24362580" w14:textId="5DB6E47D" w:rsidR="007E3A0E" w:rsidRDefault="007E3A0E">
      <w:pPr>
        <w:pStyle w:val="TOC4"/>
        <w:rPr>
          <w:rFonts w:asciiTheme="minorHAnsi" w:hAnsiTheme="minorHAnsi" w:cstheme="minorBidi"/>
          <w:noProof/>
          <w:kern w:val="2"/>
          <w:sz w:val="24"/>
          <w:szCs w:val="24"/>
          <w:lang w:eastAsia="en-GB"/>
          <w14:ligatures w14:val="standardContextual"/>
        </w:rPr>
      </w:pPr>
      <w:r>
        <w:rPr>
          <w:noProof/>
        </w:rPr>
        <w:t>6.3.5.2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_Toc202387815 \h </w:instrText>
      </w:r>
      <w:r>
        <w:rPr>
          <w:noProof/>
        </w:rPr>
      </w:r>
      <w:r>
        <w:rPr>
          <w:noProof/>
        </w:rPr>
        <w:fldChar w:fldCharType="separate"/>
      </w:r>
      <w:r>
        <w:rPr>
          <w:noProof/>
        </w:rPr>
        <w:t>27</w:t>
      </w:r>
      <w:r>
        <w:rPr>
          <w:noProof/>
        </w:rPr>
        <w:fldChar w:fldCharType="end"/>
      </w:r>
    </w:p>
    <w:p w14:paraId="4C496FD3" w14:textId="4F2E2593" w:rsidR="007E3A0E" w:rsidRDefault="007E3A0E">
      <w:pPr>
        <w:pStyle w:val="TOC4"/>
        <w:rPr>
          <w:rFonts w:asciiTheme="minorHAnsi" w:hAnsiTheme="minorHAnsi" w:cstheme="minorBidi"/>
          <w:noProof/>
          <w:kern w:val="2"/>
          <w:sz w:val="24"/>
          <w:szCs w:val="24"/>
          <w:lang w:eastAsia="en-GB"/>
          <w14:ligatures w14:val="standardContextual"/>
        </w:rPr>
      </w:pPr>
      <w:r>
        <w:rPr>
          <w:noProof/>
        </w:rPr>
        <w:t>6.3.5.3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_Toc202387816 \h </w:instrText>
      </w:r>
      <w:r>
        <w:rPr>
          <w:noProof/>
        </w:rPr>
      </w:r>
      <w:r>
        <w:rPr>
          <w:noProof/>
        </w:rPr>
        <w:fldChar w:fldCharType="separate"/>
      </w:r>
      <w:r>
        <w:rPr>
          <w:noProof/>
        </w:rPr>
        <w:t>27</w:t>
      </w:r>
      <w:r>
        <w:rPr>
          <w:noProof/>
        </w:rPr>
        <w:fldChar w:fldCharType="end"/>
      </w:r>
    </w:p>
    <w:p w14:paraId="3853C0B4" w14:textId="6F0AFBB0" w:rsidR="007E3A0E" w:rsidRDefault="007E3A0E">
      <w:pPr>
        <w:pStyle w:val="TOC3"/>
        <w:rPr>
          <w:rFonts w:asciiTheme="minorHAnsi" w:hAnsiTheme="minorHAnsi" w:cstheme="minorBidi"/>
          <w:noProof/>
          <w:kern w:val="2"/>
          <w:sz w:val="24"/>
          <w:szCs w:val="24"/>
          <w:lang w:eastAsia="en-GB"/>
          <w14:ligatures w14:val="standardContextual"/>
        </w:rPr>
      </w:pPr>
      <w:r>
        <w:rPr>
          <w:noProof/>
        </w:rPr>
        <w:t>6.3.6</w:t>
      </w:r>
      <w:r>
        <w:rPr>
          <w:rFonts w:asciiTheme="minorHAnsi" w:hAnsiTheme="minorHAnsi" w:cstheme="minorBidi"/>
          <w:noProof/>
          <w:kern w:val="2"/>
          <w:sz w:val="24"/>
          <w:szCs w:val="24"/>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_Toc202387817 \h </w:instrText>
      </w:r>
      <w:r>
        <w:rPr>
          <w:noProof/>
        </w:rPr>
      </w:r>
      <w:r>
        <w:rPr>
          <w:noProof/>
        </w:rPr>
        <w:fldChar w:fldCharType="separate"/>
      </w:r>
      <w:r>
        <w:rPr>
          <w:noProof/>
        </w:rPr>
        <w:t>27</w:t>
      </w:r>
      <w:r>
        <w:rPr>
          <w:noProof/>
        </w:rPr>
        <w:fldChar w:fldCharType="end"/>
      </w:r>
    </w:p>
    <w:p w14:paraId="00148513" w14:textId="5AFE5170" w:rsidR="007E3A0E" w:rsidRDefault="007E3A0E">
      <w:pPr>
        <w:pStyle w:val="TOC4"/>
        <w:rPr>
          <w:rFonts w:asciiTheme="minorHAnsi" w:hAnsiTheme="minorHAnsi" w:cstheme="minorBidi"/>
          <w:noProof/>
          <w:kern w:val="2"/>
          <w:sz w:val="24"/>
          <w:szCs w:val="24"/>
          <w:lang w:eastAsia="en-GB"/>
          <w14:ligatures w14:val="standardContextual"/>
        </w:rPr>
      </w:pPr>
      <w:r>
        <w:rPr>
          <w:noProof/>
        </w:rPr>
        <w:t>6.3.6.1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_Toc202387818 \h </w:instrText>
      </w:r>
      <w:r>
        <w:rPr>
          <w:noProof/>
        </w:rPr>
      </w:r>
      <w:r>
        <w:rPr>
          <w:noProof/>
        </w:rPr>
        <w:fldChar w:fldCharType="separate"/>
      </w:r>
      <w:r>
        <w:rPr>
          <w:noProof/>
        </w:rPr>
        <w:t>27</w:t>
      </w:r>
      <w:r>
        <w:rPr>
          <w:noProof/>
        </w:rPr>
        <w:fldChar w:fldCharType="end"/>
      </w:r>
    </w:p>
    <w:p w14:paraId="2E41C88D" w14:textId="2B3A870A" w:rsidR="007E3A0E" w:rsidRDefault="007E3A0E">
      <w:pPr>
        <w:pStyle w:val="TOC4"/>
        <w:rPr>
          <w:rFonts w:asciiTheme="minorHAnsi" w:hAnsiTheme="minorHAnsi" w:cstheme="minorBidi"/>
          <w:noProof/>
          <w:kern w:val="2"/>
          <w:sz w:val="24"/>
          <w:szCs w:val="24"/>
          <w:lang w:eastAsia="en-GB"/>
          <w14:ligatures w14:val="standardContextual"/>
        </w:rPr>
      </w:pPr>
      <w:r>
        <w:rPr>
          <w:noProof/>
        </w:rPr>
        <w:t>6.3.6.2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_Toc202387819 \h </w:instrText>
      </w:r>
      <w:r>
        <w:rPr>
          <w:noProof/>
        </w:rPr>
      </w:r>
      <w:r>
        <w:rPr>
          <w:noProof/>
        </w:rPr>
        <w:fldChar w:fldCharType="separate"/>
      </w:r>
      <w:r>
        <w:rPr>
          <w:noProof/>
        </w:rPr>
        <w:t>27</w:t>
      </w:r>
      <w:r>
        <w:rPr>
          <w:noProof/>
        </w:rPr>
        <w:fldChar w:fldCharType="end"/>
      </w:r>
    </w:p>
    <w:p w14:paraId="2CB787DE" w14:textId="6F7E22DF" w:rsidR="007E3A0E" w:rsidRDefault="007E3A0E">
      <w:pPr>
        <w:pStyle w:val="TOC5"/>
        <w:rPr>
          <w:rFonts w:asciiTheme="minorHAnsi" w:hAnsiTheme="minorHAnsi" w:cstheme="minorBidi"/>
          <w:noProof/>
          <w:kern w:val="2"/>
          <w:sz w:val="24"/>
          <w:szCs w:val="24"/>
          <w:lang w:eastAsia="en-GB"/>
          <w14:ligatures w14:val="standardContextual"/>
        </w:rPr>
      </w:pPr>
      <w:r>
        <w:rPr>
          <w:noProof/>
        </w:rPr>
        <w:t>6.3.6.2.1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_Toc202387820 \h </w:instrText>
      </w:r>
      <w:r>
        <w:rPr>
          <w:noProof/>
        </w:rPr>
      </w:r>
      <w:r>
        <w:rPr>
          <w:noProof/>
        </w:rPr>
        <w:fldChar w:fldCharType="separate"/>
      </w:r>
      <w:r>
        <w:rPr>
          <w:noProof/>
        </w:rPr>
        <w:t>27</w:t>
      </w:r>
      <w:r>
        <w:rPr>
          <w:noProof/>
        </w:rPr>
        <w:fldChar w:fldCharType="end"/>
      </w:r>
    </w:p>
    <w:p w14:paraId="17E40B12" w14:textId="1A3FEB96" w:rsidR="007E3A0E" w:rsidRDefault="007E3A0E">
      <w:pPr>
        <w:pStyle w:val="TOC5"/>
        <w:rPr>
          <w:rFonts w:asciiTheme="minorHAnsi" w:hAnsiTheme="minorHAnsi" w:cstheme="minorBidi"/>
          <w:noProof/>
          <w:kern w:val="2"/>
          <w:sz w:val="24"/>
          <w:szCs w:val="24"/>
          <w:lang w:eastAsia="en-GB"/>
          <w14:ligatures w14:val="standardContextual"/>
        </w:rPr>
      </w:pPr>
      <w:r>
        <w:rPr>
          <w:noProof/>
        </w:rPr>
        <w:t>6.3.6.2.2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_Toc202387821 \h </w:instrText>
      </w:r>
      <w:r>
        <w:rPr>
          <w:noProof/>
        </w:rPr>
      </w:r>
      <w:r>
        <w:rPr>
          <w:noProof/>
        </w:rPr>
        <w:fldChar w:fldCharType="separate"/>
      </w:r>
      <w:r>
        <w:rPr>
          <w:noProof/>
        </w:rPr>
        <w:t>28</w:t>
      </w:r>
      <w:r>
        <w:rPr>
          <w:noProof/>
        </w:rPr>
        <w:fldChar w:fldCharType="end"/>
      </w:r>
    </w:p>
    <w:p w14:paraId="22896697" w14:textId="380F78D7" w:rsidR="007E3A0E" w:rsidRDefault="007E3A0E">
      <w:pPr>
        <w:pStyle w:val="TOC4"/>
        <w:rPr>
          <w:rFonts w:asciiTheme="minorHAnsi" w:hAnsiTheme="minorHAnsi" w:cstheme="minorBidi"/>
          <w:noProof/>
          <w:kern w:val="2"/>
          <w:sz w:val="24"/>
          <w:szCs w:val="24"/>
          <w:lang w:eastAsia="en-GB"/>
          <w14:ligatures w14:val="standardContextual"/>
        </w:rPr>
      </w:pPr>
      <w:r>
        <w:rPr>
          <w:noProof/>
        </w:rPr>
        <w:t>6.3.6.3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_Toc202387822 \h </w:instrText>
      </w:r>
      <w:r>
        <w:rPr>
          <w:noProof/>
        </w:rPr>
      </w:r>
      <w:r>
        <w:rPr>
          <w:noProof/>
        </w:rPr>
        <w:fldChar w:fldCharType="separate"/>
      </w:r>
      <w:r>
        <w:rPr>
          <w:noProof/>
        </w:rPr>
        <w:t>28</w:t>
      </w:r>
      <w:r>
        <w:rPr>
          <w:noProof/>
        </w:rPr>
        <w:fldChar w:fldCharType="end"/>
      </w:r>
    </w:p>
    <w:p w14:paraId="0C31796A" w14:textId="0C410B18" w:rsidR="007E3A0E" w:rsidRDefault="007E3A0E">
      <w:pPr>
        <w:pStyle w:val="TOC3"/>
        <w:rPr>
          <w:rFonts w:asciiTheme="minorHAnsi" w:hAnsiTheme="minorHAnsi" w:cstheme="minorBidi"/>
          <w:noProof/>
          <w:kern w:val="2"/>
          <w:sz w:val="24"/>
          <w:szCs w:val="24"/>
          <w:lang w:eastAsia="en-GB"/>
          <w14:ligatures w14:val="standardContextual"/>
        </w:rPr>
      </w:pPr>
      <w:r w:rsidRPr="007E75EB">
        <w:rPr>
          <w:noProof/>
          <w:lang w:val="fr-FR"/>
        </w:rPr>
        <w:t>6.3.7</w:t>
      </w:r>
      <w:r>
        <w:rPr>
          <w:rFonts w:asciiTheme="minorHAnsi" w:hAnsiTheme="minorHAnsi" w:cstheme="minorBidi"/>
          <w:noProof/>
          <w:kern w:val="2"/>
          <w:sz w:val="24"/>
          <w:szCs w:val="24"/>
          <w:lang w:eastAsia="en-GB"/>
          <w14:ligatures w14:val="standardContextual"/>
        </w:rPr>
        <w:tab/>
      </w:r>
      <w:r w:rsidRPr="007E75EB">
        <w:rPr>
          <w:noProof/>
          <w:lang w:val="fr-FR"/>
        </w:rPr>
        <w:t>Configuration management document element deletion procedure</w:t>
      </w:r>
      <w:r>
        <w:rPr>
          <w:noProof/>
        </w:rPr>
        <w:tab/>
      </w:r>
      <w:r>
        <w:rPr>
          <w:noProof/>
        </w:rPr>
        <w:fldChar w:fldCharType="begin" w:fldLock="1"/>
      </w:r>
      <w:r>
        <w:rPr>
          <w:noProof/>
        </w:rPr>
        <w:instrText xml:space="preserve"> PAGEREF _Toc202387823 \h </w:instrText>
      </w:r>
      <w:r>
        <w:rPr>
          <w:noProof/>
        </w:rPr>
      </w:r>
      <w:r>
        <w:rPr>
          <w:noProof/>
        </w:rPr>
        <w:fldChar w:fldCharType="separate"/>
      </w:r>
      <w:r>
        <w:rPr>
          <w:noProof/>
        </w:rPr>
        <w:t>28</w:t>
      </w:r>
      <w:r>
        <w:rPr>
          <w:noProof/>
        </w:rPr>
        <w:fldChar w:fldCharType="end"/>
      </w:r>
    </w:p>
    <w:p w14:paraId="610B80B7" w14:textId="3D7E9619" w:rsidR="007E3A0E" w:rsidRDefault="007E3A0E">
      <w:pPr>
        <w:pStyle w:val="TOC4"/>
        <w:rPr>
          <w:rFonts w:asciiTheme="minorHAnsi" w:hAnsiTheme="minorHAnsi" w:cstheme="minorBidi"/>
          <w:noProof/>
          <w:kern w:val="2"/>
          <w:sz w:val="24"/>
          <w:szCs w:val="24"/>
          <w:lang w:eastAsia="en-GB"/>
          <w14:ligatures w14:val="standardContextual"/>
        </w:rPr>
      </w:pPr>
      <w:r>
        <w:rPr>
          <w:noProof/>
        </w:rPr>
        <w:t>6.3.7.1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_Toc202387824 \h </w:instrText>
      </w:r>
      <w:r>
        <w:rPr>
          <w:noProof/>
        </w:rPr>
      </w:r>
      <w:r>
        <w:rPr>
          <w:noProof/>
        </w:rPr>
        <w:fldChar w:fldCharType="separate"/>
      </w:r>
      <w:r>
        <w:rPr>
          <w:noProof/>
        </w:rPr>
        <w:t>28</w:t>
      </w:r>
      <w:r>
        <w:rPr>
          <w:noProof/>
        </w:rPr>
        <w:fldChar w:fldCharType="end"/>
      </w:r>
    </w:p>
    <w:p w14:paraId="1155E8F1" w14:textId="70EBDBF7" w:rsidR="007E3A0E" w:rsidRDefault="007E3A0E">
      <w:pPr>
        <w:pStyle w:val="TOC4"/>
        <w:rPr>
          <w:rFonts w:asciiTheme="minorHAnsi" w:hAnsiTheme="minorHAnsi" w:cstheme="minorBidi"/>
          <w:noProof/>
          <w:kern w:val="2"/>
          <w:sz w:val="24"/>
          <w:szCs w:val="24"/>
          <w:lang w:eastAsia="en-GB"/>
          <w14:ligatures w14:val="standardContextual"/>
        </w:rPr>
      </w:pPr>
      <w:r>
        <w:rPr>
          <w:noProof/>
        </w:rPr>
        <w:t>6.3.7.2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_Toc202387825 \h </w:instrText>
      </w:r>
      <w:r>
        <w:rPr>
          <w:noProof/>
        </w:rPr>
      </w:r>
      <w:r>
        <w:rPr>
          <w:noProof/>
        </w:rPr>
        <w:fldChar w:fldCharType="separate"/>
      </w:r>
      <w:r>
        <w:rPr>
          <w:noProof/>
        </w:rPr>
        <w:t>28</w:t>
      </w:r>
      <w:r>
        <w:rPr>
          <w:noProof/>
        </w:rPr>
        <w:fldChar w:fldCharType="end"/>
      </w:r>
    </w:p>
    <w:p w14:paraId="27D60DB7" w14:textId="44828352" w:rsidR="007E3A0E" w:rsidRDefault="007E3A0E">
      <w:pPr>
        <w:pStyle w:val="TOC5"/>
        <w:rPr>
          <w:rFonts w:asciiTheme="minorHAnsi" w:hAnsiTheme="minorHAnsi" w:cstheme="minorBidi"/>
          <w:noProof/>
          <w:kern w:val="2"/>
          <w:sz w:val="24"/>
          <w:szCs w:val="24"/>
          <w:lang w:eastAsia="en-GB"/>
          <w14:ligatures w14:val="standardContextual"/>
        </w:rPr>
      </w:pPr>
      <w:r>
        <w:rPr>
          <w:noProof/>
        </w:rPr>
        <w:t>6.3.7.2.1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_Toc202387826 \h </w:instrText>
      </w:r>
      <w:r>
        <w:rPr>
          <w:noProof/>
        </w:rPr>
      </w:r>
      <w:r>
        <w:rPr>
          <w:noProof/>
        </w:rPr>
        <w:fldChar w:fldCharType="separate"/>
      </w:r>
      <w:r>
        <w:rPr>
          <w:noProof/>
        </w:rPr>
        <w:t>28</w:t>
      </w:r>
      <w:r>
        <w:rPr>
          <w:noProof/>
        </w:rPr>
        <w:fldChar w:fldCharType="end"/>
      </w:r>
    </w:p>
    <w:p w14:paraId="59D8E6BE" w14:textId="4FD292EE" w:rsidR="007E3A0E" w:rsidRDefault="007E3A0E">
      <w:pPr>
        <w:pStyle w:val="TOC5"/>
        <w:rPr>
          <w:rFonts w:asciiTheme="minorHAnsi" w:hAnsiTheme="minorHAnsi" w:cstheme="minorBidi"/>
          <w:noProof/>
          <w:kern w:val="2"/>
          <w:sz w:val="24"/>
          <w:szCs w:val="24"/>
          <w:lang w:eastAsia="en-GB"/>
          <w14:ligatures w14:val="standardContextual"/>
        </w:rPr>
      </w:pPr>
      <w:r>
        <w:rPr>
          <w:noProof/>
        </w:rPr>
        <w:t>6.3.7.2.2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_Toc202387827 \h </w:instrText>
      </w:r>
      <w:r>
        <w:rPr>
          <w:noProof/>
        </w:rPr>
      </w:r>
      <w:r>
        <w:rPr>
          <w:noProof/>
        </w:rPr>
        <w:fldChar w:fldCharType="separate"/>
      </w:r>
      <w:r>
        <w:rPr>
          <w:noProof/>
        </w:rPr>
        <w:t>28</w:t>
      </w:r>
      <w:r>
        <w:rPr>
          <w:noProof/>
        </w:rPr>
        <w:fldChar w:fldCharType="end"/>
      </w:r>
    </w:p>
    <w:p w14:paraId="7118E8E1" w14:textId="33C07E92" w:rsidR="007E3A0E" w:rsidRDefault="007E3A0E">
      <w:pPr>
        <w:pStyle w:val="TOC4"/>
        <w:rPr>
          <w:rFonts w:asciiTheme="minorHAnsi" w:hAnsiTheme="minorHAnsi" w:cstheme="minorBidi"/>
          <w:noProof/>
          <w:kern w:val="2"/>
          <w:sz w:val="24"/>
          <w:szCs w:val="24"/>
          <w:lang w:eastAsia="en-GB"/>
          <w14:ligatures w14:val="standardContextual"/>
        </w:rPr>
      </w:pPr>
      <w:r>
        <w:rPr>
          <w:noProof/>
        </w:rPr>
        <w:t>6.3.7.3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_Toc202387828 \h </w:instrText>
      </w:r>
      <w:r>
        <w:rPr>
          <w:noProof/>
        </w:rPr>
      </w:r>
      <w:r>
        <w:rPr>
          <w:noProof/>
        </w:rPr>
        <w:fldChar w:fldCharType="separate"/>
      </w:r>
      <w:r>
        <w:rPr>
          <w:noProof/>
        </w:rPr>
        <w:t>28</w:t>
      </w:r>
      <w:r>
        <w:rPr>
          <w:noProof/>
        </w:rPr>
        <w:fldChar w:fldCharType="end"/>
      </w:r>
    </w:p>
    <w:p w14:paraId="63AAE21E" w14:textId="7451CCCB" w:rsidR="007E3A0E" w:rsidRDefault="007E3A0E">
      <w:pPr>
        <w:pStyle w:val="TOC3"/>
        <w:rPr>
          <w:rFonts w:asciiTheme="minorHAnsi" w:hAnsiTheme="minorHAnsi" w:cstheme="minorBidi"/>
          <w:noProof/>
          <w:kern w:val="2"/>
          <w:sz w:val="24"/>
          <w:szCs w:val="24"/>
          <w:lang w:eastAsia="en-GB"/>
          <w14:ligatures w14:val="standardContextual"/>
        </w:rPr>
      </w:pPr>
      <w:r>
        <w:rPr>
          <w:noProof/>
        </w:rPr>
        <w:t>6.3.8</w:t>
      </w:r>
      <w:r>
        <w:rPr>
          <w:rFonts w:asciiTheme="minorHAnsi" w:hAnsiTheme="minorHAnsi" w:cstheme="minorBidi"/>
          <w:noProof/>
          <w:kern w:val="2"/>
          <w:sz w:val="24"/>
          <w:szCs w:val="24"/>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_Toc202387829 \h </w:instrText>
      </w:r>
      <w:r>
        <w:rPr>
          <w:noProof/>
        </w:rPr>
      </w:r>
      <w:r>
        <w:rPr>
          <w:noProof/>
        </w:rPr>
        <w:fldChar w:fldCharType="separate"/>
      </w:r>
      <w:r>
        <w:rPr>
          <w:noProof/>
        </w:rPr>
        <w:t>28</w:t>
      </w:r>
      <w:r>
        <w:rPr>
          <w:noProof/>
        </w:rPr>
        <w:fldChar w:fldCharType="end"/>
      </w:r>
    </w:p>
    <w:p w14:paraId="2DB185C5" w14:textId="57D756A5" w:rsidR="007E3A0E" w:rsidRDefault="007E3A0E">
      <w:pPr>
        <w:pStyle w:val="TOC4"/>
        <w:rPr>
          <w:rFonts w:asciiTheme="minorHAnsi" w:hAnsiTheme="minorHAnsi" w:cstheme="minorBidi"/>
          <w:noProof/>
          <w:kern w:val="2"/>
          <w:sz w:val="24"/>
          <w:szCs w:val="24"/>
          <w:lang w:eastAsia="en-GB"/>
          <w14:ligatures w14:val="standardContextual"/>
        </w:rPr>
      </w:pPr>
      <w:r>
        <w:rPr>
          <w:noProof/>
        </w:rPr>
        <w:t>6.3.8.1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_Toc202387830 \h </w:instrText>
      </w:r>
      <w:r>
        <w:rPr>
          <w:noProof/>
        </w:rPr>
      </w:r>
      <w:r>
        <w:rPr>
          <w:noProof/>
        </w:rPr>
        <w:fldChar w:fldCharType="separate"/>
      </w:r>
      <w:r>
        <w:rPr>
          <w:noProof/>
        </w:rPr>
        <w:t>28</w:t>
      </w:r>
      <w:r>
        <w:rPr>
          <w:noProof/>
        </w:rPr>
        <w:fldChar w:fldCharType="end"/>
      </w:r>
    </w:p>
    <w:p w14:paraId="0E65AD7D" w14:textId="37DF1166" w:rsidR="007E3A0E" w:rsidRDefault="007E3A0E">
      <w:pPr>
        <w:pStyle w:val="TOC4"/>
        <w:rPr>
          <w:rFonts w:asciiTheme="minorHAnsi" w:hAnsiTheme="minorHAnsi" w:cstheme="minorBidi"/>
          <w:noProof/>
          <w:kern w:val="2"/>
          <w:sz w:val="24"/>
          <w:szCs w:val="24"/>
          <w:lang w:eastAsia="en-GB"/>
          <w14:ligatures w14:val="standardContextual"/>
        </w:rPr>
      </w:pPr>
      <w:r>
        <w:rPr>
          <w:noProof/>
        </w:rPr>
        <w:t>6.3.8.2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_Toc202387831 \h </w:instrText>
      </w:r>
      <w:r>
        <w:rPr>
          <w:noProof/>
        </w:rPr>
      </w:r>
      <w:r>
        <w:rPr>
          <w:noProof/>
        </w:rPr>
        <w:fldChar w:fldCharType="separate"/>
      </w:r>
      <w:r>
        <w:rPr>
          <w:noProof/>
        </w:rPr>
        <w:t>28</w:t>
      </w:r>
      <w:r>
        <w:rPr>
          <w:noProof/>
        </w:rPr>
        <w:fldChar w:fldCharType="end"/>
      </w:r>
    </w:p>
    <w:p w14:paraId="6DBD3C7F" w14:textId="460E3B91" w:rsidR="007E3A0E" w:rsidRDefault="007E3A0E">
      <w:pPr>
        <w:pStyle w:val="TOC5"/>
        <w:rPr>
          <w:rFonts w:asciiTheme="minorHAnsi" w:hAnsiTheme="minorHAnsi" w:cstheme="minorBidi"/>
          <w:noProof/>
          <w:kern w:val="2"/>
          <w:sz w:val="24"/>
          <w:szCs w:val="24"/>
          <w:lang w:eastAsia="en-GB"/>
          <w14:ligatures w14:val="standardContextual"/>
        </w:rPr>
      </w:pPr>
      <w:r>
        <w:rPr>
          <w:noProof/>
        </w:rPr>
        <w:t>6.3.8.2.1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_Toc202387832 \h </w:instrText>
      </w:r>
      <w:r>
        <w:rPr>
          <w:noProof/>
        </w:rPr>
      </w:r>
      <w:r>
        <w:rPr>
          <w:noProof/>
        </w:rPr>
        <w:fldChar w:fldCharType="separate"/>
      </w:r>
      <w:r>
        <w:rPr>
          <w:noProof/>
        </w:rPr>
        <w:t>28</w:t>
      </w:r>
      <w:r>
        <w:rPr>
          <w:noProof/>
        </w:rPr>
        <w:fldChar w:fldCharType="end"/>
      </w:r>
    </w:p>
    <w:p w14:paraId="0FC6B4CC" w14:textId="663E14ED" w:rsidR="007E3A0E" w:rsidRDefault="007E3A0E">
      <w:pPr>
        <w:pStyle w:val="TOC5"/>
        <w:rPr>
          <w:rFonts w:asciiTheme="minorHAnsi" w:hAnsiTheme="minorHAnsi" w:cstheme="minorBidi"/>
          <w:noProof/>
          <w:kern w:val="2"/>
          <w:sz w:val="24"/>
          <w:szCs w:val="24"/>
          <w:lang w:eastAsia="en-GB"/>
          <w14:ligatures w14:val="standardContextual"/>
        </w:rPr>
      </w:pPr>
      <w:r>
        <w:rPr>
          <w:noProof/>
        </w:rPr>
        <w:t>6.3.8.2.2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_Toc202387833 \h </w:instrText>
      </w:r>
      <w:r>
        <w:rPr>
          <w:noProof/>
        </w:rPr>
      </w:r>
      <w:r>
        <w:rPr>
          <w:noProof/>
        </w:rPr>
        <w:fldChar w:fldCharType="separate"/>
      </w:r>
      <w:r>
        <w:rPr>
          <w:noProof/>
        </w:rPr>
        <w:t>29</w:t>
      </w:r>
      <w:r>
        <w:rPr>
          <w:noProof/>
        </w:rPr>
        <w:fldChar w:fldCharType="end"/>
      </w:r>
    </w:p>
    <w:p w14:paraId="5512B5DF" w14:textId="79649460" w:rsidR="007E3A0E" w:rsidRDefault="007E3A0E">
      <w:pPr>
        <w:pStyle w:val="TOC5"/>
        <w:rPr>
          <w:rFonts w:asciiTheme="minorHAnsi" w:hAnsiTheme="minorHAnsi" w:cstheme="minorBidi"/>
          <w:noProof/>
          <w:kern w:val="2"/>
          <w:sz w:val="24"/>
          <w:szCs w:val="24"/>
          <w:lang w:eastAsia="en-GB"/>
          <w14:ligatures w14:val="standardContextual"/>
        </w:rPr>
      </w:pPr>
      <w:r>
        <w:rPr>
          <w:noProof/>
        </w:rPr>
        <w:t>6.3.8.2.3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_Toc202387834 \h </w:instrText>
      </w:r>
      <w:r>
        <w:rPr>
          <w:noProof/>
        </w:rPr>
      </w:r>
      <w:r>
        <w:rPr>
          <w:noProof/>
        </w:rPr>
        <w:fldChar w:fldCharType="separate"/>
      </w:r>
      <w:r>
        <w:rPr>
          <w:noProof/>
        </w:rPr>
        <w:t>29</w:t>
      </w:r>
      <w:r>
        <w:rPr>
          <w:noProof/>
        </w:rPr>
        <w:fldChar w:fldCharType="end"/>
      </w:r>
    </w:p>
    <w:p w14:paraId="49D81BF4" w14:textId="6BF54445" w:rsidR="007E3A0E" w:rsidRDefault="007E3A0E">
      <w:pPr>
        <w:pStyle w:val="TOC4"/>
        <w:rPr>
          <w:rFonts w:asciiTheme="minorHAnsi" w:hAnsiTheme="minorHAnsi" w:cstheme="minorBidi"/>
          <w:noProof/>
          <w:kern w:val="2"/>
          <w:sz w:val="24"/>
          <w:szCs w:val="24"/>
          <w:lang w:eastAsia="en-GB"/>
          <w14:ligatures w14:val="standardContextual"/>
        </w:rPr>
      </w:pPr>
      <w:r>
        <w:rPr>
          <w:noProof/>
        </w:rPr>
        <w:t>6.3.8.3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_Toc202387835 \h </w:instrText>
      </w:r>
      <w:r>
        <w:rPr>
          <w:noProof/>
        </w:rPr>
      </w:r>
      <w:r>
        <w:rPr>
          <w:noProof/>
        </w:rPr>
        <w:fldChar w:fldCharType="separate"/>
      </w:r>
      <w:r>
        <w:rPr>
          <w:noProof/>
        </w:rPr>
        <w:t>29</w:t>
      </w:r>
      <w:r>
        <w:rPr>
          <w:noProof/>
        </w:rPr>
        <w:fldChar w:fldCharType="end"/>
      </w:r>
    </w:p>
    <w:p w14:paraId="02B547B8" w14:textId="1AE8E999" w:rsidR="007E3A0E" w:rsidRDefault="007E3A0E">
      <w:pPr>
        <w:pStyle w:val="TOC3"/>
        <w:rPr>
          <w:rFonts w:asciiTheme="minorHAnsi" w:hAnsiTheme="minorHAnsi" w:cstheme="minorBidi"/>
          <w:noProof/>
          <w:kern w:val="2"/>
          <w:sz w:val="24"/>
          <w:szCs w:val="24"/>
          <w:lang w:eastAsia="en-GB"/>
          <w14:ligatures w14:val="standardContextual"/>
        </w:rPr>
      </w:pPr>
      <w:r>
        <w:rPr>
          <w:noProof/>
        </w:rPr>
        <w:t>6.3.9</w:t>
      </w:r>
      <w:r>
        <w:rPr>
          <w:rFonts w:asciiTheme="minorHAnsi" w:hAnsiTheme="minorHAnsi" w:cstheme="minorBidi"/>
          <w:noProof/>
          <w:kern w:val="2"/>
          <w:sz w:val="24"/>
          <w:szCs w:val="24"/>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_Toc202387836 \h </w:instrText>
      </w:r>
      <w:r>
        <w:rPr>
          <w:noProof/>
        </w:rPr>
      </w:r>
      <w:r>
        <w:rPr>
          <w:noProof/>
        </w:rPr>
        <w:fldChar w:fldCharType="separate"/>
      </w:r>
      <w:r>
        <w:rPr>
          <w:noProof/>
        </w:rPr>
        <w:t>29</w:t>
      </w:r>
      <w:r>
        <w:rPr>
          <w:noProof/>
        </w:rPr>
        <w:fldChar w:fldCharType="end"/>
      </w:r>
    </w:p>
    <w:p w14:paraId="7F8D1CC8" w14:textId="51FB5BFD" w:rsidR="007E3A0E" w:rsidRDefault="007E3A0E">
      <w:pPr>
        <w:pStyle w:val="TOC4"/>
        <w:rPr>
          <w:rFonts w:asciiTheme="minorHAnsi" w:hAnsiTheme="minorHAnsi" w:cstheme="minorBidi"/>
          <w:noProof/>
          <w:kern w:val="2"/>
          <w:sz w:val="24"/>
          <w:szCs w:val="24"/>
          <w:lang w:eastAsia="en-GB"/>
          <w14:ligatures w14:val="standardContextual"/>
        </w:rPr>
      </w:pPr>
      <w:r>
        <w:rPr>
          <w:noProof/>
        </w:rPr>
        <w:t>6.3.9.1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_Toc202387837 \h </w:instrText>
      </w:r>
      <w:r>
        <w:rPr>
          <w:noProof/>
        </w:rPr>
      </w:r>
      <w:r>
        <w:rPr>
          <w:noProof/>
        </w:rPr>
        <w:fldChar w:fldCharType="separate"/>
      </w:r>
      <w:r>
        <w:rPr>
          <w:noProof/>
        </w:rPr>
        <w:t>29</w:t>
      </w:r>
      <w:r>
        <w:rPr>
          <w:noProof/>
        </w:rPr>
        <w:fldChar w:fldCharType="end"/>
      </w:r>
    </w:p>
    <w:p w14:paraId="639614AD" w14:textId="387B3B2B" w:rsidR="007E3A0E" w:rsidRDefault="007E3A0E">
      <w:pPr>
        <w:pStyle w:val="TOC4"/>
        <w:rPr>
          <w:rFonts w:asciiTheme="minorHAnsi" w:hAnsiTheme="minorHAnsi" w:cstheme="minorBidi"/>
          <w:noProof/>
          <w:kern w:val="2"/>
          <w:sz w:val="24"/>
          <w:szCs w:val="24"/>
          <w:lang w:eastAsia="en-GB"/>
          <w14:ligatures w14:val="standardContextual"/>
        </w:rPr>
      </w:pPr>
      <w:r>
        <w:rPr>
          <w:noProof/>
        </w:rPr>
        <w:t>6.3.9.2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_Toc202387838 \h </w:instrText>
      </w:r>
      <w:r>
        <w:rPr>
          <w:noProof/>
        </w:rPr>
      </w:r>
      <w:r>
        <w:rPr>
          <w:noProof/>
        </w:rPr>
        <w:fldChar w:fldCharType="separate"/>
      </w:r>
      <w:r>
        <w:rPr>
          <w:noProof/>
        </w:rPr>
        <w:t>29</w:t>
      </w:r>
      <w:r>
        <w:rPr>
          <w:noProof/>
        </w:rPr>
        <w:fldChar w:fldCharType="end"/>
      </w:r>
    </w:p>
    <w:p w14:paraId="0FA41089" w14:textId="1E880836" w:rsidR="007E3A0E" w:rsidRDefault="007E3A0E">
      <w:pPr>
        <w:pStyle w:val="TOC5"/>
        <w:rPr>
          <w:rFonts w:asciiTheme="minorHAnsi" w:hAnsiTheme="minorHAnsi" w:cstheme="minorBidi"/>
          <w:noProof/>
          <w:kern w:val="2"/>
          <w:sz w:val="24"/>
          <w:szCs w:val="24"/>
          <w:lang w:eastAsia="en-GB"/>
          <w14:ligatures w14:val="standardContextual"/>
        </w:rPr>
      </w:pPr>
      <w:r>
        <w:rPr>
          <w:noProof/>
        </w:rPr>
        <w:t>6.3.9.2.1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_Toc202387839 \h </w:instrText>
      </w:r>
      <w:r>
        <w:rPr>
          <w:noProof/>
        </w:rPr>
      </w:r>
      <w:r>
        <w:rPr>
          <w:noProof/>
        </w:rPr>
        <w:fldChar w:fldCharType="separate"/>
      </w:r>
      <w:r>
        <w:rPr>
          <w:noProof/>
        </w:rPr>
        <w:t>29</w:t>
      </w:r>
      <w:r>
        <w:rPr>
          <w:noProof/>
        </w:rPr>
        <w:fldChar w:fldCharType="end"/>
      </w:r>
    </w:p>
    <w:p w14:paraId="241B0986" w14:textId="099B5F21" w:rsidR="007E3A0E" w:rsidRDefault="007E3A0E">
      <w:pPr>
        <w:pStyle w:val="TOC5"/>
        <w:rPr>
          <w:rFonts w:asciiTheme="minorHAnsi" w:hAnsiTheme="minorHAnsi" w:cstheme="minorBidi"/>
          <w:noProof/>
          <w:kern w:val="2"/>
          <w:sz w:val="24"/>
          <w:szCs w:val="24"/>
          <w:lang w:eastAsia="en-GB"/>
          <w14:ligatures w14:val="standardContextual"/>
        </w:rPr>
      </w:pPr>
      <w:r>
        <w:rPr>
          <w:noProof/>
        </w:rPr>
        <w:t>6.3.9.2.2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_Toc202387840 \h </w:instrText>
      </w:r>
      <w:r>
        <w:rPr>
          <w:noProof/>
        </w:rPr>
      </w:r>
      <w:r>
        <w:rPr>
          <w:noProof/>
        </w:rPr>
        <w:fldChar w:fldCharType="separate"/>
      </w:r>
      <w:r>
        <w:rPr>
          <w:noProof/>
        </w:rPr>
        <w:t>29</w:t>
      </w:r>
      <w:r>
        <w:rPr>
          <w:noProof/>
        </w:rPr>
        <w:fldChar w:fldCharType="end"/>
      </w:r>
    </w:p>
    <w:p w14:paraId="3C492489" w14:textId="4BFA31FD" w:rsidR="007E3A0E" w:rsidRDefault="007E3A0E">
      <w:pPr>
        <w:pStyle w:val="TOC4"/>
        <w:rPr>
          <w:rFonts w:asciiTheme="minorHAnsi" w:hAnsiTheme="minorHAnsi" w:cstheme="minorBidi"/>
          <w:noProof/>
          <w:kern w:val="2"/>
          <w:sz w:val="24"/>
          <w:szCs w:val="24"/>
          <w:lang w:eastAsia="en-GB"/>
          <w14:ligatures w14:val="standardContextual"/>
        </w:rPr>
      </w:pPr>
      <w:r>
        <w:rPr>
          <w:noProof/>
        </w:rPr>
        <w:t>6.3.9.3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_Toc202387841 \h </w:instrText>
      </w:r>
      <w:r>
        <w:rPr>
          <w:noProof/>
        </w:rPr>
      </w:r>
      <w:r>
        <w:rPr>
          <w:noProof/>
        </w:rPr>
        <w:fldChar w:fldCharType="separate"/>
      </w:r>
      <w:r>
        <w:rPr>
          <w:noProof/>
        </w:rPr>
        <w:t>29</w:t>
      </w:r>
      <w:r>
        <w:rPr>
          <w:noProof/>
        </w:rPr>
        <w:fldChar w:fldCharType="end"/>
      </w:r>
    </w:p>
    <w:p w14:paraId="5D0B60DA" w14:textId="4A1D7E06" w:rsidR="007E3A0E" w:rsidRDefault="007E3A0E">
      <w:pPr>
        <w:pStyle w:val="TOC3"/>
        <w:rPr>
          <w:rFonts w:asciiTheme="minorHAnsi" w:hAnsiTheme="minorHAnsi" w:cstheme="minorBidi"/>
          <w:noProof/>
          <w:kern w:val="2"/>
          <w:sz w:val="24"/>
          <w:szCs w:val="24"/>
          <w:lang w:eastAsia="en-GB"/>
          <w14:ligatures w14:val="standardContextual"/>
        </w:rPr>
      </w:pPr>
      <w:r w:rsidRPr="007E75EB">
        <w:rPr>
          <w:noProof/>
          <w:lang w:val="fr-FR"/>
        </w:rPr>
        <w:t>6.3.10</w:t>
      </w:r>
      <w:r>
        <w:rPr>
          <w:rFonts w:asciiTheme="minorHAnsi" w:hAnsiTheme="minorHAnsi" w:cstheme="minorBidi"/>
          <w:noProof/>
          <w:kern w:val="2"/>
          <w:sz w:val="24"/>
          <w:szCs w:val="24"/>
          <w:lang w:eastAsia="en-GB"/>
          <w14:ligatures w14:val="standardContextual"/>
        </w:rPr>
        <w:tab/>
      </w:r>
      <w:r w:rsidRPr="007E75EB">
        <w:rPr>
          <w:noProof/>
          <w:lang w:val="fr-FR"/>
        </w:rPr>
        <w:t>Configuration management document attribute deletion procedure</w:t>
      </w:r>
      <w:r>
        <w:rPr>
          <w:noProof/>
        </w:rPr>
        <w:tab/>
      </w:r>
      <w:r>
        <w:rPr>
          <w:noProof/>
        </w:rPr>
        <w:fldChar w:fldCharType="begin" w:fldLock="1"/>
      </w:r>
      <w:r>
        <w:rPr>
          <w:noProof/>
        </w:rPr>
        <w:instrText xml:space="preserve"> PAGEREF _Toc202387842 \h </w:instrText>
      </w:r>
      <w:r>
        <w:rPr>
          <w:noProof/>
        </w:rPr>
      </w:r>
      <w:r>
        <w:rPr>
          <w:noProof/>
        </w:rPr>
        <w:fldChar w:fldCharType="separate"/>
      </w:r>
      <w:r>
        <w:rPr>
          <w:noProof/>
        </w:rPr>
        <w:t>29</w:t>
      </w:r>
      <w:r>
        <w:rPr>
          <w:noProof/>
        </w:rPr>
        <w:fldChar w:fldCharType="end"/>
      </w:r>
    </w:p>
    <w:p w14:paraId="188F772B" w14:textId="5FD9527F" w:rsidR="007E3A0E" w:rsidRDefault="007E3A0E">
      <w:pPr>
        <w:pStyle w:val="TOC4"/>
        <w:rPr>
          <w:rFonts w:asciiTheme="minorHAnsi" w:hAnsiTheme="minorHAnsi" w:cstheme="minorBidi"/>
          <w:noProof/>
          <w:kern w:val="2"/>
          <w:sz w:val="24"/>
          <w:szCs w:val="24"/>
          <w:lang w:eastAsia="en-GB"/>
          <w14:ligatures w14:val="standardContextual"/>
        </w:rPr>
      </w:pPr>
      <w:r>
        <w:rPr>
          <w:noProof/>
        </w:rPr>
        <w:t>6.3.10.1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_Toc202387843 \h </w:instrText>
      </w:r>
      <w:r>
        <w:rPr>
          <w:noProof/>
        </w:rPr>
      </w:r>
      <w:r>
        <w:rPr>
          <w:noProof/>
        </w:rPr>
        <w:fldChar w:fldCharType="separate"/>
      </w:r>
      <w:r>
        <w:rPr>
          <w:noProof/>
        </w:rPr>
        <w:t>29</w:t>
      </w:r>
      <w:r>
        <w:rPr>
          <w:noProof/>
        </w:rPr>
        <w:fldChar w:fldCharType="end"/>
      </w:r>
    </w:p>
    <w:p w14:paraId="52DB7CA5" w14:textId="2D162874" w:rsidR="007E3A0E" w:rsidRDefault="007E3A0E">
      <w:pPr>
        <w:pStyle w:val="TOC4"/>
        <w:rPr>
          <w:rFonts w:asciiTheme="minorHAnsi" w:hAnsiTheme="minorHAnsi" w:cstheme="minorBidi"/>
          <w:noProof/>
          <w:kern w:val="2"/>
          <w:sz w:val="24"/>
          <w:szCs w:val="24"/>
          <w:lang w:eastAsia="en-GB"/>
          <w14:ligatures w14:val="standardContextual"/>
        </w:rPr>
      </w:pPr>
      <w:r>
        <w:rPr>
          <w:noProof/>
        </w:rPr>
        <w:t>6.3.10.2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_Toc202387844 \h </w:instrText>
      </w:r>
      <w:r>
        <w:rPr>
          <w:noProof/>
        </w:rPr>
      </w:r>
      <w:r>
        <w:rPr>
          <w:noProof/>
        </w:rPr>
        <w:fldChar w:fldCharType="separate"/>
      </w:r>
      <w:r>
        <w:rPr>
          <w:noProof/>
        </w:rPr>
        <w:t>30</w:t>
      </w:r>
      <w:r>
        <w:rPr>
          <w:noProof/>
        </w:rPr>
        <w:fldChar w:fldCharType="end"/>
      </w:r>
    </w:p>
    <w:p w14:paraId="49499F7B" w14:textId="4F4F1A4B" w:rsidR="007E3A0E" w:rsidRDefault="007E3A0E">
      <w:pPr>
        <w:pStyle w:val="TOC5"/>
        <w:rPr>
          <w:rFonts w:asciiTheme="minorHAnsi" w:hAnsiTheme="minorHAnsi" w:cstheme="minorBidi"/>
          <w:noProof/>
          <w:kern w:val="2"/>
          <w:sz w:val="24"/>
          <w:szCs w:val="24"/>
          <w:lang w:eastAsia="en-GB"/>
          <w14:ligatures w14:val="standardContextual"/>
        </w:rPr>
      </w:pPr>
      <w:r>
        <w:rPr>
          <w:noProof/>
        </w:rPr>
        <w:t>6.3.10.2.1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_Toc202387845 \h </w:instrText>
      </w:r>
      <w:r>
        <w:rPr>
          <w:noProof/>
        </w:rPr>
      </w:r>
      <w:r>
        <w:rPr>
          <w:noProof/>
        </w:rPr>
        <w:fldChar w:fldCharType="separate"/>
      </w:r>
      <w:r>
        <w:rPr>
          <w:noProof/>
        </w:rPr>
        <w:t>30</w:t>
      </w:r>
      <w:r>
        <w:rPr>
          <w:noProof/>
        </w:rPr>
        <w:fldChar w:fldCharType="end"/>
      </w:r>
    </w:p>
    <w:p w14:paraId="28780DD9" w14:textId="004347E7" w:rsidR="007E3A0E" w:rsidRDefault="007E3A0E">
      <w:pPr>
        <w:pStyle w:val="TOC5"/>
        <w:rPr>
          <w:rFonts w:asciiTheme="minorHAnsi" w:hAnsiTheme="minorHAnsi" w:cstheme="minorBidi"/>
          <w:noProof/>
          <w:kern w:val="2"/>
          <w:sz w:val="24"/>
          <w:szCs w:val="24"/>
          <w:lang w:eastAsia="en-GB"/>
          <w14:ligatures w14:val="standardContextual"/>
        </w:rPr>
      </w:pPr>
      <w:r>
        <w:rPr>
          <w:noProof/>
        </w:rPr>
        <w:t>6.3.10.2.2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_Toc202387846 \h </w:instrText>
      </w:r>
      <w:r>
        <w:rPr>
          <w:noProof/>
        </w:rPr>
      </w:r>
      <w:r>
        <w:rPr>
          <w:noProof/>
        </w:rPr>
        <w:fldChar w:fldCharType="separate"/>
      </w:r>
      <w:r>
        <w:rPr>
          <w:noProof/>
        </w:rPr>
        <w:t>30</w:t>
      </w:r>
      <w:r>
        <w:rPr>
          <w:noProof/>
        </w:rPr>
        <w:fldChar w:fldCharType="end"/>
      </w:r>
    </w:p>
    <w:p w14:paraId="20B80158" w14:textId="0397A045" w:rsidR="007E3A0E" w:rsidRDefault="007E3A0E">
      <w:pPr>
        <w:pStyle w:val="TOC4"/>
        <w:rPr>
          <w:rFonts w:asciiTheme="minorHAnsi" w:hAnsiTheme="minorHAnsi" w:cstheme="minorBidi"/>
          <w:noProof/>
          <w:kern w:val="2"/>
          <w:sz w:val="24"/>
          <w:szCs w:val="24"/>
          <w:lang w:eastAsia="en-GB"/>
          <w14:ligatures w14:val="standardContextual"/>
        </w:rPr>
      </w:pPr>
      <w:r>
        <w:rPr>
          <w:noProof/>
        </w:rPr>
        <w:t>6.3.10.3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_Toc202387847 \h </w:instrText>
      </w:r>
      <w:r>
        <w:rPr>
          <w:noProof/>
        </w:rPr>
      </w:r>
      <w:r>
        <w:rPr>
          <w:noProof/>
        </w:rPr>
        <w:fldChar w:fldCharType="separate"/>
      </w:r>
      <w:r>
        <w:rPr>
          <w:noProof/>
        </w:rPr>
        <w:t>30</w:t>
      </w:r>
      <w:r>
        <w:rPr>
          <w:noProof/>
        </w:rPr>
        <w:fldChar w:fldCharType="end"/>
      </w:r>
    </w:p>
    <w:p w14:paraId="4E1859B2" w14:textId="5608C87C" w:rsidR="007E3A0E" w:rsidRDefault="007E3A0E">
      <w:pPr>
        <w:pStyle w:val="TOC3"/>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_Toc202387848 \h </w:instrText>
      </w:r>
      <w:r>
        <w:rPr>
          <w:noProof/>
        </w:rPr>
      </w:r>
      <w:r>
        <w:rPr>
          <w:noProof/>
        </w:rPr>
        <w:fldChar w:fldCharType="separate"/>
      </w:r>
      <w:r>
        <w:rPr>
          <w:noProof/>
        </w:rPr>
        <w:t>30</w:t>
      </w:r>
      <w:r>
        <w:rPr>
          <w:noProof/>
        </w:rPr>
        <w:fldChar w:fldCharType="end"/>
      </w:r>
    </w:p>
    <w:p w14:paraId="1735DB82" w14:textId="4101426A" w:rsidR="007E3A0E" w:rsidRDefault="007E3A0E">
      <w:pPr>
        <w:pStyle w:val="TOC4"/>
        <w:rPr>
          <w:rFonts w:asciiTheme="minorHAnsi" w:hAnsiTheme="minorHAnsi" w:cstheme="minorBidi"/>
          <w:noProof/>
          <w:kern w:val="2"/>
          <w:sz w:val="24"/>
          <w:szCs w:val="24"/>
          <w:lang w:eastAsia="en-GB"/>
          <w14:ligatures w14:val="standardContextual"/>
        </w:rPr>
      </w:pPr>
      <w:r>
        <w:rPr>
          <w:noProof/>
        </w:rPr>
        <w:t>6.3.11.1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_Toc202387849 \h </w:instrText>
      </w:r>
      <w:r>
        <w:rPr>
          <w:noProof/>
        </w:rPr>
      </w:r>
      <w:r>
        <w:rPr>
          <w:noProof/>
        </w:rPr>
        <w:fldChar w:fldCharType="separate"/>
      </w:r>
      <w:r>
        <w:rPr>
          <w:noProof/>
        </w:rPr>
        <w:t>30</w:t>
      </w:r>
      <w:r>
        <w:rPr>
          <w:noProof/>
        </w:rPr>
        <w:fldChar w:fldCharType="end"/>
      </w:r>
    </w:p>
    <w:p w14:paraId="0832B58A" w14:textId="2A8AB832" w:rsidR="007E3A0E" w:rsidRDefault="007E3A0E">
      <w:pPr>
        <w:pStyle w:val="TOC4"/>
        <w:rPr>
          <w:rFonts w:asciiTheme="minorHAnsi" w:hAnsiTheme="minorHAnsi" w:cstheme="minorBidi"/>
          <w:noProof/>
          <w:kern w:val="2"/>
          <w:sz w:val="24"/>
          <w:szCs w:val="24"/>
          <w:lang w:eastAsia="en-GB"/>
          <w14:ligatures w14:val="standardContextual"/>
        </w:rPr>
      </w:pPr>
      <w:r>
        <w:rPr>
          <w:noProof/>
        </w:rPr>
        <w:t>6.3.11.2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_Toc202387850 \h </w:instrText>
      </w:r>
      <w:r>
        <w:rPr>
          <w:noProof/>
        </w:rPr>
      </w:r>
      <w:r>
        <w:rPr>
          <w:noProof/>
        </w:rPr>
        <w:fldChar w:fldCharType="separate"/>
      </w:r>
      <w:r>
        <w:rPr>
          <w:noProof/>
        </w:rPr>
        <w:t>30</w:t>
      </w:r>
      <w:r>
        <w:rPr>
          <w:noProof/>
        </w:rPr>
        <w:fldChar w:fldCharType="end"/>
      </w:r>
    </w:p>
    <w:p w14:paraId="1C6B2229" w14:textId="5753F3B0" w:rsidR="007E3A0E" w:rsidRDefault="007E3A0E">
      <w:pPr>
        <w:pStyle w:val="TOC5"/>
        <w:rPr>
          <w:rFonts w:asciiTheme="minorHAnsi" w:hAnsiTheme="minorHAnsi" w:cstheme="minorBidi"/>
          <w:noProof/>
          <w:kern w:val="2"/>
          <w:sz w:val="24"/>
          <w:szCs w:val="24"/>
          <w:lang w:eastAsia="en-GB"/>
          <w14:ligatures w14:val="standardContextual"/>
        </w:rPr>
      </w:pPr>
      <w:r>
        <w:rPr>
          <w:noProof/>
        </w:rPr>
        <w:t>6.3.11.2.1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_Toc202387851 \h </w:instrText>
      </w:r>
      <w:r>
        <w:rPr>
          <w:noProof/>
        </w:rPr>
      </w:r>
      <w:r>
        <w:rPr>
          <w:noProof/>
        </w:rPr>
        <w:fldChar w:fldCharType="separate"/>
      </w:r>
      <w:r>
        <w:rPr>
          <w:noProof/>
        </w:rPr>
        <w:t>30</w:t>
      </w:r>
      <w:r>
        <w:rPr>
          <w:noProof/>
        </w:rPr>
        <w:fldChar w:fldCharType="end"/>
      </w:r>
    </w:p>
    <w:p w14:paraId="550A4D1E" w14:textId="642C1C3B" w:rsidR="007E3A0E" w:rsidRDefault="007E3A0E">
      <w:pPr>
        <w:pStyle w:val="TOC5"/>
        <w:rPr>
          <w:rFonts w:asciiTheme="minorHAnsi" w:hAnsiTheme="minorHAnsi" w:cstheme="minorBidi"/>
          <w:noProof/>
          <w:kern w:val="2"/>
          <w:sz w:val="24"/>
          <w:szCs w:val="24"/>
          <w:lang w:eastAsia="en-GB"/>
          <w14:ligatures w14:val="standardContextual"/>
        </w:rPr>
      </w:pPr>
      <w:r>
        <w:rPr>
          <w:noProof/>
        </w:rPr>
        <w:t>6.3.11.2.2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_Toc202387852 \h </w:instrText>
      </w:r>
      <w:r>
        <w:rPr>
          <w:noProof/>
        </w:rPr>
      </w:r>
      <w:r>
        <w:rPr>
          <w:noProof/>
        </w:rPr>
        <w:fldChar w:fldCharType="separate"/>
      </w:r>
      <w:r>
        <w:rPr>
          <w:noProof/>
        </w:rPr>
        <w:t>30</w:t>
      </w:r>
      <w:r>
        <w:rPr>
          <w:noProof/>
        </w:rPr>
        <w:fldChar w:fldCharType="end"/>
      </w:r>
    </w:p>
    <w:p w14:paraId="073D6A05" w14:textId="01BA825B" w:rsidR="007E3A0E" w:rsidRDefault="007E3A0E">
      <w:pPr>
        <w:pStyle w:val="TOC5"/>
        <w:rPr>
          <w:rFonts w:asciiTheme="minorHAnsi" w:hAnsiTheme="minorHAnsi" w:cstheme="minorBidi"/>
          <w:noProof/>
          <w:kern w:val="2"/>
          <w:sz w:val="24"/>
          <w:szCs w:val="24"/>
          <w:lang w:eastAsia="en-GB"/>
          <w14:ligatures w14:val="standardContextual"/>
        </w:rPr>
      </w:pPr>
      <w:r>
        <w:rPr>
          <w:noProof/>
        </w:rPr>
        <w:t>6.3.11.2.3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_Toc202387853 \h </w:instrText>
      </w:r>
      <w:r>
        <w:rPr>
          <w:noProof/>
        </w:rPr>
      </w:r>
      <w:r>
        <w:rPr>
          <w:noProof/>
        </w:rPr>
        <w:fldChar w:fldCharType="separate"/>
      </w:r>
      <w:r>
        <w:rPr>
          <w:noProof/>
        </w:rPr>
        <w:t>30</w:t>
      </w:r>
      <w:r>
        <w:rPr>
          <w:noProof/>
        </w:rPr>
        <w:fldChar w:fldCharType="end"/>
      </w:r>
    </w:p>
    <w:p w14:paraId="5A18E76E" w14:textId="0D00C0E8" w:rsidR="007E3A0E" w:rsidRDefault="007E3A0E">
      <w:pPr>
        <w:pStyle w:val="TOC4"/>
        <w:rPr>
          <w:rFonts w:asciiTheme="minorHAnsi" w:hAnsiTheme="minorHAnsi" w:cstheme="minorBidi"/>
          <w:noProof/>
          <w:kern w:val="2"/>
          <w:sz w:val="24"/>
          <w:szCs w:val="24"/>
          <w:lang w:eastAsia="en-GB"/>
          <w14:ligatures w14:val="standardContextual"/>
        </w:rPr>
      </w:pPr>
      <w:r>
        <w:rPr>
          <w:noProof/>
        </w:rPr>
        <w:t>6.3.11.3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_Toc202387854 \h </w:instrText>
      </w:r>
      <w:r>
        <w:rPr>
          <w:noProof/>
        </w:rPr>
      </w:r>
      <w:r>
        <w:rPr>
          <w:noProof/>
        </w:rPr>
        <w:fldChar w:fldCharType="separate"/>
      </w:r>
      <w:r>
        <w:rPr>
          <w:noProof/>
        </w:rPr>
        <w:t>30</w:t>
      </w:r>
      <w:r>
        <w:rPr>
          <w:noProof/>
        </w:rPr>
        <w:fldChar w:fldCharType="end"/>
      </w:r>
    </w:p>
    <w:p w14:paraId="087347D9" w14:textId="50750ABB" w:rsidR="007E3A0E" w:rsidRDefault="007E3A0E">
      <w:pPr>
        <w:pStyle w:val="TOC3"/>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_Toc202387855 \h </w:instrText>
      </w:r>
      <w:r>
        <w:rPr>
          <w:noProof/>
        </w:rPr>
      </w:r>
      <w:r>
        <w:rPr>
          <w:noProof/>
        </w:rPr>
        <w:fldChar w:fldCharType="separate"/>
      </w:r>
      <w:r>
        <w:rPr>
          <w:noProof/>
        </w:rPr>
        <w:t>31</w:t>
      </w:r>
      <w:r>
        <w:rPr>
          <w:noProof/>
        </w:rPr>
        <w:fldChar w:fldCharType="end"/>
      </w:r>
    </w:p>
    <w:p w14:paraId="4997FDFD" w14:textId="672CD860" w:rsidR="007E3A0E" w:rsidRDefault="007E3A0E">
      <w:pPr>
        <w:pStyle w:val="TOC4"/>
        <w:rPr>
          <w:rFonts w:asciiTheme="minorHAnsi" w:hAnsiTheme="minorHAnsi" w:cstheme="minorBidi"/>
          <w:noProof/>
          <w:kern w:val="2"/>
          <w:sz w:val="24"/>
          <w:szCs w:val="24"/>
          <w:lang w:eastAsia="en-GB"/>
          <w14:ligatures w14:val="standardContextual"/>
        </w:rPr>
      </w:pPr>
      <w:r>
        <w:rPr>
          <w:noProof/>
        </w:rPr>
        <w:t>6.3.12.1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_Toc202387856 \h </w:instrText>
      </w:r>
      <w:r>
        <w:rPr>
          <w:noProof/>
        </w:rPr>
      </w:r>
      <w:r>
        <w:rPr>
          <w:noProof/>
        </w:rPr>
        <w:fldChar w:fldCharType="separate"/>
      </w:r>
      <w:r>
        <w:rPr>
          <w:noProof/>
        </w:rPr>
        <w:t>31</w:t>
      </w:r>
      <w:r>
        <w:rPr>
          <w:noProof/>
        </w:rPr>
        <w:fldChar w:fldCharType="end"/>
      </w:r>
    </w:p>
    <w:p w14:paraId="66F7A88D" w14:textId="7A521BC1" w:rsidR="007E3A0E" w:rsidRDefault="007E3A0E">
      <w:pPr>
        <w:pStyle w:val="TOC4"/>
        <w:rPr>
          <w:rFonts w:asciiTheme="minorHAnsi" w:hAnsiTheme="minorHAnsi" w:cstheme="minorBidi"/>
          <w:noProof/>
          <w:kern w:val="2"/>
          <w:sz w:val="24"/>
          <w:szCs w:val="24"/>
          <w:lang w:eastAsia="en-GB"/>
          <w14:ligatures w14:val="standardContextual"/>
        </w:rPr>
      </w:pPr>
      <w:r>
        <w:rPr>
          <w:noProof/>
        </w:rPr>
        <w:t>6.3.12.2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_Toc202387857 \h </w:instrText>
      </w:r>
      <w:r>
        <w:rPr>
          <w:noProof/>
        </w:rPr>
      </w:r>
      <w:r>
        <w:rPr>
          <w:noProof/>
        </w:rPr>
        <w:fldChar w:fldCharType="separate"/>
      </w:r>
      <w:r>
        <w:rPr>
          <w:noProof/>
        </w:rPr>
        <w:t>31</w:t>
      </w:r>
      <w:r>
        <w:rPr>
          <w:noProof/>
        </w:rPr>
        <w:fldChar w:fldCharType="end"/>
      </w:r>
    </w:p>
    <w:p w14:paraId="460A1AAA" w14:textId="5DD3C85E" w:rsidR="007E3A0E" w:rsidRDefault="007E3A0E">
      <w:pPr>
        <w:pStyle w:val="TOC5"/>
        <w:rPr>
          <w:rFonts w:asciiTheme="minorHAnsi" w:hAnsiTheme="minorHAnsi" w:cstheme="minorBidi"/>
          <w:noProof/>
          <w:kern w:val="2"/>
          <w:sz w:val="24"/>
          <w:szCs w:val="24"/>
          <w:lang w:eastAsia="en-GB"/>
          <w14:ligatures w14:val="standardContextual"/>
        </w:rPr>
      </w:pPr>
      <w:r>
        <w:rPr>
          <w:noProof/>
        </w:rPr>
        <w:t>6.3.12.2.1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_Toc202387858 \h </w:instrText>
      </w:r>
      <w:r>
        <w:rPr>
          <w:noProof/>
        </w:rPr>
      </w:r>
      <w:r>
        <w:rPr>
          <w:noProof/>
        </w:rPr>
        <w:fldChar w:fldCharType="separate"/>
      </w:r>
      <w:r>
        <w:rPr>
          <w:noProof/>
        </w:rPr>
        <w:t>31</w:t>
      </w:r>
      <w:r>
        <w:rPr>
          <w:noProof/>
        </w:rPr>
        <w:fldChar w:fldCharType="end"/>
      </w:r>
    </w:p>
    <w:p w14:paraId="0CADC5C0" w14:textId="28F95E23" w:rsidR="007E3A0E" w:rsidRDefault="007E3A0E">
      <w:pPr>
        <w:pStyle w:val="TOC5"/>
        <w:rPr>
          <w:rFonts w:asciiTheme="minorHAnsi" w:hAnsiTheme="minorHAnsi" w:cstheme="minorBidi"/>
          <w:noProof/>
          <w:kern w:val="2"/>
          <w:sz w:val="24"/>
          <w:szCs w:val="24"/>
          <w:lang w:eastAsia="en-GB"/>
          <w14:ligatures w14:val="standardContextual"/>
        </w:rPr>
      </w:pPr>
      <w:r>
        <w:rPr>
          <w:noProof/>
        </w:rPr>
        <w:lastRenderedPageBreak/>
        <w:t>6.3.12.2.2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_Toc202387859 \h </w:instrText>
      </w:r>
      <w:r>
        <w:rPr>
          <w:noProof/>
        </w:rPr>
      </w:r>
      <w:r>
        <w:rPr>
          <w:noProof/>
        </w:rPr>
        <w:fldChar w:fldCharType="separate"/>
      </w:r>
      <w:r>
        <w:rPr>
          <w:noProof/>
        </w:rPr>
        <w:t>31</w:t>
      </w:r>
      <w:r>
        <w:rPr>
          <w:noProof/>
        </w:rPr>
        <w:fldChar w:fldCharType="end"/>
      </w:r>
    </w:p>
    <w:p w14:paraId="01881000" w14:textId="7A056DBD" w:rsidR="007E3A0E" w:rsidRDefault="007E3A0E">
      <w:pPr>
        <w:pStyle w:val="TOC5"/>
        <w:rPr>
          <w:rFonts w:asciiTheme="minorHAnsi" w:hAnsiTheme="minorHAnsi" w:cstheme="minorBidi"/>
          <w:noProof/>
          <w:kern w:val="2"/>
          <w:sz w:val="24"/>
          <w:szCs w:val="24"/>
          <w:lang w:eastAsia="en-GB"/>
          <w14:ligatures w14:val="standardContextual"/>
        </w:rPr>
      </w:pPr>
      <w:r>
        <w:rPr>
          <w:noProof/>
        </w:rPr>
        <w:t>6.3.12.2.3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_Toc202387860 \h </w:instrText>
      </w:r>
      <w:r>
        <w:rPr>
          <w:noProof/>
        </w:rPr>
      </w:r>
      <w:r>
        <w:rPr>
          <w:noProof/>
        </w:rPr>
        <w:fldChar w:fldCharType="separate"/>
      </w:r>
      <w:r>
        <w:rPr>
          <w:noProof/>
        </w:rPr>
        <w:t>31</w:t>
      </w:r>
      <w:r>
        <w:rPr>
          <w:noProof/>
        </w:rPr>
        <w:fldChar w:fldCharType="end"/>
      </w:r>
    </w:p>
    <w:p w14:paraId="5BDA7AC8" w14:textId="51335A5F" w:rsidR="007E3A0E" w:rsidRDefault="007E3A0E">
      <w:pPr>
        <w:pStyle w:val="TOC4"/>
        <w:rPr>
          <w:rFonts w:asciiTheme="minorHAnsi" w:hAnsiTheme="minorHAnsi" w:cstheme="minorBidi"/>
          <w:noProof/>
          <w:kern w:val="2"/>
          <w:sz w:val="24"/>
          <w:szCs w:val="24"/>
          <w:lang w:eastAsia="en-GB"/>
          <w14:ligatures w14:val="standardContextual"/>
        </w:rPr>
      </w:pPr>
      <w:r>
        <w:rPr>
          <w:noProof/>
        </w:rPr>
        <w:t>6.3.12.3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_Toc202387861 \h </w:instrText>
      </w:r>
      <w:r>
        <w:rPr>
          <w:noProof/>
        </w:rPr>
      </w:r>
      <w:r>
        <w:rPr>
          <w:noProof/>
        </w:rPr>
        <w:fldChar w:fldCharType="separate"/>
      </w:r>
      <w:r>
        <w:rPr>
          <w:noProof/>
        </w:rPr>
        <w:t>31</w:t>
      </w:r>
      <w:r>
        <w:rPr>
          <w:noProof/>
        </w:rPr>
        <w:fldChar w:fldCharType="end"/>
      </w:r>
    </w:p>
    <w:p w14:paraId="67A53FFE" w14:textId="456C00B3" w:rsidR="007E3A0E" w:rsidRDefault="007E3A0E">
      <w:pPr>
        <w:pStyle w:val="TOC3"/>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_Toc202387862 \h </w:instrText>
      </w:r>
      <w:r>
        <w:rPr>
          <w:noProof/>
        </w:rPr>
      </w:r>
      <w:r>
        <w:rPr>
          <w:noProof/>
        </w:rPr>
        <w:fldChar w:fldCharType="separate"/>
      </w:r>
      <w:r>
        <w:rPr>
          <w:noProof/>
        </w:rPr>
        <w:t>31</w:t>
      </w:r>
      <w:r>
        <w:rPr>
          <w:noProof/>
        </w:rPr>
        <w:fldChar w:fldCharType="end"/>
      </w:r>
    </w:p>
    <w:p w14:paraId="4994E9CF" w14:textId="5BADC7EA" w:rsidR="007E3A0E" w:rsidRDefault="007E3A0E">
      <w:pPr>
        <w:pStyle w:val="TOC4"/>
        <w:rPr>
          <w:rFonts w:asciiTheme="minorHAnsi" w:hAnsiTheme="minorHAnsi" w:cstheme="minorBidi"/>
          <w:noProof/>
          <w:kern w:val="2"/>
          <w:sz w:val="24"/>
          <w:szCs w:val="24"/>
          <w:lang w:eastAsia="en-GB"/>
          <w14:ligatures w14:val="standardContextual"/>
        </w:rPr>
      </w:pPr>
      <w:r>
        <w:rPr>
          <w:noProof/>
        </w:rPr>
        <w:t>6.3.13.1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_Toc202387863 \h </w:instrText>
      </w:r>
      <w:r>
        <w:rPr>
          <w:noProof/>
        </w:rPr>
      </w:r>
      <w:r>
        <w:rPr>
          <w:noProof/>
        </w:rPr>
        <w:fldChar w:fldCharType="separate"/>
      </w:r>
      <w:r>
        <w:rPr>
          <w:noProof/>
        </w:rPr>
        <w:t>31</w:t>
      </w:r>
      <w:r>
        <w:rPr>
          <w:noProof/>
        </w:rPr>
        <w:fldChar w:fldCharType="end"/>
      </w:r>
    </w:p>
    <w:p w14:paraId="70DA91AC" w14:textId="299EF1E5" w:rsidR="007E3A0E" w:rsidRDefault="007E3A0E">
      <w:pPr>
        <w:pStyle w:val="TOC4"/>
        <w:rPr>
          <w:rFonts w:asciiTheme="minorHAnsi" w:hAnsiTheme="minorHAnsi" w:cstheme="minorBidi"/>
          <w:noProof/>
          <w:kern w:val="2"/>
          <w:sz w:val="24"/>
          <w:szCs w:val="24"/>
          <w:lang w:eastAsia="en-GB"/>
          <w14:ligatures w14:val="standardContextual"/>
        </w:rPr>
      </w:pPr>
      <w:r>
        <w:rPr>
          <w:noProof/>
        </w:rPr>
        <w:t>6.3.13.2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_Toc202387864 \h </w:instrText>
      </w:r>
      <w:r>
        <w:rPr>
          <w:noProof/>
        </w:rPr>
      </w:r>
      <w:r>
        <w:rPr>
          <w:noProof/>
        </w:rPr>
        <w:fldChar w:fldCharType="separate"/>
      </w:r>
      <w:r>
        <w:rPr>
          <w:noProof/>
        </w:rPr>
        <w:t>31</w:t>
      </w:r>
      <w:r>
        <w:rPr>
          <w:noProof/>
        </w:rPr>
        <w:fldChar w:fldCharType="end"/>
      </w:r>
    </w:p>
    <w:p w14:paraId="0C136DC5" w14:textId="4A244138" w:rsidR="007E3A0E" w:rsidRDefault="007E3A0E">
      <w:pPr>
        <w:pStyle w:val="TOC5"/>
        <w:rPr>
          <w:rFonts w:asciiTheme="minorHAnsi" w:hAnsiTheme="minorHAnsi" w:cstheme="minorBidi"/>
          <w:noProof/>
          <w:kern w:val="2"/>
          <w:sz w:val="24"/>
          <w:szCs w:val="24"/>
          <w:lang w:eastAsia="en-GB"/>
          <w14:ligatures w14:val="standardContextual"/>
        </w:rPr>
      </w:pPr>
      <w:r>
        <w:rPr>
          <w:noProof/>
        </w:rPr>
        <w:t>6.3.13.2.1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_Toc202387865 \h </w:instrText>
      </w:r>
      <w:r>
        <w:rPr>
          <w:noProof/>
        </w:rPr>
      </w:r>
      <w:r>
        <w:rPr>
          <w:noProof/>
        </w:rPr>
        <w:fldChar w:fldCharType="separate"/>
      </w:r>
      <w:r>
        <w:rPr>
          <w:noProof/>
        </w:rPr>
        <w:t>31</w:t>
      </w:r>
      <w:r>
        <w:rPr>
          <w:noProof/>
        </w:rPr>
        <w:fldChar w:fldCharType="end"/>
      </w:r>
    </w:p>
    <w:p w14:paraId="6066E2D3" w14:textId="636AE11D" w:rsidR="007E3A0E" w:rsidRDefault="007E3A0E">
      <w:pPr>
        <w:pStyle w:val="TOC5"/>
        <w:rPr>
          <w:rFonts w:asciiTheme="minorHAnsi" w:hAnsiTheme="minorHAnsi" w:cstheme="minorBidi"/>
          <w:noProof/>
          <w:kern w:val="2"/>
          <w:sz w:val="24"/>
          <w:szCs w:val="24"/>
          <w:lang w:eastAsia="en-GB"/>
          <w14:ligatures w14:val="standardContextual"/>
        </w:rPr>
      </w:pPr>
      <w:r>
        <w:rPr>
          <w:noProof/>
        </w:rPr>
        <w:t>6.3.13.2.2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_Toc202387866 \h </w:instrText>
      </w:r>
      <w:r>
        <w:rPr>
          <w:noProof/>
        </w:rPr>
      </w:r>
      <w:r>
        <w:rPr>
          <w:noProof/>
        </w:rPr>
        <w:fldChar w:fldCharType="separate"/>
      </w:r>
      <w:r>
        <w:rPr>
          <w:noProof/>
        </w:rPr>
        <w:t>31</w:t>
      </w:r>
      <w:r>
        <w:rPr>
          <w:noProof/>
        </w:rPr>
        <w:fldChar w:fldCharType="end"/>
      </w:r>
    </w:p>
    <w:p w14:paraId="6618A4B2" w14:textId="334180EF" w:rsidR="007E3A0E" w:rsidRDefault="007E3A0E">
      <w:pPr>
        <w:pStyle w:val="TOC5"/>
        <w:rPr>
          <w:rFonts w:asciiTheme="minorHAnsi" w:hAnsiTheme="minorHAnsi" w:cstheme="minorBidi"/>
          <w:noProof/>
          <w:kern w:val="2"/>
          <w:sz w:val="24"/>
          <w:szCs w:val="24"/>
          <w:lang w:eastAsia="en-GB"/>
          <w14:ligatures w14:val="standardContextual"/>
        </w:rPr>
      </w:pPr>
      <w:r>
        <w:rPr>
          <w:noProof/>
        </w:rPr>
        <w:t>6.3.13.2.3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_Toc202387867 \h </w:instrText>
      </w:r>
      <w:r>
        <w:rPr>
          <w:noProof/>
        </w:rPr>
      </w:r>
      <w:r>
        <w:rPr>
          <w:noProof/>
        </w:rPr>
        <w:fldChar w:fldCharType="separate"/>
      </w:r>
      <w:r>
        <w:rPr>
          <w:noProof/>
        </w:rPr>
        <w:t>33</w:t>
      </w:r>
      <w:r>
        <w:rPr>
          <w:noProof/>
        </w:rPr>
        <w:fldChar w:fldCharType="end"/>
      </w:r>
    </w:p>
    <w:p w14:paraId="5A733E05" w14:textId="5B3BC1CC" w:rsidR="007E3A0E" w:rsidRDefault="007E3A0E">
      <w:pPr>
        <w:pStyle w:val="TOC4"/>
        <w:rPr>
          <w:rFonts w:asciiTheme="minorHAnsi" w:hAnsiTheme="minorHAnsi" w:cstheme="minorBidi"/>
          <w:noProof/>
          <w:kern w:val="2"/>
          <w:sz w:val="24"/>
          <w:szCs w:val="24"/>
          <w:lang w:eastAsia="en-GB"/>
          <w14:ligatures w14:val="standardContextual"/>
        </w:rPr>
      </w:pPr>
      <w:r>
        <w:rPr>
          <w:noProof/>
        </w:rPr>
        <w:t>6.3.13.3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_Toc202387868 \h </w:instrText>
      </w:r>
      <w:r>
        <w:rPr>
          <w:noProof/>
        </w:rPr>
      </w:r>
      <w:r>
        <w:rPr>
          <w:noProof/>
        </w:rPr>
        <w:fldChar w:fldCharType="separate"/>
      </w:r>
      <w:r>
        <w:rPr>
          <w:noProof/>
        </w:rPr>
        <w:t>33</w:t>
      </w:r>
      <w:r>
        <w:rPr>
          <w:noProof/>
        </w:rPr>
        <w:fldChar w:fldCharType="end"/>
      </w:r>
    </w:p>
    <w:p w14:paraId="121F1B3D" w14:textId="32196DD8" w:rsidR="007E3A0E" w:rsidRDefault="007E3A0E">
      <w:pPr>
        <w:pStyle w:val="TOC5"/>
        <w:rPr>
          <w:rFonts w:asciiTheme="minorHAnsi" w:hAnsiTheme="minorHAnsi" w:cstheme="minorBidi"/>
          <w:noProof/>
          <w:kern w:val="2"/>
          <w:sz w:val="24"/>
          <w:szCs w:val="24"/>
          <w:lang w:eastAsia="en-GB"/>
          <w14:ligatures w14:val="standardContextual"/>
        </w:rPr>
      </w:pPr>
      <w:r>
        <w:rPr>
          <w:noProof/>
        </w:rPr>
        <w:t>6.3.13.3.1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_Toc202387869 \h </w:instrText>
      </w:r>
      <w:r>
        <w:rPr>
          <w:noProof/>
        </w:rPr>
      </w:r>
      <w:r>
        <w:rPr>
          <w:noProof/>
        </w:rPr>
        <w:fldChar w:fldCharType="separate"/>
      </w:r>
      <w:r>
        <w:rPr>
          <w:noProof/>
        </w:rPr>
        <w:t>33</w:t>
      </w:r>
      <w:r>
        <w:rPr>
          <w:noProof/>
        </w:rPr>
        <w:fldChar w:fldCharType="end"/>
      </w:r>
    </w:p>
    <w:p w14:paraId="4E64A955" w14:textId="343111B5" w:rsidR="007E3A0E" w:rsidRDefault="007E3A0E">
      <w:pPr>
        <w:pStyle w:val="TOC5"/>
        <w:rPr>
          <w:rFonts w:asciiTheme="minorHAnsi" w:hAnsiTheme="minorHAnsi" w:cstheme="minorBidi"/>
          <w:noProof/>
          <w:kern w:val="2"/>
          <w:sz w:val="24"/>
          <w:szCs w:val="24"/>
          <w:lang w:eastAsia="en-GB"/>
          <w14:ligatures w14:val="standardContextual"/>
        </w:rPr>
      </w:pPr>
      <w:r>
        <w:rPr>
          <w:noProof/>
        </w:rPr>
        <w:t>6.3.13.3.2</w:t>
      </w:r>
      <w:r>
        <w:rPr>
          <w:rFonts w:asciiTheme="minorHAnsi" w:hAnsiTheme="minorHAnsi" w:cstheme="minorBidi"/>
          <w:noProof/>
          <w:kern w:val="2"/>
          <w:sz w:val="24"/>
          <w:szCs w:val="24"/>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_Toc202387870 \h </w:instrText>
      </w:r>
      <w:r>
        <w:rPr>
          <w:noProof/>
        </w:rPr>
      </w:r>
      <w:r>
        <w:rPr>
          <w:noProof/>
        </w:rPr>
        <w:fldChar w:fldCharType="separate"/>
      </w:r>
      <w:r>
        <w:rPr>
          <w:noProof/>
        </w:rPr>
        <w:t>33</w:t>
      </w:r>
      <w:r>
        <w:rPr>
          <w:noProof/>
        </w:rPr>
        <w:fldChar w:fldCharType="end"/>
      </w:r>
    </w:p>
    <w:p w14:paraId="06C1083C" w14:textId="199BCB3C" w:rsidR="007E3A0E" w:rsidRDefault="007E3A0E">
      <w:pPr>
        <w:pStyle w:val="TOC6"/>
        <w:rPr>
          <w:rFonts w:asciiTheme="minorHAnsi" w:hAnsiTheme="minorHAnsi" w:cstheme="minorBidi"/>
          <w:noProof/>
          <w:kern w:val="2"/>
          <w:sz w:val="24"/>
          <w:szCs w:val="24"/>
          <w:lang w:eastAsia="en-GB"/>
          <w14:ligatures w14:val="standardContextual"/>
        </w:rPr>
      </w:pPr>
      <w:r>
        <w:rPr>
          <w:noProof/>
        </w:rPr>
        <w:t>6.3.13.3.2.1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_Toc202387871 \h </w:instrText>
      </w:r>
      <w:r>
        <w:rPr>
          <w:noProof/>
        </w:rPr>
      </w:r>
      <w:r>
        <w:rPr>
          <w:noProof/>
        </w:rPr>
        <w:fldChar w:fldCharType="separate"/>
      </w:r>
      <w:r>
        <w:rPr>
          <w:noProof/>
        </w:rPr>
        <w:t>33</w:t>
      </w:r>
      <w:r>
        <w:rPr>
          <w:noProof/>
        </w:rPr>
        <w:fldChar w:fldCharType="end"/>
      </w:r>
    </w:p>
    <w:p w14:paraId="36659DEB" w14:textId="712CA9E1" w:rsidR="007E3A0E" w:rsidRDefault="007E3A0E">
      <w:pPr>
        <w:pStyle w:val="TOC6"/>
        <w:rPr>
          <w:rFonts w:asciiTheme="minorHAnsi" w:hAnsiTheme="minorHAnsi" w:cstheme="minorBidi"/>
          <w:noProof/>
          <w:kern w:val="2"/>
          <w:sz w:val="24"/>
          <w:szCs w:val="24"/>
          <w:lang w:eastAsia="en-GB"/>
          <w14:ligatures w14:val="standardContextual"/>
        </w:rPr>
      </w:pPr>
      <w:r>
        <w:rPr>
          <w:noProof/>
        </w:rPr>
        <w:t>6.3.13.3.2.2</w:t>
      </w:r>
      <w:r>
        <w:rPr>
          <w:rFonts w:asciiTheme="minorHAnsi" w:hAnsiTheme="minorHAnsi" w:cstheme="minorBidi"/>
          <w:noProof/>
          <w:kern w:val="2"/>
          <w:sz w:val="24"/>
          <w:szCs w:val="24"/>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_Toc202387872 \h </w:instrText>
      </w:r>
      <w:r>
        <w:rPr>
          <w:noProof/>
        </w:rPr>
      </w:r>
      <w:r>
        <w:rPr>
          <w:noProof/>
        </w:rPr>
        <w:fldChar w:fldCharType="separate"/>
      </w:r>
      <w:r>
        <w:rPr>
          <w:noProof/>
        </w:rPr>
        <w:t>33</w:t>
      </w:r>
      <w:r>
        <w:rPr>
          <w:noProof/>
        </w:rPr>
        <w:fldChar w:fldCharType="end"/>
      </w:r>
    </w:p>
    <w:p w14:paraId="73681C15" w14:textId="5EF61DF0" w:rsidR="007E3A0E" w:rsidRDefault="007E3A0E">
      <w:pPr>
        <w:pStyle w:val="TOC6"/>
        <w:rPr>
          <w:rFonts w:asciiTheme="minorHAnsi" w:hAnsiTheme="minorHAnsi" w:cstheme="minorBidi"/>
          <w:noProof/>
          <w:kern w:val="2"/>
          <w:sz w:val="24"/>
          <w:szCs w:val="24"/>
          <w:lang w:eastAsia="en-GB"/>
          <w14:ligatures w14:val="standardContextual"/>
        </w:rPr>
      </w:pPr>
      <w:r>
        <w:rPr>
          <w:noProof/>
        </w:rPr>
        <w:t>6.3.13.3.2.3</w:t>
      </w:r>
      <w:r>
        <w:rPr>
          <w:rFonts w:asciiTheme="minorHAnsi" w:hAnsiTheme="minorHAnsi" w:cstheme="minorBidi"/>
          <w:noProof/>
          <w:kern w:val="2"/>
          <w:sz w:val="24"/>
          <w:szCs w:val="24"/>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_Toc202387873 \h </w:instrText>
      </w:r>
      <w:r>
        <w:rPr>
          <w:noProof/>
        </w:rPr>
      </w:r>
      <w:r>
        <w:rPr>
          <w:noProof/>
        </w:rPr>
        <w:fldChar w:fldCharType="separate"/>
      </w:r>
      <w:r>
        <w:rPr>
          <w:noProof/>
        </w:rPr>
        <w:t>34</w:t>
      </w:r>
      <w:r>
        <w:rPr>
          <w:noProof/>
        </w:rPr>
        <w:fldChar w:fldCharType="end"/>
      </w:r>
    </w:p>
    <w:p w14:paraId="7C0A380D" w14:textId="2954F9EA" w:rsidR="007E3A0E" w:rsidRDefault="007E3A0E">
      <w:pPr>
        <w:pStyle w:val="TOC6"/>
        <w:rPr>
          <w:rFonts w:asciiTheme="minorHAnsi" w:hAnsiTheme="minorHAnsi" w:cstheme="minorBidi"/>
          <w:noProof/>
          <w:kern w:val="2"/>
          <w:sz w:val="24"/>
          <w:szCs w:val="24"/>
          <w:lang w:eastAsia="en-GB"/>
          <w14:ligatures w14:val="standardContextual"/>
        </w:rPr>
      </w:pPr>
      <w:r>
        <w:rPr>
          <w:noProof/>
        </w:rPr>
        <w:t>6.3.13.3.2.4</w:t>
      </w:r>
      <w:r>
        <w:rPr>
          <w:rFonts w:asciiTheme="minorHAnsi" w:hAnsiTheme="minorHAnsi" w:cstheme="minorBidi"/>
          <w:noProof/>
          <w:kern w:val="2"/>
          <w:sz w:val="24"/>
          <w:szCs w:val="24"/>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_Toc202387874 \h </w:instrText>
      </w:r>
      <w:r>
        <w:rPr>
          <w:noProof/>
        </w:rPr>
      </w:r>
      <w:r>
        <w:rPr>
          <w:noProof/>
        </w:rPr>
        <w:fldChar w:fldCharType="separate"/>
      </w:r>
      <w:r>
        <w:rPr>
          <w:noProof/>
        </w:rPr>
        <w:t>35</w:t>
      </w:r>
      <w:r>
        <w:rPr>
          <w:noProof/>
        </w:rPr>
        <w:fldChar w:fldCharType="end"/>
      </w:r>
    </w:p>
    <w:p w14:paraId="2F15569D" w14:textId="15A56ADC" w:rsidR="007E3A0E" w:rsidRDefault="007E3A0E">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Common configuration management documents</w:t>
      </w:r>
      <w:r>
        <w:rPr>
          <w:noProof/>
        </w:rPr>
        <w:tab/>
      </w:r>
      <w:r>
        <w:rPr>
          <w:noProof/>
        </w:rPr>
        <w:fldChar w:fldCharType="begin" w:fldLock="1"/>
      </w:r>
      <w:r>
        <w:rPr>
          <w:noProof/>
        </w:rPr>
        <w:instrText xml:space="preserve"> PAGEREF _Toc202387875 \h </w:instrText>
      </w:r>
      <w:r>
        <w:rPr>
          <w:noProof/>
        </w:rPr>
      </w:r>
      <w:r>
        <w:rPr>
          <w:noProof/>
        </w:rPr>
        <w:fldChar w:fldCharType="separate"/>
      </w:r>
      <w:r>
        <w:rPr>
          <w:noProof/>
        </w:rPr>
        <w:t>36</w:t>
      </w:r>
      <w:r>
        <w:rPr>
          <w:noProof/>
        </w:rPr>
        <w:fldChar w:fldCharType="end"/>
      </w:r>
    </w:p>
    <w:p w14:paraId="60A8A3AB" w14:textId="59F9F8F6" w:rsidR="007E3A0E" w:rsidRDefault="007E3A0E">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_Toc202387876 \h </w:instrText>
      </w:r>
      <w:r>
        <w:rPr>
          <w:noProof/>
        </w:rPr>
      </w:r>
      <w:r>
        <w:rPr>
          <w:noProof/>
        </w:rPr>
        <w:fldChar w:fldCharType="separate"/>
      </w:r>
      <w:r>
        <w:rPr>
          <w:noProof/>
        </w:rPr>
        <w:t>36</w:t>
      </w:r>
      <w:r>
        <w:rPr>
          <w:noProof/>
        </w:rPr>
        <w:fldChar w:fldCharType="end"/>
      </w:r>
    </w:p>
    <w:p w14:paraId="409BC0C5" w14:textId="12F50857" w:rsidR="007E3A0E" w:rsidRDefault="007E3A0E">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MCS UE initial configuration document</w:t>
      </w:r>
      <w:r>
        <w:rPr>
          <w:noProof/>
        </w:rPr>
        <w:tab/>
      </w:r>
      <w:r>
        <w:rPr>
          <w:noProof/>
        </w:rPr>
        <w:fldChar w:fldCharType="begin" w:fldLock="1"/>
      </w:r>
      <w:r>
        <w:rPr>
          <w:noProof/>
        </w:rPr>
        <w:instrText xml:space="preserve"> PAGEREF _Toc202387877 \h </w:instrText>
      </w:r>
      <w:r>
        <w:rPr>
          <w:noProof/>
        </w:rPr>
      </w:r>
      <w:r>
        <w:rPr>
          <w:noProof/>
        </w:rPr>
        <w:fldChar w:fldCharType="separate"/>
      </w:r>
      <w:r>
        <w:rPr>
          <w:noProof/>
        </w:rPr>
        <w:t>36</w:t>
      </w:r>
      <w:r>
        <w:rPr>
          <w:noProof/>
        </w:rPr>
        <w:fldChar w:fldCharType="end"/>
      </w:r>
    </w:p>
    <w:p w14:paraId="323F23C1" w14:textId="352C178B" w:rsidR="007E3A0E" w:rsidRDefault="007E3A0E">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_Toc202387878 \h </w:instrText>
      </w:r>
      <w:r>
        <w:rPr>
          <w:noProof/>
        </w:rPr>
      </w:r>
      <w:r>
        <w:rPr>
          <w:noProof/>
        </w:rPr>
        <w:fldChar w:fldCharType="separate"/>
      </w:r>
      <w:r>
        <w:rPr>
          <w:noProof/>
        </w:rPr>
        <w:t>36</w:t>
      </w:r>
      <w:r>
        <w:rPr>
          <w:noProof/>
        </w:rPr>
        <w:fldChar w:fldCharType="end"/>
      </w:r>
    </w:p>
    <w:p w14:paraId="3B4B62F4" w14:textId="65DBCF58"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en-US"/>
        </w:rPr>
        <w:t>7.2.1.0</w:t>
      </w:r>
      <w:r>
        <w:rPr>
          <w:rFonts w:asciiTheme="minorHAnsi" w:hAnsiTheme="minorHAnsi" w:cstheme="minorBidi"/>
          <w:noProof/>
          <w:kern w:val="2"/>
          <w:sz w:val="24"/>
          <w:szCs w:val="24"/>
          <w:lang w:eastAsia="en-GB"/>
          <w14:ligatures w14:val="standardContextual"/>
        </w:rPr>
        <w:tab/>
      </w:r>
      <w:r w:rsidRPr="007E75EB">
        <w:rPr>
          <w:noProof/>
          <w:lang w:val="en-US"/>
        </w:rPr>
        <w:t>Applicability</w:t>
      </w:r>
      <w:r>
        <w:rPr>
          <w:noProof/>
        </w:rPr>
        <w:tab/>
      </w:r>
      <w:r>
        <w:rPr>
          <w:noProof/>
        </w:rPr>
        <w:fldChar w:fldCharType="begin" w:fldLock="1"/>
      </w:r>
      <w:r>
        <w:rPr>
          <w:noProof/>
        </w:rPr>
        <w:instrText xml:space="preserve"> PAGEREF _Toc202387879 \h </w:instrText>
      </w:r>
      <w:r>
        <w:rPr>
          <w:noProof/>
        </w:rPr>
      </w:r>
      <w:r>
        <w:rPr>
          <w:noProof/>
        </w:rPr>
        <w:fldChar w:fldCharType="separate"/>
      </w:r>
      <w:r>
        <w:rPr>
          <w:noProof/>
        </w:rPr>
        <w:t>36</w:t>
      </w:r>
      <w:r>
        <w:rPr>
          <w:noProof/>
        </w:rPr>
        <w:fldChar w:fldCharType="end"/>
      </w:r>
    </w:p>
    <w:p w14:paraId="561FFB30" w14:textId="18354016" w:rsidR="007E3A0E" w:rsidRDefault="007E3A0E">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_Toc202387880 \h </w:instrText>
      </w:r>
      <w:r>
        <w:rPr>
          <w:noProof/>
        </w:rPr>
      </w:r>
      <w:r>
        <w:rPr>
          <w:noProof/>
        </w:rPr>
        <w:fldChar w:fldCharType="separate"/>
      </w:r>
      <w:r>
        <w:rPr>
          <w:noProof/>
        </w:rPr>
        <w:t>36</w:t>
      </w:r>
      <w:r>
        <w:rPr>
          <w:noProof/>
        </w:rPr>
        <w:fldChar w:fldCharType="end"/>
      </w:r>
    </w:p>
    <w:p w14:paraId="23F44465" w14:textId="2279F569" w:rsidR="007E3A0E" w:rsidRDefault="007E3A0E">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_Toc202387881 \h </w:instrText>
      </w:r>
      <w:r>
        <w:rPr>
          <w:noProof/>
        </w:rPr>
      </w:r>
      <w:r>
        <w:rPr>
          <w:noProof/>
        </w:rPr>
        <w:fldChar w:fldCharType="separate"/>
      </w:r>
      <w:r>
        <w:rPr>
          <w:noProof/>
        </w:rPr>
        <w:t>37</w:t>
      </w:r>
      <w:r>
        <w:rPr>
          <w:noProof/>
        </w:rPr>
        <w:fldChar w:fldCharType="end"/>
      </w:r>
    </w:p>
    <w:p w14:paraId="6CF09601" w14:textId="75E1283E" w:rsidR="007E3A0E" w:rsidRDefault="007E3A0E">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_Toc202387882 \h </w:instrText>
      </w:r>
      <w:r>
        <w:rPr>
          <w:noProof/>
        </w:rPr>
      </w:r>
      <w:r>
        <w:rPr>
          <w:noProof/>
        </w:rPr>
        <w:fldChar w:fldCharType="separate"/>
      </w:r>
      <w:r>
        <w:rPr>
          <w:noProof/>
        </w:rPr>
        <w:t>37</w:t>
      </w:r>
      <w:r>
        <w:rPr>
          <w:noProof/>
        </w:rPr>
        <w:fldChar w:fldCharType="end"/>
      </w:r>
    </w:p>
    <w:p w14:paraId="64B790DC" w14:textId="057AEF51" w:rsidR="007E3A0E" w:rsidRDefault="007E3A0E">
      <w:pPr>
        <w:pStyle w:val="TOC4"/>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_Toc202387883 \h </w:instrText>
      </w:r>
      <w:r>
        <w:rPr>
          <w:noProof/>
        </w:rPr>
      </w:r>
      <w:r>
        <w:rPr>
          <w:noProof/>
        </w:rPr>
        <w:fldChar w:fldCharType="separate"/>
      </w:r>
      <w:r>
        <w:rPr>
          <w:noProof/>
        </w:rPr>
        <w:t>41</w:t>
      </w:r>
      <w:r>
        <w:rPr>
          <w:noProof/>
        </w:rPr>
        <w:fldChar w:fldCharType="end"/>
      </w:r>
    </w:p>
    <w:p w14:paraId="713D225C" w14:textId="074117DF" w:rsidR="007E3A0E" w:rsidRDefault="007E3A0E">
      <w:pPr>
        <w:pStyle w:val="TOC4"/>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_Toc202387884 \h </w:instrText>
      </w:r>
      <w:r>
        <w:rPr>
          <w:noProof/>
        </w:rPr>
      </w:r>
      <w:r>
        <w:rPr>
          <w:noProof/>
        </w:rPr>
        <w:fldChar w:fldCharType="separate"/>
      </w:r>
      <w:r>
        <w:rPr>
          <w:noProof/>
        </w:rPr>
        <w:t>41</w:t>
      </w:r>
      <w:r>
        <w:rPr>
          <w:noProof/>
        </w:rPr>
        <w:fldChar w:fldCharType="end"/>
      </w:r>
    </w:p>
    <w:p w14:paraId="515C067A" w14:textId="1FAB0061" w:rsidR="007E3A0E" w:rsidRDefault="007E3A0E">
      <w:pPr>
        <w:pStyle w:val="TOC4"/>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_Toc202387885 \h </w:instrText>
      </w:r>
      <w:r>
        <w:rPr>
          <w:noProof/>
        </w:rPr>
      </w:r>
      <w:r>
        <w:rPr>
          <w:noProof/>
        </w:rPr>
        <w:fldChar w:fldCharType="separate"/>
      </w:r>
      <w:r>
        <w:rPr>
          <w:noProof/>
        </w:rPr>
        <w:t>46</w:t>
      </w:r>
      <w:r>
        <w:rPr>
          <w:noProof/>
        </w:rPr>
        <w:fldChar w:fldCharType="end"/>
      </w:r>
    </w:p>
    <w:p w14:paraId="52715541" w14:textId="0E1D15DB" w:rsidR="007E3A0E" w:rsidRDefault="007E3A0E">
      <w:pPr>
        <w:pStyle w:val="TOC4"/>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_Toc202387886 \h </w:instrText>
      </w:r>
      <w:r>
        <w:rPr>
          <w:noProof/>
        </w:rPr>
      </w:r>
      <w:r>
        <w:rPr>
          <w:noProof/>
        </w:rPr>
        <w:fldChar w:fldCharType="separate"/>
      </w:r>
      <w:r>
        <w:rPr>
          <w:noProof/>
        </w:rPr>
        <w:t>46</w:t>
      </w:r>
      <w:r>
        <w:rPr>
          <w:noProof/>
        </w:rPr>
        <w:fldChar w:fldCharType="end"/>
      </w:r>
    </w:p>
    <w:p w14:paraId="60E07DC5" w14:textId="531B14BD" w:rsidR="007E3A0E" w:rsidRDefault="007E3A0E">
      <w:pPr>
        <w:pStyle w:val="TOC4"/>
        <w:rPr>
          <w:rFonts w:asciiTheme="minorHAnsi" w:hAnsiTheme="minorHAnsi" w:cstheme="minorBidi"/>
          <w:noProof/>
          <w:kern w:val="2"/>
          <w:sz w:val="24"/>
          <w:szCs w:val="24"/>
          <w:lang w:eastAsia="en-GB"/>
          <w14:ligatures w14:val="standardContextual"/>
        </w:rPr>
      </w:pPr>
      <w:r>
        <w:rPr>
          <w:noProof/>
        </w:rPr>
        <w:t>7.2.2.6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_Toc202387887 \h </w:instrText>
      </w:r>
      <w:r>
        <w:rPr>
          <w:noProof/>
        </w:rPr>
      </w:r>
      <w:r>
        <w:rPr>
          <w:noProof/>
        </w:rPr>
        <w:fldChar w:fldCharType="separate"/>
      </w:r>
      <w:r>
        <w:rPr>
          <w:noProof/>
        </w:rPr>
        <w:t>46</w:t>
      </w:r>
      <w:r>
        <w:rPr>
          <w:noProof/>
        </w:rPr>
        <w:fldChar w:fldCharType="end"/>
      </w:r>
    </w:p>
    <w:p w14:paraId="1F45E2A2" w14:textId="4A2D6152" w:rsidR="007E3A0E" w:rsidRDefault="007E3A0E">
      <w:pPr>
        <w:pStyle w:val="TOC4"/>
        <w:rPr>
          <w:rFonts w:asciiTheme="minorHAnsi" w:hAnsiTheme="minorHAnsi" w:cstheme="minorBidi"/>
          <w:noProof/>
          <w:kern w:val="2"/>
          <w:sz w:val="24"/>
          <w:szCs w:val="24"/>
          <w:lang w:eastAsia="en-GB"/>
          <w14:ligatures w14:val="standardContextual"/>
        </w:rPr>
      </w:pPr>
      <w:r>
        <w:rPr>
          <w:noProof/>
        </w:rPr>
        <w:t>7.2.2.7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_Toc202387888 \h </w:instrText>
      </w:r>
      <w:r>
        <w:rPr>
          <w:noProof/>
        </w:rPr>
      </w:r>
      <w:r>
        <w:rPr>
          <w:noProof/>
        </w:rPr>
        <w:fldChar w:fldCharType="separate"/>
      </w:r>
      <w:r>
        <w:rPr>
          <w:noProof/>
        </w:rPr>
        <w:t>50</w:t>
      </w:r>
      <w:r>
        <w:rPr>
          <w:noProof/>
        </w:rPr>
        <w:fldChar w:fldCharType="end"/>
      </w:r>
    </w:p>
    <w:p w14:paraId="57142230" w14:textId="37EE9AEC" w:rsidR="007E3A0E" w:rsidRDefault="007E3A0E">
      <w:pPr>
        <w:pStyle w:val="TOC4"/>
        <w:rPr>
          <w:rFonts w:asciiTheme="minorHAnsi" w:hAnsiTheme="minorHAnsi" w:cstheme="minorBidi"/>
          <w:noProof/>
          <w:kern w:val="2"/>
          <w:sz w:val="24"/>
          <w:szCs w:val="24"/>
          <w:lang w:eastAsia="en-GB"/>
          <w14:ligatures w14:val="standardContextual"/>
        </w:rPr>
      </w:pPr>
      <w:r>
        <w:rPr>
          <w:noProof/>
        </w:rPr>
        <w:t>7.2.2.8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_Toc202387889 \h </w:instrText>
      </w:r>
      <w:r>
        <w:rPr>
          <w:noProof/>
        </w:rPr>
      </w:r>
      <w:r>
        <w:rPr>
          <w:noProof/>
        </w:rPr>
        <w:fldChar w:fldCharType="separate"/>
      </w:r>
      <w:r>
        <w:rPr>
          <w:noProof/>
        </w:rPr>
        <w:t>56</w:t>
      </w:r>
      <w:r>
        <w:rPr>
          <w:noProof/>
        </w:rPr>
        <w:fldChar w:fldCharType="end"/>
      </w:r>
    </w:p>
    <w:p w14:paraId="3A707443" w14:textId="2CEA0073" w:rsidR="007E3A0E" w:rsidRDefault="007E3A0E">
      <w:pPr>
        <w:pStyle w:val="TOC4"/>
        <w:rPr>
          <w:rFonts w:asciiTheme="minorHAnsi" w:hAnsiTheme="minorHAnsi" w:cstheme="minorBidi"/>
          <w:noProof/>
          <w:kern w:val="2"/>
          <w:sz w:val="24"/>
          <w:szCs w:val="24"/>
          <w:lang w:eastAsia="en-GB"/>
          <w14:ligatures w14:val="standardContextual"/>
        </w:rPr>
      </w:pPr>
      <w:r>
        <w:rPr>
          <w:noProof/>
        </w:rPr>
        <w:t>7.2.2.9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_Toc202387890 \h </w:instrText>
      </w:r>
      <w:r>
        <w:rPr>
          <w:noProof/>
        </w:rPr>
      </w:r>
      <w:r>
        <w:rPr>
          <w:noProof/>
        </w:rPr>
        <w:fldChar w:fldCharType="separate"/>
      </w:r>
      <w:r>
        <w:rPr>
          <w:noProof/>
        </w:rPr>
        <w:t>56</w:t>
      </w:r>
      <w:r>
        <w:rPr>
          <w:noProof/>
        </w:rPr>
        <w:fldChar w:fldCharType="end"/>
      </w:r>
    </w:p>
    <w:p w14:paraId="07290C9A" w14:textId="20F877A7" w:rsidR="007E3A0E" w:rsidRDefault="007E3A0E">
      <w:pPr>
        <w:pStyle w:val="TOC4"/>
        <w:rPr>
          <w:rFonts w:asciiTheme="minorHAnsi" w:hAnsiTheme="minorHAnsi" w:cstheme="minorBidi"/>
          <w:noProof/>
          <w:kern w:val="2"/>
          <w:sz w:val="24"/>
          <w:szCs w:val="24"/>
          <w:lang w:eastAsia="en-GB"/>
          <w14:ligatures w14:val="standardContextual"/>
        </w:rPr>
      </w:pPr>
      <w:r>
        <w:rPr>
          <w:noProof/>
        </w:rPr>
        <w:t>7.2.2.10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_Toc202387891 \h </w:instrText>
      </w:r>
      <w:r>
        <w:rPr>
          <w:noProof/>
        </w:rPr>
      </w:r>
      <w:r>
        <w:rPr>
          <w:noProof/>
        </w:rPr>
        <w:fldChar w:fldCharType="separate"/>
      </w:r>
      <w:r>
        <w:rPr>
          <w:noProof/>
        </w:rPr>
        <w:t>56</w:t>
      </w:r>
      <w:r>
        <w:rPr>
          <w:noProof/>
        </w:rPr>
        <w:fldChar w:fldCharType="end"/>
      </w:r>
    </w:p>
    <w:p w14:paraId="4CD536C1" w14:textId="5083D5B5" w:rsidR="007E3A0E" w:rsidRDefault="007E3A0E">
      <w:pPr>
        <w:pStyle w:val="TOC4"/>
        <w:rPr>
          <w:rFonts w:asciiTheme="minorHAnsi" w:hAnsiTheme="minorHAnsi" w:cstheme="minorBidi"/>
          <w:noProof/>
          <w:kern w:val="2"/>
          <w:sz w:val="24"/>
          <w:szCs w:val="24"/>
          <w:lang w:eastAsia="en-GB"/>
          <w14:ligatures w14:val="standardContextual"/>
        </w:rPr>
      </w:pPr>
      <w:r>
        <w:rPr>
          <w:noProof/>
        </w:rPr>
        <w:t>7.2.2.11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_Toc202387892 \h </w:instrText>
      </w:r>
      <w:r>
        <w:rPr>
          <w:noProof/>
        </w:rPr>
      </w:r>
      <w:r>
        <w:rPr>
          <w:noProof/>
        </w:rPr>
        <w:fldChar w:fldCharType="separate"/>
      </w:r>
      <w:r>
        <w:rPr>
          <w:noProof/>
        </w:rPr>
        <w:t>56</w:t>
      </w:r>
      <w:r>
        <w:rPr>
          <w:noProof/>
        </w:rPr>
        <w:fldChar w:fldCharType="end"/>
      </w:r>
    </w:p>
    <w:p w14:paraId="2AA2568B" w14:textId="13CA9D06" w:rsidR="007E3A0E" w:rsidRDefault="007E3A0E">
      <w:pPr>
        <w:pStyle w:val="TOC4"/>
        <w:rPr>
          <w:rFonts w:asciiTheme="minorHAnsi" w:hAnsiTheme="minorHAnsi" w:cstheme="minorBidi"/>
          <w:noProof/>
          <w:kern w:val="2"/>
          <w:sz w:val="24"/>
          <w:szCs w:val="24"/>
          <w:lang w:eastAsia="en-GB"/>
          <w14:ligatures w14:val="standardContextual"/>
        </w:rPr>
      </w:pPr>
      <w:r>
        <w:rPr>
          <w:noProof/>
        </w:rPr>
        <w:t>7.2.2.12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_Toc202387893 \h </w:instrText>
      </w:r>
      <w:r>
        <w:rPr>
          <w:noProof/>
        </w:rPr>
      </w:r>
      <w:r>
        <w:rPr>
          <w:noProof/>
        </w:rPr>
        <w:fldChar w:fldCharType="separate"/>
      </w:r>
      <w:r>
        <w:rPr>
          <w:noProof/>
        </w:rPr>
        <w:t>56</w:t>
      </w:r>
      <w:r>
        <w:rPr>
          <w:noProof/>
        </w:rPr>
        <w:fldChar w:fldCharType="end"/>
      </w:r>
    </w:p>
    <w:p w14:paraId="30DED077" w14:textId="7B17C73D"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7.3</w:t>
      </w:r>
      <w:r>
        <w:rPr>
          <w:rFonts w:asciiTheme="minorHAnsi" w:hAnsiTheme="minorHAnsi" w:cstheme="minorBidi"/>
          <w:noProof/>
          <w:kern w:val="2"/>
          <w:sz w:val="24"/>
          <w:szCs w:val="24"/>
          <w:lang w:eastAsia="en-GB"/>
          <w14:ligatures w14:val="standardContextual"/>
        </w:rPr>
        <w:tab/>
      </w:r>
      <w:r w:rsidRPr="007E75EB">
        <w:rPr>
          <w:noProof/>
          <w:lang w:val="fr-FR"/>
        </w:rPr>
        <w:t>Void</w:t>
      </w:r>
      <w:r>
        <w:rPr>
          <w:noProof/>
        </w:rPr>
        <w:tab/>
      </w:r>
      <w:r>
        <w:rPr>
          <w:noProof/>
        </w:rPr>
        <w:fldChar w:fldCharType="begin" w:fldLock="1"/>
      </w:r>
      <w:r>
        <w:rPr>
          <w:noProof/>
        </w:rPr>
        <w:instrText xml:space="preserve"> PAGEREF _Toc202387894 \h </w:instrText>
      </w:r>
      <w:r>
        <w:rPr>
          <w:noProof/>
        </w:rPr>
      </w:r>
      <w:r>
        <w:rPr>
          <w:noProof/>
        </w:rPr>
        <w:fldChar w:fldCharType="separate"/>
      </w:r>
      <w:r>
        <w:rPr>
          <w:noProof/>
        </w:rPr>
        <w:t>56</w:t>
      </w:r>
      <w:r>
        <w:rPr>
          <w:noProof/>
        </w:rPr>
        <w:fldChar w:fldCharType="end"/>
      </w:r>
    </w:p>
    <w:p w14:paraId="6EF02105" w14:textId="540846F9"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7.4</w:t>
      </w:r>
      <w:r>
        <w:rPr>
          <w:rFonts w:asciiTheme="minorHAnsi" w:hAnsiTheme="minorHAnsi" w:cstheme="minorBidi"/>
          <w:noProof/>
          <w:kern w:val="2"/>
          <w:sz w:val="24"/>
          <w:szCs w:val="24"/>
          <w:lang w:eastAsia="en-GB"/>
          <w14:ligatures w14:val="standardContextual"/>
        </w:rPr>
        <w:tab/>
      </w:r>
      <w:r w:rsidRPr="007E75EB">
        <w:rPr>
          <w:noProof/>
          <w:lang w:val="fr-FR"/>
        </w:rPr>
        <w:t>Location user configuration data document</w:t>
      </w:r>
      <w:r>
        <w:rPr>
          <w:noProof/>
        </w:rPr>
        <w:tab/>
      </w:r>
      <w:r>
        <w:rPr>
          <w:noProof/>
        </w:rPr>
        <w:fldChar w:fldCharType="begin" w:fldLock="1"/>
      </w:r>
      <w:r>
        <w:rPr>
          <w:noProof/>
        </w:rPr>
        <w:instrText xml:space="preserve"> PAGEREF _Toc202387895 \h </w:instrText>
      </w:r>
      <w:r>
        <w:rPr>
          <w:noProof/>
        </w:rPr>
      </w:r>
      <w:r>
        <w:rPr>
          <w:noProof/>
        </w:rPr>
        <w:fldChar w:fldCharType="separate"/>
      </w:r>
      <w:r>
        <w:rPr>
          <w:noProof/>
        </w:rPr>
        <w:t>56</w:t>
      </w:r>
      <w:r>
        <w:rPr>
          <w:noProof/>
        </w:rPr>
        <w:fldChar w:fldCharType="end"/>
      </w:r>
    </w:p>
    <w:p w14:paraId="0D2FBB13" w14:textId="6AEA7D9F" w:rsidR="007E3A0E" w:rsidRDefault="007E3A0E">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_Toc202387896 \h </w:instrText>
      </w:r>
      <w:r>
        <w:rPr>
          <w:noProof/>
        </w:rPr>
      </w:r>
      <w:r>
        <w:rPr>
          <w:noProof/>
        </w:rPr>
        <w:fldChar w:fldCharType="separate"/>
      </w:r>
      <w:r>
        <w:rPr>
          <w:noProof/>
        </w:rPr>
        <w:t>56</w:t>
      </w:r>
      <w:r>
        <w:rPr>
          <w:noProof/>
        </w:rPr>
        <w:fldChar w:fldCharType="end"/>
      </w:r>
    </w:p>
    <w:p w14:paraId="7B287DEC" w14:textId="6768CE0E"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en-US"/>
        </w:rPr>
        <w:t>7.4.1.1</w:t>
      </w:r>
      <w:r>
        <w:rPr>
          <w:rFonts w:asciiTheme="minorHAnsi" w:hAnsiTheme="minorHAnsi" w:cstheme="minorBidi"/>
          <w:noProof/>
          <w:kern w:val="2"/>
          <w:sz w:val="24"/>
          <w:szCs w:val="24"/>
          <w:lang w:eastAsia="en-GB"/>
          <w14:ligatures w14:val="standardContextual"/>
        </w:rPr>
        <w:tab/>
      </w:r>
      <w:r w:rsidRPr="007E75EB">
        <w:rPr>
          <w:noProof/>
          <w:lang w:val="en-US"/>
        </w:rPr>
        <w:t>Applicability</w:t>
      </w:r>
      <w:r>
        <w:rPr>
          <w:noProof/>
        </w:rPr>
        <w:tab/>
      </w:r>
      <w:r>
        <w:rPr>
          <w:noProof/>
        </w:rPr>
        <w:fldChar w:fldCharType="begin" w:fldLock="1"/>
      </w:r>
      <w:r>
        <w:rPr>
          <w:noProof/>
        </w:rPr>
        <w:instrText xml:space="preserve"> PAGEREF _Toc202387897 \h </w:instrText>
      </w:r>
      <w:r>
        <w:rPr>
          <w:noProof/>
        </w:rPr>
      </w:r>
      <w:r>
        <w:rPr>
          <w:noProof/>
        </w:rPr>
        <w:fldChar w:fldCharType="separate"/>
      </w:r>
      <w:r>
        <w:rPr>
          <w:noProof/>
        </w:rPr>
        <w:t>56</w:t>
      </w:r>
      <w:r>
        <w:rPr>
          <w:noProof/>
        </w:rPr>
        <w:fldChar w:fldCharType="end"/>
      </w:r>
    </w:p>
    <w:p w14:paraId="5B73C583" w14:textId="197D3C40" w:rsidR="007E3A0E" w:rsidRDefault="007E3A0E">
      <w:pPr>
        <w:pStyle w:val="TOC4"/>
        <w:rPr>
          <w:rFonts w:asciiTheme="minorHAnsi" w:hAnsiTheme="minorHAnsi" w:cstheme="minorBidi"/>
          <w:noProof/>
          <w:kern w:val="2"/>
          <w:sz w:val="24"/>
          <w:szCs w:val="24"/>
          <w:lang w:eastAsia="en-GB"/>
          <w14:ligatures w14:val="standardContextual"/>
        </w:rPr>
      </w:pPr>
      <w:r>
        <w:rPr>
          <w:noProof/>
        </w:rPr>
        <w:t>7.4.1.2</w:t>
      </w:r>
      <w:r>
        <w:rPr>
          <w:rFonts w:asciiTheme="minorHAnsi" w:hAnsiTheme="minorHAnsi" w:cstheme="minorBidi"/>
          <w:noProof/>
          <w:kern w:val="2"/>
          <w:sz w:val="24"/>
          <w:szCs w:val="24"/>
          <w:lang w:eastAsia="en-GB"/>
          <w14:ligatures w14:val="standardContextual"/>
        </w:rPr>
        <w:tab/>
      </w:r>
      <w:r>
        <w:rPr>
          <w:noProof/>
        </w:rPr>
        <w:t>LMC access to location user configuration data documents</w:t>
      </w:r>
      <w:r>
        <w:rPr>
          <w:noProof/>
        </w:rPr>
        <w:tab/>
      </w:r>
      <w:r>
        <w:rPr>
          <w:noProof/>
        </w:rPr>
        <w:fldChar w:fldCharType="begin" w:fldLock="1"/>
      </w:r>
      <w:r>
        <w:rPr>
          <w:noProof/>
        </w:rPr>
        <w:instrText xml:space="preserve"> PAGEREF _Toc202387898 \h </w:instrText>
      </w:r>
      <w:r>
        <w:rPr>
          <w:noProof/>
        </w:rPr>
      </w:r>
      <w:r>
        <w:rPr>
          <w:noProof/>
        </w:rPr>
        <w:fldChar w:fldCharType="separate"/>
      </w:r>
      <w:r>
        <w:rPr>
          <w:noProof/>
        </w:rPr>
        <w:t>57</w:t>
      </w:r>
      <w:r>
        <w:rPr>
          <w:noProof/>
        </w:rPr>
        <w:fldChar w:fldCharType="end"/>
      </w:r>
    </w:p>
    <w:p w14:paraId="036D1952" w14:textId="67693952" w:rsidR="007E3A0E" w:rsidRDefault="007E3A0E">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_Toc202387899 \h </w:instrText>
      </w:r>
      <w:r>
        <w:rPr>
          <w:noProof/>
        </w:rPr>
      </w:r>
      <w:r>
        <w:rPr>
          <w:noProof/>
        </w:rPr>
        <w:fldChar w:fldCharType="separate"/>
      </w:r>
      <w:r>
        <w:rPr>
          <w:noProof/>
        </w:rPr>
        <w:t>57</w:t>
      </w:r>
      <w:r>
        <w:rPr>
          <w:noProof/>
        </w:rPr>
        <w:fldChar w:fldCharType="end"/>
      </w:r>
    </w:p>
    <w:p w14:paraId="0B711364" w14:textId="333E1A5F" w:rsidR="007E3A0E" w:rsidRDefault="007E3A0E">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_Toc202387900 \h </w:instrText>
      </w:r>
      <w:r>
        <w:rPr>
          <w:noProof/>
        </w:rPr>
      </w:r>
      <w:r>
        <w:rPr>
          <w:noProof/>
        </w:rPr>
        <w:fldChar w:fldCharType="separate"/>
      </w:r>
      <w:r>
        <w:rPr>
          <w:noProof/>
        </w:rPr>
        <w:t>57</w:t>
      </w:r>
      <w:r>
        <w:rPr>
          <w:noProof/>
        </w:rPr>
        <w:fldChar w:fldCharType="end"/>
      </w:r>
    </w:p>
    <w:p w14:paraId="0C01AA70" w14:textId="778B603F" w:rsidR="007E3A0E" w:rsidRDefault="007E3A0E">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_Toc202387901 \h </w:instrText>
      </w:r>
      <w:r>
        <w:rPr>
          <w:noProof/>
        </w:rPr>
      </w:r>
      <w:r>
        <w:rPr>
          <w:noProof/>
        </w:rPr>
        <w:fldChar w:fldCharType="separate"/>
      </w:r>
      <w:r>
        <w:rPr>
          <w:noProof/>
        </w:rPr>
        <w:t>58</w:t>
      </w:r>
      <w:r>
        <w:rPr>
          <w:noProof/>
        </w:rPr>
        <w:fldChar w:fldCharType="end"/>
      </w:r>
    </w:p>
    <w:p w14:paraId="36F44CA0" w14:textId="773D3CAD" w:rsidR="007E3A0E" w:rsidRDefault="007E3A0E">
      <w:pPr>
        <w:pStyle w:val="TOC4"/>
        <w:rPr>
          <w:rFonts w:asciiTheme="minorHAnsi" w:hAnsiTheme="minorHAnsi" w:cstheme="minorBidi"/>
          <w:noProof/>
          <w:kern w:val="2"/>
          <w:sz w:val="24"/>
          <w:szCs w:val="24"/>
          <w:lang w:eastAsia="en-GB"/>
          <w14:ligatures w14:val="standardContextual"/>
        </w:rPr>
      </w:pPr>
      <w:r>
        <w:rPr>
          <w:noProof/>
        </w:rPr>
        <w:t>7.4.2.4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_Toc202387902 \h </w:instrText>
      </w:r>
      <w:r>
        <w:rPr>
          <w:noProof/>
        </w:rPr>
      </w:r>
      <w:r>
        <w:rPr>
          <w:noProof/>
        </w:rPr>
        <w:fldChar w:fldCharType="separate"/>
      </w:r>
      <w:r>
        <w:rPr>
          <w:noProof/>
        </w:rPr>
        <w:t>58</w:t>
      </w:r>
      <w:r>
        <w:rPr>
          <w:noProof/>
        </w:rPr>
        <w:fldChar w:fldCharType="end"/>
      </w:r>
    </w:p>
    <w:p w14:paraId="552C69F8" w14:textId="4870454D" w:rsidR="007E3A0E" w:rsidRDefault="007E3A0E">
      <w:pPr>
        <w:pStyle w:val="TOC4"/>
        <w:rPr>
          <w:rFonts w:asciiTheme="minorHAnsi" w:hAnsiTheme="minorHAnsi" w:cstheme="minorBidi"/>
          <w:noProof/>
          <w:kern w:val="2"/>
          <w:sz w:val="24"/>
          <w:szCs w:val="24"/>
          <w:lang w:eastAsia="en-GB"/>
          <w14:ligatures w14:val="standardContextual"/>
        </w:rPr>
      </w:pPr>
      <w:r>
        <w:rPr>
          <w:noProof/>
        </w:rPr>
        <w:t>7.4.2.5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_Toc202387903 \h </w:instrText>
      </w:r>
      <w:r>
        <w:rPr>
          <w:noProof/>
        </w:rPr>
      </w:r>
      <w:r>
        <w:rPr>
          <w:noProof/>
        </w:rPr>
        <w:fldChar w:fldCharType="separate"/>
      </w:r>
      <w:r>
        <w:rPr>
          <w:noProof/>
        </w:rPr>
        <w:t>58</w:t>
      </w:r>
      <w:r>
        <w:rPr>
          <w:noProof/>
        </w:rPr>
        <w:fldChar w:fldCharType="end"/>
      </w:r>
    </w:p>
    <w:p w14:paraId="23EA32C0" w14:textId="2513F14C" w:rsidR="007E3A0E" w:rsidRDefault="007E3A0E">
      <w:pPr>
        <w:pStyle w:val="TOC4"/>
        <w:rPr>
          <w:rFonts w:asciiTheme="minorHAnsi" w:hAnsiTheme="minorHAnsi" w:cstheme="minorBidi"/>
          <w:noProof/>
          <w:kern w:val="2"/>
          <w:sz w:val="24"/>
          <w:szCs w:val="24"/>
          <w:lang w:eastAsia="en-GB"/>
          <w14:ligatures w14:val="standardContextual"/>
        </w:rPr>
      </w:pPr>
      <w:r>
        <w:rPr>
          <w:noProof/>
        </w:rPr>
        <w:t>7.4.2.6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_Toc202387904 \h </w:instrText>
      </w:r>
      <w:r>
        <w:rPr>
          <w:noProof/>
        </w:rPr>
      </w:r>
      <w:r>
        <w:rPr>
          <w:noProof/>
        </w:rPr>
        <w:fldChar w:fldCharType="separate"/>
      </w:r>
      <w:r>
        <w:rPr>
          <w:noProof/>
        </w:rPr>
        <w:t>58</w:t>
      </w:r>
      <w:r>
        <w:rPr>
          <w:noProof/>
        </w:rPr>
        <w:fldChar w:fldCharType="end"/>
      </w:r>
    </w:p>
    <w:p w14:paraId="6AA9B98D" w14:textId="45ACDCA6" w:rsidR="007E3A0E" w:rsidRDefault="007E3A0E">
      <w:pPr>
        <w:pStyle w:val="TOC4"/>
        <w:rPr>
          <w:rFonts w:asciiTheme="minorHAnsi" w:hAnsiTheme="minorHAnsi" w:cstheme="minorBidi"/>
          <w:noProof/>
          <w:kern w:val="2"/>
          <w:sz w:val="24"/>
          <w:szCs w:val="24"/>
          <w:lang w:eastAsia="en-GB"/>
          <w14:ligatures w14:val="standardContextual"/>
        </w:rPr>
      </w:pPr>
      <w:r>
        <w:rPr>
          <w:noProof/>
        </w:rPr>
        <w:t>7.4.2.7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_Toc202387905 \h </w:instrText>
      </w:r>
      <w:r>
        <w:rPr>
          <w:noProof/>
        </w:rPr>
      </w:r>
      <w:r>
        <w:rPr>
          <w:noProof/>
        </w:rPr>
        <w:fldChar w:fldCharType="separate"/>
      </w:r>
      <w:r>
        <w:rPr>
          <w:noProof/>
        </w:rPr>
        <w:t>58</w:t>
      </w:r>
      <w:r>
        <w:rPr>
          <w:noProof/>
        </w:rPr>
        <w:fldChar w:fldCharType="end"/>
      </w:r>
    </w:p>
    <w:p w14:paraId="0C405335" w14:textId="7F1C6260" w:rsidR="007E3A0E" w:rsidRDefault="007E3A0E">
      <w:pPr>
        <w:pStyle w:val="TOC4"/>
        <w:rPr>
          <w:rFonts w:asciiTheme="minorHAnsi" w:hAnsiTheme="minorHAnsi" w:cstheme="minorBidi"/>
          <w:noProof/>
          <w:kern w:val="2"/>
          <w:sz w:val="24"/>
          <w:szCs w:val="24"/>
          <w:lang w:eastAsia="en-GB"/>
          <w14:ligatures w14:val="standardContextual"/>
        </w:rPr>
      </w:pPr>
      <w:r>
        <w:rPr>
          <w:noProof/>
        </w:rPr>
        <w:t>7.4.2.8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_Toc202387906 \h </w:instrText>
      </w:r>
      <w:r>
        <w:rPr>
          <w:noProof/>
        </w:rPr>
      </w:r>
      <w:r>
        <w:rPr>
          <w:noProof/>
        </w:rPr>
        <w:fldChar w:fldCharType="separate"/>
      </w:r>
      <w:r>
        <w:rPr>
          <w:noProof/>
        </w:rPr>
        <w:t>59</w:t>
      </w:r>
      <w:r>
        <w:rPr>
          <w:noProof/>
        </w:rPr>
        <w:fldChar w:fldCharType="end"/>
      </w:r>
    </w:p>
    <w:p w14:paraId="1AC4CAD5" w14:textId="14C61FBD" w:rsidR="007E3A0E" w:rsidRDefault="007E3A0E">
      <w:pPr>
        <w:pStyle w:val="TOC4"/>
        <w:rPr>
          <w:rFonts w:asciiTheme="minorHAnsi" w:hAnsiTheme="minorHAnsi" w:cstheme="minorBidi"/>
          <w:noProof/>
          <w:kern w:val="2"/>
          <w:sz w:val="24"/>
          <w:szCs w:val="24"/>
          <w:lang w:eastAsia="en-GB"/>
          <w14:ligatures w14:val="standardContextual"/>
        </w:rPr>
      </w:pPr>
      <w:r>
        <w:rPr>
          <w:noProof/>
        </w:rPr>
        <w:t>7.4.2.9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_Toc202387907 \h </w:instrText>
      </w:r>
      <w:r>
        <w:rPr>
          <w:noProof/>
        </w:rPr>
      </w:r>
      <w:r>
        <w:rPr>
          <w:noProof/>
        </w:rPr>
        <w:fldChar w:fldCharType="separate"/>
      </w:r>
      <w:r>
        <w:rPr>
          <w:noProof/>
        </w:rPr>
        <w:t>59</w:t>
      </w:r>
      <w:r>
        <w:rPr>
          <w:noProof/>
        </w:rPr>
        <w:fldChar w:fldCharType="end"/>
      </w:r>
    </w:p>
    <w:p w14:paraId="0AA61829" w14:textId="27761E42" w:rsidR="007E3A0E" w:rsidRDefault="007E3A0E">
      <w:pPr>
        <w:pStyle w:val="TOC4"/>
        <w:rPr>
          <w:rFonts w:asciiTheme="minorHAnsi" w:hAnsiTheme="minorHAnsi" w:cstheme="minorBidi"/>
          <w:noProof/>
          <w:kern w:val="2"/>
          <w:sz w:val="24"/>
          <w:szCs w:val="24"/>
          <w:lang w:eastAsia="en-GB"/>
          <w14:ligatures w14:val="standardContextual"/>
        </w:rPr>
      </w:pPr>
      <w:r>
        <w:rPr>
          <w:noProof/>
        </w:rPr>
        <w:t>7.x.2.10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_Toc202387908 \h </w:instrText>
      </w:r>
      <w:r>
        <w:rPr>
          <w:noProof/>
        </w:rPr>
      </w:r>
      <w:r>
        <w:rPr>
          <w:noProof/>
        </w:rPr>
        <w:fldChar w:fldCharType="separate"/>
      </w:r>
      <w:r>
        <w:rPr>
          <w:noProof/>
        </w:rPr>
        <w:t>59</w:t>
      </w:r>
      <w:r>
        <w:rPr>
          <w:noProof/>
        </w:rPr>
        <w:fldChar w:fldCharType="end"/>
      </w:r>
    </w:p>
    <w:p w14:paraId="20F99B03" w14:textId="7BD4895C" w:rsidR="007E3A0E" w:rsidRDefault="007E3A0E">
      <w:pPr>
        <w:pStyle w:val="TOC4"/>
        <w:rPr>
          <w:rFonts w:asciiTheme="minorHAnsi" w:hAnsiTheme="minorHAnsi" w:cstheme="minorBidi"/>
          <w:noProof/>
          <w:kern w:val="2"/>
          <w:sz w:val="24"/>
          <w:szCs w:val="24"/>
          <w:lang w:eastAsia="en-GB"/>
          <w14:ligatures w14:val="standardContextual"/>
        </w:rPr>
      </w:pPr>
      <w:r>
        <w:rPr>
          <w:noProof/>
        </w:rPr>
        <w:t>7.4.2.11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_Toc202387909 \h </w:instrText>
      </w:r>
      <w:r>
        <w:rPr>
          <w:noProof/>
        </w:rPr>
      </w:r>
      <w:r>
        <w:rPr>
          <w:noProof/>
        </w:rPr>
        <w:fldChar w:fldCharType="separate"/>
      </w:r>
      <w:r>
        <w:rPr>
          <w:noProof/>
        </w:rPr>
        <w:t>59</w:t>
      </w:r>
      <w:r>
        <w:rPr>
          <w:noProof/>
        </w:rPr>
        <w:fldChar w:fldCharType="end"/>
      </w:r>
    </w:p>
    <w:p w14:paraId="22BC8BD2" w14:textId="509DBD38" w:rsidR="007E3A0E" w:rsidRDefault="007E3A0E">
      <w:pPr>
        <w:pStyle w:val="TOC4"/>
        <w:rPr>
          <w:rFonts w:asciiTheme="minorHAnsi" w:hAnsiTheme="minorHAnsi" w:cstheme="minorBidi"/>
          <w:noProof/>
          <w:kern w:val="2"/>
          <w:sz w:val="24"/>
          <w:szCs w:val="24"/>
          <w:lang w:eastAsia="en-GB"/>
          <w14:ligatures w14:val="standardContextual"/>
        </w:rPr>
      </w:pPr>
      <w:r>
        <w:rPr>
          <w:noProof/>
        </w:rPr>
        <w:t>7.4.2.12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_Toc202387910 \h </w:instrText>
      </w:r>
      <w:r>
        <w:rPr>
          <w:noProof/>
        </w:rPr>
      </w:r>
      <w:r>
        <w:rPr>
          <w:noProof/>
        </w:rPr>
        <w:fldChar w:fldCharType="separate"/>
      </w:r>
      <w:r>
        <w:rPr>
          <w:noProof/>
        </w:rPr>
        <w:t>60</w:t>
      </w:r>
      <w:r>
        <w:rPr>
          <w:noProof/>
        </w:rPr>
        <w:fldChar w:fldCharType="end"/>
      </w:r>
    </w:p>
    <w:p w14:paraId="364CC6F0" w14:textId="0E935FB0" w:rsidR="007E3A0E" w:rsidRDefault="007E3A0E">
      <w:pPr>
        <w:pStyle w:val="TOC1"/>
        <w:rPr>
          <w:rFonts w:asciiTheme="minorHAnsi" w:hAnsiTheme="minorHAnsi" w:cstheme="minorBidi"/>
          <w:noProof/>
          <w:kern w:val="2"/>
          <w:sz w:val="24"/>
          <w:szCs w:val="24"/>
          <w:lang w:eastAsia="en-GB"/>
          <w14:ligatures w14:val="standardContextual"/>
        </w:rPr>
      </w:pPr>
      <w:r w:rsidRPr="007E75EB">
        <w:rPr>
          <w:noProof/>
          <w:lang w:val="fr-FR"/>
        </w:rPr>
        <w:t>8</w:t>
      </w:r>
      <w:r>
        <w:rPr>
          <w:rFonts w:asciiTheme="minorHAnsi" w:hAnsiTheme="minorHAnsi" w:cstheme="minorBidi"/>
          <w:noProof/>
          <w:kern w:val="2"/>
          <w:sz w:val="24"/>
          <w:szCs w:val="24"/>
          <w:lang w:eastAsia="en-GB"/>
          <w14:ligatures w14:val="standardContextual"/>
        </w:rPr>
        <w:tab/>
      </w:r>
      <w:r w:rsidRPr="007E75EB">
        <w:rPr>
          <w:noProof/>
          <w:lang w:val="fr-FR"/>
        </w:rPr>
        <w:t>MCPTT configuration management documents</w:t>
      </w:r>
      <w:r>
        <w:rPr>
          <w:noProof/>
        </w:rPr>
        <w:tab/>
      </w:r>
      <w:r>
        <w:rPr>
          <w:noProof/>
        </w:rPr>
        <w:fldChar w:fldCharType="begin" w:fldLock="1"/>
      </w:r>
      <w:r>
        <w:rPr>
          <w:noProof/>
        </w:rPr>
        <w:instrText xml:space="preserve"> PAGEREF _Toc202387911 \h </w:instrText>
      </w:r>
      <w:r>
        <w:rPr>
          <w:noProof/>
        </w:rPr>
      </w:r>
      <w:r>
        <w:rPr>
          <w:noProof/>
        </w:rPr>
        <w:fldChar w:fldCharType="separate"/>
      </w:r>
      <w:r>
        <w:rPr>
          <w:noProof/>
        </w:rPr>
        <w:t>60</w:t>
      </w:r>
      <w:r>
        <w:rPr>
          <w:noProof/>
        </w:rPr>
        <w:fldChar w:fldCharType="end"/>
      </w:r>
    </w:p>
    <w:p w14:paraId="3A78C240" w14:textId="6429D697"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8.1</w:t>
      </w:r>
      <w:r>
        <w:rPr>
          <w:rFonts w:asciiTheme="minorHAnsi" w:hAnsiTheme="minorHAnsi" w:cstheme="minorBidi"/>
          <w:noProof/>
          <w:kern w:val="2"/>
          <w:sz w:val="24"/>
          <w:szCs w:val="24"/>
          <w:lang w:eastAsia="en-GB"/>
          <w14:ligatures w14:val="standardContextual"/>
        </w:rPr>
        <w:tab/>
      </w:r>
      <w:r w:rsidRPr="007E75EB">
        <w:rPr>
          <w:noProof/>
          <w:lang w:val="fr-FR"/>
        </w:rPr>
        <w:t>Introduction</w:t>
      </w:r>
      <w:r>
        <w:rPr>
          <w:noProof/>
        </w:rPr>
        <w:tab/>
      </w:r>
      <w:r>
        <w:rPr>
          <w:noProof/>
        </w:rPr>
        <w:fldChar w:fldCharType="begin" w:fldLock="1"/>
      </w:r>
      <w:r>
        <w:rPr>
          <w:noProof/>
        </w:rPr>
        <w:instrText xml:space="preserve"> PAGEREF _Toc202387912 \h </w:instrText>
      </w:r>
      <w:r>
        <w:rPr>
          <w:noProof/>
        </w:rPr>
      </w:r>
      <w:r>
        <w:rPr>
          <w:noProof/>
        </w:rPr>
        <w:fldChar w:fldCharType="separate"/>
      </w:r>
      <w:r>
        <w:rPr>
          <w:noProof/>
        </w:rPr>
        <w:t>60</w:t>
      </w:r>
      <w:r>
        <w:rPr>
          <w:noProof/>
        </w:rPr>
        <w:fldChar w:fldCharType="end"/>
      </w:r>
    </w:p>
    <w:p w14:paraId="45C0DBA7" w14:textId="214D3E06"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8.2</w:t>
      </w:r>
      <w:r>
        <w:rPr>
          <w:rFonts w:asciiTheme="minorHAnsi" w:hAnsiTheme="minorHAnsi" w:cstheme="minorBidi"/>
          <w:noProof/>
          <w:kern w:val="2"/>
          <w:sz w:val="24"/>
          <w:szCs w:val="24"/>
          <w:lang w:eastAsia="en-GB"/>
          <w14:ligatures w14:val="standardContextual"/>
        </w:rPr>
        <w:tab/>
      </w:r>
      <w:r w:rsidRPr="007E75EB">
        <w:rPr>
          <w:noProof/>
          <w:lang w:val="fr-FR"/>
        </w:rPr>
        <w:t>MCPTT UE configuration document</w:t>
      </w:r>
      <w:r>
        <w:rPr>
          <w:noProof/>
        </w:rPr>
        <w:tab/>
      </w:r>
      <w:r>
        <w:rPr>
          <w:noProof/>
        </w:rPr>
        <w:fldChar w:fldCharType="begin" w:fldLock="1"/>
      </w:r>
      <w:r>
        <w:rPr>
          <w:noProof/>
        </w:rPr>
        <w:instrText xml:space="preserve"> PAGEREF _Toc202387913 \h </w:instrText>
      </w:r>
      <w:r>
        <w:rPr>
          <w:noProof/>
        </w:rPr>
      </w:r>
      <w:r>
        <w:rPr>
          <w:noProof/>
        </w:rPr>
        <w:fldChar w:fldCharType="separate"/>
      </w:r>
      <w:r>
        <w:rPr>
          <w:noProof/>
        </w:rPr>
        <w:t>60</w:t>
      </w:r>
      <w:r>
        <w:rPr>
          <w:noProof/>
        </w:rPr>
        <w:fldChar w:fldCharType="end"/>
      </w:r>
    </w:p>
    <w:p w14:paraId="12B77DAC" w14:textId="67823583" w:rsidR="007E3A0E" w:rsidRDefault="007E3A0E">
      <w:pPr>
        <w:pStyle w:val="TOC3"/>
        <w:rPr>
          <w:rFonts w:asciiTheme="minorHAnsi" w:hAnsiTheme="minorHAnsi" w:cstheme="minorBidi"/>
          <w:noProof/>
          <w:kern w:val="2"/>
          <w:sz w:val="24"/>
          <w:szCs w:val="24"/>
          <w:lang w:eastAsia="en-GB"/>
          <w14:ligatures w14:val="standardContextual"/>
        </w:rPr>
      </w:pPr>
      <w:r>
        <w:rPr>
          <w:noProof/>
        </w:rPr>
        <w:t>8.2.1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_Toc202387914 \h </w:instrText>
      </w:r>
      <w:r>
        <w:rPr>
          <w:noProof/>
        </w:rPr>
      </w:r>
      <w:r>
        <w:rPr>
          <w:noProof/>
        </w:rPr>
        <w:fldChar w:fldCharType="separate"/>
      </w:r>
      <w:r>
        <w:rPr>
          <w:noProof/>
        </w:rPr>
        <w:t>60</w:t>
      </w:r>
      <w:r>
        <w:rPr>
          <w:noProof/>
        </w:rPr>
        <w:fldChar w:fldCharType="end"/>
      </w:r>
    </w:p>
    <w:p w14:paraId="245CE775" w14:textId="32B51CCB" w:rsidR="007E3A0E" w:rsidRDefault="007E3A0E">
      <w:pPr>
        <w:pStyle w:val="TOC3"/>
        <w:rPr>
          <w:rFonts w:asciiTheme="minorHAnsi" w:hAnsiTheme="minorHAnsi" w:cstheme="minorBidi"/>
          <w:noProof/>
          <w:kern w:val="2"/>
          <w:sz w:val="24"/>
          <w:szCs w:val="24"/>
          <w:lang w:eastAsia="en-GB"/>
          <w14:ligatures w14:val="standardContextual"/>
        </w:rPr>
      </w:pPr>
      <w:r>
        <w:rPr>
          <w:noProof/>
        </w:rPr>
        <w:t>8.2.1A</w:t>
      </w:r>
      <w:r>
        <w:rPr>
          <w:rFonts w:asciiTheme="minorHAnsi" w:hAnsiTheme="minorHAnsi" w:cstheme="minorBidi"/>
          <w:noProof/>
          <w:kern w:val="2"/>
          <w:sz w:val="24"/>
          <w:szCs w:val="24"/>
          <w:lang w:eastAsia="en-GB"/>
          <w14:ligatures w14:val="standardContextual"/>
        </w:rPr>
        <w:tab/>
      </w:r>
      <w:r>
        <w:rPr>
          <w:noProof/>
        </w:rPr>
        <w:t>MCPTT client access to MCPTT UE configuration documents</w:t>
      </w:r>
      <w:r>
        <w:rPr>
          <w:noProof/>
        </w:rPr>
        <w:tab/>
      </w:r>
      <w:r>
        <w:rPr>
          <w:noProof/>
        </w:rPr>
        <w:fldChar w:fldCharType="begin" w:fldLock="1"/>
      </w:r>
      <w:r>
        <w:rPr>
          <w:noProof/>
        </w:rPr>
        <w:instrText xml:space="preserve"> PAGEREF _Toc202387915 \h </w:instrText>
      </w:r>
      <w:r>
        <w:rPr>
          <w:noProof/>
        </w:rPr>
      </w:r>
      <w:r>
        <w:rPr>
          <w:noProof/>
        </w:rPr>
        <w:fldChar w:fldCharType="separate"/>
      </w:r>
      <w:r>
        <w:rPr>
          <w:noProof/>
        </w:rPr>
        <w:t>60</w:t>
      </w:r>
      <w:r>
        <w:rPr>
          <w:noProof/>
        </w:rPr>
        <w:fldChar w:fldCharType="end"/>
      </w:r>
    </w:p>
    <w:p w14:paraId="1B284148" w14:textId="472F9A52" w:rsidR="007E3A0E" w:rsidRDefault="007E3A0E">
      <w:pPr>
        <w:pStyle w:val="TOC3"/>
        <w:rPr>
          <w:rFonts w:asciiTheme="minorHAnsi" w:hAnsiTheme="minorHAnsi" w:cstheme="minorBidi"/>
          <w:noProof/>
          <w:kern w:val="2"/>
          <w:sz w:val="24"/>
          <w:szCs w:val="24"/>
          <w:lang w:eastAsia="en-GB"/>
          <w14:ligatures w14:val="standardContextual"/>
        </w:rPr>
      </w:pPr>
      <w:r>
        <w:rPr>
          <w:noProof/>
        </w:rPr>
        <w:t>8.2.2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_Toc202387916 \h </w:instrText>
      </w:r>
      <w:r>
        <w:rPr>
          <w:noProof/>
        </w:rPr>
      </w:r>
      <w:r>
        <w:rPr>
          <w:noProof/>
        </w:rPr>
        <w:fldChar w:fldCharType="separate"/>
      </w:r>
      <w:r>
        <w:rPr>
          <w:noProof/>
        </w:rPr>
        <w:t>61</w:t>
      </w:r>
      <w:r>
        <w:rPr>
          <w:noProof/>
        </w:rPr>
        <w:fldChar w:fldCharType="end"/>
      </w:r>
    </w:p>
    <w:p w14:paraId="725D2F76" w14:textId="1F500BAE" w:rsidR="007E3A0E" w:rsidRDefault="007E3A0E">
      <w:pPr>
        <w:pStyle w:val="TOC4"/>
        <w:rPr>
          <w:rFonts w:asciiTheme="minorHAnsi" w:hAnsiTheme="minorHAnsi" w:cstheme="minorBidi"/>
          <w:noProof/>
          <w:kern w:val="2"/>
          <w:sz w:val="24"/>
          <w:szCs w:val="24"/>
          <w:lang w:eastAsia="en-GB"/>
          <w14:ligatures w14:val="standardContextual"/>
        </w:rPr>
      </w:pPr>
      <w:r>
        <w:rPr>
          <w:noProof/>
        </w:rPr>
        <w:t>8.2.2.1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_Toc202387917 \h </w:instrText>
      </w:r>
      <w:r>
        <w:rPr>
          <w:noProof/>
        </w:rPr>
      </w:r>
      <w:r>
        <w:rPr>
          <w:noProof/>
        </w:rPr>
        <w:fldChar w:fldCharType="separate"/>
      </w:r>
      <w:r>
        <w:rPr>
          <w:noProof/>
        </w:rPr>
        <w:t>61</w:t>
      </w:r>
      <w:r>
        <w:rPr>
          <w:noProof/>
        </w:rPr>
        <w:fldChar w:fldCharType="end"/>
      </w:r>
    </w:p>
    <w:p w14:paraId="7BF2A691" w14:textId="7A2ED6F7" w:rsidR="007E3A0E" w:rsidRDefault="007E3A0E">
      <w:pPr>
        <w:pStyle w:val="TOC4"/>
        <w:rPr>
          <w:rFonts w:asciiTheme="minorHAnsi" w:hAnsiTheme="minorHAnsi" w:cstheme="minorBidi"/>
          <w:noProof/>
          <w:kern w:val="2"/>
          <w:sz w:val="24"/>
          <w:szCs w:val="24"/>
          <w:lang w:eastAsia="en-GB"/>
          <w14:ligatures w14:val="standardContextual"/>
        </w:rPr>
      </w:pPr>
      <w:r>
        <w:rPr>
          <w:noProof/>
        </w:rPr>
        <w:t>8.2.2.2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_Toc202387918 \h </w:instrText>
      </w:r>
      <w:r>
        <w:rPr>
          <w:noProof/>
        </w:rPr>
      </w:r>
      <w:r>
        <w:rPr>
          <w:noProof/>
        </w:rPr>
        <w:fldChar w:fldCharType="separate"/>
      </w:r>
      <w:r>
        <w:rPr>
          <w:noProof/>
        </w:rPr>
        <w:t>62</w:t>
      </w:r>
      <w:r>
        <w:rPr>
          <w:noProof/>
        </w:rPr>
        <w:fldChar w:fldCharType="end"/>
      </w:r>
    </w:p>
    <w:p w14:paraId="26ED0DAD" w14:textId="589095D2" w:rsidR="007E3A0E" w:rsidRDefault="007E3A0E">
      <w:pPr>
        <w:pStyle w:val="TOC4"/>
        <w:rPr>
          <w:rFonts w:asciiTheme="minorHAnsi" w:hAnsiTheme="minorHAnsi" w:cstheme="minorBidi"/>
          <w:noProof/>
          <w:kern w:val="2"/>
          <w:sz w:val="24"/>
          <w:szCs w:val="24"/>
          <w:lang w:eastAsia="en-GB"/>
          <w14:ligatures w14:val="standardContextual"/>
        </w:rPr>
      </w:pPr>
      <w:r>
        <w:rPr>
          <w:noProof/>
        </w:rPr>
        <w:lastRenderedPageBreak/>
        <w:t>8.2.2.3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_Toc202387919 \h </w:instrText>
      </w:r>
      <w:r>
        <w:rPr>
          <w:noProof/>
        </w:rPr>
      </w:r>
      <w:r>
        <w:rPr>
          <w:noProof/>
        </w:rPr>
        <w:fldChar w:fldCharType="separate"/>
      </w:r>
      <w:r>
        <w:rPr>
          <w:noProof/>
        </w:rPr>
        <w:t>62</w:t>
      </w:r>
      <w:r>
        <w:rPr>
          <w:noProof/>
        </w:rPr>
        <w:fldChar w:fldCharType="end"/>
      </w:r>
    </w:p>
    <w:p w14:paraId="6F326935" w14:textId="2A0E9108"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8.2.2.4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_Toc202387920 \h </w:instrText>
      </w:r>
      <w:r>
        <w:rPr>
          <w:noProof/>
        </w:rPr>
      </w:r>
      <w:r>
        <w:rPr>
          <w:noProof/>
        </w:rPr>
        <w:fldChar w:fldCharType="separate"/>
      </w:r>
      <w:r>
        <w:rPr>
          <w:noProof/>
        </w:rPr>
        <w:t>64</w:t>
      </w:r>
      <w:r>
        <w:rPr>
          <w:noProof/>
        </w:rPr>
        <w:fldChar w:fldCharType="end"/>
      </w:r>
    </w:p>
    <w:p w14:paraId="7BFAFB67" w14:textId="47F03CF6" w:rsidR="007E3A0E" w:rsidRDefault="007E3A0E">
      <w:pPr>
        <w:pStyle w:val="TOC4"/>
        <w:rPr>
          <w:rFonts w:asciiTheme="minorHAnsi" w:hAnsiTheme="minorHAnsi" w:cstheme="minorBidi"/>
          <w:noProof/>
          <w:kern w:val="2"/>
          <w:sz w:val="24"/>
          <w:szCs w:val="24"/>
          <w:lang w:eastAsia="en-GB"/>
          <w14:ligatures w14:val="standardContextual"/>
        </w:rPr>
      </w:pPr>
      <w:r>
        <w:rPr>
          <w:noProof/>
        </w:rPr>
        <w:t>8.2.2.5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_Toc202387921 \h </w:instrText>
      </w:r>
      <w:r>
        <w:rPr>
          <w:noProof/>
        </w:rPr>
      </w:r>
      <w:r>
        <w:rPr>
          <w:noProof/>
        </w:rPr>
        <w:fldChar w:fldCharType="separate"/>
      </w:r>
      <w:r>
        <w:rPr>
          <w:noProof/>
        </w:rPr>
        <w:t>64</w:t>
      </w:r>
      <w:r>
        <w:rPr>
          <w:noProof/>
        </w:rPr>
        <w:fldChar w:fldCharType="end"/>
      </w:r>
    </w:p>
    <w:p w14:paraId="668BA703" w14:textId="41AFF5F6" w:rsidR="007E3A0E" w:rsidRDefault="007E3A0E">
      <w:pPr>
        <w:pStyle w:val="TOC4"/>
        <w:rPr>
          <w:rFonts w:asciiTheme="minorHAnsi" w:hAnsiTheme="minorHAnsi" w:cstheme="minorBidi"/>
          <w:noProof/>
          <w:kern w:val="2"/>
          <w:sz w:val="24"/>
          <w:szCs w:val="24"/>
          <w:lang w:eastAsia="en-GB"/>
          <w14:ligatures w14:val="standardContextual"/>
        </w:rPr>
      </w:pPr>
      <w:r>
        <w:rPr>
          <w:noProof/>
        </w:rPr>
        <w:t>8.2.2.6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_Toc202387922 \h </w:instrText>
      </w:r>
      <w:r>
        <w:rPr>
          <w:noProof/>
        </w:rPr>
      </w:r>
      <w:r>
        <w:rPr>
          <w:noProof/>
        </w:rPr>
        <w:fldChar w:fldCharType="separate"/>
      </w:r>
      <w:r>
        <w:rPr>
          <w:noProof/>
        </w:rPr>
        <w:t>64</w:t>
      </w:r>
      <w:r>
        <w:rPr>
          <w:noProof/>
        </w:rPr>
        <w:fldChar w:fldCharType="end"/>
      </w:r>
    </w:p>
    <w:p w14:paraId="1692FD07" w14:textId="689825A9" w:rsidR="007E3A0E" w:rsidRDefault="007E3A0E">
      <w:pPr>
        <w:pStyle w:val="TOC4"/>
        <w:rPr>
          <w:rFonts w:asciiTheme="minorHAnsi" w:hAnsiTheme="minorHAnsi" w:cstheme="minorBidi"/>
          <w:noProof/>
          <w:kern w:val="2"/>
          <w:sz w:val="24"/>
          <w:szCs w:val="24"/>
          <w:lang w:eastAsia="en-GB"/>
          <w14:ligatures w14:val="standardContextual"/>
        </w:rPr>
      </w:pPr>
      <w:r>
        <w:rPr>
          <w:noProof/>
        </w:rPr>
        <w:t>8.2.2.7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_Toc202387923 \h </w:instrText>
      </w:r>
      <w:r>
        <w:rPr>
          <w:noProof/>
        </w:rPr>
      </w:r>
      <w:r>
        <w:rPr>
          <w:noProof/>
        </w:rPr>
        <w:fldChar w:fldCharType="separate"/>
      </w:r>
      <w:r>
        <w:rPr>
          <w:noProof/>
        </w:rPr>
        <w:t>66</w:t>
      </w:r>
      <w:r>
        <w:rPr>
          <w:noProof/>
        </w:rPr>
        <w:fldChar w:fldCharType="end"/>
      </w:r>
    </w:p>
    <w:p w14:paraId="2001AE57" w14:textId="23F247E5" w:rsidR="007E3A0E" w:rsidRDefault="007E3A0E">
      <w:pPr>
        <w:pStyle w:val="TOC4"/>
        <w:rPr>
          <w:rFonts w:asciiTheme="minorHAnsi" w:hAnsiTheme="minorHAnsi" w:cstheme="minorBidi"/>
          <w:noProof/>
          <w:kern w:val="2"/>
          <w:sz w:val="24"/>
          <w:szCs w:val="24"/>
          <w:lang w:eastAsia="en-GB"/>
          <w14:ligatures w14:val="standardContextual"/>
        </w:rPr>
      </w:pPr>
      <w:r>
        <w:rPr>
          <w:noProof/>
        </w:rPr>
        <w:t>8.2.2.8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_Toc202387924 \h </w:instrText>
      </w:r>
      <w:r>
        <w:rPr>
          <w:noProof/>
        </w:rPr>
      </w:r>
      <w:r>
        <w:rPr>
          <w:noProof/>
        </w:rPr>
        <w:fldChar w:fldCharType="separate"/>
      </w:r>
      <w:r>
        <w:rPr>
          <w:noProof/>
        </w:rPr>
        <w:t>67</w:t>
      </w:r>
      <w:r>
        <w:rPr>
          <w:noProof/>
        </w:rPr>
        <w:fldChar w:fldCharType="end"/>
      </w:r>
    </w:p>
    <w:p w14:paraId="7B8A0D4E" w14:textId="268B958F" w:rsidR="007E3A0E" w:rsidRDefault="007E3A0E">
      <w:pPr>
        <w:pStyle w:val="TOC4"/>
        <w:rPr>
          <w:rFonts w:asciiTheme="minorHAnsi" w:hAnsiTheme="minorHAnsi" w:cstheme="minorBidi"/>
          <w:noProof/>
          <w:kern w:val="2"/>
          <w:sz w:val="24"/>
          <w:szCs w:val="24"/>
          <w:lang w:eastAsia="en-GB"/>
          <w14:ligatures w14:val="standardContextual"/>
        </w:rPr>
      </w:pPr>
      <w:r>
        <w:rPr>
          <w:noProof/>
        </w:rPr>
        <w:t>8.2.2.9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_Toc202387925 \h </w:instrText>
      </w:r>
      <w:r>
        <w:rPr>
          <w:noProof/>
        </w:rPr>
      </w:r>
      <w:r>
        <w:rPr>
          <w:noProof/>
        </w:rPr>
        <w:fldChar w:fldCharType="separate"/>
      </w:r>
      <w:r>
        <w:rPr>
          <w:noProof/>
        </w:rPr>
        <w:t>67</w:t>
      </w:r>
      <w:r>
        <w:rPr>
          <w:noProof/>
        </w:rPr>
        <w:fldChar w:fldCharType="end"/>
      </w:r>
    </w:p>
    <w:p w14:paraId="7A2D5109" w14:textId="467E6672" w:rsidR="007E3A0E" w:rsidRDefault="007E3A0E">
      <w:pPr>
        <w:pStyle w:val="TOC4"/>
        <w:rPr>
          <w:rFonts w:asciiTheme="minorHAnsi" w:hAnsiTheme="minorHAnsi" w:cstheme="minorBidi"/>
          <w:noProof/>
          <w:kern w:val="2"/>
          <w:sz w:val="24"/>
          <w:szCs w:val="24"/>
          <w:lang w:eastAsia="en-GB"/>
          <w14:ligatures w14:val="standardContextual"/>
        </w:rPr>
      </w:pPr>
      <w:r>
        <w:rPr>
          <w:noProof/>
        </w:rPr>
        <w:t>8.2.2.10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_Toc202387926 \h </w:instrText>
      </w:r>
      <w:r>
        <w:rPr>
          <w:noProof/>
        </w:rPr>
      </w:r>
      <w:r>
        <w:rPr>
          <w:noProof/>
        </w:rPr>
        <w:fldChar w:fldCharType="separate"/>
      </w:r>
      <w:r>
        <w:rPr>
          <w:noProof/>
        </w:rPr>
        <w:t>67</w:t>
      </w:r>
      <w:r>
        <w:rPr>
          <w:noProof/>
        </w:rPr>
        <w:fldChar w:fldCharType="end"/>
      </w:r>
    </w:p>
    <w:p w14:paraId="378AAF18" w14:textId="2ED199EF" w:rsidR="007E3A0E" w:rsidRDefault="007E3A0E">
      <w:pPr>
        <w:pStyle w:val="TOC4"/>
        <w:rPr>
          <w:rFonts w:asciiTheme="minorHAnsi" w:hAnsiTheme="minorHAnsi" w:cstheme="minorBidi"/>
          <w:noProof/>
          <w:kern w:val="2"/>
          <w:sz w:val="24"/>
          <w:szCs w:val="24"/>
          <w:lang w:eastAsia="en-GB"/>
          <w14:ligatures w14:val="standardContextual"/>
        </w:rPr>
      </w:pPr>
      <w:r>
        <w:rPr>
          <w:noProof/>
        </w:rPr>
        <w:t>8.2.2.11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_Toc202387927 \h </w:instrText>
      </w:r>
      <w:r>
        <w:rPr>
          <w:noProof/>
        </w:rPr>
      </w:r>
      <w:r>
        <w:rPr>
          <w:noProof/>
        </w:rPr>
        <w:fldChar w:fldCharType="separate"/>
      </w:r>
      <w:r>
        <w:rPr>
          <w:noProof/>
        </w:rPr>
        <w:t>67</w:t>
      </w:r>
      <w:r>
        <w:rPr>
          <w:noProof/>
        </w:rPr>
        <w:fldChar w:fldCharType="end"/>
      </w:r>
    </w:p>
    <w:p w14:paraId="5E6C0A0D" w14:textId="5001F552" w:rsidR="007E3A0E" w:rsidRDefault="007E3A0E">
      <w:pPr>
        <w:pStyle w:val="TOC4"/>
        <w:rPr>
          <w:rFonts w:asciiTheme="minorHAnsi" w:hAnsiTheme="minorHAnsi" w:cstheme="minorBidi"/>
          <w:noProof/>
          <w:kern w:val="2"/>
          <w:sz w:val="24"/>
          <w:szCs w:val="24"/>
          <w:lang w:eastAsia="en-GB"/>
          <w14:ligatures w14:val="standardContextual"/>
        </w:rPr>
      </w:pPr>
      <w:r>
        <w:rPr>
          <w:noProof/>
        </w:rPr>
        <w:t>8.2.2.12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_Toc202387928 \h </w:instrText>
      </w:r>
      <w:r>
        <w:rPr>
          <w:noProof/>
        </w:rPr>
      </w:r>
      <w:r>
        <w:rPr>
          <w:noProof/>
        </w:rPr>
        <w:fldChar w:fldCharType="separate"/>
      </w:r>
      <w:r>
        <w:rPr>
          <w:noProof/>
        </w:rPr>
        <w:t>67</w:t>
      </w:r>
      <w:r>
        <w:rPr>
          <w:noProof/>
        </w:rPr>
        <w:fldChar w:fldCharType="end"/>
      </w:r>
    </w:p>
    <w:p w14:paraId="71CA88DC" w14:textId="40A6C152" w:rsidR="007E3A0E" w:rsidRDefault="007E3A0E">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MCPTT user profile configuration document</w:t>
      </w:r>
      <w:r>
        <w:rPr>
          <w:noProof/>
        </w:rPr>
        <w:tab/>
      </w:r>
      <w:r>
        <w:rPr>
          <w:noProof/>
        </w:rPr>
        <w:fldChar w:fldCharType="begin" w:fldLock="1"/>
      </w:r>
      <w:r>
        <w:rPr>
          <w:noProof/>
        </w:rPr>
        <w:instrText xml:space="preserve"> PAGEREF _Toc202387929 \h </w:instrText>
      </w:r>
      <w:r>
        <w:rPr>
          <w:noProof/>
        </w:rPr>
      </w:r>
      <w:r>
        <w:rPr>
          <w:noProof/>
        </w:rPr>
        <w:fldChar w:fldCharType="separate"/>
      </w:r>
      <w:r>
        <w:rPr>
          <w:noProof/>
        </w:rPr>
        <w:t>68</w:t>
      </w:r>
      <w:r>
        <w:rPr>
          <w:noProof/>
        </w:rPr>
        <w:fldChar w:fldCharType="end"/>
      </w:r>
    </w:p>
    <w:p w14:paraId="01F14E98" w14:textId="5C248B42" w:rsidR="007E3A0E" w:rsidRDefault="007E3A0E">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_Toc202387930 \h </w:instrText>
      </w:r>
      <w:r>
        <w:rPr>
          <w:noProof/>
        </w:rPr>
      </w:r>
      <w:r>
        <w:rPr>
          <w:noProof/>
        </w:rPr>
        <w:fldChar w:fldCharType="separate"/>
      </w:r>
      <w:r>
        <w:rPr>
          <w:noProof/>
        </w:rPr>
        <w:t>68</w:t>
      </w:r>
      <w:r>
        <w:rPr>
          <w:noProof/>
        </w:rPr>
        <w:fldChar w:fldCharType="end"/>
      </w:r>
    </w:p>
    <w:p w14:paraId="2160DBA3" w14:textId="2277C3DA" w:rsidR="007E3A0E" w:rsidRDefault="007E3A0E">
      <w:pPr>
        <w:pStyle w:val="TOC3"/>
        <w:rPr>
          <w:rFonts w:asciiTheme="minorHAnsi" w:hAnsiTheme="minorHAnsi" w:cstheme="minorBidi"/>
          <w:noProof/>
          <w:kern w:val="2"/>
          <w:sz w:val="24"/>
          <w:szCs w:val="24"/>
          <w:lang w:eastAsia="en-GB"/>
          <w14:ligatures w14:val="standardContextual"/>
        </w:rPr>
      </w:pPr>
      <w:r>
        <w:rPr>
          <w:noProof/>
        </w:rPr>
        <w:t>8.3.1A</w:t>
      </w:r>
      <w:r>
        <w:rPr>
          <w:rFonts w:asciiTheme="minorHAnsi" w:hAnsiTheme="minorHAnsi" w:cstheme="minorBidi"/>
          <w:noProof/>
          <w:kern w:val="2"/>
          <w:sz w:val="24"/>
          <w:szCs w:val="24"/>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_Toc202387931 \h </w:instrText>
      </w:r>
      <w:r>
        <w:rPr>
          <w:noProof/>
        </w:rPr>
      </w:r>
      <w:r>
        <w:rPr>
          <w:noProof/>
        </w:rPr>
        <w:fldChar w:fldCharType="separate"/>
      </w:r>
      <w:r>
        <w:rPr>
          <w:noProof/>
        </w:rPr>
        <w:t>68</w:t>
      </w:r>
      <w:r>
        <w:rPr>
          <w:noProof/>
        </w:rPr>
        <w:fldChar w:fldCharType="end"/>
      </w:r>
    </w:p>
    <w:p w14:paraId="1BD6BB76" w14:textId="5FD2AA86" w:rsidR="007E3A0E" w:rsidRDefault="007E3A0E">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_Toc202387932 \h </w:instrText>
      </w:r>
      <w:r>
        <w:rPr>
          <w:noProof/>
        </w:rPr>
      </w:r>
      <w:r>
        <w:rPr>
          <w:noProof/>
        </w:rPr>
        <w:fldChar w:fldCharType="separate"/>
      </w:r>
      <w:r>
        <w:rPr>
          <w:noProof/>
        </w:rPr>
        <w:t>68</w:t>
      </w:r>
      <w:r>
        <w:rPr>
          <w:noProof/>
        </w:rPr>
        <w:fldChar w:fldCharType="end"/>
      </w:r>
    </w:p>
    <w:p w14:paraId="17E24DAD" w14:textId="76F99D3A" w:rsidR="007E3A0E" w:rsidRDefault="007E3A0E">
      <w:pPr>
        <w:pStyle w:val="TOC4"/>
        <w:rPr>
          <w:rFonts w:asciiTheme="minorHAnsi" w:hAnsiTheme="minorHAnsi" w:cstheme="minorBidi"/>
          <w:noProof/>
          <w:kern w:val="2"/>
          <w:sz w:val="24"/>
          <w:szCs w:val="24"/>
          <w:lang w:eastAsia="en-GB"/>
          <w14:ligatures w14:val="standardContextual"/>
        </w:rPr>
      </w:pPr>
      <w:r>
        <w:rPr>
          <w:noProof/>
        </w:rPr>
        <w:t>8.3.2.1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_Toc202387933 \h </w:instrText>
      </w:r>
      <w:r>
        <w:rPr>
          <w:noProof/>
        </w:rPr>
      </w:r>
      <w:r>
        <w:rPr>
          <w:noProof/>
        </w:rPr>
        <w:fldChar w:fldCharType="separate"/>
      </w:r>
      <w:r>
        <w:rPr>
          <w:noProof/>
        </w:rPr>
        <w:t>68</w:t>
      </w:r>
      <w:r>
        <w:rPr>
          <w:noProof/>
        </w:rPr>
        <w:fldChar w:fldCharType="end"/>
      </w:r>
    </w:p>
    <w:p w14:paraId="5FCA94FA" w14:textId="11671144" w:rsidR="007E3A0E" w:rsidRDefault="007E3A0E">
      <w:pPr>
        <w:pStyle w:val="TOC4"/>
        <w:rPr>
          <w:rFonts w:asciiTheme="minorHAnsi" w:hAnsiTheme="minorHAnsi" w:cstheme="minorBidi"/>
          <w:noProof/>
          <w:kern w:val="2"/>
          <w:sz w:val="24"/>
          <w:szCs w:val="24"/>
          <w:lang w:eastAsia="en-GB"/>
          <w14:ligatures w14:val="standardContextual"/>
        </w:rPr>
      </w:pPr>
      <w:r>
        <w:rPr>
          <w:noProof/>
        </w:rPr>
        <w:t>8.3.2.2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_Toc202387934 \h </w:instrText>
      </w:r>
      <w:r>
        <w:rPr>
          <w:noProof/>
        </w:rPr>
      </w:r>
      <w:r>
        <w:rPr>
          <w:noProof/>
        </w:rPr>
        <w:fldChar w:fldCharType="separate"/>
      </w:r>
      <w:r>
        <w:rPr>
          <w:noProof/>
        </w:rPr>
        <w:t>74</w:t>
      </w:r>
      <w:r>
        <w:rPr>
          <w:noProof/>
        </w:rPr>
        <w:fldChar w:fldCharType="end"/>
      </w:r>
    </w:p>
    <w:p w14:paraId="79C21E52" w14:textId="72CA128F" w:rsidR="007E3A0E" w:rsidRDefault="007E3A0E">
      <w:pPr>
        <w:pStyle w:val="TOC4"/>
        <w:rPr>
          <w:rFonts w:asciiTheme="minorHAnsi" w:hAnsiTheme="minorHAnsi" w:cstheme="minorBidi"/>
          <w:noProof/>
          <w:kern w:val="2"/>
          <w:sz w:val="24"/>
          <w:szCs w:val="24"/>
          <w:lang w:eastAsia="en-GB"/>
          <w14:ligatures w14:val="standardContextual"/>
        </w:rPr>
      </w:pPr>
      <w:r>
        <w:rPr>
          <w:noProof/>
        </w:rPr>
        <w:t>8.3.2.3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_Toc202387935 \h </w:instrText>
      </w:r>
      <w:r>
        <w:rPr>
          <w:noProof/>
        </w:rPr>
      </w:r>
      <w:r>
        <w:rPr>
          <w:noProof/>
        </w:rPr>
        <w:fldChar w:fldCharType="separate"/>
      </w:r>
      <w:r>
        <w:rPr>
          <w:noProof/>
        </w:rPr>
        <w:t>74</w:t>
      </w:r>
      <w:r>
        <w:rPr>
          <w:noProof/>
        </w:rPr>
        <w:fldChar w:fldCharType="end"/>
      </w:r>
    </w:p>
    <w:p w14:paraId="27123863" w14:textId="3A8EDE41"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8.3.2.4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_Toc202387936 \h </w:instrText>
      </w:r>
      <w:r>
        <w:rPr>
          <w:noProof/>
        </w:rPr>
      </w:r>
      <w:r>
        <w:rPr>
          <w:noProof/>
        </w:rPr>
        <w:fldChar w:fldCharType="separate"/>
      </w:r>
      <w:r>
        <w:rPr>
          <w:noProof/>
        </w:rPr>
        <w:t>80</w:t>
      </w:r>
      <w:r>
        <w:rPr>
          <w:noProof/>
        </w:rPr>
        <w:fldChar w:fldCharType="end"/>
      </w:r>
    </w:p>
    <w:p w14:paraId="0109E68A" w14:textId="018052BC" w:rsidR="007E3A0E" w:rsidRDefault="007E3A0E">
      <w:pPr>
        <w:pStyle w:val="TOC4"/>
        <w:rPr>
          <w:rFonts w:asciiTheme="minorHAnsi" w:hAnsiTheme="minorHAnsi" w:cstheme="minorBidi"/>
          <w:noProof/>
          <w:kern w:val="2"/>
          <w:sz w:val="24"/>
          <w:szCs w:val="24"/>
          <w:lang w:eastAsia="en-GB"/>
          <w14:ligatures w14:val="standardContextual"/>
        </w:rPr>
      </w:pPr>
      <w:r>
        <w:rPr>
          <w:noProof/>
        </w:rPr>
        <w:t>8.3.2.5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_Toc202387937 \h </w:instrText>
      </w:r>
      <w:r>
        <w:rPr>
          <w:noProof/>
        </w:rPr>
      </w:r>
      <w:r>
        <w:rPr>
          <w:noProof/>
        </w:rPr>
        <w:fldChar w:fldCharType="separate"/>
      </w:r>
      <w:r>
        <w:rPr>
          <w:noProof/>
        </w:rPr>
        <w:t>80</w:t>
      </w:r>
      <w:r>
        <w:rPr>
          <w:noProof/>
        </w:rPr>
        <w:fldChar w:fldCharType="end"/>
      </w:r>
    </w:p>
    <w:p w14:paraId="73DDF4ED" w14:textId="6D5626AF" w:rsidR="007E3A0E" w:rsidRDefault="007E3A0E">
      <w:pPr>
        <w:pStyle w:val="TOC4"/>
        <w:rPr>
          <w:rFonts w:asciiTheme="minorHAnsi" w:hAnsiTheme="minorHAnsi" w:cstheme="minorBidi"/>
          <w:noProof/>
          <w:kern w:val="2"/>
          <w:sz w:val="24"/>
          <w:szCs w:val="24"/>
          <w:lang w:eastAsia="en-GB"/>
          <w14:ligatures w14:val="standardContextual"/>
        </w:rPr>
      </w:pPr>
      <w:r>
        <w:rPr>
          <w:noProof/>
        </w:rPr>
        <w:t>8.3.2.6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_Toc202387938 \h </w:instrText>
      </w:r>
      <w:r>
        <w:rPr>
          <w:noProof/>
        </w:rPr>
      </w:r>
      <w:r>
        <w:rPr>
          <w:noProof/>
        </w:rPr>
        <w:fldChar w:fldCharType="separate"/>
      </w:r>
      <w:r>
        <w:rPr>
          <w:noProof/>
        </w:rPr>
        <w:t>80</w:t>
      </w:r>
      <w:r>
        <w:rPr>
          <w:noProof/>
        </w:rPr>
        <w:fldChar w:fldCharType="end"/>
      </w:r>
    </w:p>
    <w:p w14:paraId="250A1C2A" w14:textId="6C7D96C7" w:rsidR="007E3A0E" w:rsidRDefault="007E3A0E">
      <w:pPr>
        <w:pStyle w:val="TOC4"/>
        <w:rPr>
          <w:rFonts w:asciiTheme="minorHAnsi" w:hAnsiTheme="minorHAnsi" w:cstheme="minorBidi"/>
          <w:noProof/>
          <w:kern w:val="2"/>
          <w:sz w:val="24"/>
          <w:szCs w:val="24"/>
          <w:lang w:eastAsia="en-GB"/>
          <w14:ligatures w14:val="standardContextual"/>
        </w:rPr>
      </w:pPr>
      <w:r>
        <w:rPr>
          <w:noProof/>
        </w:rPr>
        <w:t>8.3.2.7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_Toc202387939 \h </w:instrText>
      </w:r>
      <w:r>
        <w:rPr>
          <w:noProof/>
        </w:rPr>
      </w:r>
      <w:r>
        <w:rPr>
          <w:noProof/>
        </w:rPr>
        <w:fldChar w:fldCharType="separate"/>
      </w:r>
      <w:r>
        <w:rPr>
          <w:noProof/>
        </w:rPr>
        <w:t>81</w:t>
      </w:r>
      <w:r>
        <w:rPr>
          <w:noProof/>
        </w:rPr>
        <w:fldChar w:fldCharType="end"/>
      </w:r>
    </w:p>
    <w:p w14:paraId="0FE74436" w14:textId="1390E5C7" w:rsidR="007E3A0E" w:rsidRDefault="007E3A0E">
      <w:pPr>
        <w:pStyle w:val="TOC4"/>
        <w:rPr>
          <w:rFonts w:asciiTheme="minorHAnsi" w:hAnsiTheme="minorHAnsi" w:cstheme="minorBidi"/>
          <w:noProof/>
          <w:kern w:val="2"/>
          <w:sz w:val="24"/>
          <w:szCs w:val="24"/>
          <w:lang w:eastAsia="en-GB"/>
          <w14:ligatures w14:val="standardContextual"/>
        </w:rPr>
      </w:pPr>
      <w:r>
        <w:rPr>
          <w:noProof/>
        </w:rPr>
        <w:t>8.3.2.8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_Toc202387940 \h </w:instrText>
      </w:r>
      <w:r>
        <w:rPr>
          <w:noProof/>
        </w:rPr>
      </w:r>
      <w:r>
        <w:rPr>
          <w:noProof/>
        </w:rPr>
        <w:fldChar w:fldCharType="separate"/>
      </w:r>
      <w:r>
        <w:rPr>
          <w:noProof/>
        </w:rPr>
        <w:t>102</w:t>
      </w:r>
      <w:r>
        <w:rPr>
          <w:noProof/>
        </w:rPr>
        <w:fldChar w:fldCharType="end"/>
      </w:r>
    </w:p>
    <w:p w14:paraId="36309400" w14:textId="13722D16" w:rsidR="007E3A0E" w:rsidRDefault="007E3A0E">
      <w:pPr>
        <w:pStyle w:val="TOC4"/>
        <w:rPr>
          <w:rFonts w:asciiTheme="minorHAnsi" w:hAnsiTheme="minorHAnsi" w:cstheme="minorBidi"/>
          <w:noProof/>
          <w:kern w:val="2"/>
          <w:sz w:val="24"/>
          <w:szCs w:val="24"/>
          <w:lang w:eastAsia="en-GB"/>
          <w14:ligatures w14:val="standardContextual"/>
        </w:rPr>
      </w:pPr>
      <w:r>
        <w:rPr>
          <w:noProof/>
        </w:rPr>
        <w:t>8.3.2.9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_Toc202387941 \h </w:instrText>
      </w:r>
      <w:r>
        <w:rPr>
          <w:noProof/>
        </w:rPr>
      </w:r>
      <w:r>
        <w:rPr>
          <w:noProof/>
        </w:rPr>
        <w:fldChar w:fldCharType="separate"/>
      </w:r>
      <w:r>
        <w:rPr>
          <w:noProof/>
        </w:rPr>
        <w:t>102</w:t>
      </w:r>
      <w:r>
        <w:rPr>
          <w:noProof/>
        </w:rPr>
        <w:fldChar w:fldCharType="end"/>
      </w:r>
    </w:p>
    <w:p w14:paraId="00AA8950" w14:textId="5D525098" w:rsidR="007E3A0E" w:rsidRDefault="007E3A0E">
      <w:pPr>
        <w:pStyle w:val="TOC4"/>
        <w:rPr>
          <w:rFonts w:asciiTheme="minorHAnsi" w:hAnsiTheme="minorHAnsi" w:cstheme="minorBidi"/>
          <w:noProof/>
          <w:kern w:val="2"/>
          <w:sz w:val="24"/>
          <w:szCs w:val="24"/>
          <w:lang w:eastAsia="en-GB"/>
          <w14:ligatures w14:val="standardContextual"/>
        </w:rPr>
      </w:pPr>
      <w:r>
        <w:rPr>
          <w:noProof/>
        </w:rPr>
        <w:t>8.3.2.10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_Toc202387942 \h </w:instrText>
      </w:r>
      <w:r>
        <w:rPr>
          <w:noProof/>
        </w:rPr>
      </w:r>
      <w:r>
        <w:rPr>
          <w:noProof/>
        </w:rPr>
        <w:fldChar w:fldCharType="separate"/>
      </w:r>
      <w:r>
        <w:rPr>
          <w:noProof/>
        </w:rPr>
        <w:t>102</w:t>
      </w:r>
      <w:r>
        <w:rPr>
          <w:noProof/>
        </w:rPr>
        <w:fldChar w:fldCharType="end"/>
      </w:r>
    </w:p>
    <w:p w14:paraId="29627637" w14:textId="66AD7D01" w:rsidR="007E3A0E" w:rsidRDefault="007E3A0E">
      <w:pPr>
        <w:pStyle w:val="TOC4"/>
        <w:rPr>
          <w:rFonts w:asciiTheme="minorHAnsi" w:hAnsiTheme="minorHAnsi" w:cstheme="minorBidi"/>
          <w:noProof/>
          <w:kern w:val="2"/>
          <w:sz w:val="24"/>
          <w:szCs w:val="24"/>
          <w:lang w:eastAsia="en-GB"/>
          <w14:ligatures w14:val="standardContextual"/>
        </w:rPr>
      </w:pPr>
      <w:r>
        <w:rPr>
          <w:noProof/>
        </w:rPr>
        <w:t>8.3.2.11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_Toc202387943 \h </w:instrText>
      </w:r>
      <w:r>
        <w:rPr>
          <w:noProof/>
        </w:rPr>
      </w:r>
      <w:r>
        <w:rPr>
          <w:noProof/>
        </w:rPr>
        <w:fldChar w:fldCharType="separate"/>
      </w:r>
      <w:r>
        <w:rPr>
          <w:noProof/>
        </w:rPr>
        <w:t>102</w:t>
      </w:r>
      <w:r>
        <w:rPr>
          <w:noProof/>
        </w:rPr>
        <w:fldChar w:fldCharType="end"/>
      </w:r>
    </w:p>
    <w:p w14:paraId="415DDFA4" w14:textId="1D5A8149" w:rsidR="007E3A0E" w:rsidRDefault="007E3A0E">
      <w:pPr>
        <w:pStyle w:val="TOC4"/>
        <w:rPr>
          <w:rFonts w:asciiTheme="minorHAnsi" w:hAnsiTheme="minorHAnsi" w:cstheme="minorBidi"/>
          <w:noProof/>
          <w:kern w:val="2"/>
          <w:sz w:val="24"/>
          <w:szCs w:val="24"/>
          <w:lang w:eastAsia="en-GB"/>
          <w14:ligatures w14:val="standardContextual"/>
        </w:rPr>
      </w:pPr>
      <w:r>
        <w:rPr>
          <w:noProof/>
        </w:rPr>
        <w:t>8.3.2.12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_Toc202387944 \h </w:instrText>
      </w:r>
      <w:r>
        <w:rPr>
          <w:noProof/>
        </w:rPr>
      </w:r>
      <w:r>
        <w:rPr>
          <w:noProof/>
        </w:rPr>
        <w:fldChar w:fldCharType="separate"/>
      </w:r>
      <w:r>
        <w:rPr>
          <w:noProof/>
        </w:rPr>
        <w:t>102</w:t>
      </w:r>
      <w:r>
        <w:rPr>
          <w:noProof/>
        </w:rPr>
        <w:fldChar w:fldCharType="end"/>
      </w:r>
    </w:p>
    <w:p w14:paraId="49597CBE" w14:textId="0DF2ABDC"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en-US"/>
        </w:rPr>
        <w:t>8.4</w:t>
      </w:r>
      <w:r>
        <w:rPr>
          <w:rFonts w:asciiTheme="minorHAnsi" w:hAnsiTheme="minorHAnsi" w:cstheme="minorBidi"/>
          <w:noProof/>
          <w:kern w:val="2"/>
          <w:sz w:val="24"/>
          <w:szCs w:val="24"/>
          <w:lang w:eastAsia="en-GB"/>
          <w14:ligatures w14:val="standardContextual"/>
        </w:rPr>
        <w:tab/>
      </w:r>
      <w:r w:rsidRPr="007E75EB">
        <w:rPr>
          <w:noProof/>
          <w:lang w:val="en-US"/>
        </w:rPr>
        <w:t>MCPTT service configuration document</w:t>
      </w:r>
      <w:r>
        <w:rPr>
          <w:noProof/>
        </w:rPr>
        <w:tab/>
      </w:r>
      <w:r>
        <w:rPr>
          <w:noProof/>
        </w:rPr>
        <w:fldChar w:fldCharType="begin" w:fldLock="1"/>
      </w:r>
      <w:r>
        <w:rPr>
          <w:noProof/>
        </w:rPr>
        <w:instrText xml:space="preserve"> PAGEREF _Toc202387945 \h </w:instrText>
      </w:r>
      <w:r>
        <w:rPr>
          <w:noProof/>
        </w:rPr>
      </w:r>
      <w:r>
        <w:rPr>
          <w:noProof/>
        </w:rPr>
        <w:fldChar w:fldCharType="separate"/>
      </w:r>
      <w:r>
        <w:rPr>
          <w:noProof/>
        </w:rPr>
        <w:t>102</w:t>
      </w:r>
      <w:r>
        <w:rPr>
          <w:noProof/>
        </w:rPr>
        <w:fldChar w:fldCharType="end"/>
      </w:r>
    </w:p>
    <w:p w14:paraId="0913653C" w14:textId="0F6B8AC0" w:rsidR="007E3A0E" w:rsidRDefault="007E3A0E">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_Toc202387946 \h </w:instrText>
      </w:r>
      <w:r>
        <w:rPr>
          <w:noProof/>
        </w:rPr>
      </w:r>
      <w:r>
        <w:rPr>
          <w:noProof/>
        </w:rPr>
        <w:fldChar w:fldCharType="separate"/>
      </w:r>
      <w:r>
        <w:rPr>
          <w:noProof/>
        </w:rPr>
        <w:t>102</w:t>
      </w:r>
      <w:r>
        <w:rPr>
          <w:noProof/>
        </w:rPr>
        <w:fldChar w:fldCharType="end"/>
      </w:r>
    </w:p>
    <w:p w14:paraId="481F6AF7" w14:textId="06ADA12B" w:rsidR="007E3A0E" w:rsidRDefault="007E3A0E">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_Toc202387947 \h </w:instrText>
      </w:r>
      <w:r>
        <w:rPr>
          <w:noProof/>
        </w:rPr>
      </w:r>
      <w:r>
        <w:rPr>
          <w:noProof/>
        </w:rPr>
        <w:fldChar w:fldCharType="separate"/>
      </w:r>
      <w:r>
        <w:rPr>
          <w:noProof/>
        </w:rPr>
        <w:t>102</w:t>
      </w:r>
      <w:r>
        <w:rPr>
          <w:noProof/>
        </w:rPr>
        <w:fldChar w:fldCharType="end"/>
      </w:r>
    </w:p>
    <w:p w14:paraId="78575A19" w14:textId="24701333" w:rsidR="007E3A0E" w:rsidRDefault="007E3A0E">
      <w:pPr>
        <w:pStyle w:val="TOC4"/>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_Toc202387948 \h </w:instrText>
      </w:r>
      <w:r>
        <w:rPr>
          <w:noProof/>
        </w:rPr>
      </w:r>
      <w:r>
        <w:rPr>
          <w:noProof/>
        </w:rPr>
        <w:fldChar w:fldCharType="separate"/>
      </w:r>
      <w:r>
        <w:rPr>
          <w:noProof/>
        </w:rPr>
        <w:t>102</w:t>
      </w:r>
      <w:r>
        <w:rPr>
          <w:noProof/>
        </w:rPr>
        <w:fldChar w:fldCharType="end"/>
      </w:r>
    </w:p>
    <w:p w14:paraId="4A285F27" w14:textId="7636F722" w:rsidR="007E3A0E" w:rsidRDefault="007E3A0E">
      <w:pPr>
        <w:pStyle w:val="TOC4"/>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_Toc202387949 \h </w:instrText>
      </w:r>
      <w:r>
        <w:rPr>
          <w:noProof/>
        </w:rPr>
      </w:r>
      <w:r>
        <w:rPr>
          <w:noProof/>
        </w:rPr>
        <w:fldChar w:fldCharType="separate"/>
      </w:r>
      <w:r>
        <w:rPr>
          <w:noProof/>
        </w:rPr>
        <w:t>105</w:t>
      </w:r>
      <w:r>
        <w:rPr>
          <w:noProof/>
        </w:rPr>
        <w:fldChar w:fldCharType="end"/>
      </w:r>
    </w:p>
    <w:p w14:paraId="09D72E91" w14:textId="1F75256C" w:rsidR="007E3A0E" w:rsidRDefault="007E3A0E">
      <w:pPr>
        <w:pStyle w:val="TOC4"/>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_Toc202387950 \h </w:instrText>
      </w:r>
      <w:r>
        <w:rPr>
          <w:noProof/>
        </w:rPr>
      </w:r>
      <w:r>
        <w:rPr>
          <w:noProof/>
        </w:rPr>
        <w:fldChar w:fldCharType="separate"/>
      </w:r>
      <w:r>
        <w:rPr>
          <w:noProof/>
        </w:rPr>
        <w:t>105</w:t>
      </w:r>
      <w:r>
        <w:rPr>
          <w:noProof/>
        </w:rPr>
        <w:fldChar w:fldCharType="end"/>
      </w:r>
    </w:p>
    <w:p w14:paraId="1F222A86" w14:textId="283940AF"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8.4.2.4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_Toc202387951 \h </w:instrText>
      </w:r>
      <w:r>
        <w:rPr>
          <w:noProof/>
        </w:rPr>
      </w:r>
      <w:r>
        <w:rPr>
          <w:noProof/>
        </w:rPr>
        <w:fldChar w:fldCharType="separate"/>
      </w:r>
      <w:r>
        <w:rPr>
          <w:noProof/>
        </w:rPr>
        <w:t>110</w:t>
      </w:r>
      <w:r>
        <w:rPr>
          <w:noProof/>
        </w:rPr>
        <w:fldChar w:fldCharType="end"/>
      </w:r>
    </w:p>
    <w:p w14:paraId="7CC612D8" w14:textId="625B7392" w:rsidR="007E3A0E" w:rsidRDefault="007E3A0E">
      <w:pPr>
        <w:pStyle w:val="TOC4"/>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_Toc202387952 \h </w:instrText>
      </w:r>
      <w:r>
        <w:rPr>
          <w:noProof/>
        </w:rPr>
      </w:r>
      <w:r>
        <w:rPr>
          <w:noProof/>
        </w:rPr>
        <w:fldChar w:fldCharType="separate"/>
      </w:r>
      <w:r>
        <w:rPr>
          <w:noProof/>
        </w:rPr>
        <w:t>110</w:t>
      </w:r>
      <w:r>
        <w:rPr>
          <w:noProof/>
        </w:rPr>
        <w:fldChar w:fldCharType="end"/>
      </w:r>
    </w:p>
    <w:p w14:paraId="55CDE333" w14:textId="01CA66EE" w:rsidR="007E3A0E" w:rsidRDefault="007E3A0E">
      <w:pPr>
        <w:pStyle w:val="TOC4"/>
        <w:rPr>
          <w:rFonts w:asciiTheme="minorHAnsi" w:hAnsiTheme="minorHAnsi" w:cstheme="minorBidi"/>
          <w:noProof/>
          <w:kern w:val="2"/>
          <w:sz w:val="24"/>
          <w:szCs w:val="24"/>
          <w:lang w:eastAsia="en-GB"/>
          <w14:ligatures w14:val="standardContextual"/>
        </w:rPr>
      </w:pPr>
      <w:r>
        <w:rPr>
          <w:noProof/>
        </w:rPr>
        <w:t>8.4.2.6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_Toc202387953 \h </w:instrText>
      </w:r>
      <w:r>
        <w:rPr>
          <w:noProof/>
        </w:rPr>
      </w:r>
      <w:r>
        <w:rPr>
          <w:noProof/>
        </w:rPr>
        <w:fldChar w:fldCharType="separate"/>
      </w:r>
      <w:r>
        <w:rPr>
          <w:noProof/>
        </w:rPr>
        <w:t>110</w:t>
      </w:r>
      <w:r>
        <w:rPr>
          <w:noProof/>
        </w:rPr>
        <w:fldChar w:fldCharType="end"/>
      </w:r>
    </w:p>
    <w:p w14:paraId="569209BF" w14:textId="2E072723" w:rsidR="007E3A0E" w:rsidRDefault="007E3A0E">
      <w:pPr>
        <w:pStyle w:val="TOC4"/>
        <w:rPr>
          <w:rFonts w:asciiTheme="minorHAnsi" w:hAnsiTheme="minorHAnsi" w:cstheme="minorBidi"/>
          <w:noProof/>
          <w:kern w:val="2"/>
          <w:sz w:val="24"/>
          <w:szCs w:val="24"/>
          <w:lang w:eastAsia="en-GB"/>
          <w14:ligatures w14:val="standardContextual"/>
        </w:rPr>
      </w:pPr>
      <w:r>
        <w:rPr>
          <w:noProof/>
        </w:rPr>
        <w:t>8.4.2.7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_Toc202387954 \h </w:instrText>
      </w:r>
      <w:r>
        <w:rPr>
          <w:noProof/>
        </w:rPr>
      </w:r>
      <w:r>
        <w:rPr>
          <w:noProof/>
        </w:rPr>
        <w:fldChar w:fldCharType="separate"/>
      </w:r>
      <w:r>
        <w:rPr>
          <w:noProof/>
        </w:rPr>
        <w:t>113</w:t>
      </w:r>
      <w:r>
        <w:rPr>
          <w:noProof/>
        </w:rPr>
        <w:fldChar w:fldCharType="end"/>
      </w:r>
    </w:p>
    <w:p w14:paraId="3B8CC5A5" w14:textId="504AB6B1" w:rsidR="007E3A0E" w:rsidRDefault="007E3A0E">
      <w:pPr>
        <w:pStyle w:val="TOC4"/>
        <w:rPr>
          <w:rFonts w:asciiTheme="minorHAnsi" w:hAnsiTheme="minorHAnsi" w:cstheme="minorBidi"/>
          <w:noProof/>
          <w:kern w:val="2"/>
          <w:sz w:val="24"/>
          <w:szCs w:val="24"/>
          <w:lang w:eastAsia="en-GB"/>
          <w14:ligatures w14:val="standardContextual"/>
        </w:rPr>
      </w:pPr>
      <w:r>
        <w:rPr>
          <w:noProof/>
        </w:rPr>
        <w:t>8.4.2.8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_Toc202387955 \h </w:instrText>
      </w:r>
      <w:r>
        <w:rPr>
          <w:noProof/>
        </w:rPr>
      </w:r>
      <w:r>
        <w:rPr>
          <w:noProof/>
        </w:rPr>
        <w:fldChar w:fldCharType="separate"/>
      </w:r>
      <w:r>
        <w:rPr>
          <w:noProof/>
        </w:rPr>
        <w:t>117</w:t>
      </w:r>
      <w:r>
        <w:rPr>
          <w:noProof/>
        </w:rPr>
        <w:fldChar w:fldCharType="end"/>
      </w:r>
    </w:p>
    <w:p w14:paraId="22871BF1" w14:textId="144844BD" w:rsidR="007E3A0E" w:rsidRDefault="007E3A0E">
      <w:pPr>
        <w:pStyle w:val="TOC4"/>
        <w:rPr>
          <w:rFonts w:asciiTheme="minorHAnsi" w:hAnsiTheme="minorHAnsi" w:cstheme="minorBidi"/>
          <w:noProof/>
          <w:kern w:val="2"/>
          <w:sz w:val="24"/>
          <w:szCs w:val="24"/>
          <w:lang w:eastAsia="en-GB"/>
          <w14:ligatures w14:val="standardContextual"/>
        </w:rPr>
      </w:pPr>
      <w:r>
        <w:rPr>
          <w:noProof/>
        </w:rPr>
        <w:t>8.4.2.9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_Toc202387956 \h </w:instrText>
      </w:r>
      <w:r>
        <w:rPr>
          <w:noProof/>
        </w:rPr>
      </w:r>
      <w:r>
        <w:rPr>
          <w:noProof/>
        </w:rPr>
        <w:fldChar w:fldCharType="separate"/>
      </w:r>
      <w:r>
        <w:rPr>
          <w:noProof/>
        </w:rPr>
        <w:t>117</w:t>
      </w:r>
      <w:r>
        <w:rPr>
          <w:noProof/>
        </w:rPr>
        <w:fldChar w:fldCharType="end"/>
      </w:r>
    </w:p>
    <w:p w14:paraId="3447AD97" w14:textId="39D7EC46" w:rsidR="007E3A0E" w:rsidRDefault="007E3A0E">
      <w:pPr>
        <w:pStyle w:val="TOC4"/>
        <w:rPr>
          <w:rFonts w:asciiTheme="minorHAnsi" w:hAnsiTheme="minorHAnsi" w:cstheme="minorBidi"/>
          <w:noProof/>
          <w:kern w:val="2"/>
          <w:sz w:val="24"/>
          <w:szCs w:val="24"/>
          <w:lang w:eastAsia="en-GB"/>
          <w14:ligatures w14:val="standardContextual"/>
        </w:rPr>
      </w:pPr>
      <w:r>
        <w:rPr>
          <w:noProof/>
        </w:rPr>
        <w:t>8.4.2.10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_Toc202387957 \h </w:instrText>
      </w:r>
      <w:r>
        <w:rPr>
          <w:noProof/>
        </w:rPr>
      </w:r>
      <w:r>
        <w:rPr>
          <w:noProof/>
        </w:rPr>
        <w:fldChar w:fldCharType="separate"/>
      </w:r>
      <w:r>
        <w:rPr>
          <w:noProof/>
        </w:rPr>
        <w:t>117</w:t>
      </w:r>
      <w:r>
        <w:rPr>
          <w:noProof/>
        </w:rPr>
        <w:fldChar w:fldCharType="end"/>
      </w:r>
    </w:p>
    <w:p w14:paraId="3CDB46CF" w14:textId="7DF7389D" w:rsidR="007E3A0E" w:rsidRDefault="007E3A0E">
      <w:pPr>
        <w:pStyle w:val="TOC4"/>
        <w:rPr>
          <w:rFonts w:asciiTheme="minorHAnsi" w:hAnsiTheme="minorHAnsi" w:cstheme="minorBidi"/>
          <w:noProof/>
          <w:kern w:val="2"/>
          <w:sz w:val="24"/>
          <w:szCs w:val="24"/>
          <w:lang w:eastAsia="en-GB"/>
          <w14:ligatures w14:val="standardContextual"/>
        </w:rPr>
      </w:pPr>
      <w:r>
        <w:rPr>
          <w:noProof/>
        </w:rPr>
        <w:t>8.4.2.11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_Toc202387958 \h </w:instrText>
      </w:r>
      <w:r>
        <w:rPr>
          <w:noProof/>
        </w:rPr>
      </w:r>
      <w:r>
        <w:rPr>
          <w:noProof/>
        </w:rPr>
        <w:fldChar w:fldCharType="separate"/>
      </w:r>
      <w:r>
        <w:rPr>
          <w:noProof/>
        </w:rPr>
        <w:t>118</w:t>
      </w:r>
      <w:r>
        <w:rPr>
          <w:noProof/>
        </w:rPr>
        <w:fldChar w:fldCharType="end"/>
      </w:r>
    </w:p>
    <w:p w14:paraId="43383B95" w14:textId="7284F788" w:rsidR="007E3A0E" w:rsidRDefault="007E3A0E">
      <w:pPr>
        <w:pStyle w:val="TOC4"/>
        <w:rPr>
          <w:rFonts w:asciiTheme="minorHAnsi" w:hAnsiTheme="minorHAnsi" w:cstheme="minorBidi"/>
          <w:noProof/>
          <w:kern w:val="2"/>
          <w:sz w:val="24"/>
          <w:szCs w:val="24"/>
          <w:lang w:eastAsia="en-GB"/>
          <w14:ligatures w14:val="standardContextual"/>
        </w:rPr>
      </w:pPr>
      <w:r>
        <w:rPr>
          <w:noProof/>
        </w:rPr>
        <w:t>8.4.2.12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_Toc202387959 \h </w:instrText>
      </w:r>
      <w:r>
        <w:rPr>
          <w:noProof/>
        </w:rPr>
      </w:r>
      <w:r>
        <w:rPr>
          <w:noProof/>
        </w:rPr>
        <w:fldChar w:fldCharType="separate"/>
      </w:r>
      <w:r>
        <w:rPr>
          <w:noProof/>
        </w:rPr>
        <w:t>118</w:t>
      </w:r>
      <w:r>
        <w:rPr>
          <w:noProof/>
        </w:rPr>
        <w:fldChar w:fldCharType="end"/>
      </w:r>
    </w:p>
    <w:p w14:paraId="5F528870" w14:textId="01CF7815" w:rsidR="007E3A0E" w:rsidRDefault="007E3A0E">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MCVideo configuration management documents</w:t>
      </w:r>
      <w:r>
        <w:rPr>
          <w:noProof/>
        </w:rPr>
        <w:tab/>
      </w:r>
      <w:r>
        <w:rPr>
          <w:noProof/>
        </w:rPr>
        <w:fldChar w:fldCharType="begin" w:fldLock="1"/>
      </w:r>
      <w:r>
        <w:rPr>
          <w:noProof/>
        </w:rPr>
        <w:instrText xml:space="preserve"> PAGEREF _Toc202387960 \h </w:instrText>
      </w:r>
      <w:r>
        <w:rPr>
          <w:noProof/>
        </w:rPr>
      </w:r>
      <w:r>
        <w:rPr>
          <w:noProof/>
        </w:rPr>
        <w:fldChar w:fldCharType="separate"/>
      </w:r>
      <w:r>
        <w:rPr>
          <w:noProof/>
        </w:rPr>
        <w:t>118</w:t>
      </w:r>
      <w:r>
        <w:rPr>
          <w:noProof/>
        </w:rPr>
        <w:fldChar w:fldCharType="end"/>
      </w:r>
    </w:p>
    <w:p w14:paraId="7C490B33" w14:textId="4BAD97C7" w:rsidR="007E3A0E" w:rsidRDefault="007E3A0E">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_Toc202387961 \h </w:instrText>
      </w:r>
      <w:r>
        <w:rPr>
          <w:noProof/>
        </w:rPr>
      </w:r>
      <w:r>
        <w:rPr>
          <w:noProof/>
        </w:rPr>
        <w:fldChar w:fldCharType="separate"/>
      </w:r>
      <w:r>
        <w:rPr>
          <w:noProof/>
        </w:rPr>
        <w:t>118</w:t>
      </w:r>
      <w:r>
        <w:rPr>
          <w:noProof/>
        </w:rPr>
        <w:fldChar w:fldCharType="end"/>
      </w:r>
    </w:p>
    <w:p w14:paraId="193F8D8E" w14:textId="5BEB7046"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9.2</w:t>
      </w:r>
      <w:r>
        <w:rPr>
          <w:rFonts w:asciiTheme="minorHAnsi" w:hAnsiTheme="minorHAnsi" w:cstheme="minorBidi"/>
          <w:noProof/>
          <w:kern w:val="2"/>
          <w:sz w:val="24"/>
          <w:szCs w:val="24"/>
          <w:lang w:eastAsia="en-GB"/>
          <w14:ligatures w14:val="standardContextual"/>
        </w:rPr>
        <w:tab/>
      </w:r>
      <w:r w:rsidRPr="007E75EB">
        <w:rPr>
          <w:noProof/>
          <w:lang w:val="fr-FR"/>
        </w:rPr>
        <w:t>MCVideo UE configuration document</w:t>
      </w:r>
      <w:r>
        <w:rPr>
          <w:noProof/>
        </w:rPr>
        <w:tab/>
      </w:r>
      <w:r>
        <w:rPr>
          <w:noProof/>
        </w:rPr>
        <w:fldChar w:fldCharType="begin" w:fldLock="1"/>
      </w:r>
      <w:r>
        <w:rPr>
          <w:noProof/>
        </w:rPr>
        <w:instrText xml:space="preserve"> PAGEREF _Toc202387962 \h </w:instrText>
      </w:r>
      <w:r>
        <w:rPr>
          <w:noProof/>
        </w:rPr>
      </w:r>
      <w:r>
        <w:rPr>
          <w:noProof/>
        </w:rPr>
        <w:fldChar w:fldCharType="separate"/>
      </w:r>
      <w:r>
        <w:rPr>
          <w:noProof/>
        </w:rPr>
        <w:t>118</w:t>
      </w:r>
      <w:r>
        <w:rPr>
          <w:noProof/>
        </w:rPr>
        <w:fldChar w:fldCharType="end"/>
      </w:r>
    </w:p>
    <w:p w14:paraId="362634F6" w14:textId="4D698484" w:rsidR="007E3A0E" w:rsidRDefault="007E3A0E">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_Toc202387963 \h </w:instrText>
      </w:r>
      <w:r>
        <w:rPr>
          <w:noProof/>
        </w:rPr>
      </w:r>
      <w:r>
        <w:rPr>
          <w:noProof/>
        </w:rPr>
        <w:fldChar w:fldCharType="separate"/>
      </w:r>
      <w:r>
        <w:rPr>
          <w:noProof/>
        </w:rPr>
        <w:t>118</w:t>
      </w:r>
      <w:r>
        <w:rPr>
          <w:noProof/>
        </w:rPr>
        <w:fldChar w:fldCharType="end"/>
      </w:r>
    </w:p>
    <w:p w14:paraId="72CA99EE" w14:textId="2B3FB474" w:rsidR="007E3A0E" w:rsidRDefault="007E3A0E">
      <w:pPr>
        <w:pStyle w:val="TOC3"/>
        <w:rPr>
          <w:rFonts w:asciiTheme="minorHAnsi" w:hAnsiTheme="minorHAnsi" w:cstheme="minorBidi"/>
          <w:noProof/>
          <w:kern w:val="2"/>
          <w:sz w:val="24"/>
          <w:szCs w:val="24"/>
          <w:lang w:eastAsia="en-GB"/>
          <w14:ligatures w14:val="standardContextual"/>
        </w:rPr>
      </w:pPr>
      <w:r>
        <w:rPr>
          <w:noProof/>
        </w:rPr>
        <w:t>9.2.1A</w:t>
      </w:r>
      <w:r>
        <w:rPr>
          <w:rFonts w:asciiTheme="minorHAnsi" w:hAnsiTheme="minorHAnsi" w:cstheme="minorBidi"/>
          <w:noProof/>
          <w:kern w:val="2"/>
          <w:sz w:val="24"/>
          <w:szCs w:val="24"/>
          <w:lang w:eastAsia="en-GB"/>
          <w14:ligatures w14:val="standardContextual"/>
        </w:rPr>
        <w:tab/>
      </w:r>
      <w:r>
        <w:rPr>
          <w:noProof/>
        </w:rPr>
        <w:t>MCVideo client access to MCVideo UE configuration documents</w:t>
      </w:r>
      <w:r>
        <w:rPr>
          <w:noProof/>
        </w:rPr>
        <w:tab/>
      </w:r>
      <w:r>
        <w:rPr>
          <w:noProof/>
        </w:rPr>
        <w:fldChar w:fldCharType="begin" w:fldLock="1"/>
      </w:r>
      <w:r>
        <w:rPr>
          <w:noProof/>
        </w:rPr>
        <w:instrText xml:space="preserve"> PAGEREF _Toc202387964 \h </w:instrText>
      </w:r>
      <w:r>
        <w:rPr>
          <w:noProof/>
        </w:rPr>
      </w:r>
      <w:r>
        <w:rPr>
          <w:noProof/>
        </w:rPr>
        <w:fldChar w:fldCharType="separate"/>
      </w:r>
      <w:r>
        <w:rPr>
          <w:noProof/>
        </w:rPr>
        <w:t>119</w:t>
      </w:r>
      <w:r>
        <w:rPr>
          <w:noProof/>
        </w:rPr>
        <w:fldChar w:fldCharType="end"/>
      </w:r>
    </w:p>
    <w:p w14:paraId="6180341F" w14:textId="4C5559B9" w:rsidR="007E3A0E" w:rsidRDefault="007E3A0E">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_Toc202387965 \h </w:instrText>
      </w:r>
      <w:r>
        <w:rPr>
          <w:noProof/>
        </w:rPr>
      </w:r>
      <w:r>
        <w:rPr>
          <w:noProof/>
        </w:rPr>
        <w:fldChar w:fldCharType="separate"/>
      </w:r>
      <w:r>
        <w:rPr>
          <w:noProof/>
        </w:rPr>
        <w:t>119</w:t>
      </w:r>
      <w:r>
        <w:rPr>
          <w:noProof/>
        </w:rPr>
        <w:fldChar w:fldCharType="end"/>
      </w:r>
    </w:p>
    <w:p w14:paraId="0E5C826D" w14:textId="0923762B" w:rsidR="007E3A0E" w:rsidRDefault="007E3A0E">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_Toc202387966 \h </w:instrText>
      </w:r>
      <w:r>
        <w:rPr>
          <w:noProof/>
        </w:rPr>
      </w:r>
      <w:r>
        <w:rPr>
          <w:noProof/>
        </w:rPr>
        <w:fldChar w:fldCharType="separate"/>
      </w:r>
      <w:r>
        <w:rPr>
          <w:noProof/>
        </w:rPr>
        <w:t>119</w:t>
      </w:r>
      <w:r>
        <w:rPr>
          <w:noProof/>
        </w:rPr>
        <w:fldChar w:fldCharType="end"/>
      </w:r>
    </w:p>
    <w:p w14:paraId="0E043810" w14:textId="55445806" w:rsidR="007E3A0E" w:rsidRDefault="007E3A0E">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_Toc202387967 \h </w:instrText>
      </w:r>
      <w:r>
        <w:rPr>
          <w:noProof/>
        </w:rPr>
      </w:r>
      <w:r>
        <w:rPr>
          <w:noProof/>
        </w:rPr>
        <w:fldChar w:fldCharType="separate"/>
      </w:r>
      <w:r>
        <w:rPr>
          <w:noProof/>
        </w:rPr>
        <w:t>120</w:t>
      </w:r>
      <w:r>
        <w:rPr>
          <w:noProof/>
        </w:rPr>
        <w:fldChar w:fldCharType="end"/>
      </w:r>
    </w:p>
    <w:p w14:paraId="52E77496" w14:textId="5B2A5A56" w:rsidR="007E3A0E" w:rsidRDefault="007E3A0E">
      <w:pPr>
        <w:pStyle w:val="TOC4"/>
        <w:rPr>
          <w:rFonts w:asciiTheme="minorHAnsi" w:hAnsiTheme="minorHAnsi" w:cstheme="minorBidi"/>
          <w:noProof/>
          <w:kern w:val="2"/>
          <w:sz w:val="24"/>
          <w:szCs w:val="24"/>
          <w:lang w:eastAsia="en-GB"/>
          <w14:ligatures w14:val="standardContextual"/>
        </w:rPr>
      </w:pPr>
      <w:r>
        <w:rPr>
          <w:noProof/>
        </w:rPr>
        <w:t>9.2.2.3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_Toc202387968 \h </w:instrText>
      </w:r>
      <w:r>
        <w:rPr>
          <w:noProof/>
        </w:rPr>
      </w:r>
      <w:r>
        <w:rPr>
          <w:noProof/>
        </w:rPr>
        <w:fldChar w:fldCharType="separate"/>
      </w:r>
      <w:r>
        <w:rPr>
          <w:noProof/>
        </w:rPr>
        <w:t>120</w:t>
      </w:r>
      <w:r>
        <w:rPr>
          <w:noProof/>
        </w:rPr>
        <w:fldChar w:fldCharType="end"/>
      </w:r>
    </w:p>
    <w:p w14:paraId="14706FDE" w14:textId="34C782FC"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9.2.2.4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_Toc202387969 \h </w:instrText>
      </w:r>
      <w:r>
        <w:rPr>
          <w:noProof/>
        </w:rPr>
      </w:r>
      <w:r>
        <w:rPr>
          <w:noProof/>
        </w:rPr>
        <w:fldChar w:fldCharType="separate"/>
      </w:r>
      <w:r>
        <w:rPr>
          <w:noProof/>
        </w:rPr>
        <w:t>122</w:t>
      </w:r>
      <w:r>
        <w:rPr>
          <w:noProof/>
        </w:rPr>
        <w:fldChar w:fldCharType="end"/>
      </w:r>
    </w:p>
    <w:p w14:paraId="3880552A" w14:textId="16197C05" w:rsidR="007E3A0E" w:rsidRDefault="007E3A0E">
      <w:pPr>
        <w:pStyle w:val="TOC4"/>
        <w:rPr>
          <w:rFonts w:asciiTheme="minorHAnsi" w:hAnsiTheme="minorHAnsi" w:cstheme="minorBidi"/>
          <w:noProof/>
          <w:kern w:val="2"/>
          <w:sz w:val="24"/>
          <w:szCs w:val="24"/>
          <w:lang w:eastAsia="en-GB"/>
          <w14:ligatures w14:val="standardContextual"/>
        </w:rPr>
      </w:pPr>
      <w:r>
        <w:rPr>
          <w:noProof/>
        </w:rPr>
        <w:t>9.2.2.5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_Toc202387970 \h </w:instrText>
      </w:r>
      <w:r>
        <w:rPr>
          <w:noProof/>
        </w:rPr>
      </w:r>
      <w:r>
        <w:rPr>
          <w:noProof/>
        </w:rPr>
        <w:fldChar w:fldCharType="separate"/>
      </w:r>
      <w:r>
        <w:rPr>
          <w:noProof/>
        </w:rPr>
        <w:t>122</w:t>
      </w:r>
      <w:r>
        <w:rPr>
          <w:noProof/>
        </w:rPr>
        <w:fldChar w:fldCharType="end"/>
      </w:r>
    </w:p>
    <w:p w14:paraId="2E500AF8" w14:textId="0ABDC1D4" w:rsidR="007E3A0E" w:rsidRDefault="007E3A0E">
      <w:pPr>
        <w:pStyle w:val="TOC4"/>
        <w:rPr>
          <w:rFonts w:asciiTheme="minorHAnsi" w:hAnsiTheme="minorHAnsi" w:cstheme="minorBidi"/>
          <w:noProof/>
          <w:kern w:val="2"/>
          <w:sz w:val="24"/>
          <w:szCs w:val="24"/>
          <w:lang w:eastAsia="en-GB"/>
          <w14:ligatures w14:val="standardContextual"/>
        </w:rPr>
      </w:pPr>
      <w:r>
        <w:rPr>
          <w:noProof/>
        </w:rPr>
        <w:t>9.2.2.6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_Toc202387971 \h </w:instrText>
      </w:r>
      <w:r>
        <w:rPr>
          <w:noProof/>
        </w:rPr>
      </w:r>
      <w:r>
        <w:rPr>
          <w:noProof/>
        </w:rPr>
        <w:fldChar w:fldCharType="separate"/>
      </w:r>
      <w:r>
        <w:rPr>
          <w:noProof/>
        </w:rPr>
        <w:t>122</w:t>
      </w:r>
      <w:r>
        <w:rPr>
          <w:noProof/>
        </w:rPr>
        <w:fldChar w:fldCharType="end"/>
      </w:r>
    </w:p>
    <w:p w14:paraId="4FC19659" w14:textId="29134A12" w:rsidR="007E3A0E" w:rsidRDefault="007E3A0E">
      <w:pPr>
        <w:pStyle w:val="TOC4"/>
        <w:rPr>
          <w:rFonts w:asciiTheme="minorHAnsi" w:hAnsiTheme="minorHAnsi" w:cstheme="minorBidi"/>
          <w:noProof/>
          <w:kern w:val="2"/>
          <w:sz w:val="24"/>
          <w:szCs w:val="24"/>
          <w:lang w:eastAsia="en-GB"/>
          <w14:ligatures w14:val="standardContextual"/>
        </w:rPr>
      </w:pPr>
      <w:r>
        <w:rPr>
          <w:noProof/>
        </w:rPr>
        <w:t>9.2.2.7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_Toc202387972 \h </w:instrText>
      </w:r>
      <w:r>
        <w:rPr>
          <w:noProof/>
        </w:rPr>
      </w:r>
      <w:r>
        <w:rPr>
          <w:noProof/>
        </w:rPr>
        <w:fldChar w:fldCharType="separate"/>
      </w:r>
      <w:r>
        <w:rPr>
          <w:noProof/>
        </w:rPr>
        <w:t>124</w:t>
      </w:r>
      <w:r>
        <w:rPr>
          <w:noProof/>
        </w:rPr>
        <w:fldChar w:fldCharType="end"/>
      </w:r>
    </w:p>
    <w:p w14:paraId="50B1AE65" w14:textId="21FC6B51" w:rsidR="007E3A0E" w:rsidRDefault="007E3A0E">
      <w:pPr>
        <w:pStyle w:val="TOC4"/>
        <w:rPr>
          <w:rFonts w:asciiTheme="minorHAnsi" w:hAnsiTheme="minorHAnsi" w:cstheme="minorBidi"/>
          <w:noProof/>
          <w:kern w:val="2"/>
          <w:sz w:val="24"/>
          <w:szCs w:val="24"/>
          <w:lang w:eastAsia="en-GB"/>
          <w14:ligatures w14:val="standardContextual"/>
        </w:rPr>
      </w:pPr>
      <w:r>
        <w:rPr>
          <w:noProof/>
        </w:rPr>
        <w:t>9.2.2.8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_Toc202387973 \h </w:instrText>
      </w:r>
      <w:r>
        <w:rPr>
          <w:noProof/>
        </w:rPr>
      </w:r>
      <w:r>
        <w:rPr>
          <w:noProof/>
        </w:rPr>
        <w:fldChar w:fldCharType="separate"/>
      </w:r>
      <w:r>
        <w:rPr>
          <w:noProof/>
        </w:rPr>
        <w:t>125</w:t>
      </w:r>
      <w:r>
        <w:rPr>
          <w:noProof/>
        </w:rPr>
        <w:fldChar w:fldCharType="end"/>
      </w:r>
    </w:p>
    <w:p w14:paraId="4B7C3F45" w14:textId="7412F3A6" w:rsidR="007E3A0E" w:rsidRDefault="007E3A0E">
      <w:pPr>
        <w:pStyle w:val="TOC4"/>
        <w:rPr>
          <w:rFonts w:asciiTheme="minorHAnsi" w:hAnsiTheme="minorHAnsi" w:cstheme="minorBidi"/>
          <w:noProof/>
          <w:kern w:val="2"/>
          <w:sz w:val="24"/>
          <w:szCs w:val="24"/>
          <w:lang w:eastAsia="en-GB"/>
          <w14:ligatures w14:val="standardContextual"/>
        </w:rPr>
      </w:pPr>
      <w:r>
        <w:rPr>
          <w:noProof/>
        </w:rPr>
        <w:t>9.2.2.9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_Toc202387974 \h </w:instrText>
      </w:r>
      <w:r>
        <w:rPr>
          <w:noProof/>
        </w:rPr>
      </w:r>
      <w:r>
        <w:rPr>
          <w:noProof/>
        </w:rPr>
        <w:fldChar w:fldCharType="separate"/>
      </w:r>
      <w:r>
        <w:rPr>
          <w:noProof/>
        </w:rPr>
        <w:t>125</w:t>
      </w:r>
      <w:r>
        <w:rPr>
          <w:noProof/>
        </w:rPr>
        <w:fldChar w:fldCharType="end"/>
      </w:r>
    </w:p>
    <w:p w14:paraId="78940717" w14:textId="4279BC8C" w:rsidR="007E3A0E" w:rsidRDefault="007E3A0E">
      <w:pPr>
        <w:pStyle w:val="TOC4"/>
        <w:rPr>
          <w:rFonts w:asciiTheme="minorHAnsi" w:hAnsiTheme="minorHAnsi" w:cstheme="minorBidi"/>
          <w:noProof/>
          <w:kern w:val="2"/>
          <w:sz w:val="24"/>
          <w:szCs w:val="24"/>
          <w:lang w:eastAsia="en-GB"/>
          <w14:ligatures w14:val="standardContextual"/>
        </w:rPr>
      </w:pPr>
      <w:r>
        <w:rPr>
          <w:noProof/>
        </w:rPr>
        <w:t>9.2.2.10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_Toc202387975 \h </w:instrText>
      </w:r>
      <w:r>
        <w:rPr>
          <w:noProof/>
        </w:rPr>
      </w:r>
      <w:r>
        <w:rPr>
          <w:noProof/>
        </w:rPr>
        <w:fldChar w:fldCharType="separate"/>
      </w:r>
      <w:r>
        <w:rPr>
          <w:noProof/>
        </w:rPr>
        <w:t>125</w:t>
      </w:r>
      <w:r>
        <w:rPr>
          <w:noProof/>
        </w:rPr>
        <w:fldChar w:fldCharType="end"/>
      </w:r>
    </w:p>
    <w:p w14:paraId="61E0F311" w14:textId="3CF9F7B3" w:rsidR="007E3A0E" w:rsidRDefault="007E3A0E">
      <w:pPr>
        <w:pStyle w:val="TOC4"/>
        <w:rPr>
          <w:rFonts w:asciiTheme="minorHAnsi" w:hAnsiTheme="minorHAnsi" w:cstheme="minorBidi"/>
          <w:noProof/>
          <w:kern w:val="2"/>
          <w:sz w:val="24"/>
          <w:szCs w:val="24"/>
          <w:lang w:eastAsia="en-GB"/>
          <w14:ligatures w14:val="standardContextual"/>
        </w:rPr>
      </w:pPr>
      <w:r>
        <w:rPr>
          <w:noProof/>
        </w:rPr>
        <w:t>9.2.2.11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_Toc202387976 \h </w:instrText>
      </w:r>
      <w:r>
        <w:rPr>
          <w:noProof/>
        </w:rPr>
      </w:r>
      <w:r>
        <w:rPr>
          <w:noProof/>
        </w:rPr>
        <w:fldChar w:fldCharType="separate"/>
      </w:r>
      <w:r>
        <w:rPr>
          <w:noProof/>
        </w:rPr>
        <w:t>125</w:t>
      </w:r>
      <w:r>
        <w:rPr>
          <w:noProof/>
        </w:rPr>
        <w:fldChar w:fldCharType="end"/>
      </w:r>
    </w:p>
    <w:p w14:paraId="0DD9BACE" w14:textId="6F32D786" w:rsidR="007E3A0E" w:rsidRDefault="007E3A0E">
      <w:pPr>
        <w:pStyle w:val="TOC4"/>
        <w:rPr>
          <w:rFonts w:asciiTheme="minorHAnsi" w:hAnsiTheme="minorHAnsi" w:cstheme="minorBidi"/>
          <w:noProof/>
          <w:kern w:val="2"/>
          <w:sz w:val="24"/>
          <w:szCs w:val="24"/>
          <w:lang w:eastAsia="en-GB"/>
          <w14:ligatures w14:val="standardContextual"/>
        </w:rPr>
      </w:pPr>
      <w:r>
        <w:rPr>
          <w:noProof/>
        </w:rPr>
        <w:t>9.2.2.12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_Toc202387977 \h </w:instrText>
      </w:r>
      <w:r>
        <w:rPr>
          <w:noProof/>
        </w:rPr>
      </w:r>
      <w:r>
        <w:rPr>
          <w:noProof/>
        </w:rPr>
        <w:fldChar w:fldCharType="separate"/>
      </w:r>
      <w:r>
        <w:rPr>
          <w:noProof/>
        </w:rPr>
        <w:t>126</w:t>
      </w:r>
      <w:r>
        <w:rPr>
          <w:noProof/>
        </w:rPr>
        <w:fldChar w:fldCharType="end"/>
      </w:r>
    </w:p>
    <w:p w14:paraId="74E02C53" w14:textId="1F344EF0" w:rsidR="007E3A0E" w:rsidRDefault="007E3A0E">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MCVideo user profile configuration document</w:t>
      </w:r>
      <w:r>
        <w:rPr>
          <w:noProof/>
        </w:rPr>
        <w:tab/>
      </w:r>
      <w:r>
        <w:rPr>
          <w:noProof/>
        </w:rPr>
        <w:fldChar w:fldCharType="begin" w:fldLock="1"/>
      </w:r>
      <w:r>
        <w:rPr>
          <w:noProof/>
        </w:rPr>
        <w:instrText xml:space="preserve"> PAGEREF _Toc202387978 \h </w:instrText>
      </w:r>
      <w:r>
        <w:rPr>
          <w:noProof/>
        </w:rPr>
      </w:r>
      <w:r>
        <w:rPr>
          <w:noProof/>
        </w:rPr>
        <w:fldChar w:fldCharType="separate"/>
      </w:r>
      <w:r>
        <w:rPr>
          <w:noProof/>
        </w:rPr>
        <w:t>126</w:t>
      </w:r>
      <w:r>
        <w:rPr>
          <w:noProof/>
        </w:rPr>
        <w:fldChar w:fldCharType="end"/>
      </w:r>
    </w:p>
    <w:p w14:paraId="571174E5" w14:textId="04B07614" w:rsidR="007E3A0E" w:rsidRDefault="007E3A0E">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_Toc202387979 \h </w:instrText>
      </w:r>
      <w:r>
        <w:rPr>
          <w:noProof/>
        </w:rPr>
      </w:r>
      <w:r>
        <w:rPr>
          <w:noProof/>
        </w:rPr>
        <w:fldChar w:fldCharType="separate"/>
      </w:r>
      <w:r>
        <w:rPr>
          <w:noProof/>
        </w:rPr>
        <w:t>126</w:t>
      </w:r>
      <w:r>
        <w:rPr>
          <w:noProof/>
        </w:rPr>
        <w:fldChar w:fldCharType="end"/>
      </w:r>
    </w:p>
    <w:p w14:paraId="53BE6210" w14:textId="1752FB99" w:rsidR="007E3A0E" w:rsidRDefault="007E3A0E">
      <w:pPr>
        <w:pStyle w:val="TOC3"/>
        <w:rPr>
          <w:rFonts w:asciiTheme="minorHAnsi" w:hAnsiTheme="minorHAnsi" w:cstheme="minorBidi"/>
          <w:noProof/>
          <w:kern w:val="2"/>
          <w:sz w:val="24"/>
          <w:szCs w:val="24"/>
          <w:lang w:eastAsia="en-GB"/>
          <w14:ligatures w14:val="standardContextual"/>
        </w:rPr>
      </w:pPr>
      <w:r>
        <w:rPr>
          <w:noProof/>
        </w:rPr>
        <w:lastRenderedPageBreak/>
        <w:t>9.3.1A</w:t>
      </w:r>
      <w:r>
        <w:rPr>
          <w:rFonts w:asciiTheme="minorHAnsi" w:hAnsiTheme="minorHAnsi" w:cstheme="minorBidi"/>
          <w:noProof/>
          <w:kern w:val="2"/>
          <w:sz w:val="24"/>
          <w:szCs w:val="24"/>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_Toc202387980 \h </w:instrText>
      </w:r>
      <w:r>
        <w:rPr>
          <w:noProof/>
        </w:rPr>
      </w:r>
      <w:r>
        <w:rPr>
          <w:noProof/>
        </w:rPr>
        <w:fldChar w:fldCharType="separate"/>
      </w:r>
      <w:r>
        <w:rPr>
          <w:noProof/>
        </w:rPr>
        <w:t>126</w:t>
      </w:r>
      <w:r>
        <w:rPr>
          <w:noProof/>
        </w:rPr>
        <w:fldChar w:fldCharType="end"/>
      </w:r>
    </w:p>
    <w:p w14:paraId="49C4D6BB" w14:textId="01CB499C" w:rsidR="007E3A0E" w:rsidRDefault="007E3A0E">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_Toc202387981 \h </w:instrText>
      </w:r>
      <w:r>
        <w:rPr>
          <w:noProof/>
        </w:rPr>
      </w:r>
      <w:r>
        <w:rPr>
          <w:noProof/>
        </w:rPr>
        <w:fldChar w:fldCharType="separate"/>
      </w:r>
      <w:r>
        <w:rPr>
          <w:noProof/>
        </w:rPr>
        <w:t>126</w:t>
      </w:r>
      <w:r>
        <w:rPr>
          <w:noProof/>
        </w:rPr>
        <w:fldChar w:fldCharType="end"/>
      </w:r>
    </w:p>
    <w:p w14:paraId="1F6E9263" w14:textId="7FA35981" w:rsidR="007E3A0E" w:rsidRDefault="007E3A0E">
      <w:pPr>
        <w:pStyle w:val="TOC4"/>
        <w:rPr>
          <w:rFonts w:asciiTheme="minorHAnsi" w:hAnsiTheme="minorHAnsi" w:cstheme="minorBidi"/>
          <w:noProof/>
          <w:kern w:val="2"/>
          <w:sz w:val="24"/>
          <w:szCs w:val="24"/>
          <w:lang w:eastAsia="en-GB"/>
          <w14:ligatures w14:val="standardContextual"/>
        </w:rPr>
      </w:pPr>
      <w:r>
        <w:rPr>
          <w:noProof/>
        </w:rPr>
        <w:t>9.3.2.1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_Toc202387982 \h </w:instrText>
      </w:r>
      <w:r>
        <w:rPr>
          <w:noProof/>
        </w:rPr>
      </w:r>
      <w:r>
        <w:rPr>
          <w:noProof/>
        </w:rPr>
        <w:fldChar w:fldCharType="separate"/>
      </w:r>
      <w:r>
        <w:rPr>
          <w:noProof/>
        </w:rPr>
        <w:t>126</w:t>
      </w:r>
      <w:r>
        <w:rPr>
          <w:noProof/>
        </w:rPr>
        <w:fldChar w:fldCharType="end"/>
      </w:r>
    </w:p>
    <w:p w14:paraId="6FF29A42" w14:textId="0D5EBA93" w:rsidR="007E3A0E" w:rsidRDefault="007E3A0E">
      <w:pPr>
        <w:pStyle w:val="TOC4"/>
        <w:rPr>
          <w:rFonts w:asciiTheme="minorHAnsi" w:hAnsiTheme="minorHAnsi" w:cstheme="minorBidi"/>
          <w:noProof/>
          <w:kern w:val="2"/>
          <w:sz w:val="24"/>
          <w:szCs w:val="24"/>
          <w:lang w:eastAsia="en-GB"/>
          <w14:ligatures w14:val="standardContextual"/>
        </w:rPr>
      </w:pPr>
      <w:r>
        <w:rPr>
          <w:noProof/>
        </w:rPr>
        <w:t>9.3.2.2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_Toc202387983 \h </w:instrText>
      </w:r>
      <w:r>
        <w:rPr>
          <w:noProof/>
        </w:rPr>
      </w:r>
      <w:r>
        <w:rPr>
          <w:noProof/>
        </w:rPr>
        <w:fldChar w:fldCharType="separate"/>
      </w:r>
      <w:r>
        <w:rPr>
          <w:noProof/>
        </w:rPr>
        <w:t>131</w:t>
      </w:r>
      <w:r>
        <w:rPr>
          <w:noProof/>
        </w:rPr>
        <w:fldChar w:fldCharType="end"/>
      </w:r>
    </w:p>
    <w:p w14:paraId="4914BBF4" w14:textId="5C34C559" w:rsidR="007E3A0E" w:rsidRDefault="007E3A0E">
      <w:pPr>
        <w:pStyle w:val="TOC4"/>
        <w:rPr>
          <w:rFonts w:asciiTheme="minorHAnsi" w:hAnsiTheme="minorHAnsi" w:cstheme="minorBidi"/>
          <w:noProof/>
          <w:kern w:val="2"/>
          <w:sz w:val="24"/>
          <w:szCs w:val="24"/>
          <w:lang w:eastAsia="en-GB"/>
          <w14:ligatures w14:val="standardContextual"/>
        </w:rPr>
      </w:pPr>
      <w:r>
        <w:rPr>
          <w:noProof/>
        </w:rPr>
        <w:t>9.3.2.3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_Toc202387984 \h </w:instrText>
      </w:r>
      <w:r>
        <w:rPr>
          <w:noProof/>
        </w:rPr>
      </w:r>
      <w:r>
        <w:rPr>
          <w:noProof/>
        </w:rPr>
        <w:fldChar w:fldCharType="separate"/>
      </w:r>
      <w:r>
        <w:rPr>
          <w:noProof/>
        </w:rPr>
        <w:t>131</w:t>
      </w:r>
      <w:r>
        <w:rPr>
          <w:noProof/>
        </w:rPr>
        <w:fldChar w:fldCharType="end"/>
      </w:r>
    </w:p>
    <w:p w14:paraId="3B7B61B9" w14:textId="4C9C5185"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9.3.2.4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_Toc202387985 \h </w:instrText>
      </w:r>
      <w:r>
        <w:rPr>
          <w:noProof/>
        </w:rPr>
      </w:r>
      <w:r>
        <w:rPr>
          <w:noProof/>
        </w:rPr>
        <w:fldChar w:fldCharType="separate"/>
      </w:r>
      <w:r>
        <w:rPr>
          <w:noProof/>
        </w:rPr>
        <w:t>138</w:t>
      </w:r>
      <w:r>
        <w:rPr>
          <w:noProof/>
        </w:rPr>
        <w:fldChar w:fldCharType="end"/>
      </w:r>
    </w:p>
    <w:p w14:paraId="0760C722" w14:textId="4941AD26" w:rsidR="007E3A0E" w:rsidRDefault="007E3A0E">
      <w:pPr>
        <w:pStyle w:val="TOC4"/>
        <w:rPr>
          <w:rFonts w:asciiTheme="minorHAnsi" w:hAnsiTheme="minorHAnsi" w:cstheme="minorBidi"/>
          <w:noProof/>
          <w:kern w:val="2"/>
          <w:sz w:val="24"/>
          <w:szCs w:val="24"/>
          <w:lang w:eastAsia="en-GB"/>
          <w14:ligatures w14:val="standardContextual"/>
        </w:rPr>
      </w:pPr>
      <w:r>
        <w:rPr>
          <w:noProof/>
        </w:rPr>
        <w:t>9.3.2.5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_Toc202387986 \h </w:instrText>
      </w:r>
      <w:r>
        <w:rPr>
          <w:noProof/>
        </w:rPr>
      </w:r>
      <w:r>
        <w:rPr>
          <w:noProof/>
        </w:rPr>
        <w:fldChar w:fldCharType="separate"/>
      </w:r>
      <w:r>
        <w:rPr>
          <w:noProof/>
        </w:rPr>
        <w:t>138</w:t>
      </w:r>
      <w:r>
        <w:rPr>
          <w:noProof/>
        </w:rPr>
        <w:fldChar w:fldCharType="end"/>
      </w:r>
    </w:p>
    <w:p w14:paraId="26C41D6C" w14:textId="6A6F01D3" w:rsidR="007E3A0E" w:rsidRDefault="007E3A0E">
      <w:pPr>
        <w:pStyle w:val="TOC4"/>
        <w:rPr>
          <w:rFonts w:asciiTheme="minorHAnsi" w:hAnsiTheme="minorHAnsi" w:cstheme="minorBidi"/>
          <w:noProof/>
          <w:kern w:val="2"/>
          <w:sz w:val="24"/>
          <w:szCs w:val="24"/>
          <w:lang w:eastAsia="en-GB"/>
          <w14:ligatures w14:val="standardContextual"/>
        </w:rPr>
      </w:pPr>
      <w:r>
        <w:rPr>
          <w:noProof/>
        </w:rPr>
        <w:t>9.3.2.6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_Toc202387987 \h </w:instrText>
      </w:r>
      <w:r>
        <w:rPr>
          <w:noProof/>
        </w:rPr>
      </w:r>
      <w:r>
        <w:rPr>
          <w:noProof/>
        </w:rPr>
        <w:fldChar w:fldCharType="separate"/>
      </w:r>
      <w:r>
        <w:rPr>
          <w:noProof/>
        </w:rPr>
        <w:t>138</w:t>
      </w:r>
      <w:r>
        <w:rPr>
          <w:noProof/>
        </w:rPr>
        <w:fldChar w:fldCharType="end"/>
      </w:r>
    </w:p>
    <w:p w14:paraId="4CA9894E" w14:textId="4D311CAB" w:rsidR="007E3A0E" w:rsidRDefault="007E3A0E">
      <w:pPr>
        <w:pStyle w:val="TOC4"/>
        <w:rPr>
          <w:rFonts w:asciiTheme="minorHAnsi" w:hAnsiTheme="minorHAnsi" w:cstheme="minorBidi"/>
          <w:noProof/>
          <w:kern w:val="2"/>
          <w:sz w:val="24"/>
          <w:szCs w:val="24"/>
          <w:lang w:eastAsia="en-GB"/>
          <w14:ligatures w14:val="standardContextual"/>
        </w:rPr>
      </w:pPr>
      <w:r>
        <w:rPr>
          <w:noProof/>
        </w:rPr>
        <w:t>9.3.2.7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_Toc202387988 \h </w:instrText>
      </w:r>
      <w:r>
        <w:rPr>
          <w:noProof/>
        </w:rPr>
      </w:r>
      <w:r>
        <w:rPr>
          <w:noProof/>
        </w:rPr>
        <w:fldChar w:fldCharType="separate"/>
      </w:r>
      <w:r>
        <w:rPr>
          <w:noProof/>
        </w:rPr>
        <w:t>139</w:t>
      </w:r>
      <w:r>
        <w:rPr>
          <w:noProof/>
        </w:rPr>
        <w:fldChar w:fldCharType="end"/>
      </w:r>
    </w:p>
    <w:p w14:paraId="1F0563B5" w14:textId="10A6256C" w:rsidR="007E3A0E" w:rsidRDefault="007E3A0E">
      <w:pPr>
        <w:pStyle w:val="TOC4"/>
        <w:rPr>
          <w:rFonts w:asciiTheme="minorHAnsi" w:hAnsiTheme="minorHAnsi" w:cstheme="minorBidi"/>
          <w:noProof/>
          <w:kern w:val="2"/>
          <w:sz w:val="24"/>
          <w:szCs w:val="24"/>
          <w:lang w:eastAsia="en-GB"/>
          <w14:ligatures w14:val="standardContextual"/>
        </w:rPr>
      </w:pPr>
      <w:r>
        <w:rPr>
          <w:noProof/>
        </w:rPr>
        <w:t>9.3.2.8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_Toc202387989 \h </w:instrText>
      </w:r>
      <w:r>
        <w:rPr>
          <w:noProof/>
        </w:rPr>
      </w:r>
      <w:r>
        <w:rPr>
          <w:noProof/>
        </w:rPr>
        <w:fldChar w:fldCharType="separate"/>
      </w:r>
      <w:r>
        <w:rPr>
          <w:noProof/>
        </w:rPr>
        <w:t>156</w:t>
      </w:r>
      <w:r>
        <w:rPr>
          <w:noProof/>
        </w:rPr>
        <w:fldChar w:fldCharType="end"/>
      </w:r>
    </w:p>
    <w:p w14:paraId="2CCEDF96" w14:textId="616D0685" w:rsidR="007E3A0E" w:rsidRDefault="007E3A0E">
      <w:pPr>
        <w:pStyle w:val="TOC4"/>
        <w:rPr>
          <w:rFonts w:asciiTheme="minorHAnsi" w:hAnsiTheme="minorHAnsi" w:cstheme="minorBidi"/>
          <w:noProof/>
          <w:kern w:val="2"/>
          <w:sz w:val="24"/>
          <w:szCs w:val="24"/>
          <w:lang w:eastAsia="en-GB"/>
          <w14:ligatures w14:val="standardContextual"/>
        </w:rPr>
      </w:pPr>
      <w:r>
        <w:rPr>
          <w:noProof/>
        </w:rPr>
        <w:t>9.3.2.9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_Toc202387990 \h </w:instrText>
      </w:r>
      <w:r>
        <w:rPr>
          <w:noProof/>
        </w:rPr>
      </w:r>
      <w:r>
        <w:rPr>
          <w:noProof/>
        </w:rPr>
        <w:fldChar w:fldCharType="separate"/>
      </w:r>
      <w:r>
        <w:rPr>
          <w:noProof/>
        </w:rPr>
        <w:t>156</w:t>
      </w:r>
      <w:r>
        <w:rPr>
          <w:noProof/>
        </w:rPr>
        <w:fldChar w:fldCharType="end"/>
      </w:r>
    </w:p>
    <w:p w14:paraId="17644640" w14:textId="4C30EDFE" w:rsidR="007E3A0E" w:rsidRDefault="007E3A0E">
      <w:pPr>
        <w:pStyle w:val="TOC4"/>
        <w:rPr>
          <w:rFonts w:asciiTheme="minorHAnsi" w:hAnsiTheme="minorHAnsi" w:cstheme="minorBidi"/>
          <w:noProof/>
          <w:kern w:val="2"/>
          <w:sz w:val="24"/>
          <w:szCs w:val="24"/>
          <w:lang w:eastAsia="en-GB"/>
          <w14:ligatures w14:val="standardContextual"/>
        </w:rPr>
      </w:pPr>
      <w:r>
        <w:rPr>
          <w:noProof/>
        </w:rPr>
        <w:t>9.3.2.10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_Toc202387991 \h </w:instrText>
      </w:r>
      <w:r>
        <w:rPr>
          <w:noProof/>
        </w:rPr>
      </w:r>
      <w:r>
        <w:rPr>
          <w:noProof/>
        </w:rPr>
        <w:fldChar w:fldCharType="separate"/>
      </w:r>
      <w:r>
        <w:rPr>
          <w:noProof/>
        </w:rPr>
        <w:t>156</w:t>
      </w:r>
      <w:r>
        <w:rPr>
          <w:noProof/>
        </w:rPr>
        <w:fldChar w:fldCharType="end"/>
      </w:r>
    </w:p>
    <w:p w14:paraId="7CE7C709" w14:textId="4E0E9D1F" w:rsidR="007E3A0E" w:rsidRDefault="007E3A0E">
      <w:pPr>
        <w:pStyle w:val="TOC4"/>
        <w:rPr>
          <w:rFonts w:asciiTheme="minorHAnsi" w:hAnsiTheme="minorHAnsi" w:cstheme="minorBidi"/>
          <w:noProof/>
          <w:kern w:val="2"/>
          <w:sz w:val="24"/>
          <w:szCs w:val="24"/>
          <w:lang w:eastAsia="en-GB"/>
          <w14:ligatures w14:val="standardContextual"/>
        </w:rPr>
      </w:pPr>
      <w:r>
        <w:rPr>
          <w:noProof/>
        </w:rPr>
        <w:t>9.3.2.11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_Toc202387992 \h </w:instrText>
      </w:r>
      <w:r>
        <w:rPr>
          <w:noProof/>
        </w:rPr>
      </w:r>
      <w:r>
        <w:rPr>
          <w:noProof/>
        </w:rPr>
        <w:fldChar w:fldCharType="separate"/>
      </w:r>
      <w:r>
        <w:rPr>
          <w:noProof/>
        </w:rPr>
        <w:t>156</w:t>
      </w:r>
      <w:r>
        <w:rPr>
          <w:noProof/>
        </w:rPr>
        <w:fldChar w:fldCharType="end"/>
      </w:r>
    </w:p>
    <w:p w14:paraId="62CB908A" w14:textId="00C2F995" w:rsidR="007E3A0E" w:rsidRDefault="007E3A0E">
      <w:pPr>
        <w:pStyle w:val="TOC4"/>
        <w:rPr>
          <w:rFonts w:asciiTheme="minorHAnsi" w:hAnsiTheme="minorHAnsi" w:cstheme="minorBidi"/>
          <w:noProof/>
          <w:kern w:val="2"/>
          <w:sz w:val="24"/>
          <w:szCs w:val="24"/>
          <w:lang w:eastAsia="en-GB"/>
          <w14:ligatures w14:val="standardContextual"/>
        </w:rPr>
      </w:pPr>
      <w:r>
        <w:rPr>
          <w:noProof/>
        </w:rPr>
        <w:t>9.3.2.12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_Toc202387993 \h </w:instrText>
      </w:r>
      <w:r>
        <w:rPr>
          <w:noProof/>
        </w:rPr>
      </w:r>
      <w:r>
        <w:rPr>
          <w:noProof/>
        </w:rPr>
        <w:fldChar w:fldCharType="separate"/>
      </w:r>
      <w:r>
        <w:rPr>
          <w:noProof/>
        </w:rPr>
        <w:t>156</w:t>
      </w:r>
      <w:r>
        <w:rPr>
          <w:noProof/>
        </w:rPr>
        <w:fldChar w:fldCharType="end"/>
      </w:r>
    </w:p>
    <w:p w14:paraId="3674EA1B" w14:textId="300A277B"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en-US"/>
        </w:rPr>
        <w:t>9.4</w:t>
      </w:r>
      <w:r>
        <w:rPr>
          <w:rFonts w:asciiTheme="minorHAnsi" w:hAnsiTheme="minorHAnsi" w:cstheme="minorBidi"/>
          <w:noProof/>
          <w:kern w:val="2"/>
          <w:sz w:val="24"/>
          <w:szCs w:val="24"/>
          <w:lang w:eastAsia="en-GB"/>
          <w14:ligatures w14:val="standardContextual"/>
        </w:rPr>
        <w:tab/>
      </w:r>
      <w:r w:rsidRPr="007E75EB">
        <w:rPr>
          <w:noProof/>
          <w:lang w:val="en-US"/>
        </w:rPr>
        <w:t>MCVideo service configuration document</w:t>
      </w:r>
      <w:r>
        <w:rPr>
          <w:noProof/>
        </w:rPr>
        <w:tab/>
      </w:r>
      <w:r>
        <w:rPr>
          <w:noProof/>
        </w:rPr>
        <w:fldChar w:fldCharType="begin" w:fldLock="1"/>
      </w:r>
      <w:r>
        <w:rPr>
          <w:noProof/>
        </w:rPr>
        <w:instrText xml:space="preserve"> PAGEREF _Toc202387994 \h </w:instrText>
      </w:r>
      <w:r>
        <w:rPr>
          <w:noProof/>
        </w:rPr>
      </w:r>
      <w:r>
        <w:rPr>
          <w:noProof/>
        </w:rPr>
        <w:fldChar w:fldCharType="separate"/>
      </w:r>
      <w:r>
        <w:rPr>
          <w:noProof/>
        </w:rPr>
        <w:t>156</w:t>
      </w:r>
      <w:r>
        <w:rPr>
          <w:noProof/>
        </w:rPr>
        <w:fldChar w:fldCharType="end"/>
      </w:r>
    </w:p>
    <w:p w14:paraId="3E45DDD5" w14:textId="7DC54FB3" w:rsidR="007E3A0E" w:rsidRDefault="007E3A0E">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_Toc202387995 \h </w:instrText>
      </w:r>
      <w:r>
        <w:rPr>
          <w:noProof/>
        </w:rPr>
      </w:r>
      <w:r>
        <w:rPr>
          <w:noProof/>
        </w:rPr>
        <w:fldChar w:fldCharType="separate"/>
      </w:r>
      <w:r>
        <w:rPr>
          <w:noProof/>
        </w:rPr>
        <w:t>156</w:t>
      </w:r>
      <w:r>
        <w:rPr>
          <w:noProof/>
        </w:rPr>
        <w:fldChar w:fldCharType="end"/>
      </w:r>
    </w:p>
    <w:p w14:paraId="195C0DEC" w14:textId="7A9E9647" w:rsidR="007E3A0E" w:rsidRDefault="007E3A0E">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_Toc202387996 \h </w:instrText>
      </w:r>
      <w:r>
        <w:rPr>
          <w:noProof/>
        </w:rPr>
      </w:r>
      <w:r>
        <w:rPr>
          <w:noProof/>
        </w:rPr>
        <w:fldChar w:fldCharType="separate"/>
      </w:r>
      <w:r>
        <w:rPr>
          <w:noProof/>
        </w:rPr>
        <w:t>156</w:t>
      </w:r>
      <w:r>
        <w:rPr>
          <w:noProof/>
        </w:rPr>
        <w:fldChar w:fldCharType="end"/>
      </w:r>
    </w:p>
    <w:p w14:paraId="7B8ECC88" w14:textId="4475EA4C" w:rsidR="007E3A0E" w:rsidRDefault="007E3A0E">
      <w:pPr>
        <w:pStyle w:val="TOC4"/>
        <w:rPr>
          <w:rFonts w:asciiTheme="minorHAnsi" w:hAnsiTheme="minorHAnsi" w:cstheme="minorBidi"/>
          <w:noProof/>
          <w:kern w:val="2"/>
          <w:sz w:val="24"/>
          <w:szCs w:val="24"/>
          <w:lang w:eastAsia="en-GB"/>
          <w14:ligatures w14:val="standardContextual"/>
        </w:rPr>
      </w:pPr>
      <w:r>
        <w:rPr>
          <w:noProof/>
        </w:rPr>
        <w:t>9.4.2.1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_Toc202387997 \h </w:instrText>
      </w:r>
      <w:r>
        <w:rPr>
          <w:noProof/>
        </w:rPr>
      </w:r>
      <w:r>
        <w:rPr>
          <w:noProof/>
        </w:rPr>
        <w:fldChar w:fldCharType="separate"/>
      </w:r>
      <w:r>
        <w:rPr>
          <w:noProof/>
        </w:rPr>
        <w:t>156</w:t>
      </w:r>
      <w:r>
        <w:rPr>
          <w:noProof/>
        </w:rPr>
        <w:fldChar w:fldCharType="end"/>
      </w:r>
    </w:p>
    <w:p w14:paraId="30496748" w14:textId="4C41A703" w:rsidR="007E3A0E" w:rsidRDefault="007E3A0E">
      <w:pPr>
        <w:pStyle w:val="TOC4"/>
        <w:rPr>
          <w:rFonts w:asciiTheme="minorHAnsi" w:hAnsiTheme="minorHAnsi" w:cstheme="minorBidi"/>
          <w:noProof/>
          <w:kern w:val="2"/>
          <w:sz w:val="24"/>
          <w:szCs w:val="24"/>
          <w:lang w:eastAsia="en-GB"/>
          <w14:ligatures w14:val="standardContextual"/>
        </w:rPr>
      </w:pPr>
      <w:r>
        <w:rPr>
          <w:noProof/>
        </w:rPr>
        <w:t>9.4.2.2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_Toc202387998 \h </w:instrText>
      </w:r>
      <w:r>
        <w:rPr>
          <w:noProof/>
        </w:rPr>
      </w:r>
      <w:r>
        <w:rPr>
          <w:noProof/>
        </w:rPr>
        <w:fldChar w:fldCharType="separate"/>
      </w:r>
      <w:r>
        <w:rPr>
          <w:noProof/>
        </w:rPr>
        <w:t>158</w:t>
      </w:r>
      <w:r>
        <w:rPr>
          <w:noProof/>
        </w:rPr>
        <w:fldChar w:fldCharType="end"/>
      </w:r>
    </w:p>
    <w:p w14:paraId="0B0C01F6" w14:textId="6D1781AD" w:rsidR="007E3A0E" w:rsidRDefault="007E3A0E">
      <w:pPr>
        <w:pStyle w:val="TOC4"/>
        <w:rPr>
          <w:rFonts w:asciiTheme="minorHAnsi" w:hAnsiTheme="minorHAnsi" w:cstheme="minorBidi"/>
          <w:noProof/>
          <w:kern w:val="2"/>
          <w:sz w:val="24"/>
          <w:szCs w:val="24"/>
          <w:lang w:eastAsia="en-GB"/>
          <w14:ligatures w14:val="standardContextual"/>
        </w:rPr>
      </w:pPr>
      <w:r>
        <w:rPr>
          <w:noProof/>
        </w:rPr>
        <w:t>9.4.2.3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_Toc202387999 \h </w:instrText>
      </w:r>
      <w:r>
        <w:rPr>
          <w:noProof/>
        </w:rPr>
      </w:r>
      <w:r>
        <w:rPr>
          <w:noProof/>
        </w:rPr>
        <w:fldChar w:fldCharType="separate"/>
      </w:r>
      <w:r>
        <w:rPr>
          <w:noProof/>
        </w:rPr>
        <w:t>158</w:t>
      </w:r>
      <w:r>
        <w:rPr>
          <w:noProof/>
        </w:rPr>
        <w:fldChar w:fldCharType="end"/>
      </w:r>
    </w:p>
    <w:p w14:paraId="66B3F4CF" w14:textId="5D3795B8"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9.4.2.4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_Toc202388000 \h </w:instrText>
      </w:r>
      <w:r>
        <w:rPr>
          <w:noProof/>
        </w:rPr>
      </w:r>
      <w:r>
        <w:rPr>
          <w:noProof/>
        </w:rPr>
        <w:fldChar w:fldCharType="separate"/>
      </w:r>
      <w:r>
        <w:rPr>
          <w:noProof/>
        </w:rPr>
        <w:t>161</w:t>
      </w:r>
      <w:r>
        <w:rPr>
          <w:noProof/>
        </w:rPr>
        <w:fldChar w:fldCharType="end"/>
      </w:r>
    </w:p>
    <w:p w14:paraId="20C39D1E" w14:textId="65FB7739" w:rsidR="007E3A0E" w:rsidRDefault="007E3A0E">
      <w:pPr>
        <w:pStyle w:val="TOC4"/>
        <w:rPr>
          <w:rFonts w:asciiTheme="minorHAnsi" w:hAnsiTheme="minorHAnsi" w:cstheme="minorBidi"/>
          <w:noProof/>
          <w:kern w:val="2"/>
          <w:sz w:val="24"/>
          <w:szCs w:val="24"/>
          <w:lang w:eastAsia="en-GB"/>
          <w14:ligatures w14:val="standardContextual"/>
        </w:rPr>
      </w:pPr>
      <w:r>
        <w:rPr>
          <w:noProof/>
        </w:rPr>
        <w:t>9.4.2.5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_Toc202388001 \h </w:instrText>
      </w:r>
      <w:r>
        <w:rPr>
          <w:noProof/>
        </w:rPr>
      </w:r>
      <w:r>
        <w:rPr>
          <w:noProof/>
        </w:rPr>
        <w:fldChar w:fldCharType="separate"/>
      </w:r>
      <w:r>
        <w:rPr>
          <w:noProof/>
        </w:rPr>
        <w:t>161</w:t>
      </w:r>
      <w:r>
        <w:rPr>
          <w:noProof/>
        </w:rPr>
        <w:fldChar w:fldCharType="end"/>
      </w:r>
    </w:p>
    <w:p w14:paraId="0B6F3B4E" w14:textId="7D7ADD84" w:rsidR="007E3A0E" w:rsidRDefault="007E3A0E">
      <w:pPr>
        <w:pStyle w:val="TOC4"/>
        <w:rPr>
          <w:rFonts w:asciiTheme="minorHAnsi" w:hAnsiTheme="minorHAnsi" w:cstheme="minorBidi"/>
          <w:noProof/>
          <w:kern w:val="2"/>
          <w:sz w:val="24"/>
          <w:szCs w:val="24"/>
          <w:lang w:eastAsia="en-GB"/>
          <w14:ligatures w14:val="standardContextual"/>
        </w:rPr>
      </w:pPr>
      <w:r>
        <w:rPr>
          <w:noProof/>
        </w:rPr>
        <w:t>9.4.2.6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_Toc202388002 \h </w:instrText>
      </w:r>
      <w:r>
        <w:rPr>
          <w:noProof/>
        </w:rPr>
      </w:r>
      <w:r>
        <w:rPr>
          <w:noProof/>
        </w:rPr>
        <w:fldChar w:fldCharType="separate"/>
      </w:r>
      <w:r>
        <w:rPr>
          <w:noProof/>
        </w:rPr>
        <w:t>162</w:t>
      </w:r>
      <w:r>
        <w:rPr>
          <w:noProof/>
        </w:rPr>
        <w:fldChar w:fldCharType="end"/>
      </w:r>
    </w:p>
    <w:p w14:paraId="4542C3AD" w14:textId="4DFE8616" w:rsidR="007E3A0E" w:rsidRDefault="007E3A0E">
      <w:pPr>
        <w:pStyle w:val="TOC4"/>
        <w:rPr>
          <w:rFonts w:asciiTheme="minorHAnsi" w:hAnsiTheme="minorHAnsi" w:cstheme="minorBidi"/>
          <w:noProof/>
          <w:kern w:val="2"/>
          <w:sz w:val="24"/>
          <w:szCs w:val="24"/>
          <w:lang w:eastAsia="en-GB"/>
          <w14:ligatures w14:val="standardContextual"/>
        </w:rPr>
      </w:pPr>
      <w:r>
        <w:rPr>
          <w:noProof/>
        </w:rPr>
        <w:t>9.4.2.7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_Toc202388003 \h </w:instrText>
      </w:r>
      <w:r>
        <w:rPr>
          <w:noProof/>
        </w:rPr>
      </w:r>
      <w:r>
        <w:rPr>
          <w:noProof/>
        </w:rPr>
        <w:fldChar w:fldCharType="separate"/>
      </w:r>
      <w:r>
        <w:rPr>
          <w:noProof/>
        </w:rPr>
        <w:t>164</w:t>
      </w:r>
      <w:r>
        <w:rPr>
          <w:noProof/>
        </w:rPr>
        <w:fldChar w:fldCharType="end"/>
      </w:r>
    </w:p>
    <w:p w14:paraId="2D59A15C" w14:textId="4CCFB9BC" w:rsidR="007E3A0E" w:rsidRDefault="007E3A0E">
      <w:pPr>
        <w:pStyle w:val="TOC4"/>
        <w:rPr>
          <w:rFonts w:asciiTheme="minorHAnsi" w:hAnsiTheme="minorHAnsi" w:cstheme="minorBidi"/>
          <w:noProof/>
          <w:kern w:val="2"/>
          <w:sz w:val="24"/>
          <w:szCs w:val="24"/>
          <w:lang w:eastAsia="en-GB"/>
          <w14:ligatures w14:val="standardContextual"/>
        </w:rPr>
      </w:pPr>
      <w:r>
        <w:rPr>
          <w:noProof/>
        </w:rPr>
        <w:t>9.4.2.8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_Toc202388004 \h </w:instrText>
      </w:r>
      <w:r>
        <w:rPr>
          <w:noProof/>
        </w:rPr>
      </w:r>
      <w:r>
        <w:rPr>
          <w:noProof/>
        </w:rPr>
        <w:fldChar w:fldCharType="separate"/>
      </w:r>
      <w:r>
        <w:rPr>
          <w:noProof/>
        </w:rPr>
        <w:t>166</w:t>
      </w:r>
      <w:r>
        <w:rPr>
          <w:noProof/>
        </w:rPr>
        <w:fldChar w:fldCharType="end"/>
      </w:r>
    </w:p>
    <w:p w14:paraId="62901445" w14:textId="26B7E752" w:rsidR="007E3A0E" w:rsidRDefault="007E3A0E">
      <w:pPr>
        <w:pStyle w:val="TOC4"/>
        <w:rPr>
          <w:rFonts w:asciiTheme="minorHAnsi" w:hAnsiTheme="minorHAnsi" w:cstheme="minorBidi"/>
          <w:noProof/>
          <w:kern w:val="2"/>
          <w:sz w:val="24"/>
          <w:szCs w:val="24"/>
          <w:lang w:eastAsia="en-GB"/>
          <w14:ligatures w14:val="standardContextual"/>
        </w:rPr>
      </w:pPr>
      <w:r>
        <w:rPr>
          <w:noProof/>
        </w:rPr>
        <w:t>9.4.2.9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_Toc202388005 \h </w:instrText>
      </w:r>
      <w:r>
        <w:rPr>
          <w:noProof/>
        </w:rPr>
      </w:r>
      <w:r>
        <w:rPr>
          <w:noProof/>
        </w:rPr>
        <w:fldChar w:fldCharType="separate"/>
      </w:r>
      <w:r>
        <w:rPr>
          <w:noProof/>
        </w:rPr>
        <w:t>166</w:t>
      </w:r>
      <w:r>
        <w:rPr>
          <w:noProof/>
        </w:rPr>
        <w:fldChar w:fldCharType="end"/>
      </w:r>
    </w:p>
    <w:p w14:paraId="4C6690B4" w14:textId="6479FA27" w:rsidR="007E3A0E" w:rsidRDefault="007E3A0E">
      <w:pPr>
        <w:pStyle w:val="TOC4"/>
        <w:rPr>
          <w:rFonts w:asciiTheme="minorHAnsi" w:hAnsiTheme="minorHAnsi" w:cstheme="minorBidi"/>
          <w:noProof/>
          <w:kern w:val="2"/>
          <w:sz w:val="24"/>
          <w:szCs w:val="24"/>
          <w:lang w:eastAsia="en-GB"/>
          <w14:ligatures w14:val="standardContextual"/>
        </w:rPr>
      </w:pPr>
      <w:r>
        <w:rPr>
          <w:noProof/>
        </w:rPr>
        <w:t>9.4.2.10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_Toc202388006 \h </w:instrText>
      </w:r>
      <w:r>
        <w:rPr>
          <w:noProof/>
        </w:rPr>
      </w:r>
      <w:r>
        <w:rPr>
          <w:noProof/>
        </w:rPr>
        <w:fldChar w:fldCharType="separate"/>
      </w:r>
      <w:r>
        <w:rPr>
          <w:noProof/>
        </w:rPr>
        <w:t>167</w:t>
      </w:r>
      <w:r>
        <w:rPr>
          <w:noProof/>
        </w:rPr>
        <w:fldChar w:fldCharType="end"/>
      </w:r>
    </w:p>
    <w:p w14:paraId="15CA29FA" w14:textId="3F003238" w:rsidR="007E3A0E" w:rsidRDefault="007E3A0E">
      <w:pPr>
        <w:pStyle w:val="TOC4"/>
        <w:rPr>
          <w:rFonts w:asciiTheme="minorHAnsi" w:hAnsiTheme="minorHAnsi" w:cstheme="minorBidi"/>
          <w:noProof/>
          <w:kern w:val="2"/>
          <w:sz w:val="24"/>
          <w:szCs w:val="24"/>
          <w:lang w:eastAsia="en-GB"/>
          <w14:ligatures w14:val="standardContextual"/>
        </w:rPr>
      </w:pPr>
      <w:r>
        <w:rPr>
          <w:noProof/>
        </w:rPr>
        <w:t>9.4.2.11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_Toc202388007 \h </w:instrText>
      </w:r>
      <w:r>
        <w:rPr>
          <w:noProof/>
        </w:rPr>
      </w:r>
      <w:r>
        <w:rPr>
          <w:noProof/>
        </w:rPr>
        <w:fldChar w:fldCharType="separate"/>
      </w:r>
      <w:r>
        <w:rPr>
          <w:noProof/>
        </w:rPr>
        <w:t>167</w:t>
      </w:r>
      <w:r>
        <w:rPr>
          <w:noProof/>
        </w:rPr>
        <w:fldChar w:fldCharType="end"/>
      </w:r>
    </w:p>
    <w:p w14:paraId="07B91478" w14:textId="46AFFC8C" w:rsidR="007E3A0E" w:rsidRDefault="007E3A0E">
      <w:pPr>
        <w:pStyle w:val="TOC4"/>
        <w:rPr>
          <w:rFonts w:asciiTheme="minorHAnsi" w:hAnsiTheme="minorHAnsi" w:cstheme="minorBidi"/>
          <w:noProof/>
          <w:kern w:val="2"/>
          <w:sz w:val="24"/>
          <w:szCs w:val="24"/>
          <w:lang w:eastAsia="en-GB"/>
          <w14:ligatures w14:val="standardContextual"/>
        </w:rPr>
      </w:pPr>
      <w:r>
        <w:rPr>
          <w:noProof/>
        </w:rPr>
        <w:t>9.4.2.12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_Toc202388008 \h </w:instrText>
      </w:r>
      <w:r>
        <w:rPr>
          <w:noProof/>
        </w:rPr>
      </w:r>
      <w:r>
        <w:rPr>
          <w:noProof/>
        </w:rPr>
        <w:fldChar w:fldCharType="separate"/>
      </w:r>
      <w:r>
        <w:rPr>
          <w:noProof/>
        </w:rPr>
        <w:t>167</w:t>
      </w:r>
      <w:r>
        <w:rPr>
          <w:noProof/>
        </w:rPr>
        <w:fldChar w:fldCharType="end"/>
      </w:r>
    </w:p>
    <w:p w14:paraId="6252FF5B" w14:textId="32F97173" w:rsidR="007E3A0E" w:rsidRDefault="007E3A0E">
      <w:pPr>
        <w:pStyle w:val="TOC1"/>
        <w:rPr>
          <w:rFonts w:asciiTheme="minorHAnsi" w:hAnsiTheme="minorHAnsi" w:cstheme="minorBidi"/>
          <w:noProof/>
          <w:kern w:val="2"/>
          <w:sz w:val="24"/>
          <w:szCs w:val="24"/>
          <w:lang w:eastAsia="en-GB"/>
          <w14:ligatures w14:val="standardContextual"/>
        </w:rPr>
      </w:pPr>
      <w:r w:rsidRPr="007E75EB">
        <w:rPr>
          <w:noProof/>
          <w:lang w:val="en-US"/>
        </w:rPr>
        <w:t>10</w:t>
      </w:r>
      <w:r>
        <w:rPr>
          <w:rFonts w:asciiTheme="minorHAnsi" w:hAnsiTheme="minorHAnsi" w:cstheme="minorBidi"/>
          <w:noProof/>
          <w:kern w:val="2"/>
          <w:sz w:val="24"/>
          <w:szCs w:val="24"/>
          <w:lang w:eastAsia="en-GB"/>
          <w14:ligatures w14:val="standardContextual"/>
        </w:rPr>
        <w:tab/>
      </w:r>
      <w:r w:rsidRPr="007E75EB">
        <w:rPr>
          <w:noProof/>
          <w:lang w:val="en-US"/>
        </w:rPr>
        <w:t>MCData configuration management documents</w:t>
      </w:r>
      <w:r>
        <w:rPr>
          <w:noProof/>
        </w:rPr>
        <w:tab/>
      </w:r>
      <w:r>
        <w:rPr>
          <w:noProof/>
        </w:rPr>
        <w:fldChar w:fldCharType="begin" w:fldLock="1"/>
      </w:r>
      <w:r>
        <w:rPr>
          <w:noProof/>
        </w:rPr>
        <w:instrText xml:space="preserve"> PAGEREF _Toc202388009 \h </w:instrText>
      </w:r>
      <w:r>
        <w:rPr>
          <w:noProof/>
        </w:rPr>
      </w:r>
      <w:r>
        <w:rPr>
          <w:noProof/>
        </w:rPr>
        <w:fldChar w:fldCharType="separate"/>
      </w:r>
      <w:r>
        <w:rPr>
          <w:noProof/>
        </w:rPr>
        <w:t>167</w:t>
      </w:r>
      <w:r>
        <w:rPr>
          <w:noProof/>
        </w:rPr>
        <w:fldChar w:fldCharType="end"/>
      </w:r>
    </w:p>
    <w:p w14:paraId="251B3601" w14:textId="0573782F" w:rsidR="007E3A0E" w:rsidRDefault="007E3A0E">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_Toc202388010 \h </w:instrText>
      </w:r>
      <w:r>
        <w:rPr>
          <w:noProof/>
        </w:rPr>
      </w:r>
      <w:r>
        <w:rPr>
          <w:noProof/>
        </w:rPr>
        <w:fldChar w:fldCharType="separate"/>
      </w:r>
      <w:r>
        <w:rPr>
          <w:noProof/>
        </w:rPr>
        <w:t>167</w:t>
      </w:r>
      <w:r>
        <w:rPr>
          <w:noProof/>
        </w:rPr>
        <w:fldChar w:fldCharType="end"/>
      </w:r>
    </w:p>
    <w:p w14:paraId="1FF38614" w14:textId="5A9AF1CB"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fr-FR"/>
        </w:rPr>
        <w:t>10.2</w:t>
      </w:r>
      <w:r>
        <w:rPr>
          <w:rFonts w:asciiTheme="minorHAnsi" w:hAnsiTheme="minorHAnsi" w:cstheme="minorBidi"/>
          <w:noProof/>
          <w:kern w:val="2"/>
          <w:sz w:val="24"/>
          <w:szCs w:val="24"/>
          <w:lang w:eastAsia="en-GB"/>
          <w14:ligatures w14:val="standardContextual"/>
        </w:rPr>
        <w:tab/>
      </w:r>
      <w:r w:rsidRPr="007E75EB">
        <w:rPr>
          <w:noProof/>
          <w:lang w:val="fr-FR"/>
        </w:rPr>
        <w:t>MCData UE configuration document</w:t>
      </w:r>
      <w:r>
        <w:rPr>
          <w:noProof/>
        </w:rPr>
        <w:tab/>
      </w:r>
      <w:r>
        <w:rPr>
          <w:noProof/>
        </w:rPr>
        <w:fldChar w:fldCharType="begin" w:fldLock="1"/>
      </w:r>
      <w:r>
        <w:rPr>
          <w:noProof/>
        </w:rPr>
        <w:instrText xml:space="preserve"> PAGEREF _Toc202388011 \h </w:instrText>
      </w:r>
      <w:r>
        <w:rPr>
          <w:noProof/>
        </w:rPr>
      </w:r>
      <w:r>
        <w:rPr>
          <w:noProof/>
        </w:rPr>
        <w:fldChar w:fldCharType="separate"/>
      </w:r>
      <w:r>
        <w:rPr>
          <w:noProof/>
        </w:rPr>
        <w:t>167</w:t>
      </w:r>
      <w:r>
        <w:rPr>
          <w:noProof/>
        </w:rPr>
        <w:fldChar w:fldCharType="end"/>
      </w:r>
    </w:p>
    <w:p w14:paraId="5C6B6C34" w14:textId="179A7D67" w:rsidR="007E3A0E" w:rsidRDefault="007E3A0E">
      <w:pPr>
        <w:pStyle w:val="TOC3"/>
        <w:rPr>
          <w:rFonts w:asciiTheme="minorHAnsi" w:hAnsiTheme="minorHAnsi" w:cstheme="minorBidi"/>
          <w:noProof/>
          <w:kern w:val="2"/>
          <w:sz w:val="24"/>
          <w:szCs w:val="24"/>
          <w:lang w:eastAsia="en-GB"/>
          <w14:ligatures w14:val="standardContextual"/>
        </w:rPr>
      </w:pPr>
      <w:r>
        <w:rPr>
          <w:noProof/>
        </w:rPr>
        <w:t>10.2.1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_Toc202388012 \h </w:instrText>
      </w:r>
      <w:r>
        <w:rPr>
          <w:noProof/>
        </w:rPr>
      </w:r>
      <w:r>
        <w:rPr>
          <w:noProof/>
        </w:rPr>
        <w:fldChar w:fldCharType="separate"/>
      </w:r>
      <w:r>
        <w:rPr>
          <w:noProof/>
        </w:rPr>
        <w:t>167</w:t>
      </w:r>
      <w:r>
        <w:rPr>
          <w:noProof/>
        </w:rPr>
        <w:fldChar w:fldCharType="end"/>
      </w:r>
    </w:p>
    <w:p w14:paraId="2022F6E9" w14:textId="32979D62" w:rsidR="007E3A0E" w:rsidRDefault="007E3A0E">
      <w:pPr>
        <w:pStyle w:val="TOC3"/>
        <w:rPr>
          <w:rFonts w:asciiTheme="minorHAnsi" w:hAnsiTheme="minorHAnsi" w:cstheme="minorBidi"/>
          <w:noProof/>
          <w:kern w:val="2"/>
          <w:sz w:val="24"/>
          <w:szCs w:val="24"/>
          <w:lang w:eastAsia="en-GB"/>
          <w14:ligatures w14:val="standardContextual"/>
        </w:rPr>
      </w:pPr>
      <w:r>
        <w:rPr>
          <w:noProof/>
        </w:rPr>
        <w:t>10.2.1A</w:t>
      </w:r>
      <w:r>
        <w:rPr>
          <w:rFonts w:asciiTheme="minorHAnsi" w:hAnsiTheme="minorHAnsi" w:cstheme="minorBidi"/>
          <w:noProof/>
          <w:kern w:val="2"/>
          <w:sz w:val="24"/>
          <w:szCs w:val="24"/>
          <w:lang w:eastAsia="en-GB"/>
          <w14:ligatures w14:val="standardContextual"/>
        </w:rPr>
        <w:tab/>
      </w:r>
      <w:r>
        <w:rPr>
          <w:noProof/>
        </w:rPr>
        <w:t>MCData client access to MCData UE configuration documents</w:t>
      </w:r>
      <w:r>
        <w:rPr>
          <w:noProof/>
        </w:rPr>
        <w:tab/>
      </w:r>
      <w:r>
        <w:rPr>
          <w:noProof/>
        </w:rPr>
        <w:fldChar w:fldCharType="begin" w:fldLock="1"/>
      </w:r>
      <w:r>
        <w:rPr>
          <w:noProof/>
        </w:rPr>
        <w:instrText xml:space="preserve"> PAGEREF _Toc202388013 \h </w:instrText>
      </w:r>
      <w:r>
        <w:rPr>
          <w:noProof/>
        </w:rPr>
      </w:r>
      <w:r>
        <w:rPr>
          <w:noProof/>
        </w:rPr>
        <w:fldChar w:fldCharType="separate"/>
      </w:r>
      <w:r>
        <w:rPr>
          <w:noProof/>
        </w:rPr>
        <w:t>168</w:t>
      </w:r>
      <w:r>
        <w:rPr>
          <w:noProof/>
        </w:rPr>
        <w:fldChar w:fldCharType="end"/>
      </w:r>
    </w:p>
    <w:p w14:paraId="78671152" w14:textId="27D5AEFD" w:rsidR="007E3A0E" w:rsidRDefault="007E3A0E">
      <w:pPr>
        <w:pStyle w:val="TOC3"/>
        <w:rPr>
          <w:rFonts w:asciiTheme="minorHAnsi" w:hAnsiTheme="minorHAnsi" w:cstheme="minorBidi"/>
          <w:noProof/>
          <w:kern w:val="2"/>
          <w:sz w:val="24"/>
          <w:szCs w:val="24"/>
          <w:lang w:eastAsia="en-GB"/>
          <w14:ligatures w14:val="standardContextual"/>
        </w:rPr>
      </w:pPr>
      <w:r>
        <w:rPr>
          <w:noProof/>
        </w:rPr>
        <w:t>10.2.2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_Toc202388014 \h </w:instrText>
      </w:r>
      <w:r>
        <w:rPr>
          <w:noProof/>
        </w:rPr>
      </w:r>
      <w:r>
        <w:rPr>
          <w:noProof/>
        </w:rPr>
        <w:fldChar w:fldCharType="separate"/>
      </w:r>
      <w:r>
        <w:rPr>
          <w:noProof/>
        </w:rPr>
        <w:t>168</w:t>
      </w:r>
      <w:r>
        <w:rPr>
          <w:noProof/>
        </w:rPr>
        <w:fldChar w:fldCharType="end"/>
      </w:r>
    </w:p>
    <w:p w14:paraId="25107E56" w14:textId="22AF6A7B" w:rsidR="007E3A0E" w:rsidRDefault="007E3A0E">
      <w:pPr>
        <w:pStyle w:val="TOC4"/>
        <w:rPr>
          <w:rFonts w:asciiTheme="minorHAnsi" w:hAnsiTheme="minorHAnsi" w:cstheme="minorBidi"/>
          <w:noProof/>
          <w:kern w:val="2"/>
          <w:sz w:val="24"/>
          <w:szCs w:val="24"/>
          <w:lang w:eastAsia="en-GB"/>
          <w14:ligatures w14:val="standardContextual"/>
        </w:rPr>
      </w:pPr>
      <w:r>
        <w:rPr>
          <w:noProof/>
        </w:rPr>
        <w:t>10.2.2.1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_Toc202388015 \h </w:instrText>
      </w:r>
      <w:r>
        <w:rPr>
          <w:noProof/>
        </w:rPr>
      </w:r>
      <w:r>
        <w:rPr>
          <w:noProof/>
        </w:rPr>
        <w:fldChar w:fldCharType="separate"/>
      </w:r>
      <w:r>
        <w:rPr>
          <w:noProof/>
        </w:rPr>
        <w:t>168</w:t>
      </w:r>
      <w:r>
        <w:rPr>
          <w:noProof/>
        </w:rPr>
        <w:fldChar w:fldCharType="end"/>
      </w:r>
    </w:p>
    <w:p w14:paraId="04CB735A" w14:textId="04EE4653" w:rsidR="007E3A0E" w:rsidRDefault="007E3A0E">
      <w:pPr>
        <w:pStyle w:val="TOC4"/>
        <w:rPr>
          <w:rFonts w:asciiTheme="minorHAnsi" w:hAnsiTheme="minorHAnsi" w:cstheme="minorBidi"/>
          <w:noProof/>
          <w:kern w:val="2"/>
          <w:sz w:val="24"/>
          <w:szCs w:val="24"/>
          <w:lang w:eastAsia="en-GB"/>
          <w14:ligatures w14:val="standardContextual"/>
        </w:rPr>
      </w:pPr>
      <w:r>
        <w:rPr>
          <w:noProof/>
        </w:rPr>
        <w:t>10.2.2.2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_Toc202388016 \h </w:instrText>
      </w:r>
      <w:r>
        <w:rPr>
          <w:noProof/>
        </w:rPr>
      </w:r>
      <w:r>
        <w:rPr>
          <w:noProof/>
        </w:rPr>
        <w:fldChar w:fldCharType="separate"/>
      </w:r>
      <w:r>
        <w:rPr>
          <w:noProof/>
        </w:rPr>
        <w:t>169</w:t>
      </w:r>
      <w:r>
        <w:rPr>
          <w:noProof/>
        </w:rPr>
        <w:fldChar w:fldCharType="end"/>
      </w:r>
    </w:p>
    <w:p w14:paraId="0C14E976" w14:textId="2BE9AD7E" w:rsidR="007E3A0E" w:rsidRDefault="007E3A0E">
      <w:pPr>
        <w:pStyle w:val="TOC4"/>
        <w:rPr>
          <w:rFonts w:asciiTheme="minorHAnsi" w:hAnsiTheme="minorHAnsi" w:cstheme="minorBidi"/>
          <w:noProof/>
          <w:kern w:val="2"/>
          <w:sz w:val="24"/>
          <w:szCs w:val="24"/>
          <w:lang w:eastAsia="en-GB"/>
          <w14:ligatures w14:val="standardContextual"/>
        </w:rPr>
      </w:pPr>
      <w:r>
        <w:rPr>
          <w:noProof/>
        </w:rPr>
        <w:t>10.2.2.3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_Toc202388017 \h </w:instrText>
      </w:r>
      <w:r>
        <w:rPr>
          <w:noProof/>
        </w:rPr>
      </w:r>
      <w:r>
        <w:rPr>
          <w:noProof/>
        </w:rPr>
        <w:fldChar w:fldCharType="separate"/>
      </w:r>
      <w:r>
        <w:rPr>
          <w:noProof/>
        </w:rPr>
        <w:t>170</w:t>
      </w:r>
      <w:r>
        <w:rPr>
          <w:noProof/>
        </w:rPr>
        <w:fldChar w:fldCharType="end"/>
      </w:r>
    </w:p>
    <w:p w14:paraId="194D1C53" w14:textId="718ADD18"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10.2.2.4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_Toc202388018 \h </w:instrText>
      </w:r>
      <w:r>
        <w:rPr>
          <w:noProof/>
        </w:rPr>
      </w:r>
      <w:r>
        <w:rPr>
          <w:noProof/>
        </w:rPr>
        <w:fldChar w:fldCharType="separate"/>
      </w:r>
      <w:r>
        <w:rPr>
          <w:noProof/>
        </w:rPr>
        <w:t>173</w:t>
      </w:r>
      <w:r>
        <w:rPr>
          <w:noProof/>
        </w:rPr>
        <w:fldChar w:fldCharType="end"/>
      </w:r>
    </w:p>
    <w:p w14:paraId="3E44686E" w14:textId="000C85C9" w:rsidR="007E3A0E" w:rsidRDefault="007E3A0E">
      <w:pPr>
        <w:pStyle w:val="TOC4"/>
        <w:rPr>
          <w:rFonts w:asciiTheme="minorHAnsi" w:hAnsiTheme="minorHAnsi" w:cstheme="minorBidi"/>
          <w:noProof/>
          <w:kern w:val="2"/>
          <w:sz w:val="24"/>
          <w:szCs w:val="24"/>
          <w:lang w:eastAsia="en-GB"/>
          <w14:ligatures w14:val="standardContextual"/>
        </w:rPr>
      </w:pPr>
      <w:r>
        <w:rPr>
          <w:noProof/>
        </w:rPr>
        <w:t>10.2.2.5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_Toc202388019 \h </w:instrText>
      </w:r>
      <w:r>
        <w:rPr>
          <w:noProof/>
        </w:rPr>
      </w:r>
      <w:r>
        <w:rPr>
          <w:noProof/>
        </w:rPr>
        <w:fldChar w:fldCharType="separate"/>
      </w:r>
      <w:r>
        <w:rPr>
          <w:noProof/>
        </w:rPr>
        <w:t>173</w:t>
      </w:r>
      <w:r>
        <w:rPr>
          <w:noProof/>
        </w:rPr>
        <w:fldChar w:fldCharType="end"/>
      </w:r>
    </w:p>
    <w:p w14:paraId="61671A5A" w14:textId="1BA64F0E" w:rsidR="007E3A0E" w:rsidRDefault="007E3A0E">
      <w:pPr>
        <w:pStyle w:val="TOC4"/>
        <w:rPr>
          <w:rFonts w:asciiTheme="minorHAnsi" w:hAnsiTheme="minorHAnsi" w:cstheme="minorBidi"/>
          <w:noProof/>
          <w:kern w:val="2"/>
          <w:sz w:val="24"/>
          <w:szCs w:val="24"/>
          <w:lang w:eastAsia="en-GB"/>
          <w14:ligatures w14:val="standardContextual"/>
        </w:rPr>
      </w:pPr>
      <w:r>
        <w:rPr>
          <w:noProof/>
        </w:rPr>
        <w:t>10.2.2.6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_Toc202388020 \h </w:instrText>
      </w:r>
      <w:r>
        <w:rPr>
          <w:noProof/>
        </w:rPr>
      </w:r>
      <w:r>
        <w:rPr>
          <w:noProof/>
        </w:rPr>
        <w:fldChar w:fldCharType="separate"/>
      </w:r>
      <w:r>
        <w:rPr>
          <w:noProof/>
        </w:rPr>
        <w:t>173</w:t>
      </w:r>
      <w:r>
        <w:rPr>
          <w:noProof/>
        </w:rPr>
        <w:fldChar w:fldCharType="end"/>
      </w:r>
    </w:p>
    <w:p w14:paraId="4B6AD918" w14:textId="6B92F5B7" w:rsidR="007E3A0E" w:rsidRDefault="007E3A0E">
      <w:pPr>
        <w:pStyle w:val="TOC4"/>
        <w:rPr>
          <w:rFonts w:asciiTheme="minorHAnsi" w:hAnsiTheme="minorHAnsi" w:cstheme="minorBidi"/>
          <w:noProof/>
          <w:kern w:val="2"/>
          <w:sz w:val="24"/>
          <w:szCs w:val="24"/>
          <w:lang w:eastAsia="en-GB"/>
          <w14:ligatures w14:val="standardContextual"/>
        </w:rPr>
      </w:pPr>
      <w:r>
        <w:rPr>
          <w:noProof/>
        </w:rPr>
        <w:t>10.2.2.7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_Toc202388021 \h </w:instrText>
      </w:r>
      <w:r>
        <w:rPr>
          <w:noProof/>
        </w:rPr>
      </w:r>
      <w:r>
        <w:rPr>
          <w:noProof/>
        </w:rPr>
        <w:fldChar w:fldCharType="separate"/>
      </w:r>
      <w:r>
        <w:rPr>
          <w:noProof/>
        </w:rPr>
        <w:t>174</w:t>
      </w:r>
      <w:r>
        <w:rPr>
          <w:noProof/>
        </w:rPr>
        <w:fldChar w:fldCharType="end"/>
      </w:r>
    </w:p>
    <w:p w14:paraId="5D1744DC" w14:textId="5F3234FD" w:rsidR="007E3A0E" w:rsidRDefault="007E3A0E">
      <w:pPr>
        <w:pStyle w:val="TOC4"/>
        <w:rPr>
          <w:rFonts w:asciiTheme="minorHAnsi" w:hAnsiTheme="minorHAnsi" w:cstheme="minorBidi"/>
          <w:noProof/>
          <w:kern w:val="2"/>
          <w:sz w:val="24"/>
          <w:szCs w:val="24"/>
          <w:lang w:eastAsia="en-GB"/>
          <w14:ligatures w14:val="standardContextual"/>
        </w:rPr>
      </w:pPr>
      <w:r>
        <w:rPr>
          <w:noProof/>
        </w:rPr>
        <w:t>10.2.2.8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_Toc202388022 \h </w:instrText>
      </w:r>
      <w:r>
        <w:rPr>
          <w:noProof/>
        </w:rPr>
      </w:r>
      <w:r>
        <w:rPr>
          <w:noProof/>
        </w:rPr>
        <w:fldChar w:fldCharType="separate"/>
      </w:r>
      <w:r>
        <w:rPr>
          <w:noProof/>
        </w:rPr>
        <w:t>176</w:t>
      </w:r>
      <w:r>
        <w:rPr>
          <w:noProof/>
        </w:rPr>
        <w:fldChar w:fldCharType="end"/>
      </w:r>
    </w:p>
    <w:p w14:paraId="60B98F46" w14:textId="4BDB0F57" w:rsidR="007E3A0E" w:rsidRDefault="007E3A0E">
      <w:pPr>
        <w:pStyle w:val="TOC4"/>
        <w:rPr>
          <w:rFonts w:asciiTheme="minorHAnsi" w:hAnsiTheme="minorHAnsi" w:cstheme="minorBidi"/>
          <w:noProof/>
          <w:kern w:val="2"/>
          <w:sz w:val="24"/>
          <w:szCs w:val="24"/>
          <w:lang w:eastAsia="en-GB"/>
          <w14:ligatures w14:val="standardContextual"/>
        </w:rPr>
      </w:pPr>
      <w:r>
        <w:rPr>
          <w:noProof/>
        </w:rPr>
        <w:t>10.2.2.9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_Toc202388023 \h </w:instrText>
      </w:r>
      <w:r>
        <w:rPr>
          <w:noProof/>
        </w:rPr>
      </w:r>
      <w:r>
        <w:rPr>
          <w:noProof/>
        </w:rPr>
        <w:fldChar w:fldCharType="separate"/>
      </w:r>
      <w:r>
        <w:rPr>
          <w:noProof/>
        </w:rPr>
        <w:t>176</w:t>
      </w:r>
      <w:r>
        <w:rPr>
          <w:noProof/>
        </w:rPr>
        <w:fldChar w:fldCharType="end"/>
      </w:r>
    </w:p>
    <w:p w14:paraId="49BA6B16" w14:textId="29FA60DA" w:rsidR="007E3A0E" w:rsidRDefault="007E3A0E">
      <w:pPr>
        <w:pStyle w:val="TOC4"/>
        <w:rPr>
          <w:rFonts w:asciiTheme="minorHAnsi" w:hAnsiTheme="minorHAnsi" w:cstheme="minorBidi"/>
          <w:noProof/>
          <w:kern w:val="2"/>
          <w:sz w:val="24"/>
          <w:szCs w:val="24"/>
          <w:lang w:eastAsia="en-GB"/>
          <w14:ligatures w14:val="standardContextual"/>
        </w:rPr>
      </w:pPr>
      <w:r>
        <w:rPr>
          <w:noProof/>
        </w:rPr>
        <w:t>10.2.2.10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_Toc202388024 \h </w:instrText>
      </w:r>
      <w:r>
        <w:rPr>
          <w:noProof/>
        </w:rPr>
      </w:r>
      <w:r>
        <w:rPr>
          <w:noProof/>
        </w:rPr>
        <w:fldChar w:fldCharType="separate"/>
      </w:r>
      <w:r>
        <w:rPr>
          <w:noProof/>
        </w:rPr>
        <w:t>176</w:t>
      </w:r>
      <w:r>
        <w:rPr>
          <w:noProof/>
        </w:rPr>
        <w:fldChar w:fldCharType="end"/>
      </w:r>
    </w:p>
    <w:p w14:paraId="0FAB1219" w14:textId="26035D3C" w:rsidR="007E3A0E" w:rsidRDefault="007E3A0E">
      <w:pPr>
        <w:pStyle w:val="TOC4"/>
        <w:rPr>
          <w:rFonts w:asciiTheme="minorHAnsi" w:hAnsiTheme="minorHAnsi" w:cstheme="minorBidi"/>
          <w:noProof/>
          <w:kern w:val="2"/>
          <w:sz w:val="24"/>
          <w:szCs w:val="24"/>
          <w:lang w:eastAsia="en-GB"/>
          <w14:ligatures w14:val="standardContextual"/>
        </w:rPr>
      </w:pPr>
      <w:r>
        <w:rPr>
          <w:noProof/>
        </w:rPr>
        <w:t>10.2.2.11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_Toc202388025 \h </w:instrText>
      </w:r>
      <w:r>
        <w:rPr>
          <w:noProof/>
        </w:rPr>
      </w:r>
      <w:r>
        <w:rPr>
          <w:noProof/>
        </w:rPr>
        <w:fldChar w:fldCharType="separate"/>
      </w:r>
      <w:r>
        <w:rPr>
          <w:noProof/>
        </w:rPr>
        <w:t>177</w:t>
      </w:r>
      <w:r>
        <w:rPr>
          <w:noProof/>
        </w:rPr>
        <w:fldChar w:fldCharType="end"/>
      </w:r>
    </w:p>
    <w:p w14:paraId="30E1FA29" w14:textId="06CFE34B" w:rsidR="007E3A0E" w:rsidRDefault="007E3A0E">
      <w:pPr>
        <w:pStyle w:val="TOC4"/>
        <w:rPr>
          <w:rFonts w:asciiTheme="minorHAnsi" w:hAnsiTheme="minorHAnsi" w:cstheme="minorBidi"/>
          <w:noProof/>
          <w:kern w:val="2"/>
          <w:sz w:val="24"/>
          <w:szCs w:val="24"/>
          <w:lang w:eastAsia="en-GB"/>
          <w14:ligatures w14:val="standardContextual"/>
        </w:rPr>
      </w:pPr>
      <w:r>
        <w:rPr>
          <w:noProof/>
        </w:rPr>
        <w:t>10.2.2.12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_Toc202388026 \h </w:instrText>
      </w:r>
      <w:r>
        <w:rPr>
          <w:noProof/>
        </w:rPr>
      </w:r>
      <w:r>
        <w:rPr>
          <w:noProof/>
        </w:rPr>
        <w:fldChar w:fldCharType="separate"/>
      </w:r>
      <w:r>
        <w:rPr>
          <w:noProof/>
        </w:rPr>
        <w:t>177</w:t>
      </w:r>
      <w:r>
        <w:rPr>
          <w:noProof/>
        </w:rPr>
        <w:fldChar w:fldCharType="end"/>
      </w:r>
    </w:p>
    <w:p w14:paraId="6846CFC2" w14:textId="76749A57" w:rsidR="007E3A0E" w:rsidRDefault="007E3A0E">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MCData user profile configuration document</w:t>
      </w:r>
      <w:r>
        <w:rPr>
          <w:noProof/>
        </w:rPr>
        <w:tab/>
      </w:r>
      <w:r>
        <w:rPr>
          <w:noProof/>
        </w:rPr>
        <w:fldChar w:fldCharType="begin" w:fldLock="1"/>
      </w:r>
      <w:r>
        <w:rPr>
          <w:noProof/>
        </w:rPr>
        <w:instrText xml:space="preserve"> PAGEREF _Toc202388027 \h </w:instrText>
      </w:r>
      <w:r>
        <w:rPr>
          <w:noProof/>
        </w:rPr>
      </w:r>
      <w:r>
        <w:rPr>
          <w:noProof/>
        </w:rPr>
        <w:fldChar w:fldCharType="separate"/>
      </w:r>
      <w:r>
        <w:rPr>
          <w:noProof/>
        </w:rPr>
        <w:t>177</w:t>
      </w:r>
      <w:r>
        <w:rPr>
          <w:noProof/>
        </w:rPr>
        <w:fldChar w:fldCharType="end"/>
      </w:r>
    </w:p>
    <w:p w14:paraId="7F9D2FA5" w14:textId="71E558B3" w:rsidR="007E3A0E" w:rsidRDefault="007E3A0E">
      <w:pPr>
        <w:pStyle w:val="TOC3"/>
        <w:rPr>
          <w:rFonts w:asciiTheme="minorHAnsi" w:hAnsiTheme="minorHAnsi" w:cstheme="minorBidi"/>
          <w:noProof/>
          <w:kern w:val="2"/>
          <w:sz w:val="24"/>
          <w:szCs w:val="24"/>
          <w:lang w:eastAsia="en-GB"/>
          <w14:ligatures w14:val="standardContextual"/>
        </w:rPr>
      </w:pPr>
      <w:r>
        <w:rPr>
          <w:noProof/>
        </w:rPr>
        <w:t>10.3.1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_Toc202388028 \h </w:instrText>
      </w:r>
      <w:r>
        <w:rPr>
          <w:noProof/>
        </w:rPr>
      </w:r>
      <w:r>
        <w:rPr>
          <w:noProof/>
        </w:rPr>
        <w:fldChar w:fldCharType="separate"/>
      </w:r>
      <w:r>
        <w:rPr>
          <w:noProof/>
        </w:rPr>
        <w:t>177</w:t>
      </w:r>
      <w:r>
        <w:rPr>
          <w:noProof/>
        </w:rPr>
        <w:fldChar w:fldCharType="end"/>
      </w:r>
    </w:p>
    <w:p w14:paraId="4C39DBE7" w14:textId="2FA3D92C" w:rsidR="007E3A0E" w:rsidRDefault="007E3A0E">
      <w:pPr>
        <w:pStyle w:val="TOC3"/>
        <w:rPr>
          <w:rFonts w:asciiTheme="minorHAnsi" w:hAnsiTheme="minorHAnsi" w:cstheme="minorBidi"/>
          <w:noProof/>
          <w:kern w:val="2"/>
          <w:sz w:val="24"/>
          <w:szCs w:val="24"/>
          <w:lang w:eastAsia="en-GB"/>
          <w14:ligatures w14:val="standardContextual"/>
        </w:rPr>
      </w:pPr>
      <w:r>
        <w:rPr>
          <w:noProof/>
        </w:rPr>
        <w:t>10.3.1A</w:t>
      </w:r>
      <w:r>
        <w:rPr>
          <w:rFonts w:asciiTheme="minorHAnsi" w:hAnsiTheme="minorHAnsi" w:cstheme="minorBidi"/>
          <w:noProof/>
          <w:kern w:val="2"/>
          <w:sz w:val="24"/>
          <w:szCs w:val="24"/>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_Toc202388029 \h </w:instrText>
      </w:r>
      <w:r>
        <w:rPr>
          <w:noProof/>
        </w:rPr>
      </w:r>
      <w:r>
        <w:rPr>
          <w:noProof/>
        </w:rPr>
        <w:fldChar w:fldCharType="separate"/>
      </w:r>
      <w:r>
        <w:rPr>
          <w:noProof/>
        </w:rPr>
        <w:t>177</w:t>
      </w:r>
      <w:r>
        <w:rPr>
          <w:noProof/>
        </w:rPr>
        <w:fldChar w:fldCharType="end"/>
      </w:r>
    </w:p>
    <w:p w14:paraId="62B61CA2" w14:textId="6AD637B2" w:rsidR="007E3A0E" w:rsidRDefault="007E3A0E">
      <w:pPr>
        <w:pStyle w:val="TOC3"/>
        <w:rPr>
          <w:rFonts w:asciiTheme="minorHAnsi" w:hAnsiTheme="minorHAnsi" w:cstheme="minorBidi"/>
          <w:noProof/>
          <w:kern w:val="2"/>
          <w:sz w:val="24"/>
          <w:szCs w:val="24"/>
          <w:lang w:eastAsia="en-GB"/>
          <w14:ligatures w14:val="standardContextual"/>
        </w:rPr>
      </w:pPr>
      <w:r>
        <w:rPr>
          <w:noProof/>
        </w:rPr>
        <w:t>10.3.2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_Toc202388030 \h </w:instrText>
      </w:r>
      <w:r>
        <w:rPr>
          <w:noProof/>
        </w:rPr>
      </w:r>
      <w:r>
        <w:rPr>
          <w:noProof/>
        </w:rPr>
        <w:fldChar w:fldCharType="separate"/>
      </w:r>
      <w:r>
        <w:rPr>
          <w:noProof/>
        </w:rPr>
        <w:t>177</w:t>
      </w:r>
      <w:r>
        <w:rPr>
          <w:noProof/>
        </w:rPr>
        <w:fldChar w:fldCharType="end"/>
      </w:r>
    </w:p>
    <w:p w14:paraId="7F756C62" w14:textId="6B854BA4" w:rsidR="007E3A0E" w:rsidRDefault="007E3A0E">
      <w:pPr>
        <w:pStyle w:val="TOC4"/>
        <w:rPr>
          <w:rFonts w:asciiTheme="minorHAnsi" w:hAnsiTheme="minorHAnsi" w:cstheme="minorBidi"/>
          <w:noProof/>
          <w:kern w:val="2"/>
          <w:sz w:val="24"/>
          <w:szCs w:val="24"/>
          <w:lang w:eastAsia="en-GB"/>
          <w14:ligatures w14:val="standardContextual"/>
        </w:rPr>
      </w:pPr>
      <w:r>
        <w:rPr>
          <w:noProof/>
        </w:rPr>
        <w:t>10.3.2.1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_Toc202388031 \h </w:instrText>
      </w:r>
      <w:r>
        <w:rPr>
          <w:noProof/>
        </w:rPr>
      </w:r>
      <w:r>
        <w:rPr>
          <w:noProof/>
        </w:rPr>
        <w:fldChar w:fldCharType="separate"/>
      </w:r>
      <w:r>
        <w:rPr>
          <w:noProof/>
        </w:rPr>
        <w:t>177</w:t>
      </w:r>
      <w:r>
        <w:rPr>
          <w:noProof/>
        </w:rPr>
        <w:fldChar w:fldCharType="end"/>
      </w:r>
    </w:p>
    <w:p w14:paraId="56CBDD44" w14:textId="0AFDC97E" w:rsidR="007E3A0E" w:rsidRDefault="007E3A0E">
      <w:pPr>
        <w:pStyle w:val="TOC4"/>
        <w:rPr>
          <w:rFonts w:asciiTheme="minorHAnsi" w:hAnsiTheme="minorHAnsi" w:cstheme="minorBidi"/>
          <w:noProof/>
          <w:kern w:val="2"/>
          <w:sz w:val="24"/>
          <w:szCs w:val="24"/>
          <w:lang w:eastAsia="en-GB"/>
          <w14:ligatures w14:val="standardContextual"/>
        </w:rPr>
      </w:pPr>
      <w:r>
        <w:rPr>
          <w:noProof/>
        </w:rPr>
        <w:t>10.3.2.2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_Toc202388032 \h </w:instrText>
      </w:r>
      <w:r>
        <w:rPr>
          <w:noProof/>
        </w:rPr>
      </w:r>
      <w:r>
        <w:rPr>
          <w:noProof/>
        </w:rPr>
        <w:fldChar w:fldCharType="separate"/>
      </w:r>
      <w:r>
        <w:rPr>
          <w:noProof/>
        </w:rPr>
        <w:t>182</w:t>
      </w:r>
      <w:r>
        <w:rPr>
          <w:noProof/>
        </w:rPr>
        <w:fldChar w:fldCharType="end"/>
      </w:r>
    </w:p>
    <w:p w14:paraId="65F468AC" w14:textId="3A237836" w:rsidR="007E3A0E" w:rsidRDefault="007E3A0E">
      <w:pPr>
        <w:pStyle w:val="TOC4"/>
        <w:rPr>
          <w:rFonts w:asciiTheme="minorHAnsi" w:hAnsiTheme="minorHAnsi" w:cstheme="minorBidi"/>
          <w:noProof/>
          <w:kern w:val="2"/>
          <w:sz w:val="24"/>
          <w:szCs w:val="24"/>
          <w:lang w:eastAsia="en-GB"/>
          <w14:ligatures w14:val="standardContextual"/>
        </w:rPr>
      </w:pPr>
      <w:r>
        <w:rPr>
          <w:noProof/>
        </w:rPr>
        <w:t>10.3.2.3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_Toc202388033 \h </w:instrText>
      </w:r>
      <w:r>
        <w:rPr>
          <w:noProof/>
        </w:rPr>
      </w:r>
      <w:r>
        <w:rPr>
          <w:noProof/>
        </w:rPr>
        <w:fldChar w:fldCharType="separate"/>
      </w:r>
      <w:r>
        <w:rPr>
          <w:noProof/>
        </w:rPr>
        <w:t>182</w:t>
      </w:r>
      <w:r>
        <w:rPr>
          <w:noProof/>
        </w:rPr>
        <w:fldChar w:fldCharType="end"/>
      </w:r>
    </w:p>
    <w:p w14:paraId="6C6068B2" w14:textId="7CE7F911"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10.3.2.4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_Toc202388034 \h </w:instrText>
      </w:r>
      <w:r>
        <w:rPr>
          <w:noProof/>
        </w:rPr>
      </w:r>
      <w:r>
        <w:rPr>
          <w:noProof/>
        </w:rPr>
        <w:fldChar w:fldCharType="separate"/>
      </w:r>
      <w:r>
        <w:rPr>
          <w:noProof/>
        </w:rPr>
        <w:t>189</w:t>
      </w:r>
      <w:r>
        <w:rPr>
          <w:noProof/>
        </w:rPr>
        <w:fldChar w:fldCharType="end"/>
      </w:r>
    </w:p>
    <w:p w14:paraId="499D692D" w14:textId="2D25D171" w:rsidR="007E3A0E" w:rsidRDefault="007E3A0E">
      <w:pPr>
        <w:pStyle w:val="TOC4"/>
        <w:rPr>
          <w:rFonts w:asciiTheme="minorHAnsi" w:hAnsiTheme="minorHAnsi" w:cstheme="minorBidi"/>
          <w:noProof/>
          <w:kern w:val="2"/>
          <w:sz w:val="24"/>
          <w:szCs w:val="24"/>
          <w:lang w:eastAsia="en-GB"/>
          <w14:ligatures w14:val="standardContextual"/>
        </w:rPr>
      </w:pPr>
      <w:r>
        <w:rPr>
          <w:noProof/>
        </w:rPr>
        <w:t>10.3.2.5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_Toc202388035 \h </w:instrText>
      </w:r>
      <w:r>
        <w:rPr>
          <w:noProof/>
        </w:rPr>
      </w:r>
      <w:r>
        <w:rPr>
          <w:noProof/>
        </w:rPr>
        <w:fldChar w:fldCharType="separate"/>
      </w:r>
      <w:r>
        <w:rPr>
          <w:noProof/>
        </w:rPr>
        <w:t>189</w:t>
      </w:r>
      <w:r>
        <w:rPr>
          <w:noProof/>
        </w:rPr>
        <w:fldChar w:fldCharType="end"/>
      </w:r>
    </w:p>
    <w:p w14:paraId="36D8CE92" w14:textId="047FC13B" w:rsidR="007E3A0E" w:rsidRDefault="007E3A0E">
      <w:pPr>
        <w:pStyle w:val="TOC4"/>
        <w:rPr>
          <w:rFonts w:asciiTheme="minorHAnsi" w:hAnsiTheme="minorHAnsi" w:cstheme="minorBidi"/>
          <w:noProof/>
          <w:kern w:val="2"/>
          <w:sz w:val="24"/>
          <w:szCs w:val="24"/>
          <w:lang w:eastAsia="en-GB"/>
          <w14:ligatures w14:val="standardContextual"/>
        </w:rPr>
      </w:pPr>
      <w:r>
        <w:rPr>
          <w:noProof/>
        </w:rPr>
        <w:t>10.3.2.6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_Toc202388036 \h </w:instrText>
      </w:r>
      <w:r>
        <w:rPr>
          <w:noProof/>
        </w:rPr>
      </w:r>
      <w:r>
        <w:rPr>
          <w:noProof/>
        </w:rPr>
        <w:fldChar w:fldCharType="separate"/>
      </w:r>
      <w:r>
        <w:rPr>
          <w:noProof/>
        </w:rPr>
        <w:t>189</w:t>
      </w:r>
      <w:r>
        <w:rPr>
          <w:noProof/>
        </w:rPr>
        <w:fldChar w:fldCharType="end"/>
      </w:r>
    </w:p>
    <w:p w14:paraId="36798E1B" w14:textId="63A32C7C" w:rsidR="007E3A0E" w:rsidRDefault="007E3A0E">
      <w:pPr>
        <w:pStyle w:val="TOC4"/>
        <w:rPr>
          <w:rFonts w:asciiTheme="minorHAnsi" w:hAnsiTheme="minorHAnsi" w:cstheme="minorBidi"/>
          <w:noProof/>
          <w:kern w:val="2"/>
          <w:sz w:val="24"/>
          <w:szCs w:val="24"/>
          <w:lang w:eastAsia="en-GB"/>
          <w14:ligatures w14:val="standardContextual"/>
        </w:rPr>
      </w:pPr>
      <w:r>
        <w:rPr>
          <w:noProof/>
        </w:rPr>
        <w:t>10.3.2.7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_Toc202388037 \h </w:instrText>
      </w:r>
      <w:r>
        <w:rPr>
          <w:noProof/>
        </w:rPr>
      </w:r>
      <w:r>
        <w:rPr>
          <w:noProof/>
        </w:rPr>
        <w:fldChar w:fldCharType="separate"/>
      </w:r>
      <w:r>
        <w:rPr>
          <w:noProof/>
        </w:rPr>
        <w:t>190</w:t>
      </w:r>
      <w:r>
        <w:rPr>
          <w:noProof/>
        </w:rPr>
        <w:fldChar w:fldCharType="end"/>
      </w:r>
    </w:p>
    <w:p w14:paraId="704D7E31" w14:textId="179A926C" w:rsidR="007E3A0E" w:rsidRDefault="007E3A0E">
      <w:pPr>
        <w:pStyle w:val="TOC4"/>
        <w:rPr>
          <w:rFonts w:asciiTheme="minorHAnsi" w:hAnsiTheme="minorHAnsi" w:cstheme="minorBidi"/>
          <w:noProof/>
          <w:kern w:val="2"/>
          <w:sz w:val="24"/>
          <w:szCs w:val="24"/>
          <w:lang w:eastAsia="en-GB"/>
          <w14:ligatures w14:val="standardContextual"/>
        </w:rPr>
      </w:pPr>
      <w:r>
        <w:rPr>
          <w:noProof/>
        </w:rPr>
        <w:t>10.3.2.8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_Toc202388038 \h </w:instrText>
      </w:r>
      <w:r>
        <w:rPr>
          <w:noProof/>
        </w:rPr>
      </w:r>
      <w:r>
        <w:rPr>
          <w:noProof/>
        </w:rPr>
        <w:fldChar w:fldCharType="separate"/>
      </w:r>
      <w:r>
        <w:rPr>
          <w:noProof/>
        </w:rPr>
        <w:t>207</w:t>
      </w:r>
      <w:r>
        <w:rPr>
          <w:noProof/>
        </w:rPr>
        <w:fldChar w:fldCharType="end"/>
      </w:r>
    </w:p>
    <w:p w14:paraId="67EF1C94" w14:textId="6FA3344A" w:rsidR="007E3A0E" w:rsidRDefault="007E3A0E">
      <w:pPr>
        <w:pStyle w:val="TOC4"/>
        <w:rPr>
          <w:rFonts w:asciiTheme="minorHAnsi" w:hAnsiTheme="minorHAnsi" w:cstheme="minorBidi"/>
          <w:noProof/>
          <w:kern w:val="2"/>
          <w:sz w:val="24"/>
          <w:szCs w:val="24"/>
          <w:lang w:eastAsia="en-GB"/>
          <w14:ligatures w14:val="standardContextual"/>
        </w:rPr>
      </w:pPr>
      <w:r>
        <w:rPr>
          <w:noProof/>
        </w:rPr>
        <w:t>10.3.2.9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_Toc202388039 \h </w:instrText>
      </w:r>
      <w:r>
        <w:rPr>
          <w:noProof/>
        </w:rPr>
      </w:r>
      <w:r>
        <w:rPr>
          <w:noProof/>
        </w:rPr>
        <w:fldChar w:fldCharType="separate"/>
      </w:r>
      <w:r>
        <w:rPr>
          <w:noProof/>
        </w:rPr>
        <w:t>207</w:t>
      </w:r>
      <w:r>
        <w:rPr>
          <w:noProof/>
        </w:rPr>
        <w:fldChar w:fldCharType="end"/>
      </w:r>
    </w:p>
    <w:p w14:paraId="5B28407E" w14:textId="6BF8128B" w:rsidR="007E3A0E" w:rsidRDefault="007E3A0E">
      <w:pPr>
        <w:pStyle w:val="TOC4"/>
        <w:rPr>
          <w:rFonts w:asciiTheme="minorHAnsi" w:hAnsiTheme="minorHAnsi" w:cstheme="minorBidi"/>
          <w:noProof/>
          <w:kern w:val="2"/>
          <w:sz w:val="24"/>
          <w:szCs w:val="24"/>
          <w:lang w:eastAsia="en-GB"/>
          <w14:ligatures w14:val="standardContextual"/>
        </w:rPr>
      </w:pPr>
      <w:r>
        <w:rPr>
          <w:noProof/>
        </w:rPr>
        <w:t>10.3.2.10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_Toc202388040 \h </w:instrText>
      </w:r>
      <w:r>
        <w:rPr>
          <w:noProof/>
        </w:rPr>
      </w:r>
      <w:r>
        <w:rPr>
          <w:noProof/>
        </w:rPr>
        <w:fldChar w:fldCharType="separate"/>
      </w:r>
      <w:r>
        <w:rPr>
          <w:noProof/>
        </w:rPr>
        <w:t>207</w:t>
      </w:r>
      <w:r>
        <w:rPr>
          <w:noProof/>
        </w:rPr>
        <w:fldChar w:fldCharType="end"/>
      </w:r>
    </w:p>
    <w:p w14:paraId="323EFCBD" w14:textId="4DAC2AE5" w:rsidR="007E3A0E" w:rsidRDefault="007E3A0E">
      <w:pPr>
        <w:pStyle w:val="TOC4"/>
        <w:rPr>
          <w:rFonts w:asciiTheme="minorHAnsi" w:hAnsiTheme="minorHAnsi" w:cstheme="minorBidi"/>
          <w:noProof/>
          <w:kern w:val="2"/>
          <w:sz w:val="24"/>
          <w:szCs w:val="24"/>
          <w:lang w:eastAsia="en-GB"/>
          <w14:ligatures w14:val="standardContextual"/>
        </w:rPr>
      </w:pPr>
      <w:r>
        <w:rPr>
          <w:noProof/>
        </w:rPr>
        <w:lastRenderedPageBreak/>
        <w:t>10.3.2.11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_Toc202388041 \h </w:instrText>
      </w:r>
      <w:r>
        <w:rPr>
          <w:noProof/>
        </w:rPr>
      </w:r>
      <w:r>
        <w:rPr>
          <w:noProof/>
        </w:rPr>
        <w:fldChar w:fldCharType="separate"/>
      </w:r>
      <w:r>
        <w:rPr>
          <w:noProof/>
        </w:rPr>
        <w:t>207</w:t>
      </w:r>
      <w:r>
        <w:rPr>
          <w:noProof/>
        </w:rPr>
        <w:fldChar w:fldCharType="end"/>
      </w:r>
    </w:p>
    <w:p w14:paraId="3572A5C5" w14:textId="700B4A42" w:rsidR="007E3A0E" w:rsidRDefault="007E3A0E">
      <w:pPr>
        <w:pStyle w:val="TOC4"/>
        <w:rPr>
          <w:rFonts w:asciiTheme="minorHAnsi" w:hAnsiTheme="minorHAnsi" w:cstheme="minorBidi"/>
          <w:noProof/>
          <w:kern w:val="2"/>
          <w:sz w:val="24"/>
          <w:szCs w:val="24"/>
          <w:lang w:eastAsia="en-GB"/>
          <w14:ligatures w14:val="standardContextual"/>
        </w:rPr>
      </w:pPr>
      <w:r>
        <w:rPr>
          <w:noProof/>
        </w:rPr>
        <w:t>10.3.2.12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_Toc202388042 \h </w:instrText>
      </w:r>
      <w:r>
        <w:rPr>
          <w:noProof/>
        </w:rPr>
      </w:r>
      <w:r>
        <w:rPr>
          <w:noProof/>
        </w:rPr>
        <w:fldChar w:fldCharType="separate"/>
      </w:r>
      <w:r>
        <w:rPr>
          <w:noProof/>
        </w:rPr>
        <w:t>207</w:t>
      </w:r>
      <w:r>
        <w:rPr>
          <w:noProof/>
        </w:rPr>
        <w:fldChar w:fldCharType="end"/>
      </w:r>
    </w:p>
    <w:p w14:paraId="0A4E3882" w14:textId="571F143E"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en-US"/>
        </w:rPr>
        <w:t>10.4</w:t>
      </w:r>
      <w:r>
        <w:rPr>
          <w:rFonts w:asciiTheme="minorHAnsi" w:hAnsiTheme="minorHAnsi" w:cstheme="minorBidi"/>
          <w:noProof/>
          <w:kern w:val="2"/>
          <w:sz w:val="24"/>
          <w:szCs w:val="24"/>
          <w:lang w:eastAsia="en-GB"/>
          <w14:ligatures w14:val="standardContextual"/>
        </w:rPr>
        <w:tab/>
      </w:r>
      <w:r w:rsidRPr="007E75EB">
        <w:rPr>
          <w:noProof/>
          <w:lang w:val="en-US"/>
        </w:rPr>
        <w:t>MCData service configuration document</w:t>
      </w:r>
      <w:r>
        <w:rPr>
          <w:noProof/>
        </w:rPr>
        <w:tab/>
      </w:r>
      <w:r>
        <w:rPr>
          <w:noProof/>
        </w:rPr>
        <w:fldChar w:fldCharType="begin" w:fldLock="1"/>
      </w:r>
      <w:r>
        <w:rPr>
          <w:noProof/>
        </w:rPr>
        <w:instrText xml:space="preserve"> PAGEREF _Toc202388043 \h </w:instrText>
      </w:r>
      <w:r>
        <w:rPr>
          <w:noProof/>
        </w:rPr>
      </w:r>
      <w:r>
        <w:rPr>
          <w:noProof/>
        </w:rPr>
        <w:fldChar w:fldCharType="separate"/>
      </w:r>
      <w:r>
        <w:rPr>
          <w:noProof/>
        </w:rPr>
        <w:t>207</w:t>
      </w:r>
      <w:r>
        <w:rPr>
          <w:noProof/>
        </w:rPr>
        <w:fldChar w:fldCharType="end"/>
      </w:r>
    </w:p>
    <w:p w14:paraId="75DA80B5" w14:textId="079DC644" w:rsidR="007E3A0E" w:rsidRDefault="007E3A0E">
      <w:pPr>
        <w:pStyle w:val="TOC3"/>
        <w:rPr>
          <w:rFonts w:asciiTheme="minorHAnsi" w:hAnsiTheme="minorHAnsi" w:cstheme="minorBidi"/>
          <w:noProof/>
          <w:kern w:val="2"/>
          <w:sz w:val="24"/>
          <w:szCs w:val="24"/>
          <w:lang w:eastAsia="en-GB"/>
          <w14:ligatures w14:val="standardContextual"/>
        </w:rPr>
      </w:pPr>
      <w:r>
        <w:rPr>
          <w:noProof/>
        </w:rPr>
        <w:t>10.4.1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_Toc202388044 \h </w:instrText>
      </w:r>
      <w:r>
        <w:rPr>
          <w:noProof/>
        </w:rPr>
      </w:r>
      <w:r>
        <w:rPr>
          <w:noProof/>
        </w:rPr>
        <w:fldChar w:fldCharType="separate"/>
      </w:r>
      <w:r>
        <w:rPr>
          <w:noProof/>
        </w:rPr>
        <w:t>207</w:t>
      </w:r>
      <w:r>
        <w:rPr>
          <w:noProof/>
        </w:rPr>
        <w:fldChar w:fldCharType="end"/>
      </w:r>
    </w:p>
    <w:p w14:paraId="5A888368" w14:textId="3C311505" w:rsidR="007E3A0E" w:rsidRDefault="007E3A0E">
      <w:pPr>
        <w:pStyle w:val="TOC3"/>
        <w:rPr>
          <w:rFonts w:asciiTheme="minorHAnsi" w:hAnsiTheme="minorHAnsi" w:cstheme="minorBidi"/>
          <w:noProof/>
          <w:kern w:val="2"/>
          <w:sz w:val="24"/>
          <w:szCs w:val="24"/>
          <w:lang w:eastAsia="en-GB"/>
          <w14:ligatures w14:val="standardContextual"/>
        </w:rPr>
      </w:pPr>
      <w:r>
        <w:rPr>
          <w:noProof/>
        </w:rPr>
        <w:t>10.4.2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_Toc202388045 \h </w:instrText>
      </w:r>
      <w:r>
        <w:rPr>
          <w:noProof/>
        </w:rPr>
      </w:r>
      <w:r>
        <w:rPr>
          <w:noProof/>
        </w:rPr>
        <w:fldChar w:fldCharType="separate"/>
      </w:r>
      <w:r>
        <w:rPr>
          <w:noProof/>
        </w:rPr>
        <w:t>207</w:t>
      </w:r>
      <w:r>
        <w:rPr>
          <w:noProof/>
        </w:rPr>
        <w:fldChar w:fldCharType="end"/>
      </w:r>
    </w:p>
    <w:p w14:paraId="42261D19" w14:textId="3AF73C59" w:rsidR="007E3A0E" w:rsidRDefault="007E3A0E">
      <w:pPr>
        <w:pStyle w:val="TOC4"/>
        <w:rPr>
          <w:rFonts w:asciiTheme="minorHAnsi" w:hAnsiTheme="minorHAnsi" w:cstheme="minorBidi"/>
          <w:noProof/>
          <w:kern w:val="2"/>
          <w:sz w:val="24"/>
          <w:szCs w:val="24"/>
          <w:lang w:eastAsia="en-GB"/>
          <w14:ligatures w14:val="standardContextual"/>
        </w:rPr>
      </w:pPr>
      <w:r>
        <w:rPr>
          <w:noProof/>
        </w:rPr>
        <w:t>10.4.2.1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_Toc202388046 \h </w:instrText>
      </w:r>
      <w:r>
        <w:rPr>
          <w:noProof/>
        </w:rPr>
      </w:r>
      <w:r>
        <w:rPr>
          <w:noProof/>
        </w:rPr>
        <w:fldChar w:fldCharType="separate"/>
      </w:r>
      <w:r>
        <w:rPr>
          <w:noProof/>
        </w:rPr>
        <w:t>207</w:t>
      </w:r>
      <w:r>
        <w:rPr>
          <w:noProof/>
        </w:rPr>
        <w:fldChar w:fldCharType="end"/>
      </w:r>
    </w:p>
    <w:p w14:paraId="4B372CA3" w14:textId="7D90222F" w:rsidR="007E3A0E" w:rsidRDefault="007E3A0E">
      <w:pPr>
        <w:pStyle w:val="TOC4"/>
        <w:rPr>
          <w:rFonts w:asciiTheme="minorHAnsi" w:hAnsiTheme="minorHAnsi" w:cstheme="minorBidi"/>
          <w:noProof/>
          <w:kern w:val="2"/>
          <w:sz w:val="24"/>
          <w:szCs w:val="24"/>
          <w:lang w:eastAsia="en-GB"/>
          <w14:ligatures w14:val="standardContextual"/>
        </w:rPr>
      </w:pPr>
      <w:r>
        <w:rPr>
          <w:noProof/>
        </w:rPr>
        <w:t>10.4.2.2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_Toc202388047 \h </w:instrText>
      </w:r>
      <w:r>
        <w:rPr>
          <w:noProof/>
        </w:rPr>
      </w:r>
      <w:r>
        <w:rPr>
          <w:noProof/>
        </w:rPr>
        <w:fldChar w:fldCharType="separate"/>
      </w:r>
      <w:r>
        <w:rPr>
          <w:noProof/>
        </w:rPr>
        <w:t>209</w:t>
      </w:r>
      <w:r>
        <w:rPr>
          <w:noProof/>
        </w:rPr>
        <w:fldChar w:fldCharType="end"/>
      </w:r>
    </w:p>
    <w:p w14:paraId="1EB839EA" w14:textId="4A8B990C" w:rsidR="007E3A0E" w:rsidRDefault="007E3A0E">
      <w:pPr>
        <w:pStyle w:val="TOC4"/>
        <w:rPr>
          <w:rFonts w:asciiTheme="minorHAnsi" w:hAnsiTheme="minorHAnsi" w:cstheme="minorBidi"/>
          <w:noProof/>
          <w:kern w:val="2"/>
          <w:sz w:val="24"/>
          <w:szCs w:val="24"/>
          <w:lang w:eastAsia="en-GB"/>
          <w14:ligatures w14:val="standardContextual"/>
        </w:rPr>
      </w:pPr>
      <w:r>
        <w:rPr>
          <w:noProof/>
        </w:rPr>
        <w:t>10.4.2.3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_Toc202388048 \h </w:instrText>
      </w:r>
      <w:r>
        <w:rPr>
          <w:noProof/>
        </w:rPr>
      </w:r>
      <w:r>
        <w:rPr>
          <w:noProof/>
        </w:rPr>
        <w:fldChar w:fldCharType="separate"/>
      </w:r>
      <w:r>
        <w:rPr>
          <w:noProof/>
        </w:rPr>
        <w:t>209</w:t>
      </w:r>
      <w:r>
        <w:rPr>
          <w:noProof/>
        </w:rPr>
        <w:fldChar w:fldCharType="end"/>
      </w:r>
    </w:p>
    <w:p w14:paraId="1C92918A" w14:textId="3CAF90B2"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fr-FR"/>
        </w:rPr>
        <w:t>10.4.2.4</w:t>
      </w:r>
      <w:r>
        <w:rPr>
          <w:rFonts w:asciiTheme="minorHAnsi" w:hAnsiTheme="minorHAnsi" w:cstheme="minorBidi"/>
          <w:noProof/>
          <w:kern w:val="2"/>
          <w:sz w:val="24"/>
          <w:szCs w:val="24"/>
          <w:lang w:eastAsia="en-GB"/>
          <w14:ligatures w14:val="standardContextual"/>
        </w:rPr>
        <w:tab/>
      </w:r>
      <w:r w:rsidRPr="007E75EB">
        <w:rPr>
          <w:noProof/>
          <w:lang w:val="fr-FR"/>
        </w:rPr>
        <w:t>Default Document Namespace</w:t>
      </w:r>
      <w:r>
        <w:rPr>
          <w:noProof/>
        </w:rPr>
        <w:tab/>
      </w:r>
      <w:r>
        <w:rPr>
          <w:noProof/>
        </w:rPr>
        <w:fldChar w:fldCharType="begin" w:fldLock="1"/>
      </w:r>
      <w:r>
        <w:rPr>
          <w:noProof/>
        </w:rPr>
        <w:instrText xml:space="preserve"> PAGEREF _Toc202388049 \h </w:instrText>
      </w:r>
      <w:r>
        <w:rPr>
          <w:noProof/>
        </w:rPr>
      </w:r>
      <w:r>
        <w:rPr>
          <w:noProof/>
        </w:rPr>
        <w:fldChar w:fldCharType="separate"/>
      </w:r>
      <w:r>
        <w:rPr>
          <w:noProof/>
        </w:rPr>
        <w:t>213</w:t>
      </w:r>
      <w:r>
        <w:rPr>
          <w:noProof/>
        </w:rPr>
        <w:fldChar w:fldCharType="end"/>
      </w:r>
    </w:p>
    <w:p w14:paraId="3DE61235" w14:textId="24404903" w:rsidR="007E3A0E" w:rsidRDefault="007E3A0E">
      <w:pPr>
        <w:pStyle w:val="TOC4"/>
        <w:rPr>
          <w:rFonts w:asciiTheme="minorHAnsi" w:hAnsiTheme="minorHAnsi" w:cstheme="minorBidi"/>
          <w:noProof/>
          <w:kern w:val="2"/>
          <w:sz w:val="24"/>
          <w:szCs w:val="24"/>
          <w:lang w:eastAsia="en-GB"/>
          <w14:ligatures w14:val="standardContextual"/>
        </w:rPr>
      </w:pPr>
      <w:r>
        <w:rPr>
          <w:noProof/>
        </w:rPr>
        <w:t>10.4.2.5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_Toc202388050 \h </w:instrText>
      </w:r>
      <w:r>
        <w:rPr>
          <w:noProof/>
        </w:rPr>
      </w:r>
      <w:r>
        <w:rPr>
          <w:noProof/>
        </w:rPr>
        <w:fldChar w:fldCharType="separate"/>
      </w:r>
      <w:r>
        <w:rPr>
          <w:noProof/>
        </w:rPr>
        <w:t>213</w:t>
      </w:r>
      <w:r>
        <w:rPr>
          <w:noProof/>
        </w:rPr>
        <w:fldChar w:fldCharType="end"/>
      </w:r>
    </w:p>
    <w:p w14:paraId="3E554223" w14:textId="617FECF8" w:rsidR="007E3A0E" w:rsidRDefault="007E3A0E">
      <w:pPr>
        <w:pStyle w:val="TOC4"/>
        <w:rPr>
          <w:rFonts w:asciiTheme="minorHAnsi" w:hAnsiTheme="minorHAnsi" w:cstheme="minorBidi"/>
          <w:noProof/>
          <w:kern w:val="2"/>
          <w:sz w:val="24"/>
          <w:szCs w:val="24"/>
          <w:lang w:eastAsia="en-GB"/>
          <w14:ligatures w14:val="standardContextual"/>
        </w:rPr>
      </w:pPr>
      <w:r>
        <w:rPr>
          <w:noProof/>
        </w:rPr>
        <w:t>10.4.2.6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_Toc202388051 \h </w:instrText>
      </w:r>
      <w:r>
        <w:rPr>
          <w:noProof/>
        </w:rPr>
      </w:r>
      <w:r>
        <w:rPr>
          <w:noProof/>
        </w:rPr>
        <w:fldChar w:fldCharType="separate"/>
      </w:r>
      <w:r>
        <w:rPr>
          <w:noProof/>
        </w:rPr>
        <w:t>213</w:t>
      </w:r>
      <w:r>
        <w:rPr>
          <w:noProof/>
        </w:rPr>
        <w:fldChar w:fldCharType="end"/>
      </w:r>
    </w:p>
    <w:p w14:paraId="67D70C1C" w14:textId="516474BF" w:rsidR="007E3A0E" w:rsidRDefault="007E3A0E">
      <w:pPr>
        <w:pStyle w:val="TOC4"/>
        <w:rPr>
          <w:rFonts w:asciiTheme="minorHAnsi" w:hAnsiTheme="minorHAnsi" w:cstheme="minorBidi"/>
          <w:noProof/>
          <w:kern w:val="2"/>
          <w:sz w:val="24"/>
          <w:szCs w:val="24"/>
          <w:lang w:eastAsia="en-GB"/>
          <w14:ligatures w14:val="standardContextual"/>
        </w:rPr>
      </w:pPr>
      <w:r>
        <w:rPr>
          <w:noProof/>
        </w:rPr>
        <w:t>10.4.2.7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_Toc202388052 \h </w:instrText>
      </w:r>
      <w:r>
        <w:rPr>
          <w:noProof/>
        </w:rPr>
      </w:r>
      <w:r>
        <w:rPr>
          <w:noProof/>
        </w:rPr>
        <w:fldChar w:fldCharType="separate"/>
      </w:r>
      <w:r>
        <w:rPr>
          <w:noProof/>
        </w:rPr>
        <w:t>215</w:t>
      </w:r>
      <w:r>
        <w:rPr>
          <w:noProof/>
        </w:rPr>
        <w:fldChar w:fldCharType="end"/>
      </w:r>
    </w:p>
    <w:p w14:paraId="3FF86E61" w14:textId="4AF5468D" w:rsidR="007E3A0E" w:rsidRDefault="007E3A0E">
      <w:pPr>
        <w:pStyle w:val="TOC4"/>
        <w:rPr>
          <w:rFonts w:asciiTheme="minorHAnsi" w:hAnsiTheme="minorHAnsi" w:cstheme="minorBidi"/>
          <w:noProof/>
          <w:kern w:val="2"/>
          <w:sz w:val="24"/>
          <w:szCs w:val="24"/>
          <w:lang w:eastAsia="en-GB"/>
          <w14:ligatures w14:val="standardContextual"/>
        </w:rPr>
      </w:pPr>
      <w:r>
        <w:rPr>
          <w:noProof/>
        </w:rPr>
        <w:t>10.4.2.8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_Toc202388053 \h </w:instrText>
      </w:r>
      <w:r>
        <w:rPr>
          <w:noProof/>
        </w:rPr>
      </w:r>
      <w:r>
        <w:rPr>
          <w:noProof/>
        </w:rPr>
        <w:fldChar w:fldCharType="separate"/>
      </w:r>
      <w:r>
        <w:rPr>
          <w:noProof/>
        </w:rPr>
        <w:t>217</w:t>
      </w:r>
      <w:r>
        <w:rPr>
          <w:noProof/>
        </w:rPr>
        <w:fldChar w:fldCharType="end"/>
      </w:r>
    </w:p>
    <w:p w14:paraId="38AF61C5" w14:textId="4DB3EE3B" w:rsidR="007E3A0E" w:rsidRDefault="007E3A0E">
      <w:pPr>
        <w:pStyle w:val="TOC4"/>
        <w:rPr>
          <w:rFonts w:asciiTheme="minorHAnsi" w:hAnsiTheme="minorHAnsi" w:cstheme="minorBidi"/>
          <w:noProof/>
          <w:kern w:val="2"/>
          <w:sz w:val="24"/>
          <w:szCs w:val="24"/>
          <w:lang w:eastAsia="en-GB"/>
          <w14:ligatures w14:val="standardContextual"/>
        </w:rPr>
      </w:pPr>
      <w:r>
        <w:rPr>
          <w:noProof/>
        </w:rPr>
        <w:t>10.4.2.9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_Toc202388054 \h </w:instrText>
      </w:r>
      <w:r>
        <w:rPr>
          <w:noProof/>
        </w:rPr>
      </w:r>
      <w:r>
        <w:rPr>
          <w:noProof/>
        </w:rPr>
        <w:fldChar w:fldCharType="separate"/>
      </w:r>
      <w:r>
        <w:rPr>
          <w:noProof/>
        </w:rPr>
        <w:t>217</w:t>
      </w:r>
      <w:r>
        <w:rPr>
          <w:noProof/>
        </w:rPr>
        <w:fldChar w:fldCharType="end"/>
      </w:r>
    </w:p>
    <w:p w14:paraId="3B4696F0" w14:textId="20B91EC7" w:rsidR="007E3A0E" w:rsidRDefault="007E3A0E">
      <w:pPr>
        <w:pStyle w:val="TOC4"/>
        <w:rPr>
          <w:rFonts w:asciiTheme="minorHAnsi" w:hAnsiTheme="minorHAnsi" w:cstheme="minorBidi"/>
          <w:noProof/>
          <w:kern w:val="2"/>
          <w:sz w:val="24"/>
          <w:szCs w:val="24"/>
          <w:lang w:eastAsia="en-GB"/>
          <w14:ligatures w14:val="standardContextual"/>
        </w:rPr>
      </w:pPr>
      <w:r>
        <w:rPr>
          <w:noProof/>
        </w:rPr>
        <w:t>10.4.2.10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_Toc202388055 \h </w:instrText>
      </w:r>
      <w:r>
        <w:rPr>
          <w:noProof/>
        </w:rPr>
      </w:r>
      <w:r>
        <w:rPr>
          <w:noProof/>
        </w:rPr>
        <w:fldChar w:fldCharType="separate"/>
      </w:r>
      <w:r>
        <w:rPr>
          <w:noProof/>
        </w:rPr>
        <w:t>218</w:t>
      </w:r>
      <w:r>
        <w:rPr>
          <w:noProof/>
        </w:rPr>
        <w:fldChar w:fldCharType="end"/>
      </w:r>
    </w:p>
    <w:p w14:paraId="1E193CE5" w14:textId="14E6C448" w:rsidR="007E3A0E" w:rsidRDefault="007E3A0E">
      <w:pPr>
        <w:pStyle w:val="TOC4"/>
        <w:rPr>
          <w:rFonts w:asciiTheme="minorHAnsi" w:hAnsiTheme="minorHAnsi" w:cstheme="minorBidi"/>
          <w:noProof/>
          <w:kern w:val="2"/>
          <w:sz w:val="24"/>
          <w:szCs w:val="24"/>
          <w:lang w:eastAsia="en-GB"/>
          <w14:ligatures w14:val="standardContextual"/>
        </w:rPr>
      </w:pPr>
      <w:r>
        <w:rPr>
          <w:noProof/>
        </w:rPr>
        <w:t>10.4.2.11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_Toc202388056 \h </w:instrText>
      </w:r>
      <w:r>
        <w:rPr>
          <w:noProof/>
        </w:rPr>
      </w:r>
      <w:r>
        <w:rPr>
          <w:noProof/>
        </w:rPr>
        <w:fldChar w:fldCharType="separate"/>
      </w:r>
      <w:r>
        <w:rPr>
          <w:noProof/>
        </w:rPr>
        <w:t>218</w:t>
      </w:r>
      <w:r>
        <w:rPr>
          <w:noProof/>
        </w:rPr>
        <w:fldChar w:fldCharType="end"/>
      </w:r>
    </w:p>
    <w:p w14:paraId="4941F083" w14:textId="24726D21" w:rsidR="007E3A0E" w:rsidRDefault="007E3A0E">
      <w:pPr>
        <w:pStyle w:val="TOC4"/>
        <w:rPr>
          <w:rFonts w:asciiTheme="minorHAnsi" w:hAnsiTheme="minorHAnsi" w:cstheme="minorBidi"/>
          <w:noProof/>
          <w:kern w:val="2"/>
          <w:sz w:val="24"/>
          <w:szCs w:val="24"/>
          <w:lang w:eastAsia="en-GB"/>
          <w14:ligatures w14:val="standardContextual"/>
        </w:rPr>
      </w:pPr>
      <w:r>
        <w:rPr>
          <w:noProof/>
        </w:rPr>
        <w:t>10.4.2.12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_Toc202388057 \h </w:instrText>
      </w:r>
      <w:r>
        <w:rPr>
          <w:noProof/>
        </w:rPr>
      </w:r>
      <w:r>
        <w:rPr>
          <w:noProof/>
        </w:rPr>
        <w:fldChar w:fldCharType="separate"/>
      </w:r>
      <w:r>
        <w:rPr>
          <w:noProof/>
        </w:rPr>
        <w:t>218</w:t>
      </w:r>
      <w:r>
        <w:rPr>
          <w:noProof/>
        </w:rPr>
        <w:fldChar w:fldCharType="end"/>
      </w:r>
    </w:p>
    <w:p w14:paraId="01B4AAD5" w14:textId="63F3B8F9"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_Toc202388058 \h </w:instrText>
      </w:r>
      <w:r>
        <w:rPr>
          <w:noProof/>
        </w:rPr>
      </w:r>
      <w:r>
        <w:rPr>
          <w:noProof/>
        </w:rPr>
        <w:fldChar w:fldCharType="separate"/>
      </w:r>
      <w:r>
        <w:rPr>
          <w:noProof/>
        </w:rPr>
        <w:t>219</w:t>
      </w:r>
      <w:r>
        <w:rPr>
          <w:noProof/>
        </w:rPr>
        <w:fldChar w:fldCharType="end"/>
      </w:r>
    </w:p>
    <w:p w14:paraId="0B0A6DAC" w14:textId="79751104" w:rsidR="007E3A0E" w:rsidRDefault="007E3A0E">
      <w:pPr>
        <w:pStyle w:val="TOC2"/>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_Toc202388059 \h </w:instrText>
      </w:r>
      <w:r>
        <w:rPr>
          <w:noProof/>
        </w:rPr>
      </w:r>
      <w:r>
        <w:rPr>
          <w:noProof/>
        </w:rPr>
        <w:fldChar w:fldCharType="separate"/>
      </w:r>
      <w:r>
        <w:rPr>
          <w:noProof/>
        </w:rPr>
        <w:t>219</w:t>
      </w:r>
      <w:r>
        <w:rPr>
          <w:noProof/>
        </w:rPr>
        <w:fldChar w:fldCharType="end"/>
      </w:r>
    </w:p>
    <w:p w14:paraId="2A1E0D1F" w14:textId="589B348B" w:rsidR="007E3A0E" w:rsidRDefault="007E3A0E">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_Toc202388060 \h </w:instrText>
      </w:r>
      <w:r>
        <w:rPr>
          <w:noProof/>
        </w:rPr>
      </w:r>
      <w:r>
        <w:rPr>
          <w:noProof/>
        </w:rPr>
        <w:fldChar w:fldCharType="separate"/>
      </w:r>
      <w:r>
        <w:rPr>
          <w:noProof/>
        </w:rPr>
        <w:t>219</w:t>
      </w:r>
      <w:r>
        <w:rPr>
          <w:noProof/>
        </w:rPr>
        <w:fldChar w:fldCharType="end"/>
      </w:r>
    </w:p>
    <w:p w14:paraId="5DEA1A1E" w14:textId="280510E9" w:rsidR="007E3A0E" w:rsidRDefault="007E3A0E">
      <w:pPr>
        <w:pStyle w:val="TOC3"/>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_Toc202388061 \h </w:instrText>
      </w:r>
      <w:r>
        <w:rPr>
          <w:noProof/>
        </w:rPr>
      </w:r>
      <w:r>
        <w:rPr>
          <w:noProof/>
        </w:rPr>
        <w:fldChar w:fldCharType="separate"/>
      </w:r>
      <w:r>
        <w:rPr>
          <w:noProof/>
        </w:rPr>
        <w:t>219</w:t>
      </w:r>
      <w:r>
        <w:rPr>
          <w:noProof/>
        </w:rPr>
        <w:fldChar w:fldCharType="end"/>
      </w:r>
    </w:p>
    <w:p w14:paraId="78F8E6DF" w14:textId="32BF4592" w:rsidR="007E3A0E" w:rsidRDefault="007E3A0E">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_Toc202388062 \h </w:instrText>
      </w:r>
      <w:r>
        <w:rPr>
          <w:noProof/>
        </w:rPr>
      </w:r>
      <w:r>
        <w:rPr>
          <w:noProof/>
        </w:rPr>
        <w:fldChar w:fldCharType="separate"/>
      </w:r>
      <w:r>
        <w:rPr>
          <w:noProof/>
        </w:rPr>
        <w:t>224</w:t>
      </w:r>
      <w:r>
        <w:rPr>
          <w:noProof/>
        </w:rPr>
        <w:fldChar w:fldCharType="end"/>
      </w:r>
    </w:p>
    <w:p w14:paraId="7FBDE5CE" w14:textId="46C92544" w:rsidR="007E3A0E" w:rsidRDefault="007E3A0E">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_Toc202388063 \h </w:instrText>
      </w:r>
      <w:r>
        <w:rPr>
          <w:noProof/>
        </w:rPr>
      </w:r>
      <w:r>
        <w:rPr>
          <w:noProof/>
        </w:rPr>
        <w:fldChar w:fldCharType="separate"/>
      </w:r>
      <w:r>
        <w:rPr>
          <w:noProof/>
        </w:rPr>
        <w:t>237</w:t>
      </w:r>
      <w:r>
        <w:rPr>
          <w:noProof/>
        </w:rPr>
        <w:fldChar w:fldCharType="end"/>
      </w:r>
    </w:p>
    <w:p w14:paraId="33260626" w14:textId="234D466B" w:rsidR="007E3A0E" w:rsidRDefault="007E3A0E">
      <w:pPr>
        <w:pStyle w:val="TOC8"/>
        <w:rPr>
          <w:rFonts w:asciiTheme="minorHAnsi" w:hAnsiTheme="minorHAnsi" w:cstheme="minorBidi"/>
          <w:b w:val="0"/>
          <w:noProof/>
          <w:kern w:val="2"/>
          <w:sz w:val="24"/>
          <w:szCs w:val="24"/>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_Toc202388064 \h </w:instrText>
      </w:r>
      <w:r>
        <w:rPr>
          <w:noProof/>
        </w:rPr>
      </w:r>
      <w:r>
        <w:rPr>
          <w:noProof/>
        </w:rPr>
        <w:fldChar w:fldCharType="separate"/>
      </w:r>
      <w:r>
        <w:rPr>
          <w:noProof/>
        </w:rPr>
        <w:t>244</w:t>
      </w:r>
      <w:r>
        <w:rPr>
          <w:noProof/>
        </w:rPr>
        <w:fldChar w:fldCharType="end"/>
      </w:r>
    </w:p>
    <w:p w14:paraId="54C6B273" w14:textId="4BF8941C" w:rsidR="007E3A0E" w:rsidRDefault="007E3A0E">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_Toc202388065 \h </w:instrText>
      </w:r>
      <w:r>
        <w:rPr>
          <w:noProof/>
        </w:rPr>
      </w:r>
      <w:r>
        <w:rPr>
          <w:noProof/>
        </w:rPr>
        <w:fldChar w:fldCharType="separate"/>
      </w:r>
      <w:r>
        <w:rPr>
          <w:noProof/>
        </w:rPr>
        <w:t>244</w:t>
      </w:r>
      <w:r>
        <w:rPr>
          <w:noProof/>
        </w:rPr>
        <w:fldChar w:fldCharType="end"/>
      </w:r>
    </w:p>
    <w:p w14:paraId="65B8CD07" w14:textId="72547477"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_Toc202388066 \h </w:instrText>
      </w:r>
      <w:r>
        <w:rPr>
          <w:noProof/>
        </w:rPr>
      </w:r>
      <w:r>
        <w:rPr>
          <w:noProof/>
        </w:rPr>
        <w:fldChar w:fldCharType="separate"/>
      </w:r>
      <w:r>
        <w:rPr>
          <w:noProof/>
        </w:rPr>
        <w:t>244</w:t>
      </w:r>
      <w:r>
        <w:rPr>
          <w:noProof/>
        </w:rPr>
        <w:fldChar w:fldCharType="end"/>
      </w:r>
    </w:p>
    <w:p w14:paraId="7D9E6AEB" w14:textId="39E62A03"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B.1.2</w:t>
      </w:r>
      <w:r>
        <w:rPr>
          <w:rFonts w:asciiTheme="minorHAnsi" w:hAnsiTheme="minorHAnsi" w:cstheme="minorBidi"/>
          <w:noProof/>
          <w:kern w:val="2"/>
          <w:sz w:val="24"/>
          <w:szCs w:val="24"/>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_Toc202388067 \h </w:instrText>
      </w:r>
      <w:r>
        <w:rPr>
          <w:noProof/>
        </w:rPr>
      </w:r>
      <w:r>
        <w:rPr>
          <w:noProof/>
        </w:rPr>
        <w:fldChar w:fldCharType="separate"/>
      </w:r>
      <w:r>
        <w:rPr>
          <w:noProof/>
        </w:rPr>
        <w:t>245</w:t>
      </w:r>
      <w:r>
        <w:rPr>
          <w:noProof/>
        </w:rPr>
        <w:fldChar w:fldCharType="end"/>
      </w:r>
    </w:p>
    <w:p w14:paraId="4178B05C" w14:textId="3495B15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B.1.3</w:t>
      </w:r>
      <w:r>
        <w:rPr>
          <w:rFonts w:asciiTheme="minorHAnsi" w:hAnsiTheme="minorHAnsi" w:cstheme="minorBidi"/>
          <w:noProof/>
          <w:kern w:val="2"/>
          <w:sz w:val="24"/>
          <w:szCs w:val="24"/>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_Toc202388068 \h </w:instrText>
      </w:r>
      <w:r>
        <w:rPr>
          <w:noProof/>
        </w:rPr>
      </w:r>
      <w:r>
        <w:rPr>
          <w:noProof/>
        </w:rPr>
        <w:fldChar w:fldCharType="separate"/>
      </w:r>
      <w:r>
        <w:rPr>
          <w:noProof/>
        </w:rPr>
        <w:t>247</w:t>
      </w:r>
      <w:r>
        <w:rPr>
          <w:noProof/>
        </w:rPr>
        <w:fldChar w:fldCharType="end"/>
      </w:r>
    </w:p>
    <w:p w14:paraId="4E127DFB" w14:textId="330FE74F"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B.1.4</w:t>
      </w:r>
      <w:r>
        <w:rPr>
          <w:rFonts w:asciiTheme="minorHAnsi" w:hAnsiTheme="minorHAnsi" w:cstheme="minorBidi"/>
          <w:noProof/>
          <w:kern w:val="2"/>
          <w:sz w:val="24"/>
          <w:szCs w:val="24"/>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_Toc202388069 \h </w:instrText>
      </w:r>
      <w:r>
        <w:rPr>
          <w:noProof/>
        </w:rPr>
      </w:r>
      <w:r>
        <w:rPr>
          <w:noProof/>
        </w:rPr>
        <w:fldChar w:fldCharType="separate"/>
      </w:r>
      <w:r>
        <w:rPr>
          <w:noProof/>
        </w:rPr>
        <w:t>248</w:t>
      </w:r>
      <w:r>
        <w:rPr>
          <w:noProof/>
        </w:rPr>
        <w:fldChar w:fldCharType="end"/>
      </w:r>
    </w:p>
    <w:p w14:paraId="3677E7BE" w14:textId="35C3BB9E"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_Toc202388070 \h </w:instrText>
      </w:r>
      <w:r>
        <w:rPr>
          <w:noProof/>
        </w:rPr>
      </w:r>
      <w:r>
        <w:rPr>
          <w:noProof/>
        </w:rPr>
        <w:fldChar w:fldCharType="separate"/>
      </w:r>
      <w:r>
        <w:rPr>
          <w:noProof/>
        </w:rPr>
        <w:t>250</w:t>
      </w:r>
      <w:r>
        <w:rPr>
          <w:noProof/>
        </w:rPr>
        <w:fldChar w:fldCharType="end"/>
      </w:r>
    </w:p>
    <w:p w14:paraId="31022A88" w14:textId="438431AA"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_Toc202388071 \h </w:instrText>
      </w:r>
      <w:r>
        <w:rPr>
          <w:noProof/>
        </w:rPr>
      </w:r>
      <w:r>
        <w:rPr>
          <w:noProof/>
        </w:rPr>
        <w:fldChar w:fldCharType="separate"/>
      </w:r>
      <w:r>
        <w:rPr>
          <w:noProof/>
        </w:rPr>
        <w:t>251</w:t>
      </w:r>
      <w:r>
        <w:rPr>
          <w:noProof/>
        </w:rPr>
        <w:fldChar w:fldCharType="end"/>
      </w:r>
    </w:p>
    <w:p w14:paraId="3B267A53" w14:textId="7D2C327A"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B.1.7</w:t>
      </w:r>
      <w:r>
        <w:rPr>
          <w:rFonts w:asciiTheme="minorHAnsi" w:hAnsiTheme="minorHAnsi" w:cstheme="minorBidi"/>
          <w:noProof/>
          <w:kern w:val="2"/>
          <w:sz w:val="24"/>
          <w:szCs w:val="24"/>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_Toc202388072 \h </w:instrText>
      </w:r>
      <w:r>
        <w:rPr>
          <w:noProof/>
        </w:rPr>
      </w:r>
      <w:r>
        <w:rPr>
          <w:noProof/>
        </w:rPr>
        <w:fldChar w:fldCharType="separate"/>
      </w:r>
      <w:r>
        <w:rPr>
          <w:noProof/>
        </w:rPr>
        <w:t>253</w:t>
      </w:r>
      <w:r>
        <w:rPr>
          <w:noProof/>
        </w:rPr>
        <w:fldChar w:fldCharType="end"/>
      </w:r>
    </w:p>
    <w:p w14:paraId="4E2F909A" w14:textId="7973335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_Toc202388073 \h </w:instrText>
      </w:r>
      <w:r>
        <w:rPr>
          <w:noProof/>
        </w:rPr>
      </w:r>
      <w:r>
        <w:rPr>
          <w:noProof/>
        </w:rPr>
        <w:fldChar w:fldCharType="separate"/>
      </w:r>
      <w:r>
        <w:rPr>
          <w:noProof/>
        </w:rPr>
        <w:t>255</w:t>
      </w:r>
      <w:r>
        <w:rPr>
          <w:noProof/>
        </w:rPr>
        <w:fldChar w:fldCharType="end"/>
      </w:r>
    </w:p>
    <w:p w14:paraId="11CB449B" w14:textId="2FD3600E"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B.1.9</w:t>
      </w:r>
      <w:r>
        <w:rPr>
          <w:rFonts w:asciiTheme="minorHAnsi" w:hAnsiTheme="minorHAnsi" w:cstheme="minorBidi"/>
          <w:noProof/>
          <w:kern w:val="2"/>
          <w:sz w:val="24"/>
          <w:szCs w:val="24"/>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_Toc202388074 \h </w:instrText>
      </w:r>
      <w:r>
        <w:rPr>
          <w:noProof/>
        </w:rPr>
      </w:r>
      <w:r>
        <w:rPr>
          <w:noProof/>
        </w:rPr>
        <w:fldChar w:fldCharType="separate"/>
      </w:r>
      <w:r>
        <w:rPr>
          <w:noProof/>
        </w:rPr>
        <w:t>256</w:t>
      </w:r>
      <w:r>
        <w:rPr>
          <w:noProof/>
        </w:rPr>
        <w:fldChar w:fldCharType="end"/>
      </w:r>
    </w:p>
    <w:p w14:paraId="3E13ADEC" w14:textId="6F28EA23"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B.1.10</w:t>
      </w:r>
      <w:r>
        <w:rPr>
          <w:rFonts w:asciiTheme="minorHAnsi" w:hAnsiTheme="minorHAnsi" w:cstheme="minorBidi"/>
          <w:noProof/>
          <w:kern w:val="2"/>
          <w:sz w:val="24"/>
          <w:szCs w:val="24"/>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_Toc202388075 \h </w:instrText>
      </w:r>
      <w:r>
        <w:rPr>
          <w:noProof/>
        </w:rPr>
      </w:r>
      <w:r>
        <w:rPr>
          <w:noProof/>
        </w:rPr>
        <w:fldChar w:fldCharType="separate"/>
      </w:r>
      <w:r>
        <w:rPr>
          <w:noProof/>
        </w:rPr>
        <w:t>258</w:t>
      </w:r>
      <w:r>
        <w:rPr>
          <w:noProof/>
        </w:rPr>
        <w:fldChar w:fldCharType="end"/>
      </w:r>
    </w:p>
    <w:p w14:paraId="140418BE" w14:textId="1D34984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_Toc202388076 \h </w:instrText>
      </w:r>
      <w:r>
        <w:rPr>
          <w:noProof/>
        </w:rPr>
      </w:r>
      <w:r>
        <w:rPr>
          <w:noProof/>
        </w:rPr>
        <w:fldChar w:fldCharType="separate"/>
      </w:r>
      <w:r>
        <w:rPr>
          <w:noProof/>
        </w:rPr>
        <w:t>259</w:t>
      </w:r>
      <w:r>
        <w:rPr>
          <w:noProof/>
        </w:rPr>
        <w:fldChar w:fldCharType="end"/>
      </w:r>
    </w:p>
    <w:p w14:paraId="7C35FAF9" w14:textId="370BA729"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_Toc202388077 \h </w:instrText>
      </w:r>
      <w:r>
        <w:rPr>
          <w:noProof/>
        </w:rPr>
      </w:r>
      <w:r>
        <w:rPr>
          <w:noProof/>
        </w:rPr>
        <w:fldChar w:fldCharType="separate"/>
      </w:r>
      <w:r>
        <w:rPr>
          <w:noProof/>
        </w:rPr>
        <w:t>259</w:t>
      </w:r>
      <w:r>
        <w:rPr>
          <w:noProof/>
        </w:rPr>
        <w:fldChar w:fldCharType="end"/>
      </w:r>
    </w:p>
    <w:p w14:paraId="3DEA2D60" w14:textId="5EAE8BF2" w:rsidR="007E3A0E" w:rsidRDefault="007E3A0E">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_Toc202388078 \h </w:instrText>
      </w:r>
      <w:r>
        <w:rPr>
          <w:noProof/>
        </w:rPr>
      </w:r>
      <w:r>
        <w:rPr>
          <w:noProof/>
        </w:rPr>
        <w:fldChar w:fldCharType="separate"/>
      </w:r>
      <w:r>
        <w:rPr>
          <w:noProof/>
        </w:rPr>
        <w:t>259</w:t>
      </w:r>
      <w:r>
        <w:rPr>
          <w:noProof/>
        </w:rPr>
        <w:fldChar w:fldCharType="end"/>
      </w:r>
    </w:p>
    <w:p w14:paraId="5BDB8CB9" w14:textId="0DC9D416" w:rsidR="007E3A0E" w:rsidRDefault="007E3A0E">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_Toc202388079 \h </w:instrText>
      </w:r>
      <w:r>
        <w:rPr>
          <w:noProof/>
        </w:rPr>
      </w:r>
      <w:r>
        <w:rPr>
          <w:noProof/>
        </w:rPr>
        <w:fldChar w:fldCharType="separate"/>
      </w:r>
      <w:r>
        <w:rPr>
          <w:noProof/>
        </w:rPr>
        <w:t>259</w:t>
      </w:r>
      <w:r>
        <w:rPr>
          <w:noProof/>
        </w:rPr>
        <w:fldChar w:fldCharType="end"/>
      </w:r>
    </w:p>
    <w:p w14:paraId="10B26EAD" w14:textId="0F9B526A" w:rsidR="007E3A0E" w:rsidRDefault="007E3A0E">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_Toc202388080 \h </w:instrText>
      </w:r>
      <w:r>
        <w:rPr>
          <w:noProof/>
        </w:rPr>
      </w:r>
      <w:r>
        <w:rPr>
          <w:noProof/>
        </w:rPr>
        <w:fldChar w:fldCharType="separate"/>
      </w:r>
      <w:r>
        <w:rPr>
          <w:noProof/>
        </w:rPr>
        <w:t>260</w:t>
      </w:r>
      <w:r>
        <w:rPr>
          <w:noProof/>
        </w:rPr>
        <w:fldChar w:fldCharType="end"/>
      </w:r>
    </w:p>
    <w:p w14:paraId="284C91AE" w14:textId="27345642" w:rsidR="007E3A0E" w:rsidRDefault="007E3A0E">
      <w:pPr>
        <w:pStyle w:val="TOC1"/>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_Toc202388081 \h </w:instrText>
      </w:r>
      <w:r>
        <w:rPr>
          <w:noProof/>
        </w:rPr>
      </w:r>
      <w:r>
        <w:rPr>
          <w:noProof/>
        </w:rPr>
        <w:fldChar w:fldCharType="separate"/>
      </w:r>
      <w:r>
        <w:rPr>
          <w:noProof/>
        </w:rPr>
        <w:t>260</w:t>
      </w:r>
      <w:r>
        <w:rPr>
          <w:noProof/>
        </w:rPr>
        <w:fldChar w:fldCharType="end"/>
      </w:r>
    </w:p>
    <w:p w14:paraId="1C7D87D8" w14:textId="1A1DC681" w:rsidR="007E3A0E" w:rsidRDefault="007E3A0E">
      <w:pPr>
        <w:pStyle w:val="TOC3"/>
        <w:rPr>
          <w:rFonts w:asciiTheme="minorHAnsi" w:hAnsiTheme="minorHAnsi" w:cstheme="minorBidi"/>
          <w:noProof/>
          <w:kern w:val="2"/>
          <w:sz w:val="24"/>
          <w:szCs w:val="24"/>
          <w:lang w:eastAsia="en-GB"/>
          <w14:ligatures w14:val="standardContextual"/>
        </w:rPr>
      </w:pPr>
      <w:r>
        <w:rPr>
          <w:noProof/>
        </w:rPr>
        <w:t>C.4</w:t>
      </w:r>
      <w:r>
        <w:rPr>
          <w:noProof/>
          <w:lang w:eastAsia="ko-KR"/>
        </w:rPr>
        <w:t>.</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_Toc202388082 \h </w:instrText>
      </w:r>
      <w:r>
        <w:rPr>
          <w:noProof/>
        </w:rPr>
      </w:r>
      <w:r>
        <w:rPr>
          <w:noProof/>
        </w:rPr>
        <w:fldChar w:fldCharType="separate"/>
      </w:r>
      <w:r>
        <w:rPr>
          <w:noProof/>
        </w:rPr>
        <w:t>260</w:t>
      </w:r>
      <w:r>
        <w:rPr>
          <w:noProof/>
        </w:rPr>
        <w:fldChar w:fldCharType="end"/>
      </w:r>
    </w:p>
    <w:p w14:paraId="16D135D3" w14:textId="4C41E8CE" w:rsidR="007E3A0E" w:rsidRDefault="007E3A0E">
      <w:pPr>
        <w:pStyle w:val="TOC3"/>
        <w:rPr>
          <w:rFonts w:asciiTheme="minorHAnsi" w:hAnsiTheme="minorHAnsi" w:cstheme="minorBidi"/>
          <w:noProof/>
          <w:kern w:val="2"/>
          <w:sz w:val="24"/>
          <w:szCs w:val="24"/>
          <w:lang w:eastAsia="en-GB"/>
          <w14:ligatures w14:val="standardContextual"/>
        </w:rPr>
      </w:pPr>
      <w:r>
        <w:rPr>
          <w:noProof/>
          <w:lang w:eastAsia="ko-KR"/>
        </w:rPr>
        <w:t>C</w:t>
      </w:r>
      <w:r>
        <w:rPr>
          <w:noProof/>
        </w:rPr>
        <w:t>.4</w:t>
      </w:r>
      <w:r>
        <w:rPr>
          <w:noProof/>
          <w:lang w:eastAsia="ko-KR"/>
        </w:rPr>
        <w:t>.2</w:t>
      </w:r>
      <w:r>
        <w:rPr>
          <w:rFonts w:asciiTheme="minorHAnsi" w:hAnsiTheme="minorHAnsi" w:cstheme="minorBidi"/>
          <w:noProof/>
          <w:kern w:val="2"/>
          <w:sz w:val="24"/>
          <w:szCs w:val="24"/>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_Toc202388083 \h </w:instrText>
      </w:r>
      <w:r>
        <w:rPr>
          <w:noProof/>
        </w:rPr>
      </w:r>
      <w:r>
        <w:rPr>
          <w:noProof/>
        </w:rPr>
        <w:fldChar w:fldCharType="separate"/>
      </w:r>
      <w:r>
        <w:rPr>
          <w:noProof/>
        </w:rPr>
        <w:t>260</w:t>
      </w:r>
      <w:r>
        <w:rPr>
          <w:noProof/>
        </w:rPr>
        <w:fldChar w:fldCharType="end"/>
      </w:r>
    </w:p>
    <w:p w14:paraId="730A96A6" w14:textId="2C0C7BCD"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_Toc202388084 \h </w:instrText>
      </w:r>
      <w:r>
        <w:rPr>
          <w:noProof/>
        </w:rPr>
      </w:r>
      <w:r>
        <w:rPr>
          <w:noProof/>
        </w:rPr>
        <w:fldChar w:fldCharType="separate"/>
      </w:r>
      <w:r>
        <w:rPr>
          <w:noProof/>
        </w:rPr>
        <w:t>261</w:t>
      </w:r>
      <w:r>
        <w:rPr>
          <w:noProof/>
        </w:rPr>
        <w:fldChar w:fldCharType="end"/>
      </w:r>
    </w:p>
    <w:p w14:paraId="0AD57282" w14:textId="78424494"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02387743"/>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Start w:id="21" w:name="_Toc202387744"/>
      <w:bookmarkEnd w:id="12"/>
      <w:bookmarkEnd w:id="13"/>
      <w:r w:rsidRPr="004D3578">
        <w:t>1</w:t>
      </w:r>
      <w:r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02387745"/>
      <w:bookmarkEnd w:id="22"/>
      <w:r w:rsidRPr="0052096B">
        <w:lastRenderedPageBreak/>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02387746"/>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02387747"/>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lastRenderedPageBreak/>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02387748"/>
      <w:bookmarkEnd w:id="50"/>
      <w:r w:rsidRPr="004D3578">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02387749"/>
      <w:bookmarkEnd w:id="59"/>
      <w:r w:rsidRPr="004D3578">
        <w:lastRenderedPageBreak/>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02387750"/>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02387751"/>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02387752"/>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02387753"/>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02387754"/>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02387755"/>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02387756"/>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Default="00C367E9" w:rsidP="00C367E9">
      <w:pPr>
        <w:pStyle w:val="B3"/>
      </w:pPr>
      <w:r>
        <w:t>-</w:t>
      </w:r>
      <w:r>
        <w:tab/>
        <w:t>the appropriate MCS user profile configuration document;</w:t>
      </w:r>
    </w:p>
    <w:p w14:paraId="567B10E6" w14:textId="77777777" w:rsidR="00C367E9" w:rsidRDefault="00C367E9" w:rsidP="00C367E9">
      <w:pPr>
        <w:pStyle w:val="B3"/>
      </w:pPr>
      <w:r>
        <w:t>-</w:t>
      </w:r>
      <w:r>
        <w:tab/>
        <w:t>the appropriate MCS</w:t>
      </w:r>
      <w:r w:rsidRPr="005A67BC">
        <w:t xml:space="preserve"> service configuration document</w:t>
      </w:r>
      <w:r>
        <w:t>; and</w:t>
      </w:r>
    </w:p>
    <w:p w14:paraId="0708A0D2" w14:textId="5AF5BE20" w:rsidR="005D557D" w:rsidRDefault="005D557D" w:rsidP="00C367E9">
      <w:pPr>
        <w:pStyle w:val="B3"/>
      </w:pPr>
      <w:r>
        <w:t>-</w:t>
      </w:r>
      <w:r>
        <w:tab/>
        <w:t xml:space="preserve">the appropriate </w:t>
      </w:r>
      <w:r w:rsidRPr="008B52DD">
        <w:t>location user configuration data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lastRenderedPageBreak/>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02387757"/>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02387758"/>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02387759"/>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45pt;height:270.9pt" o:ole="">
            <v:imagedata r:id="rId12" o:title=""/>
          </v:shape>
          <o:OLEObject Type="Embed" ProgID="Visio.Drawing.11" ShapeID="_x0000_i1026" DrawAspect="Content" ObjectID="_1813000521" r:id="rId13"/>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lastRenderedPageBreak/>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02387760"/>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B55213">
      <w:pPr>
        <w:pStyle w:val="Heading6"/>
      </w:pPr>
      <w:bookmarkStart w:id="154" w:name="_CR4_2_2_1_2_1"/>
      <w:bookmarkStart w:id="155" w:name="_Toc202387761"/>
      <w:bookmarkEnd w:id="154"/>
      <w:r>
        <w:t>4.2.2.1.2.1</w:t>
      </w:r>
      <w:r>
        <w:tab/>
        <w:t>General</w:t>
      </w:r>
      <w:bookmarkEnd w:id="155"/>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5pt;height:380.65pt" o:ole="">
            <v:imagedata r:id="rId14" o:title=""/>
          </v:shape>
          <o:OLEObject Type="Embed" ProgID="Visio.Drawing.15" ShapeID="_x0000_i1027" DrawAspect="Content" ObjectID="_1813000522" r:id="rId15"/>
        </w:object>
      </w:r>
    </w:p>
    <w:p w14:paraId="1506E8CF" w14:textId="77777777" w:rsidR="00B55213" w:rsidRDefault="00B55213" w:rsidP="00B55213">
      <w:pPr>
        <w:pStyle w:val="TF"/>
      </w:pPr>
      <w:bookmarkStart w:id="156" w:name="_CRFigure4_2_2_1_21MCSUEonlineconfigura"/>
      <w:r w:rsidRPr="00090B6B">
        <w:t>Figure</w:t>
      </w:r>
      <w:r>
        <w:t> </w:t>
      </w:r>
      <w:bookmarkEnd w:id="156"/>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lastRenderedPageBreak/>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7" w:name="_CR4_2_2_1_2_2"/>
      <w:bookmarkStart w:id="158" w:name="_Toc202387762"/>
      <w:bookmarkEnd w:id="157"/>
      <w:r>
        <w:t>4.2.2.1.2.2</w:t>
      </w:r>
      <w:r>
        <w:tab/>
        <w:t>Partner MC system selection</w:t>
      </w:r>
      <w:bookmarkEnd w:id="158"/>
    </w:p>
    <w:p w14:paraId="2657DE51" w14:textId="77777777" w:rsidR="00B55213" w:rsidRDefault="00B55213" w:rsidP="00B55213">
      <w:pPr>
        <w:pStyle w:val="Heading7"/>
      </w:pPr>
      <w:bookmarkStart w:id="159" w:name="_CR4_2_2_1_2_2_1"/>
      <w:bookmarkStart w:id="160" w:name="_Toc202387763"/>
      <w:bookmarkEnd w:id="159"/>
      <w:r>
        <w:t>4.2.2.1.2.2.1</w:t>
      </w:r>
      <w:r>
        <w:tab/>
        <w:t>General</w:t>
      </w:r>
      <w:bookmarkEnd w:id="160"/>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1" w:name="_CR4_2_2_1_2_2_2"/>
      <w:bookmarkStart w:id="162" w:name="_Toc202387764"/>
      <w:bookmarkEnd w:id="161"/>
      <w:r>
        <w:t>4.2.2.1.2.2.2</w:t>
      </w:r>
      <w:r>
        <w:tab/>
        <w:t>Automatic partner MC system selection</w:t>
      </w:r>
      <w:bookmarkEnd w:id="162"/>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3" w:name="_CR4_2_2_1_2_2_3"/>
      <w:bookmarkStart w:id="164" w:name="_Toc202387765"/>
      <w:bookmarkEnd w:id="163"/>
      <w:r>
        <w:lastRenderedPageBreak/>
        <w:t>4.2.2.1.2.2.3</w:t>
      </w:r>
      <w:r>
        <w:tab/>
        <w:t>Manual partner MC system selection</w:t>
      </w:r>
      <w:bookmarkEnd w:id="164"/>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5" w:name="_CR4_2_2_1_2_3"/>
      <w:bookmarkStart w:id="166" w:name="_Toc202387766"/>
      <w:bookmarkEnd w:id="165"/>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6"/>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7" w:name="_CR4_2_2_2"/>
      <w:bookmarkStart w:id="168" w:name="_Toc20212222"/>
      <w:bookmarkStart w:id="169" w:name="_Toc27731577"/>
      <w:bookmarkStart w:id="170" w:name="_Toc36127355"/>
      <w:bookmarkStart w:id="171" w:name="_Toc45214461"/>
      <w:bookmarkStart w:id="172" w:name="_Toc51937600"/>
      <w:bookmarkStart w:id="173" w:name="_Toc51937909"/>
      <w:bookmarkStart w:id="174" w:name="_Toc92291096"/>
      <w:bookmarkStart w:id="175" w:name="_Toc202387767"/>
      <w:bookmarkEnd w:id="167"/>
      <w:r>
        <w:t>4.2.2.2</w:t>
      </w:r>
      <w:r>
        <w:tab/>
        <w:t>MCPTT</w:t>
      </w:r>
      <w:bookmarkEnd w:id="168"/>
      <w:bookmarkEnd w:id="169"/>
      <w:bookmarkEnd w:id="170"/>
      <w:bookmarkEnd w:id="171"/>
      <w:bookmarkEnd w:id="172"/>
      <w:bookmarkEnd w:id="173"/>
      <w:bookmarkEnd w:id="174"/>
      <w:bookmarkEnd w:id="175"/>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6" w:name="_CR4_2_2_3"/>
      <w:bookmarkStart w:id="177" w:name="_Toc20212223"/>
      <w:bookmarkStart w:id="178" w:name="_Toc27731578"/>
      <w:bookmarkStart w:id="179" w:name="_Toc36127356"/>
      <w:bookmarkStart w:id="180" w:name="_Toc45214462"/>
      <w:bookmarkStart w:id="181" w:name="_Toc51937601"/>
      <w:bookmarkStart w:id="182" w:name="_Toc51937910"/>
      <w:bookmarkStart w:id="183" w:name="_Toc92291097"/>
      <w:bookmarkStart w:id="184" w:name="_Toc202387768"/>
      <w:bookmarkEnd w:id="176"/>
      <w:r>
        <w:t>4.2.2.3</w:t>
      </w:r>
      <w:r>
        <w:tab/>
        <w:t>MCVideo configuration</w:t>
      </w:r>
      <w:bookmarkEnd w:id="177"/>
      <w:bookmarkEnd w:id="178"/>
      <w:bookmarkEnd w:id="179"/>
      <w:bookmarkEnd w:id="180"/>
      <w:bookmarkEnd w:id="181"/>
      <w:bookmarkEnd w:id="182"/>
      <w:bookmarkEnd w:id="183"/>
      <w:bookmarkEnd w:id="184"/>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5" w:name="_CR4_2_2_4"/>
      <w:bookmarkStart w:id="186" w:name="_Toc20212224"/>
      <w:bookmarkStart w:id="187" w:name="_Toc27731579"/>
      <w:bookmarkStart w:id="188" w:name="_Toc36127357"/>
      <w:bookmarkStart w:id="189" w:name="_Toc45214463"/>
      <w:bookmarkStart w:id="190" w:name="_Toc51937602"/>
      <w:bookmarkStart w:id="191" w:name="_Toc51937911"/>
      <w:bookmarkStart w:id="192" w:name="_Toc92291098"/>
      <w:bookmarkStart w:id="193" w:name="_Toc202387769"/>
      <w:bookmarkEnd w:id="185"/>
      <w:r>
        <w:t>4.2.2.4</w:t>
      </w:r>
      <w:r>
        <w:tab/>
        <w:t>MCData configuration</w:t>
      </w:r>
      <w:bookmarkEnd w:id="186"/>
      <w:bookmarkEnd w:id="187"/>
      <w:bookmarkEnd w:id="188"/>
      <w:bookmarkEnd w:id="189"/>
      <w:bookmarkEnd w:id="190"/>
      <w:bookmarkEnd w:id="191"/>
      <w:bookmarkEnd w:id="192"/>
      <w:bookmarkEnd w:id="193"/>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4" w:name="_CR4_2_3"/>
      <w:bookmarkStart w:id="195" w:name="_Toc20212225"/>
      <w:bookmarkStart w:id="196" w:name="_Toc27731580"/>
      <w:bookmarkStart w:id="197" w:name="_Toc36127358"/>
      <w:bookmarkStart w:id="198" w:name="_Toc45214464"/>
      <w:bookmarkStart w:id="199" w:name="_Toc51937603"/>
      <w:bookmarkStart w:id="200" w:name="_Toc51937912"/>
      <w:bookmarkStart w:id="201" w:name="_Toc92291099"/>
      <w:bookmarkStart w:id="202" w:name="_Toc202387770"/>
      <w:bookmarkEnd w:id="194"/>
      <w:r>
        <w:lastRenderedPageBreak/>
        <w:t>4.2.3</w:t>
      </w:r>
      <w:r>
        <w:tab/>
        <w:t>Offline configuration</w:t>
      </w:r>
      <w:bookmarkEnd w:id="195"/>
      <w:bookmarkEnd w:id="196"/>
      <w:bookmarkEnd w:id="197"/>
      <w:bookmarkEnd w:id="198"/>
      <w:bookmarkEnd w:id="199"/>
      <w:bookmarkEnd w:id="200"/>
      <w:bookmarkEnd w:id="201"/>
      <w:bookmarkEnd w:id="202"/>
    </w:p>
    <w:p w14:paraId="75466653" w14:textId="77777777" w:rsidR="00C367E9" w:rsidRDefault="00C367E9" w:rsidP="00C367E9">
      <w:pPr>
        <w:pStyle w:val="Heading4"/>
      </w:pPr>
      <w:bookmarkStart w:id="203" w:name="_CR4_2_3_1"/>
      <w:bookmarkStart w:id="204" w:name="_Toc20212226"/>
      <w:bookmarkStart w:id="205" w:name="_Toc27731581"/>
      <w:bookmarkStart w:id="206" w:name="_Toc36127359"/>
      <w:bookmarkStart w:id="207" w:name="_Toc45214465"/>
      <w:bookmarkStart w:id="208" w:name="_Toc51937604"/>
      <w:bookmarkStart w:id="209" w:name="_Toc51937913"/>
      <w:bookmarkStart w:id="210" w:name="_Toc92291100"/>
      <w:bookmarkStart w:id="211" w:name="_Toc202387771"/>
      <w:bookmarkEnd w:id="203"/>
      <w:r>
        <w:t>4.2.3.1</w:t>
      </w:r>
      <w:r>
        <w:tab/>
        <w:t>General</w:t>
      </w:r>
      <w:bookmarkEnd w:id="204"/>
      <w:bookmarkEnd w:id="205"/>
      <w:bookmarkEnd w:id="206"/>
      <w:bookmarkEnd w:id="207"/>
      <w:bookmarkEnd w:id="208"/>
      <w:bookmarkEnd w:id="209"/>
      <w:bookmarkEnd w:id="210"/>
      <w:bookmarkEnd w:id="21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2" w:name="_CR4_2_3_2"/>
      <w:bookmarkStart w:id="213" w:name="_Toc20212227"/>
      <w:bookmarkStart w:id="214" w:name="_Toc27731582"/>
      <w:bookmarkStart w:id="215" w:name="_Toc36127360"/>
      <w:bookmarkStart w:id="216" w:name="_Toc45214466"/>
      <w:bookmarkStart w:id="217" w:name="_Toc51937605"/>
      <w:bookmarkStart w:id="218" w:name="_Toc51937914"/>
      <w:bookmarkStart w:id="219" w:name="_Toc92291101"/>
      <w:bookmarkStart w:id="220" w:name="_Toc202387772"/>
      <w:bookmarkEnd w:id="212"/>
      <w:r>
        <w:t>4.2.3.2</w:t>
      </w:r>
      <w:r>
        <w:tab/>
        <w:t>MCPTT</w:t>
      </w:r>
      <w:bookmarkEnd w:id="213"/>
      <w:bookmarkEnd w:id="214"/>
      <w:bookmarkEnd w:id="215"/>
      <w:bookmarkEnd w:id="216"/>
      <w:bookmarkEnd w:id="217"/>
      <w:bookmarkEnd w:id="218"/>
      <w:bookmarkEnd w:id="219"/>
      <w:bookmarkEnd w:id="220"/>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1" w:name="_CR4_2_3_3"/>
      <w:bookmarkStart w:id="222" w:name="_Toc20212228"/>
      <w:bookmarkStart w:id="223" w:name="_Toc27731583"/>
      <w:bookmarkStart w:id="224" w:name="_Toc36127361"/>
      <w:bookmarkStart w:id="225" w:name="_Toc45214467"/>
      <w:bookmarkStart w:id="226" w:name="_Toc51937606"/>
      <w:bookmarkStart w:id="227" w:name="_Toc51937915"/>
      <w:bookmarkStart w:id="228" w:name="_Toc92291102"/>
      <w:bookmarkStart w:id="229" w:name="_Toc202387773"/>
      <w:bookmarkEnd w:id="221"/>
      <w:r>
        <w:t>4.2.3.3</w:t>
      </w:r>
      <w:r>
        <w:tab/>
        <w:t>MCVideo configuration</w:t>
      </w:r>
      <w:bookmarkEnd w:id="222"/>
      <w:bookmarkEnd w:id="223"/>
      <w:bookmarkEnd w:id="224"/>
      <w:bookmarkEnd w:id="225"/>
      <w:bookmarkEnd w:id="226"/>
      <w:bookmarkEnd w:id="227"/>
      <w:bookmarkEnd w:id="228"/>
      <w:bookmarkEnd w:id="229"/>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0" w:name="_CR4_2_3_4"/>
      <w:bookmarkStart w:id="231" w:name="_Toc20212229"/>
      <w:bookmarkStart w:id="232" w:name="_Toc27731584"/>
      <w:bookmarkStart w:id="233" w:name="_Toc36127362"/>
      <w:bookmarkStart w:id="234" w:name="_Toc45214468"/>
      <w:bookmarkStart w:id="235" w:name="_Toc51937607"/>
      <w:bookmarkStart w:id="236" w:name="_Toc51937916"/>
      <w:bookmarkStart w:id="237" w:name="_Toc92291103"/>
      <w:bookmarkStart w:id="238" w:name="_Toc202387774"/>
      <w:bookmarkEnd w:id="230"/>
      <w:r>
        <w:t>4.2.3.4</w:t>
      </w:r>
      <w:r>
        <w:tab/>
        <w:t>MCData configuration</w:t>
      </w:r>
      <w:bookmarkEnd w:id="231"/>
      <w:bookmarkEnd w:id="232"/>
      <w:bookmarkEnd w:id="233"/>
      <w:bookmarkEnd w:id="234"/>
      <w:bookmarkEnd w:id="235"/>
      <w:bookmarkEnd w:id="236"/>
      <w:bookmarkEnd w:id="237"/>
      <w:bookmarkEnd w:id="238"/>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9" w:name="_CR4_3"/>
      <w:bookmarkStart w:id="240" w:name="_Toc20212230"/>
      <w:bookmarkStart w:id="241" w:name="_Toc27731585"/>
      <w:bookmarkStart w:id="242" w:name="_Toc36127363"/>
      <w:bookmarkStart w:id="243" w:name="_Toc45214469"/>
      <w:bookmarkStart w:id="244" w:name="_Toc51937608"/>
      <w:bookmarkStart w:id="245" w:name="_Toc51937917"/>
      <w:bookmarkStart w:id="246" w:name="_Toc92291104"/>
      <w:bookmarkStart w:id="247" w:name="_Toc202387775"/>
      <w:bookmarkEnd w:id="239"/>
      <w:r>
        <w:t>4.3</w:t>
      </w:r>
      <w:r>
        <w:tab/>
        <w:t>MCS server</w:t>
      </w:r>
      <w:bookmarkEnd w:id="240"/>
      <w:bookmarkEnd w:id="241"/>
      <w:bookmarkEnd w:id="242"/>
      <w:bookmarkEnd w:id="243"/>
      <w:bookmarkEnd w:id="244"/>
      <w:bookmarkEnd w:id="245"/>
      <w:bookmarkEnd w:id="246"/>
      <w:bookmarkEnd w:id="247"/>
    </w:p>
    <w:p w14:paraId="1312D1DB" w14:textId="77777777" w:rsidR="00C367E9" w:rsidRDefault="00C367E9" w:rsidP="00C367E9">
      <w:pPr>
        <w:pStyle w:val="Heading3"/>
      </w:pPr>
      <w:bookmarkStart w:id="248" w:name="_CR4_3_1"/>
      <w:bookmarkStart w:id="249" w:name="_Toc20212231"/>
      <w:bookmarkStart w:id="250" w:name="_Toc27731586"/>
      <w:bookmarkStart w:id="251" w:name="_Toc36127364"/>
      <w:bookmarkStart w:id="252" w:name="_Toc45214470"/>
      <w:bookmarkStart w:id="253" w:name="_Toc51937609"/>
      <w:bookmarkStart w:id="254" w:name="_Toc51937918"/>
      <w:bookmarkStart w:id="255" w:name="_Toc92291105"/>
      <w:bookmarkStart w:id="256" w:name="_Toc202387776"/>
      <w:bookmarkEnd w:id="248"/>
      <w:r>
        <w:t>4.3.1</w:t>
      </w:r>
      <w:r>
        <w:tab/>
        <w:t>General</w:t>
      </w:r>
      <w:bookmarkEnd w:id="249"/>
      <w:bookmarkEnd w:id="250"/>
      <w:bookmarkEnd w:id="251"/>
      <w:bookmarkEnd w:id="252"/>
      <w:bookmarkEnd w:id="253"/>
      <w:bookmarkEnd w:id="254"/>
      <w:bookmarkEnd w:id="255"/>
      <w:bookmarkEnd w:id="25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7" w:name="_CR4_3_2"/>
      <w:bookmarkStart w:id="258" w:name="_Toc20212232"/>
      <w:bookmarkStart w:id="259" w:name="_Toc27731587"/>
      <w:bookmarkStart w:id="260" w:name="_Toc36127365"/>
      <w:bookmarkStart w:id="261" w:name="_Toc45214471"/>
      <w:bookmarkStart w:id="262" w:name="_Toc51937610"/>
      <w:bookmarkStart w:id="263" w:name="_Toc51937919"/>
      <w:bookmarkStart w:id="264" w:name="_Toc92291106"/>
      <w:bookmarkStart w:id="265" w:name="_Toc202387777"/>
      <w:bookmarkEnd w:id="257"/>
      <w:r>
        <w:t>4.3.2</w:t>
      </w:r>
      <w:r>
        <w:tab/>
        <w:t>MCPTT Server</w:t>
      </w:r>
      <w:bookmarkEnd w:id="258"/>
      <w:bookmarkEnd w:id="259"/>
      <w:bookmarkEnd w:id="260"/>
      <w:bookmarkEnd w:id="261"/>
      <w:bookmarkEnd w:id="262"/>
      <w:bookmarkEnd w:id="263"/>
      <w:bookmarkEnd w:id="264"/>
      <w:bookmarkEnd w:id="265"/>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6" w:name="_CR4_3_3"/>
      <w:bookmarkStart w:id="267" w:name="_Toc20212233"/>
      <w:bookmarkStart w:id="268" w:name="_Toc27731588"/>
      <w:bookmarkStart w:id="269" w:name="_Toc36127366"/>
      <w:bookmarkStart w:id="270" w:name="_Toc45214472"/>
      <w:bookmarkStart w:id="271" w:name="_Toc51937611"/>
      <w:bookmarkStart w:id="272" w:name="_Toc51937920"/>
      <w:bookmarkStart w:id="273" w:name="_Toc92291107"/>
      <w:bookmarkStart w:id="274" w:name="_Toc202387778"/>
      <w:bookmarkEnd w:id="266"/>
      <w:r>
        <w:t>4.3.3</w:t>
      </w:r>
      <w:r>
        <w:tab/>
        <w:t>MCVideo Server</w:t>
      </w:r>
      <w:bookmarkEnd w:id="267"/>
      <w:bookmarkEnd w:id="268"/>
      <w:bookmarkEnd w:id="269"/>
      <w:bookmarkEnd w:id="270"/>
      <w:bookmarkEnd w:id="271"/>
      <w:bookmarkEnd w:id="272"/>
      <w:bookmarkEnd w:id="273"/>
      <w:bookmarkEnd w:id="274"/>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5" w:name="_CR4_3_4"/>
      <w:bookmarkStart w:id="276" w:name="_Toc20212234"/>
      <w:bookmarkStart w:id="277" w:name="_Toc27731589"/>
      <w:bookmarkStart w:id="278" w:name="_Toc36127367"/>
      <w:bookmarkStart w:id="279" w:name="_Toc45214473"/>
      <w:bookmarkStart w:id="280" w:name="_Toc51937612"/>
      <w:bookmarkStart w:id="281" w:name="_Toc51937921"/>
      <w:bookmarkStart w:id="282" w:name="_Toc92291108"/>
      <w:bookmarkStart w:id="283" w:name="_Toc202387779"/>
      <w:bookmarkEnd w:id="275"/>
      <w:r>
        <w:t>4.3.4</w:t>
      </w:r>
      <w:r>
        <w:tab/>
        <w:t>MCData Server</w:t>
      </w:r>
      <w:bookmarkEnd w:id="276"/>
      <w:bookmarkEnd w:id="277"/>
      <w:bookmarkEnd w:id="278"/>
      <w:bookmarkEnd w:id="279"/>
      <w:bookmarkEnd w:id="280"/>
      <w:bookmarkEnd w:id="281"/>
      <w:bookmarkEnd w:id="282"/>
      <w:bookmarkEnd w:id="283"/>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4" w:name="_CR4_4"/>
      <w:bookmarkStart w:id="285" w:name="_Toc20212235"/>
      <w:bookmarkStart w:id="286" w:name="_Toc27731590"/>
      <w:bookmarkStart w:id="287" w:name="_Toc36127368"/>
      <w:bookmarkStart w:id="288" w:name="_Toc45214474"/>
      <w:bookmarkStart w:id="289" w:name="_Toc51937613"/>
      <w:bookmarkStart w:id="290" w:name="_Toc51937922"/>
      <w:bookmarkStart w:id="291" w:name="_Toc92291109"/>
      <w:bookmarkStart w:id="292" w:name="_Toc202387780"/>
      <w:bookmarkEnd w:id="284"/>
      <w:r>
        <w:t>4.4</w:t>
      </w:r>
      <w:r>
        <w:tab/>
        <w:t>Configuration management server</w:t>
      </w:r>
      <w:bookmarkEnd w:id="285"/>
      <w:bookmarkEnd w:id="286"/>
      <w:bookmarkEnd w:id="287"/>
      <w:bookmarkEnd w:id="288"/>
      <w:bookmarkEnd w:id="289"/>
      <w:bookmarkEnd w:id="290"/>
      <w:bookmarkEnd w:id="291"/>
      <w:bookmarkEnd w:id="292"/>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3" w:name="_CR5"/>
      <w:bookmarkStart w:id="294" w:name="_Toc20212236"/>
      <w:bookmarkStart w:id="295" w:name="_Toc27731591"/>
      <w:bookmarkStart w:id="296" w:name="_Toc36127369"/>
      <w:bookmarkStart w:id="297" w:name="_Toc45214475"/>
      <w:bookmarkStart w:id="298" w:name="_Toc51937614"/>
      <w:bookmarkStart w:id="299" w:name="_Toc51937923"/>
      <w:bookmarkStart w:id="300" w:name="_Toc92291110"/>
      <w:bookmarkStart w:id="301" w:name="_Toc202387781"/>
      <w:bookmarkEnd w:id="293"/>
      <w:r>
        <w:lastRenderedPageBreak/>
        <w:t>5</w:t>
      </w:r>
      <w:r>
        <w:tab/>
        <w:t>Functional entities</w:t>
      </w:r>
      <w:bookmarkEnd w:id="294"/>
      <w:bookmarkEnd w:id="295"/>
      <w:bookmarkEnd w:id="296"/>
      <w:bookmarkEnd w:id="297"/>
      <w:bookmarkEnd w:id="298"/>
      <w:bookmarkEnd w:id="299"/>
      <w:bookmarkEnd w:id="300"/>
      <w:bookmarkEnd w:id="301"/>
    </w:p>
    <w:p w14:paraId="5AF539FA" w14:textId="77777777" w:rsidR="00C367E9" w:rsidRDefault="00C367E9" w:rsidP="00C367E9">
      <w:pPr>
        <w:pStyle w:val="Heading2"/>
      </w:pPr>
      <w:bookmarkStart w:id="302" w:name="_CR5_1"/>
      <w:bookmarkStart w:id="303" w:name="_Toc20212237"/>
      <w:bookmarkStart w:id="304" w:name="_Toc27731592"/>
      <w:bookmarkStart w:id="305" w:name="_Toc36127370"/>
      <w:bookmarkStart w:id="306" w:name="_Toc45214476"/>
      <w:bookmarkStart w:id="307" w:name="_Toc51937615"/>
      <w:bookmarkStart w:id="308" w:name="_Toc51937924"/>
      <w:bookmarkStart w:id="309" w:name="_Toc92291111"/>
      <w:bookmarkStart w:id="310" w:name="_Toc202387782"/>
      <w:bookmarkEnd w:id="302"/>
      <w:r>
        <w:t>5.1</w:t>
      </w:r>
      <w:r>
        <w:tab/>
        <w:t>Configuration management client (CMC)</w:t>
      </w:r>
      <w:bookmarkEnd w:id="303"/>
      <w:bookmarkEnd w:id="304"/>
      <w:bookmarkEnd w:id="305"/>
      <w:bookmarkEnd w:id="306"/>
      <w:bookmarkEnd w:id="307"/>
      <w:bookmarkEnd w:id="308"/>
      <w:bookmarkEnd w:id="309"/>
      <w:bookmarkEnd w:id="31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1" w:name="_CR5_2"/>
      <w:bookmarkStart w:id="312" w:name="_Toc20212238"/>
      <w:bookmarkStart w:id="313" w:name="_Toc27731593"/>
      <w:bookmarkStart w:id="314" w:name="_Toc36127371"/>
      <w:bookmarkStart w:id="315" w:name="_Toc45214477"/>
      <w:bookmarkStart w:id="316" w:name="_Toc51937616"/>
      <w:bookmarkStart w:id="317" w:name="_Toc51937925"/>
      <w:bookmarkStart w:id="318" w:name="_Toc92291112"/>
      <w:bookmarkStart w:id="319" w:name="_Toc202387783"/>
      <w:bookmarkEnd w:id="311"/>
      <w:r>
        <w:t>5.2</w:t>
      </w:r>
      <w:r>
        <w:tab/>
        <w:t>Configuration management server (CMS)</w:t>
      </w:r>
      <w:bookmarkEnd w:id="312"/>
      <w:bookmarkEnd w:id="313"/>
      <w:bookmarkEnd w:id="314"/>
      <w:bookmarkEnd w:id="315"/>
      <w:bookmarkEnd w:id="316"/>
      <w:bookmarkEnd w:id="317"/>
      <w:bookmarkEnd w:id="318"/>
      <w:bookmarkEnd w:id="319"/>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0" w:name="_CR5_3"/>
      <w:bookmarkStart w:id="321" w:name="_Toc20212239"/>
      <w:bookmarkStart w:id="322" w:name="_Toc27731594"/>
      <w:bookmarkStart w:id="323" w:name="_Toc36127372"/>
      <w:bookmarkStart w:id="324" w:name="_Toc45214478"/>
      <w:bookmarkStart w:id="325" w:name="_Toc51937617"/>
      <w:bookmarkStart w:id="326" w:name="_Toc51937926"/>
      <w:bookmarkStart w:id="327" w:name="_Toc92291113"/>
      <w:bookmarkStart w:id="328" w:name="_Toc202387784"/>
      <w:bookmarkEnd w:id="320"/>
      <w:r>
        <w:t>5.3</w:t>
      </w:r>
      <w:r>
        <w:tab/>
      </w:r>
      <w:r w:rsidRPr="00283362">
        <w:t xml:space="preserve">MCS </w:t>
      </w:r>
      <w:r>
        <w:t>server</w:t>
      </w:r>
      <w:bookmarkEnd w:id="321"/>
      <w:bookmarkEnd w:id="322"/>
      <w:bookmarkEnd w:id="323"/>
      <w:bookmarkEnd w:id="324"/>
      <w:bookmarkEnd w:id="325"/>
      <w:bookmarkEnd w:id="326"/>
      <w:bookmarkEnd w:id="327"/>
      <w:bookmarkEnd w:id="328"/>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9" w:name="_CR6"/>
      <w:bookmarkStart w:id="330" w:name="_Toc20212240"/>
      <w:bookmarkStart w:id="331" w:name="_Toc27731595"/>
      <w:bookmarkStart w:id="332" w:name="_Toc36127373"/>
      <w:bookmarkStart w:id="333" w:name="_Toc45214479"/>
      <w:bookmarkStart w:id="334" w:name="_Toc51937618"/>
      <w:bookmarkStart w:id="335" w:name="_Toc51937927"/>
      <w:bookmarkStart w:id="336" w:name="_Toc92291114"/>
      <w:bookmarkStart w:id="337" w:name="_Toc202387785"/>
      <w:bookmarkEnd w:id="329"/>
      <w:r>
        <w:t>6</w:t>
      </w:r>
      <w:r>
        <w:tab/>
        <w:t>Procedures</w:t>
      </w:r>
      <w:bookmarkEnd w:id="330"/>
      <w:bookmarkEnd w:id="331"/>
      <w:bookmarkEnd w:id="332"/>
      <w:bookmarkEnd w:id="333"/>
      <w:bookmarkEnd w:id="334"/>
      <w:bookmarkEnd w:id="335"/>
      <w:bookmarkEnd w:id="336"/>
      <w:bookmarkEnd w:id="337"/>
    </w:p>
    <w:p w14:paraId="3D102700" w14:textId="77777777" w:rsidR="00C367E9" w:rsidRDefault="00C367E9" w:rsidP="00C367E9">
      <w:pPr>
        <w:pStyle w:val="Heading2"/>
      </w:pPr>
      <w:bookmarkStart w:id="338" w:name="_CR6_1"/>
      <w:bookmarkStart w:id="339" w:name="_Toc20212241"/>
      <w:bookmarkStart w:id="340" w:name="_Toc27731596"/>
      <w:bookmarkStart w:id="341" w:name="_Toc36127374"/>
      <w:bookmarkStart w:id="342" w:name="_Toc45214480"/>
      <w:bookmarkStart w:id="343" w:name="_Toc51937619"/>
      <w:bookmarkStart w:id="344" w:name="_Toc51937928"/>
      <w:bookmarkStart w:id="345" w:name="_Toc92291115"/>
      <w:bookmarkStart w:id="346" w:name="_Toc202387786"/>
      <w:bookmarkEnd w:id="338"/>
      <w:r>
        <w:t>6.1</w:t>
      </w:r>
      <w:r>
        <w:tab/>
        <w:t>Introduction</w:t>
      </w:r>
      <w:bookmarkEnd w:id="339"/>
      <w:bookmarkEnd w:id="340"/>
      <w:bookmarkEnd w:id="341"/>
      <w:bookmarkEnd w:id="342"/>
      <w:bookmarkEnd w:id="343"/>
      <w:bookmarkEnd w:id="344"/>
      <w:bookmarkEnd w:id="345"/>
      <w:bookmarkEnd w:id="34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7" w:name="_CR6_2"/>
      <w:bookmarkStart w:id="348" w:name="_Toc20212242"/>
      <w:bookmarkStart w:id="349" w:name="_Toc27731597"/>
      <w:bookmarkStart w:id="350" w:name="_Toc36127375"/>
      <w:bookmarkStart w:id="351" w:name="_Toc45214481"/>
      <w:bookmarkStart w:id="352" w:name="_Toc51937620"/>
      <w:bookmarkStart w:id="353" w:name="_Toc51937929"/>
      <w:bookmarkStart w:id="354" w:name="_Toc92291116"/>
      <w:bookmarkStart w:id="355" w:name="_Toc202387787"/>
      <w:bookmarkEnd w:id="347"/>
      <w:r>
        <w:lastRenderedPageBreak/>
        <w:t>6.2</w:t>
      </w:r>
      <w:r>
        <w:tab/>
        <w:t>Common procedures</w:t>
      </w:r>
      <w:bookmarkEnd w:id="348"/>
      <w:bookmarkEnd w:id="349"/>
      <w:bookmarkEnd w:id="350"/>
      <w:bookmarkEnd w:id="351"/>
      <w:bookmarkEnd w:id="352"/>
      <w:bookmarkEnd w:id="353"/>
      <w:bookmarkEnd w:id="354"/>
      <w:bookmarkEnd w:id="355"/>
    </w:p>
    <w:p w14:paraId="11669865" w14:textId="77777777" w:rsidR="00C367E9" w:rsidRDefault="00C367E9" w:rsidP="00C367E9">
      <w:pPr>
        <w:pStyle w:val="Heading3"/>
      </w:pPr>
      <w:bookmarkStart w:id="356" w:name="_CR6_2_1"/>
      <w:bookmarkStart w:id="357" w:name="_Toc20212243"/>
      <w:bookmarkStart w:id="358" w:name="_Toc27731598"/>
      <w:bookmarkStart w:id="359" w:name="_Toc36127376"/>
      <w:bookmarkStart w:id="360" w:name="_Toc45214482"/>
      <w:bookmarkStart w:id="361" w:name="_Toc51937621"/>
      <w:bookmarkStart w:id="362" w:name="_Toc51937930"/>
      <w:bookmarkStart w:id="363" w:name="_Toc92291117"/>
      <w:bookmarkStart w:id="364" w:name="_Toc202387788"/>
      <w:bookmarkEnd w:id="356"/>
      <w:r>
        <w:t>6.2.1</w:t>
      </w:r>
      <w:r>
        <w:tab/>
        <w:t>General</w:t>
      </w:r>
      <w:bookmarkEnd w:id="357"/>
      <w:bookmarkEnd w:id="358"/>
      <w:bookmarkEnd w:id="359"/>
      <w:bookmarkEnd w:id="360"/>
      <w:bookmarkEnd w:id="361"/>
      <w:bookmarkEnd w:id="362"/>
      <w:bookmarkEnd w:id="363"/>
      <w:bookmarkEnd w:id="364"/>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5" w:name="_CR6_2_2"/>
      <w:bookmarkStart w:id="366" w:name="_Toc20212244"/>
      <w:bookmarkStart w:id="367" w:name="_Toc27731599"/>
      <w:bookmarkStart w:id="368" w:name="_Toc36127377"/>
      <w:bookmarkStart w:id="369" w:name="_Toc45214483"/>
      <w:bookmarkStart w:id="370" w:name="_Toc51937622"/>
      <w:bookmarkStart w:id="371" w:name="_Toc51937931"/>
      <w:bookmarkStart w:id="372" w:name="_Toc92291118"/>
      <w:bookmarkStart w:id="373" w:name="_Toc202387789"/>
      <w:bookmarkEnd w:id="365"/>
      <w:r>
        <w:t>6.2.2</w:t>
      </w:r>
      <w:r>
        <w:tab/>
        <w:t>Client procedures</w:t>
      </w:r>
      <w:bookmarkEnd w:id="366"/>
      <w:bookmarkEnd w:id="367"/>
      <w:bookmarkEnd w:id="368"/>
      <w:bookmarkEnd w:id="369"/>
      <w:bookmarkEnd w:id="370"/>
      <w:bookmarkEnd w:id="371"/>
      <w:bookmarkEnd w:id="372"/>
      <w:bookmarkEnd w:id="373"/>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4" w:name="_CR6_2_3"/>
      <w:bookmarkStart w:id="375" w:name="_Toc20212245"/>
      <w:bookmarkStart w:id="376" w:name="_Toc27731600"/>
      <w:bookmarkStart w:id="377" w:name="_Toc36127378"/>
      <w:bookmarkStart w:id="378" w:name="_Toc45214484"/>
      <w:bookmarkStart w:id="379" w:name="_Toc51937623"/>
      <w:bookmarkStart w:id="380" w:name="_Toc51937932"/>
      <w:bookmarkStart w:id="381" w:name="_Toc92291119"/>
      <w:bookmarkStart w:id="382" w:name="_Toc202387790"/>
      <w:bookmarkEnd w:id="374"/>
      <w:r>
        <w:t>6.2.3</w:t>
      </w:r>
      <w:r>
        <w:tab/>
        <w:t>MCS server procedures</w:t>
      </w:r>
      <w:bookmarkEnd w:id="375"/>
      <w:bookmarkEnd w:id="376"/>
      <w:bookmarkEnd w:id="377"/>
      <w:bookmarkEnd w:id="378"/>
      <w:bookmarkEnd w:id="379"/>
      <w:bookmarkEnd w:id="380"/>
      <w:bookmarkEnd w:id="381"/>
      <w:bookmarkEnd w:id="382"/>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3" w:name="_CR6_2_4"/>
      <w:bookmarkStart w:id="384" w:name="_Toc20212246"/>
      <w:bookmarkStart w:id="385" w:name="_Toc27731601"/>
      <w:bookmarkStart w:id="386" w:name="_Toc36127379"/>
      <w:bookmarkStart w:id="387" w:name="_Toc45214485"/>
      <w:bookmarkStart w:id="388" w:name="_Toc51937624"/>
      <w:bookmarkStart w:id="389" w:name="_Toc51937933"/>
      <w:bookmarkStart w:id="390" w:name="_Toc92291120"/>
      <w:bookmarkStart w:id="391" w:name="_Toc202387791"/>
      <w:bookmarkEnd w:id="383"/>
      <w:r>
        <w:t>6.2.4</w:t>
      </w:r>
      <w:r>
        <w:tab/>
        <w:t>Configuration management server procedures</w:t>
      </w:r>
      <w:bookmarkEnd w:id="384"/>
      <w:bookmarkEnd w:id="385"/>
      <w:bookmarkEnd w:id="386"/>
      <w:bookmarkEnd w:id="387"/>
      <w:bookmarkEnd w:id="388"/>
      <w:bookmarkEnd w:id="389"/>
      <w:bookmarkEnd w:id="390"/>
      <w:bookmarkEnd w:id="391"/>
    </w:p>
    <w:p w14:paraId="0A283ABB" w14:textId="77777777" w:rsidR="00C367E9" w:rsidRPr="006A63F0" w:rsidRDefault="00C367E9" w:rsidP="00C367E9">
      <w:pPr>
        <w:pStyle w:val="Heading4"/>
      </w:pPr>
      <w:bookmarkStart w:id="392" w:name="_CR6_2_4_1"/>
      <w:bookmarkStart w:id="393" w:name="_Toc20212247"/>
      <w:bookmarkStart w:id="394" w:name="_Toc27731602"/>
      <w:bookmarkStart w:id="395" w:name="_Toc36127380"/>
      <w:bookmarkStart w:id="396" w:name="_Toc45214486"/>
      <w:bookmarkStart w:id="397" w:name="_Toc51937625"/>
      <w:bookmarkStart w:id="398" w:name="_Toc51937934"/>
      <w:bookmarkStart w:id="399" w:name="_Toc92291121"/>
      <w:bookmarkStart w:id="400" w:name="_Toc202387792"/>
      <w:bookmarkEnd w:id="392"/>
      <w:r>
        <w:t>6.2.4.1</w:t>
      </w:r>
      <w:r>
        <w:tab/>
        <w:t>General</w:t>
      </w:r>
      <w:bookmarkEnd w:id="393"/>
      <w:bookmarkEnd w:id="394"/>
      <w:bookmarkEnd w:id="395"/>
      <w:bookmarkEnd w:id="396"/>
      <w:bookmarkEnd w:id="397"/>
      <w:bookmarkEnd w:id="398"/>
      <w:bookmarkEnd w:id="399"/>
      <w:bookmarkEnd w:id="40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1" w:name="_CR6_2_4_2"/>
      <w:bookmarkStart w:id="402" w:name="_Toc20212248"/>
      <w:bookmarkStart w:id="403" w:name="_Toc27731603"/>
      <w:bookmarkStart w:id="404" w:name="_Toc36127381"/>
      <w:bookmarkStart w:id="405" w:name="_Toc45214487"/>
      <w:bookmarkStart w:id="406" w:name="_Toc51937626"/>
      <w:bookmarkStart w:id="407" w:name="_Toc51937935"/>
      <w:bookmarkStart w:id="408" w:name="_Toc92291122"/>
      <w:bookmarkStart w:id="409" w:name="_Toc202387793"/>
      <w:bookmarkEnd w:id="401"/>
      <w:r>
        <w:t>6.2.4.2</w:t>
      </w:r>
      <w:r>
        <w:tab/>
        <w:t>SIP failure case</w:t>
      </w:r>
      <w:bookmarkEnd w:id="402"/>
      <w:bookmarkEnd w:id="403"/>
      <w:bookmarkEnd w:id="404"/>
      <w:bookmarkEnd w:id="405"/>
      <w:bookmarkEnd w:id="406"/>
      <w:bookmarkEnd w:id="407"/>
      <w:bookmarkEnd w:id="408"/>
      <w:bookmarkEnd w:id="409"/>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0" w:name="_CR6_3"/>
      <w:bookmarkStart w:id="411" w:name="_Toc20212249"/>
      <w:bookmarkStart w:id="412" w:name="_Toc27731604"/>
      <w:bookmarkStart w:id="413" w:name="_Toc36127382"/>
      <w:bookmarkStart w:id="414" w:name="_Toc45214488"/>
      <w:bookmarkStart w:id="415" w:name="_Toc51937627"/>
      <w:bookmarkStart w:id="416" w:name="_Toc51937936"/>
      <w:bookmarkStart w:id="417" w:name="_Toc92291123"/>
      <w:bookmarkStart w:id="418" w:name="_Toc202387794"/>
      <w:bookmarkEnd w:id="410"/>
      <w:r>
        <w:t>6.3</w:t>
      </w:r>
      <w:r>
        <w:tab/>
        <w:t>Configuration management procedures</w:t>
      </w:r>
      <w:bookmarkEnd w:id="411"/>
      <w:bookmarkEnd w:id="412"/>
      <w:bookmarkEnd w:id="413"/>
      <w:bookmarkEnd w:id="414"/>
      <w:bookmarkEnd w:id="415"/>
      <w:bookmarkEnd w:id="416"/>
      <w:bookmarkEnd w:id="417"/>
      <w:bookmarkEnd w:id="418"/>
    </w:p>
    <w:p w14:paraId="37C72401" w14:textId="77777777" w:rsidR="00C367E9" w:rsidRDefault="00C367E9" w:rsidP="00C367E9">
      <w:pPr>
        <w:pStyle w:val="Heading3"/>
      </w:pPr>
      <w:bookmarkStart w:id="419" w:name="_CR6_3_1"/>
      <w:bookmarkStart w:id="420" w:name="_Toc20212250"/>
      <w:bookmarkStart w:id="421" w:name="_Toc27731605"/>
      <w:bookmarkStart w:id="422" w:name="_Toc36127383"/>
      <w:bookmarkStart w:id="423" w:name="_Toc45214489"/>
      <w:bookmarkStart w:id="424" w:name="_Toc51937628"/>
      <w:bookmarkStart w:id="425" w:name="_Toc51937937"/>
      <w:bookmarkStart w:id="426" w:name="_Toc92291124"/>
      <w:bookmarkStart w:id="427" w:name="_Toc202387795"/>
      <w:bookmarkEnd w:id="419"/>
      <w:r>
        <w:t>6.3.1</w:t>
      </w:r>
      <w:r>
        <w:tab/>
        <w:t>General</w:t>
      </w:r>
      <w:bookmarkEnd w:id="420"/>
      <w:bookmarkEnd w:id="421"/>
      <w:bookmarkEnd w:id="422"/>
      <w:bookmarkEnd w:id="423"/>
      <w:bookmarkEnd w:id="424"/>
      <w:bookmarkEnd w:id="425"/>
      <w:bookmarkEnd w:id="426"/>
      <w:bookmarkEnd w:id="427"/>
    </w:p>
    <w:p w14:paraId="6DBD073D" w14:textId="77777777" w:rsidR="00C367E9" w:rsidRPr="00D4586B" w:rsidRDefault="00C367E9" w:rsidP="00C367E9">
      <w:pPr>
        <w:pStyle w:val="Heading4"/>
      </w:pPr>
      <w:bookmarkStart w:id="428" w:name="_CR6_3_1_1"/>
      <w:bookmarkStart w:id="429" w:name="_Toc20212251"/>
      <w:bookmarkStart w:id="430" w:name="_Toc27731606"/>
      <w:bookmarkStart w:id="431" w:name="_Toc36127384"/>
      <w:bookmarkStart w:id="432" w:name="_Toc45214490"/>
      <w:bookmarkStart w:id="433" w:name="_Toc51937629"/>
      <w:bookmarkStart w:id="434" w:name="_Toc51937938"/>
      <w:bookmarkStart w:id="435" w:name="_Toc92291125"/>
      <w:bookmarkStart w:id="436" w:name="_Toc202387796"/>
      <w:bookmarkEnd w:id="428"/>
      <w:r w:rsidRPr="00D4586B">
        <w:t>6.</w:t>
      </w:r>
      <w:r>
        <w:t>3</w:t>
      </w:r>
      <w:r w:rsidRPr="00D4586B">
        <w:t>.</w:t>
      </w:r>
      <w:r>
        <w:t>1.1</w:t>
      </w:r>
      <w:r w:rsidRPr="00D4586B">
        <w:tab/>
        <w:t>Client procedures</w:t>
      </w:r>
      <w:bookmarkEnd w:id="429"/>
      <w:bookmarkEnd w:id="430"/>
      <w:bookmarkEnd w:id="431"/>
      <w:bookmarkEnd w:id="432"/>
      <w:bookmarkEnd w:id="433"/>
      <w:bookmarkEnd w:id="434"/>
      <w:bookmarkEnd w:id="435"/>
      <w:bookmarkEnd w:id="43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7" w:name="_CR6_3_1_2"/>
      <w:bookmarkStart w:id="438" w:name="_Toc20212252"/>
      <w:bookmarkStart w:id="439" w:name="_Toc27731607"/>
      <w:bookmarkStart w:id="440" w:name="_Toc36127385"/>
      <w:bookmarkStart w:id="441" w:name="_Toc45214491"/>
      <w:bookmarkStart w:id="442" w:name="_Toc51937630"/>
      <w:bookmarkStart w:id="443" w:name="_Toc51937939"/>
      <w:bookmarkStart w:id="444" w:name="_Toc92291126"/>
      <w:bookmarkStart w:id="445" w:name="_Toc202387797"/>
      <w:bookmarkEnd w:id="437"/>
      <w:r w:rsidRPr="00D4586B">
        <w:t>6.</w:t>
      </w:r>
      <w:r>
        <w:t>3</w:t>
      </w:r>
      <w:r w:rsidRPr="00D4586B">
        <w:t>.</w:t>
      </w:r>
      <w:r>
        <w:t>1.2</w:t>
      </w:r>
      <w:r w:rsidRPr="00D4586B">
        <w:tab/>
        <w:t>Configuration management server procedures</w:t>
      </w:r>
      <w:bookmarkEnd w:id="438"/>
      <w:bookmarkEnd w:id="439"/>
      <w:bookmarkEnd w:id="440"/>
      <w:bookmarkEnd w:id="441"/>
      <w:bookmarkEnd w:id="442"/>
      <w:bookmarkEnd w:id="443"/>
      <w:bookmarkEnd w:id="444"/>
      <w:bookmarkEnd w:id="445"/>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6" w:name="_CR6_3_2"/>
      <w:bookmarkStart w:id="447" w:name="_Toc20212253"/>
      <w:bookmarkStart w:id="448" w:name="_Toc27731608"/>
      <w:bookmarkStart w:id="449" w:name="_Toc36127386"/>
      <w:bookmarkStart w:id="450" w:name="_Toc45214492"/>
      <w:bookmarkStart w:id="451" w:name="_Toc51937631"/>
      <w:bookmarkStart w:id="452" w:name="_Toc51937940"/>
      <w:bookmarkStart w:id="453" w:name="_Toc92291127"/>
      <w:bookmarkStart w:id="454" w:name="_Toc202387798"/>
      <w:bookmarkEnd w:id="446"/>
      <w:r>
        <w:lastRenderedPageBreak/>
        <w:t>6.3.2</w:t>
      </w:r>
      <w:r>
        <w:tab/>
        <w:t>Configuration management document creation procedure</w:t>
      </w:r>
      <w:bookmarkEnd w:id="447"/>
      <w:bookmarkEnd w:id="448"/>
      <w:bookmarkEnd w:id="449"/>
      <w:bookmarkEnd w:id="450"/>
      <w:bookmarkEnd w:id="451"/>
      <w:bookmarkEnd w:id="452"/>
      <w:bookmarkEnd w:id="453"/>
      <w:bookmarkEnd w:id="454"/>
    </w:p>
    <w:p w14:paraId="55C6F288" w14:textId="77777777" w:rsidR="00C367E9" w:rsidRDefault="00C367E9" w:rsidP="00C367E9">
      <w:pPr>
        <w:pStyle w:val="Heading4"/>
      </w:pPr>
      <w:bookmarkStart w:id="455" w:name="_CR6_3_2_1"/>
      <w:bookmarkStart w:id="456" w:name="_Toc20212254"/>
      <w:bookmarkStart w:id="457" w:name="_Toc27731609"/>
      <w:bookmarkStart w:id="458" w:name="_Toc36127387"/>
      <w:bookmarkStart w:id="459" w:name="_Toc45214493"/>
      <w:bookmarkStart w:id="460" w:name="_Toc51937632"/>
      <w:bookmarkStart w:id="461" w:name="_Toc51937941"/>
      <w:bookmarkStart w:id="462" w:name="_Toc92291128"/>
      <w:bookmarkStart w:id="463" w:name="_Toc202387799"/>
      <w:bookmarkEnd w:id="455"/>
      <w:r>
        <w:t>6.3.2.1</w:t>
      </w:r>
      <w:r>
        <w:tab/>
        <w:t>General</w:t>
      </w:r>
      <w:bookmarkEnd w:id="456"/>
      <w:bookmarkEnd w:id="457"/>
      <w:bookmarkEnd w:id="458"/>
      <w:bookmarkEnd w:id="459"/>
      <w:bookmarkEnd w:id="460"/>
      <w:bookmarkEnd w:id="461"/>
      <w:bookmarkEnd w:id="462"/>
      <w:bookmarkEnd w:id="463"/>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4" w:name="_CR6_3_2_2"/>
      <w:bookmarkStart w:id="465" w:name="_Toc20212255"/>
      <w:bookmarkStart w:id="466" w:name="_Toc27731610"/>
      <w:bookmarkStart w:id="467" w:name="_Toc36127388"/>
      <w:bookmarkStart w:id="468" w:name="_Toc45214494"/>
      <w:bookmarkStart w:id="469" w:name="_Toc51937633"/>
      <w:bookmarkStart w:id="470" w:name="_Toc51937942"/>
      <w:bookmarkStart w:id="471" w:name="_Toc92291129"/>
      <w:bookmarkStart w:id="472" w:name="_Toc202387800"/>
      <w:bookmarkEnd w:id="464"/>
      <w:r>
        <w:t>6.3.2.2</w:t>
      </w:r>
      <w:r>
        <w:tab/>
        <w:t>Configuration management client (CMC) procedures</w:t>
      </w:r>
      <w:bookmarkEnd w:id="465"/>
      <w:bookmarkEnd w:id="466"/>
      <w:bookmarkEnd w:id="467"/>
      <w:bookmarkEnd w:id="468"/>
      <w:bookmarkEnd w:id="469"/>
      <w:bookmarkEnd w:id="470"/>
      <w:bookmarkEnd w:id="471"/>
      <w:bookmarkEnd w:id="472"/>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3" w:name="_CR6_3_2_3"/>
      <w:bookmarkStart w:id="474" w:name="_Toc20212256"/>
      <w:bookmarkStart w:id="475" w:name="_Toc27731611"/>
      <w:bookmarkStart w:id="476" w:name="_Toc36127389"/>
      <w:bookmarkStart w:id="477" w:name="_Toc45214495"/>
      <w:bookmarkStart w:id="478" w:name="_Toc51937634"/>
      <w:bookmarkStart w:id="479" w:name="_Toc51937943"/>
      <w:bookmarkStart w:id="480" w:name="_Toc92291130"/>
      <w:bookmarkStart w:id="481" w:name="_Toc202387801"/>
      <w:bookmarkEnd w:id="473"/>
      <w:r>
        <w:t>6.3.2.3</w:t>
      </w:r>
      <w:r>
        <w:tab/>
        <w:t>Configuration management server (CMS) procedures</w:t>
      </w:r>
      <w:bookmarkEnd w:id="474"/>
      <w:bookmarkEnd w:id="475"/>
      <w:bookmarkEnd w:id="476"/>
      <w:bookmarkEnd w:id="477"/>
      <w:bookmarkEnd w:id="478"/>
      <w:bookmarkEnd w:id="479"/>
      <w:bookmarkEnd w:id="480"/>
      <w:bookmarkEnd w:id="48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2" w:name="_CR6_3_3"/>
      <w:bookmarkStart w:id="483" w:name="_Toc20212257"/>
      <w:bookmarkStart w:id="484" w:name="_Toc27731612"/>
      <w:bookmarkStart w:id="485" w:name="_Toc36127390"/>
      <w:bookmarkStart w:id="486" w:name="_Toc45214496"/>
      <w:bookmarkStart w:id="487" w:name="_Toc51937635"/>
      <w:bookmarkStart w:id="488" w:name="_Toc51937944"/>
      <w:bookmarkStart w:id="489" w:name="_Toc92291131"/>
      <w:bookmarkStart w:id="490" w:name="_Toc202387802"/>
      <w:bookmarkEnd w:id="482"/>
      <w:r>
        <w:t>6.3.3</w:t>
      </w:r>
      <w:r>
        <w:tab/>
        <w:t>Configuration management document retrieval procedure</w:t>
      </w:r>
      <w:bookmarkEnd w:id="483"/>
      <w:bookmarkEnd w:id="484"/>
      <w:bookmarkEnd w:id="485"/>
      <w:bookmarkEnd w:id="486"/>
      <w:bookmarkEnd w:id="487"/>
      <w:bookmarkEnd w:id="488"/>
      <w:bookmarkEnd w:id="489"/>
      <w:bookmarkEnd w:id="490"/>
    </w:p>
    <w:p w14:paraId="64AF8E5E" w14:textId="77777777" w:rsidR="00C367E9" w:rsidRDefault="00C367E9" w:rsidP="00C367E9">
      <w:pPr>
        <w:pStyle w:val="Heading4"/>
      </w:pPr>
      <w:bookmarkStart w:id="491" w:name="_CR6_3_3_1"/>
      <w:bookmarkStart w:id="492" w:name="_Toc20212258"/>
      <w:bookmarkStart w:id="493" w:name="_Toc27731613"/>
      <w:bookmarkStart w:id="494" w:name="_Toc36127391"/>
      <w:bookmarkStart w:id="495" w:name="_Toc45214497"/>
      <w:bookmarkStart w:id="496" w:name="_Toc51937636"/>
      <w:bookmarkStart w:id="497" w:name="_Toc51937945"/>
      <w:bookmarkStart w:id="498" w:name="_Toc92291132"/>
      <w:bookmarkStart w:id="499" w:name="_Toc202387803"/>
      <w:bookmarkEnd w:id="491"/>
      <w:r>
        <w:t>6.3.3.1</w:t>
      </w:r>
      <w:r>
        <w:tab/>
        <w:t>General</w:t>
      </w:r>
      <w:bookmarkEnd w:id="492"/>
      <w:bookmarkEnd w:id="493"/>
      <w:bookmarkEnd w:id="494"/>
      <w:bookmarkEnd w:id="495"/>
      <w:bookmarkEnd w:id="496"/>
      <w:bookmarkEnd w:id="497"/>
      <w:bookmarkEnd w:id="498"/>
      <w:bookmarkEnd w:id="499"/>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0" w:name="_CR6_3_3_2"/>
      <w:bookmarkStart w:id="501" w:name="_Toc20212259"/>
      <w:bookmarkStart w:id="502" w:name="_Toc27731614"/>
      <w:bookmarkStart w:id="503" w:name="_Toc36127392"/>
      <w:bookmarkStart w:id="504" w:name="_Toc45214498"/>
      <w:bookmarkStart w:id="505" w:name="_Toc51937637"/>
      <w:bookmarkStart w:id="506" w:name="_Toc51937946"/>
      <w:bookmarkStart w:id="507" w:name="_Toc92291133"/>
      <w:bookmarkStart w:id="508" w:name="_Toc202387804"/>
      <w:bookmarkEnd w:id="500"/>
      <w:r>
        <w:t>6.3.3.2</w:t>
      </w:r>
      <w:r>
        <w:tab/>
        <w:t>Client procedures</w:t>
      </w:r>
      <w:bookmarkEnd w:id="501"/>
      <w:bookmarkEnd w:id="502"/>
      <w:bookmarkEnd w:id="503"/>
      <w:bookmarkEnd w:id="504"/>
      <w:bookmarkEnd w:id="505"/>
      <w:bookmarkEnd w:id="506"/>
      <w:bookmarkEnd w:id="507"/>
      <w:bookmarkEnd w:id="508"/>
    </w:p>
    <w:p w14:paraId="1A1F8153" w14:textId="77777777" w:rsidR="00C367E9" w:rsidRDefault="00C367E9" w:rsidP="00C367E9">
      <w:pPr>
        <w:pStyle w:val="Heading5"/>
      </w:pPr>
      <w:bookmarkStart w:id="509" w:name="_CR6_3_3_2_1"/>
      <w:bookmarkStart w:id="510" w:name="_Toc20212260"/>
      <w:bookmarkStart w:id="511" w:name="_Toc27731615"/>
      <w:bookmarkStart w:id="512" w:name="_Toc36127393"/>
      <w:bookmarkStart w:id="513" w:name="_Toc45214499"/>
      <w:bookmarkStart w:id="514" w:name="_Toc51937638"/>
      <w:bookmarkStart w:id="515" w:name="_Toc51937947"/>
      <w:bookmarkStart w:id="516" w:name="_Toc92291134"/>
      <w:bookmarkStart w:id="517" w:name="_Toc202387805"/>
      <w:bookmarkEnd w:id="509"/>
      <w:r>
        <w:t>6.3.3.2.1</w:t>
      </w:r>
      <w:r>
        <w:tab/>
        <w:t>General client (GC) procedures</w:t>
      </w:r>
      <w:bookmarkEnd w:id="510"/>
      <w:bookmarkEnd w:id="511"/>
      <w:bookmarkEnd w:id="512"/>
      <w:bookmarkEnd w:id="513"/>
      <w:bookmarkEnd w:id="514"/>
      <w:bookmarkEnd w:id="515"/>
      <w:bookmarkEnd w:id="516"/>
      <w:bookmarkEnd w:id="517"/>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8" w:name="_CR6_3_3_2_2"/>
      <w:bookmarkStart w:id="519" w:name="_Toc20212261"/>
      <w:bookmarkStart w:id="520" w:name="_Toc27731616"/>
      <w:bookmarkStart w:id="521" w:name="_Toc36127394"/>
      <w:bookmarkStart w:id="522" w:name="_Toc45214500"/>
      <w:bookmarkStart w:id="523" w:name="_Toc51937639"/>
      <w:bookmarkStart w:id="524" w:name="_Toc51937948"/>
      <w:bookmarkStart w:id="525" w:name="_Toc92291135"/>
      <w:bookmarkStart w:id="526" w:name="_Toc202387806"/>
      <w:bookmarkEnd w:id="518"/>
      <w:r>
        <w:t>6.3.3.2.2</w:t>
      </w:r>
      <w:r>
        <w:tab/>
        <w:t>Configuration management client (CMC) procedures</w:t>
      </w:r>
      <w:bookmarkEnd w:id="519"/>
      <w:bookmarkEnd w:id="520"/>
      <w:bookmarkEnd w:id="521"/>
      <w:bookmarkEnd w:id="522"/>
      <w:bookmarkEnd w:id="523"/>
      <w:bookmarkEnd w:id="524"/>
      <w:bookmarkEnd w:id="525"/>
      <w:bookmarkEnd w:id="52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7" w:name="_CR6_3_3_2_3"/>
      <w:bookmarkStart w:id="528" w:name="_Toc20212262"/>
      <w:bookmarkStart w:id="529" w:name="_Toc27731617"/>
      <w:bookmarkStart w:id="530" w:name="_Toc36127395"/>
      <w:bookmarkStart w:id="531" w:name="_Toc45214501"/>
      <w:bookmarkStart w:id="532" w:name="_Toc51937640"/>
      <w:bookmarkStart w:id="533" w:name="_Toc51937949"/>
      <w:bookmarkStart w:id="534" w:name="_Toc92291136"/>
      <w:bookmarkStart w:id="535" w:name="_Toc202387807"/>
      <w:bookmarkEnd w:id="527"/>
      <w:r>
        <w:t>6.3.3.2.3</w:t>
      </w:r>
      <w:r>
        <w:tab/>
        <w:t>MCS server procedures</w:t>
      </w:r>
      <w:bookmarkEnd w:id="528"/>
      <w:bookmarkEnd w:id="529"/>
      <w:bookmarkEnd w:id="530"/>
      <w:bookmarkEnd w:id="531"/>
      <w:bookmarkEnd w:id="532"/>
      <w:bookmarkEnd w:id="533"/>
      <w:bookmarkEnd w:id="534"/>
      <w:bookmarkEnd w:id="535"/>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6" w:name="_CR6_3_3_3"/>
      <w:bookmarkStart w:id="537" w:name="_Toc20212263"/>
      <w:bookmarkStart w:id="538" w:name="_Toc27731618"/>
      <w:bookmarkStart w:id="539" w:name="_Toc36127396"/>
      <w:bookmarkStart w:id="540" w:name="_Toc45214502"/>
      <w:bookmarkStart w:id="541" w:name="_Toc51937641"/>
      <w:bookmarkStart w:id="542" w:name="_Toc51937950"/>
      <w:bookmarkStart w:id="543" w:name="_Toc92291137"/>
      <w:bookmarkStart w:id="544" w:name="_Toc202387808"/>
      <w:bookmarkEnd w:id="536"/>
      <w:r>
        <w:t>6.3.3.3</w:t>
      </w:r>
      <w:r>
        <w:tab/>
        <w:t>Configuration management server procedures</w:t>
      </w:r>
      <w:bookmarkEnd w:id="537"/>
      <w:bookmarkEnd w:id="538"/>
      <w:bookmarkEnd w:id="539"/>
      <w:bookmarkEnd w:id="540"/>
      <w:bookmarkEnd w:id="541"/>
      <w:bookmarkEnd w:id="542"/>
      <w:bookmarkEnd w:id="543"/>
      <w:bookmarkEnd w:id="544"/>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5" w:name="_CR6_3_4"/>
      <w:bookmarkStart w:id="546" w:name="_Toc20212264"/>
      <w:bookmarkStart w:id="547" w:name="_Toc27731619"/>
      <w:bookmarkStart w:id="548" w:name="_Toc36127397"/>
      <w:bookmarkStart w:id="549" w:name="_Toc45214503"/>
      <w:bookmarkStart w:id="550" w:name="_Toc51937642"/>
      <w:bookmarkStart w:id="551" w:name="_Toc51937951"/>
      <w:bookmarkStart w:id="552" w:name="_Toc92291138"/>
      <w:bookmarkStart w:id="553" w:name="_Toc202387809"/>
      <w:bookmarkEnd w:id="545"/>
      <w:r w:rsidRPr="00B66593">
        <w:lastRenderedPageBreak/>
        <w:t>6.3.4</w:t>
      </w:r>
      <w:r w:rsidRPr="00B66593">
        <w:tab/>
        <w:t>Configuration management document update procedure</w:t>
      </w:r>
      <w:bookmarkEnd w:id="546"/>
      <w:bookmarkEnd w:id="547"/>
      <w:bookmarkEnd w:id="548"/>
      <w:bookmarkEnd w:id="549"/>
      <w:bookmarkEnd w:id="550"/>
      <w:bookmarkEnd w:id="551"/>
      <w:bookmarkEnd w:id="552"/>
      <w:bookmarkEnd w:id="553"/>
    </w:p>
    <w:p w14:paraId="70256352" w14:textId="77777777" w:rsidR="00C367E9" w:rsidRDefault="00C367E9" w:rsidP="00C367E9">
      <w:pPr>
        <w:pStyle w:val="Heading4"/>
      </w:pPr>
      <w:bookmarkStart w:id="554" w:name="_CR6_3_4_1"/>
      <w:bookmarkStart w:id="555" w:name="_Toc20212265"/>
      <w:bookmarkStart w:id="556" w:name="_Toc27731620"/>
      <w:bookmarkStart w:id="557" w:name="_Toc36127398"/>
      <w:bookmarkStart w:id="558" w:name="_Toc45214504"/>
      <w:bookmarkStart w:id="559" w:name="_Toc51937643"/>
      <w:bookmarkStart w:id="560" w:name="_Toc51937952"/>
      <w:bookmarkStart w:id="561" w:name="_Toc92291139"/>
      <w:bookmarkStart w:id="562" w:name="_Toc202387810"/>
      <w:bookmarkEnd w:id="554"/>
      <w:r>
        <w:t>6.3.4.1</w:t>
      </w:r>
      <w:r>
        <w:tab/>
        <w:t>General</w:t>
      </w:r>
      <w:bookmarkEnd w:id="555"/>
      <w:bookmarkEnd w:id="556"/>
      <w:bookmarkEnd w:id="557"/>
      <w:bookmarkEnd w:id="558"/>
      <w:bookmarkEnd w:id="559"/>
      <w:bookmarkEnd w:id="560"/>
      <w:bookmarkEnd w:id="561"/>
      <w:bookmarkEnd w:id="562"/>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3" w:name="_CR6_3_4_2"/>
      <w:bookmarkStart w:id="564" w:name="_Toc20212266"/>
      <w:bookmarkStart w:id="565" w:name="_Toc27731621"/>
      <w:bookmarkStart w:id="566" w:name="_Toc36127399"/>
      <w:bookmarkStart w:id="567" w:name="_Toc45214505"/>
      <w:bookmarkStart w:id="568" w:name="_Toc51937644"/>
      <w:bookmarkStart w:id="569" w:name="_Toc51937953"/>
      <w:bookmarkStart w:id="570" w:name="_Toc92291140"/>
      <w:bookmarkStart w:id="571" w:name="_Toc202387811"/>
      <w:bookmarkEnd w:id="563"/>
      <w:r>
        <w:t>6.3.4.2</w:t>
      </w:r>
      <w:r>
        <w:tab/>
        <w:t>Configuration management client procedures</w:t>
      </w:r>
      <w:bookmarkEnd w:id="564"/>
      <w:bookmarkEnd w:id="565"/>
      <w:bookmarkEnd w:id="566"/>
      <w:bookmarkEnd w:id="567"/>
      <w:bookmarkEnd w:id="568"/>
      <w:bookmarkEnd w:id="569"/>
      <w:bookmarkEnd w:id="570"/>
      <w:bookmarkEnd w:id="57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2" w:name="_CR6_3_4_3"/>
      <w:bookmarkStart w:id="573" w:name="_Toc20212267"/>
      <w:bookmarkStart w:id="574" w:name="_Toc27731622"/>
      <w:bookmarkStart w:id="575" w:name="_Toc36127400"/>
      <w:bookmarkStart w:id="576" w:name="_Toc45214506"/>
      <w:bookmarkStart w:id="577" w:name="_Toc51937645"/>
      <w:bookmarkStart w:id="578" w:name="_Toc51937954"/>
      <w:bookmarkStart w:id="579" w:name="_Toc92291141"/>
      <w:bookmarkStart w:id="580" w:name="_Toc202387812"/>
      <w:bookmarkEnd w:id="572"/>
      <w:r>
        <w:t>6.3.4.3</w:t>
      </w:r>
      <w:r>
        <w:tab/>
        <w:t>Configuration management server procedures</w:t>
      </w:r>
      <w:bookmarkEnd w:id="573"/>
      <w:bookmarkEnd w:id="574"/>
      <w:bookmarkEnd w:id="575"/>
      <w:bookmarkEnd w:id="576"/>
      <w:bookmarkEnd w:id="577"/>
      <w:bookmarkEnd w:id="578"/>
      <w:bookmarkEnd w:id="579"/>
      <w:bookmarkEnd w:id="58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1" w:name="_CR6_3_5"/>
      <w:bookmarkStart w:id="582" w:name="_Toc20212268"/>
      <w:bookmarkStart w:id="583" w:name="_Toc27731623"/>
      <w:bookmarkStart w:id="584" w:name="_Toc36127401"/>
      <w:bookmarkStart w:id="585" w:name="_Toc45214507"/>
      <w:bookmarkStart w:id="586" w:name="_Toc51937646"/>
      <w:bookmarkStart w:id="587" w:name="_Toc51937955"/>
      <w:bookmarkStart w:id="588" w:name="_Toc92291142"/>
      <w:bookmarkStart w:id="589" w:name="_Toc202387813"/>
      <w:bookmarkEnd w:id="581"/>
      <w:r>
        <w:t>6.3.5</w:t>
      </w:r>
      <w:r>
        <w:tab/>
        <w:t>Configuration management document deletion procedure</w:t>
      </w:r>
      <w:bookmarkEnd w:id="582"/>
      <w:bookmarkEnd w:id="583"/>
      <w:bookmarkEnd w:id="584"/>
      <w:bookmarkEnd w:id="585"/>
      <w:bookmarkEnd w:id="586"/>
      <w:bookmarkEnd w:id="587"/>
      <w:bookmarkEnd w:id="588"/>
      <w:bookmarkEnd w:id="589"/>
    </w:p>
    <w:p w14:paraId="1D79CF3D" w14:textId="77777777" w:rsidR="00C367E9" w:rsidRDefault="00C367E9" w:rsidP="00C367E9">
      <w:pPr>
        <w:pStyle w:val="Heading4"/>
      </w:pPr>
      <w:bookmarkStart w:id="590" w:name="_CR6_3_5_1"/>
      <w:bookmarkStart w:id="591" w:name="_Toc20212269"/>
      <w:bookmarkStart w:id="592" w:name="_Toc27731624"/>
      <w:bookmarkStart w:id="593" w:name="_Toc36127402"/>
      <w:bookmarkStart w:id="594" w:name="_Toc45214508"/>
      <w:bookmarkStart w:id="595" w:name="_Toc51937647"/>
      <w:bookmarkStart w:id="596" w:name="_Toc51937956"/>
      <w:bookmarkStart w:id="597" w:name="_Toc92291143"/>
      <w:bookmarkStart w:id="598" w:name="_Toc202387814"/>
      <w:bookmarkEnd w:id="590"/>
      <w:r>
        <w:t>6.3.5.1</w:t>
      </w:r>
      <w:r>
        <w:tab/>
        <w:t>General</w:t>
      </w:r>
      <w:bookmarkEnd w:id="591"/>
      <w:bookmarkEnd w:id="592"/>
      <w:bookmarkEnd w:id="593"/>
      <w:bookmarkEnd w:id="594"/>
      <w:bookmarkEnd w:id="595"/>
      <w:bookmarkEnd w:id="596"/>
      <w:bookmarkEnd w:id="597"/>
      <w:bookmarkEnd w:id="598"/>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9" w:name="_CR6_3_5_2"/>
      <w:bookmarkStart w:id="600" w:name="_Toc20212270"/>
      <w:bookmarkStart w:id="601" w:name="_Toc27731625"/>
      <w:bookmarkStart w:id="602" w:name="_Toc36127403"/>
      <w:bookmarkStart w:id="603" w:name="_Toc45214509"/>
      <w:bookmarkStart w:id="604" w:name="_Toc51937648"/>
      <w:bookmarkStart w:id="605" w:name="_Toc51937957"/>
      <w:bookmarkStart w:id="606" w:name="_Toc92291144"/>
      <w:bookmarkStart w:id="607" w:name="_Toc202387815"/>
      <w:bookmarkEnd w:id="599"/>
      <w:r>
        <w:t>6.3.5.2</w:t>
      </w:r>
      <w:r>
        <w:tab/>
        <w:t>Configuration management Client (CMC) procedures</w:t>
      </w:r>
      <w:bookmarkEnd w:id="600"/>
      <w:bookmarkEnd w:id="601"/>
      <w:bookmarkEnd w:id="602"/>
      <w:bookmarkEnd w:id="603"/>
      <w:bookmarkEnd w:id="604"/>
      <w:bookmarkEnd w:id="605"/>
      <w:bookmarkEnd w:id="606"/>
      <w:bookmarkEnd w:id="607"/>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8" w:name="_CR6_3_5_3"/>
      <w:bookmarkStart w:id="609" w:name="_Toc20212271"/>
      <w:bookmarkStart w:id="610" w:name="_Toc27731626"/>
      <w:bookmarkStart w:id="611" w:name="_Toc36127404"/>
      <w:bookmarkStart w:id="612" w:name="_Toc45214510"/>
      <w:bookmarkStart w:id="613" w:name="_Toc51937649"/>
      <w:bookmarkStart w:id="614" w:name="_Toc51937958"/>
      <w:bookmarkStart w:id="615" w:name="_Toc92291145"/>
      <w:bookmarkStart w:id="616" w:name="_Toc202387816"/>
      <w:bookmarkEnd w:id="608"/>
      <w:r>
        <w:t>6.3.5.3</w:t>
      </w:r>
      <w:r>
        <w:tab/>
        <w:t>Configuration management server (CMS) procedures</w:t>
      </w:r>
      <w:bookmarkEnd w:id="609"/>
      <w:bookmarkEnd w:id="610"/>
      <w:bookmarkEnd w:id="611"/>
      <w:bookmarkEnd w:id="612"/>
      <w:bookmarkEnd w:id="613"/>
      <w:bookmarkEnd w:id="614"/>
      <w:bookmarkEnd w:id="615"/>
      <w:bookmarkEnd w:id="61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7" w:name="_CR6_3_6"/>
      <w:bookmarkStart w:id="618" w:name="_Toc20212272"/>
      <w:bookmarkStart w:id="619" w:name="_Toc27731627"/>
      <w:bookmarkStart w:id="620" w:name="_Toc36127405"/>
      <w:bookmarkStart w:id="621" w:name="_Toc45214511"/>
      <w:bookmarkStart w:id="622" w:name="_Toc51937650"/>
      <w:bookmarkStart w:id="623" w:name="_Toc51937959"/>
      <w:bookmarkStart w:id="624" w:name="_Toc92291146"/>
      <w:bookmarkStart w:id="625" w:name="_Toc202387817"/>
      <w:bookmarkEnd w:id="617"/>
      <w:r>
        <w:t>6.3.6</w:t>
      </w:r>
      <w:r>
        <w:tab/>
        <w:t>Configuration management document element creation or replacement procedure</w:t>
      </w:r>
      <w:bookmarkEnd w:id="618"/>
      <w:bookmarkEnd w:id="619"/>
      <w:bookmarkEnd w:id="620"/>
      <w:bookmarkEnd w:id="621"/>
      <w:bookmarkEnd w:id="622"/>
      <w:bookmarkEnd w:id="623"/>
      <w:bookmarkEnd w:id="624"/>
      <w:bookmarkEnd w:id="625"/>
    </w:p>
    <w:p w14:paraId="549738DF" w14:textId="77777777" w:rsidR="00C367E9" w:rsidRDefault="00C367E9" w:rsidP="00C367E9">
      <w:pPr>
        <w:pStyle w:val="Heading4"/>
      </w:pPr>
      <w:bookmarkStart w:id="626" w:name="_CR6_3_6_1"/>
      <w:bookmarkStart w:id="627" w:name="_Toc20212273"/>
      <w:bookmarkStart w:id="628" w:name="_Toc27731628"/>
      <w:bookmarkStart w:id="629" w:name="_Toc36127406"/>
      <w:bookmarkStart w:id="630" w:name="_Toc45214512"/>
      <w:bookmarkStart w:id="631" w:name="_Toc51937651"/>
      <w:bookmarkStart w:id="632" w:name="_Toc51937960"/>
      <w:bookmarkStart w:id="633" w:name="_Toc92291147"/>
      <w:bookmarkStart w:id="634" w:name="_Toc202387818"/>
      <w:bookmarkEnd w:id="626"/>
      <w:r>
        <w:t>6.3.6.1</w:t>
      </w:r>
      <w:r>
        <w:tab/>
        <w:t>General</w:t>
      </w:r>
      <w:bookmarkEnd w:id="627"/>
      <w:bookmarkEnd w:id="628"/>
      <w:bookmarkEnd w:id="629"/>
      <w:bookmarkEnd w:id="630"/>
      <w:bookmarkEnd w:id="631"/>
      <w:bookmarkEnd w:id="632"/>
      <w:bookmarkEnd w:id="633"/>
      <w:bookmarkEnd w:id="634"/>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5" w:name="_CR6_3_6_2"/>
      <w:bookmarkStart w:id="636" w:name="_Toc20212274"/>
      <w:bookmarkStart w:id="637" w:name="_Toc27731629"/>
      <w:bookmarkStart w:id="638" w:name="_Toc36127407"/>
      <w:bookmarkStart w:id="639" w:name="_Toc45214513"/>
      <w:bookmarkStart w:id="640" w:name="_Toc51937652"/>
      <w:bookmarkStart w:id="641" w:name="_Toc51937961"/>
      <w:bookmarkStart w:id="642" w:name="_Toc92291148"/>
      <w:bookmarkStart w:id="643" w:name="_Toc202387819"/>
      <w:bookmarkEnd w:id="635"/>
      <w:r>
        <w:t>6.3.6.2</w:t>
      </w:r>
      <w:r>
        <w:tab/>
        <w:t>Client procedures</w:t>
      </w:r>
      <w:bookmarkEnd w:id="636"/>
      <w:bookmarkEnd w:id="637"/>
      <w:bookmarkEnd w:id="638"/>
      <w:bookmarkEnd w:id="639"/>
      <w:bookmarkEnd w:id="640"/>
      <w:bookmarkEnd w:id="641"/>
      <w:bookmarkEnd w:id="642"/>
      <w:bookmarkEnd w:id="643"/>
    </w:p>
    <w:p w14:paraId="5965D6E2" w14:textId="77777777" w:rsidR="00C367E9" w:rsidRDefault="00C367E9" w:rsidP="00C367E9">
      <w:pPr>
        <w:pStyle w:val="Heading5"/>
      </w:pPr>
      <w:bookmarkStart w:id="644" w:name="_CR6_3_6_2_1"/>
      <w:bookmarkStart w:id="645" w:name="_Toc20212275"/>
      <w:bookmarkStart w:id="646" w:name="_Toc27731630"/>
      <w:bookmarkStart w:id="647" w:name="_Toc36127408"/>
      <w:bookmarkStart w:id="648" w:name="_Toc45214514"/>
      <w:bookmarkStart w:id="649" w:name="_Toc51937653"/>
      <w:bookmarkStart w:id="650" w:name="_Toc51937962"/>
      <w:bookmarkStart w:id="651" w:name="_Toc92291149"/>
      <w:bookmarkStart w:id="652" w:name="_Toc202387820"/>
      <w:bookmarkEnd w:id="644"/>
      <w:r>
        <w:t>6.3.6.2.1</w:t>
      </w:r>
      <w:r>
        <w:tab/>
        <w:t>General client procedures</w:t>
      </w:r>
      <w:bookmarkEnd w:id="645"/>
      <w:bookmarkEnd w:id="646"/>
      <w:bookmarkEnd w:id="647"/>
      <w:bookmarkEnd w:id="648"/>
      <w:bookmarkEnd w:id="649"/>
      <w:bookmarkEnd w:id="650"/>
      <w:bookmarkEnd w:id="651"/>
      <w:bookmarkEnd w:id="652"/>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3" w:name="_CR6_3_6_2_2"/>
      <w:bookmarkStart w:id="654" w:name="_Toc20212276"/>
      <w:bookmarkStart w:id="655" w:name="_Toc27731631"/>
      <w:bookmarkStart w:id="656" w:name="_Toc36127409"/>
      <w:bookmarkStart w:id="657" w:name="_Toc45214515"/>
      <w:bookmarkStart w:id="658" w:name="_Toc51937654"/>
      <w:bookmarkStart w:id="659" w:name="_Toc51937963"/>
      <w:bookmarkStart w:id="660" w:name="_Toc92291150"/>
      <w:bookmarkStart w:id="661" w:name="_Toc202387821"/>
      <w:bookmarkEnd w:id="653"/>
      <w:r>
        <w:lastRenderedPageBreak/>
        <w:t>6.3.6.2.2</w:t>
      </w:r>
      <w:r>
        <w:tab/>
        <w:t>Configuration management client procedures</w:t>
      </w:r>
      <w:bookmarkEnd w:id="654"/>
      <w:bookmarkEnd w:id="655"/>
      <w:bookmarkEnd w:id="656"/>
      <w:bookmarkEnd w:id="657"/>
      <w:bookmarkEnd w:id="658"/>
      <w:bookmarkEnd w:id="659"/>
      <w:bookmarkEnd w:id="660"/>
      <w:bookmarkEnd w:id="66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2" w:name="_CR6_3_6_3"/>
      <w:bookmarkStart w:id="663" w:name="_Toc20212277"/>
      <w:bookmarkStart w:id="664" w:name="_Toc27731632"/>
      <w:bookmarkStart w:id="665" w:name="_Toc36127410"/>
      <w:bookmarkStart w:id="666" w:name="_Toc45214516"/>
      <w:bookmarkStart w:id="667" w:name="_Toc51937655"/>
      <w:bookmarkStart w:id="668" w:name="_Toc51937964"/>
      <w:bookmarkStart w:id="669" w:name="_Toc92291151"/>
      <w:bookmarkStart w:id="670" w:name="_Toc202387822"/>
      <w:bookmarkEnd w:id="662"/>
      <w:r>
        <w:t>6.3.6.3</w:t>
      </w:r>
      <w:r>
        <w:tab/>
        <w:t>Configuration management server procedures</w:t>
      </w:r>
      <w:bookmarkEnd w:id="663"/>
      <w:bookmarkEnd w:id="664"/>
      <w:bookmarkEnd w:id="665"/>
      <w:bookmarkEnd w:id="666"/>
      <w:bookmarkEnd w:id="667"/>
      <w:bookmarkEnd w:id="668"/>
      <w:bookmarkEnd w:id="669"/>
      <w:bookmarkEnd w:id="67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71" w:name="_CR6_3_7"/>
      <w:bookmarkStart w:id="672" w:name="_Toc20212278"/>
      <w:bookmarkStart w:id="673" w:name="_Toc27731633"/>
      <w:bookmarkStart w:id="674" w:name="_Toc36127411"/>
      <w:bookmarkStart w:id="675" w:name="_Toc45214517"/>
      <w:bookmarkStart w:id="676" w:name="_Toc51937656"/>
      <w:bookmarkStart w:id="677" w:name="_Toc51937965"/>
      <w:bookmarkStart w:id="678" w:name="_Toc92291152"/>
      <w:bookmarkStart w:id="679" w:name="_Toc202387823"/>
      <w:bookmarkEnd w:id="671"/>
      <w:r w:rsidRPr="005D557D">
        <w:rPr>
          <w:lang w:val="fr-FR"/>
        </w:rPr>
        <w:t>6.3.7</w:t>
      </w:r>
      <w:r w:rsidRPr="005D557D">
        <w:rPr>
          <w:lang w:val="fr-FR"/>
        </w:rPr>
        <w:tab/>
        <w:t>Configuration management document element deletion procedure</w:t>
      </w:r>
      <w:bookmarkEnd w:id="672"/>
      <w:bookmarkEnd w:id="673"/>
      <w:bookmarkEnd w:id="674"/>
      <w:bookmarkEnd w:id="675"/>
      <w:bookmarkEnd w:id="676"/>
      <w:bookmarkEnd w:id="677"/>
      <w:bookmarkEnd w:id="678"/>
      <w:bookmarkEnd w:id="679"/>
    </w:p>
    <w:p w14:paraId="5536D39D" w14:textId="77777777" w:rsidR="00C367E9" w:rsidRDefault="00C367E9" w:rsidP="00C367E9">
      <w:pPr>
        <w:pStyle w:val="Heading4"/>
      </w:pPr>
      <w:bookmarkStart w:id="680" w:name="_CR6_3_7_1"/>
      <w:bookmarkStart w:id="681" w:name="_Toc20212279"/>
      <w:bookmarkStart w:id="682" w:name="_Toc27731634"/>
      <w:bookmarkStart w:id="683" w:name="_Toc36127412"/>
      <w:bookmarkStart w:id="684" w:name="_Toc45214518"/>
      <w:bookmarkStart w:id="685" w:name="_Toc51937657"/>
      <w:bookmarkStart w:id="686" w:name="_Toc51937966"/>
      <w:bookmarkStart w:id="687" w:name="_Toc92291153"/>
      <w:bookmarkStart w:id="688" w:name="_Toc202387824"/>
      <w:bookmarkEnd w:id="680"/>
      <w:r>
        <w:t>6.3.7.1</w:t>
      </w:r>
      <w:r>
        <w:tab/>
        <w:t>General</w:t>
      </w:r>
      <w:bookmarkEnd w:id="681"/>
      <w:bookmarkEnd w:id="682"/>
      <w:bookmarkEnd w:id="683"/>
      <w:bookmarkEnd w:id="684"/>
      <w:bookmarkEnd w:id="685"/>
      <w:bookmarkEnd w:id="686"/>
      <w:bookmarkEnd w:id="687"/>
      <w:bookmarkEnd w:id="688"/>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9" w:name="_CR6_3_7_2"/>
      <w:bookmarkStart w:id="690" w:name="_Toc20212280"/>
      <w:bookmarkStart w:id="691" w:name="_Toc27731635"/>
      <w:bookmarkStart w:id="692" w:name="_Toc36127413"/>
      <w:bookmarkStart w:id="693" w:name="_Toc45214519"/>
      <w:bookmarkStart w:id="694" w:name="_Toc51937658"/>
      <w:bookmarkStart w:id="695" w:name="_Toc51937967"/>
      <w:bookmarkStart w:id="696" w:name="_Toc92291154"/>
      <w:bookmarkStart w:id="697" w:name="_Toc202387825"/>
      <w:bookmarkEnd w:id="689"/>
      <w:r>
        <w:t>6.3.7.2</w:t>
      </w:r>
      <w:r>
        <w:tab/>
        <w:t>Client procedures</w:t>
      </w:r>
      <w:bookmarkEnd w:id="690"/>
      <w:bookmarkEnd w:id="691"/>
      <w:bookmarkEnd w:id="692"/>
      <w:bookmarkEnd w:id="693"/>
      <w:bookmarkEnd w:id="694"/>
      <w:bookmarkEnd w:id="695"/>
      <w:bookmarkEnd w:id="696"/>
      <w:bookmarkEnd w:id="697"/>
    </w:p>
    <w:p w14:paraId="54F3901F" w14:textId="77777777" w:rsidR="00C367E9" w:rsidRDefault="00C367E9" w:rsidP="00C367E9">
      <w:pPr>
        <w:pStyle w:val="Heading5"/>
      </w:pPr>
      <w:bookmarkStart w:id="698" w:name="_CR6_3_7_2_1"/>
      <w:bookmarkStart w:id="699" w:name="_Toc20212281"/>
      <w:bookmarkStart w:id="700" w:name="_Toc27731636"/>
      <w:bookmarkStart w:id="701" w:name="_Toc36127414"/>
      <w:bookmarkStart w:id="702" w:name="_Toc45214520"/>
      <w:bookmarkStart w:id="703" w:name="_Toc51937659"/>
      <w:bookmarkStart w:id="704" w:name="_Toc51937968"/>
      <w:bookmarkStart w:id="705" w:name="_Toc92291155"/>
      <w:bookmarkStart w:id="706" w:name="_Toc202387826"/>
      <w:bookmarkEnd w:id="698"/>
      <w:r>
        <w:t>6.3.7.2.1</w:t>
      </w:r>
      <w:r>
        <w:tab/>
        <w:t>General client procedures</w:t>
      </w:r>
      <w:bookmarkEnd w:id="699"/>
      <w:bookmarkEnd w:id="700"/>
      <w:bookmarkEnd w:id="701"/>
      <w:bookmarkEnd w:id="702"/>
      <w:bookmarkEnd w:id="703"/>
      <w:bookmarkEnd w:id="704"/>
      <w:bookmarkEnd w:id="705"/>
      <w:bookmarkEnd w:id="70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7" w:name="_CR6_3_7_2_2"/>
      <w:bookmarkStart w:id="708" w:name="_Toc20212282"/>
      <w:bookmarkStart w:id="709" w:name="_Toc27731637"/>
      <w:bookmarkStart w:id="710" w:name="_Toc36127415"/>
      <w:bookmarkStart w:id="711" w:name="_Toc45214521"/>
      <w:bookmarkStart w:id="712" w:name="_Toc51937660"/>
      <w:bookmarkStart w:id="713" w:name="_Toc51937969"/>
      <w:bookmarkStart w:id="714" w:name="_Toc92291156"/>
      <w:bookmarkStart w:id="715" w:name="_Toc202387827"/>
      <w:bookmarkEnd w:id="707"/>
      <w:r>
        <w:t>6.3.7.2.2</w:t>
      </w:r>
      <w:r>
        <w:tab/>
        <w:t>Configuration management client procedures</w:t>
      </w:r>
      <w:bookmarkEnd w:id="708"/>
      <w:bookmarkEnd w:id="709"/>
      <w:bookmarkEnd w:id="710"/>
      <w:bookmarkEnd w:id="711"/>
      <w:bookmarkEnd w:id="712"/>
      <w:bookmarkEnd w:id="713"/>
      <w:bookmarkEnd w:id="714"/>
      <w:bookmarkEnd w:id="715"/>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6" w:name="_CR6_3_7_3"/>
      <w:bookmarkStart w:id="717" w:name="_Toc20212283"/>
      <w:bookmarkStart w:id="718" w:name="_Toc27731638"/>
      <w:bookmarkStart w:id="719" w:name="_Toc36127416"/>
      <w:bookmarkStart w:id="720" w:name="_Toc45214522"/>
      <w:bookmarkStart w:id="721" w:name="_Toc51937661"/>
      <w:bookmarkStart w:id="722" w:name="_Toc51937970"/>
      <w:bookmarkStart w:id="723" w:name="_Toc92291157"/>
      <w:bookmarkStart w:id="724" w:name="_Toc202387828"/>
      <w:bookmarkEnd w:id="716"/>
      <w:r>
        <w:t>6.3.7.3</w:t>
      </w:r>
      <w:r>
        <w:tab/>
        <w:t>Configuration management server procedures</w:t>
      </w:r>
      <w:bookmarkEnd w:id="717"/>
      <w:bookmarkEnd w:id="718"/>
      <w:bookmarkEnd w:id="719"/>
      <w:bookmarkEnd w:id="720"/>
      <w:bookmarkEnd w:id="721"/>
      <w:bookmarkEnd w:id="722"/>
      <w:bookmarkEnd w:id="723"/>
      <w:bookmarkEnd w:id="724"/>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5" w:name="_CR6_3_8"/>
      <w:bookmarkStart w:id="726" w:name="_Toc20212284"/>
      <w:bookmarkStart w:id="727" w:name="_Toc27731639"/>
      <w:bookmarkStart w:id="728" w:name="_Toc36127417"/>
      <w:bookmarkStart w:id="729" w:name="_Toc45214523"/>
      <w:bookmarkStart w:id="730" w:name="_Toc51937662"/>
      <w:bookmarkStart w:id="731" w:name="_Toc51937971"/>
      <w:bookmarkStart w:id="732" w:name="_Toc92291158"/>
      <w:bookmarkStart w:id="733" w:name="_Toc202387829"/>
      <w:bookmarkEnd w:id="725"/>
      <w:r>
        <w:t>6.3.8</w:t>
      </w:r>
      <w:r>
        <w:tab/>
        <w:t>Configuration management document element fetching procedure</w:t>
      </w:r>
      <w:bookmarkEnd w:id="726"/>
      <w:bookmarkEnd w:id="727"/>
      <w:bookmarkEnd w:id="728"/>
      <w:bookmarkEnd w:id="729"/>
      <w:bookmarkEnd w:id="730"/>
      <w:bookmarkEnd w:id="731"/>
      <w:bookmarkEnd w:id="732"/>
      <w:bookmarkEnd w:id="733"/>
    </w:p>
    <w:p w14:paraId="6C0CDA70" w14:textId="77777777" w:rsidR="00C367E9" w:rsidRDefault="00C367E9" w:rsidP="00C367E9">
      <w:pPr>
        <w:pStyle w:val="Heading4"/>
      </w:pPr>
      <w:bookmarkStart w:id="734" w:name="_CR6_3_8_1"/>
      <w:bookmarkStart w:id="735" w:name="_Toc20212285"/>
      <w:bookmarkStart w:id="736" w:name="_Toc27731640"/>
      <w:bookmarkStart w:id="737" w:name="_Toc36127418"/>
      <w:bookmarkStart w:id="738" w:name="_Toc45214524"/>
      <w:bookmarkStart w:id="739" w:name="_Toc51937663"/>
      <w:bookmarkStart w:id="740" w:name="_Toc51937972"/>
      <w:bookmarkStart w:id="741" w:name="_Toc92291159"/>
      <w:bookmarkStart w:id="742" w:name="_Toc202387830"/>
      <w:bookmarkEnd w:id="734"/>
      <w:r>
        <w:t>6.3.8.1</w:t>
      </w:r>
      <w:r>
        <w:tab/>
        <w:t>General</w:t>
      </w:r>
      <w:bookmarkEnd w:id="735"/>
      <w:bookmarkEnd w:id="736"/>
      <w:bookmarkEnd w:id="737"/>
      <w:bookmarkEnd w:id="738"/>
      <w:bookmarkEnd w:id="739"/>
      <w:bookmarkEnd w:id="740"/>
      <w:bookmarkEnd w:id="741"/>
      <w:bookmarkEnd w:id="742"/>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3" w:name="_CR6_3_8_2"/>
      <w:bookmarkStart w:id="744" w:name="_Toc20212286"/>
      <w:bookmarkStart w:id="745" w:name="_Toc27731641"/>
      <w:bookmarkStart w:id="746" w:name="_Toc36127419"/>
      <w:bookmarkStart w:id="747" w:name="_Toc45214525"/>
      <w:bookmarkStart w:id="748" w:name="_Toc51937664"/>
      <w:bookmarkStart w:id="749" w:name="_Toc51937973"/>
      <w:bookmarkStart w:id="750" w:name="_Toc92291160"/>
      <w:bookmarkStart w:id="751" w:name="_Toc202387831"/>
      <w:bookmarkEnd w:id="743"/>
      <w:r>
        <w:t>6.3.8.2</w:t>
      </w:r>
      <w:r>
        <w:tab/>
        <w:t>Client procedures</w:t>
      </w:r>
      <w:bookmarkEnd w:id="744"/>
      <w:bookmarkEnd w:id="745"/>
      <w:bookmarkEnd w:id="746"/>
      <w:bookmarkEnd w:id="747"/>
      <w:bookmarkEnd w:id="748"/>
      <w:bookmarkEnd w:id="749"/>
      <w:bookmarkEnd w:id="750"/>
      <w:bookmarkEnd w:id="751"/>
    </w:p>
    <w:p w14:paraId="5A4DAB30" w14:textId="77777777" w:rsidR="00C367E9" w:rsidRDefault="00C367E9" w:rsidP="00C367E9">
      <w:pPr>
        <w:pStyle w:val="Heading5"/>
      </w:pPr>
      <w:bookmarkStart w:id="752" w:name="_CR6_3_8_2_1"/>
      <w:bookmarkStart w:id="753" w:name="_Toc20212287"/>
      <w:bookmarkStart w:id="754" w:name="_Toc27731642"/>
      <w:bookmarkStart w:id="755" w:name="_Toc36127420"/>
      <w:bookmarkStart w:id="756" w:name="_Toc45214526"/>
      <w:bookmarkStart w:id="757" w:name="_Toc51937665"/>
      <w:bookmarkStart w:id="758" w:name="_Toc51937974"/>
      <w:bookmarkStart w:id="759" w:name="_Toc92291161"/>
      <w:bookmarkStart w:id="760" w:name="_Toc202387832"/>
      <w:bookmarkEnd w:id="752"/>
      <w:r>
        <w:t>6.3.8.2.1</w:t>
      </w:r>
      <w:r>
        <w:tab/>
        <w:t>General client procedures</w:t>
      </w:r>
      <w:bookmarkEnd w:id="753"/>
      <w:bookmarkEnd w:id="754"/>
      <w:bookmarkEnd w:id="755"/>
      <w:bookmarkEnd w:id="756"/>
      <w:bookmarkEnd w:id="757"/>
      <w:bookmarkEnd w:id="758"/>
      <w:bookmarkEnd w:id="759"/>
      <w:bookmarkEnd w:id="7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1" w:name="_CR6_3_8_2_2"/>
      <w:bookmarkStart w:id="762" w:name="_Toc20212288"/>
      <w:bookmarkStart w:id="763" w:name="_Toc27731643"/>
      <w:bookmarkStart w:id="764" w:name="_Toc36127421"/>
      <w:bookmarkStart w:id="765" w:name="_Toc45214527"/>
      <w:bookmarkStart w:id="766" w:name="_Toc51937666"/>
      <w:bookmarkStart w:id="767" w:name="_Toc51937975"/>
      <w:bookmarkStart w:id="768" w:name="_Toc92291162"/>
      <w:bookmarkStart w:id="769" w:name="_Toc202387833"/>
      <w:bookmarkEnd w:id="761"/>
      <w:r>
        <w:lastRenderedPageBreak/>
        <w:t>6.3.8.2.2</w:t>
      </w:r>
      <w:r>
        <w:tab/>
        <w:t>Configuration management client procedures</w:t>
      </w:r>
      <w:bookmarkEnd w:id="762"/>
      <w:bookmarkEnd w:id="763"/>
      <w:bookmarkEnd w:id="764"/>
      <w:bookmarkEnd w:id="765"/>
      <w:bookmarkEnd w:id="766"/>
      <w:bookmarkEnd w:id="767"/>
      <w:bookmarkEnd w:id="768"/>
      <w:bookmarkEnd w:id="769"/>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0" w:name="_CR6_3_8_2_3"/>
      <w:bookmarkStart w:id="771" w:name="_Toc20212289"/>
      <w:bookmarkStart w:id="772" w:name="_Toc27731644"/>
      <w:bookmarkStart w:id="773" w:name="_Toc36127422"/>
      <w:bookmarkStart w:id="774" w:name="_Toc45214528"/>
      <w:bookmarkStart w:id="775" w:name="_Toc51937667"/>
      <w:bookmarkStart w:id="776" w:name="_Toc51937976"/>
      <w:bookmarkStart w:id="777" w:name="_Toc92291163"/>
      <w:bookmarkStart w:id="778" w:name="_Toc202387834"/>
      <w:bookmarkEnd w:id="770"/>
      <w:r>
        <w:t>6.3.8.2.3</w:t>
      </w:r>
      <w:r>
        <w:tab/>
        <w:t>MCS server procedures</w:t>
      </w:r>
      <w:bookmarkEnd w:id="771"/>
      <w:bookmarkEnd w:id="772"/>
      <w:bookmarkEnd w:id="773"/>
      <w:bookmarkEnd w:id="774"/>
      <w:bookmarkEnd w:id="775"/>
      <w:bookmarkEnd w:id="776"/>
      <w:bookmarkEnd w:id="777"/>
      <w:bookmarkEnd w:id="778"/>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9" w:name="_CR6_3_8_3"/>
      <w:bookmarkStart w:id="780" w:name="_Toc20212290"/>
      <w:bookmarkStart w:id="781" w:name="_Toc27731645"/>
      <w:bookmarkStart w:id="782" w:name="_Toc36127423"/>
      <w:bookmarkStart w:id="783" w:name="_Toc45214529"/>
      <w:bookmarkStart w:id="784" w:name="_Toc51937668"/>
      <w:bookmarkStart w:id="785" w:name="_Toc51937977"/>
      <w:bookmarkStart w:id="786" w:name="_Toc92291164"/>
      <w:bookmarkStart w:id="787" w:name="_Toc202387835"/>
      <w:bookmarkEnd w:id="779"/>
      <w:r>
        <w:t>6.3.8.3</w:t>
      </w:r>
      <w:r>
        <w:tab/>
        <w:t>Configuration management server procedures</w:t>
      </w:r>
      <w:bookmarkEnd w:id="780"/>
      <w:bookmarkEnd w:id="781"/>
      <w:bookmarkEnd w:id="782"/>
      <w:bookmarkEnd w:id="783"/>
      <w:bookmarkEnd w:id="784"/>
      <w:bookmarkEnd w:id="785"/>
      <w:bookmarkEnd w:id="786"/>
      <w:bookmarkEnd w:id="787"/>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8" w:name="_CR6_3_9"/>
      <w:bookmarkStart w:id="789" w:name="_Toc20212291"/>
      <w:bookmarkStart w:id="790" w:name="_Toc27731646"/>
      <w:bookmarkStart w:id="791" w:name="_Toc36127424"/>
      <w:bookmarkStart w:id="792" w:name="_Toc45214530"/>
      <w:bookmarkStart w:id="793" w:name="_Toc51937669"/>
      <w:bookmarkStart w:id="794" w:name="_Toc51937978"/>
      <w:bookmarkStart w:id="795" w:name="_Toc92291165"/>
      <w:bookmarkStart w:id="796" w:name="_Toc202387836"/>
      <w:bookmarkEnd w:id="788"/>
      <w:r>
        <w:t>6.3.9</w:t>
      </w:r>
      <w:r>
        <w:tab/>
        <w:t>Configuration management document attribute creation or replacement procedure</w:t>
      </w:r>
      <w:bookmarkEnd w:id="789"/>
      <w:bookmarkEnd w:id="790"/>
      <w:bookmarkEnd w:id="791"/>
      <w:bookmarkEnd w:id="792"/>
      <w:bookmarkEnd w:id="793"/>
      <w:bookmarkEnd w:id="794"/>
      <w:bookmarkEnd w:id="795"/>
      <w:bookmarkEnd w:id="796"/>
    </w:p>
    <w:p w14:paraId="23282955" w14:textId="77777777" w:rsidR="00C367E9" w:rsidRDefault="00C367E9" w:rsidP="00C367E9">
      <w:pPr>
        <w:pStyle w:val="Heading4"/>
      </w:pPr>
      <w:bookmarkStart w:id="797" w:name="_CR6_3_9_1"/>
      <w:bookmarkStart w:id="798" w:name="_Toc20212292"/>
      <w:bookmarkStart w:id="799" w:name="_Toc27731647"/>
      <w:bookmarkStart w:id="800" w:name="_Toc36127425"/>
      <w:bookmarkStart w:id="801" w:name="_Toc45214531"/>
      <w:bookmarkStart w:id="802" w:name="_Toc51937670"/>
      <w:bookmarkStart w:id="803" w:name="_Toc51937979"/>
      <w:bookmarkStart w:id="804" w:name="_Toc92291166"/>
      <w:bookmarkStart w:id="805" w:name="_Toc202387837"/>
      <w:bookmarkEnd w:id="797"/>
      <w:r>
        <w:t>6.3.9.1</w:t>
      </w:r>
      <w:r>
        <w:tab/>
        <w:t>General</w:t>
      </w:r>
      <w:bookmarkEnd w:id="798"/>
      <w:bookmarkEnd w:id="799"/>
      <w:bookmarkEnd w:id="800"/>
      <w:bookmarkEnd w:id="801"/>
      <w:bookmarkEnd w:id="802"/>
      <w:bookmarkEnd w:id="803"/>
      <w:bookmarkEnd w:id="804"/>
      <w:bookmarkEnd w:id="805"/>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6" w:name="_CR6_3_9_2"/>
      <w:bookmarkStart w:id="807" w:name="_Toc20212293"/>
      <w:bookmarkStart w:id="808" w:name="_Toc27731648"/>
      <w:bookmarkStart w:id="809" w:name="_Toc36127426"/>
      <w:bookmarkStart w:id="810" w:name="_Toc45214532"/>
      <w:bookmarkStart w:id="811" w:name="_Toc51937671"/>
      <w:bookmarkStart w:id="812" w:name="_Toc51937980"/>
      <w:bookmarkStart w:id="813" w:name="_Toc92291167"/>
      <w:bookmarkStart w:id="814" w:name="_Toc202387838"/>
      <w:bookmarkEnd w:id="806"/>
      <w:r>
        <w:t>6.3.9.2</w:t>
      </w:r>
      <w:r>
        <w:tab/>
        <w:t>Client procedures</w:t>
      </w:r>
      <w:bookmarkEnd w:id="807"/>
      <w:bookmarkEnd w:id="808"/>
      <w:bookmarkEnd w:id="809"/>
      <w:bookmarkEnd w:id="810"/>
      <w:bookmarkEnd w:id="811"/>
      <w:bookmarkEnd w:id="812"/>
      <w:bookmarkEnd w:id="813"/>
      <w:bookmarkEnd w:id="814"/>
    </w:p>
    <w:p w14:paraId="5A76C052" w14:textId="77777777" w:rsidR="00C367E9" w:rsidRDefault="00C367E9" w:rsidP="00C367E9">
      <w:pPr>
        <w:pStyle w:val="Heading5"/>
      </w:pPr>
      <w:bookmarkStart w:id="815" w:name="_CR6_3_9_2_1"/>
      <w:bookmarkStart w:id="816" w:name="_Toc20212294"/>
      <w:bookmarkStart w:id="817" w:name="_Toc27731649"/>
      <w:bookmarkStart w:id="818" w:name="_Toc36127427"/>
      <w:bookmarkStart w:id="819" w:name="_Toc45214533"/>
      <w:bookmarkStart w:id="820" w:name="_Toc51937672"/>
      <w:bookmarkStart w:id="821" w:name="_Toc51937981"/>
      <w:bookmarkStart w:id="822" w:name="_Toc92291168"/>
      <w:bookmarkStart w:id="823" w:name="_Toc202387839"/>
      <w:bookmarkEnd w:id="815"/>
      <w:r>
        <w:t>6.3.9.2.1</w:t>
      </w:r>
      <w:r>
        <w:tab/>
        <w:t>General client procedures</w:t>
      </w:r>
      <w:bookmarkEnd w:id="816"/>
      <w:bookmarkEnd w:id="817"/>
      <w:bookmarkEnd w:id="818"/>
      <w:bookmarkEnd w:id="819"/>
      <w:bookmarkEnd w:id="820"/>
      <w:bookmarkEnd w:id="821"/>
      <w:bookmarkEnd w:id="822"/>
      <w:bookmarkEnd w:id="823"/>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4" w:name="_CR6_3_9_2_2"/>
      <w:bookmarkStart w:id="825" w:name="_Toc20212295"/>
      <w:bookmarkStart w:id="826" w:name="_Toc27731650"/>
      <w:bookmarkStart w:id="827" w:name="_Toc36127428"/>
      <w:bookmarkStart w:id="828" w:name="_Toc45214534"/>
      <w:bookmarkStart w:id="829" w:name="_Toc51937673"/>
      <w:bookmarkStart w:id="830" w:name="_Toc51937982"/>
      <w:bookmarkStart w:id="831" w:name="_Toc92291169"/>
      <w:bookmarkStart w:id="832" w:name="_Toc202387840"/>
      <w:bookmarkEnd w:id="824"/>
      <w:r>
        <w:t>6.3.9.2.2</w:t>
      </w:r>
      <w:r>
        <w:tab/>
        <w:t>Configuration management client procedures</w:t>
      </w:r>
      <w:bookmarkEnd w:id="825"/>
      <w:bookmarkEnd w:id="826"/>
      <w:bookmarkEnd w:id="827"/>
      <w:bookmarkEnd w:id="828"/>
      <w:bookmarkEnd w:id="829"/>
      <w:bookmarkEnd w:id="830"/>
      <w:bookmarkEnd w:id="831"/>
      <w:bookmarkEnd w:id="832"/>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3" w:name="_CR6_3_9_3"/>
      <w:bookmarkStart w:id="834" w:name="_Toc20212296"/>
      <w:bookmarkStart w:id="835" w:name="_Toc27731651"/>
      <w:bookmarkStart w:id="836" w:name="_Toc36127429"/>
      <w:bookmarkStart w:id="837" w:name="_Toc45214535"/>
      <w:bookmarkStart w:id="838" w:name="_Toc51937674"/>
      <w:bookmarkStart w:id="839" w:name="_Toc51937983"/>
      <w:bookmarkStart w:id="840" w:name="_Toc92291170"/>
      <w:bookmarkStart w:id="841" w:name="_Toc202387841"/>
      <w:bookmarkEnd w:id="833"/>
      <w:r>
        <w:t>6.3.9.3</w:t>
      </w:r>
      <w:r>
        <w:tab/>
        <w:t>Configuration management server procedures</w:t>
      </w:r>
      <w:bookmarkEnd w:id="834"/>
      <w:bookmarkEnd w:id="835"/>
      <w:bookmarkEnd w:id="836"/>
      <w:bookmarkEnd w:id="837"/>
      <w:bookmarkEnd w:id="838"/>
      <w:bookmarkEnd w:id="839"/>
      <w:bookmarkEnd w:id="840"/>
      <w:bookmarkEnd w:id="8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2" w:name="_CR6_3_10"/>
      <w:bookmarkStart w:id="843" w:name="_Toc20212297"/>
      <w:bookmarkStart w:id="844" w:name="_Toc27731652"/>
      <w:bookmarkStart w:id="845" w:name="_Toc36127430"/>
      <w:bookmarkStart w:id="846" w:name="_Toc45214536"/>
      <w:bookmarkStart w:id="847" w:name="_Toc51937675"/>
      <w:bookmarkStart w:id="848" w:name="_Toc51937984"/>
      <w:bookmarkStart w:id="849" w:name="_Toc92291171"/>
      <w:bookmarkStart w:id="850" w:name="_Toc202387842"/>
      <w:bookmarkEnd w:id="842"/>
      <w:r w:rsidRPr="00C11986">
        <w:rPr>
          <w:lang w:val="fr-FR"/>
        </w:rPr>
        <w:t>6.3.10</w:t>
      </w:r>
      <w:r w:rsidRPr="00C11986">
        <w:rPr>
          <w:lang w:val="fr-FR"/>
        </w:rPr>
        <w:tab/>
        <w:t>Configuration management document attribute deletion procedure</w:t>
      </w:r>
      <w:bookmarkEnd w:id="843"/>
      <w:bookmarkEnd w:id="844"/>
      <w:bookmarkEnd w:id="845"/>
      <w:bookmarkEnd w:id="846"/>
      <w:bookmarkEnd w:id="847"/>
      <w:bookmarkEnd w:id="848"/>
      <w:bookmarkEnd w:id="849"/>
      <w:bookmarkEnd w:id="850"/>
    </w:p>
    <w:p w14:paraId="30137400" w14:textId="77777777" w:rsidR="00C367E9" w:rsidRDefault="00C367E9" w:rsidP="00C367E9">
      <w:pPr>
        <w:pStyle w:val="Heading4"/>
      </w:pPr>
      <w:bookmarkStart w:id="851" w:name="_CR6_3_10_1"/>
      <w:bookmarkStart w:id="852" w:name="_Toc20212298"/>
      <w:bookmarkStart w:id="853" w:name="_Toc27731653"/>
      <w:bookmarkStart w:id="854" w:name="_Toc36127431"/>
      <w:bookmarkStart w:id="855" w:name="_Toc45214537"/>
      <w:bookmarkStart w:id="856" w:name="_Toc51937676"/>
      <w:bookmarkStart w:id="857" w:name="_Toc51937985"/>
      <w:bookmarkStart w:id="858" w:name="_Toc92291172"/>
      <w:bookmarkStart w:id="859" w:name="_Toc202387843"/>
      <w:bookmarkEnd w:id="851"/>
      <w:r>
        <w:t>6.3.10.1</w:t>
      </w:r>
      <w:r>
        <w:tab/>
        <w:t>General</w:t>
      </w:r>
      <w:bookmarkEnd w:id="852"/>
      <w:bookmarkEnd w:id="853"/>
      <w:bookmarkEnd w:id="854"/>
      <w:bookmarkEnd w:id="855"/>
      <w:bookmarkEnd w:id="856"/>
      <w:bookmarkEnd w:id="857"/>
      <w:bookmarkEnd w:id="858"/>
      <w:bookmarkEnd w:id="859"/>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0" w:name="_CR6_3_10_2"/>
      <w:bookmarkStart w:id="861" w:name="_Toc20212299"/>
      <w:bookmarkStart w:id="862" w:name="_Toc27731654"/>
      <w:bookmarkStart w:id="863" w:name="_Toc36127432"/>
      <w:bookmarkStart w:id="864" w:name="_Toc45214538"/>
      <w:bookmarkStart w:id="865" w:name="_Toc51937677"/>
      <w:bookmarkStart w:id="866" w:name="_Toc51937986"/>
      <w:bookmarkStart w:id="867" w:name="_Toc92291173"/>
      <w:bookmarkStart w:id="868" w:name="_Toc202387844"/>
      <w:bookmarkEnd w:id="860"/>
      <w:r>
        <w:lastRenderedPageBreak/>
        <w:t>6.3.10.2</w:t>
      </w:r>
      <w:r>
        <w:tab/>
        <w:t>Client procedures</w:t>
      </w:r>
      <w:bookmarkEnd w:id="861"/>
      <w:bookmarkEnd w:id="862"/>
      <w:bookmarkEnd w:id="863"/>
      <w:bookmarkEnd w:id="864"/>
      <w:bookmarkEnd w:id="865"/>
      <w:bookmarkEnd w:id="866"/>
      <w:bookmarkEnd w:id="867"/>
      <w:bookmarkEnd w:id="868"/>
    </w:p>
    <w:p w14:paraId="0D167AFF" w14:textId="77777777" w:rsidR="00C367E9" w:rsidRDefault="00C367E9" w:rsidP="00C367E9">
      <w:pPr>
        <w:pStyle w:val="Heading5"/>
      </w:pPr>
      <w:bookmarkStart w:id="869" w:name="_CR6_3_10_2_1"/>
      <w:bookmarkStart w:id="870" w:name="_Toc20212300"/>
      <w:bookmarkStart w:id="871" w:name="_Toc27731655"/>
      <w:bookmarkStart w:id="872" w:name="_Toc36127433"/>
      <w:bookmarkStart w:id="873" w:name="_Toc45214539"/>
      <w:bookmarkStart w:id="874" w:name="_Toc51937678"/>
      <w:bookmarkStart w:id="875" w:name="_Toc51937987"/>
      <w:bookmarkStart w:id="876" w:name="_Toc92291174"/>
      <w:bookmarkStart w:id="877" w:name="_Toc202387845"/>
      <w:bookmarkEnd w:id="869"/>
      <w:r>
        <w:t>6.3.10.2.1</w:t>
      </w:r>
      <w:r>
        <w:tab/>
        <w:t>General client procedures</w:t>
      </w:r>
      <w:bookmarkEnd w:id="870"/>
      <w:bookmarkEnd w:id="871"/>
      <w:bookmarkEnd w:id="872"/>
      <w:bookmarkEnd w:id="873"/>
      <w:bookmarkEnd w:id="874"/>
      <w:bookmarkEnd w:id="875"/>
      <w:bookmarkEnd w:id="876"/>
      <w:bookmarkEnd w:id="877"/>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8" w:name="_CR6_3_10_2_2"/>
      <w:bookmarkStart w:id="879" w:name="_Toc20212301"/>
      <w:bookmarkStart w:id="880" w:name="_Toc27731656"/>
      <w:bookmarkStart w:id="881" w:name="_Toc36127434"/>
      <w:bookmarkStart w:id="882" w:name="_Toc45214540"/>
      <w:bookmarkStart w:id="883" w:name="_Toc51937679"/>
      <w:bookmarkStart w:id="884" w:name="_Toc51937988"/>
      <w:bookmarkStart w:id="885" w:name="_Toc92291175"/>
      <w:bookmarkStart w:id="886" w:name="_Toc202387846"/>
      <w:bookmarkEnd w:id="878"/>
      <w:r>
        <w:t>6.3.10.2.2</w:t>
      </w:r>
      <w:r>
        <w:tab/>
        <w:t>Configuration management client procedures</w:t>
      </w:r>
      <w:bookmarkEnd w:id="879"/>
      <w:bookmarkEnd w:id="880"/>
      <w:bookmarkEnd w:id="881"/>
      <w:bookmarkEnd w:id="882"/>
      <w:bookmarkEnd w:id="883"/>
      <w:bookmarkEnd w:id="884"/>
      <w:bookmarkEnd w:id="885"/>
      <w:bookmarkEnd w:id="88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7" w:name="_CR6_3_10_3"/>
      <w:bookmarkStart w:id="888" w:name="_Toc20212302"/>
      <w:bookmarkStart w:id="889" w:name="_Toc27731657"/>
      <w:bookmarkStart w:id="890" w:name="_Toc36127435"/>
      <w:bookmarkStart w:id="891" w:name="_Toc45214541"/>
      <w:bookmarkStart w:id="892" w:name="_Toc51937680"/>
      <w:bookmarkStart w:id="893" w:name="_Toc51937989"/>
      <w:bookmarkStart w:id="894" w:name="_Toc92291176"/>
      <w:bookmarkStart w:id="895" w:name="_Toc202387847"/>
      <w:bookmarkEnd w:id="887"/>
      <w:r>
        <w:t>6.3.10.3</w:t>
      </w:r>
      <w:r>
        <w:tab/>
        <w:t>Configuration management server procedures</w:t>
      </w:r>
      <w:bookmarkEnd w:id="888"/>
      <w:bookmarkEnd w:id="889"/>
      <w:bookmarkEnd w:id="890"/>
      <w:bookmarkEnd w:id="891"/>
      <w:bookmarkEnd w:id="892"/>
      <w:bookmarkEnd w:id="893"/>
      <w:bookmarkEnd w:id="894"/>
      <w:bookmarkEnd w:id="895"/>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6" w:name="_CR6_3_11"/>
      <w:bookmarkStart w:id="897" w:name="_Toc20212303"/>
      <w:bookmarkStart w:id="898" w:name="_Toc27731658"/>
      <w:bookmarkStart w:id="899" w:name="_Toc36127436"/>
      <w:bookmarkStart w:id="900" w:name="_Toc45214542"/>
      <w:bookmarkStart w:id="901" w:name="_Toc51937681"/>
      <w:bookmarkStart w:id="902" w:name="_Toc51937990"/>
      <w:bookmarkStart w:id="903" w:name="_Toc92291177"/>
      <w:bookmarkStart w:id="904" w:name="_Toc202387848"/>
      <w:bookmarkEnd w:id="896"/>
      <w:r>
        <w:t>6.3.11</w:t>
      </w:r>
      <w:r>
        <w:tab/>
        <w:t>Configuration management document attribute fetching procedure</w:t>
      </w:r>
      <w:bookmarkEnd w:id="897"/>
      <w:bookmarkEnd w:id="898"/>
      <w:bookmarkEnd w:id="899"/>
      <w:bookmarkEnd w:id="900"/>
      <w:bookmarkEnd w:id="901"/>
      <w:bookmarkEnd w:id="902"/>
      <w:bookmarkEnd w:id="903"/>
      <w:bookmarkEnd w:id="904"/>
    </w:p>
    <w:p w14:paraId="74C34343" w14:textId="77777777" w:rsidR="00C367E9" w:rsidRDefault="00C367E9" w:rsidP="00C367E9">
      <w:pPr>
        <w:pStyle w:val="Heading4"/>
      </w:pPr>
      <w:bookmarkStart w:id="905" w:name="_CR6_3_11_1"/>
      <w:bookmarkStart w:id="906" w:name="_Toc20212304"/>
      <w:bookmarkStart w:id="907" w:name="_Toc27731659"/>
      <w:bookmarkStart w:id="908" w:name="_Toc36127437"/>
      <w:bookmarkStart w:id="909" w:name="_Toc45214543"/>
      <w:bookmarkStart w:id="910" w:name="_Toc51937682"/>
      <w:bookmarkStart w:id="911" w:name="_Toc51937991"/>
      <w:bookmarkStart w:id="912" w:name="_Toc92291178"/>
      <w:bookmarkStart w:id="913" w:name="_Toc202387849"/>
      <w:bookmarkEnd w:id="905"/>
      <w:r>
        <w:t>6.3.11.1</w:t>
      </w:r>
      <w:r>
        <w:tab/>
        <w:t>General</w:t>
      </w:r>
      <w:bookmarkEnd w:id="906"/>
      <w:bookmarkEnd w:id="907"/>
      <w:bookmarkEnd w:id="908"/>
      <w:bookmarkEnd w:id="909"/>
      <w:bookmarkEnd w:id="910"/>
      <w:bookmarkEnd w:id="911"/>
      <w:bookmarkEnd w:id="912"/>
      <w:bookmarkEnd w:id="913"/>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4" w:name="_CR6_3_11_2"/>
      <w:bookmarkStart w:id="915" w:name="_Toc20212305"/>
      <w:bookmarkStart w:id="916" w:name="_Toc27731660"/>
      <w:bookmarkStart w:id="917" w:name="_Toc36127438"/>
      <w:bookmarkStart w:id="918" w:name="_Toc45214544"/>
      <w:bookmarkStart w:id="919" w:name="_Toc51937683"/>
      <w:bookmarkStart w:id="920" w:name="_Toc51937992"/>
      <w:bookmarkStart w:id="921" w:name="_Toc92291179"/>
      <w:bookmarkStart w:id="922" w:name="_Toc202387850"/>
      <w:bookmarkEnd w:id="914"/>
      <w:r>
        <w:t>6.3.11.2</w:t>
      </w:r>
      <w:r>
        <w:tab/>
        <w:t>Client procedures</w:t>
      </w:r>
      <w:bookmarkEnd w:id="915"/>
      <w:bookmarkEnd w:id="916"/>
      <w:bookmarkEnd w:id="917"/>
      <w:bookmarkEnd w:id="918"/>
      <w:bookmarkEnd w:id="919"/>
      <w:bookmarkEnd w:id="920"/>
      <w:bookmarkEnd w:id="921"/>
      <w:bookmarkEnd w:id="922"/>
    </w:p>
    <w:p w14:paraId="45C5C281" w14:textId="77777777" w:rsidR="00C367E9" w:rsidRDefault="00C367E9" w:rsidP="00C367E9">
      <w:pPr>
        <w:pStyle w:val="Heading5"/>
      </w:pPr>
      <w:bookmarkStart w:id="923" w:name="_CR6_3_11_2_1"/>
      <w:bookmarkStart w:id="924" w:name="_Toc20212306"/>
      <w:bookmarkStart w:id="925" w:name="_Toc27731661"/>
      <w:bookmarkStart w:id="926" w:name="_Toc36127439"/>
      <w:bookmarkStart w:id="927" w:name="_Toc45214545"/>
      <w:bookmarkStart w:id="928" w:name="_Toc51937684"/>
      <w:bookmarkStart w:id="929" w:name="_Toc51937993"/>
      <w:bookmarkStart w:id="930" w:name="_Toc92291180"/>
      <w:bookmarkStart w:id="931" w:name="_Toc202387851"/>
      <w:bookmarkEnd w:id="923"/>
      <w:r>
        <w:t>6.3.11.2.1</w:t>
      </w:r>
      <w:r>
        <w:tab/>
        <w:t>General client procedures</w:t>
      </w:r>
      <w:bookmarkEnd w:id="924"/>
      <w:bookmarkEnd w:id="925"/>
      <w:bookmarkEnd w:id="926"/>
      <w:bookmarkEnd w:id="927"/>
      <w:bookmarkEnd w:id="928"/>
      <w:bookmarkEnd w:id="929"/>
      <w:bookmarkEnd w:id="930"/>
      <w:bookmarkEnd w:id="93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2" w:name="_CR6_3_11_2_2"/>
      <w:bookmarkStart w:id="933" w:name="_Toc20212307"/>
      <w:bookmarkStart w:id="934" w:name="_Toc27731662"/>
      <w:bookmarkStart w:id="935" w:name="_Toc36127440"/>
      <w:bookmarkStart w:id="936" w:name="_Toc45214546"/>
      <w:bookmarkStart w:id="937" w:name="_Toc51937685"/>
      <w:bookmarkStart w:id="938" w:name="_Toc51937994"/>
      <w:bookmarkStart w:id="939" w:name="_Toc92291181"/>
      <w:bookmarkStart w:id="940" w:name="_Toc202387852"/>
      <w:bookmarkEnd w:id="932"/>
      <w:r>
        <w:t>6.3.11.2.2</w:t>
      </w:r>
      <w:r>
        <w:tab/>
        <w:t>Configuration management client procedures</w:t>
      </w:r>
      <w:bookmarkEnd w:id="933"/>
      <w:bookmarkEnd w:id="934"/>
      <w:bookmarkEnd w:id="935"/>
      <w:bookmarkEnd w:id="936"/>
      <w:bookmarkEnd w:id="937"/>
      <w:bookmarkEnd w:id="938"/>
      <w:bookmarkEnd w:id="939"/>
      <w:bookmarkEnd w:id="94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1" w:name="_CR6_3_11_2_3"/>
      <w:bookmarkStart w:id="942" w:name="_Toc20212308"/>
      <w:bookmarkStart w:id="943" w:name="_Toc27731663"/>
      <w:bookmarkStart w:id="944" w:name="_Toc36127441"/>
      <w:bookmarkStart w:id="945" w:name="_Toc45214547"/>
      <w:bookmarkStart w:id="946" w:name="_Toc51937686"/>
      <w:bookmarkStart w:id="947" w:name="_Toc51937995"/>
      <w:bookmarkStart w:id="948" w:name="_Toc92291182"/>
      <w:bookmarkStart w:id="949" w:name="_Toc202387853"/>
      <w:bookmarkEnd w:id="941"/>
      <w:r>
        <w:t>6.3.11.2.3</w:t>
      </w:r>
      <w:r>
        <w:tab/>
        <w:t>MCS server procedures</w:t>
      </w:r>
      <w:bookmarkEnd w:id="942"/>
      <w:bookmarkEnd w:id="943"/>
      <w:bookmarkEnd w:id="944"/>
      <w:bookmarkEnd w:id="945"/>
      <w:bookmarkEnd w:id="946"/>
      <w:bookmarkEnd w:id="947"/>
      <w:bookmarkEnd w:id="948"/>
      <w:bookmarkEnd w:id="949"/>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0" w:name="_CR6_3_11_3"/>
      <w:bookmarkStart w:id="951" w:name="_Toc20212309"/>
      <w:bookmarkStart w:id="952" w:name="_Toc27731664"/>
      <w:bookmarkStart w:id="953" w:name="_Toc36127442"/>
      <w:bookmarkStart w:id="954" w:name="_Toc45214548"/>
      <w:bookmarkStart w:id="955" w:name="_Toc51937687"/>
      <w:bookmarkStart w:id="956" w:name="_Toc51937996"/>
      <w:bookmarkStart w:id="957" w:name="_Toc92291183"/>
      <w:bookmarkStart w:id="958" w:name="_Toc202387854"/>
      <w:bookmarkEnd w:id="950"/>
      <w:r>
        <w:t>6.3.11.3</w:t>
      </w:r>
      <w:r>
        <w:tab/>
        <w:t>Configuration management server procedures</w:t>
      </w:r>
      <w:bookmarkEnd w:id="951"/>
      <w:bookmarkEnd w:id="952"/>
      <w:bookmarkEnd w:id="953"/>
      <w:bookmarkEnd w:id="954"/>
      <w:bookmarkEnd w:id="955"/>
      <w:bookmarkEnd w:id="956"/>
      <w:bookmarkEnd w:id="957"/>
      <w:bookmarkEnd w:id="958"/>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9" w:name="_CR6_3_12"/>
      <w:bookmarkStart w:id="960" w:name="_Toc20212310"/>
      <w:bookmarkStart w:id="961" w:name="_Toc27731665"/>
      <w:bookmarkStart w:id="962" w:name="_Toc36127443"/>
      <w:bookmarkStart w:id="963" w:name="_Toc45214549"/>
      <w:bookmarkStart w:id="964" w:name="_Toc51937688"/>
      <w:bookmarkStart w:id="965" w:name="_Toc51937997"/>
      <w:bookmarkStart w:id="966" w:name="_Toc92291184"/>
      <w:bookmarkStart w:id="967" w:name="_Toc202387855"/>
      <w:bookmarkEnd w:id="959"/>
      <w:r>
        <w:lastRenderedPageBreak/>
        <w:t>6.3.12</w:t>
      </w:r>
      <w:r>
        <w:tab/>
        <w:t>Configuration management document namespace binding fetching procedure</w:t>
      </w:r>
      <w:bookmarkEnd w:id="960"/>
      <w:bookmarkEnd w:id="961"/>
      <w:bookmarkEnd w:id="962"/>
      <w:bookmarkEnd w:id="963"/>
      <w:bookmarkEnd w:id="964"/>
      <w:bookmarkEnd w:id="965"/>
      <w:bookmarkEnd w:id="966"/>
      <w:bookmarkEnd w:id="967"/>
    </w:p>
    <w:p w14:paraId="27D90987" w14:textId="77777777" w:rsidR="00C367E9" w:rsidRDefault="00C367E9" w:rsidP="00C367E9">
      <w:pPr>
        <w:pStyle w:val="Heading4"/>
      </w:pPr>
      <w:bookmarkStart w:id="968" w:name="_CR6_3_12_1"/>
      <w:bookmarkStart w:id="969" w:name="_Toc20212311"/>
      <w:bookmarkStart w:id="970" w:name="_Toc27731666"/>
      <w:bookmarkStart w:id="971" w:name="_Toc36127444"/>
      <w:bookmarkStart w:id="972" w:name="_Toc45214550"/>
      <w:bookmarkStart w:id="973" w:name="_Toc51937689"/>
      <w:bookmarkStart w:id="974" w:name="_Toc51937998"/>
      <w:bookmarkStart w:id="975" w:name="_Toc92291185"/>
      <w:bookmarkStart w:id="976" w:name="_Toc202387856"/>
      <w:bookmarkEnd w:id="968"/>
      <w:r>
        <w:t>6.3.12.1</w:t>
      </w:r>
      <w:r>
        <w:tab/>
        <w:t>General</w:t>
      </w:r>
      <w:bookmarkEnd w:id="969"/>
      <w:bookmarkEnd w:id="970"/>
      <w:bookmarkEnd w:id="971"/>
      <w:bookmarkEnd w:id="972"/>
      <w:bookmarkEnd w:id="973"/>
      <w:bookmarkEnd w:id="974"/>
      <w:bookmarkEnd w:id="975"/>
      <w:bookmarkEnd w:id="97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7" w:name="_CR6_3_12_2"/>
      <w:bookmarkStart w:id="978" w:name="_Toc20212312"/>
      <w:bookmarkStart w:id="979" w:name="_Toc27731667"/>
      <w:bookmarkStart w:id="980" w:name="_Toc36127445"/>
      <w:bookmarkStart w:id="981" w:name="_Toc45214551"/>
      <w:bookmarkStart w:id="982" w:name="_Toc51937690"/>
      <w:bookmarkStart w:id="983" w:name="_Toc51937999"/>
      <w:bookmarkStart w:id="984" w:name="_Toc92291186"/>
      <w:bookmarkStart w:id="985" w:name="_Toc202387857"/>
      <w:bookmarkEnd w:id="977"/>
      <w:r>
        <w:t>6.3.12.2</w:t>
      </w:r>
      <w:r>
        <w:tab/>
        <w:t>Client procedures</w:t>
      </w:r>
      <w:bookmarkEnd w:id="978"/>
      <w:bookmarkEnd w:id="979"/>
      <w:bookmarkEnd w:id="980"/>
      <w:bookmarkEnd w:id="981"/>
      <w:bookmarkEnd w:id="982"/>
      <w:bookmarkEnd w:id="983"/>
      <w:bookmarkEnd w:id="984"/>
      <w:bookmarkEnd w:id="985"/>
    </w:p>
    <w:p w14:paraId="36434762" w14:textId="77777777" w:rsidR="00C367E9" w:rsidRDefault="00C367E9" w:rsidP="00C367E9">
      <w:pPr>
        <w:pStyle w:val="Heading5"/>
      </w:pPr>
      <w:bookmarkStart w:id="986" w:name="_CR6_3_12_2_1"/>
      <w:bookmarkStart w:id="987" w:name="_Toc20212313"/>
      <w:bookmarkStart w:id="988" w:name="_Toc27731668"/>
      <w:bookmarkStart w:id="989" w:name="_Toc36127446"/>
      <w:bookmarkStart w:id="990" w:name="_Toc45214552"/>
      <w:bookmarkStart w:id="991" w:name="_Toc51937691"/>
      <w:bookmarkStart w:id="992" w:name="_Toc51938000"/>
      <w:bookmarkStart w:id="993" w:name="_Toc92291187"/>
      <w:bookmarkStart w:id="994" w:name="_Toc202387858"/>
      <w:bookmarkEnd w:id="986"/>
      <w:r>
        <w:t>6.3.12.2.1</w:t>
      </w:r>
      <w:r>
        <w:tab/>
        <w:t>General client procedures</w:t>
      </w:r>
      <w:bookmarkEnd w:id="987"/>
      <w:bookmarkEnd w:id="988"/>
      <w:bookmarkEnd w:id="989"/>
      <w:bookmarkEnd w:id="990"/>
      <w:bookmarkEnd w:id="991"/>
      <w:bookmarkEnd w:id="992"/>
      <w:bookmarkEnd w:id="993"/>
      <w:bookmarkEnd w:id="994"/>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5" w:name="_CR6_3_12_2_2"/>
      <w:bookmarkStart w:id="996" w:name="_Toc20212314"/>
      <w:bookmarkStart w:id="997" w:name="_Toc27731669"/>
      <w:bookmarkStart w:id="998" w:name="_Toc36127447"/>
      <w:bookmarkStart w:id="999" w:name="_Toc45214553"/>
      <w:bookmarkStart w:id="1000" w:name="_Toc51937692"/>
      <w:bookmarkStart w:id="1001" w:name="_Toc51938001"/>
      <w:bookmarkStart w:id="1002" w:name="_Toc92291188"/>
      <w:bookmarkStart w:id="1003" w:name="_Toc202387859"/>
      <w:bookmarkEnd w:id="995"/>
      <w:r>
        <w:t>6.3.12.2.2</w:t>
      </w:r>
      <w:r>
        <w:tab/>
        <w:t>Configuration management client procedures</w:t>
      </w:r>
      <w:bookmarkEnd w:id="996"/>
      <w:bookmarkEnd w:id="997"/>
      <w:bookmarkEnd w:id="998"/>
      <w:bookmarkEnd w:id="999"/>
      <w:bookmarkEnd w:id="1000"/>
      <w:bookmarkEnd w:id="1001"/>
      <w:bookmarkEnd w:id="1002"/>
      <w:bookmarkEnd w:id="1003"/>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4" w:name="_CR6_3_12_2_3"/>
      <w:bookmarkStart w:id="1005" w:name="_Toc20212315"/>
      <w:bookmarkStart w:id="1006" w:name="_Toc27731670"/>
      <w:bookmarkStart w:id="1007" w:name="_Toc36127448"/>
      <w:bookmarkStart w:id="1008" w:name="_Toc45214554"/>
      <w:bookmarkStart w:id="1009" w:name="_Toc51937693"/>
      <w:bookmarkStart w:id="1010" w:name="_Toc51938002"/>
      <w:bookmarkStart w:id="1011" w:name="_Toc92291189"/>
      <w:bookmarkStart w:id="1012" w:name="_Toc202387860"/>
      <w:bookmarkEnd w:id="1004"/>
      <w:r>
        <w:t>6.3.12.2.3</w:t>
      </w:r>
      <w:r>
        <w:tab/>
        <w:t>MCS server procedures</w:t>
      </w:r>
      <w:bookmarkEnd w:id="1005"/>
      <w:bookmarkEnd w:id="1006"/>
      <w:bookmarkEnd w:id="1007"/>
      <w:bookmarkEnd w:id="1008"/>
      <w:bookmarkEnd w:id="1009"/>
      <w:bookmarkEnd w:id="1010"/>
      <w:bookmarkEnd w:id="1011"/>
      <w:bookmarkEnd w:id="1012"/>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3" w:name="_CR6_3_12_3"/>
      <w:bookmarkStart w:id="1014" w:name="_Toc20212316"/>
      <w:bookmarkStart w:id="1015" w:name="_Toc27731671"/>
      <w:bookmarkStart w:id="1016" w:name="_Toc36127449"/>
      <w:bookmarkStart w:id="1017" w:name="_Toc45214555"/>
      <w:bookmarkStart w:id="1018" w:name="_Toc51937694"/>
      <w:bookmarkStart w:id="1019" w:name="_Toc51938003"/>
      <w:bookmarkStart w:id="1020" w:name="_Toc92291190"/>
      <w:bookmarkStart w:id="1021" w:name="_Toc202387861"/>
      <w:bookmarkEnd w:id="1013"/>
      <w:r>
        <w:t>6.3.12.3</w:t>
      </w:r>
      <w:r>
        <w:tab/>
        <w:t>Configuration management server procedures</w:t>
      </w:r>
      <w:bookmarkEnd w:id="1014"/>
      <w:bookmarkEnd w:id="1015"/>
      <w:bookmarkEnd w:id="1016"/>
      <w:bookmarkEnd w:id="1017"/>
      <w:bookmarkEnd w:id="1018"/>
      <w:bookmarkEnd w:id="1019"/>
      <w:bookmarkEnd w:id="1020"/>
      <w:bookmarkEnd w:id="102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2" w:name="_CR6_3_13"/>
      <w:bookmarkStart w:id="1023" w:name="_Toc20212317"/>
      <w:bookmarkStart w:id="1024" w:name="_Toc27731672"/>
      <w:bookmarkStart w:id="1025" w:name="_Toc36127450"/>
      <w:bookmarkStart w:id="1026" w:name="_Toc45214556"/>
      <w:bookmarkStart w:id="1027" w:name="_Toc51937695"/>
      <w:bookmarkStart w:id="1028" w:name="_Toc51938004"/>
      <w:bookmarkStart w:id="1029" w:name="_Toc92291191"/>
      <w:bookmarkStart w:id="1030" w:name="_Toc202387862"/>
      <w:bookmarkEnd w:id="1022"/>
      <w:r>
        <w:t>6.3.13</w:t>
      </w:r>
      <w:r>
        <w:tab/>
        <w:t>Configuration management subscription and notification procedure</w:t>
      </w:r>
      <w:bookmarkEnd w:id="1023"/>
      <w:bookmarkEnd w:id="1024"/>
      <w:bookmarkEnd w:id="1025"/>
      <w:bookmarkEnd w:id="1026"/>
      <w:bookmarkEnd w:id="1027"/>
      <w:bookmarkEnd w:id="1028"/>
      <w:bookmarkEnd w:id="1029"/>
      <w:bookmarkEnd w:id="1030"/>
    </w:p>
    <w:p w14:paraId="4F58B428" w14:textId="77777777" w:rsidR="00C367E9" w:rsidRDefault="00C367E9" w:rsidP="00C367E9">
      <w:pPr>
        <w:pStyle w:val="Heading4"/>
      </w:pPr>
      <w:bookmarkStart w:id="1031" w:name="_CR6_3_13_1"/>
      <w:bookmarkStart w:id="1032" w:name="_Toc20212318"/>
      <w:bookmarkStart w:id="1033" w:name="_Toc27731673"/>
      <w:bookmarkStart w:id="1034" w:name="_Toc36127451"/>
      <w:bookmarkStart w:id="1035" w:name="_Toc45214557"/>
      <w:bookmarkStart w:id="1036" w:name="_Toc51937696"/>
      <w:bookmarkStart w:id="1037" w:name="_Toc51938005"/>
      <w:bookmarkStart w:id="1038" w:name="_Toc92291192"/>
      <w:bookmarkStart w:id="1039" w:name="_Toc202387863"/>
      <w:bookmarkEnd w:id="1031"/>
      <w:r>
        <w:t>6.3.13.1</w:t>
      </w:r>
      <w:r>
        <w:tab/>
        <w:t>General</w:t>
      </w:r>
      <w:bookmarkEnd w:id="1032"/>
      <w:bookmarkEnd w:id="1033"/>
      <w:bookmarkEnd w:id="1034"/>
      <w:bookmarkEnd w:id="1035"/>
      <w:bookmarkEnd w:id="1036"/>
      <w:bookmarkEnd w:id="1037"/>
      <w:bookmarkEnd w:id="1038"/>
      <w:bookmarkEnd w:id="1039"/>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0" w:name="_CR6_3_13_2"/>
      <w:bookmarkStart w:id="1041" w:name="_Toc20212319"/>
      <w:bookmarkStart w:id="1042" w:name="_Toc27731674"/>
      <w:bookmarkStart w:id="1043" w:name="_Toc36127452"/>
      <w:bookmarkStart w:id="1044" w:name="_Toc45214558"/>
      <w:bookmarkStart w:id="1045" w:name="_Toc51937697"/>
      <w:bookmarkStart w:id="1046" w:name="_Toc51938006"/>
      <w:bookmarkStart w:id="1047" w:name="_Toc92291193"/>
      <w:bookmarkStart w:id="1048" w:name="_Toc202387864"/>
      <w:bookmarkEnd w:id="1040"/>
      <w:r>
        <w:t>6.3.13.2</w:t>
      </w:r>
      <w:r>
        <w:tab/>
        <w:t>Client procedures</w:t>
      </w:r>
      <w:bookmarkEnd w:id="1041"/>
      <w:bookmarkEnd w:id="1042"/>
      <w:bookmarkEnd w:id="1043"/>
      <w:bookmarkEnd w:id="1044"/>
      <w:bookmarkEnd w:id="1045"/>
      <w:bookmarkEnd w:id="1046"/>
      <w:bookmarkEnd w:id="1047"/>
      <w:bookmarkEnd w:id="1048"/>
    </w:p>
    <w:p w14:paraId="06AD19FB" w14:textId="77777777" w:rsidR="00C367E9" w:rsidRPr="00986001" w:rsidRDefault="00C367E9" w:rsidP="00C367E9">
      <w:pPr>
        <w:pStyle w:val="Heading5"/>
      </w:pPr>
      <w:bookmarkStart w:id="1049" w:name="_CR6_3_13_2_1"/>
      <w:bookmarkStart w:id="1050" w:name="_Toc20212320"/>
      <w:bookmarkStart w:id="1051" w:name="_Toc27731675"/>
      <w:bookmarkStart w:id="1052" w:name="_Toc36127453"/>
      <w:bookmarkStart w:id="1053" w:name="_Toc45214559"/>
      <w:bookmarkStart w:id="1054" w:name="_Toc51937698"/>
      <w:bookmarkStart w:id="1055" w:name="_Toc51938007"/>
      <w:bookmarkStart w:id="1056" w:name="_Toc92291194"/>
      <w:bookmarkStart w:id="1057" w:name="_Toc202387865"/>
      <w:bookmarkEnd w:id="1049"/>
      <w:r w:rsidRPr="00986001">
        <w:t>6.3.</w:t>
      </w:r>
      <w:r>
        <w:t>13</w:t>
      </w:r>
      <w:r w:rsidRPr="00986001">
        <w:t>.2.1</w:t>
      </w:r>
      <w:r w:rsidRPr="00986001">
        <w:tab/>
        <w:t xml:space="preserve">General client </w:t>
      </w:r>
      <w:r>
        <w:t xml:space="preserve">(GC) </w:t>
      </w:r>
      <w:r w:rsidRPr="00986001">
        <w:t>procedures</w:t>
      </w:r>
      <w:bookmarkEnd w:id="1050"/>
      <w:bookmarkEnd w:id="1051"/>
      <w:bookmarkEnd w:id="1052"/>
      <w:bookmarkEnd w:id="1053"/>
      <w:bookmarkEnd w:id="1054"/>
      <w:bookmarkEnd w:id="1055"/>
      <w:bookmarkEnd w:id="1056"/>
      <w:bookmarkEnd w:id="1057"/>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8" w:name="_CR6_3_13_2_2"/>
      <w:bookmarkStart w:id="1059" w:name="_Toc20212321"/>
      <w:bookmarkStart w:id="1060" w:name="_Toc27731676"/>
      <w:bookmarkStart w:id="1061" w:name="_Toc36127454"/>
      <w:bookmarkStart w:id="1062" w:name="_Toc45214560"/>
      <w:bookmarkStart w:id="1063" w:name="_Toc51937699"/>
      <w:bookmarkStart w:id="1064" w:name="_Toc51938008"/>
      <w:bookmarkStart w:id="1065" w:name="_Toc92291195"/>
      <w:bookmarkStart w:id="1066" w:name="_Toc202387866"/>
      <w:bookmarkEnd w:id="1058"/>
      <w:r w:rsidRPr="00986001">
        <w:t>6.3.</w:t>
      </w:r>
      <w:r>
        <w:t>13</w:t>
      </w:r>
      <w:r w:rsidRPr="00986001">
        <w:t>.2.2</w:t>
      </w:r>
      <w:r w:rsidRPr="00986001">
        <w:tab/>
      </w:r>
      <w:r>
        <w:t>Configuration</w:t>
      </w:r>
      <w:r w:rsidRPr="00986001">
        <w:t xml:space="preserve"> management client procedures</w:t>
      </w:r>
      <w:bookmarkEnd w:id="1059"/>
      <w:bookmarkEnd w:id="1060"/>
      <w:bookmarkEnd w:id="1061"/>
      <w:bookmarkEnd w:id="1062"/>
      <w:bookmarkEnd w:id="1063"/>
      <w:bookmarkEnd w:id="1064"/>
      <w:bookmarkEnd w:id="1065"/>
      <w:bookmarkEnd w:id="106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7" w:name="_CR6_3_13_2_3"/>
      <w:bookmarkStart w:id="1068" w:name="_Toc20212322"/>
      <w:bookmarkStart w:id="1069" w:name="_Toc27731677"/>
      <w:bookmarkStart w:id="1070" w:name="_Toc36127455"/>
      <w:bookmarkStart w:id="1071" w:name="_Toc45214561"/>
      <w:bookmarkStart w:id="1072" w:name="_Toc51937700"/>
      <w:bookmarkStart w:id="1073" w:name="_Toc51938009"/>
      <w:bookmarkStart w:id="1074" w:name="_Toc92291196"/>
      <w:bookmarkStart w:id="1075" w:name="_Toc202387867"/>
      <w:bookmarkEnd w:id="1067"/>
      <w:r w:rsidRPr="00986001">
        <w:t>6.3.</w:t>
      </w:r>
      <w:r>
        <w:t>13</w:t>
      </w:r>
      <w:r w:rsidRPr="00986001">
        <w:t>.2.3</w:t>
      </w:r>
      <w:r w:rsidRPr="00986001">
        <w:tab/>
      </w:r>
      <w:r>
        <w:t>MCS</w:t>
      </w:r>
      <w:r w:rsidRPr="00986001">
        <w:t xml:space="preserve"> server procedures</w:t>
      </w:r>
      <w:bookmarkEnd w:id="1068"/>
      <w:bookmarkEnd w:id="1069"/>
      <w:bookmarkEnd w:id="1070"/>
      <w:bookmarkEnd w:id="1071"/>
      <w:bookmarkEnd w:id="1072"/>
      <w:bookmarkEnd w:id="1073"/>
      <w:bookmarkEnd w:id="1074"/>
      <w:bookmarkEnd w:id="1075"/>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6" w:name="_CR6_3_13_3"/>
      <w:bookmarkStart w:id="1077" w:name="_Toc20212323"/>
      <w:bookmarkStart w:id="1078" w:name="_Toc27731678"/>
      <w:bookmarkStart w:id="1079" w:name="_Toc36127456"/>
      <w:bookmarkStart w:id="1080" w:name="_Toc45214562"/>
      <w:bookmarkStart w:id="1081" w:name="_Toc51937701"/>
      <w:bookmarkStart w:id="1082" w:name="_Toc51938010"/>
      <w:bookmarkStart w:id="1083" w:name="_Toc92291197"/>
      <w:bookmarkStart w:id="1084" w:name="_Toc202387868"/>
      <w:bookmarkEnd w:id="1076"/>
      <w:r w:rsidRPr="00986001">
        <w:t>6.3.</w:t>
      </w:r>
      <w:r>
        <w:t>13</w:t>
      </w:r>
      <w:r w:rsidRPr="00986001">
        <w:t>.3</w:t>
      </w:r>
      <w:r w:rsidRPr="00986001">
        <w:tab/>
      </w:r>
      <w:r>
        <w:t>Configuration</w:t>
      </w:r>
      <w:r w:rsidRPr="00986001">
        <w:t xml:space="preserve"> management server procedures</w:t>
      </w:r>
      <w:bookmarkEnd w:id="1077"/>
      <w:bookmarkEnd w:id="1078"/>
      <w:bookmarkEnd w:id="1079"/>
      <w:bookmarkEnd w:id="1080"/>
      <w:bookmarkEnd w:id="1081"/>
      <w:bookmarkEnd w:id="1082"/>
      <w:bookmarkEnd w:id="1083"/>
      <w:bookmarkEnd w:id="1084"/>
    </w:p>
    <w:p w14:paraId="19AA3CD5" w14:textId="77777777" w:rsidR="00C367E9" w:rsidRDefault="00C367E9" w:rsidP="00C367E9">
      <w:pPr>
        <w:pStyle w:val="Heading5"/>
      </w:pPr>
      <w:bookmarkStart w:id="1085" w:name="_CR6_3_13_3_1"/>
      <w:bookmarkStart w:id="1086" w:name="_Toc20212324"/>
      <w:bookmarkStart w:id="1087" w:name="_Toc27731679"/>
      <w:bookmarkStart w:id="1088" w:name="_Toc36127457"/>
      <w:bookmarkStart w:id="1089" w:name="_Toc45214563"/>
      <w:bookmarkStart w:id="1090" w:name="_Toc51937702"/>
      <w:bookmarkStart w:id="1091" w:name="_Toc51938011"/>
      <w:bookmarkStart w:id="1092" w:name="_Toc92291198"/>
      <w:bookmarkStart w:id="1093" w:name="_Toc202387869"/>
      <w:bookmarkEnd w:id="1085"/>
      <w:r>
        <w:t>6.3.13.3.1</w:t>
      </w:r>
      <w:r>
        <w:tab/>
        <w:t>General</w:t>
      </w:r>
      <w:bookmarkEnd w:id="1086"/>
      <w:bookmarkEnd w:id="1087"/>
      <w:bookmarkEnd w:id="1088"/>
      <w:bookmarkEnd w:id="1089"/>
      <w:bookmarkEnd w:id="1090"/>
      <w:bookmarkEnd w:id="1091"/>
      <w:bookmarkEnd w:id="1092"/>
      <w:bookmarkEnd w:id="1093"/>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4" w:name="_CR6_3_13_3_2"/>
      <w:bookmarkStart w:id="1095" w:name="_Toc20212325"/>
      <w:bookmarkStart w:id="1096" w:name="_Toc27731680"/>
      <w:bookmarkStart w:id="1097" w:name="_Toc36127458"/>
      <w:bookmarkStart w:id="1098" w:name="_Toc45214564"/>
      <w:bookmarkStart w:id="1099" w:name="_Toc51937703"/>
      <w:bookmarkStart w:id="1100" w:name="_Toc51938012"/>
      <w:bookmarkStart w:id="1101" w:name="_Toc92291199"/>
      <w:bookmarkStart w:id="1102" w:name="_Toc202387870"/>
      <w:bookmarkEnd w:id="1094"/>
      <w:r>
        <w:t>6.3.13.3.2</w:t>
      </w:r>
      <w:r>
        <w:tab/>
        <w:t>Procedures for CMS</w:t>
      </w:r>
      <w:r w:rsidRPr="0073469F">
        <w:t xml:space="preserve"> </w:t>
      </w:r>
      <w:r>
        <w:t>performing the subscription function</w:t>
      </w:r>
      <w:bookmarkEnd w:id="1095"/>
      <w:bookmarkEnd w:id="1096"/>
      <w:bookmarkEnd w:id="1097"/>
      <w:bookmarkEnd w:id="1098"/>
      <w:bookmarkEnd w:id="1099"/>
      <w:bookmarkEnd w:id="1100"/>
      <w:bookmarkEnd w:id="1101"/>
      <w:bookmarkEnd w:id="1102"/>
    </w:p>
    <w:p w14:paraId="373DA573" w14:textId="77777777" w:rsidR="00C367E9" w:rsidRPr="006A63F0" w:rsidRDefault="00C367E9" w:rsidP="00C367E9">
      <w:pPr>
        <w:pStyle w:val="Heading6"/>
      </w:pPr>
      <w:bookmarkStart w:id="1103" w:name="_CR6_3_13_3_2_1"/>
      <w:bookmarkStart w:id="1104" w:name="_Toc20212326"/>
      <w:bookmarkStart w:id="1105" w:name="_Toc27731681"/>
      <w:bookmarkStart w:id="1106" w:name="_Toc36127459"/>
      <w:bookmarkStart w:id="1107" w:name="_Toc45214565"/>
      <w:bookmarkStart w:id="1108" w:name="_Toc51937704"/>
      <w:bookmarkStart w:id="1109" w:name="_Toc51938013"/>
      <w:bookmarkStart w:id="1110" w:name="_Toc92291200"/>
      <w:bookmarkStart w:id="1111" w:name="_Toc202387871"/>
      <w:bookmarkEnd w:id="1103"/>
      <w:r>
        <w:t>6.3.13.3.2.1</w:t>
      </w:r>
      <w:r>
        <w:tab/>
        <w:t>General</w:t>
      </w:r>
      <w:bookmarkEnd w:id="1104"/>
      <w:bookmarkEnd w:id="1105"/>
      <w:bookmarkEnd w:id="1106"/>
      <w:bookmarkEnd w:id="1107"/>
      <w:bookmarkEnd w:id="1108"/>
      <w:bookmarkEnd w:id="1109"/>
      <w:bookmarkEnd w:id="1110"/>
      <w:bookmarkEnd w:id="111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2" w:name="_CR6_3_13_3_2_2"/>
      <w:bookmarkStart w:id="1113" w:name="_Toc20212327"/>
      <w:bookmarkStart w:id="1114" w:name="_Toc27731682"/>
      <w:bookmarkStart w:id="1115" w:name="_Toc36127460"/>
      <w:bookmarkStart w:id="1116" w:name="_Toc45214566"/>
      <w:bookmarkStart w:id="1117" w:name="_Toc51937705"/>
      <w:bookmarkStart w:id="1118" w:name="_Toc51938014"/>
      <w:bookmarkStart w:id="1119" w:name="_Toc92291201"/>
      <w:bookmarkStart w:id="1120" w:name="_Toc202387872"/>
      <w:bookmarkEnd w:id="1112"/>
      <w:r>
        <w:t>6.3.13.3.2.2</w:t>
      </w:r>
      <w:r>
        <w:tab/>
        <w:t>CMC originated subscription proxy procedure</w:t>
      </w:r>
      <w:bookmarkEnd w:id="1113"/>
      <w:bookmarkEnd w:id="1114"/>
      <w:bookmarkEnd w:id="1115"/>
      <w:bookmarkEnd w:id="1116"/>
      <w:bookmarkEnd w:id="1117"/>
      <w:bookmarkEnd w:id="1118"/>
      <w:bookmarkEnd w:id="1119"/>
      <w:bookmarkEnd w:id="112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1" w:name="_CR6_3_13_3_2_3"/>
      <w:bookmarkStart w:id="1122" w:name="_Toc20212328"/>
      <w:bookmarkStart w:id="1123" w:name="_Toc27731683"/>
      <w:bookmarkStart w:id="1124" w:name="_Toc36127461"/>
      <w:bookmarkStart w:id="1125" w:name="_Toc45214567"/>
      <w:bookmarkStart w:id="1126" w:name="_Toc51937706"/>
      <w:bookmarkStart w:id="1127" w:name="_Toc51938015"/>
      <w:bookmarkStart w:id="1128" w:name="_Toc92291202"/>
      <w:bookmarkStart w:id="1129" w:name="_Toc202387873"/>
      <w:bookmarkEnd w:id="1121"/>
      <w:r>
        <w:t>6.3.13.3.2.3</w:t>
      </w:r>
      <w:r>
        <w:tab/>
        <w:t>CMC originated subscription procedure</w:t>
      </w:r>
      <w:bookmarkEnd w:id="1122"/>
      <w:bookmarkEnd w:id="1123"/>
      <w:bookmarkEnd w:id="1124"/>
      <w:bookmarkEnd w:id="1125"/>
      <w:bookmarkEnd w:id="1126"/>
      <w:bookmarkEnd w:id="1127"/>
      <w:bookmarkEnd w:id="1128"/>
      <w:bookmarkEnd w:id="1129"/>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0" w:name="_CR6_3_13_3_2_4"/>
      <w:bookmarkStart w:id="1131" w:name="_Toc20212329"/>
      <w:bookmarkStart w:id="1132" w:name="_Toc27731684"/>
      <w:bookmarkStart w:id="1133" w:name="_Toc36127462"/>
      <w:bookmarkStart w:id="1134" w:name="_Toc45214568"/>
      <w:bookmarkStart w:id="1135" w:name="_Toc51937707"/>
      <w:bookmarkStart w:id="1136" w:name="_Toc51938016"/>
      <w:bookmarkStart w:id="1137" w:name="_Toc92291203"/>
      <w:bookmarkStart w:id="1138" w:name="_Toc202387874"/>
      <w:bookmarkEnd w:id="1130"/>
      <w:r>
        <w:t>6.3.13.3.2.4</w:t>
      </w:r>
      <w:r>
        <w:tab/>
        <w:t>MCS server originated subscription procedure</w:t>
      </w:r>
      <w:bookmarkEnd w:id="1131"/>
      <w:bookmarkEnd w:id="1132"/>
      <w:bookmarkEnd w:id="1133"/>
      <w:bookmarkEnd w:id="1134"/>
      <w:bookmarkEnd w:id="1135"/>
      <w:bookmarkEnd w:id="1136"/>
      <w:bookmarkEnd w:id="1137"/>
      <w:bookmarkEnd w:id="113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39" w:name="_CR7"/>
      <w:bookmarkStart w:id="1140" w:name="_Toc20212330"/>
      <w:bookmarkStart w:id="1141" w:name="_Toc27731685"/>
      <w:bookmarkStart w:id="1142" w:name="_Toc36127463"/>
      <w:bookmarkStart w:id="1143" w:name="_Toc45214569"/>
      <w:bookmarkStart w:id="1144" w:name="_Toc51937708"/>
      <w:bookmarkStart w:id="1145" w:name="_Toc51938017"/>
      <w:bookmarkStart w:id="1146" w:name="_Toc92291204"/>
      <w:bookmarkStart w:id="1147" w:name="historyclause"/>
      <w:bookmarkStart w:id="1148" w:name="_Toc202387875"/>
      <w:bookmarkEnd w:id="1139"/>
      <w:r w:rsidRPr="00986001">
        <w:lastRenderedPageBreak/>
        <w:t>7</w:t>
      </w:r>
      <w:r w:rsidRPr="00986001">
        <w:tab/>
      </w:r>
      <w:r>
        <w:t>Common configuration management documents</w:t>
      </w:r>
      <w:bookmarkEnd w:id="1140"/>
      <w:bookmarkEnd w:id="1141"/>
      <w:bookmarkEnd w:id="1142"/>
      <w:bookmarkEnd w:id="1143"/>
      <w:bookmarkEnd w:id="1144"/>
      <w:bookmarkEnd w:id="1145"/>
      <w:bookmarkEnd w:id="1146"/>
      <w:bookmarkEnd w:id="1148"/>
    </w:p>
    <w:p w14:paraId="28C453F4" w14:textId="77777777" w:rsidR="00C367E9" w:rsidRPr="00986001" w:rsidRDefault="00C367E9" w:rsidP="00C367E9">
      <w:pPr>
        <w:pStyle w:val="Heading2"/>
      </w:pPr>
      <w:bookmarkStart w:id="1149" w:name="_CR7_1"/>
      <w:bookmarkStart w:id="1150" w:name="_Toc20212331"/>
      <w:bookmarkStart w:id="1151" w:name="_Toc27731686"/>
      <w:bookmarkStart w:id="1152" w:name="_Toc36127464"/>
      <w:bookmarkStart w:id="1153" w:name="_Toc45214570"/>
      <w:bookmarkStart w:id="1154" w:name="_Toc51937709"/>
      <w:bookmarkStart w:id="1155" w:name="_Toc51938018"/>
      <w:bookmarkStart w:id="1156" w:name="_Toc92291205"/>
      <w:bookmarkStart w:id="1157" w:name="_Toc202387876"/>
      <w:bookmarkEnd w:id="1149"/>
      <w:r w:rsidRPr="00986001">
        <w:t>7.1</w:t>
      </w:r>
      <w:r w:rsidRPr="00986001">
        <w:tab/>
        <w:t>Introduction</w:t>
      </w:r>
      <w:bookmarkEnd w:id="1150"/>
      <w:bookmarkEnd w:id="1151"/>
      <w:bookmarkEnd w:id="1152"/>
      <w:bookmarkEnd w:id="1153"/>
      <w:bookmarkEnd w:id="1154"/>
      <w:bookmarkEnd w:id="1155"/>
      <w:bookmarkEnd w:id="1156"/>
      <w:bookmarkEnd w:id="115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8" w:name="_CR7_2"/>
      <w:bookmarkStart w:id="1159" w:name="_Toc20212332"/>
      <w:bookmarkStart w:id="1160" w:name="_Toc27731687"/>
      <w:bookmarkStart w:id="1161" w:name="_Toc36127465"/>
      <w:bookmarkStart w:id="1162" w:name="_Toc45214571"/>
      <w:bookmarkStart w:id="1163" w:name="_Toc51937710"/>
      <w:bookmarkStart w:id="1164" w:name="_Toc51938019"/>
      <w:bookmarkStart w:id="1165" w:name="_Toc92291206"/>
      <w:bookmarkStart w:id="1166" w:name="_Toc202387877"/>
      <w:bookmarkEnd w:id="1158"/>
      <w:r w:rsidRPr="004F22A2">
        <w:t>7.2</w:t>
      </w:r>
      <w:r w:rsidRPr="004F22A2">
        <w:tab/>
        <w:t>MCS UE initial configuration document</w:t>
      </w:r>
      <w:bookmarkEnd w:id="1159"/>
      <w:bookmarkEnd w:id="1160"/>
      <w:bookmarkEnd w:id="1161"/>
      <w:bookmarkEnd w:id="1162"/>
      <w:bookmarkEnd w:id="1163"/>
      <w:bookmarkEnd w:id="1164"/>
      <w:bookmarkEnd w:id="1165"/>
      <w:bookmarkEnd w:id="1166"/>
    </w:p>
    <w:p w14:paraId="3597BFF7" w14:textId="77777777" w:rsidR="00C367E9" w:rsidRPr="00986001" w:rsidRDefault="00C367E9" w:rsidP="00C367E9">
      <w:pPr>
        <w:pStyle w:val="Heading3"/>
      </w:pPr>
      <w:bookmarkStart w:id="1167" w:name="_CR7_2_1"/>
      <w:bookmarkStart w:id="1168" w:name="_Toc20212333"/>
      <w:bookmarkStart w:id="1169" w:name="_Toc27731688"/>
      <w:bookmarkStart w:id="1170" w:name="_Toc36127466"/>
      <w:bookmarkStart w:id="1171" w:name="_Toc45214572"/>
      <w:bookmarkStart w:id="1172" w:name="_Toc51937711"/>
      <w:bookmarkStart w:id="1173" w:name="_Toc51938020"/>
      <w:bookmarkStart w:id="1174" w:name="_Toc92291207"/>
      <w:bookmarkStart w:id="1175" w:name="_Toc202387878"/>
      <w:bookmarkEnd w:id="1167"/>
      <w:r>
        <w:t>7.2.1</w:t>
      </w:r>
      <w:r>
        <w:tab/>
        <w:t>General</w:t>
      </w:r>
      <w:bookmarkEnd w:id="1168"/>
      <w:bookmarkEnd w:id="1169"/>
      <w:bookmarkEnd w:id="1170"/>
      <w:bookmarkEnd w:id="1171"/>
      <w:bookmarkEnd w:id="1172"/>
      <w:bookmarkEnd w:id="1173"/>
      <w:bookmarkEnd w:id="1174"/>
      <w:bookmarkEnd w:id="1175"/>
    </w:p>
    <w:p w14:paraId="19AC3ED0" w14:textId="77777777" w:rsidR="00C367E9" w:rsidRDefault="00C367E9" w:rsidP="00C367E9">
      <w:pPr>
        <w:pStyle w:val="Heading4"/>
        <w:rPr>
          <w:lang w:val="en-US"/>
        </w:rPr>
      </w:pPr>
      <w:bookmarkStart w:id="1176" w:name="_CR7_2_1_0"/>
      <w:bookmarkStart w:id="1177" w:name="_Toc20212334"/>
      <w:bookmarkStart w:id="1178" w:name="_Toc27731689"/>
      <w:bookmarkStart w:id="1179" w:name="_Toc36127467"/>
      <w:bookmarkStart w:id="1180" w:name="_Toc45214573"/>
      <w:bookmarkStart w:id="1181" w:name="_Toc51937712"/>
      <w:bookmarkStart w:id="1182" w:name="_Toc51938021"/>
      <w:bookmarkStart w:id="1183" w:name="_Toc92291208"/>
      <w:bookmarkStart w:id="1184" w:name="_Toc202387879"/>
      <w:bookmarkEnd w:id="1176"/>
      <w:r>
        <w:rPr>
          <w:lang w:val="en-US"/>
        </w:rPr>
        <w:t>7.2.1.0</w:t>
      </w:r>
      <w:r>
        <w:rPr>
          <w:lang w:val="en-US"/>
        </w:rPr>
        <w:tab/>
        <w:t>Applicability</w:t>
      </w:r>
      <w:bookmarkEnd w:id="1177"/>
      <w:bookmarkEnd w:id="1178"/>
      <w:bookmarkEnd w:id="1179"/>
      <w:bookmarkEnd w:id="1180"/>
      <w:bookmarkEnd w:id="1181"/>
      <w:bookmarkEnd w:id="1182"/>
      <w:bookmarkEnd w:id="1183"/>
      <w:bookmarkEnd w:id="118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5" w:name="_CR7_2_1_1"/>
      <w:bookmarkStart w:id="1186" w:name="_Toc20212335"/>
      <w:bookmarkStart w:id="1187" w:name="_Toc27731690"/>
      <w:bookmarkStart w:id="1188" w:name="_Toc36127468"/>
      <w:bookmarkStart w:id="1189" w:name="_Toc45214574"/>
      <w:bookmarkStart w:id="1190" w:name="_Toc51937713"/>
      <w:bookmarkStart w:id="1191" w:name="_Toc51938022"/>
      <w:bookmarkStart w:id="1192" w:name="_Toc92291209"/>
      <w:bookmarkStart w:id="1193" w:name="_Hlk531249666"/>
      <w:bookmarkStart w:id="1194" w:name="_Toc202387880"/>
      <w:bookmarkEnd w:id="1185"/>
      <w:r>
        <w:t>7.2.1.1</w:t>
      </w:r>
      <w:r>
        <w:tab/>
        <w:t>MCS client access to UE initial configuration documents</w:t>
      </w:r>
      <w:bookmarkEnd w:id="1186"/>
      <w:bookmarkEnd w:id="1187"/>
      <w:bookmarkEnd w:id="1188"/>
      <w:bookmarkEnd w:id="1189"/>
      <w:bookmarkEnd w:id="1190"/>
      <w:bookmarkEnd w:id="1191"/>
      <w:bookmarkEnd w:id="1192"/>
      <w:bookmarkEnd w:id="119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5" w:name="_Hlk530147785"/>
      <w:r>
        <w:t xml:space="preserve">In this case, the term "user" in the XCAP sense </w:t>
      </w:r>
      <w:r>
        <w:rPr>
          <w:lang w:eastAsia="en-GB"/>
        </w:rPr>
        <w:t>refers to the UE-id.</w:t>
      </w:r>
      <w:bookmarkEnd w:id="1195"/>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3"/>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6" w:name="_CR7_2_2"/>
      <w:bookmarkStart w:id="1197" w:name="_Toc20212336"/>
      <w:bookmarkStart w:id="1198" w:name="_Toc27731691"/>
      <w:bookmarkStart w:id="1199" w:name="_Toc36127469"/>
      <w:bookmarkStart w:id="1200" w:name="_Toc45214575"/>
      <w:bookmarkStart w:id="1201" w:name="_Toc51937714"/>
      <w:bookmarkStart w:id="1202" w:name="_Toc51938023"/>
      <w:bookmarkStart w:id="1203" w:name="_Toc92291210"/>
      <w:bookmarkStart w:id="1204" w:name="_Toc202387881"/>
      <w:bookmarkEnd w:id="1196"/>
      <w:r>
        <w:lastRenderedPageBreak/>
        <w:t>7.2.2</w:t>
      </w:r>
      <w:r>
        <w:tab/>
        <w:t>C</w:t>
      </w:r>
      <w:r w:rsidRPr="00986001">
        <w:t>oding</w:t>
      </w:r>
      <w:bookmarkEnd w:id="1197"/>
      <w:bookmarkEnd w:id="1198"/>
      <w:bookmarkEnd w:id="1199"/>
      <w:bookmarkEnd w:id="1200"/>
      <w:bookmarkEnd w:id="1201"/>
      <w:bookmarkEnd w:id="1202"/>
      <w:bookmarkEnd w:id="1203"/>
      <w:bookmarkEnd w:id="1204"/>
    </w:p>
    <w:p w14:paraId="669F1492" w14:textId="77777777" w:rsidR="00C367E9" w:rsidRPr="0019247C" w:rsidRDefault="00C367E9" w:rsidP="00C367E9">
      <w:pPr>
        <w:pStyle w:val="Heading4"/>
      </w:pPr>
      <w:bookmarkStart w:id="1205" w:name="_CR7_2_2_1"/>
      <w:bookmarkStart w:id="1206" w:name="_Toc20212337"/>
      <w:bookmarkStart w:id="1207" w:name="_Toc27731692"/>
      <w:bookmarkStart w:id="1208" w:name="_Toc36127470"/>
      <w:bookmarkStart w:id="1209" w:name="_Toc45214576"/>
      <w:bookmarkStart w:id="1210" w:name="_Toc51937715"/>
      <w:bookmarkStart w:id="1211" w:name="_Toc51938024"/>
      <w:bookmarkStart w:id="1212" w:name="_Toc92291211"/>
      <w:bookmarkStart w:id="1213" w:name="_Toc202387882"/>
      <w:bookmarkEnd w:id="1205"/>
      <w:r>
        <w:t>7.2.2.1</w:t>
      </w:r>
      <w:r>
        <w:tab/>
        <w:t>Structure</w:t>
      </w:r>
      <w:bookmarkEnd w:id="1206"/>
      <w:bookmarkEnd w:id="1207"/>
      <w:bookmarkEnd w:id="1208"/>
      <w:bookmarkEnd w:id="1209"/>
      <w:bookmarkEnd w:id="1210"/>
      <w:bookmarkEnd w:id="1211"/>
      <w:bookmarkEnd w:id="1212"/>
      <w:bookmarkEnd w:id="121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rFonts w:eastAsia="Times New Roman"/>
          <w:lang w:val="en-US"/>
        </w:rPr>
      </w:pPr>
      <w:r w:rsidRPr="00B059EA">
        <w:rPr>
          <w:rFonts w:eastAsia="Times New Roman"/>
          <w:lang w:val="en-US"/>
        </w:rPr>
        <w:lastRenderedPageBreak/>
        <w:t>A)</w:t>
      </w:r>
      <w:r w:rsidRPr="00B059EA">
        <w:rPr>
          <w:rFonts w:eastAsia="Times New Roman"/>
          <w:lang w:val="en-US"/>
        </w:rPr>
        <w:tab/>
        <w:t>a &lt;PDUSessionType&gt; element; and</w:t>
      </w:r>
    </w:p>
    <w:p w14:paraId="4E62180B" w14:textId="685D2E63" w:rsidR="00CC67C2" w:rsidRPr="00DB5194" w:rsidRDefault="00B059EA" w:rsidP="00B059EA">
      <w:pPr>
        <w:pStyle w:val="B4"/>
        <w:rPr>
          <w:lang w:val="en-US"/>
        </w:rPr>
      </w:pPr>
      <w:r w:rsidRPr="00B059EA">
        <w:rPr>
          <w:rFonts w:eastAsia="Times New Roman"/>
          <w:lang w:val="en-US"/>
        </w:rPr>
        <w:t>B)</w:t>
      </w:r>
      <w:r w:rsidRPr="00B059EA">
        <w:rPr>
          <w:rFonts w:eastAsia="Times New Roman"/>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lastRenderedPageBreak/>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4" w:name="_Toc20212338"/>
      <w:bookmarkStart w:id="1215" w:name="_Toc27731693"/>
      <w:bookmarkStart w:id="1216" w:name="_Toc36127471"/>
      <w:bookmarkStart w:id="1217" w:name="_Toc45214577"/>
      <w:bookmarkStart w:id="1218" w:name="_Toc51937716"/>
      <w:bookmarkStart w:id="1219" w:name="_Toc51938025"/>
      <w:bookmarkStart w:id="122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lastRenderedPageBreak/>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21" w:name="_CR7_2_2_2"/>
      <w:bookmarkStart w:id="1222" w:name="_Toc202387883"/>
      <w:bookmarkEnd w:id="1221"/>
      <w:r w:rsidRPr="000B2651">
        <w:t>7.</w:t>
      </w:r>
      <w:r>
        <w:t>2</w:t>
      </w:r>
      <w:r w:rsidRPr="000B2651">
        <w:t>.2.2</w:t>
      </w:r>
      <w:r w:rsidRPr="000B2651">
        <w:tab/>
        <w:t>Application Unique ID</w:t>
      </w:r>
      <w:bookmarkEnd w:id="1214"/>
      <w:bookmarkEnd w:id="1215"/>
      <w:bookmarkEnd w:id="1216"/>
      <w:bookmarkEnd w:id="1217"/>
      <w:bookmarkEnd w:id="1218"/>
      <w:bookmarkEnd w:id="1219"/>
      <w:bookmarkEnd w:id="1220"/>
      <w:bookmarkEnd w:id="1222"/>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3" w:name="_CR7_2_2_3"/>
      <w:bookmarkStart w:id="1224" w:name="_Toc20212339"/>
      <w:bookmarkStart w:id="1225" w:name="_Toc27731694"/>
      <w:bookmarkStart w:id="1226" w:name="_Toc36127472"/>
      <w:bookmarkStart w:id="1227" w:name="_Toc45214578"/>
      <w:bookmarkStart w:id="1228" w:name="_Toc51937717"/>
      <w:bookmarkStart w:id="1229" w:name="_Toc51938026"/>
      <w:bookmarkStart w:id="1230" w:name="_Toc92291213"/>
      <w:bookmarkStart w:id="1231" w:name="_Toc202387884"/>
      <w:bookmarkEnd w:id="1223"/>
      <w:r w:rsidRPr="00F70427">
        <w:t>7.</w:t>
      </w:r>
      <w:r>
        <w:t>2</w:t>
      </w:r>
      <w:r w:rsidRPr="00F70427">
        <w:t>.2.3</w:t>
      </w:r>
      <w:r w:rsidRPr="00F70427">
        <w:tab/>
        <w:t>XML Schema</w:t>
      </w:r>
      <w:bookmarkEnd w:id="1224"/>
      <w:bookmarkEnd w:id="1225"/>
      <w:bookmarkEnd w:id="1226"/>
      <w:bookmarkEnd w:id="1227"/>
      <w:bookmarkEnd w:id="1228"/>
      <w:bookmarkEnd w:id="1229"/>
      <w:bookmarkEnd w:id="1230"/>
      <w:bookmarkEnd w:id="1231"/>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lastRenderedPageBreak/>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lastRenderedPageBreak/>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lastRenderedPageBreak/>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lastRenderedPageBreak/>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lastRenderedPageBreak/>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2" w:name="_CR7_2_2_4"/>
      <w:bookmarkStart w:id="1233" w:name="_Toc20212340"/>
      <w:bookmarkStart w:id="1234" w:name="_Toc27731695"/>
      <w:bookmarkStart w:id="1235" w:name="_Toc36127473"/>
      <w:bookmarkStart w:id="1236" w:name="_Toc45214579"/>
      <w:bookmarkStart w:id="1237" w:name="_Toc51937718"/>
      <w:bookmarkStart w:id="1238" w:name="_Toc51938027"/>
      <w:bookmarkStart w:id="1239" w:name="_Toc92291214"/>
      <w:bookmarkStart w:id="1240" w:name="_Toc202387885"/>
      <w:bookmarkEnd w:id="1232"/>
      <w:r w:rsidRPr="000B2651">
        <w:t>7.</w:t>
      </w:r>
      <w:r>
        <w:t>2</w:t>
      </w:r>
      <w:r w:rsidRPr="000B2651">
        <w:t>.2.4</w:t>
      </w:r>
      <w:r w:rsidRPr="000B2651">
        <w:tab/>
        <w:t xml:space="preserve">Default </w:t>
      </w:r>
      <w:r>
        <w:t xml:space="preserve">Document </w:t>
      </w:r>
      <w:r w:rsidRPr="000B2651">
        <w:t>Namespace</w:t>
      </w:r>
      <w:bookmarkEnd w:id="1233"/>
      <w:bookmarkEnd w:id="1234"/>
      <w:bookmarkEnd w:id="1235"/>
      <w:bookmarkEnd w:id="1236"/>
      <w:bookmarkEnd w:id="1237"/>
      <w:bookmarkEnd w:id="1238"/>
      <w:bookmarkEnd w:id="1239"/>
      <w:bookmarkEnd w:id="1240"/>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1" w:name="_CR7_2_2_5"/>
      <w:bookmarkStart w:id="1242" w:name="_Toc20212341"/>
      <w:bookmarkStart w:id="1243" w:name="_Toc27731696"/>
      <w:bookmarkStart w:id="1244" w:name="_Toc36127474"/>
      <w:bookmarkStart w:id="1245" w:name="_Toc45214580"/>
      <w:bookmarkStart w:id="1246" w:name="_Toc51937719"/>
      <w:bookmarkStart w:id="1247" w:name="_Toc51938028"/>
      <w:bookmarkStart w:id="1248" w:name="_Toc92291215"/>
      <w:bookmarkStart w:id="1249" w:name="_Toc202387886"/>
      <w:bookmarkEnd w:id="1241"/>
      <w:r w:rsidRPr="000B2651">
        <w:t>7.</w:t>
      </w:r>
      <w:r>
        <w:t>2</w:t>
      </w:r>
      <w:r w:rsidRPr="000B2651">
        <w:t>.2.5</w:t>
      </w:r>
      <w:r w:rsidRPr="000B2651">
        <w:tab/>
        <w:t>MIME type</w:t>
      </w:r>
      <w:bookmarkEnd w:id="1242"/>
      <w:bookmarkEnd w:id="1243"/>
      <w:bookmarkEnd w:id="1244"/>
      <w:bookmarkEnd w:id="1245"/>
      <w:bookmarkEnd w:id="1246"/>
      <w:bookmarkEnd w:id="1247"/>
      <w:bookmarkEnd w:id="1248"/>
      <w:bookmarkEnd w:id="124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0" w:name="_CR7_2_2_6"/>
      <w:bookmarkStart w:id="1251" w:name="_Toc20212342"/>
      <w:bookmarkStart w:id="1252" w:name="_Toc27731697"/>
      <w:bookmarkStart w:id="1253" w:name="_Toc36127475"/>
      <w:bookmarkStart w:id="1254" w:name="_Toc45214581"/>
      <w:bookmarkStart w:id="1255" w:name="_Toc51937720"/>
      <w:bookmarkStart w:id="1256" w:name="_Toc51938029"/>
      <w:bookmarkStart w:id="1257" w:name="_Toc92291216"/>
      <w:bookmarkStart w:id="1258" w:name="_Toc202387887"/>
      <w:bookmarkEnd w:id="1250"/>
      <w:r w:rsidRPr="000B2651">
        <w:t>7.</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w:t>
      </w:r>
      <w:r w:rsidRPr="00F873D9">
        <w:lastRenderedPageBreak/>
        <w:t xml:space="preserve">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lastRenderedPageBreak/>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59" w:name="_CR7_2_2_7"/>
      <w:bookmarkStart w:id="1260" w:name="_Toc20212343"/>
      <w:bookmarkStart w:id="1261" w:name="_Toc27731698"/>
      <w:bookmarkStart w:id="1262" w:name="_Toc36127476"/>
      <w:bookmarkStart w:id="1263" w:name="_Toc45214582"/>
      <w:bookmarkStart w:id="1264" w:name="_Toc51937721"/>
      <w:bookmarkStart w:id="1265" w:name="_Toc51938030"/>
      <w:bookmarkStart w:id="1266" w:name="_Toc92291217"/>
      <w:bookmarkStart w:id="1267" w:name="_Toc202387888"/>
      <w:bookmarkEnd w:id="1259"/>
      <w:r w:rsidRPr="00FD64D5">
        <w:t>7.</w:t>
      </w:r>
      <w:r>
        <w:t>2</w:t>
      </w:r>
      <w:r w:rsidRPr="00FD64D5">
        <w:t>.2.7</w:t>
      </w:r>
      <w:r w:rsidRPr="00FD64D5">
        <w:tab/>
        <w:t>Data Semantics</w:t>
      </w:r>
      <w:bookmarkEnd w:id="1260"/>
      <w:bookmarkEnd w:id="1261"/>
      <w:bookmarkEnd w:id="1262"/>
      <w:bookmarkEnd w:id="1263"/>
      <w:bookmarkEnd w:id="1264"/>
      <w:bookmarkEnd w:id="1265"/>
      <w:bookmarkEnd w:id="1266"/>
      <w:bookmarkEnd w:id="1267"/>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8"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lastRenderedPageBreak/>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lastRenderedPageBreak/>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lastRenderedPageBreak/>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CF2BA9" w:rsidRDefault="001A02BF" w:rsidP="001A02BF">
      <w:pPr>
        <w:pStyle w:val="B2"/>
        <w:ind w:left="0" w:firstLine="0"/>
      </w:pPr>
      <w:r>
        <w:t xml:space="preserve">The &lt;anyExt&gt; element may contain the &lt;mcServiceUELabel&gt; element that contains an MC service UE label that may be presented to the end user to distinguish different MC UEs and corresponds to the </w:t>
      </w:r>
      <w:r w:rsidRPr="00CF2BA9">
        <w:t>"</w:t>
      </w:r>
      <w:r>
        <w:t>mcServiceUELabel</w:t>
      </w:r>
      <w:r w:rsidRPr="00CF2BA9">
        <w:t xml:space="preserve">" element of </w:t>
      </w:r>
      <w:r>
        <w:t>clause</w:t>
      </w:r>
      <w:r w:rsidRPr="00CF2BA9">
        <w:t> </w:t>
      </w:r>
      <w:r>
        <w:t>8.2.84</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69" w:name="_CR7_2_2_8"/>
      <w:bookmarkStart w:id="1270" w:name="_Toc20212344"/>
      <w:bookmarkStart w:id="1271" w:name="_Toc27731699"/>
      <w:bookmarkStart w:id="1272" w:name="_Toc36127477"/>
      <w:bookmarkStart w:id="1273" w:name="_Toc45214583"/>
      <w:bookmarkStart w:id="1274" w:name="_Toc51937722"/>
      <w:bookmarkStart w:id="1275" w:name="_Toc51938031"/>
      <w:bookmarkStart w:id="1276" w:name="_Toc92291218"/>
      <w:bookmarkStart w:id="1277" w:name="_Toc202387889"/>
      <w:bookmarkEnd w:id="1269"/>
      <w:r w:rsidRPr="00794952">
        <w:t>7.</w:t>
      </w:r>
      <w:r>
        <w:t>2</w:t>
      </w:r>
      <w:r w:rsidRPr="00794952">
        <w:t>.2.8</w:t>
      </w:r>
      <w:r w:rsidRPr="00794952">
        <w:tab/>
        <w:t>Naming Conventions</w:t>
      </w:r>
      <w:bookmarkEnd w:id="1270"/>
      <w:bookmarkEnd w:id="1271"/>
      <w:bookmarkEnd w:id="1272"/>
      <w:bookmarkEnd w:id="1273"/>
      <w:bookmarkEnd w:id="1274"/>
      <w:bookmarkEnd w:id="1275"/>
      <w:bookmarkEnd w:id="1276"/>
      <w:bookmarkEnd w:id="127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8" w:name="_CR7_2_2_9"/>
      <w:bookmarkStart w:id="1279" w:name="_Toc20212345"/>
      <w:bookmarkStart w:id="1280" w:name="_Toc27731700"/>
      <w:bookmarkStart w:id="1281" w:name="_Toc36127478"/>
      <w:bookmarkStart w:id="1282" w:name="_Toc45214584"/>
      <w:bookmarkStart w:id="1283" w:name="_Toc51937723"/>
      <w:bookmarkStart w:id="1284" w:name="_Toc51938032"/>
      <w:bookmarkStart w:id="1285" w:name="_Toc92291219"/>
      <w:bookmarkStart w:id="1286" w:name="_Toc202387890"/>
      <w:bookmarkEnd w:id="1278"/>
      <w:r w:rsidRPr="00794952">
        <w:t>7.</w:t>
      </w:r>
      <w:r>
        <w:t>2</w:t>
      </w:r>
      <w:r w:rsidRPr="00794952">
        <w:t>.2.9</w:t>
      </w:r>
      <w:r w:rsidRPr="00794952">
        <w:tab/>
        <w:t>Global documents</w:t>
      </w:r>
      <w:bookmarkEnd w:id="1279"/>
      <w:bookmarkEnd w:id="1280"/>
      <w:bookmarkEnd w:id="1281"/>
      <w:bookmarkEnd w:id="1282"/>
      <w:bookmarkEnd w:id="1283"/>
      <w:bookmarkEnd w:id="1284"/>
      <w:bookmarkEnd w:id="1285"/>
      <w:bookmarkEnd w:id="1286"/>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7" w:name="_CR7_2_2_10"/>
      <w:bookmarkStart w:id="1288" w:name="_Toc20212346"/>
      <w:bookmarkStart w:id="1289" w:name="_Toc27731701"/>
      <w:bookmarkStart w:id="1290" w:name="_Toc36127479"/>
      <w:bookmarkStart w:id="1291" w:name="_Toc45214585"/>
      <w:bookmarkStart w:id="1292" w:name="_Toc51937724"/>
      <w:bookmarkStart w:id="1293" w:name="_Toc51938033"/>
      <w:bookmarkStart w:id="1294" w:name="_Toc92291220"/>
      <w:bookmarkStart w:id="1295" w:name="_Toc202387891"/>
      <w:bookmarkEnd w:id="1287"/>
      <w:r w:rsidRPr="00794952">
        <w:t>7.</w:t>
      </w:r>
      <w:r>
        <w:t>2</w:t>
      </w:r>
      <w:r w:rsidRPr="00794952">
        <w:t>.2.10</w:t>
      </w:r>
      <w:r w:rsidRPr="00794952">
        <w:tab/>
        <w:t>Resource interdependencies</w:t>
      </w:r>
      <w:bookmarkEnd w:id="1288"/>
      <w:bookmarkEnd w:id="1289"/>
      <w:bookmarkEnd w:id="1290"/>
      <w:bookmarkEnd w:id="1291"/>
      <w:bookmarkEnd w:id="1292"/>
      <w:bookmarkEnd w:id="1293"/>
      <w:bookmarkEnd w:id="1294"/>
      <w:bookmarkEnd w:id="129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6" w:name="_CR7_2_2_11"/>
      <w:bookmarkStart w:id="1297" w:name="_Toc20212347"/>
      <w:bookmarkStart w:id="1298" w:name="_Toc27731702"/>
      <w:bookmarkStart w:id="1299" w:name="_Toc36127480"/>
      <w:bookmarkStart w:id="1300" w:name="_Toc45214586"/>
      <w:bookmarkStart w:id="1301" w:name="_Toc51937725"/>
      <w:bookmarkStart w:id="1302" w:name="_Toc51938034"/>
      <w:bookmarkStart w:id="1303" w:name="_Toc92291221"/>
      <w:bookmarkStart w:id="1304" w:name="_Toc202387892"/>
      <w:bookmarkEnd w:id="1296"/>
      <w:r w:rsidRPr="00794952">
        <w:t>7.</w:t>
      </w:r>
      <w:r>
        <w:t>2</w:t>
      </w:r>
      <w:r w:rsidRPr="00794952">
        <w:t>.2.11</w:t>
      </w:r>
      <w:r w:rsidRPr="00794952">
        <w:tab/>
        <w:t>Authorization Policies</w:t>
      </w:r>
      <w:bookmarkEnd w:id="1297"/>
      <w:bookmarkEnd w:id="1298"/>
      <w:bookmarkEnd w:id="1299"/>
      <w:bookmarkEnd w:id="1300"/>
      <w:bookmarkEnd w:id="1301"/>
      <w:bookmarkEnd w:id="1302"/>
      <w:bookmarkEnd w:id="1303"/>
      <w:bookmarkEnd w:id="130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5" w:name="_CR7_2_2_12"/>
      <w:bookmarkStart w:id="1306" w:name="_Toc20212348"/>
      <w:bookmarkStart w:id="1307" w:name="_Toc27731703"/>
      <w:bookmarkStart w:id="1308" w:name="_Toc36127481"/>
      <w:bookmarkStart w:id="1309" w:name="_Toc45214587"/>
      <w:bookmarkStart w:id="1310" w:name="_Toc51937726"/>
      <w:bookmarkStart w:id="1311" w:name="_Toc51938035"/>
      <w:bookmarkStart w:id="1312" w:name="_Toc92291222"/>
      <w:bookmarkStart w:id="1313" w:name="_Toc202387893"/>
      <w:bookmarkEnd w:id="1305"/>
      <w:r w:rsidRPr="00794952">
        <w:t>7.</w:t>
      </w:r>
      <w:r>
        <w:t>2</w:t>
      </w:r>
      <w:r w:rsidRPr="00794952">
        <w:t>.2.12</w:t>
      </w:r>
      <w:r w:rsidRPr="00794952">
        <w:tab/>
        <w:t>Subscription to Changes</w:t>
      </w:r>
      <w:bookmarkEnd w:id="1306"/>
      <w:bookmarkEnd w:id="1307"/>
      <w:bookmarkEnd w:id="1308"/>
      <w:bookmarkEnd w:id="1309"/>
      <w:bookmarkEnd w:id="1310"/>
      <w:bookmarkEnd w:id="1311"/>
      <w:bookmarkEnd w:id="1312"/>
      <w:bookmarkEnd w:id="131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Default="00EC0D3E" w:rsidP="00EC0D3E">
      <w:pPr>
        <w:pStyle w:val="Heading2"/>
        <w:rPr>
          <w:lang w:val="fr-FR"/>
        </w:rPr>
      </w:pPr>
      <w:bookmarkStart w:id="1314" w:name="_CR7_3"/>
      <w:bookmarkStart w:id="1315" w:name="_Toc202387894"/>
      <w:bookmarkEnd w:id="1314"/>
      <w:r w:rsidRPr="008B19FA">
        <w:rPr>
          <w:lang w:val="fr-FR"/>
        </w:rPr>
        <w:t>7.3</w:t>
      </w:r>
      <w:r w:rsidRPr="008B19FA">
        <w:rPr>
          <w:lang w:val="fr-FR"/>
        </w:rPr>
        <w:tab/>
      </w:r>
      <w:r w:rsidR="0053693B">
        <w:rPr>
          <w:lang w:val="fr-FR"/>
        </w:rPr>
        <w:t>Void</w:t>
      </w:r>
      <w:bookmarkEnd w:id="1315"/>
    </w:p>
    <w:p w14:paraId="0BD9F175" w14:textId="7E8EA8A0" w:rsidR="005D557D" w:rsidRPr="005D557D" w:rsidRDefault="005D557D" w:rsidP="005D557D">
      <w:pPr>
        <w:pStyle w:val="Heading2"/>
        <w:rPr>
          <w:lang w:val="fr-FR"/>
        </w:rPr>
      </w:pPr>
      <w:bookmarkStart w:id="1316" w:name="_CR7_4"/>
      <w:bookmarkStart w:id="1317" w:name="_Toc202387895"/>
      <w:bookmarkEnd w:id="1316"/>
      <w:r w:rsidRPr="005D557D">
        <w:rPr>
          <w:lang w:val="fr-FR"/>
        </w:rPr>
        <w:t>7.</w:t>
      </w:r>
      <w:r>
        <w:rPr>
          <w:lang w:val="fr-FR"/>
        </w:rPr>
        <w:t>4</w:t>
      </w:r>
      <w:r w:rsidRPr="005D557D">
        <w:rPr>
          <w:lang w:val="fr-FR"/>
        </w:rPr>
        <w:tab/>
        <w:t>Location user configuration data document</w:t>
      </w:r>
      <w:bookmarkEnd w:id="1317"/>
    </w:p>
    <w:p w14:paraId="4310C6CF" w14:textId="1815CBCD" w:rsidR="005D557D" w:rsidRPr="00986001" w:rsidRDefault="005D557D" w:rsidP="005D557D">
      <w:pPr>
        <w:pStyle w:val="Heading3"/>
      </w:pPr>
      <w:bookmarkStart w:id="1318" w:name="_CR7_4_1"/>
      <w:bookmarkStart w:id="1319" w:name="_Toc171523057"/>
      <w:bookmarkStart w:id="1320" w:name="_Toc202387896"/>
      <w:bookmarkEnd w:id="1318"/>
      <w:r>
        <w:t>7.4.1</w:t>
      </w:r>
      <w:r>
        <w:tab/>
        <w:t>General</w:t>
      </w:r>
      <w:bookmarkEnd w:id="1319"/>
      <w:bookmarkEnd w:id="1320"/>
    </w:p>
    <w:p w14:paraId="75A7BA9A" w14:textId="1F1FAA42" w:rsidR="005D557D" w:rsidRDefault="005D557D" w:rsidP="005D557D">
      <w:pPr>
        <w:pStyle w:val="Heading4"/>
        <w:rPr>
          <w:lang w:val="en-US"/>
        </w:rPr>
      </w:pPr>
      <w:bookmarkStart w:id="1321" w:name="_CR7_4_1_1"/>
      <w:bookmarkStart w:id="1322" w:name="_Toc171523058"/>
      <w:bookmarkStart w:id="1323" w:name="_Toc202387897"/>
      <w:bookmarkEnd w:id="1321"/>
      <w:r>
        <w:rPr>
          <w:lang w:val="en-US"/>
        </w:rPr>
        <w:t>7.4.1.1</w:t>
      </w:r>
      <w:r>
        <w:rPr>
          <w:lang w:val="en-US"/>
        </w:rPr>
        <w:tab/>
        <w:t>Applicability</w:t>
      </w:r>
      <w:bookmarkEnd w:id="1322"/>
      <w:bookmarkEnd w:id="1323"/>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pPr>
        <w:rPr>
          <w:lang w:eastAsia="en-GB"/>
        </w:rPr>
      </w:pPr>
      <w:r w:rsidRPr="005D557D">
        <w:rPr>
          <w:lang w:val="en-US"/>
        </w:rPr>
        <w:t xml:space="preserve">Location </w:t>
      </w:r>
      <w:r w:rsidRPr="005D557D">
        <w:t xml:space="preserve">user configuration data documents are "XDM collections" in the user's directory of the users tree, in accordance with OMA OMA-TS-XDM_Core-V2_1-20120403-A [2]. In this case, the term "user" in the XCAP sense </w:t>
      </w:r>
      <w:r w:rsidRPr="005D557D">
        <w:rPr>
          <w:lang w:eastAsia="en-GB"/>
        </w:rPr>
        <w:t>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lastRenderedPageBreak/>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7777777" w:rsidR="005D557D" w:rsidRPr="005D557D" w:rsidRDefault="005D557D" w:rsidP="005D557D">
      <w:pPr>
        <w:pStyle w:val="B1"/>
      </w:pPr>
      <w:r w:rsidRPr="005D557D">
        <w:t>1)</w:t>
      </w:r>
      <w:r w:rsidRPr="005D557D">
        <w:tab/>
        <w:t xml:space="preserve">The active MC service user profiles for the different MCS shall refer to the same location user configuration data document; and </w:t>
      </w:r>
    </w:p>
    <w:p w14:paraId="16C85573" w14:textId="77777777" w:rsidR="005D557D" w:rsidRPr="005D557D" w:rsidRDefault="005D557D" w:rsidP="005D557D">
      <w:pPr>
        <w:pStyle w:val="B1"/>
      </w:pPr>
      <w:r w:rsidRPr="005D557D">
        <w:t>2)</w:t>
      </w:r>
      <w:r w:rsidRPr="005D557D">
        <w:tab/>
        <w:t xml:space="preserve">The location user configuration data document shall be defined with authorization policies that ensures that the document can be fetched based any of the MC service ID(s) provided during MC user authentication. </w:t>
      </w:r>
    </w:p>
    <w:p w14:paraId="1E82E59C" w14:textId="07E9BF91" w:rsidR="005D557D" w:rsidRPr="005D557D" w:rsidRDefault="005D557D" w:rsidP="005D557D">
      <w:pPr>
        <w:pStyle w:val="NO"/>
      </w:pPr>
      <w:r w:rsidRPr="005D557D">
        <w:t>NOTE:</w:t>
      </w:r>
      <w:r w:rsidRPr="005D557D">
        <w:tab/>
        <w:t>The authorization polices for the location user configuration data document is defined in clause 7.</w:t>
      </w:r>
      <w:r w:rsidRPr="005D557D">
        <w:rPr>
          <w:u w:val="single"/>
        </w:rPr>
        <w:t>4</w:t>
      </w:r>
      <w:r w:rsidRPr="005D557D">
        <w:t>.2.11.</w:t>
      </w:r>
    </w:p>
    <w:p w14:paraId="1EAF5A6E" w14:textId="77777777" w:rsidR="005D557D" w:rsidRPr="005D557D" w:rsidRDefault="005D557D" w:rsidP="005D557D">
      <w:r w:rsidRPr="005D557D">
        <w:t xml:space="preserve">It is possible to define several location user configuration data documents for a single MC service ID by using an index number on the file name of the document. The active MC service user profiles refer to one specific location user configuration data document. </w:t>
      </w:r>
    </w:p>
    <w:p w14:paraId="482CEFBF" w14:textId="0A43A055" w:rsidR="005D557D" w:rsidRPr="005D557D" w:rsidRDefault="005D557D" w:rsidP="005D557D">
      <w:pPr>
        <w:pStyle w:val="Heading4"/>
      </w:pPr>
      <w:bookmarkStart w:id="1324" w:name="_CR7_4_1_2"/>
      <w:bookmarkStart w:id="1325" w:name="_Toc171523059"/>
      <w:bookmarkStart w:id="1326" w:name="_Toc202387898"/>
      <w:bookmarkEnd w:id="1324"/>
      <w:r w:rsidRPr="005D557D">
        <w:t>7.4.1.2</w:t>
      </w:r>
      <w:r w:rsidRPr="005D557D">
        <w:tab/>
        <w:t>LMC access to location user configuration data document</w:t>
      </w:r>
      <w:bookmarkEnd w:id="1325"/>
      <w:r w:rsidRPr="005D557D">
        <w:t>s</w:t>
      </w:r>
      <w:bookmarkEnd w:id="1326"/>
    </w:p>
    <w:p w14:paraId="7EF65EA8" w14:textId="77777777" w:rsidR="005D557D" w:rsidRPr="005D557D" w:rsidRDefault="005D557D" w:rsidP="005D557D">
      <w:pPr>
        <w:tabs>
          <w:tab w:val="left" w:pos="6048"/>
        </w:tabs>
      </w:pPr>
      <w:r w:rsidRPr="005D557D">
        <w:t xml:space="preserve">The location user configuration data document is accessed using the same XCAP URI, regardless of whether the MCS has a specific MCS location user configuration data document configured or there is one common location user configuration data document. </w:t>
      </w:r>
    </w:p>
    <w:p w14:paraId="4C9A3EED" w14:textId="77777777" w:rsidR="005D557D" w:rsidRPr="005D557D" w:rsidRDefault="005D557D" w:rsidP="005D557D">
      <w:pPr>
        <w:tabs>
          <w:tab w:val="left" w:pos="6048"/>
        </w:tabs>
      </w:pPr>
      <w:r w:rsidRPr="005D557D">
        <w:t xml:space="preserve">The MC user's location user configuration data document shall always be stored </w:t>
      </w:r>
      <w:r w:rsidRPr="005D557D">
        <w:rPr>
          <w:lang w:eastAsia="en-GB"/>
        </w:rPr>
        <w:t>with</w:t>
      </w:r>
      <w:r w:rsidRPr="005D557D">
        <w:t xml:space="preserve">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eastAsia="en-GB"/>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eastAsia="en-GB"/>
        </w:rPr>
        <w:t>/users/sip:&lt;MCSERVICEID&gt;</w:t>
      </w:r>
      <w:r w:rsidRPr="005D557D">
        <w:t>/location-user-config-&lt;INDEX&gt;.xml</w:t>
      </w:r>
      <w:r w:rsidRPr="005D557D">
        <w:rPr>
          <w:rFonts w:eastAsia="SimSun"/>
          <w:szCs w:val="16"/>
          <w:lang w:val="en-US" w:eastAsia="en-GB"/>
        </w:rPr>
        <w:t xml:space="preserve"> </w:t>
      </w:r>
    </w:p>
    <w:p w14:paraId="73AD1A9C" w14:textId="50BB3280" w:rsidR="005D557D" w:rsidRPr="005D557D" w:rsidRDefault="005D557D" w:rsidP="005D557D">
      <w:pPr>
        <w:pStyle w:val="Heading3"/>
      </w:pPr>
      <w:bookmarkStart w:id="1327" w:name="_CR7_4_2"/>
      <w:bookmarkStart w:id="1328" w:name="_Toc171523060"/>
      <w:bookmarkStart w:id="1329" w:name="_Toc202387899"/>
      <w:bookmarkEnd w:id="1327"/>
      <w:r w:rsidRPr="005D557D">
        <w:t>7.4.2</w:t>
      </w:r>
      <w:r w:rsidRPr="005D557D">
        <w:tab/>
        <w:t>Coding</w:t>
      </w:r>
      <w:bookmarkEnd w:id="1328"/>
      <w:bookmarkEnd w:id="1329"/>
    </w:p>
    <w:p w14:paraId="52E2D4D2" w14:textId="16295117" w:rsidR="005D557D" w:rsidRPr="005D557D" w:rsidRDefault="005D557D" w:rsidP="005D557D">
      <w:pPr>
        <w:pStyle w:val="Heading4"/>
      </w:pPr>
      <w:bookmarkStart w:id="1330" w:name="_CR7_4_2_1"/>
      <w:bookmarkStart w:id="1331" w:name="_Toc171523061"/>
      <w:bookmarkStart w:id="1332" w:name="_Toc202387900"/>
      <w:bookmarkEnd w:id="1330"/>
      <w:r w:rsidRPr="005D557D">
        <w:t>7.4.2.1</w:t>
      </w:r>
      <w:r w:rsidRPr="005D557D">
        <w:tab/>
        <w:t>Structure</w:t>
      </w:r>
      <w:bookmarkEnd w:id="1331"/>
      <w:bookmarkEnd w:id="1332"/>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P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41795151" w14:textId="77777777" w:rsidR="005D557D" w:rsidRPr="005D557D" w:rsidRDefault="005D557D" w:rsidP="005D557D">
      <w:pPr>
        <w:pStyle w:val="B1"/>
      </w:pPr>
      <w:r w:rsidRPr="005D557D">
        <w:rPr>
          <w:lang w:val="en-US"/>
        </w:rPr>
        <w:t>3)</w:t>
      </w:r>
      <w:r w:rsidRPr="005D557D">
        <w:rPr>
          <w:lang w:val="en-US"/>
        </w:rPr>
        <w:tab/>
        <w:t xml:space="preserve">may contain </w:t>
      </w:r>
      <w:r w:rsidRPr="005D557D">
        <w:t xml:space="preserve">an &lt;anyExt&gt; element for the purpose of extensibility; </w:t>
      </w:r>
    </w:p>
    <w:p w14:paraId="6631670A" w14:textId="77777777" w:rsidR="005D557D" w:rsidRPr="005D557D" w:rsidRDefault="005D557D" w:rsidP="005D557D">
      <w:pPr>
        <w:pStyle w:val="B1"/>
      </w:pPr>
      <w:r w:rsidRPr="005D557D">
        <w:t>4)</w:t>
      </w:r>
      <w:r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77777777" w:rsidR="005D557D" w:rsidRPr="005D557D" w:rsidRDefault="005D557D" w:rsidP="005D557D">
      <w:pPr>
        <w:pStyle w:val="B3"/>
      </w:pPr>
      <w:r w:rsidRPr="005D557D">
        <w:t>iii)</w:t>
      </w:r>
      <w:r w:rsidRPr="005D557D">
        <w:tab/>
        <w:t>an &lt;allow-to-share-location-information&gt; element; or</w:t>
      </w:r>
    </w:p>
    <w:p w14:paraId="05D56240" w14:textId="77777777" w:rsidR="005D557D" w:rsidRPr="005D557D" w:rsidRDefault="005D557D" w:rsidP="005D557D">
      <w:pPr>
        <w:pStyle w:val="B3"/>
      </w:pPr>
      <w:r w:rsidRPr="005D557D">
        <w:t>iv)</w:t>
      </w:r>
      <w:r w:rsidRPr="005D557D">
        <w:tab/>
        <w:t>an &lt;allow-subscription-on-location-information&gt; element; and</w:t>
      </w:r>
    </w:p>
    <w:p w14:paraId="7AD15FE1" w14:textId="793A7232" w:rsidR="005D557D" w:rsidRPr="005D557D" w:rsidRDefault="005D557D" w:rsidP="005D557D">
      <w:pPr>
        <w:pStyle w:val="B1"/>
      </w:pPr>
      <w:r w:rsidRPr="005D557D">
        <w:rPr>
          <w:rFonts w:eastAsia="Times New Roman"/>
          <w:lang w:val="en-US"/>
        </w:rPr>
        <w:t>5)</w:t>
      </w:r>
      <w:r w:rsidRPr="005D557D">
        <w:rPr>
          <w:rFonts w:eastAsia="Times New Roman"/>
          <w:lang w:val="en-US"/>
        </w:rPr>
        <w:tab/>
        <w:t>may include any other attribute for the purposes of extensibility.</w:t>
      </w:r>
      <w:bookmarkStart w:id="1333" w:name="_Toc171523062"/>
      <w:r w:rsidRPr="005D557D">
        <w:rPr>
          <w:rFonts w:eastAsia="Times New Roman"/>
          <w:lang w:val="en-US"/>
        </w:rPr>
        <w:t>7.x.2.2</w:t>
      </w:r>
      <w:r w:rsidRPr="005D557D">
        <w:rPr>
          <w:rFonts w:eastAsia="Times New Roman"/>
          <w:lang w:val="en-US"/>
        </w:rPr>
        <w:tab/>
        <w:t>Application Unique ID</w:t>
      </w:r>
      <w:bookmarkEnd w:id="1333"/>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34" w:name="_CR7_4_2_3"/>
      <w:bookmarkStart w:id="1335" w:name="_Toc171523063"/>
      <w:bookmarkStart w:id="1336" w:name="_Toc202387901"/>
      <w:bookmarkEnd w:id="1334"/>
      <w:r w:rsidRPr="005D557D">
        <w:lastRenderedPageBreak/>
        <w:t>7.4.2.3</w:t>
      </w:r>
      <w:r w:rsidRPr="005D557D">
        <w:tab/>
        <w:t>XML Schema</w:t>
      </w:r>
      <w:bookmarkEnd w:id="1335"/>
      <w:bookmarkEnd w:id="1336"/>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Pr="005D557D" w:rsidRDefault="005D557D" w:rsidP="005D557D">
      <w:pPr>
        <w:pStyle w:val="PL"/>
      </w:pPr>
      <w:r w:rsidRPr="005D557D">
        <w:t xml:space="preserve">        &lt;xs:element name="mc-service-id"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Pr="005D557D" w:rsidRDefault="005D557D" w:rsidP="005D557D">
      <w:pPr>
        <w:pStyle w:val="PL"/>
      </w:pPr>
      <w:r w:rsidRPr="005D557D">
        <w:t xml:space="preserve">  &lt;xs:element name="allow-subscription-on-location-information"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368D3BB" w14:textId="77777777" w:rsidR="005D557D" w:rsidRPr="005D557D" w:rsidRDefault="005D557D" w:rsidP="005D557D">
      <w:pPr>
        <w:pStyle w:val="EditorsNote"/>
        <w:rPr>
          <w:color w:val="auto"/>
        </w:rPr>
      </w:pPr>
      <w:r w:rsidRPr="005D557D">
        <w:rPr>
          <w:color w:val="auto"/>
        </w:rPr>
        <w:t>Editor's note:</w:t>
      </w:r>
      <w:r w:rsidRPr="005D557D">
        <w:rPr>
          <w:color w:val="auto"/>
        </w:rPr>
        <w:tab/>
        <w:t>Additional elements to the location-user-configuration-data document is FFS.</w:t>
      </w:r>
    </w:p>
    <w:p w14:paraId="478FA292" w14:textId="77777777" w:rsidR="005D557D" w:rsidRPr="005D557D" w:rsidRDefault="005D557D" w:rsidP="005D557D">
      <w:pPr>
        <w:pStyle w:val="PL"/>
      </w:pPr>
    </w:p>
    <w:p w14:paraId="6C5C9B9F" w14:textId="1FD9231A" w:rsidR="005D557D" w:rsidRPr="005D557D" w:rsidRDefault="005D557D" w:rsidP="005D557D">
      <w:pPr>
        <w:pStyle w:val="Heading4"/>
      </w:pPr>
      <w:bookmarkStart w:id="1337" w:name="_CR7_4_2_4"/>
      <w:bookmarkStart w:id="1338" w:name="_Toc171523064"/>
      <w:bookmarkStart w:id="1339" w:name="_Toc202387902"/>
      <w:bookmarkEnd w:id="1337"/>
      <w:r w:rsidRPr="005D557D">
        <w:t>7.4.2.4</w:t>
      </w:r>
      <w:r w:rsidRPr="005D557D">
        <w:tab/>
        <w:t>Default Document Namespace</w:t>
      </w:r>
      <w:bookmarkEnd w:id="1338"/>
      <w:bookmarkEnd w:id="1339"/>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40" w:name="_CR7_4_2_5"/>
      <w:bookmarkStart w:id="1341" w:name="_Toc171523065"/>
      <w:bookmarkStart w:id="1342" w:name="_Toc202387903"/>
      <w:bookmarkEnd w:id="1340"/>
      <w:r w:rsidRPr="005D557D">
        <w:t>7.4.2.5</w:t>
      </w:r>
      <w:r w:rsidRPr="005D557D">
        <w:tab/>
        <w:t>MIME type</w:t>
      </w:r>
      <w:bookmarkEnd w:id="1341"/>
      <w:bookmarkEnd w:id="1342"/>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43" w:name="_CR7_4_2_6"/>
      <w:bookmarkStart w:id="1344" w:name="_Toc171523066"/>
      <w:bookmarkStart w:id="1345" w:name="_Toc202387904"/>
      <w:bookmarkEnd w:id="1343"/>
      <w:r w:rsidRPr="005D557D">
        <w:t>7.4.2.6</w:t>
      </w:r>
      <w:r w:rsidRPr="005D557D">
        <w:tab/>
        <w:t>Validation Constraints</w:t>
      </w:r>
      <w:bookmarkEnd w:id="1344"/>
      <w:bookmarkEnd w:id="1345"/>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46" w:name="_CR7_4_2_7"/>
      <w:bookmarkStart w:id="1347" w:name="_Toc171523067"/>
      <w:bookmarkStart w:id="1348" w:name="_Toc202387905"/>
      <w:bookmarkEnd w:id="1346"/>
      <w:r w:rsidRPr="005D557D">
        <w:t>7.4.2.7</w:t>
      </w:r>
      <w:r w:rsidRPr="005D557D">
        <w:tab/>
        <w:t>Data Semantics</w:t>
      </w:r>
      <w:bookmarkEnd w:id="1347"/>
      <w:bookmarkEnd w:id="1348"/>
    </w:p>
    <w:p w14:paraId="6AED9A86" w14:textId="77777777" w:rsidR="005D557D" w:rsidRP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384DF5B9" w14:textId="54CD08A3" w:rsidR="005D557D" w:rsidRPr="005D557D" w:rsidRDefault="005D557D" w:rsidP="005D557D">
      <w:r w:rsidRPr="005D557D">
        <w:t>The &lt;allow-request-location-of-users&gt; element is of type Boolean, as specified in table 7.4.2.7-1.</w:t>
      </w:r>
    </w:p>
    <w:p w14:paraId="21D89B8B" w14:textId="77777777" w:rsidR="005D557D" w:rsidRPr="005D557D" w:rsidRDefault="005D557D" w:rsidP="005D557D">
      <w:pPr>
        <w:pStyle w:val="TH"/>
      </w:pPr>
      <w:bookmarkStart w:id="1349" w:name="_CRTable7_x_2_71"/>
      <w:r w:rsidRPr="005D557D">
        <w:lastRenderedPageBreak/>
        <w:t>Table </w:t>
      </w:r>
      <w:bookmarkEnd w:id="1349"/>
      <w:r w:rsidRPr="005D557D">
        <w:t>7</w:t>
      </w:r>
      <w:r w:rsidRPr="005D557D">
        <w:rPr>
          <w:lang w:eastAsia="ko-KR"/>
        </w:rPr>
        <w:t>.x.2.7-1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50" w:name="_CRTable7_4_2_72"/>
      <w:r w:rsidRPr="005D557D">
        <w:t>Table </w:t>
      </w:r>
      <w:bookmarkEnd w:id="1350"/>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51" w:name="_CRTable7_4_2_73"/>
      <w:r w:rsidRPr="005D557D">
        <w:t>Table </w:t>
      </w:r>
      <w:bookmarkEnd w:id="1351"/>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52" w:name="_CRTable7_4_2_74"/>
      <w:r w:rsidRPr="005D557D">
        <w:t>Table </w:t>
      </w:r>
      <w:bookmarkEnd w:id="1352"/>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Pr="005D557D" w:rsidRDefault="005D557D" w:rsidP="005D557D"/>
    <w:p w14:paraId="339E75D3" w14:textId="14A8EE65" w:rsidR="005D557D" w:rsidRPr="005D557D" w:rsidRDefault="005D557D" w:rsidP="005D557D">
      <w:pPr>
        <w:pStyle w:val="Heading4"/>
      </w:pPr>
      <w:bookmarkStart w:id="1353" w:name="_CR7_4_2_8"/>
      <w:bookmarkStart w:id="1354" w:name="_Toc171523068"/>
      <w:bookmarkStart w:id="1355" w:name="_Toc202387906"/>
      <w:bookmarkEnd w:id="1353"/>
      <w:r w:rsidRPr="005D557D">
        <w:t>7.</w:t>
      </w:r>
      <w:r>
        <w:t>4</w:t>
      </w:r>
      <w:r w:rsidRPr="005D557D">
        <w:t>.2.8</w:t>
      </w:r>
      <w:r w:rsidRPr="005D557D">
        <w:tab/>
        <w:t>Naming Conventions</w:t>
      </w:r>
      <w:bookmarkEnd w:id="1354"/>
      <w:bookmarkEnd w:id="1355"/>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56" w:name="_CR7_4_2_9"/>
      <w:bookmarkStart w:id="1357" w:name="_Toc171523069"/>
      <w:bookmarkStart w:id="1358" w:name="_Toc202387907"/>
      <w:bookmarkEnd w:id="1356"/>
      <w:r w:rsidRPr="005D557D">
        <w:t>7.</w:t>
      </w:r>
      <w:r>
        <w:t>4</w:t>
      </w:r>
      <w:r w:rsidRPr="005D557D">
        <w:t>.2.9</w:t>
      </w:r>
      <w:r w:rsidRPr="005D557D">
        <w:tab/>
        <w:t>Global documents</w:t>
      </w:r>
      <w:bookmarkEnd w:id="1357"/>
      <w:bookmarkEnd w:id="1358"/>
    </w:p>
    <w:p w14:paraId="6C9E2D95" w14:textId="77777777" w:rsidR="005D557D" w:rsidRPr="005D557D" w:rsidRDefault="005D557D" w:rsidP="005D557D">
      <w:r w:rsidRPr="005D557D">
        <w:t>The present document requires no global documents.</w:t>
      </w:r>
    </w:p>
    <w:p w14:paraId="0B47AF6F" w14:textId="77777777" w:rsidR="005D557D" w:rsidRPr="005D557D" w:rsidRDefault="005D557D" w:rsidP="005D557D">
      <w:pPr>
        <w:pStyle w:val="Heading4"/>
      </w:pPr>
      <w:bookmarkStart w:id="1359" w:name="_CR7_x_2_10"/>
      <w:bookmarkStart w:id="1360" w:name="_Toc171523070"/>
      <w:bookmarkStart w:id="1361" w:name="_Toc202387908"/>
      <w:bookmarkEnd w:id="1359"/>
      <w:r w:rsidRPr="005D557D">
        <w:t>7.x.2.10</w:t>
      </w:r>
      <w:r w:rsidRPr="005D557D">
        <w:tab/>
        <w:t>Resource interdependencies</w:t>
      </w:r>
      <w:bookmarkEnd w:id="1360"/>
      <w:bookmarkEnd w:id="1361"/>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62" w:name="_CR7_4_2_11"/>
      <w:bookmarkStart w:id="1363" w:name="_Toc171523071"/>
      <w:bookmarkStart w:id="1364" w:name="_Toc202387909"/>
      <w:bookmarkEnd w:id="1362"/>
      <w:r w:rsidRPr="005D557D">
        <w:t>7.</w:t>
      </w:r>
      <w:r>
        <w:t>4</w:t>
      </w:r>
      <w:r w:rsidRPr="005D557D">
        <w:t>.2.11</w:t>
      </w:r>
      <w:r w:rsidRPr="005D557D">
        <w:tab/>
        <w:t>Authorization Policies</w:t>
      </w:r>
      <w:bookmarkEnd w:id="1363"/>
      <w:bookmarkEnd w:id="1364"/>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65" w:name="_CR7_4_2_12"/>
      <w:bookmarkStart w:id="1366" w:name="_Toc171523072"/>
      <w:bookmarkStart w:id="1367" w:name="_Toc202387910"/>
      <w:bookmarkEnd w:id="1365"/>
      <w:r w:rsidRPr="005D557D">
        <w:lastRenderedPageBreak/>
        <w:t>7.</w:t>
      </w:r>
      <w:r>
        <w:t>4</w:t>
      </w:r>
      <w:r w:rsidRPr="005D557D">
        <w:t>.2.12</w:t>
      </w:r>
      <w:r w:rsidRPr="005D557D">
        <w:tab/>
        <w:t>Subscription to Changes</w:t>
      </w:r>
      <w:bookmarkEnd w:id="1366"/>
      <w:bookmarkEnd w:id="1367"/>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BA497B" w:rsidRDefault="00C367E9" w:rsidP="00C367E9">
      <w:pPr>
        <w:pStyle w:val="Heading1"/>
        <w:rPr>
          <w:lang w:val="fr-FR"/>
        </w:rPr>
      </w:pPr>
      <w:bookmarkStart w:id="1368" w:name="_CR7_3_1"/>
      <w:bookmarkStart w:id="1369" w:name="_CR7_3_1_1"/>
      <w:bookmarkStart w:id="1370" w:name="_CR7_3_1_2"/>
      <w:bookmarkStart w:id="1371" w:name="_CR7_3_2"/>
      <w:bookmarkStart w:id="1372" w:name="_CR7_3_2_1"/>
      <w:bookmarkStart w:id="1373" w:name="_CR7_3_2_2"/>
      <w:bookmarkStart w:id="1374" w:name="_CR7_3_2_3"/>
      <w:bookmarkStart w:id="1375" w:name="_CR7_3_2_4"/>
      <w:bookmarkStart w:id="1376" w:name="_CR7_3_2_5"/>
      <w:bookmarkStart w:id="1377" w:name="_CR7_3_2_6"/>
      <w:bookmarkStart w:id="1378" w:name="_CR7_3_2_7"/>
      <w:bookmarkStart w:id="1379" w:name="_CR7_3_2_8"/>
      <w:bookmarkStart w:id="1380" w:name="_CR7_3_2_9"/>
      <w:bookmarkStart w:id="1381" w:name="_CR7_3_2_10"/>
      <w:bookmarkStart w:id="1382" w:name="_CR7_3_2_11"/>
      <w:bookmarkStart w:id="1383" w:name="_CR7_3_2_12"/>
      <w:bookmarkStart w:id="1384" w:name="_CR8"/>
      <w:bookmarkStart w:id="1385" w:name="_Toc20212349"/>
      <w:bookmarkStart w:id="1386" w:name="_Toc27731704"/>
      <w:bookmarkStart w:id="1387" w:name="_Toc36127482"/>
      <w:bookmarkStart w:id="1388" w:name="_Toc45214588"/>
      <w:bookmarkStart w:id="1389" w:name="_Toc51937727"/>
      <w:bookmarkStart w:id="1390" w:name="_Toc51938036"/>
      <w:bookmarkStart w:id="1391" w:name="_Toc92291223"/>
      <w:bookmarkStart w:id="1392" w:name="_Toc202387911"/>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sidRPr="005D557D">
        <w:rPr>
          <w:lang w:val="fr-FR"/>
        </w:rPr>
        <w:t>8</w:t>
      </w:r>
      <w:r w:rsidRPr="005D557D">
        <w:rPr>
          <w:lang w:val="fr-FR"/>
        </w:rPr>
        <w:tab/>
        <w:t>MCPTT configuration managemen</w:t>
      </w:r>
      <w:r w:rsidRPr="00BA497B">
        <w:rPr>
          <w:lang w:val="fr-FR"/>
        </w:rPr>
        <w:t>t documents</w:t>
      </w:r>
      <w:bookmarkEnd w:id="1385"/>
      <w:bookmarkEnd w:id="1386"/>
      <w:bookmarkEnd w:id="1387"/>
      <w:bookmarkEnd w:id="1388"/>
      <w:bookmarkEnd w:id="1389"/>
      <w:bookmarkEnd w:id="1390"/>
      <w:bookmarkEnd w:id="1391"/>
      <w:bookmarkEnd w:id="1392"/>
    </w:p>
    <w:p w14:paraId="37CA9AF1" w14:textId="77777777" w:rsidR="00C367E9" w:rsidRPr="00BA497B" w:rsidRDefault="00C367E9" w:rsidP="00C367E9">
      <w:pPr>
        <w:pStyle w:val="Heading2"/>
        <w:rPr>
          <w:lang w:val="fr-FR"/>
        </w:rPr>
      </w:pPr>
      <w:bookmarkStart w:id="1393" w:name="_CR8_1"/>
      <w:bookmarkStart w:id="1394" w:name="_Toc20212350"/>
      <w:bookmarkStart w:id="1395" w:name="_Toc27731705"/>
      <w:bookmarkStart w:id="1396" w:name="_Toc36127483"/>
      <w:bookmarkStart w:id="1397" w:name="_Toc45214589"/>
      <w:bookmarkStart w:id="1398" w:name="_Toc51937728"/>
      <w:bookmarkStart w:id="1399" w:name="_Toc51938037"/>
      <w:bookmarkStart w:id="1400" w:name="_Toc92291224"/>
      <w:bookmarkStart w:id="1401" w:name="_Toc202387912"/>
      <w:bookmarkEnd w:id="1393"/>
      <w:r w:rsidRPr="00BA497B">
        <w:rPr>
          <w:lang w:val="fr-FR"/>
        </w:rPr>
        <w:t>8.1</w:t>
      </w:r>
      <w:r w:rsidRPr="00BA497B">
        <w:rPr>
          <w:lang w:val="fr-FR"/>
        </w:rPr>
        <w:tab/>
        <w:t>Introduction</w:t>
      </w:r>
      <w:bookmarkEnd w:id="1394"/>
      <w:bookmarkEnd w:id="1395"/>
      <w:bookmarkEnd w:id="1396"/>
      <w:bookmarkEnd w:id="1397"/>
      <w:bookmarkEnd w:id="1398"/>
      <w:bookmarkEnd w:id="1399"/>
      <w:bookmarkEnd w:id="1400"/>
      <w:bookmarkEnd w:id="1401"/>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402" w:name="_CR8_2"/>
      <w:bookmarkStart w:id="1403" w:name="_Toc20212351"/>
      <w:bookmarkStart w:id="1404" w:name="_Toc27731706"/>
      <w:bookmarkStart w:id="1405" w:name="_Toc36127484"/>
      <w:bookmarkStart w:id="1406" w:name="_Toc45214590"/>
      <w:bookmarkStart w:id="1407" w:name="_Toc51937729"/>
      <w:bookmarkStart w:id="1408" w:name="_Toc51938038"/>
      <w:bookmarkStart w:id="1409" w:name="_Toc92291225"/>
      <w:bookmarkStart w:id="1410" w:name="_Toc202387913"/>
      <w:bookmarkEnd w:id="1402"/>
      <w:r w:rsidRPr="00D241C1">
        <w:rPr>
          <w:lang w:val="fr-FR"/>
        </w:rPr>
        <w:t>8</w:t>
      </w:r>
      <w:r w:rsidRPr="00564582">
        <w:rPr>
          <w:lang w:val="fr-FR"/>
        </w:rPr>
        <w:t>.</w:t>
      </w:r>
      <w:r w:rsidRPr="00D241C1">
        <w:rPr>
          <w:lang w:val="fr-FR"/>
        </w:rPr>
        <w:t>2</w:t>
      </w:r>
      <w:r w:rsidRPr="00564582">
        <w:rPr>
          <w:lang w:val="fr-FR"/>
        </w:rPr>
        <w:tab/>
        <w:t>MCPTT UE configuration document</w:t>
      </w:r>
      <w:bookmarkEnd w:id="1403"/>
      <w:bookmarkEnd w:id="1404"/>
      <w:bookmarkEnd w:id="1405"/>
      <w:bookmarkEnd w:id="1406"/>
      <w:bookmarkEnd w:id="1407"/>
      <w:bookmarkEnd w:id="1408"/>
      <w:bookmarkEnd w:id="1409"/>
      <w:bookmarkEnd w:id="1410"/>
    </w:p>
    <w:p w14:paraId="4F0572CA" w14:textId="77777777" w:rsidR="00C367E9" w:rsidRPr="00986001" w:rsidRDefault="00C367E9" w:rsidP="00C367E9">
      <w:pPr>
        <w:pStyle w:val="Heading3"/>
      </w:pPr>
      <w:bookmarkStart w:id="1411" w:name="_CR8_2_1"/>
      <w:bookmarkStart w:id="1412" w:name="_Toc20212352"/>
      <w:bookmarkStart w:id="1413" w:name="_Toc27731707"/>
      <w:bookmarkStart w:id="1414" w:name="_Toc36127485"/>
      <w:bookmarkStart w:id="1415" w:name="_Toc45214591"/>
      <w:bookmarkStart w:id="1416" w:name="_Toc51937730"/>
      <w:bookmarkStart w:id="1417" w:name="_Toc51938039"/>
      <w:bookmarkStart w:id="1418" w:name="_Toc92291226"/>
      <w:bookmarkStart w:id="1419" w:name="_Toc202387914"/>
      <w:bookmarkEnd w:id="1411"/>
      <w:r>
        <w:t>8.2.1</w:t>
      </w:r>
      <w:r>
        <w:tab/>
        <w:t>General</w:t>
      </w:r>
      <w:bookmarkEnd w:id="1412"/>
      <w:bookmarkEnd w:id="1413"/>
      <w:bookmarkEnd w:id="1414"/>
      <w:bookmarkEnd w:id="1415"/>
      <w:bookmarkEnd w:id="1416"/>
      <w:bookmarkEnd w:id="1417"/>
      <w:bookmarkEnd w:id="1418"/>
      <w:bookmarkEnd w:id="1419"/>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20" w:name="_CR8_2_1A"/>
      <w:bookmarkStart w:id="1421" w:name="_Toc20212353"/>
      <w:bookmarkStart w:id="1422" w:name="_Toc27731708"/>
      <w:bookmarkStart w:id="1423" w:name="_Toc36127486"/>
      <w:bookmarkStart w:id="1424" w:name="_Toc45214592"/>
      <w:bookmarkStart w:id="1425" w:name="_Toc51937731"/>
      <w:bookmarkStart w:id="1426" w:name="_Toc51938040"/>
      <w:bookmarkStart w:id="1427" w:name="_Toc92291227"/>
      <w:bookmarkStart w:id="1428" w:name="MCCQCTEMPBM_00000047"/>
      <w:bookmarkStart w:id="1429" w:name="_Toc202387915"/>
      <w:bookmarkEnd w:id="1420"/>
      <w:r>
        <w:t>8.2.1A</w:t>
      </w:r>
      <w:r>
        <w:tab/>
        <w:t>MCPTT client access to MCPTT UE configuration documents</w:t>
      </w:r>
      <w:bookmarkEnd w:id="1421"/>
      <w:bookmarkEnd w:id="1422"/>
      <w:bookmarkEnd w:id="1423"/>
      <w:bookmarkEnd w:id="1424"/>
      <w:bookmarkEnd w:id="1425"/>
      <w:bookmarkEnd w:id="1426"/>
      <w:bookmarkEnd w:id="1427"/>
      <w:bookmarkEnd w:id="1429"/>
    </w:p>
    <w:bookmarkEnd w:id="1428"/>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w:t>
      </w:r>
      <w:r>
        <w:lastRenderedPageBreak/>
        <w:t xml:space="preserve">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30" w:name="_CR8_2_2"/>
      <w:bookmarkStart w:id="1431" w:name="_Toc20212354"/>
      <w:bookmarkStart w:id="1432" w:name="_Toc27731709"/>
      <w:bookmarkStart w:id="1433" w:name="_Toc36127487"/>
      <w:bookmarkStart w:id="1434" w:name="_Toc45214593"/>
      <w:bookmarkStart w:id="1435" w:name="_Toc51937732"/>
      <w:bookmarkStart w:id="1436" w:name="_Toc51938041"/>
      <w:bookmarkStart w:id="1437" w:name="_Toc92291228"/>
      <w:bookmarkStart w:id="1438" w:name="_Toc202387916"/>
      <w:bookmarkEnd w:id="1430"/>
      <w:r>
        <w:t>8.2.2</w:t>
      </w:r>
      <w:r>
        <w:tab/>
        <w:t>C</w:t>
      </w:r>
      <w:r w:rsidRPr="00986001">
        <w:t>oding</w:t>
      </w:r>
      <w:bookmarkEnd w:id="1431"/>
      <w:bookmarkEnd w:id="1432"/>
      <w:bookmarkEnd w:id="1433"/>
      <w:bookmarkEnd w:id="1434"/>
      <w:bookmarkEnd w:id="1435"/>
      <w:bookmarkEnd w:id="1436"/>
      <w:bookmarkEnd w:id="1437"/>
      <w:bookmarkEnd w:id="1438"/>
    </w:p>
    <w:p w14:paraId="2E67E931" w14:textId="77777777" w:rsidR="00C367E9" w:rsidRPr="0019247C" w:rsidRDefault="00C367E9" w:rsidP="00C367E9">
      <w:pPr>
        <w:pStyle w:val="Heading4"/>
      </w:pPr>
      <w:bookmarkStart w:id="1439" w:name="_CR8_2_2_1"/>
      <w:bookmarkStart w:id="1440" w:name="_Toc20212355"/>
      <w:bookmarkStart w:id="1441" w:name="_Toc27731710"/>
      <w:bookmarkStart w:id="1442" w:name="_Toc36127488"/>
      <w:bookmarkStart w:id="1443" w:name="_Toc45214594"/>
      <w:bookmarkStart w:id="1444" w:name="_Toc51937733"/>
      <w:bookmarkStart w:id="1445" w:name="_Toc51938042"/>
      <w:bookmarkStart w:id="1446" w:name="_Toc92291229"/>
      <w:bookmarkStart w:id="1447" w:name="_Toc202387917"/>
      <w:bookmarkEnd w:id="1439"/>
      <w:r>
        <w:t>8.2.2.1</w:t>
      </w:r>
      <w:r>
        <w:tab/>
        <w:t>Structure</w:t>
      </w:r>
      <w:bookmarkEnd w:id="1440"/>
      <w:bookmarkEnd w:id="1441"/>
      <w:bookmarkEnd w:id="1442"/>
      <w:bookmarkEnd w:id="1443"/>
      <w:bookmarkEnd w:id="1444"/>
      <w:bookmarkEnd w:id="1445"/>
      <w:bookmarkEnd w:id="1446"/>
      <w:bookmarkEnd w:id="1447"/>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48" w:name="_CR8_2_2_2"/>
      <w:bookmarkStart w:id="1449" w:name="_Toc20212356"/>
      <w:bookmarkStart w:id="1450" w:name="_Toc27731711"/>
      <w:bookmarkStart w:id="1451" w:name="_Toc36127489"/>
      <w:bookmarkStart w:id="1452" w:name="_Toc45214595"/>
      <w:bookmarkStart w:id="1453" w:name="_Toc51937734"/>
      <w:bookmarkStart w:id="1454" w:name="_Toc51938043"/>
      <w:bookmarkStart w:id="1455" w:name="_Toc92291230"/>
      <w:bookmarkStart w:id="1456" w:name="_Toc202387918"/>
      <w:bookmarkEnd w:id="1448"/>
      <w:r>
        <w:t>8</w:t>
      </w:r>
      <w:r w:rsidRPr="000B2651">
        <w:t>.</w:t>
      </w:r>
      <w:r>
        <w:t>2</w:t>
      </w:r>
      <w:r w:rsidRPr="000B2651">
        <w:t>.2.2</w:t>
      </w:r>
      <w:r w:rsidRPr="000B2651">
        <w:tab/>
        <w:t>Application Unique ID</w:t>
      </w:r>
      <w:bookmarkEnd w:id="1449"/>
      <w:bookmarkEnd w:id="1450"/>
      <w:bookmarkEnd w:id="1451"/>
      <w:bookmarkEnd w:id="1452"/>
      <w:bookmarkEnd w:id="1453"/>
      <w:bookmarkEnd w:id="1454"/>
      <w:bookmarkEnd w:id="1455"/>
      <w:bookmarkEnd w:id="1456"/>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57" w:name="_CR8_2_2_3"/>
      <w:bookmarkStart w:id="1458" w:name="_Toc20212357"/>
      <w:bookmarkStart w:id="1459" w:name="_Toc27731712"/>
      <w:bookmarkStart w:id="1460" w:name="_Toc36127490"/>
      <w:bookmarkStart w:id="1461" w:name="_Toc45214596"/>
      <w:bookmarkStart w:id="1462" w:name="_Toc51937735"/>
      <w:bookmarkStart w:id="1463" w:name="_Toc51938044"/>
      <w:bookmarkStart w:id="1464" w:name="_Toc92291231"/>
      <w:bookmarkStart w:id="1465" w:name="_Toc202387919"/>
      <w:bookmarkEnd w:id="1457"/>
      <w:r>
        <w:t>8</w:t>
      </w:r>
      <w:r w:rsidRPr="00F70427">
        <w:t>.</w:t>
      </w:r>
      <w:r>
        <w:t>2</w:t>
      </w:r>
      <w:r w:rsidRPr="00F70427">
        <w:t>.2.3</w:t>
      </w:r>
      <w:r w:rsidRPr="00F70427">
        <w:tab/>
        <w:t>XML Schema</w:t>
      </w:r>
      <w:bookmarkEnd w:id="1458"/>
      <w:bookmarkEnd w:id="1459"/>
      <w:bookmarkEnd w:id="1460"/>
      <w:bookmarkEnd w:id="1461"/>
      <w:bookmarkEnd w:id="1462"/>
      <w:bookmarkEnd w:id="1463"/>
      <w:bookmarkEnd w:id="1464"/>
      <w:bookmarkEnd w:id="146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lastRenderedPageBreak/>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lastRenderedPageBreak/>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66" w:name="_CR8_2_2_4"/>
      <w:bookmarkStart w:id="1467" w:name="_Toc20212358"/>
      <w:bookmarkStart w:id="1468" w:name="_Toc27731713"/>
      <w:bookmarkStart w:id="1469" w:name="_Toc36127491"/>
      <w:bookmarkStart w:id="1470" w:name="_Toc45214597"/>
      <w:bookmarkStart w:id="1471" w:name="_Toc51937736"/>
      <w:bookmarkStart w:id="1472" w:name="_Toc51938045"/>
      <w:bookmarkStart w:id="1473" w:name="_Toc92291232"/>
      <w:bookmarkStart w:id="1474" w:name="_Toc202387920"/>
      <w:bookmarkEnd w:id="1466"/>
      <w:r w:rsidRPr="005D557D">
        <w:rPr>
          <w:lang w:val="fr-FR"/>
        </w:rPr>
        <w:t>8.2.2.4</w:t>
      </w:r>
      <w:r w:rsidRPr="005D557D">
        <w:rPr>
          <w:lang w:val="fr-FR"/>
        </w:rPr>
        <w:tab/>
        <w:t>Default Document Namespace</w:t>
      </w:r>
      <w:bookmarkEnd w:id="1467"/>
      <w:bookmarkEnd w:id="1468"/>
      <w:bookmarkEnd w:id="1469"/>
      <w:bookmarkEnd w:id="1470"/>
      <w:bookmarkEnd w:id="1471"/>
      <w:bookmarkEnd w:id="1472"/>
      <w:bookmarkEnd w:id="1473"/>
      <w:bookmarkEnd w:id="1474"/>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75" w:name="_CR8_2_2_5"/>
      <w:bookmarkStart w:id="1476" w:name="_Toc20212359"/>
      <w:bookmarkStart w:id="1477" w:name="_Toc27731714"/>
      <w:bookmarkStart w:id="1478" w:name="_Toc36127492"/>
      <w:bookmarkStart w:id="1479" w:name="_Toc45214598"/>
      <w:bookmarkStart w:id="1480" w:name="_Toc51937737"/>
      <w:bookmarkStart w:id="1481" w:name="_Toc51938046"/>
      <w:bookmarkStart w:id="1482" w:name="_Toc92291233"/>
      <w:bookmarkStart w:id="1483" w:name="_Toc202387921"/>
      <w:bookmarkEnd w:id="1475"/>
      <w:r>
        <w:t>8</w:t>
      </w:r>
      <w:r w:rsidRPr="000B2651">
        <w:t>.</w:t>
      </w:r>
      <w:r>
        <w:t>2</w:t>
      </w:r>
      <w:r w:rsidRPr="000B2651">
        <w:t>.2.5</w:t>
      </w:r>
      <w:r w:rsidRPr="000B2651">
        <w:tab/>
        <w:t>MIME type</w:t>
      </w:r>
      <w:bookmarkEnd w:id="1476"/>
      <w:bookmarkEnd w:id="1477"/>
      <w:bookmarkEnd w:id="1478"/>
      <w:bookmarkEnd w:id="1479"/>
      <w:bookmarkEnd w:id="1480"/>
      <w:bookmarkEnd w:id="1481"/>
      <w:bookmarkEnd w:id="1482"/>
      <w:bookmarkEnd w:id="1483"/>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84" w:name="_CR8_2_2_6"/>
      <w:bookmarkStart w:id="1485" w:name="_Toc20212360"/>
      <w:bookmarkStart w:id="1486" w:name="_Toc27731715"/>
      <w:bookmarkStart w:id="1487" w:name="_Toc36127493"/>
      <w:bookmarkStart w:id="1488" w:name="_Toc45214599"/>
      <w:bookmarkStart w:id="1489" w:name="_Toc51937738"/>
      <w:bookmarkStart w:id="1490" w:name="_Toc51938047"/>
      <w:bookmarkStart w:id="1491" w:name="_Toc92291234"/>
      <w:bookmarkStart w:id="1492" w:name="_Toc202387922"/>
      <w:bookmarkEnd w:id="1484"/>
      <w:r>
        <w:t>8</w:t>
      </w:r>
      <w:r w:rsidRPr="000B2651">
        <w:t>.</w:t>
      </w:r>
      <w:r>
        <w:t>2</w:t>
      </w:r>
      <w:r w:rsidRPr="000B2651">
        <w:t>.2.6</w:t>
      </w:r>
      <w:r w:rsidRPr="000B2651">
        <w:tab/>
        <w:t>Validation Constraints</w:t>
      </w:r>
      <w:bookmarkEnd w:id="1485"/>
      <w:bookmarkEnd w:id="1486"/>
      <w:bookmarkEnd w:id="1487"/>
      <w:bookmarkEnd w:id="1488"/>
      <w:bookmarkEnd w:id="1489"/>
      <w:bookmarkEnd w:id="1490"/>
      <w:bookmarkEnd w:id="1491"/>
      <w:bookmarkEnd w:id="1492"/>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lastRenderedPageBreak/>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93" w:name="_CR8_2_2_7"/>
      <w:bookmarkStart w:id="1494" w:name="_Toc20212361"/>
      <w:bookmarkStart w:id="1495" w:name="_Toc27731716"/>
      <w:bookmarkStart w:id="1496" w:name="_Toc36127494"/>
      <w:bookmarkStart w:id="1497" w:name="_Toc45214600"/>
      <w:bookmarkStart w:id="1498" w:name="_Toc51937739"/>
      <w:bookmarkStart w:id="1499" w:name="_Toc51938048"/>
      <w:bookmarkStart w:id="1500" w:name="_Toc92291235"/>
      <w:bookmarkStart w:id="1501" w:name="_Toc202387923"/>
      <w:bookmarkEnd w:id="1493"/>
      <w:r>
        <w:t>8</w:t>
      </w:r>
      <w:r w:rsidRPr="00FD64D5">
        <w:t>.</w:t>
      </w:r>
      <w:r>
        <w:t>2</w:t>
      </w:r>
      <w:r w:rsidRPr="00FD64D5">
        <w:t>.2.7</w:t>
      </w:r>
      <w:r w:rsidRPr="00FD64D5">
        <w:tab/>
        <w:t>Data Semantics</w:t>
      </w:r>
      <w:bookmarkEnd w:id="1494"/>
      <w:bookmarkEnd w:id="1495"/>
      <w:bookmarkEnd w:id="1496"/>
      <w:bookmarkEnd w:id="1497"/>
      <w:bookmarkEnd w:id="1498"/>
      <w:bookmarkEnd w:id="1499"/>
      <w:bookmarkEnd w:id="1500"/>
      <w:bookmarkEnd w:id="1501"/>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lastRenderedPageBreak/>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502" w:name="_CR8_2_2_8"/>
      <w:bookmarkStart w:id="1503" w:name="_Toc20212362"/>
      <w:bookmarkStart w:id="1504" w:name="_Toc27731717"/>
      <w:bookmarkStart w:id="1505" w:name="_Toc36127495"/>
      <w:bookmarkStart w:id="1506" w:name="_Toc45214601"/>
      <w:bookmarkStart w:id="1507" w:name="_Toc51937740"/>
      <w:bookmarkStart w:id="1508" w:name="_Toc51938049"/>
      <w:bookmarkStart w:id="1509" w:name="_Toc92291236"/>
      <w:bookmarkStart w:id="1510" w:name="_Toc202387924"/>
      <w:bookmarkEnd w:id="1502"/>
      <w:r>
        <w:t>8</w:t>
      </w:r>
      <w:r w:rsidRPr="00794952">
        <w:t>.</w:t>
      </w:r>
      <w:r>
        <w:t>2</w:t>
      </w:r>
      <w:r w:rsidRPr="00794952">
        <w:t>.2.8</w:t>
      </w:r>
      <w:r w:rsidRPr="00794952">
        <w:tab/>
        <w:t>Naming Conventions</w:t>
      </w:r>
      <w:bookmarkEnd w:id="1503"/>
      <w:bookmarkEnd w:id="1504"/>
      <w:bookmarkEnd w:id="1505"/>
      <w:bookmarkEnd w:id="1506"/>
      <w:bookmarkEnd w:id="1507"/>
      <w:bookmarkEnd w:id="1508"/>
      <w:bookmarkEnd w:id="1509"/>
      <w:bookmarkEnd w:id="1510"/>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511" w:name="_CR8_2_2_9"/>
      <w:bookmarkStart w:id="1512" w:name="_Toc20212363"/>
      <w:bookmarkStart w:id="1513" w:name="_Toc27731718"/>
      <w:bookmarkStart w:id="1514" w:name="_Toc36127496"/>
      <w:bookmarkStart w:id="1515" w:name="_Toc45214602"/>
      <w:bookmarkStart w:id="1516" w:name="_Toc51937741"/>
      <w:bookmarkStart w:id="1517" w:name="_Toc51938050"/>
      <w:bookmarkStart w:id="1518" w:name="_Toc92291237"/>
      <w:bookmarkStart w:id="1519" w:name="_Toc202387925"/>
      <w:bookmarkEnd w:id="1511"/>
      <w:r>
        <w:t>8</w:t>
      </w:r>
      <w:r w:rsidRPr="00794952">
        <w:t>.</w:t>
      </w:r>
      <w:r>
        <w:t>2</w:t>
      </w:r>
      <w:r w:rsidRPr="00794952">
        <w:t>.2.9</w:t>
      </w:r>
      <w:r w:rsidRPr="00794952">
        <w:tab/>
        <w:t>Global documents</w:t>
      </w:r>
      <w:bookmarkEnd w:id="1512"/>
      <w:bookmarkEnd w:id="1513"/>
      <w:bookmarkEnd w:id="1514"/>
      <w:bookmarkEnd w:id="1515"/>
      <w:bookmarkEnd w:id="1516"/>
      <w:bookmarkEnd w:id="1517"/>
      <w:bookmarkEnd w:id="1518"/>
      <w:bookmarkEnd w:id="1519"/>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20" w:name="_CR8_2_2_10"/>
      <w:bookmarkStart w:id="1521" w:name="_Toc20212364"/>
      <w:bookmarkStart w:id="1522" w:name="_Toc27731719"/>
      <w:bookmarkStart w:id="1523" w:name="_Toc36127497"/>
      <w:bookmarkStart w:id="1524" w:name="_Toc45214603"/>
      <w:bookmarkStart w:id="1525" w:name="_Toc51937742"/>
      <w:bookmarkStart w:id="1526" w:name="_Toc51938051"/>
      <w:bookmarkStart w:id="1527" w:name="_Toc92291238"/>
      <w:bookmarkStart w:id="1528" w:name="_Toc202387926"/>
      <w:bookmarkEnd w:id="1520"/>
      <w:r>
        <w:t>8</w:t>
      </w:r>
      <w:r w:rsidRPr="00794952">
        <w:t>.</w:t>
      </w:r>
      <w:r>
        <w:t>2</w:t>
      </w:r>
      <w:r w:rsidRPr="00794952">
        <w:t>.2.10</w:t>
      </w:r>
      <w:r w:rsidRPr="00794952">
        <w:tab/>
        <w:t>Resource interdependencies</w:t>
      </w:r>
      <w:bookmarkEnd w:id="1521"/>
      <w:bookmarkEnd w:id="1522"/>
      <w:bookmarkEnd w:id="1523"/>
      <w:bookmarkEnd w:id="1524"/>
      <w:bookmarkEnd w:id="1525"/>
      <w:bookmarkEnd w:id="1526"/>
      <w:bookmarkEnd w:id="1527"/>
      <w:bookmarkEnd w:id="1528"/>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29" w:name="_CR8_2_2_11"/>
      <w:bookmarkStart w:id="1530" w:name="_Toc20212365"/>
      <w:bookmarkStart w:id="1531" w:name="_Toc27731720"/>
      <w:bookmarkStart w:id="1532" w:name="_Toc36127498"/>
      <w:bookmarkStart w:id="1533" w:name="_Toc45214604"/>
      <w:bookmarkStart w:id="1534" w:name="_Toc51937743"/>
      <w:bookmarkStart w:id="1535" w:name="_Toc51938052"/>
      <w:bookmarkStart w:id="1536" w:name="_Toc92291239"/>
      <w:bookmarkStart w:id="1537" w:name="_Toc202387927"/>
      <w:bookmarkEnd w:id="1529"/>
      <w:r>
        <w:t>8</w:t>
      </w:r>
      <w:r w:rsidRPr="00794952">
        <w:t>.</w:t>
      </w:r>
      <w:r>
        <w:t>2</w:t>
      </w:r>
      <w:r w:rsidRPr="00794952">
        <w:t>.2.11</w:t>
      </w:r>
      <w:r w:rsidRPr="00794952">
        <w:tab/>
        <w:t>Authorization Policies</w:t>
      </w:r>
      <w:bookmarkEnd w:id="1530"/>
      <w:bookmarkEnd w:id="1531"/>
      <w:bookmarkEnd w:id="1532"/>
      <w:bookmarkEnd w:id="1533"/>
      <w:bookmarkEnd w:id="1534"/>
      <w:bookmarkEnd w:id="1535"/>
      <w:bookmarkEnd w:id="1536"/>
      <w:bookmarkEnd w:id="1537"/>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38" w:name="_CR8_2_2_12"/>
      <w:bookmarkStart w:id="1539" w:name="_Toc20212366"/>
      <w:bookmarkStart w:id="1540" w:name="_Toc27731721"/>
      <w:bookmarkStart w:id="1541" w:name="_Toc36127499"/>
      <w:bookmarkStart w:id="1542" w:name="_Toc45214605"/>
      <w:bookmarkStart w:id="1543" w:name="_Toc51937744"/>
      <w:bookmarkStart w:id="1544" w:name="_Toc51938053"/>
      <w:bookmarkStart w:id="1545" w:name="_Toc92291240"/>
      <w:bookmarkStart w:id="1546" w:name="_Toc202387928"/>
      <w:bookmarkEnd w:id="1538"/>
      <w:r>
        <w:t>8</w:t>
      </w:r>
      <w:r w:rsidRPr="00794952">
        <w:t>.</w:t>
      </w:r>
      <w:r>
        <w:t>2</w:t>
      </w:r>
      <w:r w:rsidRPr="00794952">
        <w:t>.2.12</w:t>
      </w:r>
      <w:r w:rsidRPr="00794952">
        <w:tab/>
        <w:t>Subscription to Changes</w:t>
      </w:r>
      <w:bookmarkEnd w:id="1539"/>
      <w:bookmarkEnd w:id="1540"/>
      <w:bookmarkEnd w:id="1541"/>
      <w:bookmarkEnd w:id="1542"/>
      <w:bookmarkEnd w:id="1543"/>
      <w:bookmarkEnd w:id="1544"/>
      <w:bookmarkEnd w:id="1545"/>
      <w:bookmarkEnd w:id="1546"/>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lastRenderedPageBreak/>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47" w:name="_CR8_3"/>
      <w:bookmarkStart w:id="1548" w:name="_Toc20212367"/>
      <w:bookmarkStart w:id="1549" w:name="_Toc27731722"/>
      <w:bookmarkStart w:id="1550" w:name="_Toc36127500"/>
      <w:bookmarkStart w:id="1551" w:name="_Toc45214606"/>
      <w:bookmarkStart w:id="1552" w:name="_Toc51937745"/>
      <w:bookmarkStart w:id="1553" w:name="_Toc51938054"/>
      <w:bookmarkStart w:id="1554" w:name="_Toc92291241"/>
      <w:bookmarkStart w:id="1555" w:name="_Toc202387929"/>
      <w:bookmarkEnd w:id="1547"/>
      <w:r w:rsidRPr="00D241C1">
        <w:t>8.3</w:t>
      </w:r>
      <w:r w:rsidRPr="00D241C1">
        <w:tab/>
        <w:t>MCPTT user profile configuration document</w:t>
      </w:r>
      <w:bookmarkEnd w:id="1548"/>
      <w:bookmarkEnd w:id="1549"/>
      <w:bookmarkEnd w:id="1550"/>
      <w:bookmarkEnd w:id="1551"/>
      <w:bookmarkEnd w:id="1552"/>
      <w:bookmarkEnd w:id="1553"/>
      <w:bookmarkEnd w:id="1554"/>
      <w:bookmarkEnd w:id="1555"/>
    </w:p>
    <w:p w14:paraId="021DA04D" w14:textId="77777777" w:rsidR="00C367E9" w:rsidRPr="00986001" w:rsidRDefault="00C367E9" w:rsidP="00C367E9">
      <w:pPr>
        <w:pStyle w:val="Heading3"/>
      </w:pPr>
      <w:bookmarkStart w:id="1556" w:name="_CR8_3_1"/>
      <w:bookmarkStart w:id="1557" w:name="_Toc20212368"/>
      <w:bookmarkStart w:id="1558" w:name="_Toc27731723"/>
      <w:bookmarkStart w:id="1559" w:name="_Toc36127501"/>
      <w:bookmarkStart w:id="1560" w:name="_Toc45214607"/>
      <w:bookmarkStart w:id="1561" w:name="_Toc51937746"/>
      <w:bookmarkStart w:id="1562" w:name="_Toc51938055"/>
      <w:bookmarkStart w:id="1563" w:name="_Toc92291242"/>
      <w:bookmarkStart w:id="1564" w:name="_Toc202387930"/>
      <w:bookmarkEnd w:id="1556"/>
      <w:r>
        <w:t>8.3.1</w:t>
      </w:r>
      <w:r>
        <w:tab/>
        <w:t>General</w:t>
      </w:r>
      <w:bookmarkEnd w:id="1557"/>
      <w:bookmarkEnd w:id="1558"/>
      <w:bookmarkEnd w:id="1559"/>
      <w:bookmarkEnd w:id="1560"/>
      <w:bookmarkEnd w:id="1561"/>
      <w:bookmarkEnd w:id="1562"/>
      <w:bookmarkEnd w:id="1563"/>
      <w:bookmarkEnd w:id="1564"/>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65" w:name="_CR8_3_1A"/>
      <w:bookmarkStart w:id="1566" w:name="_Toc20212369"/>
      <w:bookmarkStart w:id="1567" w:name="_Toc27731724"/>
      <w:bookmarkStart w:id="1568" w:name="_Toc36127502"/>
      <w:bookmarkStart w:id="1569" w:name="_Toc45214608"/>
      <w:bookmarkStart w:id="1570" w:name="_Toc51937747"/>
      <w:bookmarkStart w:id="1571" w:name="_Toc51938056"/>
      <w:bookmarkStart w:id="1572" w:name="_Toc92291243"/>
      <w:bookmarkStart w:id="1573" w:name="MCCQCTEMPBM_00000048"/>
      <w:bookmarkStart w:id="1574" w:name="_Toc202387931"/>
      <w:bookmarkEnd w:id="1565"/>
      <w:r>
        <w:t>8.3.1A</w:t>
      </w:r>
      <w:r>
        <w:tab/>
        <w:t>MCPTT client access to MCPTT user profile documents</w:t>
      </w:r>
      <w:bookmarkEnd w:id="1566"/>
      <w:bookmarkEnd w:id="1567"/>
      <w:bookmarkEnd w:id="1568"/>
      <w:bookmarkEnd w:id="1569"/>
      <w:bookmarkEnd w:id="1570"/>
      <w:bookmarkEnd w:id="1571"/>
      <w:bookmarkEnd w:id="1572"/>
      <w:bookmarkEnd w:id="1574"/>
    </w:p>
    <w:bookmarkEnd w:id="1573"/>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75" w:name="_CR8_3_2"/>
      <w:bookmarkStart w:id="1576" w:name="_Toc20212370"/>
      <w:bookmarkStart w:id="1577" w:name="_Toc27731725"/>
      <w:bookmarkStart w:id="1578" w:name="_Toc36127503"/>
      <w:bookmarkStart w:id="1579" w:name="_Toc45214609"/>
      <w:bookmarkStart w:id="1580" w:name="_Toc51937748"/>
      <w:bookmarkStart w:id="1581" w:name="_Toc51938057"/>
      <w:bookmarkStart w:id="1582" w:name="_Toc92291244"/>
      <w:bookmarkStart w:id="1583" w:name="_Toc202387932"/>
      <w:bookmarkEnd w:id="1575"/>
      <w:r>
        <w:t>8.3.2</w:t>
      </w:r>
      <w:r>
        <w:tab/>
        <w:t>C</w:t>
      </w:r>
      <w:r w:rsidRPr="00986001">
        <w:t>oding</w:t>
      </w:r>
      <w:bookmarkEnd w:id="1576"/>
      <w:bookmarkEnd w:id="1577"/>
      <w:bookmarkEnd w:id="1578"/>
      <w:bookmarkEnd w:id="1579"/>
      <w:bookmarkEnd w:id="1580"/>
      <w:bookmarkEnd w:id="1581"/>
      <w:bookmarkEnd w:id="1582"/>
      <w:bookmarkEnd w:id="1583"/>
    </w:p>
    <w:p w14:paraId="37EF0E4B" w14:textId="77777777" w:rsidR="00C367E9" w:rsidRPr="0045024E" w:rsidRDefault="00C367E9" w:rsidP="00C367E9">
      <w:pPr>
        <w:pStyle w:val="Heading4"/>
      </w:pPr>
      <w:bookmarkStart w:id="1584" w:name="_CR8_3_2_1"/>
      <w:bookmarkStart w:id="1585" w:name="_Toc20212371"/>
      <w:bookmarkStart w:id="1586" w:name="_Toc27731726"/>
      <w:bookmarkStart w:id="1587" w:name="_Toc36127504"/>
      <w:bookmarkStart w:id="1588" w:name="_Toc45214610"/>
      <w:bookmarkStart w:id="1589" w:name="_Toc51937749"/>
      <w:bookmarkStart w:id="1590" w:name="_Toc51938058"/>
      <w:bookmarkStart w:id="1591" w:name="_Toc92291245"/>
      <w:bookmarkStart w:id="1592" w:name="_Toc202387933"/>
      <w:bookmarkEnd w:id="1584"/>
      <w:r>
        <w:t>8</w:t>
      </w:r>
      <w:r w:rsidRPr="0045024E">
        <w:t>.</w:t>
      </w:r>
      <w:r>
        <w:t>3</w:t>
      </w:r>
      <w:r w:rsidRPr="0045024E">
        <w:t>.2.1</w:t>
      </w:r>
      <w:r>
        <w:tab/>
      </w:r>
      <w:r w:rsidRPr="0045024E">
        <w:t>Structure</w:t>
      </w:r>
      <w:bookmarkEnd w:id="1585"/>
      <w:bookmarkEnd w:id="1586"/>
      <w:bookmarkEnd w:id="1587"/>
      <w:bookmarkEnd w:id="1588"/>
      <w:bookmarkEnd w:id="1589"/>
      <w:bookmarkEnd w:id="1590"/>
      <w:bookmarkEnd w:id="1591"/>
      <w:bookmarkEnd w:id="1592"/>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lastRenderedPageBreak/>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lastRenderedPageBreak/>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lastRenderedPageBreak/>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93" w:name="_Hlk68695966"/>
    </w:p>
    <w:p w14:paraId="7A916963" w14:textId="77777777" w:rsidR="00C367E9" w:rsidRDefault="00C367E9" w:rsidP="00C367E9">
      <w:pPr>
        <w:pStyle w:val="B4"/>
        <w:rPr>
          <w:lang w:eastAsia="ko-KR"/>
        </w:rPr>
      </w:pPr>
      <w:r>
        <w:rPr>
          <w:lang w:eastAsia="ko-KR"/>
        </w:rPr>
        <w:lastRenderedPageBreak/>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93"/>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94" w:name="_Hlk56677315"/>
      <w:r>
        <w:t xml:space="preserve">and </w:t>
      </w:r>
      <w:r w:rsidRPr="00F55217">
        <w:t xml:space="preserve">may include an &lt;anyExt&gt; element </w:t>
      </w:r>
      <w:r>
        <w:t>with</w:t>
      </w:r>
      <w:bookmarkEnd w:id="1594"/>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95" w:name="_Hlk55559946"/>
      <w:r>
        <w:t xml:space="preserve">and </w:t>
      </w:r>
      <w:r w:rsidRPr="00F55217">
        <w:t xml:space="preserve">may include an &lt;anyExt&gt; element </w:t>
      </w:r>
      <w:r>
        <w:t xml:space="preserve">with </w:t>
      </w:r>
      <w:bookmarkEnd w:id="1595"/>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96" w:name="_Hlk97309823"/>
      <w:r>
        <w:t>iii)</w:t>
      </w:r>
      <w:r>
        <w:tab/>
        <w:t>one &lt;GroupKMSURI&gt; element; and</w:t>
      </w:r>
    </w:p>
    <w:bookmarkEnd w:id="1596"/>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lastRenderedPageBreak/>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97" w:name="_CR8_3_2_2"/>
      <w:bookmarkStart w:id="1598" w:name="_Toc20212372"/>
      <w:bookmarkStart w:id="1599" w:name="_Toc27731727"/>
      <w:bookmarkStart w:id="1600" w:name="_Toc36127505"/>
      <w:bookmarkStart w:id="1601" w:name="_Toc45214611"/>
      <w:bookmarkStart w:id="1602" w:name="_Toc51937750"/>
      <w:bookmarkStart w:id="1603" w:name="_Toc51938059"/>
      <w:bookmarkStart w:id="1604" w:name="_Toc92291246"/>
      <w:bookmarkStart w:id="1605" w:name="_Toc202387934"/>
      <w:bookmarkEnd w:id="1597"/>
      <w:r>
        <w:t>8</w:t>
      </w:r>
      <w:r w:rsidRPr="0045024E">
        <w:t>.</w:t>
      </w:r>
      <w:r>
        <w:t>3</w:t>
      </w:r>
      <w:r w:rsidRPr="0045024E">
        <w:t>.2.2</w:t>
      </w:r>
      <w:r w:rsidRPr="0045024E">
        <w:tab/>
        <w:t>Application Unique ID</w:t>
      </w:r>
      <w:bookmarkEnd w:id="1598"/>
      <w:bookmarkEnd w:id="1599"/>
      <w:bookmarkEnd w:id="1600"/>
      <w:bookmarkEnd w:id="1601"/>
      <w:bookmarkEnd w:id="1602"/>
      <w:bookmarkEnd w:id="1603"/>
      <w:bookmarkEnd w:id="1604"/>
      <w:bookmarkEnd w:id="1605"/>
    </w:p>
    <w:p w14:paraId="5A539192" w14:textId="77777777" w:rsidR="00C367E9" w:rsidRPr="0045024E" w:rsidRDefault="00C367E9" w:rsidP="00C367E9">
      <w:bookmarkStart w:id="1606" w:name="5.1.3_XML_Schema"/>
      <w:bookmarkStart w:id="1607" w:name="5.1.4_Default_Namespace"/>
      <w:bookmarkStart w:id="1608" w:name="5.1.5_MIME_Type"/>
      <w:bookmarkStart w:id="1609" w:name="5.1.6_Validation_Constraints"/>
      <w:bookmarkStart w:id="1610" w:name="5.1.7_Data_Semantics"/>
      <w:bookmarkStart w:id="1611" w:name="5.1.8_Naming_Conventions"/>
      <w:bookmarkStart w:id="1612" w:name="5.1.9_Global_Documents"/>
      <w:bookmarkStart w:id="1613" w:name="bookmark5"/>
      <w:bookmarkStart w:id="1614" w:name="bookmark4"/>
      <w:bookmarkStart w:id="1615" w:name="bookmark3"/>
      <w:bookmarkStart w:id="1616" w:name="bookmark2"/>
      <w:bookmarkStart w:id="1617" w:name="5.1.2_Application_Unique_ID"/>
      <w:bookmarkEnd w:id="1606"/>
      <w:bookmarkEnd w:id="1607"/>
      <w:bookmarkEnd w:id="1608"/>
      <w:bookmarkEnd w:id="1609"/>
      <w:bookmarkEnd w:id="1610"/>
      <w:bookmarkEnd w:id="1611"/>
      <w:bookmarkEnd w:id="1612"/>
      <w:bookmarkEnd w:id="1613"/>
      <w:bookmarkEnd w:id="1614"/>
      <w:bookmarkEnd w:id="1615"/>
      <w:bookmarkEnd w:id="1616"/>
      <w:bookmarkEnd w:id="1617"/>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18" w:name="_CR8_3_2_3"/>
      <w:bookmarkStart w:id="1619" w:name="_Toc20212373"/>
      <w:bookmarkStart w:id="1620" w:name="_Toc27731728"/>
      <w:bookmarkStart w:id="1621" w:name="_Toc36127506"/>
      <w:bookmarkStart w:id="1622" w:name="_Toc45214612"/>
      <w:bookmarkStart w:id="1623" w:name="_Toc51937751"/>
      <w:bookmarkStart w:id="1624" w:name="_Toc51938060"/>
      <w:bookmarkStart w:id="1625" w:name="_Toc92291247"/>
      <w:bookmarkStart w:id="1626" w:name="_Toc202387935"/>
      <w:bookmarkEnd w:id="1618"/>
      <w:r>
        <w:t>8</w:t>
      </w:r>
      <w:r w:rsidRPr="0045024E">
        <w:t>.</w:t>
      </w:r>
      <w:r>
        <w:t>3</w:t>
      </w:r>
      <w:r w:rsidRPr="0045024E">
        <w:t>.2.3</w:t>
      </w:r>
      <w:r w:rsidRPr="0045024E">
        <w:tab/>
        <w:t>XML Schema</w:t>
      </w:r>
      <w:bookmarkEnd w:id="1619"/>
      <w:bookmarkEnd w:id="1620"/>
      <w:bookmarkEnd w:id="1621"/>
      <w:bookmarkEnd w:id="1622"/>
      <w:bookmarkEnd w:id="1623"/>
      <w:bookmarkEnd w:id="1624"/>
      <w:bookmarkEnd w:id="1625"/>
      <w:bookmarkEnd w:id="1626"/>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7" w:name="_Toc20212374"/>
      <w:bookmarkStart w:id="1628" w:name="_Toc27731729"/>
      <w:bookmarkStart w:id="1629" w:name="_Toc36127507"/>
      <w:bookmarkStart w:id="1630" w:name="_Toc45214613"/>
      <w:bookmarkStart w:id="1631" w:name="_Toc51937752"/>
      <w:bookmarkStart w:id="1632"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633" w:name="_Hlk128558506"/>
      <w:r>
        <w:t>xmlns:mcpttiup</w:t>
      </w:r>
      <w:r w:rsidRPr="00C13C61">
        <w:t>="urn:3gpp:mcptt:mcpttUEinitConfig:1.0"</w:t>
      </w:r>
      <w:bookmarkEnd w:id="1633"/>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634"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634"/>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lastRenderedPageBreak/>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lastRenderedPageBreak/>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lastRenderedPageBreak/>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lastRenderedPageBreak/>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lastRenderedPageBreak/>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35" w:name="_Hlk97309900"/>
      <w:r>
        <w:rPr>
          <w:rFonts w:eastAsia="Courier New"/>
        </w:rPr>
        <w:t xml:space="preserve">      </w:t>
      </w:r>
      <w:r>
        <w:t>&lt;xs:element name="GroupKMSURI" type="mcpttup:EntryType"/&gt;</w:t>
      </w:r>
    </w:p>
    <w:bookmarkEnd w:id="1635"/>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lastRenderedPageBreak/>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36" w:name="_CR8_3_2_4"/>
      <w:bookmarkStart w:id="1637" w:name="_Toc92291248"/>
      <w:bookmarkStart w:id="1638" w:name="_Toc202387936"/>
      <w:bookmarkEnd w:id="1636"/>
      <w:r w:rsidRPr="005D557D">
        <w:rPr>
          <w:lang w:val="fr-FR"/>
        </w:rPr>
        <w:t>8.3.2.4</w:t>
      </w:r>
      <w:r w:rsidRPr="005D557D">
        <w:rPr>
          <w:lang w:val="fr-FR"/>
        </w:rPr>
        <w:tab/>
        <w:t>Default Document Namespace</w:t>
      </w:r>
      <w:bookmarkEnd w:id="1627"/>
      <w:bookmarkEnd w:id="1628"/>
      <w:bookmarkEnd w:id="1629"/>
      <w:bookmarkEnd w:id="1630"/>
      <w:bookmarkEnd w:id="1631"/>
      <w:bookmarkEnd w:id="1632"/>
      <w:bookmarkEnd w:id="1637"/>
      <w:bookmarkEnd w:id="1638"/>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39" w:name="_CR8_3_2_5"/>
      <w:bookmarkStart w:id="1640" w:name="_Toc20212375"/>
      <w:bookmarkStart w:id="1641" w:name="_Toc27731730"/>
      <w:bookmarkStart w:id="1642" w:name="_Toc36127508"/>
      <w:bookmarkStart w:id="1643" w:name="_Toc45214614"/>
      <w:bookmarkStart w:id="1644" w:name="_Toc51937753"/>
      <w:bookmarkStart w:id="1645" w:name="_Toc51938062"/>
      <w:bookmarkStart w:id="1646" w:name="_Toc92291249"/>
      <w:bookmarkStart w:id="1647" w:name="_Toc202387937"/>
      <w:bookmarkEnd w:id="1639"/>
      <w:r>
        <w:t>8</w:t>
      </w:r>
      <w:r w:rsidRPr="0045024E">
        <w:t>.</w:t>
      </w:r>
      <w:r>
        <w:t>3</w:t>
      </w:r>
      <w:r w:rsidRPr="0045024E">
        <w:t>.2.5</w:t>
      </w:r>
      <w:r w:rsidRPr="0045024E">
        <w:tab/>
        <w:t>MIME type</w:t>
      </w:r>
      <w:bookmarkEnd w:id="1640"/>
      <w:bookmarkEnd w:id="1641"/>
      <w:bookmarkEnd w:id="1642"/>
      <w:bookmarkEnd w:id="1643"/>
      <w:bookmarkEnd w:id="1644"/>
      <w:bookmarkEnd w:id="1645"/>
      <w:bookmarkEnd w:id="1646"/>
      <w:bookmarkEnd w:id="164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48" w:name="_CR8_3_2_6"/>
      <w:bookmarkStart w:id="1649" w:name="_Toc20212376"/>
      <w:bookmarkStart w:id="1650" w:name="_Toc27731731"/>
      <w:bookmarkStart w:id="1651" w:name="_Toc36127509"/>
      <w:bookmarkStart w:id="1652" w:name="_Toc45214615"/>
      <w:bookmarkStart w:id="1653" w:name="_Toc51937754"/>
      <w:bookmarkStart w:id="1654" w:name="_Toc51938063"/>
      <w:bookmarkStart w:id="1655" w:name="_Toc92291250"/>
      <w:bookmarkStart w:id="1656" w:name="_Toc202387938"/>
      <w:bookmarkEnd w:id="1648"/>
      <w:r>
        <w:t>8</w:t>
      </w:r>
      <w:r w:rsidRPr="0045024E">
        <w:t>.</w:t>
      </w:r>
      <w:r>
        <w:t>3</w:t>
      </w:r>
      <w:r w:rsidRPr="0045024E">
        <w:t>.2.6</w:t>
      </w:r>
      <w:r w:rsidRPr="0045024E">
        <w:tab/>
        <w:t>Validation Constraints</w:t>
      </w:r>
      <w:bookmarkEnd w:id="1649"/>
      <w:bookmarkEnd w:id="1650"/>
      <w:bookmarkEnd w:id="1651"/>
      <w:bookmarkEnd w:id="1652"/>
      <w:bookmarkEnd w:id="1653"/>
      <w:bookmarkEnd w:id="1654"/>
      <w:bookmarkEnd w:id="1655"/>
      <w:bookmarkEnd w:id="165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57" w:name="_Hlk96515437"/>
      <w:r>
        <w:t xml:space="preserve">of the &lt;MCPTTGroupInfo&gt; element </w:t>
      </w:r>
      <w:bookmarkEnd w:id="1657"/>
      <w:r>
        <w:t xml:space="preserve">of the &lt;OnNetwork&gt; element shall be within the range of 0 to 255. If not, the XDMS </w:t>
      </w:r>
      <w:r>
        <w:lastRenderedPageBreak/>
        <w:t>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58" w:name="_CR8_3_2_7"/>
      <w:bookmarkStart w:id="1659" w:name="_Toc20212377"/>
      <w:bookmarkStart w:id="1660" w:name="_Toc27731732"/>
      <w:bookmarkStart w:id="1661" w:name="_Toc36127510"/>
      <w:bookmarkStart w:id="1662" w:name="_Toc45214616"/>
      <w:bookmarkStart w:id="1663" w:name="_Toc51937755"/>
      <w:bookmarkStart w:id="1664" w:name="_Toc51938064"/>
      <w:bookmarkStart w:id="1665" w:name="_Toc92291251"/>
      <w:bookmarkStart w:id="1666" w:name="_Toc202387939"/>
      <w:bookmarkEnd w:id="1658"/>
      <w:r>
        <w:t>8</w:t>
      </w:r>
      <w:r w:rsidRPr="0045024E">
        <w:t>.</w:t>
      </w:r>
      <w:r>
        <w:t>3</w:t>
      </w:r>
      <w:r w:rsidRPr="0045024E">
        <w:t>.2.7</w:t>
      </w:r>
      <w:r w:rsidRPr="0045024E">
        <w:tab/>
        <w:t>Data Semantics</w:t>
      </w:r>
      <w:bookmarkEnd w:id="1659"/>
      <w:bookmarkEnd w:id="1660"/>
      <w:bookmarkEnd w:id="1661"/>
      <w:bookmarkEnd w:id="1662"/>
      <w:bookmarkEnd w:id="1663"/>
      <w:bookmarkEnd w:id="1664"/>
      <w:bookmarkEnd w:id="1665"/>
      <w:bookmarkEnd w:id="1666"/>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lastRenderedPageBreak/>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67" w:name="_Hlk97309965"/>
      <w:r>
        <w:t>-</w:t>
      </w:r>
      <w:r>
        <w:tab/>
        <w:t xml:space="preserve">the &lt;GMS-Serv-Id&gt; element of the &lt;GroupServerInfo&gt; element of the &lt;anyExt&gt; element of the &lt;entry&gt; element of the &lt;MCPTTGroupInfo&gt; </w:t>
      </w:r>
      <w:bookmarkStart w:id="1668" w:name="_Hlk96585869"/>
      <w:r>
        <w:t xml:space="preserve">element </w:t>
      </w:r>
      <w:bookmarkStart w:id="1669" w:name="_Hlk97210410"/>
      <w:bookmarkEnd w:id="1668"/>
      <w:r>
        <w:t xml:space="preserve">of the &lt;OnNetwork&gt; element </w:t>
      </w:r>
      <w:bookmarkEnd w:id="1669"/>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70" w:name="_Hlk103861352"/>
      <w:r w:rsidR="0029761B">
        <w:t>8</w:t>
      </w:r>
      <w:bookmarkEnd w:id="1670"/>
      <w:r w:rsidR="0029761B">
        <w:t xml:space="preserve"> </w:t>
      </w:r>
      <w:r>
        <w:t xml:space="preserve">in 3GPP TS 24.483 [4]; </w:t>
      </w:r>
    </w:p>
    <w:p w14:paraId="54E9D0C9" w14:textId="1345A871" w:rsidR="00C806D7" w:rsidRDefault="00C806D7" w:rsidP="00C806D7">
      <w:pPr>
        <w:pStyle w:val="B1"/>
      </w:pPr>
      <w:bookmarkStart w:id="1671" w:name="_Hlk97310008"/>
      <w:bookmarkEnd w:id="1667"/>
      <w:r>
        <w:t>-</w:t>
      </w:r>
      <w:r>
        <w:tab/>
        <w:t xml:space="preserve">the &lt;IDMS-token-endpoint&gt; element of the &lt;GroupServerInfo&gt; element of the &lt;anyExt&gt; element of the &lt;entry&gt; element of the &lt;MCPTTGroupInfo&gt; element </w:t>
      </w:r>
      <w:bookmarkStart w:id="1672" w:name="_Hlk97281034"/>
      <w:r>
        <w:t xml:space="preserve">of the &lt;OnNetwork&gt; element </w:t>
      </w:r>
      <w:bookmarkEnd w:id="1672"/>
      <w:r>
        <w:t>contains the URI used to contact the identity management server token endpoint for the MCPTT group ID in the &lt;uri-entry&gt; element of the &lt;entry&gt; element of the &lt;MCPTTGroupInfo&gt; element and corresponds to the "IDMSToken</w:t>
      </w:r>
      <w:bookmarkStart w:id="1673" w:name="_Hlk103860690"/>
      <w:r w:rsidR="0029761B">
        <w:t>EndPoint</w:t>
      </w:r>
      <w:bookmarkEnd w:id="1673"/>
      <w:r>
        <w:t xml:space="preserve">" element of </w:t>
      </w:r>
      <w:r w:rsidR="00056BBA">
        <w:t>clause</w:t>
      </w:r>
      <w:r>
        <w:t> 5.2.</w:t>
      </w:r>
      <w:r w:rsidR="0029761B">
        <w:t>48B</w:t>
      </w:r>
      <w:bookmarkStart w:id="1674" w:name="_Hlk103861412"/>
      <w:r w:rsidR="0029761B">
        <w:t>9</w:t>
      </w:r>
      <w:bookmarkEnd w:id="1674"/>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75" w:name="_Hlk102651771"/>
      <w:r w:rsidR="0029761B">
        <w:t>Group</w:t>
      </w:r>
      <w:bookmarkEnd w:id="1675"/>
      <w:r>
        <w:t xml:space="preserve">KMSURI" element of </w:t>
      </w:r>
      <w:r w:rsidR="00056BBA">
        <w:t>clause</w:t>
      </w:r>
      <w:r>
        <w:t> 5.2.</w:t>
      </w:r>
      <w:r w:rsidR="0029761B">
        <w:t>48B1</w:t>
      </w:r>
      <w:bookmarkStart w:id="1676" w:name="_Hlk103861436"/>
      <w:r w:rsidR="0029761B">
        <w:t>0</w:t>
      </w:r>
      <w:bookmarkEnd w:id="1676"/>
      <w:r>
        <w:t xml:space="preserve"> in 3GPP TS 24.483 [4]. If the entry element is empty, the kms present in the MCS initial configuration document is used;</w:t>
      </w:r>
    </w:p>
    <w:bookmarkEnd w:id="1671"/>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 xml:space="preserve">KMS </w:t>
      </w:r>
      <w:r>
        <w:lastRenderedPageBreak/>
        <w:t>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77" w:name="_Hlk97310039"/>
      <w:r>
        <w:t>-</w:t>
      </w:r>
      <w:r>
        <w:tab/>
        <w:t xml:space="preserve">the &lt;GMS-Serv-Id&gt; element of the &lt;GroupServerInfo&gt; element of the &lt;anyExt&gt; element of the &lt;entry&gt; element of the &lt;MCPTTGroupInfo&gt; element </w:t>
      </w:r>
      <w:bookmarkStart w:id="1678" w:name="_Hlk97210558"/>
      <w:r>
        <w:t xml:space="preserve">of the &lt;OffNetwork&gt; element </w:t>
      </w:r>
      <w:bookmarkEnd w:id="1678"/>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79" w:name="_Hlk103861485"/>
      <w:r w:rsidR="00B6152C">
        <w:t>C</w:t>
      </w:r>
      <w:bookmarkEnd w:id="1679"/>
      <w:r w:rsidR="00B6152C">
        <w:t xml:space="preserve"> </w:t>
      </w:r>
      <w:r>
        <w:t xml:space="preserve">in 3GPP TS 24.483 [4]; </w:t>
      </w:r>
    </w:p>
    <w:p w14:paraId="61E4E399" w14:textId="26A809B0" w:rsidR="00C806D7" w:rsidRDefault="00C806D7" w:rsidP="00C806D7">
      <w:pPr>
        <w:pStyle w:val="B1"/>
      </w:pPr>
      <w:bookmarkStart w:id="1680" w:name="_Hlk97310167"/>
      <w:bookmarkEnd w:id="1677"/>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81" w:name="_Hlk103861531"/>
      <w:r w:rsidR="00B6152C">
        <w:t>D</w:t>
      </w:r>
      <w:bookmarkEnd w:id="1681"/>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82" w:name="_Hlk97310189"/>
      <w:bookmarkEnd w:id="1680"/>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83" w:name="_Hlk102651847"/>
      <w:r w:rsidR="00F8418C">
        <w:t>Group</w:t>
      </w:r>
      <w:bookmarkEnd w:id="1683"/>
      <w:r>
        <w:t>KMSURI" element of clause 5.2.</w:t>
      </w:r>
      <w:r w:rsidR="00F8418C">
        <w:t>53</w:t>
      </w:r>
      <w:bookmarkStart w:id="1684" w:name="_Hlk103861552"/>
      <w:r w:rsidR="00F8418C">
        <w:t>E</w:t>
      </w:r>
      <w:bookmarkEnd w:id="1684"/>
      <w:r>
        <w:t xml:space="preserve"> in 3GPP TS 24.483 [4]. If the entry element is empty, the kms present in the MCS initial configuration document is used;</w:t>
      </w:r>
      <w:bookmarkEnd w:id="1682"/>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85" w:name="_Hlk71122444"/>
      <w:r>
        <w:t>call-forwarding-target</w:t>
      </w:r>
      <w:bookmarkEnd w:id="1685"/>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lastRenderedPageBreak/>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86" w:name="_Hlk97210665"/>
      <w:r>
        <w:t xml:space="preserve">the &lt;entry&gt; element of </w:t>
      </w:r>
      <w:bookmarkEnd w:id="168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lastRenderedPageBreak/>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87" w:name="_Hlk507537788"/>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bookmarkEnd w:id="1687"/>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88" w:name="_Hlk102652578"/>
      <w:r w:rsidR="00F8418C">
        <w:t>Relative</w:t>
      </w:r>
      <w:bookmarkEnd w:id="1688"/>
      <w:r>
        <w:t>PresentationPriority" element of clause 5.2.</w:t>
      </w:r>
      <w:bookmarkStart w:id="1689" w:name="_Hlk102651925"/>
      <w:r w:rsidR="00F8418C">
        <w:t>53B</w:t>
      </w:r>
      <w:bookmarkEnd w:id="1689"/>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w:t>
      </w:r>
      <w:r w:rsidRPr="00847E44">
        <w:lastRenderedPageBreak/>
        <w:t xml:space="preserve">"entry-info"attribute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lastRenderedPageBreak/>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90" w:name="_Hlk90731671"/>
      <w:r>
        <w:t>T</w:t>
      </w:r>
      <w:r w:rsidRPr="000F24E8">
        <w:t>he &lt;</w:t>
      </w:r>
      <w:r>
        <w:t>user-</w:t>
      </w:r>
      <w:r w:rsidRPr="000F24E8">
        <w:t xml:space="preserve">max-simultaneous-authorizations&gt; element of the &lt;anyExt&gt; element </w:t>
      </w:r>
      <w:bookmarkEnd w:id="1690"/>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91" w:name="_CRTable8_3_2_71"/>
      <w:r w:rsidRPr="00441BFF">
        <w:lastRenderedPageBreak/>
        <w:t>Table </w:t>
      </w:r>
      <w:bookmarkEnd w:id="1691"/>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92" w:name="_CRTable8_3_2_72"/>
      <w:r w:rsidRPr="00441BFF">
        <w:t>Table </w:t>
      </w:r>
      <w:bookmarkEnd w:id="1692"/>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93" w:name="_CRTable8_3_2_73"/>
      <w:r w:rsidRPr="00441BFF">
        <w:t>Table </w:t>
      </w:r>
      <w:bookmarkEnd w:id="1693"/>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94" w:name="_CRTable8_3_2_74"/>
      <w:r w:rsidRPr="00441BFF">
        <w:t>Table </w:t>
      </w:r>
      <w:bookmarkEnd w:id="1694"/>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95" w:name="_CRTable8_3_2_75"/>
      <w:r w:rsidRPr="00441BFF">
        <w:t>Table </w:t>
      </w:r>
      <w:bookmarkEnd w:id="1695"/>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96" w:name="_CRTable8_3_2_76"/>
      <w:r w:rsidRPr="00441BFF">
        <w:t>Table </w:t>
      </w:r>
      <w:bookmarkEnd w:id="1696"/>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97" w:name="_CRTable8_3_2_77"/>
      <w:r w:rsidRPr="0079391E">
        <w:lastRenderedPageBreak/>
        <w:t>Table </w:t>
      </w:r>
      <w:bookmarkEnd w:id="1697"/>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98" w:name="_CRTable8_3_2_78"/>
      <w:r w:rsidRPr="0079391E">
        <w:t>Table </w:t>
      </w:r>
      <w:bookmarkEnd w:id="1698"/>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99" w:name="_CRTable8_3_2_79"/>
      <w:r w:rsidRPr="0079391E">
        <w:t>Table </w:t>
      </w:r>
      <w:bookmarkEnd w:id="1699"/>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700" w:name="_CRTable8_3_2_710"/>
      <w:r w:rsidRPr="0079391E">
        <w:t>Table </w:t>
      </w:r>
      <w:bookmarkEnd w:id="1700"/>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701" w:name="_CRTable8_3_2_711"/>
      <w:r w:rsidRPr="0079391E">
        <w:t>Table </w:t>
      </w:r>
      <w:bookmarkEnd w:id="1701"/>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702" w:name="_CRTable8_3_2_712"/>
      <w:r w:rsidRPr="00847E44">
        <w:lastRenderedPageBreak/>
        <w:t>Table </w:t>
      </w:r>
      <w:bookmarkEnd w:id="1702"/>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703" w:name="_CRTable8_3_2_713"/>
      <w:r w:rsidRPr="0079391E">
        <w:t>Table </w:t>
      </w:r>
      <w:bookmarkEnd w:id="1703"/>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704" w:name="_CRTable8_3_2_714"/>
      <w:r w:rsidRPr="0079391E">
        <w:t>Table </w:t>
      </w:r>
      <w:bookmarkEnd w:id="1704"/>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705" w:name="_CRTable8_3_2_715"/>
      <w:r w:rsidRPr="0079391E">
        <w:t>Table </w:t>
      </w:r>
      <w:bookmarkEnd w:id="1705"/>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706" w:name="_CRTable8_3_2_716"/>
      <w:r w:rsidRPr="0079391E">
        <w:t>Table </w:t>
      </w:r>
      <w:bookmarkEnd w:id="1706"/>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707" w:name="_CRTable8_3_2_717"/>
      <w:r w:rsidRPr="0079391E">
        <w:lastRenderedPageBreak/>
        <w:t>Table </w:t>
      </w:r>
      <w:bookmarkEnd w:id="1707"/>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708" w:name="_CRTable8_3_2_718"/>
      <w:r w:rsidRPr="0079391E">
        <w:t>Table </w:t>
      </w:r>
      <w:bookmarkEnd w:id="1708"/>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709" w:name="_CRTable8_3_2_719"/>
      <w:r w:rsidRPr="0079391E">
        <w:t>Table </w:t>
      </w:r>
      <w:bookmarkEnd w:id="1709"/>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710" w:name="_CRTable8_3_2_720"/>
      <w:r w:rsidRPr="0079391E">
        <w:t>Table </w:t>
      </w:r>
      <w:bookmarkEnd w:id="1710"/>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711" w:name="_CRTable8_3_2_721"/>
      <w:r w:rsidRPr="0079391E">
        <w:t>Table </w:t>
      </w:r>
      <w:bookmarkEnd w:id="1711"/>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712" w:name="_CRTable8_3_2_722"/>
      <w:r w:rsidRPr="0079391E">
        <w:lastRenderedPageBreak/>
        <w:t>Table </w:t>
      </w:r>
      <w:bookmarkEnd w:id="1712"/>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713" w:name="_CRTable8_3_2_723"/>
      <w:r w:rsidRPr="0079391E">
        <w:t>Table </w:t>
      </w:r>
      <w:bookmarkEnd w:id="1713"/>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714" w:name="_CRTable8_3_2_724"/>
      <w:r w:rsidRPr="00E31D28">
        <w:t>Table </w:t>
      </w:r>
      <w:bookmarkEnd w:id="1714"/>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715" w:name="_CRTable8_3_2_725"/>
      <w:r w:rsidRPr="00E31D28">
        <w:t>Table </w:t>
      </w:r>
      <w:bookmarkEnd w:id="1715"/>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716" w:name="_CRTable8_3_2_726"/>
      <w:r w:rsidRPr="00E31D28">
        <w:t>Table </w:t>
      </w:r>
      <w:bookmarkEnd w:id="1716"/>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717" w:name="_CRTable8_3_2_727"/>
      <w:r w:rsidRPr="00847E44">
        <w:lastRenderedPageBreak/>
        <w:t>Table </w:t>
      </w:r>
      <w:bookmarkEnd w:id="1717"/>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718" w:name="_CRTable8_3_2_728"/>
      <w:r w:rsidRPr="00847E44">
        <w:t>Table </w:t>
      </w:r>
      <w:bookmarkEnd w:id="1718"/>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719" w:name="_CRTable8_3_2_729"/>
      <w:r w:rsidRPr="00847E44">
        <w:t>Table </w:t>
      </w:r>
      <w:bookmarkEnd w:id="1719"/>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720" w:name="_CRTable8_3_2_730"/>
      <w:r w:rsidRPr="00847E44">
        <w:t>Table </w:t>
      </w:r>
      <w:bookmarkEnd w:id="1720"/>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721" w:name="_CRTable8_3_2_731"/>
      <w:r w:rsidRPr="00847E44">
        <w:t>Table </w:t>
      </w:r>
      <w:bookmarkEnd w:id="1721"/>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722" w:name="_CRTable8_3_2_732"/>
      <w:r w:rsidRPr="00847E44">
        <w:lastRenderedPageBreak/>
        <w:t>Table </w:t>
      </w:r>
      <w:bookmarkEnd w:id="1722"/>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723" w:name="_CRTable8_3_2_733"/>
      <w:r w:rsidRPr="00847E44">
        <w:t>Table </w:t>
      </w:r>
      <w:bookmarkEnd w:id="1723"/>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724" w:name="_CRTable8_3_2_734"/>
      <w:r w:rsidRPr="00847E44">
        <w:t>Table </w:t>
      </w:r>
      <w:bookmarkEnd w:id="1724"/>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725" w:name="_CRTable8_3_2_735"/>
      <w:r w:rsidRPr="00847E44">
        <w:t>Table </w:t>
      </w:r>
      <w:bookmarkEnd w:id="1725"/>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726" w:name="_CRTable8_3_2_736"/>
      <w:r w:rsidRPr="00E31D28">
        <w:t>Table </w:t>
      </w:r>
      <w:bookmarkEnd w:id="1726"/>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727" w:name="_CRTable8_3_2_737"/>
      <w:r w:rsidRPr="00E31D28">
        <w:t>Table </w:t>
      </w:r>
      <w:bookmarkEnd w:id="1727"/>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728" w:name="_CRTable8_3_2_738"/>
      <w:r w:rsidRPr="00E31D28">
        <w:lastRenderedPageBreak/>
        <w:t>Table </w:t>
      </w:r>
      <w:bookmarkEnd w:id="1728"/>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729" w:name="_CRTable8_3_2_739"/>
      <w:r w:rsidRPr="00E31D28">
        <w:t>Table </w:t>
      </w:r>
      <w:bookmarkEnd w:id="1729"/>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730" w:name="_CRTable8_3_2_740"/>
      <w:r w:rsidRPr="00E31D28">
        <w:t>Table </w:t>
      </w:r>
      <w:bookmarkEnd w:id="1730"/>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731" w:name="_CRTable8_3_2_741"/>
      <w:r w:rsidRPr="00E31D28">
        <w:t>Table </w:t>
      </w:r>
      <w:bookmarkEnd w:id="1731"/>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732" w:name="_CRTable8_3_2_742"/>
      <w:r w:rsidRPr="00E31D28">
        <w:t>Table </w:t>
      </w:r>
      <w:bookmarkEnd w:id="1732"/>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733" w:name="_CRTable8_3_2_743"/>
      <w:r w:rsidRPr="00E31D28">
        <w:t>Table </w:t>
      </w:r>
      <w:bookmarkEnd w:id="1733"/>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734" w:name="_CRTable8_3_2_744"/>
      <w:r w:rsidRPr="00E31D28">
        <w:t>Table </w:t>
      </w:r>
      <w:bookmarkEnd w:id="1734"/>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35" w:name="_CRTable8_3_2_745"/>
      <w:r w:rsidRPr="00E31D28">
        <w:t>Table </w:t>
      </w:r>
      <w:bookmarkEnd w:id="1735"/>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36" w:name="_CRTable8_3_2_746"/>
      <w:r w:rsidRPr="00E31D28">
        <w:t>Table </w:t>
      </w:r>
      <w:bookmarkEnd w:id="1736"/>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37" w:name="_CRTable8_3_2_747"/>
      <w:r w:rsidRPr="00E31D28">
        <w:t>Table </w:t>
      </w:r>
      <w:bookmarkEnd w:id="1737"/>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38"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39" w:name="_CRTable8_3_2_748"/>
      <w:r w:rsidRPr="00847E44">
        <w:t>Table </w:t>
      </w:r>
      <w:bookmarkEnd w:id="1739"/>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38"/>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40" w:name="_CRTable8_3_2_749"/>
      <w:r w:rsidRPr="00847E44">
        <w:t>Table </w:t>
      </w:r>
      <w:bookmarkEnd w:id="1740"/>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41" w:name="_Toc20212378"/>
      <w:bookmarkStart w:id="1742" w:name="_Toc27731733"/>
      <w:bookmarkStart w:id="1743" w:name="_Toc36127511"/>
      <w:bookmarkStart w:id="1744" w:name="_Toc45214617"/>
      <w:bookmarkStart w:id="1745" w:name="_Toc51937756"/>
      <w:bookmarkStart w:id="1746" w:name="_Toc51938065"/>
      <w:r w:rsidRPr="0045024E">
        <w:t>The &lt;</w:t>
      </w:r>
      <w:bookmarkStart w:id="1747" w:name="_Hlk57708855"/>
      <w:r w:rsidRPr="0045024E">
        <w:t>allow-</w:t>
      </w:r>
      <w:r>
        <w:t>call-transfer</w:t>
      </w:r>
      <w:bookmarkEnd w:id="174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48" w:name="_CRTable8_3_2_750"/>
      <w:r w:rsidRPr="0079391E">
        <w:t>Table </w:t>
      </w:r>
      <w:bookmarkEnd w:id="1748"/>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749" w:name="_Hlk57708871"/>
      <w:r>
        <w:rPr>
          <w:lang w:eastAsia="ko-KR"/>
        </w:rPr>
        <w:t>allow-call-transfer-to-any</w:t>
      </w:r>
      <w:bookmarkEnd w:id="174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50" w:name="_CRTable8_3_2_751"/>
      <w:r w:rsidRPr="00847E44">
        <w:t>Table </w:t>
      </w:r>
      <w:bookmarkEnd w:id="1750"/>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5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51"/>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52" w:name="_CRTable8_3_2_752"/>
      <w:r>
        <w:lastRenderedPageBreak/>
        <w:t>Table </w:t>
      </w:r>
      <w:bookmarkEnd w:id="175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53" w:name="_Hlk68681582"/>
      <w:r>
        <w:t>call-forwarding-on</w:t>
      </w:r>
      <w:bookmarkEnd w:id="1753"/>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54" w:name="_CRTable8_3_2_753"/>
      <w:r>
        <w:t>Table </w:t>
      </w:r>
      <w:bookmarkEnd w:id="175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55" w:name="_CRTable8_3_2_754"/>
      <w:r>
        <w:t>Table </w:t>
      </w:r>
      <w:bookmarkEnd w:id="1755"/>
      <w:r>
        <w:rPr>
          <w:lang w:eastAsia="ko-KR"/>
        </w:rPr>
        <w:t>8.3.2.7-</w:t>
      </w:r>
      <w:r>
        <w:t xml:space="preserve">54: </w:t>
      </w:r>
      <w:r>
        <w:rPr>
          <w:lang w:eastAsia="ko-KR"/>
        </w:rPr>
        <w:t>Values of &lt;forward-</w:t>
      </w:r>
      <w:bookmarkStart w:id="1756" w:name="_Hlk72756955"/>
      <w:r>
        <w:rPr>
          <w:lang w:eastAsia="ko-KR"/>
        </w:rPr>
        <w:t>to-functional-alias</w:t>
      </w:r>
      <w:bookmarkEnd w:id="175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57" w:name="_CRTable8_3_2_755"/>
      <w:r>
        <w:t>Table </w:t>
      </w:r>
      <w:bookmarkEnd w:id="1757"/>
      <w:r>
        <w:rPr>
          <w:lang w:eastAsia="ko-KR"/>
        </w:rPr>
        <w:t>8.3.2.7-55</w:t>
      </w:r>
      <w:r>
        <w:t xml:space="preserve">: </w:t>
      </w:r>
      <w:r>
        <w:rPr>
          <w:lang w:eastAsia="ko-KR"/>
        </w:rPr>
        <w:t>Values of &lt;allow-call-</w:t>
      </w:r>
      <w:bookmarkStart w:id="1758" w:name="_Hlk72757041"/>
      <w:r>
        <w:rPr>
          <w:lang w:eastAsia="ko-KR"/>
        </w:rPr>
        <w:t>forward-manual-input</w:t>
      </w:r>
      <w:bookmarkEnd w:id="175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59" w:name="_CRTable8_3_2_756"/>
      <w:r>
        <w:t>Table </w:t>
      </w:r>
      <w:bookmarkEnd w:id="1759"/>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60" w:name="_CRTable8_3_2_757"/>
      <w:r w:rsidRPr="0079391E">
        <w:lastRenderedPageBreak/>
        <w:t>Table </w:t>
      </w:r>
      <w:bookmarkEnd w:id="1760"/>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61" w:name="_CRTable8_3_2_758"/>
      <w:r w:rsidRPr="0079391E">
        <w:t>Table </w:t>
      </w:r>
      <w:bookmarkEnd w:id="1761"/>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62" w:name="_CRTable8_3_2_759"/>
      <w:r w:rsidRPr="0079391E">
        <w:t>Table </w:t>
      </w:r>
      <w:bookmarkEnd w:id="1762"/>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63" w:name="_CRTable8_3_2_760"/>
      <w:r w:rsidRPr="0079391E">
        <w:t>Table </w:t>
      </w:r>
      <w:bookmarkEnd w:id="1763"/>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64" w:name="_CRTable8_3_2_761"/>
      <w:r w:rsidRPr="0079391E">
        <w:t>Table </w:t>
      </w:r>
      <w:bookmarkEnd w:id="1764"/>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65" w:name="_CRTable8_3_2_762"/>
      <w:r w:rsidRPr="0079391E">
        <w:lastRenderedPageBreak/>
        <w:t>Table </w:t>
      </w:r>
      <w:bookmarkEnd w:id="1765"/>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66" w:name="_CRTable8_3_2_763"/>
      <w:r w:rsidRPr="0079391E">
        <w:t>Table </w:t>
      </w:r>
      <w:bookmarkEnd w:id="1766"/>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67" w:name="_CRTable8_3_2_764"/>
      <w:r w:rsidRPr="0079391E">
        <w:t>Table </w:t>
      </w:r>
      <w:bookmarkEnd w:id="1767"/>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68" w:name="_CRTable8_3_2_765"/>
      <w:r w:rsidRPr="0079391E">
        <w:t>Table </w:t>
      </w:r>
      <w:bookmarkEnd w:id="1768"/>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69" w:name="_CRTable8_3_2_766"/>
      <w:r w:rsidRPr="0079391E">
        <w:t>Table </w:t>
      </w:r>
      <w:bookmarkEnd w:id="1769"/>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70" w:name="_CR8_3_2_8"/>
      <w:bookmarkStart w:id="1771" w:name="_Toc92291252"/>
      <w:bookmarkStart w:id="1772" w:name="_Toc202387940"/>
      <w:bookmarkEnd w:id="1770"/>
      <w:r>
        <w:lastRenderedPageBreak/>
        <w:t>8</w:t>
      </w:r>
      <w:r w:rsidRPr="0045024E">
        <w:t>.</w:t>
      </w:r>
      <w:r>
        <w:t>3</w:t>
      </w:r>
      <w:r w:rsidRPr="0045024E">
        <w:t>.2.8</w:t>
      </w:r>
      <w:r w:rsidRPr="0045024E">
        <w:tab/>
        <w:t>Naming Conventions</w:t>
      </w:r>
      <w:bookmarkEnd w:id="1741"/>
      <w:bookmarkEnd w:id="1742"/>
      <w:bookmarkEnd w:id="1743"/>
      <w:bookmarkEnd w:id="1744"/>
      <w:bookmarkEnd w:id="1745"/>
      <w:bookmarkEnd w:id="1746"/>
      <w:bookmarkEnd w:id="1771"/>
      <w:bookmarkEnd w:id="1772"/>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73" w:name="_CR8_3_2_9"/>
      <w:bookmarkStart w:id="1774" w:name="_Toc20212379"/>
      <w:bookmarkStart w:id="1775" w:name="_Toc27731734"/>
      <w:bookmarkStart w:id="1776" w:name="_Toc36127512"/>
      <w:bookmarkStart w:id="1777" w:name="_Toc45214618"/>
      <w:bookmarkStart w:id="1778" w:name="_Toc51937757"/>
      <w:bookmarkStart w:id="1779" w:name="_Toc51938066"/>
      <w:bookmarkStart w:id="1780" w:name="_Toc92291253"/>
      <w:bookmarkStart w:id="1781" w:name="_Toc202387941"/>
      <w:bookmarkEnd w:id="1773"/>
      <w:r>
        <w:t>8</w:t>
      </w:r>
      <w:r w:rsidRPr="0045024E">
        <w:t>.</w:t>
      </w:r>
      <w:r>
        <w:t>3</w:t>
      </w:r>
      <w:r w:rsidRPr="0045024E">
        <w:t>.2.9</w:t>
      </w:r>
      <w:r w:rsidRPr="0045024E">
        <w:tab/>
        <w:t>Global documents</w:t>
      </w:r>
      <w:bookmarkEnd w:id="1774"/>
      <w:bookmarkEnd w:id="1775"/>
      <w:bookmarkEnd w:id="1776"/>
      <w:bookmarkEnd w:id="1777"/>
      <w:bookmarkEnd w:id="1778"/>
      <w:bookmarkEnd w:id="1779"/>
      <w:bookmarkEnd w:id="1780"/>
      <w:bookmarkEnd w:id="178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82" w:name="_CR8_3_2_10"/>
      <w:bookmarkStart w:id="1783" w:name="_Toc20212380"/>
      <w:bookmarkStart w:id="1784" w:name="_Toc27731735"/>
      <w:bookmarkStart w:id="1785" w:name="_Toc36127513"/>
      <w:bookmarkStart w:id="1786" w:name="_Toc45214619"/>
      <w:bookmarkStart w:id="1787" w:name="_Toc51937758"/>
      <w:bookmarkStart w:id="1788" w:name="_Toc51938067"/>
      <w:bookmarkStart w:id="1789" w:name="_Toc92291254"/>
      <w:bookmarkStart w:id="1790" w:name="_Toc202387942"/>
      <w:bookmarkEnd w:id="1782"/>
      <w:r>
        <w:t>8</w:t>
      </w:r>
      <w:r w:rsidRPr="0045024E">
        <w:t>.</w:t>
      </w:r>
      <w:r>
        <w:t>3</w:t>
      </w:r>
      <w:r w:rsidRPr="0045024E">
        <w:t>.2.10</w:t>
      </w:r>
      <w:r w:rsidRPr="0045024E">
        <w:tab/>
        <w:t>Resource interdependencies</w:t>
      </w:r>
      <w:bookmarkEnd w:id="1783"/>
      <w:bookmarkEnd w:id="1784"/>
      <w:bookmarkEnd w:id="1785"/>
      <w:bookmarkEnd w:id="1786"/>
      <w:bookmarkEnd w:id="1787"/>
      <w:bookmarkEnd w:id="1788"/>
      <w:bookmarkEnd w:id="1789"/>
      <w:bookmarkEnd w:id="179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91" w:name="_CR8_3_2_11"/>
      <w:bookmarkStart w:id="1792" w:name="_Toc20212381"/>
      <w:bookmarkStart w:id="1793" w:name="_Toc27731736"/>
      <w:bookmarkStart w:id="1794" w:name="_Toc36127514"/>
      <w:bookmarkStart w:id="1795" w:name="_Toc45214620"/>
      <w:bookmarkStart w:id="1796" w:name="_Toc51937759"/>
      <w:bookmarkStart w:id="1797" w:name="_Toc51938068"/>
      <w:bookmarkStart w:id="1798" w:name="_Toc92291255"/>
      <w:bookmarkStart w:id="1799" w:name="_Toc202387943"/>
      <w:bookmarkEnd w:id="1791"/>
      <w:r>
        <w:t>8</w:t>
      </w:r>
      <w:r w:rsidRPr="0045024E">
        <w:t>.</w:t>
      </w:r>
      <w:r>
        <w:t>3</w:t>
      </w:r>
      <w:r w:rsidRPr="0045024E">
        <w:t>.2.11</w:t>
      </w:r>
      <w:r w:rsidRPr="0045024E">
        <w:tab/>
      </w:r>
      <w:r>
        <w:t>Access Permissions</w:t>
      </w:r>
      <w:r w:rsidRPr="0045024E">
        <w:t xml:space="preserve"> Policies</w:t>
      </w:r>
      <w:bookmarkEnd w:id="1792"/>
      <w:bookmarkEnd w:id="1793"/>
      <w:bookmarkEnd w:id="1794"/>
      <w:bookmarkEnd w:id="1795"/>
      <w:bookmarkEnd w:id="1796"/>
      <w:bookmarkEnd w:id="1797"/>
      <w:bookmarkEnd w:id="1798"/>
      <w:bookmarkEnd w:id="1799"/>
    </w:p>
    <w:p w14:paraId="3232067F" w14:textId="77777777" w:rsidR="00C367E9" w:rsidRPr="0045024E" w:rsidRDefault="00C367E9" w:rsidP="00C367E9">
      <w:bookmarkStart w:id="1800" w:name="5.1.12_Subscription_to_Changes"/>
      <w:bookmarkStart w:id="1801" w:name="5.1.13_Search_Capabilities"/>
      <w:bookmarkStart w:id="1802" w:name="5.1.10_Resource_Interdependencies"/>
      <w:bookmarkStart w:id="1803" w:name="5.1.11_Authorization_Policies"/>
      <w:bookmarkEnd w:id="1800"/>
      <w:bookmarkEnd w:id="1801"/>
      <w:bookmarkEnd w:id="1802"/>
      <w:bookmarkEnd w:id="1803"/>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804" w:name="_CR8_3_2_12"/>
      <w:bookmarkStart w:id="1805" w:name="_Toc20212382"/>
      <w:bookmarkStart w:id="1806" w:name="_Toc27731737"/>
      <w:bookmarkStart w:id="1807" w:name="_Toc36127515"/>
      <w:bookmarkStart w:id="1808" w:name="_Toc45214621"/>
      <w:bookmarkStart w:id="1809" w:name="_Toc51937760"/>
      <w:bookmarkStart w:id="1810" w:name="_Toc51938069"/>
      <w:bookmarkStart w:id="1811" w:name="_Toc92291256"/>
      <w:bookmarkStart w:id="1812" w:name="_Toc202387944"/>
      <w:bookmarkEnd w:id="1804"/>
      <w:r>
        <w:t>8</w:t>
      </w:r>
      <w:r w:rsidRPr="0045024E">
        <w:t>.</w:t>
      </w:r>
      <w:r>
        <w:t>3</w:t>
      </w:r>
      <w:r w:rsidRPr="0045024E">
        <w:t>.2.12</w:t>
      </w:r>
      <w:r w:rsidRPr="0045024E">
        <w:tab/>
        <w:t>Subscription to Changes</w:t>
      </w:r>
      <w:bookmarkEnd w:id="1805"/>
      <w:bookmarkEnd w:id="1806"/>
      <w:bookmarkEnd w:id="1807"/>
      <w:bookmarkEnd w:id="1808"/>
      <w:bookmarkEnd w:id="1809"/>
      <w:bookmarkEnd w:id="1810"/>
      <w:bookmarkEnd w:id="1811"/>
      <w:bookmarkEnd w:id="1812"/>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813" w:name="_CR8_4"/>
      <w:bookmarkStart w:id="1814" w:name="_Toc20212383"/>
      <w:bookmarkStart w:id="1815" w:name="_Toc27731738"/>
      <w:bookmarkStart w:id="1816" w:name="_Toc36127516"/>
      <w:bookmarkStart w:id="1817" w:name="_Toc45214622"/>
      <w:bookmarkStart w:id="1818" w:name="_Toc51937761"/>
      <w:bookmarkStart w:id="1819" w:name="_Toc51938070"/>
      <w:bookmarkStart w:id="1820" w:name="_Toc92291257"/>
      <w:bookmarkStart w:id="1821" w:name="_Toc202387945"/>
      <w:bookmarkEnd w:id="1813"/>
      <w:r>
        <w:rPr>
          <w:lang w:val="en-US"/>
        </w:rPr>
        <w:t>8</w:t>
      </w:r>
      <w:r w:rsidRPr="00A65589">
        <w:rPr>
          <w:lang w:val="en-US"/>
        </w:rPr>
        <w:t>.</w:t>
      </w:r>
      <w:r>
        <w:rPr>
          <w:lang w:val="en-US"/>
        </w:rPr>
        <w:t>4</w:t>
      </w:r>
      <w:r w:rsidRPr="00A65589">
        <w:rPr>
          <w:lang w:val="en-US"/>
        </w:rPr>
        <w:tab/>
        <w:t>MCPTT service configuration document</w:t>
      </w:r>
      <w:bookmarkEnd w:id="1814"/>
      <w:bookmarkEnd w:id="1815"/>
      <w:bookmarkEnd w:id="1816"/>
      <w:bookmarkEnd w:id="1817"/>
      <w:bookmarkEnd w:id="1818"/>
      <w:bookmarkEnd w:id="1819"/>
      <w:bookmarkEnd w:id="1820"/>
      <w:bookmarkEnd w:id="1821"/>
    </w:p>
    <w:p w14:paraId="64247897" w14:textId="77777777" w:rsidR="00C367E9" w:rsidRPr="00986001" w:rsidRDefault="00C367E9" w:rsidP="00C367E9">
      <w:pPr>
        <w:pStyle w:val="Heading3"/>
      </w:pPr>
      <w:bookmarkStart w:id="1822" w:name="_CR8_4_1"/>
      <w:bookmarkStart w:id="1823" w:name="_Toc20212384"/>
      <w:bookmarkStart w:id="1824" w:name="_Toc27731739"/>
      <w:bookmarkStart w:id="1825" w:name="_Toc36127517"/>
      <w:bookmarkStart w:id="1826" w:name="_Toc45214623"/>
      <w:bookmarkStart w:id="1827" w:name="_Toc51937762"/>
      <w:bookmarkStart w:id="1828" w:name="_Toc51938071"/>
      <w:bookmarkStart w:id="1829" w:name="_Toc92291258"/>
      <w:bookmarkStart w:id="1830" w:name="_Toc202387946"/>
      <w:bookmarkEnd w:id="1822"/>
      <w:r>
        <w:t>8.4.1</w:t>
      </w:r>
      <w:r>
        <w:tab/>
        <w:t>General</w:t>
      </w:r>
      <w:bookmarkEnd w:id="1823"/>
      <w:bookmarkEnd w:id="1824"/>
      <w:bookmarkEnd w:id="1825"/>
      <w:bookmarkEnd w:id="1826"/>
      <w:bookmarkEnd w:id="1827"/>
      <w:bookmarkEnd w:id="1828"/>
      <w:bookmarkEnd w:id="1829"/>
      <w:bookmarkEnd w:id="1830"/>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831" w:name="_CR8_4_2"/>
      <w:bookmarkStart w:id="1832" w:name="_Toc20212385"/>
      <w:bookmarkStart w:id="1833" w:name="_Toc27731740"/>
      <w:bookmarkStart w:id="1834" w:name="_Toc36127518"/>
      <w:bookmarkStart w:id="1835" w:name="_Toc45214624"/>
      <w:bookmarkStart w:id="1836" w:name="_Toc51937763"/>
      <w:bookmarkStart w:id="1837" w:name="_Toc51938072"/>
      <w:bookmarkStart w:id="1838" w:name="_Toc92291259"/>
      <w:bookmarkStart w:id="1839" w:name="_Toc202387947"/>
      <w:bookmarkEnd w:id="1831"/>
      <w:r>
        <w:t>8.4.2</w:t>
      </w:r>
      <w:r>
        <w:tab/>
        <w:t>C</w:t>
      </w:r>
      <w:r w:rsidRPr="00986001">
        <w:t>oding</w:t>
      </w:r>
      <w:bookmarkEnd w:id="1832"/>
      <w:bookmarkEnd w:id="1833"/>
      <w:bookmarkEnd w:id="1834"/>
      <w:bookmarkEnd w:id="1835"/>
      <w:bookmarkEnd w:id="1836"/>
      <w:bookmarkEnd w:id="1837"/>
      <w:bookmarkEnd w:id="1838"/>
      <w:bookmarkEnd w:id="1839"/>
    </w:p>
    <w:p w14:paraId="627F452B" w14:textId="77777777" w:rsidR="00C367E9" w:rsidRPr="0019247C" w:rsidRDefault="00C367E9" w:rsidP="00C367E9">
      <w:pPr>
        <w:pStyle w:val="Heading4"/>
      </w:pPr>
      <w:bookmarkStart w:id="1840" w:name="_CR8_4_2_1"/>
      <w:bookmarkStart w:id="1841" w:name="_Toc20212386"/>
      <w:bookmarkStart w:id="1842" w:name="_Toc27731741"/>
      <w:bookmarkStart w:id="1843" w:name="_Toc36127519"/>
      <w:bookmarkStart w:id="1844" w:name="_Toc45214625"/>
      <w:bookmarkStart w:id="1845" w:name="_Toc51937764"/>
      <w:bookmarkStart w:id="1846" w:name="_Toc51938073"/>
      <w:bookmarkStart w:id="1847" w:name="_Toc92291260"/>
      <w:bookmarkStart w:id="1848" w:name="_Toc202387948"/>
      <w:bookmarkEnd w:id="1840"/>
      <w:r>
        <w:t>8.4.2.1</w:t>
      </w:r>
      <w:r>
        <w:tab/>
        <w:t>Structure</w:t>
      </w:r>
      <w:bookmarkEnd w:id="1841"/>
      <w:bookmarkEnd w:id="1842"/>
      <w:bookmarkEnd w:id="1843"/>
      <w:bookmarkEnd w:id="1844"/>
      <w:bookmarkEnd w:id="1845"/>
      <w:bookmarkEnd w:id="1846"/>
      <w:bookmarkEnd w:id="1847"/>
      <w:bookmarkEnd w:id="1848"/>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lastRenderedPageBreak/>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849" w:name="_Hlk71104914"/>
      <w:r>
        <w:rPr>
          <w:lang w:val="en-US"/>
        </w:rPr>
        <w:t>max-simultaneous-authorizations</w:t>
      </w:r>
      <w:bookmarkEnd w:id="1849"/>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lastRenderedPageBreak/>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3351B53A" w14:textId="6B96F715" w:rsidR="00C367E9" w:rsidRDefault="008E1242" w:rsidP="00E177B7">
      <w:pPr>
        <w:pStyle w:val="B3"/>
        <w:rPr>
          <w:lang w:val="en-US"/>
        </w:rPr>
      </w:pPr>
      <w:r>
        <w:rPr>
          <w:lang w:val="en-US"/>
        </w:rPr>
        <w:t>iv)</w:t>
      </w:r>
      <w:r>
        <w:rPr>
          <w:lang w:val="en-US"/>
        </w:rPr>
        <w:tab/>
        <w:t>a &lt;max-duration-of-call&gt; element</w:t>
      </w:r>
      <w:r w:rsidR="00BA497B">
        <w:rPr>
          <w:lang w:val="en-US"/>
        </w:rPr>
        <w:t>;</w:t>
      </w:r>
    </w:p>
    <w:p w14:paraId="17A10456" w14:textId="77777777" w:rsidR="00100570" w:rsidRDefault="00100570" w:rsidP="00100570">
      <w:pPr>
        <w:pStyle w:val="B3"/>
        <w:rPr>
          <w:lang w:val="en-US"/>
        </w:rPr>
      </w:pPr>
      <w:r>
        <w:rPr>
          <w:lang w:val="en-US"/>
        </w:rPr>
        <w:t>v)</w:t>
      </w:r>
      <w:r>
        <w:rPr>
          <w:lang w:val="en-US"/>
        </w:rPr>
        <w:tab/>
        <w:t>a &lt;adhoc-multi-talker-control&gt; in an &lt;anyExt&gt; element; and</w:t>
      </w:r>
    </w:p>
    <w:p w14:paraId="0108D976" w14:textId="1730271E" w:rsidR="00100570" w:rsidRDefault="00100570" w:rsidP="00100570">
      <w:pPr>
        <w:pStyle w:val="B3"/>
        <w:rPr>
          <w:lang w:val="en-US"/>
        </w:rPr>
      </w:pPr>
      <w:r>
        <w:rPr>
          <w:lang w:val="en-US"/>
        </w:rPr>
        <w:t>vi)</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850" w:name="_CR8_4_2_2"/>
      <w:bookmarkStart w:id="1851" w:name="_Toc20212387"/>
      <w:bookmarkStart w:id="1852" w:name="_Toc27731742"/>
      <w:bookmarkStart w:id="1853" w:name="_Toc36127520"/>
      <w:bookmarkStart w:id="1854" w:name="_Toc45214626"/>
      <w:bookmarkStart w:id="1855" w:name="_Toc51937765"/>
      <w:bookmarkStart w:id="1856" w:name="_Toc51938074"/>
      <w:bookmarkStart w:id="1857" w:name="_Toc92291261"/>
      <w:bookmarkStart w:id="1858" w:name="_Toc202387949"/>
      <w:bookmarkEnd w:id="1850"/>
      <w:r>
        <w:t>8.4.2.2</w:t>
      </w:r>
      <w:r w:rsidRPr="00016A64">
        <w:tab/>
      </w:r>
      <w:r>
        <w:t>Application Unique ID</w:t>
      </w:r>
      <w:bookmarkEnd w:id="1851"/>
      <w:bookmarkEnd w:id="1852"/>
      <w:bookmarkEnd w:id="1853"/>
      <w:bookmarkEnd w:id="1854"/>
      <w:bookmarkEnd w:id="1855"/>
      <w:bookmarkEnd w:id="1856"/>
      <w:bookmarkEnd w:id="1857"/>
      <w:bookmarkEnd w:id="1858"/>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59" w:name="_CR8_4_2_3"/>
      <w:bookmarkStart w:id="1860" w:name="_Toc20212388"/>
      <w:bookmarkStart w:id="1861" w:name="_Toc27731743"/>
      <w:bookmarkStart w:id="1862" w:name="_Toc36127521"/>
      <w:bookmarkStart w:id="1863" w:name="_Toc45214627"/>
      <w:bookmarkStart w:id="1864" w:name="_Toc51937766"/>
      <w:bookmarkStart w:id="1865" w:name="_Toc51938075"/>
      <w:bookmarkStart w:id="1866" w:name="_Toc92291262"/>
      <w:bookmarkStart w:id="1867" w:name="_Toc202387950"/>
      <w:bookmarkEnd w:id="1859"/>
      <w:r>
        <w:t>8.4</w:t>
      </w:r>
      <w:r w:rsidRPr="00345011">
        <w:t>.2.</w:t>
      </w:r>
      <w:r>
        <w:t>3</w:t>
      </w:r>
      <w:r w:rsidRPr="00345011">
        <w:tab/>
      </w:r>
      <w:r>
        <w:t>XML Schema</w:t>
      </w:r>
      <w:bookmarkEnd w:id="1860"/>
      <w:bookmarkEnd w:id="1861"/>
      <w:bookmarkEnd w:id="1862"/>
      <w:bookmarkEnd w:id="1863"/>
      <w:bookmarkEnd w:id="1864"/>
      <w:bookmarkEnd w:id="1865"/>
      <w:bookmarkEnd w:id="1866"/>
      <w:bookmarkEnd w:id="1867"/>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lastRenderedPageBreak/>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lastRenderedPageBreak/>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lastRenderedPageBreak/>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lastRenderedPageBreak/>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68" w:name="_CR8_4_2_4"/>
      <w:bookmarkStart w:id="1869" w:name="_Toc20212389"/>
      <w:bookmarkStart w:id="1870" w:name="_Toc27731744"/>
      <w:bookmarkStart w:id="1871" w:name="_Toc36127522"/>
      <w:bookmarkStart w:id="1872" w:name="_Toc45214628"/>
      <w:bookmarkStart w:id="1873" w:name="_Toc51937767"/>
      <w:bookmarkStart w:id="1874" w:name="_Toc51938076"/>
      <w:bookmarkStart w:id="1875" w:name="_Toc92291263"/>
      <w:bookmarkStart w:id="1876" w:name="_Toc202387951"/>
      <w:bookmarkEnd w:id="1868"/>
      <w:r w:rsidRPr="005D557D">
        <w:rPr>
          <w:lang w:val="fr-FR"/>
        </w:rPr>
        <w:t>8.4.2.4</w:t>
      </w:r>
      <w:r w:rsidRPr="005D557D">
        <w:rPr>
          <w:lang w:val="fr-FR"/>
        </w:rPr>
        <w:tab/>
        <w:t>Default Document Namespace</w:t>
      </w:r>
      <w:bookmarkEnd w:id="1869"/>
      <w:bookmarkEnd w:id="1870"/>
      <w:bookmarkEnd w:id="1871"/>
      <w:bookmarkEnd w:id="1872"/>
      <w:bookmarkEnd w:id="1873"/>
      <w:bookmarkEnd w:id="1874"/>
      <w:bookmarkEnd w:id="1875"/>
      <w:bookmarkEnd w:id="187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77" w:name="_CR8_4_2_5"/>
      <w:bookmarkStart w:id="1878" w:name="_Toc20212390"/>
      <w:bookmarkStart w:id="1879" w:name="_Toc27731745"/>
      <w:bookmarkStart w:id="1880" w:name="_Toc36127523"/>
      <w:bookmarkStart w:id="1881" w:name="_Toc45214629"/>
      <w:bookmarkStart w:id="1882" w:name="_Toc51937768"/>
      <w:bookmarkStart w:id="1883" w:name="_Toc51938077"/>
      <w:bookmarkStart w:id="1884" w:name="_Toc92291264"/>
      <w:bookmarkStart w:id="1885" w:name="_Toc202387952"/>
      <w:bookmarkEnd w:id="1877"/>
      <w:r>
        <w:t>8.4.2.5</w:t>
      </w:r>
      <w:r>
        <w:tab/>
        <w:t>MIME type</w:t>
      </w:r>
      <w:bookmarkEnd w:id="1878"/>
      <w:bookmarkEnd w:id="1879"/>
      <w:bookmarkEnd w:id="1880"/>
      <w:bookmarkEnd w:id="1881"/>
      <w:bookmarkEnd w:id="1882"/>
      <w:bookmarkEnd w:id="1883"/>
      <w:bookmarkEnd w:id="1884"/>
      <w:bookmarkEnd w:id="188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86" w:name="_CR8_4_2_6"/>
      <w:bookmarkStart w:id="1887" w:name="_Toc20212391"/>
      <w:bookmarkStart w:id="1888" w:name="_Toc27731746"/>
      <w:bookmarkStart w:id="1889" w:name="_Toc36127524"/>
      <w:bookmarkStart w:id="1890" w:name="_Toc45214630"/>
      <w:bookmarkStart w:id="1891" w:name="_Toc51937769"/>
      <w:bookmarkStart w:id="1892" w:name="_Toc51938078"/>
      <w:bookmarkStart w:id="1893" w:name="_Toc92291265"/>
      <w:bookmarkStart w:id="1894" w:name="_Toc202387953"/>
      <w:bookmarkEnd w:id="1886"/>
      <w:r>
        <w:t>8.4.2.6</w:t>
      </w:r>
      <w:r>
        <w:tab/>
        <w:t>Validation Constraints</w:t>
      </w:r>
      <w:bookmarkEnd w:id="1887"/>
      <w:bookmarkEnd w:id="1888"/>
      <w:bookmarkEnd w:id="1889"/>
      <w:bookmarkEnd w:id="1890"/>
      <w:bookmarkEnd w:id="1891"/>
      <w:bookmarkEnd w:id="1892"/>
      <w:bookmarkEnd w:id="1893"/>
      <w:bookmarkEnd w:id="1894"/>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lastRenderedPageBreak/>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lastRenderedPageBreak/>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95" w:name="_CR8_4_2_7"/>
      <w:bookmarkStart w:id="1896" w:name="_Toc20212392"/>
      <w:bookmarkStart w:id="1897" w:name="_Toc27731747"/>
      <w:bookmarkStart w:id="1898" w:name="_Toc36127525"/>
      <w:bookmarkStart w:id="1899" w:name="_Toc45214631"/>
      <w:bookmarkStart w:id="1900" w:name="_Toc51937770"/>
      <w:bookmarkStart w:id="1901" w:name="_Toc51938079"/>
      <w:bookmarkStart w:id="1902" w:name="_Toc92291266"/>
      <w:bookmarkStart w:id="1903" w:name="_Toc202387954"/>
      <w:bookmarkEnd w:id="1895"/>
      <w:r>
        <w:t>8.4.2.7</w:t>
      </w:r>
      <w:r w:rsidRPr="00345011">
        <w:tab/>
        <w:t>Data Semantics</w:t>
      </w:r>
      <w:bookmarkEnd w:id="1896"/>
      <w:bookmarkEnd w:id="1897"/>
      <w:bookmarkEnd w:id="1898"/>
      <w:bookmarkEnd w:id="1899"/>
      <w:bookmarkEnd w:id="1900"/>
      <w:bookmarkEnd w:id="1901"/>
      <w:bookmarkEnd w:id="1902"/>
      <w:bookmarkEnd w:id="1903"/>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lastRenderedPageBreak/>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904" w:name="_Hlk139148129"/>
      <w:r>
        <w:t>28)</w:t>
      </w:r>
      <w:r>
        <w:tab/>
        <w:t>the &lt;C17-unmap-group-to-bearer&gt; element of the &lt;fc-timers-counters&gt; element contains the maximum times the Unmap Group To Bearer message shall be retransmitted;</w:t>
      </w:r>
    </w:p>
    <w:bookmarkEnd w:id="1904"/>
    <w:p w14:paraId="353A7038" w14:textId="6D2811BE" w:rsidR="00C367E9" w:rsidRDefault="00C367E9" w:rsidP="00C367E9">
      <w:pPr>
        <w:pStyle w:val="B1"/>
      </w:pPr>
      <w:r w:rsidRPr="00382F0F">
        <w:lastRenderedPageBreak/>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905"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05"/>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lastRenderedPageBreak/>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1991D2E6"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77777777" w:rsidR="00100570" w:rsidRPr="00100570" w:rsidRDefault="00100570" w:rsidP="00100570">
      <w:pPr>
        <w:pStyle w:val="B1"/>
        <w:rPr>
          <w:rFonts w:eastAsia="Times New Roman"/>
          <w:lang w:val="en-US"/>
        </w:rPr>
      </w:pPr>
      <w:r w:rsidRPr="00100570">
        <w:rPr>
          <w:rFonts w:eastAsia="Times New Roman"/>
          <w:lang w:val="en-US"/>
        </w:rPr>
        <w:t>51)</w:t>
      </w:r>
      <w:r w:rsidRPr="00100570">
        <w:rPr>
          <w:rFonts w:eastAsia="Times New Roman"/>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47C3F017" w:rsidR="00100570" w:rsidRPr="00DD0AC0" w:rsidRDefault="00100570" w:rsidP="00100570">
      <w:pPr>
        <w:pStyle w:val="B1"/>
        <w:rPr>
          <w:lang w:val="en-US"/>
        </w:rPr>
      </w:pPr>
      <w:r w:rsidRPr="00100570">
        <w:rPr>
          <w:rFonts w:eastAsia="Times New Roman"/>
          <w:lang w:val="en-US"/>
        </w:rPr>
        <w:t>52)</w:t>
      </w:r>
      <w:r w:rsidRPr="00100570">
        <w:rPr>
          <w:rFonts w:eastAsia="Times New Roman"/>
          <w:lang w:val="en-US"/>
        </w:rPr>
        <w:tab/>
        <w:t>the &lt;adhoc-multi-talker-max-talkers&gt; element of the &lt;adhoc-group-call&gt; element of the &lt;anyExt&gt; element contains the allowed number of talkers when multi-talker is allowed in adhoc group calls, which corresponds to 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lastRenderedPageBreak/>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906" w:name="_CR8_4_2_8"/>
      <w:bookmarkStart w:id="1907" w:name="_Toc20212393"/>
      <w:bookmarkStart w:id="1908" w:name="_Toc27731748"/>
      <w:bookmarkStart w:id="1909" w:name="_Toc36127526"/>
      <w:bookmarkStart w:id="1910" w:name="_Toc45214632"/>
      <w:bookmarkStart w:id="1911" w:name="_Toc51937771"/>
      <w:bookmarkStart w:id="1912" w:name="_Toc51938080"/>
      <w:bookmarkStart w:id="1913" w:name="_Toc92291267"/>
      <w:bookmarkStart w:id="1914" w:name="_Toc202387955"/>
      <w:bookmarkEnd w:id="1906"/>
      <w:r>
        <w:t>8.4.2.8</w:t>
      </w:r>
      <w:r>
        <w:tab/>
        <w:t>Naming Conventions</w:t>
      </w:r>
      <w:bookmarkEnd w:id="1907"/>
      <w:bookmarkEnd w:id="1908"/>
      <w:bookmarkEnd w:id="1909"/>
      <w:bookmarkEnd w:id="1910"/>
      <w:bookmarkEnd w:id="1911"/>
      <w:bookmarkEnd w:id="1912"/>
      <w:bookmarkEnd w:id="1913"/>
      <w:bookmarkEnd w:id="1914"/>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915" w:name="_CR8_4_2_9"/>
      <w:bookmarkStart w:id="1916" w:name="_Toc20212394"/>
      <w:bookmarkStart w:id="1917" w:name="_Toc27731749"/>
      <w:bookmarkStart w:id="1918" w:name="_Toc36127527"/>
      <w:bookmarkStart w:id="1919" w:name="_Toc45214633"/>
      <w:bookmarkStart w:id="1920" w:name="_Toc51937772"/>
      <w:bookmarkStart w:id="1921" w:name="_Toc51938081"/>
      <w:bookmarkStart w:id="1922" w:name="_Toc92291268"/>
      <w:bookmarkStart w:id="1923" w:name="_Toc202387956"/>
      <w:bookmarkEnd w:id="1915"/>
      <w:r>
        <w:t>8.4.2.9</w:t>
      </w:r>
      <w:r>
        <w:tab/>
        <w:t>Global documents</w:t>
      </w:r>
      <w:bookmarkEnd w:id="1916"/>
      <w:bookmarkEnd w:id="1917"/>
      <w:bookmarkEnd w:id="1918"/>
      <w:bookmarkEnd w:id="1919"/>
      <w:bookmarkEnd w:id="1920"/>
      <w:bookmarkEnd w:id="1921"/>
      <w:bookmarkEnd w:id="1922"/>
      <w:bookmarkEnd w:id="1923"/>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924" w:name="_CR8_4_2_10"/>
      <w:bookmarkStart w:id="1925" w:name="_Toc20212395"/>
      <w:bookmarkStart w:id="1926" w:name="_Toc27731750"/>
      <w:bookmarkStart w:id="1927" w:name="_Toc36127528"/>
      <w:bookmarkStart w:id="1928" w:name="_Toc45214634"/>
      <w:bookmarkStart w:id="1929" w:name="_Toc51937773"/>
      <w:bookmarkStart w:id="1930" w:name="_Toc51938082"/>
      <w:bookmarkStart w:id="1931" w:name="_Toc92291269"/>
      <w:bookmarkStart w:id="1932" w:name="_Toc202387957"/>
      <w:bookmarkEnd w:id="1924"/>
      <w:r>
        <w:t>8.4.2.10</w:t>
      </w:r>
      <w:r>
        <w:tab/>
        <w:t>Resource interdependencies</w:t>
      </w:r>
      <w:bookmarkEnd w:id="1925"/>
      <w:bookmarkEnd w:id="1926"/>
      <w:bookmarkEnd w:id="1927"/>
      <w:bookmarkEnd w:id="1928"/>
      <w:bookmarkEnd w:id="1929"/>
      <w:bookmarkEnd w:id="1930"/>
      <w:bookmarkEnd w:id="1931"/>
      <w:bookmarkEnd w:id="1932"/>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933" w:name="_CR8_4_2_11"/>
      <w:bookmarkStart w:id="1934" w:name="_Toc20212396"/>
      <w:bookmarkStart w:id="1935" w:name="_Toc27731751"/>
      <w:bookmarkStart w:id="1936" w:name="_Toc36127529"/>
      <w:bookmarkStart w:id="1937" w:name="_Toc45214635"/>
      <w:bookmarkStart w:id="1938" w:name="_Toc51937774"/>
      <w:bookmarkStart w:id="1939" w:name="_Toc51938083"/>
      <w:bookmarkStart w:id="1940" w:name="_Toc92291270"/>
      <w:bookmarkStart w:id="1941" w:name="_Toc202387958"/>
      <w:bookmarkEnd w:id="1933"/>
      <w:r>
        <w:lastRenderedPageBreak/>
        <w:t>8.4.2.11</w:t>
      </w:r>
      <w:r>
        <w:tab/>
        <w:t>Authorization Policies</w:t>
      </w:r>
      <w:bookmarkEnd w:id="1934"/>
      <w:bookmarkEnd w:id="1935"/>
      <w:bookmarkEnd w:id="1936"/>
      <w:bookmarkEnd w:id="1937"/>
      <w:bookmarkEnd w:id="1938"/>
      <w:bookmarkEnd w:id="1939"/>
      <w:bookmarkEnd w:id="1940"/>
      <w:bookmarkEnd w:id="1941"/>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942" w:name="_CR8_4_2_12"/>
      <w:bookmarkStart w:id="1943" w:name="_Toc20212397"/>
      <w:bookmarkStart w:id="1944" w:name="_Toc27731752"/>
      <w:bookmarkStart w:id="1945" w:name="_Toc36127530"/>
      <w:bookmarkStart w:id="1946" w:name="_Toc45214636"/>
      <w:bookmarkStart w:id="1947" w:name="_Toc51937775"/>
      <w:bookmarkStart w:id="1948" w:name="_Toc51938084"/>
      <w:bookmarkStart w:id="1949" w:name="_Toc92291271"/>
      <w:bookmarkStart w:id="1950" w:name="_Toc202387959"/>
      <w:bookmarkEnd w:id="1942"/>
      <w:r>
        <w:t>8.4.2.12</w:t>
      </w:r>
      <w:r>
        <w:tab/>
        <w:t>Subscription to Changes</w:t>
      </w:r>
      <w:bookmarkEnd w:id="1943"/>
      <w:bookmarkEnd w:id="1944"/>
      <w:bookmarkEnd w:id="1945"/>
      <w:bookmarkEnd w:id="1946"/>
      <w:bookmarkEnd w:id="1947"/>
      <w:bookmarkEnd w:id="1948"/>
      <w:bookmarkEnd w:id="1949"/>
      <w:bookmarkEnd w:id="1950"/>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951" w:name="_CR9"/>
      <w:bookmarkStart w:id="1952" w:name="_Toc20212398"/>
      <w:bookmarkStart w:id="1953" w:name="_Toc27731753"/>
      <w:bookmarkStart w:id="1954" w:name="_Toc36127531"/>
      <w:bookmarkStart w:id="1955" w:name="_Toc45214637"/>
      <w:bookmarkStart w:id="1956" w:name="_Toc51937776"/>
      <w:bookmarkStart w:id="1957" w:name="_Toc51938085"/>
      <w:bookmarkStart w:id="1958" w:name="_Toc92291272"/>
      <w:bookmarkStart w:id="1959" w:name="_Toc202387960"/>
      <w:bookmarkEnd w:id="1951"/>
      <w:r>
        <w:t>9</w:t>
      </w:r>
      <w:r w:rsidRPr="00986001">
        <w:tab/>
      </w:r>
      <w:r>
        <w:t>MCVideo configuration management documents</w:t>
      </w:r>
      <w:bookmarkEnd w:id="1952"/>
      <w:bookmarkEnd w:id="1953"/>
      <w:bookmarkEnd w:id="1954"/>
      <w:bookmarkEnd w:id="1955"/>
      <w:bookmarkEnd w:id="1956"/>
      <w:bookmarkEnd w:id="1957"/>
      <w:bookmarkEnd w:id="1958"/>
      <w:bookmarkEnd w:id="1959"/>
    </w:p>
    <w:p w14:paraId="72150635" w14:textId="77777777" w:rsidR="00C367E9" w:rsidRPr="00986001" w:rsidRDefault="00C367E9" w:rsidP="00C367E9">
      <w:pPr>
        <w:pStyle w:val="Heading2"/>
      </w:pPr>
      <w:bookmarkStart w:id="1960" w:name="_CR9_1"/>
      <w:bookmarkStart w:id="1961" w:name="_Toc20212399"/>
      <w:bookmarkStart w:id="1962" w:name="_Toc27731754"/>
      <w:bookmarkStart w:id="1963" w:name="_Toc36127532"/>
      <w:bookmarkStart w:id="1964" w:name="_Toc45214638"/>
      <w:bookmarkStart w:id="1965" w:name="_Toc51937777"/>
      <w:bookmarkStart w:id="1966" w:name="_Toc51938086"/>
      <w:bookmarkStart w:id="1967" w:name="_Toc92291273"/>
      <w:bookmarkStart w:id="1968" w:name="_Toc202387961"/>
      <w:bookmarkEnd w:id="1960"/>
      <w:r>
        <w:t>9</w:t>
      </w:r>
      <w:r w:rsidRPr="00986001">
        <w:t>.1</w:t>
      </w:r>
      <w:r w:rsidRPr="00986001">
        <w:tab/>
        <w:t>Introduction</w:t>
      </w:r>
      <w:bookmarkEnd w:id="1961"/>
      <w:bookmarkEnd w:id="1962"/>
      <w:bookmarkEnd w:id="1963"/>
      <w:bookmarkEnd w:id="1964"/>
      <w:bookmarkEnd w:id="1965"/>
      <w:bookmarkEnd w:id="1966"/>
      <w:bookmarkEnd w:id="1967"/>
      <w:bookmarkEnd w:id="1968"/>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69" w:name="_CR9_2"/>
      <w:bookmarkStart w:id="1970" w:name="_Toc20212400"/>
      <w:bookmarkStart w:id="1971" w:name="_Toc27731755"/>
      <w:bookmarkStart w:id="1972" w:name="_Toc36127533"/>
      <w:bookmarkStart w:id="1973" w:name="_Toc45214639"/>
      <w:bookmarkStart w:id="1974" w:name="_Toc51937778"/>
      <w:bookmarkStart w:id="1975" w:name="_Toc51938087"/>
      <w:bookmarkStart w:id="1976" w:name="_Toc92291274"/>
      <w:bookmarkStart w:id="1977" w:name="_Toc202387962"/>
      <w:bookmarkEnd w:id="1969"/>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70"/>
      <w:bookmarkEnd w:id="1971"/>
      <w:bookmarkEnd w:id="1972"/>
      <w:bookmarkEnd w:id="1973"/>
      <w:bookmarkEnd w:id="1974"/>
      <w:bookmarkEnd w:id="1975"/>
      <w:bookmarkEnd w:id="1976"/>
      <w:bookmarkEnd w:id="1977"/>
    </w:p>
    <w:p w14:paraId="4D1C2324" w14:textId="77777777" w:rsidR="00C367E9" w:rsidRDefault="00C367E9" w:rsidP="00C367E9">
      <w:pPr>
        <w:pStyle w:val="Heading3"/>
      </w:pPr>
      <w:bookmarkStart w:id="1978" w:name="_CR9_2_1"/>
      <w:bookmarkStart w:id="1979" w:name="_Toc20212401"/>
      <w:bookmarkStart w:id="1980" w:name="_Toc27731756"/>
      <w:bookmarkStart w:id="1981" w:name="_Toc36127534"/>
      <w:bookmarkStart w:id="1982" w:name="_Toc45214640"/>
      <w:bookmarkStart w:id="1983" w:name="_Toc51937779"/>
      <w:bookmarkStart w:id="1984" w:name="_Toc51938088"/>
      <w:bookmarkStart w:id="1985" w:name="_Toc92291275"/>
      <w:bookmarkStart w:id="1986" w:name="_Toc202387963"/>
      <w:bookmarkEnd w:id="1978"/>
      <w:r>
        <w:t>9.2.1</w:t>
      </w:r>
      <w:r>
        <w:tab/>
        <w:t>General</w:t>
      </w:r>
      <w:bookmarkEnd w:id="1979"/>
      <w:bookmarkEnd w:id="1980"/>
      <w:bookmarkEnd w:id="1981"/>
      <w:bookmarkEnd w:id="1982"/>
      <w:bookmarkEnd w:id="1983"/>
      <w:bookmarkEnd w:id="1984"/>
      <w:bookmarkEnd w:id="1985"/>
      <w:bookmarkEnd w:id="1986"/>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87" w:name="_CR9_2_1A"/>
      <w:bookmarkStart w:id="1988" w:name="_Toc20212402"/>
      <w:bookmarkStart w:id="1989" w:name="_Toc27731757"/>
      <w:bookmarkStart w:id="1990" w:name="_Toc36127535"/>
      <w:bookmarkStart w:id="1991" w:name="_Toc45214641"/>
      <w:bookmarkStart w:id="1992" w:name="_Toc51937780"/>
      <w:bookmarkStart w:id="1993" w:name="_Toc51938089"/>
      <w:bookmarkStart w:id="1994" w:name="_Toc92291276"/>
      <w:bookmarkStart w:id="1995" w:name="MCCQCTEMPBM_00000049"/>
      <w:bookmarkStart w:id="1996" w:name="_Toc202387964"/>
      <w:bookmarkEnd w:id="1987"/>
      <w:r>
        <w:lastRenderedPageBreak/>
        <w:t>9.2.1A</w:t>
      </w:r>
      <w:r>
        <w:tab/>
        <w:t>MCVideo client access to MCVideo UE configuration documents</w:t>
      </w:r>
      <w:bookmarkEnd w:id="1988"/>
      <w:bookmarkEnd w:id="1989"/>
      <w:bookmarkEnd w:id="1990"/>
      <w:bookmarkEnd w:id="1991"/>
      <w:bookmarkEnd w:id="1992"/>
      <w:bookmarkEnd w:id="1993"/>
      <w:bookmarkEnd w:id="1994"/>
      <w:bookmarkEnd w:id="1996"/>
    </w:p>
    <w:bookmarkEnd w:id="1995"/>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97" w:name="_CR9_2_2"/>
      <w:bookmarkStart w:id="1998" w:name="_Toc20212403"/>
      <w:bookmarkStart w:id="1999" w:name="_Toc27731758"/>
      <w:bookmarkStart w:id="2000" w:name="_Toc36127536"/>
      <w:bookmarkStart w:id="2001" w:name="_Toc45214642"/>
      <w:bookmarkStart w:id="2002" w:name="_Toc51937781"/>
      <w:bookmarkStart w:id="2003" w:name="_Toc51938090"/>
      <w:bookmarkStart w:id="2004" w:name="_Toc92291277"/>
      <w:bookmarkStart w:id="2005" w:name="_Toc202387965"/>
      <w:bookmarkEnd w:id="1997"/>
      <w:r>
        <w:t>9.2.2</w:t>
      </w:r>
      <w:r>
        <w:tab/>
        <w:t>C</w:t>
      </w:r>
      <w:r w:rsidRPr="00986001">
        <w:t>oding</w:t>
      </w:r>
      <w:bookmarkEnd w:id="1998"/>
      <w:bookmarkEnd w:id="1999"/>
      <w:bookmarkEnd w:id="2000"/>
      <w:bookmarkEnd w:id="2001"/>
      <w:bookmarkEnd w:id="2002"/>
      <w:bookmarkEnd w:id="2003"/>
      <w:bookmarkEnd w:id="2004"/>
      <w:bookmarkEnd w:id="2005"/>
    </w:p>
    <w:p w14:paraId="072C1A4B" w14:textId="77777777" w:rsidR="00C367E9" w:rsidRPr="0019247C" w:rsidRDefault="00C367E9" w:rsidP="00C367E9">
      <w:pPr>
        <w:pStyle w:val="Heading4"/>
      </w:pPr>
      <w:bookmarkStart w:id="2006" w:name="_CR9_2_2_1"/>
      <w:bookmarkStart w:id="2007" w:name="_Toc20212404"/>
      <w:bookmarkStart w:id="2008" w:name="_Toc27731759"/>
      <w:bookmarkStart w:id="2009" w:name="_Toc36127537"/>
      <w:bookmarkStart w:id="2010" w:name="_Toc45214643"/>
      <w:bookmarkStart w:id="2011" w:name="_Toc51937782"/>
      <w:bookmarkStart w:id="2012" w:name="_Toc51938091"/>
      <w:bookmarkStart w:id="2013" w:name="_Toc92291278"/>
      <w:bookmarkStart w:id="2014" w:name="_Toc202387966"/>
      <w:bookmarkEnd w:id="2006"/>
      <w:r>
        <w:t>9.2.2.1</w:t>
      </w:r>
      <w:r>
        <w:tab/>
        <w:t>Structure</w:t>
      </w:r>
      <w:bookmarkEnd w:id="2007"/>
      <w:bookmarkEnd w:id="2008"/>
      <w:bookmarkEnd w:id="2009"/>
      <w:bookmarkEnd w:id="2010"/>
      <w:bookmarkEnd w:id="2011"/>
      <w:bookmarkEnd w:id="2012"/>
      <w:bookmarkEnd w:id="2013"/>
      <w:bookmarkEnd w:id="2014"/>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2015" w:name="_CR9_2_2_2"/>
      <w:bookmarkStart w:id="2016" w:name="_Toc20212405"/>
      <w:bookmarkStart w:id="2017" w:name="_Toc27731760"/>
      <w:bookmarkStart w:id="2018" w:name="_Toc36127538"/>
      <w:bookmarkStart w:id="2019" w:name="_Toc45214644"/>
      <w:bookmarkStart w:id="2020" w:name="_Toc51937783"/>
      <w:bookmarkStart w:id="2021" w:name="_Toc51938092"/>
      <w:bookmarkStart w:id="2022" w:name="_Toc92291279"/>
      <w:bookmarkStart w:id="2023" w:name="_Toc202387967"/>
      <w:bookmarkEnd w:id="2015"/>
      <w:r>
        <w:t>9</w:t>
      </w:r>
      <w:r w:rsidRPr="000B2651">
        <w:t>.</w:t>
      </w:r>
      <w:r>
        <w:t>2</w:t>
      </w:r>
      <w:r w:rsidRPr="000B2651">
        <w:t>.2.2</w:t>
      </w:r>
      <w:r w:rsidRPr="000B2651">
        <w:tab/>
        <w:t>Application Unique ID</w:t>
      </w:r>
      <w:bookmarkEnd w:id="2016"/>
      <w:bookmarkEnd w:id="2017"/>
      <w:bookmarkEnd w:id="2018"/>
      <w:bookmarkEnd w:id="2019"/>
      <w:bookmarkEnd w:id="2020"/>
      <w:bookmarkEnd w:id="2021"/>
      <w:bookmarkEnd w:id="2022"/>
      <w:bookmarkEnd w:id="2023"/>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2024" w:name="_CR9_2_2_3"/>
      <w:bookmarkStart w:id="2025" w:name="_Toc20212406"/>
      <w:bookmarkStart w:id="2026" w:name="_Toc27731761"/>
      <w:bookmarkStart w:id="2027" w:name="_Toc36127539"/>
      <w:bookmarkStart w:id="2028" w:name="_Toc45214645"/>
      <w:bookmarkStart w:id="2029" w:name="_Toc51937784"/>
      <w:bookmarkStart w:id="2030" w:name="_Toc51938093"/>
      <w:bookmarkStart w:id="2031" w:name="_Toc92291280"/>
      <w:bookmarkStart w:id="2032" w:name="_Toc202387968"/>
      <w:bookmarkEnd w:id="2024"/>
      <w:r>
        <w:t>9</w:t>
      </w:r>
      <w:r w:rsidRPr="00F70427">
        <w:t>.</w:t>
      </w:r>
      <w:r>
        <w:t>2</w:t>
      </w:r>
      <w:r w:rsidRPr="00F70427">
        <w:t>.2.3</w:t>
      </w:r>
      <w:r w:rsidRPr="00F70427">
        <w:tab/>
        <w:t>XML Schema</w:t>
      </w:r>
      <w:bookmarkEnd w:id="2025"/>
      <w:bookmarkEnd w:id="2026"/>
      <w:bookmarkEnd w:id="2027"/>
      <w:bookmarkEnd w:id="2028"/>
      <w:bookmarkEnd w:id="2029"/>
      <w:bookmarkEnd w:id="2030"/>
      <w:bookmarkEnd w:id="2031"/>
      <w:bookmarkEnd w:id="2032"/>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lastRenderedPageBreak/>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lastRenderedPageBreak/>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2033" w:name="_CR9_2_2_4"/>
      <w:bookmarkStart w:id="2034" w:name="_Toc20212407"/>
      <w:bookmarkStart w:id="2035" w:name="_Toc27731762"/>
      <w:bookmarkStart w:id="2036" w:name="_Toc36127540"/>
      <w:bookmarkStart w:id="2037" w:name="_Toc45214646"/>
      <w:bookmarkStart w:id="2038" w:name="_Toc51937785"/>
      <w:bookmarkStart w:id="2039" w:name="_Toc51938094"/>
      <w:bookmarkStart w:id="2040" w:name="_Toc92291281"/>
      <w:bookmarkStart w:id="2041" w:name="_Toc202387969"/>
      <w:bookmarkEnd w:id="2033"/>
      <w:r w:rsidRPr="005D557D">
        <w:rPr>
          <w:lang w:val="fr-FR"/>
        </w:rPr>
        <w:t>9.2.2.4</w:t>
      </w:r>
      <w:r w:rsidRPr="005D557D">
        <w:rPr>
          <w:lang w:val="fr-FR"/>
        </w:rPr>
        <w:tab/>
        <w:t>Default Document Namespace</w:t>
      </w:r>
      <w:bookmarkEnd w:id="2034"/>
      <w:bookmarkEnd w:id="2035"/>
      <w:bookmarkEnd w:id="2036"/>
      <w:bookmarkEnd w:id="2037"/>
      <w:bookmarkEnd w:id="2038"/>
      <w:bookmarkEnd w:id="2039"/>
      <w:bookmarkEnd w:id="2040"/>
      <w:bookmarkEnd w:id="2041"/>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042" w:name="_CR9_2_2_5"/>
      <w:bookmarkStart w:id="2043" w:name="_Toc20212408"/>
      <w:bookmarkStart w:id="2044" w:name="_Toc27731763"/>
      <w:bookmarkStart w:id="2045" w:name="_Toc36127541"/>
      <w:bookmarkStart w:id="2046" w:name="_Toc45214647"/>
      <w:bookmarkStart w:id="2047" w:name="_Toc51937786"/>
      <w:bookmarkStart w:id="2048" w:name="_Toc51938095"/>
      <w:bookmarkStart w:id="2049" w:name="_Toc92291282"/>
      <w:bookmarkStart w:id="2050" w:name="_Toc202387970"/>
      <w:bookmarkEnd w:id="2042"/>
      <w:r>
        <w:t>9</w:t>
      </w:r>
      <w:r w:rsidRPr="000B2651">
        <w:t>.</w:t>
      </w:r>
      <w:r>
        <w:t>2</w:t>
      </w:r>
      <w:r w:rsidRPr="000B2651">
        <w:t>.2.5</w:t>
      </w:r>
      <w:r w:rsidRPr="000B2651">
        <w:tab/>
        <w:t>MIME type</w:t>
      </w:r>
      <w:bookmarkEnd w:id="2043"/>
      <w:bookmarkEnd w:id="2044"/>
      <w:bookmarkEnd w:id="2045"/>
      <w:bookmarkEnd w:id="2046"/>
      <w:bookmarkEnd w:id="2047"/>
      <w:bookmarkEnd w:id="2048"/>
      <w:bookmarkEnd w:id="2049"/>
      <w:bookmarkEnd w:id="205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051" w:name="_CR9_2_2_6"/>
      <w:bookmarkStart w:id="2052" w:name="_Toc20212409"/>
      <w:bookmarkStart w:id="2053" w:name="_Toc27731764"/>
      <w:bookmarkStart w:id="2054" w:name="_Toc36127542"/>
      <w:bookmarkStart w:id="2055" w:name="_Toc45214648"/>
      <w:bookmarkStart w:id="2056" w:name="_Toc51937787"/>
      <w:bookmarkStart w:id="2057" w:name="_Toc51938096"/>
      <w:bookmarkStart w:id="2058" w:name="_Toc92291283"/>
      <w:bookmarkStart w:id="2059" w:name="_Toc202387971"/>
      <w:bookmarkEnd w:id="2051"/>
      <w:r>
        <w:t>9</w:t>
      </w:r>
      <w:r w:rsidRPr="000B2651">
        <w:t>.</w:t>
      </w:r>
      <w:r>
        <w:t>2</w:t>
      </w:r>
      <w:r w:rsidRPr="000B2651">
        <w:t>.2.6</w:t>
      </w:r>
      <w:r w:rsidRPr="000B2651">
        <w:tab/>
        <w:t>Validation Constraints</w:t>
      </w:r>
      <w:bookmarkEnd w:id="2052"/>
      <w:bookmarkEnd w:id="2053"/>
      <w:bookmarkEnd w:id="2054"/>
      <w:bookmarkEnd w:id="2055"/>
      <w:bookmarkEnd w:id="2056"/>
      <w:bookmarkEnd w:id="2057"/>
      <w:bookmarkEnd w:id="2058"/>
      <w:bookmarkEnd w:id="205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lastRenderedPageBreak/>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lastRenderedPageBreak/>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60" w:name="_CR9_2_2_7"/>
      <w:bookmarkStart w:id="2061" w:name="_Toc20212410"/>
      <w:bookmarkStart w:id="2062" w:name="_Toc27731765"/>
      <w:bookmarkStart w:id="2063" w:name="_Toc36127543"/>
      <w:bookmarkStart w:id="2064" w:name="_Toc45214649"/>
      <w:bookmarkStart w:id="2065" w:name="_Toc51937788"/>
      <w:bookmarkStart w:id="2066" w:name="_Toc51938097"/>
      <w:bookmarkStart w:id="2067" w:name="_Toc92291284"/>
      <w:bookmarkStart w:id="2068" w:name="_Toc202387972"/>
      <w:bookmarkEnd w:id="2060"/>
      <w:r>
        <w:t>9</w:t>
      </w:r>
      <w:r w:rsidRPr="005B303F">
        <w:t>.2.2.7</w:t>
      </w:r>
      <w:r w:rsidRPr="005B303F">
        <w:tab/>
        <w:t>Data Semantics</w:t>
      </w:r>
      <w:bookmarkEnd w:id="2061"/>
      <w:bookmarkEnd w:id="2062"/>
      <w:bookmarkEnd w:id="2063"/>
      <w:bookmarkEnd w:id="2064"/>
      <w:bookmarkEnd w:id="2065"/>
      <w:bookmarkEnd w:id="2066"/>
      <w:bookmarkEnd w:id="2067"/>
      <w:bookmarkEnd w:id="2068"/>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lastRenderedPageBreak/>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69" w:name="_CR9_2_2_8"/>
      <w:bookmarkStart w:id="2070" w:name="_Toc20212411"/>
      <w:bookmarkStart w:id="2071" w:name="_Toc27731766"/>
      <w:bookmarkStart w:id="2072" w:name="_Toc36127544"/>
      <w:bookmarkStart w:id="2073" w:name="_Toc45214650"/>
      <w:bookmarkStart w:id="2074" w:name="_Toc51937789"/>
      <w:bookmarkStart w:id="2075" w:name="_Toc51938098"/>
      <w:bookmarkStart w:id="2076" w:name="_Toc92291285"/>
      <w:bookmarkStart w:id="2077" w:name="_Toc202387973"/>
      <w:bookmarkEnd w:id="2069"/>
      <w:r>
        <w:t>9</w:t>
      </w:r>
      <w:r w:rsidRPr="00794952">
        <w:t>.</w:t>
      </w:r>
      <w:r>
        <w:t>2</w:t>
      </w:r>
      <w:r w:rsidRPr="00794952">
        <w:t>.2.8</w:t>
      </w:r>
      <w:r w:rsidRPr="00794952">
        <w:tab/>
        <w:t>Naming Conventions</w:t>
      </w:r>
      <w:bookmarkEnd w:id="2070"/>
      <w:bookmarkEnd w:id="2071"/>
      <w:bookmarkEnd w:id="2072"/>
      <w:bookmarkEnd w:id="2073"/>
      <w:bookmarkEnd w:id="2074"/>
      <w:bookmarkEnd w:id="2075"/>
      <w:bookmarkEnd w:id="2076"/>
      <w:bookmarkEnd w:id="2077"/>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78" w:name="_CR9_2_2_9"/>
      <w:bookmarkStart w:id="2079" w:name="_Toc20212412"/>
      <w:bookmarkStart w:id="2080" w:name="_Toc27731767"/>
      <w:bookmarkStart w:id="2081" w:name="_Toc36127545"/>
      <w:bookmarkStart w:id="2082" w:name="_Toc45214651"/>
      <w:bookmarkStart w:id="2083" w:name="_Toc51937790"/>
      <w:bookmarkStart w:id="2084" w:name="_Toc51938099"/>
      <w:bookmarkStart w:id="2085" w:name="_Toc92291286"/>
      <w:bookmarkStart w:id="2086" w:name="_Toc202387974"/>
      <w:bookmarkEnd w:id="2078"/>
      <w:r>
        <w:t>9</w:t>
      </w:r>
      <w:r w:rsidRPr="00794952">
        <w:t>.</w:t>
      </w:r>
      <w:r>
        <w:t>2</w:t>
      </w:r>
      <w:r w:rsidRPr="00794952">
        <w:t>.2.9</w:t>
      </w:r>
      <w:r w:rsidRPr="00794952">
        <w:tab/>
        <w:t>Global documents</w:t>
      </w:r>
      <w:bookmarkEnd w:id="2079"/>
      <w:bookmarkEnd w:id="2080"/>
      <w:bookmarkEnd w:id="2081"/>
      <w:bookmarkEnd w:id="2082"/>
      <w:bookmarkEnd w:id="2083"/>
      <w:bookmarkEnd w:id="2084"/>
      <w:bookmarkEnd w:id="2085"/>
      <w:bookmarkEnd w:id="2086"/>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87" w:name="_CR9_2_2_10"/>
      <w:bookmarkStart w:id="2088" w:name="_Toc20212413"/>
      <w:bookmarkStart w:id="2089" w:name="_Toc27731768"/>
      <w:bookmarkStart w:id="2090" w:name="_Toc36127546"/>
      <w:bookmarkStart w:id="2091" w:name="_Toc45214652"/>
      <w:bookmarkStart w:id="2092" w:name="_Toc51937791"/>
      <w:bookmarkStart w:id="2093" w:name="_Toc51938100"/>
      <w:bookmarkStart w:id="2094" w:name="_Toc92291287"/>
      <w:bookmarkStart w:id="2095" w:name="_Toc202387975"/>
      <w:bookmarkEnd w:id="2087"/>
      <w:r>
        <w:t>9</w:t>
      </w:r>
      <w:r w:rsidRPr="00794952">
        <w:t>.</w:t>
      </w:r>
      <w:r>
        <w:t>2</w:t>
      </w:r>
      <w:r w:rsidRPr="00794952">
        <w:t>.2.10</w:t>
      </w:r>
      <w:r w:rsidRPr="00794952">
        <w:tab/>
        <w:t>Resource interdependencies</w:t>
      </w:r>
      <w:bookmarkEnd w:id="2088"/>
      <w:bookmarkEnd w:id="2089"/>
      <w:bookmarkEnd w:id="2090"/>
      <w:bookmarkEnd w:id="2091"/>
      <w:bookmarkEnd w:id="2092"/>
      <w:bookmarkEnd w:id="2093"/>
      <w:bookmarkEnd w:id="2094"/>
      <w:bookmarkEnd w:id="2095"/>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96" w:name="_CR9_2_2_11"/>
      <w:bookmarkStart w:id="2097" w:name="_Toc20212414"/>
      <w:bookmarkStart w:id="2098" w:name="_Toc27731769"/>
      <w:bookmarkStart w:id="2099" w:name="_Toc36127547"/>
      <w:bookmarkStart w:id="2100" w:name="_Toc45214653"/>
      <w:bookmarkStart w:id="2101" w:name="_Toc51937792"/>
      <w:bookmarkStart w:id="2102" w:name="_Toc51938101"/>
      <w:bookmarkStart w:id="2103" w:name="_Toc92291288"/>
      <w:bookmarkStart w:id="2104" w:name="_Toc202387976"/>
      <w:bookmarkEnd w:id="2096"/>
      <w:r>
        <w:t>9</w:t>
      </w:r>
      <w:r w:rsidRPr="00794952">
        <w:t>.</w:t>
      </w:r>
      <w:r>
        <w:t>2</w:t>
      </w:r>
      <w:r w:rsidRPr="00794952">
        <w:t>.2.11</w:t>
      </w:r>
      <w:r w:rsidRPr="00794952">
        <w:tab/>
        <w:t>Authorization Policies</w:t>
      </w:r>
      <w:bookmarkEnd w:id="2097"/>
      <w:bookmarkEnd w:id="2098"/>
      <w:bookmarkEnd w:id="2099"/>
      <w:bookmarkEnd w:id="2100"/>
      <w:bookmarkEnd w:id="2101"/>
      <w:bookmarkEnd w:id="2102"/>
      <w:bookmarkEnd w:id="2103"/>
      <w:bookmarkEnd w:id="2104"/>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105" w:name="_CR9_2_2_12"/>
      <w:bookmarkStart w:id="2106" w:name="_Toc20212415"/>
      <w:bookmarkStart w:id="2107" w:name="_Toc27731770"/>
      <w:bookmarkStart w:id="2108" w:name="_Toc36127548"/>
      <w:bookmarkStart w:id="2109" w:name="_Toc45214654"/>
      <w:bookmarkStart w:id="2110" w:name="_Toc51937793"/>
      <w:bookmarkStart w:id="2111" w:name="_Toc51938102"/>
      <w:bookmarkStart w:id="2112" w:name="_Toc92291289"/>
      <w:bookmarkStart w:id="2113" w:name="_Toc202387977"/>
      <w:bookmarkEnd w:id="2105"/>
      <w:r>
        <w:lastRenderedPageBreak/>
        <w:t>9</w:t>
      </w:r>
      <w:r w:rsidRPr="00794952">
        <w:t>.</w:t>
      </w:r>
      <w:r>
        <w:t>2</w:t>
      </w:r>
      <w:r w:rsidRPr="00794952">
        <w:t>.2.12</w:t>
      </w:r>
      <w:r w:rsidRPr="00794952">
        <w:tab/>
        <w:t>Subscription to Changes</w:t>
      </w:r>
      <w:bookmarkEnd w:id="2106"/>
      <w:bookmarkEnd w:id="2107"/>
      <w:bookmarkEnd w:id="2108"/>
      <w:bookmarkEnd w:id="2109"/>
      <w:bookmarkEnd w:id="2110"/>
      <w:bookmarkEnd w:id="2111"/>
      <w:bookmarkEnd w:id="2112"/>
      <w:bookmarkEnd w:id="2113"/>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114" w:name="_CR9_3"/>
      <w:bookmarkStart w:id="2115" w:name="_Toc20212416"/>
      <w:bookmarkStart w:id="2116" w:name="_Toc27731771"/>
      <w:bookmarkStart w:id="2117" w:name="_Toc36127549"/>
      <w:bookmarkStart w:id="2118" w:name="_Toc45214655"/>
      <w:bookmarkStart w:id="2119" w:name="_Toc51937794"/>
      <w:bookmarkStart w:id="2120" w:name="_Toc51938103"/>
      <w:bookmarkStart w:id="2121" w:name="_Toc92291290"/>
      <w:bookmarkStart w:id="2122" w:name="_Toc202387978"/>
      <w:bookmarkEnd w:id="2114"/>
      <w:r w:rsidRPr="00123146">
        <w:t>9.3</w:t>
      </w:r>
      <w:r w:rsidRPr="00123146">
        <w:tab/>
        <w:t>MCVideo user profile configuration document</w:t>
      </w:r>
      <w:bookmarkEnd w:id="2115"/>
      <w:bookmarkEnd w:id="2116"/>
      <w:bookmarkEnd w:id="2117"/>
      <w:bookmarkEnd w:id="2118"/>
      <w:bookmarkEnd w:id="2119"/>
      <w:bookmarkEnd w:id="2120"/>
      <w:bookmarkEnd w:id="2121"/>
      <w:bookmarkEnd w:id="2122"/>
    </w:p>
    <w:p w14:paraId="5942F22E" w14:textId="77777777" w:rsidR="00C367E9" w:rsidRPr="00986001" w:rsidRDefault="00C367E9" w:rsidP="00C367E9">
      <w:pPr>
        <w:pStyle w:val="Heading3"/>
      </w:pPr>
      <w:bookmarkStart w:id="2123" w:name="_CR9_3_1"/>
      <w:bookmarkStart w:id="2124" w:name="_Toc20212417"/>
      <w:bookmarkStart w:id="2125" w:name="_Toc27731772"/>
      <w:bookmarkStart w:id="2126" w:name="_Toc36127550"/>
      <w:bookmarkStart w:id="2127" w:name="_Toc45214656"/>
      <w:bookmarkStart w:id="2128" w:name="_Toc51937795"/>
      <w:bookmarkStart w:id="2129" w:name="_Toc51938104"/>
      <w:bookmarkStart w:id="2130" w:name="_Toc92291291"/>
      <w:bookmarkStart w:id="2131" w:name="_Toc202387979"/>
      <w:bookmarkEnd w:id="2123"/>
      <w:r>
        <w:t>9.3.1</w:t>
      </w:r>
      <w:r>
        <w:tab/>
        <w:t>General</w:t>
      </w:r>
      <w:bookmarkEnd w:id="2124"/>
      <w:bookmarkEnd w:id="2125"/>
      <w:bookmarkEnd w:id="2126"/>
      <w:bookmarkEnd w:id="2127"/>
      <w:bookmarkEnd w:id="2128"/>
      <w:bookmarkEnd w:id="2129"/>
      <w:bookmarkEnd w:id="2130"/>
      <w:bookmarkEnd w:id="2131"/>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132" w:name="_CR9_3_1A"/>
      <w:bookmarkStart w:id="2133" w:name="_Toc20212418"/>
      <w:bookmarkStart w:id="2134" w:name="_Toc27731773"/>
      <w:bookmarkStart w:id="2135" w:name="_Toc36127551"/>
      <w:bookmarkStart w:id="2136" w:name="_Toc45214657"/>
      <w:bookmarkStart w:id="2137" w:name="_Toc51937796"/>
      <w:bookmarkStart w:id="2138" w:name="_Toc51938105"/>
      <w:bookmarkStart w:id="2139" w:name="_Toc92291292"/>
      <w:bookmarkStart w:id="2140" w:name="MCCQCTEMPBM_00000050"/>
      <w:bookmarkStart w:id="2141" w:name="_Toc202387980"/>
      <w:bookmarkEnd w:id="2132"/>
      <w:r>
        <w:t>9.3.1A</w:t>
      </w:r>
      <w:r>
        <w:tab/>
        <w:t>MCVideo client access to MCVideo user profile documents</w:t>
      </w:r>
      <w:bookmarkEnd w:id="2133"/>
      <w:bookmarkEnd w:id="2134"/>
      <w:bookmarkEnd w:id="2135"/>
      <w:bookmarkEnd w:id="2136"/>
      <w:bookmarkEnd w:id="2137"/>
      <w:bookmarkEnd w:id="2138"/>
      <w:bookmarkEnd w:id="2139"/>
      <w:bookmarkEnd w:id="2141"/>
    </w:p>
    <w:bookmarkEnd w:id="2140"/>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142" w:name="_CR9_3_2"/>
      <w:bookmarkStart w:id="2143" w:name="_Toc20212419"/>
      <w:bookmarkStart w:id="2144" w:name="_Toc27731774"/>
      <w:bookmarkStart w:id="2145" w:name="_Toc36127552"/>
      <w:bookmarkStart w:id="2146" w:name="_Toc45214658"/>
      <w:bookmarkStart w:id="2147" w:name="_Toc51937797"/>
      <w:bookmarkStart w:id="2148" w:name="_Toc51938106"/>
      <w:bookmarkStart w:id="2149" w:name="_Toc92291293"/>
      <w:bookmarkStart w:id="2150" w:name="_Toc202387981"/>
      <w:bookmarkEnd w:id="2142"/>
      <w:r>
        <w:t>9.3.2</w:t>
      </w:r>
      <w:r>
        <w:tab/>
        <w:t>C</w:t>
      </w:r>
      <w:r w:rsidRPr="00986001">
        <w:t>oding</w:t>
      </w:r>
      <w:bookmarkEnd w:id="2143"/>
      <w:bookmarkEnd w:id="2144"/>
      <w:bookmarkEnd w:id="2145"/>
      <w:bookmarkEnd w:id="2146"/>
      <w:bookmarkEnd w:id="2147"/>
      <w:bookmarkEnd w:id="2148"/>
      <w:bookmarkEnd w:id="2149"/>
      <w:bookmarkEnd w:id="2150"/>
    </w:p>
    <w:p w14:paraId="32BA9D4C" w14:textId="77777777" w:rsidR="00C367E9" w:rsidRPr="0045024E" w:rsidRDefault="00C367E9" w:rsidP="00C367E9">
      <w:pPr>
        <w:pStyle w:val="Heading4"/>
      </w:pPr>
      <w:bookmarkStart w:id="2151" w:name="_CR9_3_2_1"/>
      <w:bookmarkStart w:id="2152" w:name="_Toc20212420"/>
      <w:bookmarkStart w:id="2153" w:name="_Toc27731775"/>
      <w:bookmarkStart w:id="2154" w:name="_Toc36127553"/>
      <w:bookmarkStart w:id="2155" w:name="_Toc45214659"/>
      <w:bookmarkStart w:id="2156" w:name="_Toc51937798"/>
      <w:bookmarkStart w:id="2157" w:name="_Toc51938107"/>
      <w:bookmarkStart w:id="2158" w:name="_Toc92291294"/>
      <w:bookmarkStart w:id="2159" w:name="_Toc202387982"/>
      <w:bookmarkEnd w:id="2151"/>
      <w:r>
        <w:t>9.3</w:t>
      </w:r>
      <w:r w:rsidRPr="0045024E">
        <w:t>.2.1</w:t>
      </w:r>
      <w:r>
        <w:tab/>
      </w:r>
      <w:r w:rsidRPr="0045024E">
        <w:t>Structure</w:t>
      </w:r>
      <w:bookmarkEnd w:id="2152"/>
      <w:bookmarkEnd w:id="2153"/>
      <w:bookmarkEnd w:id="2154"/>
      <w:bookmarkEnd w:id="2155"/>
      <w:bookmarkEnd w:id="2156"/>
      <w:bookmarkEnd w:id="2157"/>
      <w:bookmarkEnd w:id="2158"/>
      <w:bookmarkEnd w:id="2159"/>
    </w:p>
    <w:p w14:paraId="449E9FFF" w14:textId="77777777" w:rsidR="00C806D7" w:rsidRDefault="00C806D7" w:rsidP="00C806D7">
      <w:bookmarkStart w:id="2160" w:name="_Toc20212421"/>
      <w:bookmarkStart w:id="2161" w:name="_Toc27731776"/>
      <w:bookmarkStart w:id="2162" w:name="_Toc36127554"/>
      <w:bookmarkStart w:id="2163" w:name="_Toc45214660"/>
      <w:bookmarkStart w:id="2164" w:name="_Toc51937799"/>
      <w:bookmarkStart w:id="2165" w:name="_Toc51938108"/>
      <w:bookmarkStart w:id="2166"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lastRenderedPageBreak/>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bookmarkStart w:id="2167" w:name="_Hlk71209494"/>
      <w:r>
        <w:t>h)</w:t>
      </w:r>
      <w:r>
        <w:tab/>
        <w:t>may include an &lt;anyExt&gt; element;</w:t>
      </w:r>
      <w:bookmarkEnd w:id="2167"/>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68" w:name="_Hlk97310219"/>
      <w:r>
        <w:t>i)</w:t>
      </w:r>
      <w:r>
        <w:tab/>
        <w:t>an &lt;MCVideo-Group-ID&gt; element;</w:t>
      </w:r>
    </w:p>
    <w:p w14:paraId="22346A97" w14:textId="0E5754BD" w:rsidR="00C806D7" w:rsidRDefault="00C806D7" w:rsidP="00C806D7">
      <w:pPr>
        <w:pStyle w:val="B3"/>
      </w:pPr>
      <w:bookmarkStart w:id="2169" w:name="_Hlk96587528"/>
      <w:r>
        <w:t>ii)</w:t>
      </w:r>
      <w:r>
        <w:tab/>
        <w:t>an &lt;GMS-Serv-Id&gt; element;</w:t>
      </w:r>
    </w:p>
    <w:p w14:paraId="4FE9DC8D" w14:textId="2AD25966" w:rsidR="00C806D7" w:rsidRDefault="00C806D7" w:rsidP="00C806D7">
      <w:pPr>
        <w:pStyle w:val="B3"/>
      </w:pPr>
      <w:r>
        <w:t>iii)</w:t>
      </w:r>
      <w:r>
        <w:tab/>
        <w:t>an &lt;IdMS-Token-Endpoint&gt; element;</w:t>
      </w:r>
    </w:p>
    <w:bookmarkEnd w:id="2169"/>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70" w:name="_Hlk96543204"/>
      <w:r>
        <w:t>v)</w:t>
      </w:r>
      <w:r>
        <w:tab/>
        <w:t>a &lt;GroupKMSURI&gt; element;</w:t>
      </w:r>
    </w:p>
    <w:bookmarkEnd w:id="2168"/>
    <w:bookmarkEnd w:id="2170"/>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lastRenderedPageBreak/>
        <w:t>g)</w:t>
      </w:r>
      <w:r>
        <w:tab/>
        <w:t>shall include one &lt;RemoteGroupSelectionURIList&gt; element, each containing one or more &lt;entry&gt; elements; and</w:t>
      </w:r>
    </w:p>
    <w:p w14:paraId="319DC92D" w14:textId="77777777" w:rsidR="00C806D7" w:rsidRDefault="00C806D7" w:rsidP="00C806D7">
      <w:pPr>
        <w:pStyle w:val="B2"/>
      </w:pPr>
      <w:bookmarkStart w:id="2171" w:name="_Hlk71209962"/>
      <w:r>
        <w:t>h)</w:t>
      </w:r>
      <w:r>
        <w:tab/>
        <w:t>may include an &lt;anyExt&gt; element which may contain:</w:t>
      </w:r>
      <w:bookmarkEnd w:id="2171"/>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72" w:name="_Hlk97308259"/>
      <w:r>
        <w:t>i)</w:t>
      </w:r>
      <w:r>
        <w:tab/>
        <w:t>one &lt;MCVideo-Group-ID&gt; element;</w:t>
      </w:r>
    </w:p>
    <w:p w14:paraId="4AA3F215" w14:textId="1E6188EB" w:rsidR="00C806D7" w:rsidRDefault="00C806D7" w:rsidP="00C806D7">
      <w:pPr>
        <w:pStyle w:val="B3"/>
      </w:pPr>
      <w:bookmarkStart w:id="2173"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74" w:name="_Hlk71210097"/>
      <w:r>
        <w:t>v)</w:t>
      </w:r>
      <w:r>
        <w:tab/>
        <w:t>one &lt;GroupKMSURI&gt; element;</w:t>
      </w:r>
    </w:p>
    <w:bookmarkEnd w:id="2172"/>
    <w:bookmarkEnd w:id="2173"/>
    <w:bookmarkEnd w:id="2174"/>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lastRenderedPageBreak/>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lastRenderedPageBreak/>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75" w:name="_Hlk71210495"/>
      <w:r>
        <w:t>5)</w:t>
      </w:r>
      <w:r>
        <w:tab/>
        <w:t>may include an &lt;anyExt&gt; element which may contain:</w:t>
      </w:r>
      <w:bookmarkEnd w:id="2175"/>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lastRenderedPageBreak/>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76" w:name="_CR9_3_2_2"/>
      <w:bookmarkStart w:id="2177" w:name="_Toc202387983"/>
      <w:bookmarkEnd w:id="2176"/>
      <w:r>
        <w:t>9.3</w:t>
      </w:r>
      <w:r w:rsidRPr="0045024E">
        <w:t>.2.2</w:t>
      </w:r>
      <w:r w:rsidRPr="0045024E">
        <w:tab/>
        <w:t>Application Unique ID</w:t>
      </w:r>
      <w:bookmarkEnd w:id="2160"/>
      <w:bookmarkEnd w:id="2161"/>
      <w:bookmarkEnd w:id="2162"/>
      <w:bookmarkEnd w:id="2163"/>
      <w:bookmarkEnd w:id="2164"/>
      <w:bookmarkEnd w:id="2165"/>
      <w:bookmarkEnd w:id="2166"/>
      <w:bookmarkEnd w:id="2177"/>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78" w:name="_CR9_3_2_3"/>
      <w:bookmarkStart w:id="2179" w:name="_Toc20212422"/>
      <w:bookmarkStart w:id="2180" w:name="_Toc27731777"/>
      <w:bookmarkStart w:id="2181" w:name="_Toc36127555"/>
      <w:bookmarkStart w:id="2182" w:name="_Toc45214661"/>
      <w:bookmarkStart w:id="2183" w:name="_Toc51937800"/>
      <w:bookmarkStart w:id="2184" w:name="_Toc51938109"/>
      <w:bookmarkStart w:id="2185" w:name="_Toc92291296"/>
      <w:bookmarkStart w:id="2186" w:name="_Toc202387984"/>
      <w:bookmarkEnd w:id="2178"/>
      <w:r>
        <w:t>9.3</w:t>
      </w:r>
      <w:r w:rsidRPr="0045024E">
        <w:t>.2.3</w:t>
      </w:r>
      <w:r w:rsidRPr="0045024E">
        <w:tab/>
        <w:t>XML Schema</w:t>
      </w:r>
      <w:bookmarkEnd w:id="2179"/>
      <w:bookmarkEnd w:id="2180"/>
      <w:bookmarkEnd w:id="2181"/>
      <w:bookmarkEnd w:id="2182"/>
      <w:bookmarkEnd w:id="2183"/>
      <w:bookmarkEnd w:id="2184"/>
      <w:bookmarkEnd w:id="2185"/>
      <w:bookmarkEnd w:id="2186"/>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4532E0" w:rsidRDefault="00C367E9" w:rsidP="00C367E9">
      <w:pPr>
        <w:pStyle w:val="PL"/>
        <w:rPr>
          <w:lang w:val="nl-NL"/>
        </w:rPr>
      </w:pPr>
      <w:r w:rsidRPr="004532E0">
        <w:rPr>
          <w:lang w:val="nl-NL"/>
        </w:rPr>
        <w:t>&lt;?xml version="1.0" encoding="UTF-8"?&gt;</w:t>
      </w:r>
    </w:p>
    <w:p w14:paraId="79FAF4BE" w14:textId="77777777" w:rsidR="00C367E9" w:rsidRPr="004532E0" w:rsidRDefault="00C367E9" w:rsidP="00C367E9">
      <w:pPr>
        <w:pStyle w:val="PL"/>
        <w:rPr>
          <w:lang w:val="nl-NL"/>
        </w:rPr>
      </w:pPr>
      <w:r w:rsidRPr="004532E0">
        <w:rPr>
          <w:lang w:val="nl-NL"/>
        </w:rPr>
        <w:t>&lt;xs:schema</w:t>
      </w:r>
    </w:p>
    <w:p w14:paraId="2B8C1A74" w14:textId="77777777" w:rsidR="00C367E9" w:rsidRDefault="00C367E9" w:rsidP="00C367E9">
      <w:pPr>
        <w:pStyle w:val="PL"/>
      </w:pPr>
      <w:r w:rsidRPr="004532E0">
        <w:rPr>
          <w:lang w:val="nl-NL"/>
        </w:rPr>
        <w:t xml:space="preserve">  </w:t>
      </w:r>
      <w:r>
        <w:t>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0063841A" w14:textId="7B9C4CC5" w:rsidR="00870A23" w:rsidRDefault="00870A23" w:rsidP="00C367E9">
      <w:pPr>
        <w:pStyle w:val="PL"/>
        <w:rPr>
          <w:lang w:val="en-US"/>
        </w:rPr>
      </w:pPr>
      <w:r>
        <w:t xml:space="preserve">  </w:t>
      </w:r>
      <w:r w:rsidRPr="007E3075">
        <w:t>&lt;xs:element name="LocationUserProfileURI" type="xs:anyURI"/&gt;</w:t>
      </w:r>
    </w:p>
    <w:p w14:paraId="23B2CF1F" w14:textId="77777777" w:rsidR="00870A23" w:rsidRPr="00870A23" w:rsidRDefault="00870A23" w:rsidP="00C367E9">
      <w:pPr>
        <w:pStyle w:val="PL"/>
        <w:rPr>
          <w:lang w:val="en-US"/>
        </w:rPr>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lastRenderedPageBreak/>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87"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87"/>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lastRenderedPageBreak/>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88"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88"/>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lastRenderedPageBreak/>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5D557D" w:rsidRDefault="00C367E9" w:rsidP="00C367E9">
      <w:pPr>
        <w:pStyle w:val="PL"/>
        <w:rPr>
          <w:lang w:val="fr-FR"/>
        </w:rPr>
      </w:pPr>
      <w:r>
        <w:t xml:space="preserve">    </w:t>
      </w:r>
      <w:r w:rsidRPr="005D557D">
        <w:rPr>
          <w:lang w:val="fr-FR"/>
        </w:rPr>
        <w:t>&lt;/xs:choice&gt;</w:t>
      </w:r>
    </w:p>
    <w:p w14:paraId="03351744" w14:textId="77777777" w:rsidR="00C367E9" w:rsidRPr="005D557D" w:rsidRDefault="00C367E9" w:rsidP="00C367E9">
      <w:pPr>
        <w:pStyle w:val="PL"/>
        <w:rPr>
          <w:lang w:val="fr-FR"/>
        </w:rPr>
      </w:pPr>
      <w:r w:rsidRPr="005D557D">
        <w:rPr>
          <w:lang w:val="fr-FR"/>
        </w:rPr>
        <w:t xml:space="preserve">    &lt;xs:attribute ref="xml:lang"/&gt;</w:t>
      </w:r>
    </w:p>
    <w:p w14:paraId="26CA4F5E" w14:textId="77777777" w:rsidR="00C367E9" w:rsidRDefault="00C367E9" w:rsidP="00C367E9">
      <w:pPr>
        <w:pStyle w:val="PL"/>
      </w:pPr>
      <w:r w:rsidRPr="005D557D">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Pr="005D557D" w:rsidRDefault="00C367E9" w:rsidP="00C367E9">
      <w:pPr>
        <w:pStyle w:val="PL"/>
      </w:pPr>
      <w:r w:rsidRPr="00123146">
        <w:rPr>
          <w:lang w:val="fr-FR"/>
        </w:rPr>
        <w:t xml:space="preserve">        </w:t>
      </w:r>
      <w:r w:rsidRPr="005D557D">
        <w:t>&lt;xs:anyAttribute namespace="##any" processContents="lax"/&gt;</w:t>
      </w:r>
    </w:p>
    <w:p w14:paraId="349857D3" w14:textId="77777777" w:rsidR="00C367E9" w:rsidRPr="009A54B8" w:rsidRDefault="00C367E9" w:rsidP="00C367E9">
      <w:pPr>
        <w:pStyle w:val="PL"/>
        <w:rPr>
          <w:lang w:val="fr-FR"/>
        </w:rPr>
      </w:pPr>
      <w:r w:rsidRPr="005D557D">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5D557D" w:rsidRDefault="00C367E9" w:rsidP="00C367E9">
      <w:pPr>
        <w:pStyle w:val="PL"/>
        <w:rPr>
          <w:lang w:val="fr-FR"/>
        </w:rPr>
      </w:pPr>
      <w:r w:rsidRPr="00753816">
        <w:rPr>
          <w:lang w:val="fr-FR"/>
        </w:rPr>
        <w:t xml:space="preserve">  </w:t>
      </w:r>
      <w:r>
        <w:rPr>
          <w:lang w:val="fr-FR"/>
        </w:rPr>
        <w:t xml:space="preserve">    </w:t>
      </w:r>
      <w:r w:rsidRPr="005D557D">
        <w:rPr>
          <w:lang w:val="fr-FR"/>
        </w:rPr>
        <w:t>&lt;xs:enumeration value="Normal"/&gt;</w:t>
      </w:r>
    </w:p>
    <w:p w14:paraId="76771A34" w14:textId="77777777" w:rsidR="00C367E9" w:rsidRPr="005D557D" w:rsidRDefault="00C367E9" w:rsidP="00C367E9">
      <w:pPr>
        <w:pStyle w:val="PL"/>
        <w:rPr>
          <w:lang w:val="fr-FR"/>
        </w:rPr>
      </w:pPr>
      <w:r w:rsidRPr="005D557D">
        <w:rPr>
          <w:lang w:val="fr-FR"/>
        </w:rPr>
        <w:t xml:space="preserve">      &lt;xs:enumeration value="Encrypted"/&gt;</w:t>
      </w:r>
    </w:p>
    <w:p w14:paraId="5235446F" w14:textId="77777777" w:rsidR="00C367E9" w:rsidRPr="005D557D" w:rsidRDefault="00C367E9" w:rsidP="00C367E9">
      <w:pPr>
        <w:pStyle w:val="PL"/>
        <w:rPr>
          <w:lang w:val="fr-FR"/>
        </w:rPr>
      </w:pPr>
      <w:r w:rsidRPr="005D557D">
        <w:rPr>
          <w:lang w:val="fr-FR"/>
        </w:rPr>
        <w:t xml:space="preserve">    &lt;/xs:restriction&gt;</w:t>
      </w:r>
    </w:p>
    <w:p w14:paraId="608F46CA" w14:textId="77777777" w:rsidR="00C367E9" w:rsidRPr="005D557D" w:rsidRDefault="00C367E9" w:rsidP="00C367E9">
      <w:pPr>
        <w:pStyle w:val="PL"/>
        <w:rPr>
          <w:lang w:val="fr-FR"/>
        </w:rPr>
      </w:pPr>
      <w:r w:rsidRPr="005D557D">
        <w:rPr>
          <w:lang w:val="fr-FR"/>
        </w:rPr>
        <w:t xml:space="preserve">  &lt;/xs:simpleType&gt;</w:t>
      </w:r>
    </w:p>
    <w:p w14:paraId="739BA5DF" w14:textId="77777777" w:rsidR="00C367E9" w:rsidRPr="005D557D" w:rsidRDefault="00C367E9" w:rsidP="00C367E9">
      <w:pPr>
        <w:pStyle w:val="PL"/>
        <w:rPr>
          <w:lang w:val="fr-FR"/>
        </w:rPr>
      </w:pPr>
      <w:r w:rsidRPr="005D557D">
        <w:rPr>
          <w:lang w:val="fr-FR"/>
        </w:rPr>
        <w:t xml:space="preserve">  </w:t>
      </w:r>
    </w:p>
    <w:p w14:paraId="35374AD5" w14:textId="77777777" w:rsidR="00C367E9" w:rsidRPr="00933502" w:rsidRDefault="00C367E9" w:rsidP="00C367E9">
      <w:pPr>
        <w:pStyle w:val="PL"/>
      </w:pPr>
      <w:r w:rsidRPr="005D557D">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lastRenderedPageBreak/>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Pr="005D557D" w:rsidRDefault="00C367E9" w:rsidP="00C367E9">
      <w:pPr>
        <w:pStyle w:val="PL"/>
        <w:rPr>
          <w:lang w:val="fr-FR"/>
        </w:rPr>
      </w:pPr>
      <w:r>
        <w:t xml:space="preserve">    </w:t>
      </w:r>
      <w:r w:rsidRPr="005D557D">
        <w:rPr>
          <w:lang w:val="fr-FR"/>
        </w:rPr>
        <w:t>&lt;xs:restriction base="xs:integer"&gt;</w:t>
      </w:r>
    </w:p>
    <w:p w14:paraId="3FE2DF0F" w14:textId="77777777" w:rsidR="00C367E9" w:rsidRDefault="00C367E9" w:rsidP="00C367E9">
      <w:pPr>
        <w:pStyle w:val="PL"/>
      </w:pPr>
      <w:r w:rsidRPr="005D557D">
        <w:rPr>
          <w:lang w:val="fr-FR"/>
        </w:rPr>
        <w:t xml:space="preserve">      </w:t>
      </w:r>
      <w:r>
        <w:t>&lt;xs:minInclusive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lastRenderedPageBreak/>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89"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89"/>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lastRenderedPageBreak/>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90"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90"/>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91" w:name="_Hlk71186721"/>
      <w:r>
        <w:t>&lt;xs:element name="allow-regroup" type="xs:boolean"/&gt;</w:t>
      </w:r>
    </w:p>
    <w:bookmarkEnd w:id="2191"/>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6AE9E771"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2EFC3C51" w14:textId="77777777" w:rsidR="00C367E9" w:rsidRPr="005D557D" w:rsidRDefault="00C367E9" w:rsidP="00C367E9">
      <w:pPr>
        <w:pStyle w:val="PL"/>
        <w:rPr>
          <w:lang w:val="fr-FR"/>
        </w:rPr>
      </w:pPr>
    </w:p>
    <w:p w14:paraId="1DA2C2AC" w14:textId="77777777" w:rsidR="00C367E9" w:rsidRPr="005D557D" w:rsidRDefault="00C367E9" w:rsidP="00C367E9">
      <w:pPr>
        <w:pStyle w:val="PL"/>
        <w:rPr>
          <w:lang w:val="fr-FR"/>
        </w:rPr>
      </w:pPr>
      <w:r w:rsidRPr="005D557D">
        <w:rPr>
          <w:lang w:val="fr-FR"/>
        </w:rPr>
        <w:t>&lt;/xs:schema&gt;</w:t>
      </w:r>
    </w:p>
    <w:p w14:paraId="081312C2" w14:textId="77777777" w:rsidR="00C367E9" w:rsidRPr="005D557D" w:rsidRDefault="00C367E9" w:rsidP="00C367E9">
      <w:pPr>
        <w:pStyle w:val="Heading4"/>
        <w:rPr>
          <w:lang w:val="fr-FR"/>
        </w:rPr>
      </w:pPr>
      <w:bookmarkStart w:id="2192" w:name="_CR9_3_2_4"/>
      <w:bookmarkStart w:id="2193" w:name="_Toc20212423"/>
      <w:bookmarkStart w:id="2194" w:name="_Toc27731778"/>
      <w:bookmarkStart w:id="2195" w:name="_Toc36127556"/>
      <w:bookmarkStart w:id="2196" w:name="_Toc45214662"/>
      <w:bookmarkStart w:id="2197" w:name="_Toc51937801"/>
      <w:bookmarkStart w:id="2198" w:name="_Toc51938110"/>
      <w:bookmarkStart w:id="2199" w:name="_Toc92291297"/>
      <w:bookmarkStart w:id="2200" w:name="_Toc202387985"/>
      <w:bookmarkEnd w:id="2192"/>
      <w:r w:rsidRPr="005D557D">
        <w:rPr>
          <w:lang w:val="fr-FR"/>
        </w:rPr>
        <w:t>9.3.2.4</w:t>
      </w:r>
      <w:r w:rsidRPr="005D557D">
        <w:rPr>
          <w:lang w:val="fr-FR"/>
        </w:rPr>
        <w:tab/>
        <w:t>Default Document Namespace</w:t>
      </w:r>
      <w:bookmarkEnd w:id="2193"/>
      <w:bookmarkEnd w:id="2194"/>
      <w:bookmarkEnd w:id="2195"/>
      <w:bookmarkEnd w:id="2196"/>
      <w:bookmarkEnd w:id="2197"/>
      <w:bookmarkEnd w:id="2198"/>
      <w:bookmarkEnd w:id="2199"/>
      <w:bookmarkEnd w:id="2200"/>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201" w:name="_CR9_3_2_5"/>
      <w:bookmarkStart w:id="2202" w:name="_Toc20212424"/>
      <w:bookmarkStart w:id="2203" w:name="_Toc27731779"/>
      <w:bookmarkStart w:id="2204" w:name="_Toc36127557"/>
      <w:bookmarkStart w:id="2205" w:name="_Toc45214663"/>
      <w:bookmarkStart w:id="2206" w:name="_Toc51937802"/>
      <w:bookmarkStart w:id="2207" w:name="_Toc51938111"/>
      <w:bookmarkStart w:id="2208" w:name="_Toc92291298"/>
      <w:bookmarkStart w:id="2209" w:name="_Toc202387986"/>
      <w:bookmarkEnd w:id="2201"/>
      <w:r>
        <w:t>9.3</w:t>
      </w:r>
      <w:r w:rsidRPr="0045024E">
        <w:t>.2.5</w:t>
      </w:r>
      <w:r w:rsidRPr="0045024E">
        <w:tab/>
        <w:t>MIME type</w:t>
      </w:r>
      <w:bookmarkEnd w:id="2202"/>
      <w:bookmarkEnd w:id="2203"/>
      <w:bookmarkEnd w:id="2204"/>
      <w:bookmarkEnd w:id="2205"/>
      <w:bookmarkEnd w:id="2206"/>
      <w:bookmarkEnd w:id="2207"/>
      <w:bookmarkEnd w:id="2208"/>
      <w:bookmarkEnd w:id="2209"/>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210" w:name="_CR9_3_2_6"/>
      <w:bookmarkStart w:id="2211" w:name="_Toc20212425"/>
      <w:bookmarkStart w:id="2212" w:name="_Toc27731780"/>
      <w:bookmarkStart w:id="2213" w:name="_Toc36127558"/>
      <w:bookmarkStart w:id="2214" w:name="_Toc45214664"/>
      <w:bookmarkStart w:id="2215" w:name="_Toc51937803"/>
      <w:bookmarkStart w:id="2216" w:name="_Toc51938112"/>
      <w:bookmarkStart w:id="2217" w:name="_Toc92291299"/>
      <w:bookmarkStart w:id="2218" w:name="_Toc202387987"/>
      <w:bookmarkEnd w:id="2210"/>
      <w:r>
        <w:t>9.3</w:t>
      </w:r>
      <w:r w:rsidRPr="0045024E">
        <w:t>.2.6</w:t>
      </w:r>
      <w:r w:rsidRPr="0045024E">
        <w:tab/>
        <w:t>Validation Constraints</w:t>
      </w:r>
      <w:bookmarkEnd w:id="2211"/>
      <w:bookmarkEnd w:id="2212"/>
      <w:bookmarkEnd w:id="2213"/>
      <w:bookmarkEnd w:id="2214"/>
      <w:bookmarkEnd w:id="2215"/>
      <w:bookmarkEnd w:id="2216"/>
      <w:bookmarkEnd w:id="2217"/>
      <w:bookmarkEnd w:id="2218"/>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lastRenderedPageBreak/>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219"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219"/>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220" w:name="_Toc20212426"/>
      <w:bookmarkStart w:id="2221" w:name="_Toc27731781"/>
      <w:bookmarkStart w:id="2222" w:name="_Toc36127559"/>
      <w:bookmarkStart w:id="2223" w:name="_Toc45214665"/>
      <w:bookmarkStart w:id="2224" w:name="_Toc51937804"/>
      <w:bookmarkStart w:id="2225" w:name="_Toc51938113"/>
      <w:bookmarkStart w:id="2226" w:name="_Toc92291300"/>
    </w:p>
    <w:p w14:paraId="3B3F214B" w14:textId="77777777" w:rsidR="00C367E9" w:rsidRPr="0045024E" w:rsidRDefault="00C367E9" w:rsidP="00C367E9">
      <w:pPr>
        <w:pStyle w:val="Heading4"/>
      </w:pPr>
      <w:bookmarkStart w:id="2227" w:name="_CR9_3_2_7"/>
      <w:bookmarkStart w:id="2228" w:name="_Toc202387988"/>
      <w:bookmarkEnd w:id="2227"/>
      <w:r>
        <w:t>9.3</w:t>
      </w:r>
      <w:r w:rsidRPr="0045024E">
        <w:t>.2.7</w:t>
      </w:r>
      <w:r w:rsidRPr="0045024E">
        <w:tab/>
        <w:t>Data Semantics</w:t>
      </w:r>
      <w:bookmarkEnd w:id="2220"/>
      <w:bookmarkEnd w:id="2221"/>
      <w:bookmarkEnd w:id="2222"/>
      <w:bookmarkEnd w:id="2223"/>
      <w:bookmarkEnd w:id="2224"/>
      <w:bookmarkEnd w:id="2225"/>
      <w:bookmarkEnd w:id="2226"/>
      <w:bookmarkEnd w:id="2228"/>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lastRenderedPageBreak/>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229" w:name="_Hlk96586627"/>
      <w:r>
        <w:t>-</w:t>
      </w:r>
      <w:r>
        <w:tab/>
      </w:r>
      <w:bookmarkStart w:id="2230" w:name="_Hlk96587831"/>
      <w:r>
        <w:t>the &lt;GroupKMSURI&gt; element of the &lt;MCVideoGroupInfo&gt; element of the &lt;OnNetwork&gt; element contains the URI</w:t>
      </w:r>
      <w:bookmarkEnd w:id="2230"/>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231" w:name="_Hlk96587939"/>
      <w:r>
        <w:t>-</w:t>
      </w:r>
      <w:r>
        <w:tab/>
        <w:t xml:space="preserve">the &lt;GroupKMSURI&gt; element </w:t>
      </w:r>
      <w:bookmarkStart w:id="2232" w:name="_Hlk96584622"/>
      <w:r>
        <w:t xml:space="preserve">of the &lt;MCVideoGroupInfo&gt; element </w:t>
      </w:r>
      <w:bookmarkEnd w:id="2232"/>
      <w:r>
        <w:t>of the &lt;OffNetwork&gt;</w:t>
      </w:r>
      <w:bookmarkEnd w:id="2231"/>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229"/>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233"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233"/>
    <w:p w14:paraId="41C62755" w14:textId="77777777" w:rsidR="00540491" w:rsidRDefault="00540491" w:rsidP="00540491">
      <w:pPr>
        <w:pStyle w:val="B1"/>
      </w:pPr>
      <w:r>
        <w:lastRenderedPageBreak/>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lastRenderedPageBreak/>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234" w:name="_Hlk480224509"/>
      <w:r>
        <w:t>MaxAffiliationsN</w:t>
      </w:r>
      <w:bookmarkEnd w:id="2234"/>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lastRenderedPageBreak/>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lastRenderedPageBreak/>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235" w:name="_Hlk90731984"/>
      <w:r>
        <w:t xml:space="preserve">The &lt;user-max-simultaneous-authorizations&gt; element of the &lt;anyExt&gt; element </w:t>
      </w:r>
      <w:bookmarkEnd w:id="2235"/>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236" w:name="_CRTable9_3_2_71"/>
      <w:r>
        <w:t>Table </w:t>
      </w:r>
      <w:bookmarkEnd w:id="2236"/>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237" w:name="_CRTable9_3_2_72"/>
      <w:r>
        <w:t>Table </w:t>
      </w:r>
      <w:bookmarkEnd w:id="2237"/>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238" w:name="_CRTable9_3_2_73"/>
      <w:r>
        <w:t>Table </w:t>
      </w:r>
      <w:bookmarkEnd w:id="2238"/>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lastRenderedPageBreak/>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239" w:name="_CRTable9_3_2_74"/>
      <w:r>
        <w:t>Table </w:t>
      </w:r>
      <w:bookmarkEnd w:id="2239"/>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240" w:name="_CRTable9_3_2_75"/>
      <w:r>
        <w:t>Table </w:t>
      </w:r>
      <w:bookmarkEnd w:id="2240"/>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241" w:name="_CRTableTable9_3_2_76"/>
      <w:r>
        <w:t>Table </w:t>
      </w:r>
      <w:bookmarkEnd w:id="2241"/>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242" w:name="_CRTable9_3_2_77"/>
      <w:r>
        <w:t>Table </w:t>
      </w:r>
      <w:bookmarkEnd w:id="2242"/>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243" w:name="_CRTable9_3_2_78"/>
      <w:r>
        <w:t>Table </w:t>
      </w:r>
      <w:bookmarkEnd w:id="2243"/>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lastRenderedPageBreak/>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244" w:name="_CRTable9_3_2_79"/>
      <w:r>
        <w:t>Table </w:t>
      </w:r>
      <w:bookmarkEnd w:id="2244"/>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245" w:name="_CRTable9_3_2_710"/>
      <w:r>
        <w:t>Table </w:t>
      </w:r>
      <w:bookmarkEnd w:id="2245"/>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246" w:name="_CRTable9_3_2_711"/>
      <w:r>
        <w:t>Table </w:t>
      </w:r>
      <w:bookmarkEnd w:id="2246"/>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247" w:name="_CRTable9_3_2_712"/>
      <w:r>
        <w:t>Table </w:t>
      </w:r>
      <w:bookmarkEnd w:id="2247"/>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248" w:name="_CRTable9_3_2_713"/>
      <w:r>
        <w:t>Table </w:t>
      </w:r>
      <w:bookmarkEnd w:id="2248"/>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lastRenderedPageBreak/>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249" w:name="_CRTable9_3_2_714"/>
      <w:r>
        <w:t>Table </w:t>
      </w:r>
      <w:bookmarkEnd w:id="2249"/>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250" w:name="_CRTable9_3_2_715"/>
      <w:r>
        <w:t>Table </w:t>
      </w:r>
      <w:bookmarkEnd w:id="2250"/>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251" w:name="_CRTable9_3_2_716"/>
      <w:r>
        <w:t>Table </w:t>
      </w:r>
      <w:bookmarkEnd w:id="2251"/>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52" w:name="_CRTable9_3_2_717"/>
      <w:r>
        <w:t>Table </w:t>
      </w:r>
      <w:bookmarkEnd w:id="2252"/>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53" w:name="_CRTable9_3_2_718"/>
      <w:r>
        <w:t>Table </w:t>
      </w:r>
      <w:bookmarkEnd w:id="2253"/>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lastRenderedPageBreak/>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54" w:name="_CRTable9_3_2_719"/>
      <w:r>
        <w:t>Table </w:t>
      </w:r>
      <w:bookmarkEnd w:id="2254"/>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55" w:name="_CRTable9_3_2_720"/>
      <w:r>
        <w:t>Table </w:t>
      </w:r>
      <w:bookmarkEnd w:id="2255"/>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56" w:name="_CRTable9_3_2_721"/>
      <w:r>
        <w:t>Table </w:t>
      </w:r>
      <w:bookmarkEnd w:id="2256"/>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57" w:name="_CRTable9_3_2_722"/>
      <w:r>
        <w:t>Table </w:t>
      </w:r>
      <w:bookmarkEnd w:id="2257"/>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58" w:name="_CRTable9_3_2_723"/>
      <w:r>
        <w:t>Table </w:t>
      </w:r>
      <w:bookmarkEnd w:id="2258"/>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59" w:name="_CRTable9_3_2_724"/>
      <w:r>
        <w:lastRenderedPageBreak/>
        <w:t>Table </w:t>
      </w:r>
      <w:bookmarkEnd w:id="2259"/>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60" w:name="_CRTable9_3_2_725"/>
      <w:r>
        <w:t>Table </w:t>
      </w:r>
      <w:bookmarkEnd w:id="2260"/>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61" w:name="_CRTable9_3_2_726"/>
      <w:r>
        <w:t>Table </w:t>
      </w:r>
      <w:bookmarkEnd w:id="2261"/>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62" w:name="_CRTable9_3_2_727"/>
      <w:r>
        <w:t>Table </w:t>
      </w:r>
      <w:bookmarkEnd w:id="2262"/>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63" w:name="_CRTable9_3_2_728"/>
      <w:r>
        <w:t>Table </w:t>
      </w:r>
      <w:bookmarkEnd w:id="2263"/>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64" w:name="_CRTable9_3_2_729"/>
      <w:r>
        <w:lastRenderedPageBreak/>
        <w:t>Table </w:t>
      </w:r>
      <w:bookmarkEnd w:id="2264"/>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65" w:name="_CRTable9_3_2_730"/>
      <w:r>
        <w:t>Table </w:t>
      </w:r>
      <w:bookmarkEnd w:id="2265"/>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66" w:name="_CRTable9_3_2_731"/>
      <w:r>
        <w:t>Table </w:t>
      </w:r>
      <w:bookmarkEnd w:id="2266"/>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67" w:name="_CRTable9_3_2_732"/>
      <w:r>
        <w:t>Table </w:t>
      </w:r>
      <w:bookmarkEnd w:id="2267"/>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68" w:name="_CRTable9_3_2_733"/>
      <w:r w:rsidRPr="00E31D28">
        <w:t>Table </w:t>
      </w:r>
      <w:bookmarkEnd w:id="2268"/>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69" w:name="_CRTable9_3_2_734"/>
      <w:r w:rsidRPr="00E31D28">
        <w:t>Table </w:t>
      </w:r>
      <w:bookmarkEnd w:id="2269"/>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70" w:name="_CRTable9_3_2_735"/>
      <w:r w:rsidRPr="00E31D28">
        <w:t>Table </w:t>
      </w:r>
      <w:bookmarkEnd w:id="2270"/>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71" w:name="_CRTable9_3_2_736"/>
      <w:r w:rsidRPr="00E31D28">
        <w:t>Table </w:t>
      </w:r>
      <w:bookmarkEnd w:id="2271"/>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272" w:name="_CRTable9_3_2_737"/>
      <w:r w:rsidRPr="00847E44">
        <w:t>Table </w:t>
      </w:r>
      <w:bookmarkEnd w:id="2272"/>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73" w:name="_CRTable9_3_2_737A"/>
      <w:r>
        <w:t>Table </w:t>
      </w:r>
      <w:bookmarkEnd w:id="2273"/>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74" w:name="_CRTable9_3_2_738"/>
      <w:r w:rsidRPr="0079391E">
        <w:t>Table </w:t>
      </w:r>
      <w:bookmarkEnd w:id="2274"/>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75" w:name="_CRTable9_3_2_739"/>
      <w:r w:rsidRPr="0079391E">
        <w:t>Table </w:t>
      </w:r>
      <w:bookmarkEnd w:id="2275"/>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76" w:name="_CRTable9_3_2_740"/>
      <w:r w:rsidRPr="0079391E">
        <w:t>Table </w:t>
      </w:r>
      <w:bookmarkEnd w:id="2276"/>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77" w:name="_CRTable9_3_2_741"/>
      <w:r w:rsidRPr="0079391E">
        <w:t>Table </w:t>
      </w:r>
      <w:bookmarkEnd w:id="2277"/>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78" w:name="_CRTable9_3_2_742"/>
      <w:r w:rsidRPr="0079391E">
        <w:t>Table </w:t>
      </w:r>
      <w:bookmarkEnd w:id="2278"/>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79" w:name="_CRTable9_3_2_743"/>
      <w:r w:rsidRPr="0079391E">
        <w:lastRenderedPageBreak/>
        <w:t>Table </w:t>
      </w:r>
      <w:bookmarkEnd w:id="2279"/>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80" w:name="_CRTable9_3_2_744"/>
      <w:r w:rsidRPr="0079391E">
        <w:t>Table </w:t>
      </w:r>
      <w:bookmarkEnd w:id="2280"/>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81" w:name="_CRTable9_3_2_745"/>
      <w:r w:rsidRPr="0079391E">
        <w:t>Table </w:t>
      </w:r>
      <w:bookmarkEnd w:id="2281"/>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82" w:name="_CRTable9_3_2_746"/>
      <w:r w:rsidRPr="0079391E">
        <w:t>Table </w:t>
      </w:r>
      <w:bookmarkEnd w:id="2282"/>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83" w:name="_CRTable9_3_2_747"/>
      <w:r w:rsidRPr="0079391E">
        <w:t>Table </w:t>
      </w:r>
      <w:bookmarkEnd w:id="2283"/>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84" w:name="_CR9_3_2_8"/>
      <w:bookmarkStart w:id="2285" w:name="_Toc20212427"/>
      <w:bookmarkStart w:id="2286" w:name="_Toc27731782"/>
      <w:bookmarkStart w:id="2287" w:name="_Toc36127560"/>
      <w:bookmarkStart w:id="2288" w:name="_Toc45214666"/>
      <w:bookmarkStart w:id="2289" w:name="_Toc51937805"/>
      <w:bookmarkStart w:id="2290" w:name="_Toc51938114"/>
      <w:bookmarkStart w:id="2291" w:name="_Toc92291301"/>
      <w:bookmarkStart w:id="2292" w:name="_Toc202387989"/>
      <w:bookmarkEnd w:id="2284"/>
      <w:r>
        <w:lastRenderedPageBreak/>
        <w:t>9.3</w:t>
      </w:r>
      <w:r w:rsidRPr="0045024E">
        <w:t>.2.8</w:t>
      </w:r>
      <w:r w:rsidRPr="0045024E">
        <w:tab/>
        <w:t>Naming Conventions</w:t>
      </w:r>
      <w:bookmarkEnd w:id="2285"/>
      <w:bookmarkEnd w:id="2286"/>
      <w:bookmarkEnd w:id="2287"/>
      <w:bookmarkEnd w:id="2288"/>
      <w:bookmarkEnd w:id="2289"/>
      <w:bookmarkEnd w:id="2290"/>
      <w:bookmarkEnd w:id="2291"/>
      <w:bookmarkEnd w:id="2292"/>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93" w:name="_CR9_3_2_9"/>
      <w:bookmarkStart w:id="2294" w:name="_Toc20212428"/>
      <w:bookmarkStart w:id="2295" w:name="_Toc27731783"/>
      <w:bookmarkStart w:id="2296" w:name="_Toc36127561"/>
      <w:bookmarkStart w:id="2297" w:name="_Toc45214667"/>
      <w:bookmarkStart w:id="2298" w:name="_Toc51937806"/>
      <w:bookmarkStart w:id="2299" w:name="_Toc51938115"/>
      <w:bookmarkStart w:id="2300" w:name="_Toc92291302"/>
      <w:bookmarkStart w:id="2301" w:name="_Toc202387990"/>
      <w:bookmarkEnd w:id="2293"/>
      <w:r>
        <w:t>9.3</w:t>
      </w:r>
      <w:r w:rsidRPr="0045024E">
        <w:t>.2.9</w:t>
      </w:r>
      <w:r w:rsidRPr="0045024E">
        <w:tab/>
        <w:t>Global documents</w:t>
      </w:r>
      <w:bookmarkEnd w:id="2294"/>
      <w:bookmarkEnd w:id="2295"/>
      <w:bookmarkEnd w:id="2296"/>
      <w:bookmarkEnd w:id="2297"/>
      <w:bookmarkEnd w:id="2298"/>
      <w:bookmarkEnd w:id="2299"/>
      <w:bookmarkEnd w:id="2300"/>
      <w:bookmarkEnd w:id="2301"/>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302" w:name="_CR9_3_2_10"/>
      <w:bookmarkStart w:id="2303" w:name="_Toc20212429"/>
      <w:bookmarkStart w:id="2304" w:name="_Toc27731784"/>
      <w:bookmarkStart w:id="2305" w:name="_Toc36127562"/>
      <w:bookmarkStart w:id="2306" w:name="_Toc45214668"/>
      <w:bookmarkStart w:id="2307" w:name="_Toc51937807"/>
      <w:bookmarkStart w:id="2308" w:name="_Toc51938116"/>
      <w:bookmarkStart w:id="2309" w:name="_Toc92291303"/>
      <w:bookmarkStart w:id="2310" w:name="_Toc202387991"/>
      <w:bookmarkEnd w:id="2302"/>
      <w:r>
        <w:t>9.3</w:t>
      </w:r>
      <w:r w:rsidRPr="0045024E">
        <w:t>.2.10</w:t>
      </w:r>
      <w:r w:rsidRPr="0045024E">
        <w:tab/>
        <w:t>Resource interdependencies</w:t>
      </w:r>
      <w:bookmarkEnd w:id="2303"/>
      <w:bookmarkEnd w:id="2304"/>
      <w:bookmarkEnd w:id="2305"/>
      <w:bookmarkEnd w:id="2306"/>
      <w:bookmarkEnd w:id="2307"/>
      <w:bookmarkEnd w:id="2308"/>
      <w:bookmarkEnd w:id="2309"/>
      <w:bookmarkEnd w:id="2310"/>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311" w:name="_CR9_3_2_11"/>
      <w:bookmarkStart w:id="2312" w:name="_Toc20212430"/>
      <w:bookmarkStart w:id="2313" w:name="_Toc27731785"/>
      <w:bookmarkStart w:id="2314" w:name="_Toc36127563"/>
      <w:bookmarkStart w:id="2315" w:name="_Toc45214669"/>
      <w:bookmarkStart w:id="2316" w:name="_Toc51937808"/>
      <w:bookmarkStart w:id="2317" w:name="_Toc51938117"/>
      <w:bookmarkStart w:id="2318" w:name="_Toc92291304"/>
      <w:bookmarkStart w:id="2319" w:name="_Toc202387992"/>
      <w:bookmarkEnd w:id="2311"/>
      <w:r>
        <w:t>9.3</w:t>
      </w:r>
      <w:r w:rsidRPr="0045024E">
        <w:t>.2.11</w:t>
      </w:r>
      <w:r w:rsidRPr="0045024E">
        <w:tab/>
      </w:r>
      <w:r>
        <w:t>Access Permissions</w:t>
      </w:r>
      <w:r w:rsidRPr="0045024E">
        <w:t xml:space="preserve"> Policies</w:t>
      </w:r>
      <w:bookmarkEnd w:id="2312"/>
      <w:bookmarkEnd w:id="2313"/>
      <w:bookmarkEnd w:id="2314"/>
      <w:bookmarkEnd w:id="2315"/>
      <w:bookmarkEnd w:id="2316"/>
      <w:bookmarkEnd w:id="2317"/>
      <w:bookmarkEnd w:id="2318"/>
      <w:bookmarkEnd w:id="231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320" w:name="_CR9_3_2_12"/>
      <w:bookmarkStart w:id="2321" w:name="_Toc20212431"/>
      <w:bookmarkStart w:id="2322" w:name="_Toc27731786"/>
      <w:bookmarkStart w:id="2323" w:name="_Toc36127564"/>
      <w:bookmarkStart w:id="2324" w:name="_Toc45214670"/>
      <w:bookmarkStart w:id="2325" w:name="_Toc51937809"/>
      <w:bookmarkStart w:id="2326" w:name="_Toc51938118"/>
      <w:bookmarkStart w:id="2327" w:name="_Toc92291305"/>
      <w:bookmarkStart w:id="2328" w:name="_Toc202387993"/>
      <w:bookmarkEnd w:id="2320"/>
      <w:r>
        <w:t>9.3</w:t>
      </w:r>
      <w:r w:rsidRPr="0045024E">
        <w:t>.2.12</w:t>
      </w:r>
      <w:r w:rsidRPr="0045024E">
        <w:tab/>
        <w:t>Subscription to Changes</w:t>
      </w:r>
      <w:bookmarkEnd w:id="2321"/>
      <w:bookmarkEnd w:id="2322"/>
      <w:bookmarkEnd w:id="2323"/>
      <w:bookmarkEnd w:id="2324"/>
      <w:bookmarkEnd w:id="2325"/>
      <w:bookmarkEnd w:id="2326"/>
      <w:bookmarkEnd w:id="2327"/>
      <w:bookmarkEnd w:id="2328"/>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329" w:name="_CR9_4"/>
      <w:bookmarkStart w:id="2330" w:name="_Toc20212432"/>
      <w:bookmarkStart w:id="2331" w:name="_Toc27731787"/>
      <w:bookmarkStart w:id="2332" w:name="_Toc36127565"/>
      <w:bookmarkStart w:id="2333" w:name="_Toc45214671"/>
      <w:bookmarkStart w:id="2334" w:name="_Toc51937810"/>
      <w:bookmarkStart w:id="2335" w:name="_Toc51938119"/>
      <w:bookmarkStart w:id="2336" w:name="_Toc92291306"/>
      <w:bookmarkStart w:id="2337" w:name="_Toc202387994"/>
      <w:bookmarkEnd w:id="2329"/>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330"/>
      <w:bookmarkEnd w:id="2331"/>
      <w:bookmarkEnd w:id="2332"/>
      <w:bookmarkEnd w:id="2333"/>
      <w:bookmarkEnd w:id="2334"/>
      <w:bookmarkEnd w:id="2335"/>
      <w:bookmarkEnd w:id="2336"/>
      <w:bookmarkEnd w:id="2337"/>
    </w:p>
    <w:p w14:paraId="48E0D09C" w14:textId="77777777" w:rsidR="00C367E9" w:rsidRPr="00986001" w:rsidRDefault="00C367E9" w:rsidP="00C367E9">
      <w:pPr>
        <w:pStyle w:val="Heading3"/>
      </w:pPr>
      <w:bookmarkStart w:id="2338" w:name="_CR9_4_1"/>
      <w:bookmarkStart w:id="2339" w:name="_Toc20212433"/>
      <w:bookmarkStart w:id="2340" w:name="_Toc27731788"/>
      <w:bookmarkStart w:id="2341" w:name="_Toc36127566"/>
      <w:bookmarkStart w:id="2342" w:name="_Toc45214672"/>
      <w:bookmarkStart w:id="2343" w:name="_Toc51937811"/>
      <w:bookmarkStart w:id="2344" w:name="_Toc51938120"/>
      <w:bookmarkStart w:id="2345" w:name="_Toc92291307"/>
      <w:bookmarkStart w:id="2346" w:name="_Toc202387995"/>
      <w:bookmarkEnd w:id="2338"/>
      <w:r>
        <w:t>9.4.1</w:t>
      </w:r>
      <w:r>
        <w:tab/>
        <w:t>General</w:t>
      </w:r>
      <w:bookmarkEnd w:id="2339"/>
      <w:bookmarkEnd w:id="2340"/>
      <w:bookmarkEnd w:id="2341"/>
      <w:bookmarkEnd w:id="2342"/>
      <w:bookmarkEnd w:id="2343"/>
      <w:bookmarkEnd w:id="2344"/>
      <w:bookmarkEnd w:id="2345"/>
      <w:bookmarkEnd w:id="2346"/>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347" w:name="_CR9_4_2"/>
      <w:bookmarkStart w:id="2348" w:name="_Toc20212434"/>
      <w:bookmarkStart w:id="2349" w:name="_Toc27731789"/>
      <w:bookmarkStart w:id="2350" w:name="_Toc36127567"/>
      <w:bookmarkStart w:id="2351" w:name="_Toc45214673"/>
      <w:bookmarkStart w:id="2352" w:name="_Toc51937812"/>
      <w:bookmarkStart w:id="2353" w:name="_Toc51938121"/>
      <w:bookmarkStart w:id="2354" w:name="_Toc92291308"/>
      <w:bookmarkStart w:id="2355" w:name="_Toc202387996"/>
      <w:bookmarkEnd w:id="2347"/>
      <w:r>
        <w:t>9.4.2</w:t>
      </w:r>
      <w:r>
        <w:tab/>
        <w:t>C</w:t>
      </w:r>
      <w:r w:rsidRPr="00986001">
        <w:t>oding</w:t>
      </w:r>
      <w:bookmarkEnd w:id="2348"/>
      <w:bookmarkEnd w:id="2349"/>
      <w:bookmarkEnd w:id="2350"/>
      <w:bookmarkEnd w:id="2351"/>
      <w:bookmarkEnd w:id="2352"/>
      <w:bookmarkEnd w:id="2353"/>
      <w:bookmarkEnd w:id="2354"/>
      <w:bookmarkEnd w:id="2355"/>
    </w:p>
    <w:p w14:paraId="0CAAEB41" w14:textId="77777777" w:rsidR="00C367E9" w:rsidRPr="0019247C" w:rsidRDefault="00C367E9" w:rsidP="00C367E9">
      <w:pPr>
        <w:pStyle w:val="Heading4"/>
      </w:pPr>
      <w:bookmarkStart w:id="2356" w:name="_CR9_4_2_1"/>
      <w:bookmarkStart w:id="2357" w:name="_Toc20212435"/>
      <w:bookmarkStart w:id="2358" w:name="_Toc27731790"/>
      <w:bookmarkStart w:id="2359" w:name="_Toc36127568"/>
      <w:bookmarkStart w:id="2360" w:name="_Toc45214674"/>
      <w:bookmarkStart w:id="2361" w:name="_Toc51937813"/>
      <w:bookmarkStart w:id="2362" w:name="_Toc51938122"/>
      <w:bookmarkStart w:id="2363" w:name="_Toc92291309"/>
      <w:bookmarkStart w:id="2364" w:name="_Toc202387997"/>
      <w:bookmarkEnd w:id="2356"/>
      <w:r>
        <w:t>9.4.2.1</w:t>
      </w:r>
      <w:r>
        <w:tab/>
        <w:t>Structure</w:t>
      </w:r>
      <w:bookmarkEnd w:id="2357"/>
      <w:bookmarkEnd w:id="2358"/>
      <w:bookmarkEnd w:id="2359"/>
      <w:bookmarkEnd w:id="2360"/>
      <w:bookmarkEnd w:id="2361"/>
      <w:bookmarkEnd w:id="2362"/>
      <w:bookmarkEnd w:id="2363"/>
      <w:bookmarkEnd w:id="2364"/>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lastRenderedPageBreak/>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lastRenderedPageBreak/>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65" w:name="_CR9_4_2_2"/>
      <w:bookmarkStart w:id="2366" w:name="_Toc20212436"/>
      <w:bookmarkStart w:id="2367" w:name="_Toc27731791"/>
      <w:bookmarkStart w:id="2368" w:name="_Toc36127569"/>
      <w:bookmarkStart w:id="2369" w:name="_Toc45214675"/>
      <w:bookmarkStart w:id="2370" w:name="_Toc51937814"/>
      <w:bookmarkStart w:id="2371" w:name="_Toc51938123"/>
      <w:bookmarkStart w:id="2372" w:name="_Toc92291310"/>
      <w:bookmarkStart w:id="2373" w:name="_Toc202387998"/>
      <w:bookmarkEnd w:id="2365"/>
      <w:r>
        <w:t>9.4.2.2</w:t>
      </w:r>
      <w:r w:rsidRPr="00016A64">
        <w:tab/>
      </w:r>
      <w:r>
        <w:t>Application Unique ID</w:t>
      </w:r>
      <w:bookmarkEnd w:id="2366"/>
      <w:bookmarkEnd w:id="2367"/>
      <w:bookmarkEnd w:id="2368"/>
      <w:bookmarkEnd w:id="2369"/>
      <w:bookmarkEnd w:id="2370"/>
      <w:bookmarkEnd w:id="2371"/>
      <w:bookmarkEnd w:id="2372"/>
      <w:bookmarkEnd w:id="2373"/>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74" w:name="_CR9_4_2_3"/>
      <w:bookmarkStart w:id="2375" w:name="_Toc20212437"/>
      <w:bookmarkStart w:id="2376" w:name="_Toc27731792"/>
      <w:bookmarkStart w:id="2377" w:name="_Toc36127570"/>
      <w:bookmarkStart w:id="2378" w:name="_Toc45214676"/>
      <w:bookmarkStart w:id="2379" w:name="_Toc51937815"/>
      <w:bookmarkStart w:id="2380" w:name="_Toc51938124"/>
      <w:bookmarkStart w:id="2381" w:name="_Toc92291311"/>
      <w:bookmarkStart w:id="2382" w:name="_Toc202387999"/>
      <w:bookmarkEnd w:id="2374"/>
      <w:r>
        <w:t>9.4</w:t>
      </w:r>
      <w:r w:rsidRPr="00345011">
        <w:t>.2.</w:t>
      </w:r>
      <w:r>
        <w:t>3</w:t>
      </w:r>
      <w:r w:rsidRPr="00345011">
        <w:tab/>
      </w:r>
      <w:r>
        <w:t>XML Schema</w:t>
      </w:r>
      <w:bookmarkEnd w:id="2375"/>
      <w:bookmarkEnd w:id="2376"/>
      <w:bookmarkEnd w:id="2377"/>
      <w:bookmarkEnd w:id="2378"/>
      <w:bookmarkEnd w:id="2379"/>
      <w:bookmarkEnd w:id="2380"/>
      <w:bookmarkEnd w:id="2381"/>
      <w:bookmarkEnd w:id="2382"/>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lastRenderedPageBreak/>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ref="mcvideosc:IndexType"/&gt;</w:t>
      </w:r>
    </w:p>
    <w:p w14:paraId="4D45F603" w14:textId="77777777" w:rsidR="00C367E9" w:rsidRPr="005D557D" w:rsidRDefault="00C367E9" w:rsidP="00C367E9">
      <w:pPr>
        <w:pStyle w:val="PL"/>
        <w:rPr>
          <w:lang w:val="fr-FR"/>
        </w:rPr>
      </w:pPr>
      <w:r w:rsidRPr="005D557D">
        <w:rPr>
          <w:lang w:val="fr-FR"/>
        </w:rPr>
        <w:t xml:space="preserve">    &lt;xs:anyAttribute namespace="##any" processContents="lax"/&gt;</w:t>
      </w:r>
    </w:p>
    <w:p w14:paraId="0FFBB473" w14:textId="77777777" w:rsidR="00C367E9" w:rsidRPr="005D557D" w:rsidRDefault="00C367E9" w:rsidP="00C367E9">
      <w:pPr>
        <w:pStyle w:val="PL"/>
        <w:rPr>
          <w:lang w:val="fr-FR"/>
        </w:rPr>
      </w:pPr>
      <w:r w:rsidRPr="005D557D">
        <w:rPr>
          <w:lang w:val="fr-FR"/>
        </w:rPr>
        <w:t xml:space="preserve">  &lt;/xs:complexType&gt;</w:t>
      </w:r>
    </w:p>
    <w:p w14:paraId="46464DB5" w14:textId="77777777" w:rsidR="00C367E9" w:rsidRPr="005D557D" w:rsidRDefault="00C367E9" w:rsidP="00C367E9">
      <w:pPr>
        <w:pStyle w:val="PL"/>
        <w:rPr>
          <w:lang w:val="fr-FR"/>
        </w:rPr>
      </w:pPr>
    </w:p>
    <w:p w14:paraId="121FFFDC" w14:textId="77777777" w:rsidR="00C367E9" w:rsidRPr="005D557D" w:rsidRDefault="00C367E9" w:rsidP="00C367E9">
      <w:pPr>
        <w:pStyle w:val="PL"/>
        <w:rPr>
          <w:lang w:val="fr-FR"/>
        </w:rPr>
      </w:pPr>
      <w:r w:rsidRPr="005D557D">
        <w:rPr>
          <w:lang w:val="fr-FR"/>
        </w:rPr>
        <w:t xml:space="preserve">  &lt;xs:complexType name="EntryType"&gt;</w:t>
      </w:r>
    </w:p>
    <w:p w14:paraId="70A74BFF" w14:textId="77777777" w:rsidR="00C367E9" w:rsidRPr="005D557D" w:rsidRDefault="00C367E9" w:rsidP="00C367E9">
      <w:pPr>
        <w:pStyle w:val="PL"/>
        <w:rPr>
          <w:lang w:val="fr-FR"/>
        </w:rPr>
      </w:pPr>
      <w:r w:rsidRPr="005D557D">
        <w:rPr>
          <w:lang w:val="fr-FR"/>
        </w:rPr>
        <w:t xml:space="preserve">    &lt;xs:sequence&gt;</w:t>
      </w:r>
    </w:p>
    <w:p w14:paraId="5D1B74DD" w14:textId="77777777" w:rsidR="00C367E9" w:rsidRPr="005D557D" w:rsidRDefault="00C367E9" w:rsidP="00C367E9">
      <w:pPr>
        <w:pStyle w:val="PL"/>
        <w:rPr>
          <w:lang w:val="fr-FR"/>
        </w:rPr>
      </w:pPr>
      <w:r w:rsidRPr="005D557D">
        <w:rPr>
          <w:lang w:val="fr-FR"/>
        </w:rPr>
        <w:t xml:space="preserve">      &lt;xs:element name="uri-entry" type="xs:anyURI"/&gt;</w:t>
      </w:r>
    </w:p>
    <w:p w14:paraId="015F2C9D"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lastRenderedPageBreak/>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5D557D" w:rsidRDefault="00C367E9" w:rsidP="00C367E9">
      <w:pPr>
        <w:pStyle w:val="PL"/>
        <w:rPr>
          <w:lang w:val="fr-FR"/>
        </w:rPr>
      </w:pPr>
      <w:r w:rsidRPr="0073469F">
        <w:t xml:space="preserve">    </w:t>
      </w:r>
      <w:r w:rsidRPr="005D557D">
        <w:rPr>
          <w:lang w:val="fr-FR"/>
        </w:rPr>
        <w:t>&lt;/xs:sequence&gt;</w:t>
      </w:r>
    </w:p>
    <w:p w14:paraId="54E00FAD" w14:textId="77777777" w:rsidR="00C367E9" w:rsidRPr="005D557D" w:rsidRDefault="00C367E9" w:rsidP="00C367E9">
      <w:pPr>
        <w:pStyle w:val="PL"/>
        <w:rPr>
          <w:lang w:val="fr-FR"/>
        </w:rPr>
      </w:pPr>
      <w:r w:rsidRPr="005D557D">
        <w:rPr>
          <w:lang w:val="fr-FR"/>
        </w:rPr>
        <w:t xml:space="preserve">  &lt;/xs:complexType&gt;</w:t>
      </w:r>
    </w:p>
    <w:p w14:paraId="32C63C03" w14:textId="77777777" w:rsidR="00C367E9" w:rsidRPr="005D557D" w:rsidRDefault="00C367E9" w:rsidP="00C367E9">
      <w:pPr>
        <w:pStyle w:val="PL"/>
        <w:rPr>
          <w:lang w:val="fr-FR"/>
        </w:rPr>
      </w:pPr>
    </w:p>
    <w:p w14:paraId="79F90299" w14:textId="77777777" w:rsidR="00C367E9" w:rsidRPr="005D557D" w:rsidRDefault="00C367E9" w:rsidP="00C367E9">
      <w:pPr>
        <w:pStyle w:val="PL"/>
        <w:rPr>
          <w:lang w:val="fr-FR"/>
        </w:rPr>
      </w:pPr>
      <w:r w:rsidRPr="005D557D">
        <w:rPr>
          <w:lang w:val="fr-FR"/>
        </w:rPr>
        <w:t>&lt;/xs:schema&gt;</w:t>
      </w:r>
    </w:p>
    <w:p w14:paraId="60E59AAC" w14:textId="77777777" w:rsidR="00C367E9" w:rsidRPr="005D557D" w:rsidRDefault="00C367E9" w:rsidP="00C367E9">
      <w:pPr>
        <w:pStyle w:val="PL"/>
        <w:rPr>
          <w:lang w:val="fr-FR"/>
        </w:rPr>
      </w:pPr>
    </w:p>
    <w:p w14:paraId="636B9252" w14:textId="77777777" w:rsidR="00C367E9" w:rsidRPr="005D557D" w:rsidRDefault="00C367E9" w:rsidP="00C367E9">
      <w:pPr>
        <w:pStyle w:val="Heading4"/>
        <w:rPr>
          <w:lang w:val="fr-FR"/>
        </w:rPr>
      </w:pPr>
      <w:bookmarkStart w:id="2383" w:name="_CR9_4_2_4"/>
      <w:bookmarkStart w:id="2384" w:name="_Toc20212438"/>
      <w:bookmarkStart w:id="2385" w:name="_Toc27731793"/>
      <w:bookmarkStart w:id="2386" w:name="_Toc36127571"/>
      <w:bookmarkStart w:id="2387" w:name="_Toc45214677"/>
      <w:bookmarkStart w:id="2388" w:name="_Toc51937816"/>
      <w:bookmarkStart w:id="2389" w:name="_Toc51938125"/>
      <w:bookmarkStart w:id="2390" w:name="_Toc92291312"/>
      <w:bookmarkStart w:id="2391" w:name="_Toc202388000"/>
      <w:bookmarkEnd w:id="2383"/>
      <w:r w:rsidRPr="005D557D">
        <w:rPr>
          <w:lang w:val="fr-FR"/>
        </w:rPr>
        <w:t>9.4.2.4</w:t>
      </w:r>
      <w:r w:rsidRPr="005D557D">
        <w:rPr>
          <w:lang w:val="fr-FR"/>
        </w:rPr>
        <w:tab/>
        <w:t>Default Document Namespace</w:t>
      </w:r>
      <w:bookmarkEnd w:id="2384"/>
      <w:bookmarkEnd w:id="2385"/>
      <w:bookmarkEnd w:id="2386"/>
      <w:bookmarkEnd w:id="2387"/>
      <w:bookmarkEnd w:id="2388"/>
      <w:bookmarkEnd w:id="2389"/>
      <w:bookmarkEnd w:id="2390"/>
      <w:bookmarkEnd w:id="2391"/>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92" w:name="_CR9_4_2_5"/>
      <w:bookmarkStart w:id="2393" w:name="_Toc20212439"/>
      <w:bookmarkStart w:id="2394" w:name="_Toc27731794"/>
      <w:bookmarkStart w:id="2395" w:name="_Toc36127572"/>
      <w:bookmarkStart w:id="2396" w:name="_Toc45214678"/>
      <w:bookmarkStart w:id="2397" w:name="_Toc51937817"/>
      <w:bookmarkStart w:id="2398" w:name="_Toc51938126"/>
      <w:bookmarkStart w:id="2399" w:name="_Toc92291313"/>
      <w:bookmarkStart w:id="2400" w:name="_Toc202388001"/>
      <w:bookmarkEnd w:id="2392"/>
      <w:r>
        <w:t>9.4.2.5</w:t>
      </w:r>
      <w:r>
        <w:tab/>
        <w:t>MIME type</w:t>
      </w:r>
      <w:bookmarkEnd w:id="2393"/>
      <w:bookmarkEnd w:id="2394"/>
      <w:bookmarkEnd w:id="2395"/>
      <w:bookmarkEnd w:id="2396"/>
      <w:bookmarkEnd w:id="2397"/>
      <w:bookmarkEnd w:id="2398"/>
      <w:bookmarkEnd w:id="2399"/>
      <w:bookmarkEnd w:id="2400"/>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401" w:name="_CR9_4_2_6"/>
      <w:bookmarkStart w:id="2402" w:name="_Toc20212440"/>
      <w:bookmarkStart w:id="2403" w:name="_Toc27731795"/>
      <w:bookmarkStart w:id="2404" w:name="_Toc36127573"/>
      <w:bookmarkStart w:id="2405" w:name="_Toc45214679"/>
      <w:bookmarkStart w:id="2406" w:name="_Toc51937818"/>
      <w:bookmarkStart w:id="2407" w:name="_Toc51938127"/>
      <w:bookmarkStart w:id="2408" w:name="_Toc92291314"/>
      <w:bookmarkStart w:id="2409" w:name="_Toc202388002"/>
      <w:bookmarkEnd w:id="2401"/>
      <w:r>
        <w:lastRenderedPageBreak/>
        <w:t>9.4.2.6</w:t>
      </w:r>
      <w:r>
        <w:tab/>
        <w:t>Validation Constraints</w:t>
      </w:r>
      <w:bookmarkEnd w:id="2402"/>
      <w:bookmarkEnd w:id="2403"/>
      <w:bookmarkEnd w:id="2404"/>
      <w:bookmarkEnd w:id="2405"/>
      <w:bookmarkEnd w:id="2406"/>
      <w:bookmarkEnd w:id="2407"/>
      <w:bookmarkEnd w:id="2408"/>
      <w:bookmarkEnd w:id="240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410" w:name="_CR9_4_2_7"/>
      <w:bookmarkStart w:id="2411" w:name="_Toc20212441"/>
      <w:bookmarkStart w:id="2412" w:name="_Toc27731796"/>
      <w:bookmarkStart w:id="2413" w:name="_Toc36127574"/>
      <w:bookmarkStart w:id="2414" w:name="_Toc45214680"/>
      <w:bookmarkStart w:id="2415" w:name="_Toc51937819"/>
      <w:bookmarkStart w:id="2416" w:name="_Toc51938128"/>
      <w:bookmarkStart w:id="2417" w:name="_Toc92291315"/>
      <w:bookmarkStart w:id="2418" w:name="_Toc202388003"/>
      <w:bookmarkEnd w:id="2410"/>
      <w:r>
        <w:t>9.4.2.7</w:t>
      </w:r>
      <w:r w:rsidRPr="00345011">
        <w:tab/>
        <w:t>Data Semantics</w:t>
      </w:r>
      <w:bookmarkEnd w:id="2411"/>
      <w:bookmarkEnd w:id="2412"/>
      <w:bookmarkEnd w:id="2413"/>
      <w:bookmarkEnd w:id="2414"/>
      <w:bookmarkEnd w:id="2415"/>
      <w:bookmarkEnd w:id="2416"/>
      <w:bookmarkEnd w:id="2417"/>
      <w:bookmarkEnd w:id="2418"/>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lastRenderedPageBreak/>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lastRenderedPageBreak/>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419" w:name="_CR9_4_2_8"/>
      <w:bookmarkStart w:id="2420" w:name="_Toc20212442"/>
      <w:bookmarkStart w:id="2421" w:name="_Toc27731797"/>
      <w:bookmarkStart w:id="2422" w:name="_Toc36127575"/>
      <w:bookmarkStart w:id="2423" w:name="_Toc45214681"/>
      <w:bookmarkStart w:id="2424" w:name="_Toc51937820"/>
      <w:bookmarkStart w:id="2425" w:name="_Toc51938129"/>
      <w:bookmarkStart w:id="2426" w:name="_Toc92291316"/>
      <w:bookmarkStart w:id="2427" w:name="_Toc202388004"/>
      <w:bookmarkEnd w:id="2419"/>
      <w:r>
        <w:t>9.4.2.8</w:t>
      </w:r>
      <w:r>
        <w:tab/>
        <w:t>Naming Conventions</w:t>
      </w:r>
      <w:bookmarkEnd w:id="2420"/>
      <w:bookmarkEnd w:id="2421"/>
      <w:bookmarkEnd w:id="2422"/>
      <w:bookmarkEnd w:id="2423"/>
      <w:bookmarkEnd w:id="2424"/>
      <w:bookmarkEnd w:id="2425"/>
      <w:bookmarkEnd w:id="2426"/>
      <w:bookmarkEnd w:id="2427"/>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428" w:name="_CR9_4_2_9"/>
      <w:bookmarkStart w:id="2429" w:name="_Toc20212443"/>
      <w:bookmarkStart w:id="2430" w:name="_Toc27731798"/>
      <w:bookmarkStart w:id="2431" w:name="_Toc36127576"/>
      <w:bookmarkStart w:id="2432" w:name="_Toc45214682"/>
      <w:bookmarkStart w:id="2433" w:name="_Toc51937821"/>
      <w:bookmarkStart w:id="2434" w:name="_Toc51938130"/>
      <w:bookmarkStart w:id="2435" w:name="_Toc92291317"/>
      <w:bookmarkStart w:id="2436" w:name="_Toc202388005"/>
      <w:bookmarkEnd w:id="2428"/>
      <w:r>
        <w:t>9.4.2.9</w:t>
      </w:r>
      <w:r>
        <w:tab/>
        <w:t>Global documents</w:t>
      </w:r>
      <w:bookmarkEnd w:id="2429"/>
      <w:bookmarkEnd w:id="2430"/>
      <w:bookmarkEnd w:id="2431"/>
      <w:bookmarkEnd w:id="2432"/>
      <w:bookmarkEnd w:id="2433"/>
      <w:bookmarkEnd w:id="2434"/>
      <w:bookmarkEnd w:id="2435"/>
      <w:bookmarkEnd w:id="2436"/>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lastRenderedPageBreak/>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437" w:name="_CR9_4_2_10"/>
      <w:bookmarkStart w:id="2438" w:name="_Toc20212444"/>
      <w:bookmarkStart w:id="2439" w:name="_Toc27731799"/>
      <w:bookmarkStart w:id="2440" w:name="_Toc36127577"/>
      <w:bookmarkStart w:id="2441" w:name="_Toc45214683"/>
      <w:bookmarkStart w:id="2442" w:name="_Toc51937822"/>
      <w:bookmarkStart w:id="2443" w:name="_Toc51938131"/>
      <w:bookmarkStart w:id="2444" w:name="_Toc92291318"/>
      <w:bookmarkStart w:id="2445" w:name="_Toc202388006"/>
      <w:bookmarkEnd w:id="2437"/>
      <w:r>
        <w:t>9.4.2.10</w:t>
      </w:r>
      <w:r>
        <w:tab/>
        <w:t>Resource interdependencies</w:t>
      </w:r>
      <w:bookmarkEnd w:id="2438"/>
      <w:bookmarkEnd w:id="2439"/>
      <w:bookmarkEnd w:id="2440"/>
      <w:bookmarkEnd w:id="2441"/>
      <w:bookmarkEnd w:id="2442"/>
      <w:bookmarkEnd w:id="2443"/>
      <w:bookmarkEnd w:id="2444"/>
      <w:bookmarkEnd w:id="2445"/>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46" w:name="_CR9_4_2_11"/>
      <w:bookmarkStart w:id="2447" w:name="_Toc20212445"/>
      <w:bookmarkStart w:id="2448" w:name="_Toc27731800"/>
      <w:bookmarkStart w:id="2449" w:name="_Toc36127578"/>
      <w:bookmarkStart w:id="2450" w:name="_Toc45214684"/>
      <w:bookmarkStart w:id="2451" w:name="_Toc51937823"/>
      <w:bookmarkStart w:id="2452" w:name="_Toc51938132"/>
      <w:bookmarkStart w:id="2453" w:name="_Toc92291319"/>
      <w:bookmarkStart w:id="2454" w:name="_Toc202388007"/>
      <w:bookmarkEnd w:id="2446"/>
      <w:r>
        <w:t>9.4.2.11</w:t>
      </w:r>
      <w:r>
        <w:tab/>
        <w:t>Authorization Policies</w:t>
      </w:r>
      <w:bookmarkEnd w:id="2447"/>
      <w:bookmarkEnd w:id="2448"/>
      <w:bookmarkEnd w:id="2449"/>
      <w:bookmarkEnd w:id="2450"/>
      <w:bookmarkEnd w:id="2451"/>
      <w:bookmarkEnd w:id="2452"/>
      <w:bookmarkEnd w:id="2453"/>
      <w:bookmarkEnd w:id="2454"/>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55" w:name="_CR9_4_2_12"/>
      <w:bookmarkStart w:id="2456" w:name="_Toc20212446"/>
      <w:bookmarkStart w:id="2457" w:name="_Toc27731801"/>
      <w:bookmarkStart w:id="2458" w:name="_Toc36127579"/>
      <w:bookmarkStart w:id="2459" w:name="_Toc45214685"/>
      <w:bookmarkStart w:id="2460" w:name="_Toc51937824"/>
      <w:bookmarkStart w:id="2461" w:name="_Toc51938133"/>
      <w:bookmarkStart w:id="2462" w:name="_Toc92291320"/>
      <w:bookmarkStart w:id="2463" w:name="_Toc202388008"/>
      <w:bookmarkEnd w:id="2455"/>
      <w:r>
        <w:t>9.4.2.12</w:t>
      </w:r>
      <w:r>
        <w:tab/>
        <w:t>Subscription to Changes</w:t>
      </w:r>
      <w:bookmarkEnd w:id="2456"/>
      <w:bookmarkEnd w:id="2457"/>
      <w:bookmarkEnd w:id="2458"/>
      <w:bookmarkEnd w:id="2459"/>
      <w:bookmarkEnd w:id="2460"/>
      <w:bookmarkEnd w:id="2461"/>
      <w:bookmarkEnd w:id="2462"/>
      <w:bookmarkEnd w:id="2463"/>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64" w:name="_CR10"/>
      <w:bookmarkStart w:id="2465" w:name="_Toc20212447"/>
      <w:bookmarkStart w:id="2466" w:name="_Toc27731802"/>
      <w:bookmarkStart w:id="2467" w:name="_Toc36127580"/>
      <w:bookmarkStart w:id="2468" w:name="_Toc45214686"/>
      <w:bookmarkStart w:id="2469" w:name="_Toc51937825"/>
      <w:bookmarkStart w:id="2470" w:name="_Toc51938134"/>
      <w:bookmarkStart w:id="2471" w:name="_Toc92291321"/>
      <w:bookmarkStart w:id="2472" w:name="_Toc202388009"/>
      <w:bookmarkEnd w:id="2464"/>
      <w:r w:rsidRPr="00073326">
        <w:rPr>
          <w:lang w:val="en-US"/>
        </w:rPr>
        <w:t>10</w:t>
      </w:r>
      <w:r w:rsidRPr="00073326">
        <w:rPr>
          <w:lang w:val="en-US"/>
        </w:rPr>
        <w:tab/>
        <w:t>MCData configuration management documents</w:t>
      </w:r>
      <w:bookmarkEnd w:id="2465"/>
      <w:bookmarkEnd w:id="2466"/>
      <w:bookmarkEnd w:id="2467"/>
      <w:bookmarkEnd w:id="2468"/>
      <w:bookmarkEnd w:id="2469"/>
      <w:bookmarkEnd w:id="2470"/>
      <w:bookmarkEnd w:id="2471"/>
      <w:bookmarkEnd w:id="2472"/>
    </w:p>
    <w:p w14:paraId="7C0C1781" w14:textId="77777777" w:rsidR="00C367E9" w:rsidRPr="00986001" w:rsidRDefault="00C367E9" w:rsidP="00C367E9">
      <w:pPr>
        <w:pStyle w:val="Heading2"/>
      </w:pPr>
      <w:bookmarkStart w:id="2473" w:name="_CR10_1"/>
      <w:bookmarkStart w:id="2474" w:name="_Toc20212448"/>
      <w:bookmarkStart w:id="2475" w:name="_Toc27731803"/>
      <w:bookmarkStart w:id="2476" w:name="_Toc36127581"/>
      <w:bookmarkStart w:id="2477" w:name="_Toc45214687"/>
      <w:bookmarkStart w:id="2478" w:name="_Toc51937826"/>
      <w:bookmarkStart w:id="2479" w:name="_Toc51938135"/>
      <w:bookmarkStart w:id="2480" w:name="_Toc92291322"/>
      <w:bookmarkStart w:id="2481" w:name="_Toc202388010"/>
      <w:bookmarkEnd w:id="2473"/>
      <w:r>
        <w:t>10</w:t>
      </w:r>
      <w:r w:rsidRPr="00986001">
        <w:t>.1</w:t>
      </w:r>
      <w:r w:rsidRPr="00986001">
        <w:tab/>
        <w:t>Introduction</w:t>
      </w:r>
      <w:bookmarkEnd w:id="2474"/>
      <w:bookmarkEnd w:id="2475"/>
      <w:bookmarkEnd w:id="2476"/>
      <w:bookmarkEnd w:id="2477"/>
      <w:bookmarkEnd w:id="2478"/>
      <w:bookmarkEnd w:id="2479"/>
      <w:bookmarkEnd w:id="2480"/>
      <w:bookmarkEnd w:id="2481"/>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82" w:name="_CR10_2"/>
      <w:bookmarkStart w:id="2483" w:name="_Toc20212449"/>
      <w:bookmarkStart w:id="2484" w:name="_Toc27731804"/>
      <w:bookmarkStart w:id="2485" w:name="_Toc36127582"/>
      <w:bookmarkStart w:id="2486" w:name="_Toc45214688"/>
      <w:bookmarkStart w:id="2487" w:name="_Toc51937827"/>
      <w:bookmarkStart w:id="2488" w:name="_Toc51938136"/>
      <w:bookmarkStart w:id="2489" w:name="_Toc92291323"/>
      <w:bookmarkStart w:id="2490" w:name="_Toc202388011"/>
      <w:bookmarkEnd w:id="248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83"/>
      <w:bookmarkEnd w:id="2484"/>
      <w:bookmarkEnd w:id="2485"/>
      <w:bookmarkEnd w:id="2486"/>
      <w:bookmarkEnd w:id="2487"/>
      <w:bookmarkEnd w:id="2488"/>
      <w:bookmarkEnd w:id="2489"/>
      <w:bookmarkEnd w:id="2490"/>
    </w:p>
    <w:p w14:paraId="3978A0CD" w14:textId="77777777" w:rsidR="00C367E9" w:rsidRPr="00986001" w:rsidRDefault="00C367E9" w:rsidP="00C367E9">
      <w:pPr>
        <w:pStyle w:val="Heading3"/>
      </w:pPr>
      <w:bookmarkStart w:id="2491" w:name="_CR10_2_1"/>
      <w:bookmarkStart w:id="2492" w:name="_Toc20212450"/>
      <w:bookmarkStart w:id="2493" w:name="_Toc27731805"/>
      <w:bookmarkStart w:id="2494" w:name="_Toc36127583"/>
      <w:bookmarkStart w:id="2495" w:name="_Toc45214689"/>
      <w:bookmarkStart w:id="2496" w:name="_Toc51937828"/>
      <w:bookmarkStart w:id="2497" w:name="_Toc51938137"/>
      <w:bookmarkStart w:id="2498" w:name="_Toc92291324"/>
      <w:bookmarkStart w:id="2499" w:name="_Toc202388012"/>
      <w:bookmarkEnd w:id="2491"/>
      <w:r>
        <w:t>10.2.1</w:t>
      </w:r>
      <w:r>
        <w:tab/>
        <w:t>General</w:t>
      </w:r>
      <w:bookmarkEnd w:id="2492"/>
      <w:bookmarkEnd w:id="2493"/>
      <w:bookmarkEnd w:id="2494"/>
      <w:bookmarkEnd w:id="2495"/>
      <w:bookmarkEnd w:id="2496"/>
      <w:bookmarkEnd w:id="2497"/>
      <w:bookmarkEnd w:id="2498"/>
      <w:bookmarkEnd w:id="249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w:t>
      </w:r>
      <w:r w:rsidRPr="003258A6">
        <w:lastRenderedPageBreak/>
        <w:t xml:space="preserve">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500" w:name="_CR10_2_1A"/>
      <w:bookmarkStart w:id="2501" w:name="_Toc20212451"/>
      <w:bookmarkStart w:id="2502" w:name="_Toc27731806"/>
      <w:bookmarkStart w:id="2503" w:name="_Toc36127584"/>
      <w:bookmarkStart w:id="2504" w:name="_Toc45214690"/>
      <w:bookmarkStart w:id="2505" w:name="_Toc51937829"/>
      <w:bookmarkStart w:id="2506" w:name="_Toc51938138"/>
      <w:bookmarkStart w:id="2507" w:name="_Toc92291325"/>
      <w:bookmarkStart w:id="2508" w:name="MCCQCTEMPBM_00000051"/>
      <w:bookmarkStart w:id="2509" w:name="_Toc202388013"/>
      <w:bookmarkEnd w:id="2500"/>
      <w:r>
        <w:t>10.2.1A</w:t>
      </w:r>
      <w:r>
        <w:tab/>
        <w:t>MCData client access to MCData UE configuration documents</w:t>
      </w:r>
      <w:bookmarkEnd w:id="2501"/>
      <w:bookmarkEnd w:id="2502"/>
      <w:bookmarkEnd w:id="2503"/>
      <w:bookmarkEnd w:id="2504"/>
      <w:bookmarkEnd w:id="2505"/>
      <w:bookmarkEnd w:id="2506"/>
      <w:bookmarkEnd w:id="2507"/>
      <w:bookmarkEnd w:id="2509"/>
    </w:p>
    <w:bookmarkEnd w:id="2508"/>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510" w:name="_CR10_2_2"/>
      <w:bookmarkStart w:id="2511" w:name="_Toc20212452"/>
      <w:bookmarkStart w:id="2512" w:name="_Toc27731807"/>
      <w:bookmarkStart w:id="2513" w:name="_Toc36127585"/>
      <w:bookmarkStart w:id="2514" w:name="_Toc45214691"/>
      <w:bookmarkStart w:id="2515" w:name="_Toc51937830"/>
      <w:bookmarkStart w:id="2516" w:name="_Toc51938139"/>
      <w:bookmarkStart w:id="2517" w:name="_Toc92291326"/>
      <w:bookmarkStart w:id="2518" w:name="_Toc202388014"/>
      <w:bookmarkEnd w:id="2510"/>
      <w:r>
        <w:t>10.2.2</w:t>
      </w:r>
      <w:r>
        <w:tab/>
        <w:t>C</w:t>
      </w:r>
      <w:r w:rsidRPr="00986001">
        <w:t>oding</w:t>
      </w:r>
      <w:bookmarkEnd w:id="2511"/>
      <w:bookmarkEnd w:id="2512"/>
      <w:bookmarkEnd w:id="2513"/>
      <w:bookmarkEnd w:id="2514"/>
      <w:bookmarkEnd w:id="2515"/>
      <w:bookmarkEnd w:id="2516"/>
      <w:bookmarkEnd w:id="2517"/>
      <w:bookmarkEnd w:id="2518"/>
    </w:p>
    <w:p w14:paraId="4F8DE04A" w14:textId="77777777" w:rsidR="00C367E9" w:rsidRPr="0019247C" w:rsidRDefault="00C367E9" w:rsidP="00C367E9">
      <w:pPr>
        <w:pStyle w:val="Heading4"/>
      </w:pPr>
      <w:bookmarkStart w:id="2519" w:name="_CR10_2_2_1"/>
      <w:bookmarkStart w:id="2520" w:name="_Toc20212453"/>
      <w:bookmarkStart w:id="2521" w:name="_Toc27731808"/>
      <w:bookmarkStart w:id="2522" w:name="_Toc36127586"/>
      <w:bookmarkStart w:id="2523" w:name="_Toc45214692"/>
      <w:bookmarkStart w:id="2524" w:name="_Toc51937831"/>
      <w:bookmarkStart w:id="2525" w:name="_Toc51938140"/>
      <w:bookmarkStart w:id="2526" w:name="_Toc92291327"/>
      <w:bookmarkStart w:id="2527" w:name="_Toc202388015"/>
      <w:bookmarkEnd w:id="2519"/>
      <w:r>
        <w:t>10.2.2.1</w:t>
      </w:r>
      <w:r>
        <w:tab/>
        <w:t>Structure</w:t>
      </w:r>
      <w:bookmarkEnd w:id="2520"/>
      <w:bookmarkEnd w:id="2521"/>
      <w:bookmarkEnd w:id="2522"/>
      <w:bookmarkEnd w:id="2523"/>
      <w:bookmarkEnd w:id="2524"/>
      <w:bookmarkEnd w:id="2525"/>
      <w:bookmarkEnd w:id="2526"/>
      <w:bookmarkEnd w:id="2527"/>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lastRenderedPageBreak/>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528" w:name="_CR10_2_2_2"/>
      <w:bookmarkStart w:id="2529" w:name="_Toc20212454"/>
      <w:bookmarkStart w:id="2530" w:name="_Toc27731809"/>
      <w:bookmarkStart w:id="2531" w:name="_Toc36127587"/>
      <w:bookmarkStart w:id="2532" w:name="_Toc45214693"/>
      <w:bookmarkStart w:id="2533" w:name="_Toc51937832"/>
      <w:bookmarkStart w:id="2534" w:name="_Toc51938141"/>
      <w:bookmarkStart w:id="2535" w:name="_Toc92291328"/>
      <w:bookmarkStart w:id="2536" w:name="_Toc202388016"/>
      <w:bookmarkEnd w:id="2528"/>
      <w:r>
        <w:t>10</w:t>
      </w:r>
      <w:r w:rsidRPr="000B2651">
        <w:t>.</w:t>
      </w:r>
      <w:r>
        <w:t>2</w:t>
      </w:r>
      <w:r w:rsidRPr="000B2651">
        <w:t>.2.2</w:t>
      </w:r>
      <w:r w:rsidRPr="000B2651">
        <w:tab/>
        <w:t>Application Unique ID</w:t>
      </w:r>
      <w:bookmarkEnd w:id="2529"/>
      <w:bookmarkEnd w:id="2530"/>
      <w:bookmarkEnd w:id="2531"/>
      <w:bookmarkEnd w:id="2532"/>
      <w:bookmarkEnd w:id="2533"/>
      <w:bookmarkEnd w:id="2534"/>
      <w:bookmarkEnd w:id="2535"/>
      <w:bookmarkEnd w:id="2536"/>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537" w:name="_CR10_2_2_3"/>
      <w:bookmarkStart w:id="2538" w:name="_Toc20212455"/>
      <w:bookmarkStart w:id="2539" w:name="_Toc27731810"/>
      <w:bookmarkStart w:id="2540" w:name="_Toc36127588"/>
      <w:bookmarkStart w:id="2541" w:name="_Toc45214694"/>
      <w:bookmarkStart w:id="2542" w:name="_Toc51937833"/>
      <w:bookmarkStart w:id="2543" w:name="_Toc51938142"/>
      <w:bookmarkStart w:id="2544" w:name="_Toc92291329"/>
      <w:bookmarkStart w:id="2545" w:name="_Toc202388017"/>
      <w:bookmarkEnd w:id="2537"/>
      <w:r>
        <w:lastRenderedPageBreak/>
        <w:t>10</w:t>
      </w:r>
      <w:r w:rsidRPr="00F70427">
        <w:t>.</w:t>
      </w:r>
      <w:r>
        <w:t>2</w:t>
      </w:r>
      <w:r w:rsidRPr="00F70427">
        <w:t>.2.3</w:t>
      </w:r>
      <w:r w:rsidRPr="00F70427">
        <w:tab/>
        <w:t>XML Schema</w:t>
      </w:r>
      <w:bookmarkEnd w:id="2538"/>
      <w:bookmarkEnd w:id="2539"/>
      <w:bookmarkEnd w:id="2540"/>
      <w:bookmarkEnd w:id="2541"/>
      <w:bookmarkEnd w:id="2542"/>
      <w:bookmarkEnd w:id="2543"/>
      <w:bookmarkEnd w:id="2544"/>
      <w:bookmarkEnd w:id="2545"/>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lastRenderedPageBreak/>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lastRenderedPageBreak/>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lastRenderedPageBreak/>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546" w:name="_CR10_2_2_4"/>
      <w:bookmarkStart w:id="2547" w:name="_Toc20212456"/>
      <w:bookmarkStart w:id="2548" w:name="_Toc27731811"/>
      <w:bookmarkStart w:id="2549" w:name="_Toc36127589"/>
      <w:bookmarkStart w:id="2550" w:name="_Toc45214695"/>
      <w:bookmarkStart w:id="2551" w:name="_Toc51937834"/>
      <w:bookmarkStart w:id="2552" w:name="_Toc51938143"/>
      <w:bookmarkStart w:id="2553" w:name="_Toc92291330"/>
      <w:bookmarkStart w:id="2554" w:name="_Toc202388018"/>
      <w:bookmarkEnd w:id="2546"/>
      <w:r w:rsidRPr="005D557D">
        <w:rPr>
          <w:lang w:val="fr-FR"/>
        </w:rPr>
        <w:t>10.2.2.4</w:t>
      </w:r>
      <w:r w:rsidRPr="005D557D">
        <w:rPr>
          <w:lang w:val="fr-FR"/>
        </w:rPr>
        <w:tab/>
        <w:t>Default Document Namespace</w:t>
      </w:r>
      <w:bookmarkEnd w:id="2547"/>
      <w:bookmarkEnd w:id="2548"/>
      <w:bookmarkEnd w:id="2549"/>
      <w:bookmarkEnd w:id="2550"/>
      <w:bookmarkEnd w:id="2551"/>
      <w:bookmarkEnd w:id="2552"/>
      <w:bookmarkEnd w:id="2553"/>
      <w:bookmarkEnd w:id="2554"/>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55" w:name="_CR10_2_2_5"/>
      <w:bookmarkStart w:id="2556" w:name="_Toc20212457"/>
      <w:bookmarkStart w:id="2557" w:name="_Toc27731812"/>
      <w:bookmarkStart w:id="2558" w:name="_Toc36127590"/>
      <w:bookmarkStart w:id="2559" w:name="_Toc45214696"/>
      <w:bookmarkStart w:id="2560" w:name="_Toc51937835"/>
      <w:bookmarkStart w:id="2561" w:name="_Toc51938144"/>
      <w:bookmarkStart w:id="2562" w:name="_Toc92291331"/>
      <w:bookmarkStart w:id="2563" w:name="_Toc202388019"/>
      <w:bookmarkEnd w:id="2555"/>
      <w:r>
        <w:t>10</w:t>
      </w:r>
      <w:r w:rsidRPr="000B2651">
        <w:t>.</w:t>
      </w:r>
      <w:r>
        <w:t>2</w:t>
      </w:r>
      <w:r w:rsidRPr="000B2651">
        <w:t>.2.5</w:t>
      </w:r>
      <w:r w:rsidRPr="000B2651">
        <w:tab/>
        <w:t>MIME type</w:t>
      </w:r>
      <w:bookmarkEnd w:id="2556"/>
      <w:bookmarkEnd w:id="2557"/>
      <w:bookmarkEnd w:id="2558"/>
      <w:bookmarkEnd w:id="2559"/>
      <w:bookmarkEnd w:id="2560"/>
      <w:bookmarkEnd w:id="2561"/>
      <w:bookmarkEnd w:id="2562"/>
      <w:bookmarkEnd w:id="2563"/>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64" w:name="_CR10_2_2_6"/>
      <w:bookmarkStart w:id="2565" w:name="_Toc20212458"/>
      <w:bookmarkStart w:id="2566" w:name="_Toc27731813"/>
      <w:bookmarkStart w:id="2567" w:name="_Toc36127591"/>
      <w:bookmarkStart w:id="2568" w:name="_Toc45214697"/>
      <w:bookmarkStart w:id="2569" w:name="_Toc51937836"/>
      <w:bookmarkStart w:id="2570" w:name="_Toc51938145"/>
      <w:bookmarkStart w:id="2571" w:name="_Toc92291332"/>
      <w:bookmarkStart w:id="2572" w:name="_Toc202388020"/>
      <w:bookmarkEnd w:id="2564"/>
      <w:r>
        <w:t>10</w:t>
      </w:r>
      <w:r w:rsidRPr="000B2651">
        <w:t>.</w:t>
      </w:r>
      <w:r>
        <w:t>2</w:t>
      </w:r>
      <w:r w:rsidRPr="000B2651">
        <w:t>.2.6</w:t>
      </w:r>
      <w:r w:rsidRPr="000B2651">
        <w:tab/>
        <w:t>Validation Constraints</w:t>
      </w:r>
      <w:bookmarkEnd w:id="2565"/>
      <w:bookmarkEnd w:id="2566"/>
      <w:bookmarkEnd w:id="2567"/>
      <w:bookmarkEnd w:id="2568"/>
      <w:bookmarkEnd w:id="2569"/>
      <w:bookmarkEnd w:id="2570"/>
      <w:bookmarkEnd w:id="2571"/>
      <w:bookmarkEnd w:id="2572"/>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73" w:name="_CR10_2_2_7"/>
      <w:bookmarkStart w:id="2574" w:name="_Toc20212459"/>
      <w:bookmarkStart w:id="2575" w:name="_Toc27731814"/>
      <w:bookmarkStart w:id="2576" w:name="_Toc36127592"/>
      <w:bookmarkStart w:id="2577" w:name="_Toc45214698"/>
      <w:bookmarkStart w:id="2578" w:name="_Toc51937837"/>
      <w:bookmarkStart w:id="2579" w:name="_Toc51938146"/>
      <w:bookmarkStart w:id="2580" w:name="_Toc92291333"/>
      <w:bookmarkStart w:id="2581" w:name="_Toc202388021"/>
      <w:bookmarkEnd w:id="2573"/>
      <w:r w:rsidRPr="005B303F">
        <w:t>10.2.2.7</w:t>
      </w:r>
      <w:r w:rsidRPr="005B303F">
        <w:tab/>
        <w:t>Data Semantics</w:t>
      </w:r>
      <w:bookmarkEnd w:id="2574"/>
      <w:bookmarkEnd w:id="2575"/>
      <w:bookmarkEnd w:id="2576"/>
      <w:bookmarkEnd w:id="2577"/>
      <w:bookmarkEnd w:id="2578"/>
      <w:bookmarkEnd w:id="2579"/>
      <w:bookmarkEnd w:id="2580"/>
      <w:bookmarkEnd w:id="258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lastRenderedPageBreak/>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lastRenderedPageBreak/>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82" w:name="_CR10_2_2_8"/>
      <w:bookmarkStart w:id="2583" w:name="_Toc20212460"/>
      <w:bookmarkStart w:id="2584" w:name="_Toc27731815"/>
      <w:bookmarkStart w:id="2585" w:name="_Toc36127593"/>
      <w:bookmarkStart w:id="2586" w:name="_Toc45214699"/>
      <w:bookmarkStart w:id="2587" w:name="_Toc51937838"/>
      <w:bookmarkStart w:id="2588" w:name="_Toc51938147"/>
      <w:bookmarkStart w:id="2589" w:name="_Toc92291334"/>
      <w:bookmarkStart w:id="2590" w:name="_Toc202388022"/>
      <w:bookmarkEnd w:id="2582"/>
      <w:r>
        <w:t>10</w:t>
      </w:r>
      <w:r w:rsidRPr="00794952">
        <w:t>.</w:t>
      </w:r>
      <w:r>
        <w:t>2</w:t>
      </w:r>
      <w:r w:rsidRPr="00794952">
        <w:t>.2.8</w:t>
      </w:r>
      <w:r w:rsidRPr="00794952">
        <w:tab/>
        <w:t>Naming Conventions</w:t>
      </w:r>
      <w:bookmarkEnd w:id="2583"/>
      <w:bookmarkEnd w:id="2584"/>
      <w:bookmarkEnd w:id="2585"/>
      <w:bookmarkEnd w:id="2586"/>
      <w:bookmarkEnd w:id="2587"/>
      <w:bookmarkEnd w:id="2588"/>
      <w:bookmarkEnd w:id="2589"/>
      <w:bookmarkEnd w:id="259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91" w:name="_CR10_2_2_9"/>
      <w:bookmarkStart w:id="2592" w:name="_Toc20212461"/>
      <w:bookmarkStart w:id="2593" w:name="_Toc27731816"/>
      <w:bookmarkStart w:id="2594" w:name="_Toc36127594"/>
      <w:bookmarkStart w:id="2595" w:name="_Toc45214700"/>
      <w:bookmarkStart w:id="2596" w:name="_Toc51937839"/>
      <w:bookmarkStart w:id="2597" w:name="_Toc51938148"/>
      <w:bookmarkStart w:id="2598" w:name="_Toc92291335"/>
      <w:bookmarkStart w:id="2599" w:name="_Toc202388023"/>
      <w:bookmarkEnd w:id="2591"/>
      <w:r>
        <w:t>10</w:t>
      </w:r>
      <w:r w:rsidRPr="00794952">
        <w:t>.</w:t>
      </w:r>
      <w:r>
        <w:t>2</w:t>
      </w:r>
      <w:r w:rsidRPr="00794952">
        <w:t>.2.9</w:t>
      </w:r>
      <w:r w:rsidRPr="00794952">
        <w:tab/>
        <w:t>Global documents</w:t>
      </w:r>
      <w:bookmarkEnd w:id="2592"/>
      <w:bookmarkEnd w:id="2593"/>
      <w:bookmarkEnd w:id="2594"/>
      <w:bookmarkEnd w:id="2595"/>
      <w:bookmarkEnd w:id="2596"/>
      <w:bookmarkEnd w:id="2597"/>
      <w:bookmarkEnd w:id="2598"/>
      <w:bookmarkEnd w:id="259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600" w:name="_CR10_2_2_10"/>
      <w:bookmarkStart w:id="2601" w:name="_Toc20212462"/>
      <w:bookmarkStart w:id="2602" w:name="_Toc27731817"/>
      <w:bookmarkStart w:id="2603" w:name="_Toc36127595"/>
      <w:bookmarkStart w:id="2604" w:name="_Toc45214701"/>
      <w:bookmarkStart w:id="2605" w:name="_Toc51937840"/>
      <w:bookmarkStart w:id="2606" w:name="_Toc51938149"/>
      <w:bookmarkStart w:id="2607" w:name="_Toc92291336"/>
      <w:bookmarkStart w:id="2608" w:name="_Toc202388024"/>
      <w:bookmarkEnd w:id="2600"/>
      <w:r>
        <w:t>10</w:t>
      </w:r>
      <w:r w:rsidRPr="00794952">
        <w:t>.</w:t>
      </w:r>
      <w:r>
        <w:t>2</w:t>
      </w:r>
      <w:r w:rsidRPr="00794952">
        <w:t>.2.10</w:t>
      </w:r>
      <w:r w:rsidRPr="00794952">
        <w:tab/>
        <w:t>Resource interdependencies</w:t>
      </w:r>
      <w:bookmarkEnd w:id="2601"/>
      <w:bookmarkEnd w:id="2602"/>
      <w:bookmarkEnd w:id="2603"/>
      <w:bookmarkEnd w:id="2604"/>
      <w:bookmarkEnd w:id="2605"/>
      <w:bookmarkEnd w:id="2606"/>
      <w:bookmarkEnd w:id="2607"/>
      <w:bookmarkEnd w:id="2608"/>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609" w:name="_CR10_2_2_11"/>
      <w:bookmarkStart w:id="2610" w:name="_Toc20212463"/>
      <w:bookmarkStart w:id="2611" w:name="_Toc27731818"/>
      <w:bookmarkStart w:id="2612" w:name="_Toc36127596"/>
      <w:bookmarkStart w:id="2613" w:name="_Toc45214702"/>
      <w:bookmarkStart w:id="2614" w:name="_Toc51937841"/>
      <w:bookmarkStart w:id="2615" w:name="_Toc51938150"/>
      <w:bookmarkStart w:id="2616" w:name="_Toc92291337"/>
      <w:bookmarkStart w:id="2617" w:name="_Toc202388025"/>
      <w:bookmarkEnd w:id="2609"/>
      <w:r>
        <w:lastRenderedPageBreak/>
        <w:t>10</w:t>
      </w:r>
      <w:r w:rsidRPr="00794952">
        <w:t>.</w:t>
      </w:r>
      <w:r>
        <w:t>2</w:t>
      </w:r>
      <w:r w:rsidRPr="00794952">
        <w:t>.2.11</w:t>
      </w:r>
      <w:r w:rsidRPr="00794952">
        <w:tab/>
        <w:t>Authorization Policies</w:t>
      </w:r>
      <w:bookmarkEnd w:id="2610"/>
      <w:bookmarkEnd w:id="2611"/>
      <w:bookmarkEnd w:id="2612"/>
      <w:bookmarkEnd w:id="2613"/>
      <w:bookmarkEnd w:id="2614"/>
      <w:bookmarkEnd w:id="2615"/>
      <w:bookmarkEnd w:id="2616"/>
      <w:bookmarkEnd w:id="2617"/>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618" w:name="_CR10_2_2_12"/>
      <w:bookmarkStart w:id="2619" w:name="_Toc20212464"/>
      <w:bookmarkStart w:id="2620" w:name="_Toc27731819"/>
      <w:bookmarkStart w:id="2621" w:name="_Toc36127597"/>
      <w:bookmarkStart w:id="2622" w:name="_Toc45214703"/>
      <w:bookmarkStart w:id="2623" w:name="_Toc51937842"/>
      <w:bookmarkStart w:id="2624" w:name="_Toc51938151"/>
      <w:bookmarkStart w:id="2625" w:name="_Toc92291338"/>
      <w:bookmarkStart w:id="2626" w:name="_Toc202388026"/>
      <w:bookmarkEnd w:id="2618"/>
      <w:r>
        <w:t>10</w:t>
      </w:r>
      <w:r w:rsidRPr="00794952">
        <w:t>.</w:t>
      </w:r>
      <w:r>
        <w:t>2</w:t>
      </w:r>
      <w:r w:rsidRPr="00794952">
        <w:t>.2.12</w:t>
      </w:r>
      <w:r w:rsidRPr="00794952">
        <w:tab/>
        <w:t>Subscription to Changes</w:t>
      </w:r>
      <w:bookmarkEnd w:id="2619"/>
      <w:bookmarkEnd w:id="2620"/>
      <w:bookmarkEnd w:id="2621"/>
      <w:bookmarkEnd w:id="2622"/>
      <w:bookmarkEnd w:id="2623"/>
      <w:bookmarkEnd w:id="2624"/>
      <w:bookmarkEnd w:id="2625"/>
      <w:bookmarkEnd w:id="2626"/>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627" w:name="_CR10_3"/>
      <w:bookmarkStart w:id="2628" w:name="_Toc20212465"/>
      <w:bookmarkStart w:id="2629" w:name="_Toc27731820"/>
      <w:bookmarkStart w:id="2630" w:name="_Toc36127598"/>
      <w:bookmarkStart w:id="2631" w:name="_Toc45214704"/>
      <w:bookmarkStart w:id="2632" w:name="_Toc51937843"/>
      <w:bookmarkStart w:id="2633" w:name="_Toc51938152"/>
      <w:bookmarkStart w:id="2634" w:name="_Toc92291339"/>
      <w:bookmarkStart w:id="2635" w:name="_Toc202388027"/>
      <w:bookmarkEnd w:id="2627"/>
      <w:r w:rsidRPr="00073326">
        <w:t>10.3</w:t>
      </w:r>
      <w:r w:rsidRPr="00073326">
        <w:tab/>
        <w:t>MCData user profile configuration document</w:t>
      </w:r>
      <w:bookmarkEnd w:id="2628"/>
      <w:bookmarkEnd w:id="2629"/>
      <w:bookmarkEnd w:id="2630"/>
      <w:bookmarkEnd w:id="2631"/>
      <w:bookmarkEnd w:id="2632"/>
      <w:bookmarkEnd w:id="2633"/>
      <w:bookmarkEnd w:id="2634"/>
      <w:bookmarkEnd w:id="2635"/>
    </w:p>
    <w:p w14:paraId="7AA8C4BA" w14:textId="77777777" w:rsidR="00C367E9" w:rsidRPr="00986001" w:rsidRDefault="00C367E9" w:rsidP="00C367E9">
      <w:pPr>
        <w:pStyle w:val="Heading3"/>
      </w:pPr>
      <w:bookmarkStart w:id="2636" w:name="_CR10_3_1"/>
      <w:bookmarkStart w:id="2637" w:name="_Toc20212466"/>
      <w:bookmarkStart w:id="2638" w:name="_Toc27731821"/>
      <w:bookmarkStart w:id="2639" w:name="_Toc36127599"/>
      <w:bookmarkStart w:id="2640" w:name="_Toc45214705"/>
      <w:bookmarkStart w:id="2641" w:name="_Toc51937844"/>
      <w:bookmarkStart w:id="2642" w:name="_Toc51938153"/>
      <w:bookmarkStart w:id="2643" w:name="_Toc92291340"/>
      <w:bookmarkStart w:id="2644" w:name="_Toc202388028"/>
      <w:bookmarkEnd w:id="2636"/>
      <w:r>
        <w:t>10.3.1</w:t>
      </w:r>
      <w:r>
        <w:tab/>
        <w:t>General</w:t>
      </w:r>
      <w:bookmarkEnd w:id="2637"/>
      <w:bookmarkEnd w:id="2638"/>
      <w:bookmarkEnd w:id="2639"/>
      <w:bookmarkEnd w:id="2640"/>
      <w:bookmarkEnd w:id="2641"/>
      <w:bookmarkEnd w:id="2642"/>
      <w:bookmarkEnd w:id="2643"/>
      <w:bookmarkEnd w:id="2644"/>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645" w:name="_CR10_3_1A"/>
      <w:bookmarkStart w:id="2646" w:name="_Toc20212467"/>
      <w:bookmarkStart w:id="2647" w:name="_Toc27731822"/>
      <w:bookmarkStart w:id="2648" w:name="_Toc36127600"/>
      <w:bookmarkStart w:id="2649" w:name="_Toc45214706"/>
      <w:bookmarkStart w:id="2650" w:name="_Toc51937845"/>
      <w:bookmarkStart w:id="2651" w:name="_Toc51938154"/>
      <w:bookmarkStart w:id="2652" w:name="_Toc92291341"/>
      <w:bookmarkStart w:id="2653" w:name="MCCQCTEMPBM_00000052"/>
      <w:bookmarkStart w:id="2654" w:name="_Toc202388029"/>
      <w:bookmarkEnd w:id="2645"/>
      <w:r>
        <w:t>10.3.1A</w:t>
      </w:r>
      <w:r>
        <w:tab/>
        <w:t>MCData client access to MCData user profile documents</w:t>
      </w:r>
      <w:bookmarkEnd w:id="2646"/>
      <w:bookmarkEnd w:id="2647"/>
      <w:bookmarkEnd w:id="2648"/>
      <w:bookmarkEnd w:id="2649"/>
      <w:bookmarkEnd w:id="2650"/>
      <w:bookmarkEnd w:id="2651"/>
      <w:bookmarkEnd w:id="2652"/>
      <w:bookmarkEnd w:id="2654"/>
    </w:p>
    <w:bookmarkEnd w:id="2653"/>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55" w:name="_CR10_3_2"/>
      <w:bookmarkStart w:id="2656" w:name="_Toc20212468"/>
      <w:bookmarkStart w:id="2657" w:name="_Toc27731823"/>
      <w:bookmarkStart w:id="2658" w:name="_Toc36127601"/>
      <w:bookmarkStart w:id="2659" w:name="_Toc45214707"/>
      <w:bookmarkStart w:id="2660" w:name="_Toc51937846"/>
      <w:bookmarkStart w:id="2661" w:name="_Toc51938155"/>
      <w:bookmarkStart w:id="2662" w:name="_Toc92291342"/>
      <w:bookmarkStart w:id="2663" w:name="_Toc202388030"/>
      <w:bookmarkEnd w:id="2655"/>
      <w:r>
        <w:t>10.3.2</w:t>
      </w:r>
      <w:r>
        <w:tab/>
        <w:t>C</w:t>
      </w:r>
      <w:r w:rsidRPr="00986001">
        <w:t>oding</w:t>
      </w:r>
      <w:bookmarkEnd w:id="2656"/>
      <w:bookmarkEnd w:id="2657"/>
      <w:bookmarkEnd w:id="2658"/>
      <w:bookmarkEnd w:id="2659"/>
      <w:bookmarkEnd w:id="2660"/>
      <w:bookmarkEnd w:id="2661"/>
      <w:bookmarkEnd w:id="2662"/>
      <w:bookmarkEnd w:id="2663"/>
    </w:p>
    <w:p w14:paraId="69B655C7" w14:textId="77777777" w:rsidR="00C367E9" w:rsidRPr="0045024E" w:rsidRDefault="00C367E9" w:rsidP="00C367E9">
      <w:pPr>
        <w:pStyle w:val="Heading4"/>
      </w:pPr>
      <w:bookmarkStart w:id="2664" w:name="_CR10_3_2_1"/>
      <w:bookmarkStart w:id="2665" w:name="_Toc20212469"/>
      <w:bookmarkStart w:id="2666" w:name="_Toc27731824"/>
      <w:bookmarkStart w:id="2667" w:name="_Toc36127602"/>
      <w:bookmarkStart w:id="2668" w:name="_Toc45214708"/>
      <w:bookmarkStart w:id="2669" w:name="_Toc51937847"/>
      <w:bookmarkStart w:id="2670" w:name="_Toc51938156"/>
      <w:bookmarkStart w:id="2671" w:name="_Toc92291343"/>
      <w:bookmarkStart w:id="2672" w:name="_Toc202388031"/>
      <w:bookmarkEnd w:id="2664"/>
      <w:r>
        <w:t>10.3</w:t>
      </w:r>
      <w:r w:rsidRPr="0045024E">
        <w:t>.2.1</w:t>
      </w:r>
      <w:r>
        <w:tab/>
      </w:r>
      <w:r w:rsidRPr="0045024E">
        <w:t>Structure</w:t>
      </w:r>
      <w:bookmarkEnd w:id="2665"/>
      <w:bookmarkEnd w:id="2666"/>
      <w:bookmarkEnd w:id="2667"/>
      <w:bookmarkEnd w:id="2668"/>
      <w:bookmarkEnd w:id="2669"/>
      <w:bookmarkEnd w:id="2670"/>
      <w:bookmarkEnd w:id="2671"/>
      <w:bookmarkEnd w:id="267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lastRenderedPageBreak/>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rPr>
          <w:rFonts w:eastAsia="Times New Roman"/>
        </w:rPr>
        <w:t>k)</w:t>
      </w:r>
      <w:r w:rsidRPr="00870A23">
        <w:rPr>
          <w:rFonts w:eastAsia="Times New Roman"/>
        </w:rPr>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lastRenderedPageBreak/>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73"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73"/>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lastRenderedPageBreak/>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lastRenderedPageBreak/>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74" w:name="_CR10_3_2_2"/>
      <w:bookmarkStart w:id="2675" w:name="_Toc20212470"/>
      <w:bookmarkStart w:id="2676" w:name="_Toc27731825"/>
      <w:bookmarkStart w:id="2677" w:name="_Toc36127603"/>
      <w:bookmarkStart w:id="2678" w:name="_Toc45214709"/>
      <w:bookmarkStart w:id="2679" w:name="_Toc51937848"/>
      <w:bookmarkStart w:id="2680" w:name="_Toc51938157"/>
      <w:bookmarkStart w:id="2681" w:name="_Toc92291344"/>
      <w:bookmarkStart w:id="2682" w:name="_Toc202388032"/>
      <w:bookmarkEnd w:id="2674"/>
      <w:r>
        <w:t>10.3</w:t>
      </w:r>
      <w:r w:rsidRPr="0045024E">
        <w:t>.2.2</w:t>
      </w:r>
      <w:r w:rsidRPr="0045024E">
        <w:tab/>
        <w:t>Application Unique ID</w:t>
      </w:r>
      <w:bookmarkEnd w:id="2675"/>
      <w:bookmarkEnd w:id="2676"/>
      <w:bookmarkEnd w:id="2677"/>
      <w:bookmarkEnd w:id="2678"/>
      <w:bookmarkEnd w:id="2679"/>
      <w:bookmarkEnd w:id="2680"/>
      <w:bookmarkEnd w:id="2681"/>
      <w:bookmarkEnd w:id="268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83" w:name="_CR10_3_2_3"/>
      <w:bookmarkStart w:id="2684" w:name="_Toc20212471"/>
      <w:bookmarkStart w:id="2685" w:name="_Toc27731826"/>
      <w:bookmarkStart w:id="2686" w:name="_Toc36127604"/>
      <w:bookmarkStart w:id="2687" w:name="_Toc45214710"/>
      <w:bookmarkStart w:id="2688" w:name="_Toc51937849"/>
      <w:bookmarkStart w:id="2689" w:name="_Toc51938158"/>
      <w:bookmarkStart w:id="2690" w:name="_Toc92291345"/>
      <w:bookmarkStart w:id="2691" w:name="_Toc202388033"/>
      <w:bookmarkEnd w:id="2683"/>
      <w:r>
        <w:t>10.3</w:t>
      </w:r>
      <w:r w:rsidRPr="0045024E">
        <w:t>.2.3</w:t>
      </w:r>
      <w:r w:rsidRPr="0045024E">
        <w:tab/>
        <w:t>XML Schema</w:t>
      </w:r>
      <w:bookmarkEnd w:id="2684"/>
      <w:bookmarkEnd w:id="2685"/>
      <w:bookmarkEnd w:id="2686"/>
      <w:bookmarkEnd w:id="2687"/>
      <w:bookmarkEnd w:id="2688"/>
      <w:bookmarkEnd w:id="2689"/>
      <w:bookmarkEnd w:id="2690"/>
      <w:bookmarkEnd w:id="2691"/>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lastRenderedPageBreak/>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lastRenderedPageBreak/>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lastRenderedPageBreak/>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lastRenderedPageBreak/>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lastRenderedPageBreak/>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lastRenderedPageBreak/>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lastRenderedPageBreak/>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92" w:name="_CR10_3_2_4"/>
      <w:bookmarkStart w:id="2693" w:name="_Toc20212472"/>
      <w:bookmarkStart w:id="2694" w:name="_Toc27731827"/>
      <w:bookmarkStart w:id="2695" w:name="_Toc36127605"/>
      <w:bookmarkStart w:id="2696" w:name="_Toc45214711"/>
      <w:bookmarkStart w:id="2697" w:name="_Toc51937850"/>
      <w:bookmarkStart w:id="2698" w:name="_Toc51938159"/>
      <w:bookmarkStart w:id="2699" w:name="_Toc92291346"/>
      <w:bookmarkStart w:id="2700" w:name="_Toc202388034"/>
      <w:bookmarkEnd w:id="2692"/>
      <w:r w:rsidRPr="005D557D">
        <w:rPr>
          <w:lang w:val="fr-FR"/>
        </w:rPr>
        <w:t>10.3.2.4</w:t>
      </w:r>
      <w:r w:rsidRPr="005D557D">
        <w:rPr>
          <w:lang w:val="fr-FR"/>
        </w:rPr>
        <w:tab/>
        <w:t>Default Document Namespace</w:t>
      </w:r>
      <w:bookmarkEnd w:id="2693"/>
      <w:bookmarkEnd w:id="2694"/>
      <w:bookmarkEnd w:id="2695"/>
      <w:bookmarkEnd w:id="2696"/>
      <w:bookmarkEnd w:id="2697"/>
      <w:bookmarkEnd w:id="2698"/>
      <w:bookmarkEnd w:id="2699"/>
      <w:bookmarkEnd w:id="2700"/>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701" w:name="_CR10_3_2_5"/>
      <w:bookmarkStart w:id="2702" w:name="_Toc20212473"/>
      <w:bookmarkStart w:id="2703" w:name="_Toc27731828"/>
      <w:bookmarkStart w:id="2704" w:name="_Toc36127606"/>
      <w:bookmarkStart w:id="2705" w:name="_Toc45214712"/>
      <w:bookmarkStart w:id="2706" w:name="_Toc51937851"/>
      <w:bookmarkStart w:id="2707" w:name="_Toc51938160"/>
      <w:bookmarkStart w:id="2708" w:name="_Toc92291347"/>
      <w:bookmarkStart w:id="2709" w:name="_Toc202388035"/>
      <w:bookmarkEnd w:id="2701"/>
      <w:r>
        <w:t>10.3</w:t>
      </w:r>
      <w:r w:rsidRPr="0045024E">
        <w:t>.2.5</w:t>
      </w:r>
      <w:r w:rsidRPr="0045024E">
        <w:tab/>
        <w:t>MIME type</w:t>
      </w:r>
      <w:bookmarkEnd w:id="2702"/>
      <w:bookmarkEnd w:id="2703"/>
      <w:bookmarkEnd w:id="2704"/>
      <w:bookmarkEnd w:id="2705"/>
      <w:bookmarkEnd w:id="2706"/>
      <w:bookmarkEnd w:id="2707"/>
      <w:bookmarkEnd w:id="2708"/>
      <w:bookmarkEnd w:id="2709"/>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710" w:name="_CR10_3_2_6"/>
      <w:bookmarkStart w:id="2711" w:name="_Toc20212474"/>
      <w:bookmarkStart w:id="2712" w:name="_Toc27731829"/>
      <w:bookmarkStart w:id="2713" w:name="_Toc36127607"/>
      <w:bookmarkStart w:id="2714" w:name="_Toc45214713"/>
      <w:bookmarkStart w:id="2715" w:name="_Toc51937852"/>
      <w:bookmarkStart w:id="2716" w:name="_Toc51938161"/>
      <w:bookmarkStart w:id="2717" w:name="_Toc92291348"/>
      <w:bookmarkStart w:id="2718" w:name="_Toc202388036"/>
      <w:bookmarkEnd w:id="2710"/>
      <w:r>
        <w:t>10.3</w:t>
      </w:r>
      <w:r w:rsidRPr="0045024E">
        <w:t>.2.6</w:t>
      </w:r>
      <w:r w:rsidRPr="0045024E">
        <w:tab/>
        <w:t>Validation Constraints</w:t>
      </w:r>
      <w:bookmarkEnd w:id="2711"/>
      <w:bookmarkEnd w:id="2712"/>
      <w:bookmarkEnd w:id="2713"/>
      <w:bookmarkEnd w:id="2714"/>
      <w:bookmarkEnd w:id="2715"/>
      <w:bookmarkEnd w:id="2716"/>
      <w:bookmarkEnd w:id="2717"/>
      <w:bookmarkEnd w:id="2718"/>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lastRenderedPageBreak/>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719" w:name="_CR10_3_2_7"/>
      <w:bookmarkStart w:id="2720" w:name="_Toc20212475"/>
      <w:bookmarkStart w:id="2721" w:name="_Toc27731830"/>
      <w:bookmarkStart w:id="2722" w:name="_Toc36127608"/>
      <w:bookmarkStart w:id="2723" w:name="_Toc45214714"/>
      <w:bookmarkStart w:id="2724" w:name="_Toc51937853"/>
      <w:bookmarkStart w:id="2725" w:name="_Toc51938162"/>
      <w:bookmarkStart w:id="2726" w:name="_Toc92291349"/>
      <w:bookmarkStart w:id="2727" w:name="_Toc202388037"/>
      <w:bookmarkEnd w:id="2719"/>
      <w:r>
        <w:t>10.3</w:t>
      </w:r>
      <w:r w:rsidRPr="0045024E">
        <w:t>.2.7</w:t>
      </w:r>
      <w:r w:rsidRPr="0045024E">
        <w:tab/>
        <w:t>Data Semantics</w:t>
      </w:r>
      <w:bookmarkEnd w:id="2720"/>
      <w:bookmarkEnd w:id="2721"/>
      <w:bookmarkEnd w:id="2722"/>
      <w:bookmarkEnd w:id="2723"/>
      <w:bookmarkEnd w:id="2724"/>
      <w:bookmarkEnd w:id="2725"/>
      <w:bookmarkEnd w:id="2726"/>
      <w:bookmarkEnd w:id="2727"/>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lastRenderedPageBreak/>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728"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728"/>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w:t>
      </w:r>
      <w:r>
        <w:lastRenderedPageBreak/>
        <w:t xml:space="preserve">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lastRenderedPageBreak/>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lastRenderedPageBreak/>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lastRenderedPageBreak/>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lastRenderedPageBreak/>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729" w:name="_Hlk40207646"/>
      <w:r>
        <w:rPr>
          <w:rFonts w:eastAsia="Malgun Gothic"/>
        </w:rPr>
        <w:t>MessageStoreHostname</w:t>
      </w:r>
      <w:bookmarkEnd w:id="2729"/>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730" w:name="_CRTable10_3_2_71"/>
      <w:r w:rsidRPr="00441BFF">
        <w:t>Table </w:t>
      </w:r>
      <w:bookmarkEnd w:id="2730"/>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731" w:name="_CRTable10_3_2_72"/>
      <w:r w:rsidRPr="00E31D28">
        <w:t>Table </w:t>
      </w:r>
      <w:bookmarkEnd w:id="2731"/>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732" w:name="_CRTable10_3_2_73"/>
      <w:r w:rsidRPr="00E31D28">
        <w:t>Table </w:t>
      </w:r>
      <w:bookmarkEnd w:id="2732"/>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733" w:name="_CRTable10_3_2_74"/>
      <w:r w:rsidRPr="00E31D28">
        <w:t>Table </w:t>
      </w:r>
      <w:bookmarkEnd w:id="2733"/>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734" w:name="_CRTable10_3_2_75"/>
      <w:r w:rsidRPr="00E31D28">
        <w:t>Table </w:t>
      </w:r>
      <w:bookmarkEnd w:id="2734"/>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735" w:name="_CRTable10_3_2_76"/>
      <w:r w:rsidRPr="00E31D28">
        <w:t>Table </w:t>
      </w:r>
      <w:bookmarkEnd w:id="2735"/>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736" w:name="_CRTable10_3_2_77"/>
      <w:r w:rsidRPr="00E31D28">
        <w:lastRenderedPageBreak/>
        <w:t>Table </w:t>
      </w:r>
      <w:bookmarkEnd w:id="2736"/>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737" w:name="_CRTable10_3_2_78"/>
      <w:r w:rsidRPr="00847E44">
        <w:t>Table </w:t>
      </w:r>
      <w:bookmarkEnd w:id="2737"/>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738" w:name="_CRTable10_3_2_79"/>
      <w:r w:rsidRPr="00441BFF">
        <w:t>Table </w:t>
      </w:r>
      <w:bookmarkEnd w:id="2738"/>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739" w:name="_CRTable10_3_2_710"/>
      <w:r w:rsidRPr="00441BFF">
        <w:t>Table </w:t>
      </w:r>
      <w:bookmarkEnd w:id="2739"/>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740" w:name="_CRTable10_3_2_711"/>
      <w:r w:rsidRPr="0079391E">
        <w:t>Table </w:t>
      </w:r>
      <w:bookmarkEnd w:id="2740"/>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741" w:name="_CRTable10_3_2_712"/>
      <w:r w:rsidRPr="0079391E">
        <w:lastRenderedPageBreak/>
        <w:t>Table </w:t>
      </w:r>
      <w:bookmarkEnd w:id="2741"/>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742" w:name="_CRTable10_3_2_713"/>
      <w:r w:rsidRPr="0079391E">
        <w:t>Table </w:t>
      </w:r>
      <w:bookmarkEnd w:id="2742"/>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743" w:name="_CRTable10_3_2_714"/>
      <w:r w:rsidRPr="00441BFF">
        <w:t>Table </w:t>
      </w:r>
      <w:bookmarkEnd w:id="2743"/>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744" w:name="_CRTable10_3_2_715"/>
      <w:r w:rsidRPr="00441BFF">
        <w:t>Table </w:t>
      </w:r>
      <w:bookmarkEnd w:id="2744"/>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745" w:name="_CRTable10_3_2_716"/>
      <w:r w:rsidRPr="0079391E">
        <w:t>Table </w:t>
      </w:r>
      <w:bookmarkEnd w:id="2745"/>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746" w:name="_CRTable10_3_2_717"/>
      <w:r w:rsidRPr="0079391E">
        <w:lastRenderedPageBreak/>
        <w:t>Table </w:t>
      </w:r>
      <w:bookmarkEnd w:id="2746"/>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47" w:name="_Toc20212476"/>
      <w:bookmarkStart w:id="2748" w:name="_Toc27731831"/>
      <w:bookmarkStart w:id="2749"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750" w:name="_CRTable10_3_2_718"/>
      <w:r w:rsidRPr="00E31D28">
        <w:t>Table </w:t>
      </w:r>
      <w:bookmarkEnd w:id="2750"/>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751" w:name="_CRTable10_3_2_719"/>
      <w:r w:rsidRPr="00E31D28">
        <w:t>Table </w:t>
      </w:r>
      <w:bookmarkEnd w:id="2751"/>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52" w:name="_Hlk42201249"/>
      <w:r>
        <w:t>allow-one-to-one-communication-from-any-user</w:t>
      </w:r>
      <w:bookmarkEnd w:id="275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753" w:name="_CRTable10_3_2_720"/>
      <w:r w:rsidRPr="00847E44">
        <w:t>Table </w:t>
      </w:r>
      <w:bookmarkEnd w:id="2753"/>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54" w:name="_CRTable10_3_2_721"/>
      <w:r>
        <w:t>Table </w:t>
      </w:r>
      <w:bookmarkEnd w:id="2754"/>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r w:rsidRPr="00464644">
        <w:lastRenderedPageBreak/>
        <w:t>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55" w:name="_CRTable10_3_2_722"/>
      <w:r>
        <w:t>Table </w:t>
      </w:r>
      <w:bookmarkEnd w:id="2755"/>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56" w:name="_CRTable10_3_2_723"/>
      <w:r>
        <w:t>Table </w:t>
      </w:r>
      <w:bookmarkEnd w:id="2756"/>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57" w:name="_CRTable10_3_2_724"/>
      <w:r>
        <w:t>Table </w:t>
      </w:r>
      <w:bookmarkEnd w:id="2757"/>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58" w:name="_CRTable10_3_2_725"/>
      <w:r>
        <w:t>Table </w:t>
      </w:r>
      <w:bookmarkEnd w:id="2758"/>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759" w:name="_CRTable10_3_2_726"/>
      <w:r w:rsidRPr="0079391E">
        <w:t>Table </w:t>
      </w:r>
      <w:bookmarkEnd w:id="2759"/>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760" w:name="_CRTable10_3_2_727"/>
      <w:r w:rsidRPr="0079391E">
        <w:t>Table </w:t>
      </w:r>
      <w:bookmarkEnd w:id="2760"/>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761" w:name="_CRTable10_3_2_728"/>
      <w:r w:rsidRPr="0079391E">
        <w:t>Table </w:t>
      </w:r>
      <w:bookmarkEnd w:id="2761"/>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762" w:name="_CRTable10_3_2_729"/>
      <w:r w:rsidRPr="0079391E">
        <w:t>Table </w:t>
      </w:r>
      <w:bookmarkEnd w:id="2762"/>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763" w:name="_CRTable10_3_2_730"/>
      <w:r w:rsidRPr="0079391E">
        <w:t>Table </w:t>
      </w:r>
      <w:bookmarkEnd w:id="2763"/>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764" w:name="_CRTable10_3_2_731"/>
      <w:r w:rsidRPr="0079391E">
        <w:lastRenderedPageBreak/>
        <w:t>Table </w:t>
      </w:r>
      <w:bookmarkEnd w:id="2764"/>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765" w:name="_CRTable10_3_2_732"/>
      <w:r w:rsidRPr="0079391E">
        <w:t>Table </w:t>
      </w:r>
      <w:bookmarkEnd w:id="2765"/>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766" w:name="_CRTable10_3_2_733"/>
      <w:r w:rsidRPr="0079391E">
        <w:t>Table </w:t>
      </w:r>
      <w:bookmarkEnd w:id="2766"/>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767" w:name="_CRTable10_3_2_734"/>
      <w:r w:rsidRPr="0079391E">
        <w:t>Table </w:t>
      </w:r>
      <w:bookmarkEnd w:id="2767"/>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768" w:name="_CRTable10_3_2_735"/>
      <w:r w:rsidRPr="0079391E">
        <w:t>Table </w:t>
      </w:r>
      <w:bookmarkEnd w:id="2768"/>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69" w:name="_CR10_3_2_8"/>
      <w:bookmarkStart w:id="2770" w:name="_Toc45214715"/>
      <w:bookmarkStart w:id="2771" w:name="_Toc51937854"/>
      <w:bookmarkStart w:id="2772" w:name="_Toc51938163"/>
      <w:bookmarkStart w:id="2773" w:name="_Toc92291350"/>
      <w:bookmarkStart w:id="2774" w:name="_Toc202388038"/>
      <w:bookmarkEnd w:id="2769"/>
      <w:r>
        <w:lastRenderedPageBreak/>
        <w:t>10.3</w:t>
      </w:r>
      <w:r w:rsidRPr="0045024E">
        <w:t>.2.8</w:t>
      </w:r>
      <w:r w:rsidRPr="0045024E">
        <w:tab/>
        <w:t>Naming Conventions</w:t>
      </w:r>
      <w:bookmarkEnd w:id="2747"/>
      <w:bookmarkEnd w:id="2748"/>
      <w:bookmarkEnd w:id="2749"/>
      <w:bookmarkEnd w:id="2770"/>
      <w:bookmarkEnd w:id="2771"/>
      <w:bookmarkEnd w:id="2772"/>
      <w:bookmarkEnd w:id="2773"/>
      <w:bookmarkEnd w:id="2774"/>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75" w:name="_CR10_3_2_9"/>
      <w:bookmarkStart w:id="2776" w:name="_Toc20212477"/>
      <w:bookmarkStart w:id="2777" w:name="_Toc27731832"/>
      <w:bookmarkStart w:id="2778" w:name="_Toc36127610"/>
      <w:bookmarkStart w:id="2779" w:name="_Toc45214716"/>
      <w:bookmarkStart w:id="2780" w:name="_Toc51937855"/>
      <w:bookmarkStart w:id="2781" w:name="_Toc51938164"/>
      <w:bookmarkStart w:id="2782" w:name="_Toc92291351"/>
      <w:bookmarkStart w:id="2783" w:name="_Toc202388039"/>
      <w:bookmarkEnd w:id="2775"/>
      <w:r>
        <w:t>10.3</w:t>
      </w:r>
      <w:r w:rsidRPr="0045024E">
        <w:t>.2.9</w:t>
      </w:r>
      <w:r w:rsidRPr="0045024E">
        <w:tab/>
        <w:t>Global documents</w:t>
      </w:r>
      <w:bookmarkEnd w:id="2776"/>
      <w:bookmarkEnd w:id="2777"/>
      <w:bookmarkEnd w:id="2778"/>
      <w:bookmarkEnd w:id="2779"/>
      <w:bookmarkEnd w:id="2780"/>
      <w:bookmarkEnd w:id="2781"/>
      <w:bookmarkEnd w:id="2782"/>
      <w:bookmarkEnd w:id="2783"/>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84" w:name="_CR10_3_2_10"/>
      <w:bookmarkStart w:id="2785" w:name="_Toc20212478"/>
      <w:bookmarkStart w:id="2786" w:name="_Toc27731833"/>
      <w:bookmarkStart w:id="2787" w:name="_Toc36127611"/>
      <w:bookmarkStart w:id="2788" w:name="_Toc45214717"/>
      <w:bookmarkStart w:id="2789" w:name="_Toc51937856"/>
      <w:bookmarkStart w:id="2790" w:name="_Toc51938165"/>
      <w:bookmarkStart w:id="2791" w:name="_Toc92291352"/>
      <w:bookmarkStart w:id="2792" w:name="_Toc202388040"/>
      <w:bookmarkEnd w:id="2784"/>
      <w:r>
        <w:t>10.3</w:t>
      </w:r>
      <w:r w:rsidRPr="0045024E">
        <w:t>.2.10</w:t>
      </w:r>
      <w:r w:rsidRPr="0045024E">
        <w:tab/>
        <w:t>Resource interdependencies</w:t>
      </w:r>
      <w:bookmarkEnd w:id="2785"/>
      <w:bookmarkEnd w:id="2786"/>
      <w:bookmarkEnd w:id="2787"/>
      <w:bookmarkEnd w:id="2788"/>
      <w:bookmarkEnd w:id="2789"/>
      <w:bookmarkEnd w:id="2790"/>
      <w:bookmarkEnd w:id="2791"/>
      <w:bookmarkEnd w:id="2792"/>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93" w:name="_CR10_3_2_11"/>
      <w:bookmarkStart w:id="2794" w:name="_Toc20212479"/>
      <w:bookmarkStart w:id="2795" w:name="_Toc27731834"/>
      <w:bookmarkStart w:id="2796" w:name="_Toc36127612"/>
      <w:bookmarkStart w:id="2797" w:name="_Toc45214718"/>
      <w:bookmarkStart w:id="2798" w:name="_Toc51937857"/>
      <w:bookmarkStart w:id="2799" w:name="_Toc51938166"/>
      <w:bookmarkStart w:id="2800" w:name="_Toc92291353"/>
      <w:bookmarkStart w:id="2801" w:name="_Toc202388041"/>
      <w:bookmarkEnd w:id="2793"/>
      <w:r>
        <w:t>10.3</w:t>
      </w:r>
      <w:r w:rsidRPr="0045024E">
        <w:t>.2.11</w:t>
      </w:r>
      <w:r w:rsidRPr="0045024E">
        <w:tab/>
      </w:r>
      <w:r>
        <w:t>Access Permissions</w:t>
      </w:r>
      <w:r w:rsidRPr="0045024E">
        <w:t xml:space="preserve"> Policies</w:t>
      </w:r>
      <w:bookmarkEnd w:id="2794"/>
      <w:bookmarkEnd w:id="2795"/>
      <w:bookmarkEnd w:id="2796"/>
      <w:bookmarkEnd w:id="2797"/>
      <w:bookmarkEnd w:id="2798"/>
      <w:bookmarkEnd w:id="2799"/>
      <w:bookmarkEnd w:id="2800"/>
      <w:bookmarkEnd w:id="2801"/>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802" w:name="_CR10_3_2_12"/>
      <w:bookmarkStart w:id="2803" w:name="_Toc20212480"/>
      <w:bookmarkStart w:id="2804" w:name="_Toc27731835"/>
      <w:bookmarkStart w:id="2805" w:name="_Toc36127613"/>
      <w:bookmarkStart w:id="2806" w:name="_Toc45214719"/>
      <w:bookmarkStart w:id="2807" w:name="_Toc51937858"/>
      <w:bookmarkStart w:id="2808" w:name="_Toc51938167"/>
      <w:bookmarkStart w:id="2809" w:name="_Toc92291354"/>
      <w:bookmarkStart w:id="2810" w:name="_Toc202388042"/>
      <w:bookmarkEnd w:id="2802"/>
      <w:r>
        <w:t>10.3</w:t>
      </w:r>
      <w:r w:rsidRPr="0045024E">
        <w:t>.2.12</w:t>
      </w:r>
      <w:r w:rsidRPr="0045024E">
        <w:tab/>
        <w:t>Subscription to Changes</w:t>
      </w:r>
      <w:bookmarkEnd w:id="2803"/>
      <w:bookmarkEnd w:id="2804"/>
      <w:bookmarkEnd w:id="2805"/>
      <w:bookmarkEnd w:id="2806"/>
      <w:bookmarkEnd w:id="2807"/>
      <w:bookmarkEnd w:id="2808"/>
      <w:bookmarkEnd w:id="2809"/>
      <w:bookmarkEnd w:id="2810"/>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811" w:name="_CR10_4"/>
      <w:bookmarkStart w:id="2812" w:name="_Toc20212481"/>
      <w:bookmarkStart w:id="2813" w:name="_Toc27731836"/>
      <w:bookmarkStart w:id="2814" w:name="_Toc36127614"/>
      <w:bookmarkStart w:id="2815" w:name="_Toc45214720"/>
      <w:bookmarkStart w:id="2816" w:name="_Toc51937859"/>
      <w:bookmarkStart w:id="2817" w:name="_Toc51938168"/>
      <w:bookmarkStart w:id="2818" w:name="_Toc92291355"/>
      <w:bookmarkStart w:id="2819" w:name="_Toc202388043"/>
      <w:bookmarkEnd w:id="2811"/>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812"/>
      <w:bookmarkEnd w:id="2813"/>
      <w:bookmarkEnd w:id="2814"/>
      <w:bookmarkEnd w:id="2815"/>
      <w:bookmarkEnd w:id="2816"/>
      <w:bookmarkEnd w:id="2817"/>
      <w:bookmarkEnd w:id="2818"/>
      <w:bookmarkEnd w:id="2819"/>
    </w:p>
    <w:p w14:paraId="2D09A615" w14:textId="77777777" w:rsidR="00C367E9" w:rsidRPr="00986001" w:rsidRDefault="00C367E9" w:rsidP="00C367E9">
      <w:pPr>
        <w:pStyle w:val="Heading3"/>
      </w:pPr>
      <w:bookmarkStart w:id="2820" w:name="_CR10_4_1"/>
      <w:bookmarkStart w:id="2821" w:name="_Toc20212482"/>
      <w:bookmarkStart w:id="2822" w:name="_Toc27731837"/>
      <w:bookmarkStart w:id="2823" w:name="_Toc36127615"/>
      <w:bookmarkStart w:id="2824" w:name="_Toc45214721"/>
      <w:bookmarkStart w:id="2825" w:name="_Toc51937860"/>
      <w:bookmarkStart w:id="2826" w:name="_Toc51938169"/>
      <w:bookmarkStart w:id="2827" w:name="_Toc92291356"/>
      <w:bookmarkStart w:id="2828" w:name="_Toc202388044"/>
      <w:bookmarkEnd w:id="2820"/>
      <w:r>
        <w:t>10.4.1</w:t>
      </w:r>
      <w:r>
        <w:tab/>
        <w:t>General</w:t>
      </w:r>
      <w:bookmarkEnd w:id="2821"/>
      <w:bookmarkEnd w:id="2822"/>
      <w:bookmarkEnd w:id="2823"/>
      <w:bookmarkEnd w:id="2824"/>
      <w:bookmarkEnd w:id="2825"/>
      <w:bookmarkEnd w:id="2826"/>
      <w:bookmarkEnd w:id="2827"/>
      <w:bookmarkEnd w:id="2828"/>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829" w:name="_CR10_4_2"/>
      <w:bookmarkStart w:id="2830" w:name="_Toc20212483"/>
      <w:bookmarkStart w:id="2831" w:name="_Toc27731838"/>
      <w:bookmarkStart w:id="2832" w:name="_Toc36127616"/>
      <w:bookmarkStart w:id="2833" w:name="_Toc45214722"/>
      <w:bookmarkStart w:id="2834" w:name="_Toc51937861"/>
      <w:bookmarkStart w:id="2835" w:name="_Toc51938170"/>
      <w:bookmarkStart w:id="2836" w:name="_Toc92291357"/>
      <w:bookmarkStart w:id="2837" w:name="_Toc202388045"/>
      <w:bookmarkEnd w:id="2829"/>
      <w:r>
        <w:t>10.4.2</w:t>
      </w:r>
      <w:r>
        <w:tab/>
        <w:t>C</w:t>
      </w:r>
      <w:r w:rsidRPr="00986001">
        <w:t>oding</w:t>
      </w:r>
      <w:bookmarkEnd w:id="2830"/>
      <w:bookmarkEnd w:id="2831"/>
      <w:bookmarkEnd w:id="2832"/>
      <w:bookmarkEnd w:id="2833"/>
      <w:bookmarkEnd w:id="2834"/>
      <w:bookmarkEnd w:id="2835"/>
      <w:bookmarkEnd w:id="2836"/>
      <w:bookmarkEnd w:id="2837"/>
    </w:p>
    <w:p w14:paraId="036910A1" w14:textId="77777777" w:rsidR="00C367E9" w:rsidRPr="0019247C" w:rsidRDefault="00C367E9" w:rsidP="00C367E9">
      <w:pPr>
        <w:pStyle w:val="Heading4"/>
      </w:pPr>
      <w:bookmarkStart w:id="2838" w:name="_CR10_4_2_1"/>
      <w:bookmarkStart w:id="2839" w:name="_Toc20212484"/>
      <w:bookmarkStart w:id="2840" w:name="_Toc27731839"/>
      <w:bookmarkStart w:id="2841" w:name="_Toc36127617"/>
      <w:bookmarkStart w:id="2842" w:name="_Toc45214723"/>
      <w:bookmarkStart w:id="2843" w:name="_Toc51937862"/>
      <w:bookmarkStart w:id="2844" w:name="_Toc51938171"/>
      <w:bookmarkStart w:id="2845" w:name="_Toc92291358"/>
      <w:bookmarkStart w:id="2846" w:name="_Toc202388046"/>
      <w:bookmarkEnd w:id="2838"/>
      <w:r>
        <w:t>10.4.2.1</w:t>
      </w:r>
      <w:r>
        <w:tab/>
        <w:t>Structure</w:t>
      </w:r>
      <w:bookmarkEnd w:id="2839"/>
      <w:bookmarkEnd w:id="2840"/>
      <w:bookmarkEnd w:id="2841"/>
      <w:bookmarkEnd w:id="2842"/>
      <w:bookmarkEnd w:id="2843"/>
      <w:bookmarkEnd w:id="2844"/>
      <w:bookmarkEnd w:id="2845"/>
      <w:bookmarkEnd w:id="2846"/>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lastRenderedPageBreak/>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847" w:name="_Toc20212485"/>
      <w:bookmarkStart w:id="2848" w:name="_Toc27731840"/>
      <w:bookmarkStart w:id="2849" w:name="_Toc36127618"/>
      <w:bookmarkStart w:id="2850" w:name="_Toc45214724"/>
      <w:bookmarkStart w:id="2851" w:name="_Toc51937863"/>
      <w:bookmarkStart w:id="2852" w:name="_Toc51938172"/>
      <w:bookmarkStart w:id="2853"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lastRenderedPageBreak/>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854" w:name="_CR10_4_2_2"/>
      <w:bookmarkStart w:id="2855" w:name="_Toc202388047"/>
      <w:bookmarkEnd w:id="2854"/>
      <w:r>
        <w:t>10.4.2.2</w:t>
      </w:r>
      <w:r w:rsidRPr="00016A64">
        <w:tab/>
      </w:r>
      <w:r>
        <w:t>Application Unique ID</w:t>
      </w:r>
      <w:bookmarkEnd w:id="2847"/>
      <w:bookmarkEnd w:id="2848"/>
      <w:bookmarkEnd w:id="2849"/>
      <w:bookmarkEnd w:id="2850"/>
      <w:bookmarkEnd w:id="2851"/>
      <w:bookmarkEnd w:id="2852"/>
      <w:bookmarkEnd w:id="2853"/>
      <w:bookmarkEnd w:id="285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56" w:name="_CR10_4_2_3"/>
      <w:bookmarkStart w:id="2857" w:name="_Toc20212486"/>
      <w:bookmarkStart w:id="2858" w:name="_Toc27731841"/>
      <w:bookmarkStart w:id="2859" w:name="_Toc36127619"/>
      <w:bookmarkStart w:id="2860" w:name="_Toc45214725"/>
      <w:bookmarkStart w:id="2861" w:name="_Toc51937864"/>
      <w:bookmarkStart w:id="2862" w:name="_Toc51938173"/>
      <w:bookmarkStart w:id="2863" w:name="_Toc92291360"/>
      <w:bookmarkStart w:id="2864" w:name="_Toc202388048"/>
      <w:bookmarkEnd w:id="2856"/>
      <w:r>
        <w:t>10.4</w:t>
      </w:r>
      <w:r w:rsidRPr="00345011">
        <w:t>.2.</w:t>
      </w:r>
      <w:r>
        <w:t>3</w:t>
      </w:r>
      <w:r w:rsidRPr="00345011">
        <w:tab/>
      </w:r>
      <w:r>
        <w:t>XML Schema</w:t>
      </w:r>
      <w:bookmarkEnd w:id="2857"/>
      <w:bookmarkEnd w:id="2858"/>
      <w:bookmarkEnd w:id="2859"/>
      <w:bookmarkEnd w:id="2860"/>
      <w:bookmarkEnd w:id="2861"/>
      <w:bookmarkEnd w:id="2862"/>
      <w:bookmarkEnd w:id="2863"/>
      <w:bookmarkEnd w:id="2864"/>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65"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65"/>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lastRenderedPageBreak/>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lastRenderedPageBreak/>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lastRenderedPageBreak/>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ref="mcdatasc:IndexType"/&gt;</w:t>
      </w:r>
    </w:p>
    <w:p w14:paraId="53DE5BB5" w14:textId="77777777" w:rsidR="00C367E9" w:rsidRPr="005D557D" w:rsidRDefault="00C367E9" w:rsidP="00C367E9">
      <w:pPr>
        <w:pStyle w:val="PL"/>
        <w:rPr>
          <w:lang w:val="fr-FR"/>
        </w:rPr>
      </w:pPr>
      <w:r w:rsidRPr="005D557D">
        <w:rPr>
          <w:lang w:val="fr-FR"/>
        </w:rPr>
        <w:t xml:space="preserve">    &lt;xs:anyAttribute namespace="##any" processContents="lax"/&gt;</w:t>
      </w:r>
    </w:p>
    <w:p w14:paraId="1471039D" w14:textId="77777777" w:rsidR="00C367E9" w:rsidRPr="005D557D" w:rsidRDefault="00C367E9" w:rsidP="00C367E9">
      <w:pPr>
        <w:pStyle w:val="PL"/>
        <w:rPr>
          <w:lang w:val="fr-FR"/>
        </w:rPr>
      </w:pPr>
      <w:r w:rsidRPr="005D557D">
        <w:rPr>
          <w:lang w:val="fr-FR"/>
        </w:rPr>
        <w:t xml:space="preserve">  &lt;/xs:complexType&gt;</w:t>
      </w:r>
    </w:p>
    <w:p w14:paraId="4EA45987" w14:textId="77777777" w:rsidR="00C367E9" w:rsidRPr="005D557D" w:rsidRDefault="00C367E9" w:rsidP="00C367E9">
      <w:pPr>
        <w:pStyle w:val="PL"/>
        <w:rPr>
          <w:lang w:val="fr-FR"/>
        </w:rPr>
      </w:pPr>
    </w:p>
    <w:p w14:paraId="120B726D" w14:textId="77777777" w:rsidR="00C367E9" w:rsidRPr="005D557D" w:rsidRDefault="00C367E9" w:rsidP="00C367E9">
      <w:pPr>
        <w:pStyle w:val="PL"/>
        <w:rPr>
          <w:lang w:val="fr-FR"/>
        </w:rPr>
      </w:pPr>
      <w:r w:rsidRPr="005D557D">
        <w:rPr>
          <w:lang w:val="fr-FR"/>
        </w:rPr>
        <w:t xml:space="preserve">  &lt;xs:complexType name="EntryType"&gt;</w:t>
      </w:r>
    </w:p>
    <w:p w14:paraId="5C318607" w14:textId="77777777" w:rsidR="00C367E9" w:rsidRPr="005D557D" w:rsidRDefault="00C367E9" w:rsidP="00C367E9">
      <w:pPr>
        <w:pStyle w:val="PL"/>
        <w:rPr>
          <w:lang w:val="fr-FR"/>
        </w:rPr>
      </w:pPr>
      <w:r w:rsidRPr="005D557D">
        <w:rPr>
          <w:lang w:val="fr-FR"/>
        </w:rPr>
        <w:t xml:space="preserve">    &lt;xs:sequence&gt;</w:t>
      </w:r>
    </w:p>
    <w:p w14:paraId="72EFB0DA" w14:textId="77777777" w:rsidR="00C367E9" w:rsidRPr="005D557D" w:rsidRDefault="00C367E9" w:rsidP="00C367E9">
      <w:pPr>
        <w:pStyle w:val="PL"/>
        <w:rPr>
          <w:lang w:val="fr-FR"/>
        </w:rPr>
      </w:pPr>
      <w:r w:rsidRPr="005D557D">
        <w:rPr>
          <w:lang w:val="fr-FR"/>
        </w:rPr>
        <w:t xml:space="preserve">      &lt;xs:element name="uri-entry" type="xs:anyURI"/&gt;</w:t>
      </w:r>
    </w:p>
    <w:p w14:paraId="70609421"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5D557D" w:rsidRDefault="00C367E9" w:rsidP="00C367E9">
      <w:pPr>
        <w:pStyle w:val="PL"/>
        <w:rPr>
          <w:lang w:val="fr-FR"/>
        </w:rPr>
      </w:pPr>
      <w:r w:rsidRPr="0073469F">
        <w:t xml:space="preserve">    </w:t>
      </w:r>
      <w:r w:rsidRPr="005D557D">
        <w:rPr>
          <w:lang w:val="fr-FR"/>
        </w:rPr>
        <w:t>&lt;/xs:sequence&gt;</w:t>
      </w:r>
    </w:p>
    <w:p w14:paraId="1F9A77DE" w14:textId="77777777" w:rsidR="00C367E9" w:rsidRPr="005D557D" w:rsidRDefault="00C367E9" w:rsidP="00C367E9">
      <w:pPr>
        <w:pStyle w:val="PL"/>
        <w:rPr>
          <w:lang w:val="fr-FR"/>
        </w:rPr>
      </w:pPr>
      <w:r w:rsidRPr="005D557D">
        <w:rPr>
          <w:lang w:val="fr-FR"/>
        </w:rPr>
        <w:t xml:space="preserve">  &lt;/xs:complexType&gt;</w:t>
      </w:r>
    </w:p>
    <w:p w14:paraId="03F5554C" w14:textId="77777777" w:rsidR="00C367E9" w:rsidRPr="005D557D" w:rsidRDefault="00C367E9" w:rsidP="00C367E9">
      <w:pPr>
        <w:pStyle w:val="PL"/>
        <w:rPr>
          <w:lang w:val="fr-FR"/>
        </w:rPr>
      </w:pPr>
    </w:p>
    <w:p w14:paraId="75D5E952" w14:textId="77777777" w:rsidR="00C367E9" w:rsidRPr="005D557D" w:rsidRDefault="00C367E9" w:rsidP="00C367E9">
      <w:pPr>
        <w:pStyle w:val="PL"/>
        <w:rPr>
          <w:lang w:val="fr-FR"/>
        </w:rPr>
      </w:pPr>
      <w:r w:rsidRPr="005D557D">
        <w:rPr>
          <w:lang w:val="fr-FR"/>
        </w:rPr>
        <w:t>&lt;/xs:schema&gt;</w:t>
      </w:r>
    </w:p>
    <w:p w14:paraId="2A64EF25" w14:textId="77777777" w:rsidR="00C367E9" w:rsidRPr="005D557D" w:rsidRDefault="00C367E9" w:rsidP="00C367E9">
      <w:pPr>
        <w:pStyle w:val="PL"/>
        <w:rPr>
          <w:lang w:val="fr-FR"/>
        </w:rPr>
      </w:pPr>
    </w:p>
    <w:p w14:paraId="7D3717C2" w14:textId="77777777" w:rsidR="00C367E9" w:rsidRPr="005D557D" w:rsidRDefault="00C367E9" w:rsidP="00C367E9">
      <w:pPr>
        <w:pStyle w:val="Heading4"/>
        <w:rPr>
          <w:lang w:val="fr-FR"/>
        </w:rPr>
      </w:pPr>
      <w:bookmarkStart w:id="2866" w:name="_CR10_4_2_4"/>
      <w:bookmarkStart w:id="2867" w:name="_Toc20212487"/>
      <w:bookmarkStart w:id="2868" w:name="_Toc27731842"/>
      <w:bookmarkStart w:id="2869" w:name="_Toc36127620"/>
      <w:bookmarkStart w:id="2870" w:name="_Toc45214726"/>
      <w:bookmarkStart w:id="2871" w:name="_Toc51937865"/>
      <w:bookmarkStart w:id="2872" w:name="_Toc51938174"/>
      <w:bookmarkStart w:id="2873" w:name="_Toc92291361"/>
      <w:bookmarkStart w:id="2874" w:name="_Toc202388049"/>
      <w:bookmarkEnd w:id="2866"/>
      <w:r w:rsidRPr="005D557D">
        <w:rPr>
          <w:lang w:val="fr-FR"/>
        </w:rPr>
        <w:t>10.4.2.4</w:t>
      </w:r>
      <w:r w:rsidRPr="005D557D">
        <w:rPr>
          <w:lang w:val="fr-FR"/>
        </w:rPr>
        <w:tab/>
        <w:t>Default Document Namespace</w:t>
      </w:r>
      <w:bookmarkEnd w:id="2867"/>
      <w:bookmarkEnd w:id="2868"/>
      <w:bookmarkEnd w:id="2869"/>
      <w:bookmarkEnd w:id="2870"/>
      <w:bookmarkEnd w:id="2871"/>
      <w:bookmarkEnd w:id="2872"/>
      <w:bookmarkEnd w:id="2873"/>
      <w:bookmarkEnd w:id="2874"/>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75" w:name="_CR10_4_2_5"/>
      <w:bookmarkStart w:id="2876" w:name="_Toc20212488"/>
      <w:bookmarkStart w:id="2877" w:name="_Toc27731843"/>
      <w:bookmarkStart w:id="2878" w:name="_Toc36127621"/>
      <w:bookmarkStart w:id="2879" w:name="_Toc45214727"/>
      <w:bookmarkStart w:id="2880" w:name="_Toc51937866"/>
      <w:bookmarkStart w:id="2881" w:name="_Toc51938175"/>
      <w:bookmarkStart w:id="2882" w:name="_Toc92291362"/>
      <w:bookmarkStart w:id="2883" w:name="_Toc202388050"/>
      <w:bookmarkEnd w:id="2875"/>
      <w:r>
        <w:t>10.4.2.5</w:t>
      </w:r>
      <w:r>
        <w:tab/>
        <w:t>MIME type</w:t>
      </w:r>
      <w:bookmarkEnd w:id="2876"/>
      <w:bookmarkEnd w:id="2877"/>
      <w:bookmarkEnd w:id="2878"/>
      <w:bookmarkEnd w:id="2879"/>
      <w:bookmarkEnd w:id="2880"/>
      <w:bookmarkEnd w:id="2881"/>
      <w:bookmarkEnd w:id="2882"/>
      <w:bookmarkEnd w:id="2883"/>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84" w:name="_CR10_4_2_6"/>
      <w:bookmarkStart w:id="2885" w:name="_Toc20212489"/>
      <w:bookmarkStart w:id="2886" w:name="_Toc27731844"/>
      <w:bookmarkStart w:id="2887" w:name="_Toc36127622"/>
      <w:bookmarkStart w:id="2888" w:name="_Toc45214728"/>
      <w:bookmarkStart w:id="2889" w:name="_Toc51937867"/>
      <w:bookmarkStart w:id="2890" w:name="_Toc51938176"/>
      <w:bookmarkStart w:id="2891" w:name="_Toc92291363"/>
      <w:bookmarkStart w:id="2892" w:name="_Toc202388051"/>
      <w:bookmarkEnd w:id="2884"/>
      <w:r>
        <w:t>10.4.2.6</w:t>
      </w:r>
      <w:r>
        <w:tab/>
        <w:t>Validation Constraints</w:t>
      </w:r>
      <w:bookmarkEnd w:id="2885"/>
      <w:bookmarkEnd w:id="2886"/>
      <w:bookmarkEnd w:id="2887"/>
      <w:bookmarkEnd w:id="2888"/>
      <w:bookmarkEnd w:id="2889"/>
      <w:bookmarkEnd w:id="2890"/>
      <w:bookmarkEnd w:id="2891"/>
      <w:bookmarkEnd w:id="2892"/>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lastRenderedPageBreak/>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93" w:name="_CR10_4_2_7"/>
      <w:bookmarkStart w:id="2894" w:name="_Toc20212490"/>
      <w:bookmarkStart w:id="2895" w:name="_Toc27731845"/>
      <w:bookmarkStart w:id="2896" w:name="_Toc36127623"/>
      <w:bookmarkStart w:id="2897" w:name="_Toc45214729"/>
      <w:bookmarkStart w:id="2898" w:name="_Toc51937868"/>
      <w:bookmarkStart w:id="2899" w:name="_Toc51938177"/>
      <w:bookmarkStart w:id="2900" w:name="_Toc92291364"/>
      <w:bookmarkStart w:id="2901" w:name="_Toc202388052"/>
      <w:bookmarkEnd w:id="2893"/>
      <w:r>
        <w:t>10.4.2.7</w:t>
      </w:r>
      <w:r w:rsidRPr="00345011">
        <w:tab/>
        <w:t>Data Semantics</w:t>
      </w:r>
      <w:bookmarkEnd w:id="2894"/>
      <w:bookmarkEnd w:id="2895"/>
      <w:bookmarkEnd w:id="2896"/>
      <w:bookmarkEnd w:id="2897"/>
      <w:bookmarkEnd w:id="2898"/>
      <w:bookmarkEnd w:id="2899"/>
      <w:bookmarkEnd w:id="2900"/>
      <w:bookmarkEnd w:id="2901"/>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lastRenderedPageBreak/>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lastRenderedPageBreak/>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902" w:name="_CR10_4_2_8"/>
      <w:bookmarkStart w:id="2903" w:name="_Toc20212491"/>
      <w:bookmarkStart w:id="2904" w:name="_Toc27731846"/>
      <w:bookmarkStart w:id="2905" w:name="_Toc36127624"/>
      <w:bookmarkStart w:id="2906" w:name="_Toc45214730"/>
      <w:bookmarkStart w:id="2907" w:name="_Toc51937869"/>
      <w:bookmarkStart w:id="2908" w:name="_Toc51938178"/>
      <w:bookmarkStart w:id="2909" w:name="_Toc92291365"/>
      <w:bookmarkStart w:id="2910" w:name="_Toc202388053"/>
      <w:bookmarkEnd w:id="2902"/>
      <w:r>
        <w:t>10.4.2.8</w:t>
      </w:r>
      <w:r>
        <w:tab/>
        <w:t>Naming Conventions</w:t>
      </w:r>
      <w:bookmarkEnd w:id="2903"/>
      <w:bookmarkEnd w:id="2904"/>
      <w:bookmarkEnd w:id="2905"/>
      <w:bookmarkEnd w:id="2906"/>
      <w:bookmarkEnd w:id="2907"/>
      <w:bookmarkEnd w:id="2908"/>
      <w:bookmarkEnd w:id="2909"/>
      <w:bookmarkEnd w:id="2910"/>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911" w:name="_CR10_4_2_9"/>
      <w:bookmarkStart w:id="2912" w:name="_Toc20212492"/>
      <w:bookmarkStart w:id="2913" w:name="_Toc27731847"/>
      <w:bookmarkStart w:id="2914" w:name="_Toc36127625"/>
      <w:bookmarkStart w:id="2915" w:name="_Toc45214731"/>
      <w:bookmarkStart w:id="2916" w:name="_Toc51937870"/>
      <w:bookmarkStart w:id="2917" w:name="_Toc51938179"/>
      <w:bookmarkStart w:id="2918" w:name="_Toc92291366"/>
      <w:bookmarkStart w:id="2919" w:name="_Toc202388054"/>
      <w:bookmarkEnd w:id="2911"/>
      <w:r>
        <w:t>10.4.2.9</w:t>
      </w:r>
      <w:r>
        <w:tab/>
        <w:t>Global documents</w:t>
      </w:r>
      <w:bookmarkEnd w:id="2912"/>
      <w:bookmarkEnd w:id="2913"/>
      <w:bookmarkEnd w:id="2914"/>
      <w:bookmarkEnd w:id="2915"/>
      <w:bookmarkEnd w:id="2916"/>
      <w:bookmarkEnd w:id="2917"/>
      <w:bookmarkEnd w:id="2918"/>
      <w:bookmarkEnd w:id="2919"/>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920" w:name="_CR10_4_2_10"/>
      <w:bookmarkStart w:id="2921" w:name="_Toc20212493"/>
      <w:bookmarkStart w:id="2922" w:name="_Toc27731848"/>
      <w:bookmarkStart w:id="2923" w:name="_Toc36127626"/>
      <w:bookmarkStart w:id="2924" w:name="_Toc45214732"/>
      <w:bookmarkStart w:id="2925" w:name="_Toc51937871"/>
      <w:bookmarkStart w:id="2926" w:name="_Toc51938180"/>
      <w:bookmarkStart w:id="2927" w:name="_Toc92291367"/>
      <w:bookmarkStart w:id="2928" w:name="_Toc202388055"/>
      <w:bookmarkEnd w:id="2920"/>
      <w:r>
        <w:t>10.4.2.10</w:t>
      </w:r>
      <w:r>
        <w:tab/>
        <w:t>Resource interdependencies</w:t>
      </w:r>
      <w:bookmarkEnd w:id="2921"/>
      <w:bookmarkEnd w:id="2922"/>
      <w:bookmarkEnd w:id="2923"/>
      <w:bookmarkEnd w:id="2924"/>
      <w:bookmarkEnd w:id="2925"/>
      <w:bookmarkEnd w:id="2926"/>
      <w:bookmarkEnd w:id="2927"/>
      <w:bookmarkEnd w:id="2928"/>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929" w:name="_CR10_4_2_11"/>
      <w:bookmarkStart w:id="2930" w:name="_Toc20212494"/>
      <w:bookmarkStart w:id="2931" w:name="_Toc27731849"/>
      <w:bookmarkStart w:id="2932" w:name="_Toc36127627"/>
      <w:bookmarkStart w:id="2933" w:name="_Toc45214733"/>
      <w:bookmarkStart w:id="2934" w:name="_Toc51937872"/>
      <w:bookmarkStart w:id="2935" w:name="_Toc51938181"/>
      <w:bookmarkStart w:id="2936" w:name="_Toc92291368"/>
      <w:bookmarkStart w:id="2937" w:name="_Toc202388056"/>
      <w:bookmarkEnd w:id="2929"/>
      <w:r>
        <w:t>10.4.2.11</w:t>
      </w:r>
      <w:r>
        <w:tab/>
        <w:t>Authorization Policies</w:t>
      </w:r>
      <w:bookmarkEnd w:id="2930"/>
      <w:bookmarkEnd w:id="2931"/>
      <w:bookmarkEnd w:id="2932"/>
      <w:bookmarkEnd w:id="2933"/>
      <w:bookmarkEnd w:id="2934"/>
      <w:bookmarkEnd w:id="2935"/>
      <w:bookmarkEnd w:id="2936"/>
      <w:bookmarkEnd w:id="2937"/>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938" w:name="_CR10_4_2_12"/>
      <w:bookmarkStart w:id="2939" w:name="_Toc20212495"/>
      <w:bookmarkStart w:id="2940" w:name="_Toc27731850"/>
      <w:bookmarkStart w:id="2941" w:name="_Toc36127628"/>
      <w:bookmarkStart w:id="2942" w:name="_Toc45214734"/>
      <w:bookmarkStart w:id="2943" w:name="_Toc51937873"/>
      <w:bookmarkStart w:id="2944" w:name="_Toc51938182"/>
      <w:bookmarkStart w:id="2945" w:name="_Toc92291369"/>
      <w:bookmarkStart w:id="2946" w:name="_Toc202388057"/>
      <w:bookmarkEnd w:id="2938"/>
      <w:r>
        <w:t>10.4.2.12</w:t>
      </w:r>
      <w:r>
        <w:tab/>
        <w:t>Subscription to Changes</w:t>
      </w:r>
      <w:bookmarkEnd w:id="2939"/>
      <w:bookmarkEnd w:id="2940"/>
      <w:bookmarkEnd w:id="2941"/>
      <w:bookmarkEnd w:id="2942"/>
      <w:bookmarkEnd w:id="2943"/>
      <w:bookmarkEnd w:id="2944"/>
      <w:bookmarkEnd w:id="2945"/>
      <w:bookmarkEnd w:id="294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947" w:name="_CRAnnexAinformative"/>
      <w:bookmarkEnd w:id="2947"/>
      <w:r w:rsidRPr="00986001">
        <w:br w:type="page"/>
      </w:r>
      <w:bookmarkStart w:id="2948" w:name="_Toc20212496"/>
      <w:bookmarkStart w:id="2949" w:name="_Toc27731851"/>
      <w:bookmarkStart w:id="2950" w:name="_Toc36127629"/>
      <w:bookmarkStart w:id="2951" w:name="_Toc45214735"/>
      <w:bookmarkStart w:id="2952" w:name="_Toc51937874"/>
      <w:bookmarkStart w:id="2953" w:name="_Toc51938183"/>
      <w:bookmarkStart w:id="2954" w:name="_Toc92291370"/>
      <w:bookmarkStart w:id="2955" w:name="_Toc202388058"/>
      <w:r w:rsidRPr="00986001">
        <w:lastRenderedPageBreak/>
        <w:t>Annex A (informative):</w:t>
      </w:r>
      <w:r w:rsidRPr="00986001">
        <w:br/>
        <w:t>Signalling flows</w:t>
      </w:r>
      <w:bookmarkEnd w:id="2948"/>
      <w:bookmarkEnd w:id="2949"/>
      <w:bookmarkEnd w:id="2950"/>
      <w:bookmarkEnd w:id="2951"/>
      <w:bookmarkEnd w:id="2952"/>
      <w:bookmarkEnd w:id="2953"/>
      <w:bookmarkEnd w:id="2954"/>
      <w:bookmarkEnd w:id="2955"/>
    </w:p>
    <w:p w14:paraId="4F6D59CD" w14:textId="77777777" w:rsidR="00C367E9" w:rsidRDefault="00C367E9" w:rsidP="00056BBA">
      <w:pPr>
        <w:pStyle w:val="Heading2"/>
      </w:pPr>
      <w:bookmarkStart w:id="2956" w:name="_CRA_1"/>
      <w:bookmarkStart w:id="2957" w:name="_Toc20212497"/>
      <w:bookmarkStart w:id="2958" w:name="_Toc27731852"/>
      <w:bookmarkStart w:id="2959" w:name="_Toc36127630"/>
      <w:bookmarkStart w:id="2960" w:name="_Toc45214736"/>
      <w:bookmarkStart w:id="2961" w:name="_Toc51937875"/>
      <w:bookmarkStart w:id="2962" w:name="_Toc51938184"/>
      <w:bookmarkStart w:id="2963" w:name="_Toc92291371"/>
      <w:bookmarkStart w:id="2964" w:name="MCCQCTEMPBM_00000053"/>
      <w:bookmarkStart w:id="2965" w:name="_Toc202388059"/>
      <w:bookmarkEnd w:id="1147"/>
      <w:bookmarkEnd w:id="2956"/>
      <w:r>
        <w:t>A.1</w:t>
      </w:r>
      <w:r>
        <w:tab/>
        <w:t>Scope of signalling flows</w:t>
      </w:r>
      <w:bookmarkEnd w:id="2957"/>
      <w:bookmarkEnd w:id="2958"/>
      <w:bookmarkEnd w:id="2959"/>
      <w:bookmarkEnd w:id="2960"/>
      <w:bookmarkEnd w:id="2961"/>
      <w:bookmarkEnd w:id="2962"/>
      <w:bookmarkEnd w:id="2963"/>
      <w:bookmarkEnd w:id="2965"/>
    </w:p>
    <w:bookmarkEnd w:id="2964"/>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66" w:name="_CRA_2"/>
      <w:bookmarkStart w:id="2967" w:name="_Toc20212498"/>
      <w:bookmarkStart w:id="2968" w:name="_Toc27731853"/>
      <w:bookmarkStart w:id="2969" w:name="_Toc36127631"/>
      <w:bookmarkStart w:id="2970" w:name="_Toc45214737"/>
      <w:bookmarkStart w:id="2971" w:name="_Toc51937876"/>
      <w:bookmarkStart w:id="2972" w:name="_Toc51938185"/>
      <w:bookmarkStart w:id="2973" w:name="_Toc92291372"/>
      <w:bookmarkStart w:id="2974" w:name="_Toc202388060"/>
      <w:bookmarkEnd w:id="2966"/>
      <w:r>
        <w:t>A.2</w:t>
      </w:r>
      <w:r>
        <w:tab/>
        <w:t>Signalling flows for MCPTT user profile configuration document creation</w:t>
      </w:r>
      <w:bookmarkEnd w:id="2967"/>
      <w:bookmarkEnd w:id="2968"/>
      <w:bookmarkEnd w:id="2969"/>
      <w:bookmarkEnd w:id="2970"/>
      <w:bookmarkEnd w:id="2971"/>
      <w:bookmarkEnd w:id="2972"/>
      <w:bookmarkEnd w:id="2973"/>
      <w:bookmarkEnd w:id="2974"/>
    </w:p>
    <w:p w14:paraId="3CB270D4" w14:textId="77777777" w:rsidR="00C367E9" w:rsidRDefault="00C367E9" w:rsidP="00056BBA">
      <w:pPr>
        <w:pStyle w:val="Heading3"/>
      </w:pPr>
      <w:bookmarkStart w:id="2975" w:name="_CRA_2_1"/>
      <w:bookmarkStart w:id="2976" w:name="_Toc20212499"/>
      <w:bookmarkStart w:id="2977" w:name="_Toc27731854"/>
      <w:bookmarkStart w:id="2978" w:name="_Toc36127632"/>
      <w:bookmarkStart w:id="2979" w:name="_Toc45214738"/>
      <w:bookmarkStart w:id="2980" w:name="_Toc51937877"/>
      <w:bookmarkStart w:id="2981" w:name="_Toc51938186"/>
      <w:bookmarkStart w:id="2982" w:name="_Toc92291373"/>
      <w:bookmarkStart w:id="2983" w:name="_Toc202388061"/>
      <w:bookmarkEnd w:id="2975"/>
      <w:r>
        <w:t>A.2.1</w:t>
      </w:r>
      <w:r>
        <w:tab/>
        <w:t>CMC creating a MCPTT user profile configuration document on behalf of MCPTT user</w:t>
      </w:r>
      <w:bookmarkEnd w:id="2976"/>
      <w:bookmarkEnd w:id="2977"/>
      <w:bookmarkEnd w:id="2978"/>
      <w:bookmarkEnd w:id="2979"/>
      <w:bookmarkEnd w:id="2980"/>
      <w:bookmarkEnd w:id="2981"/>
      <w:bookmarkEnd w:id="2982"/>
      <w:bookmarkEnd w:id="2983"/>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84" w:name="_MON_1530414541"/>
    <w:bookmarkEnd w:id="2984"/>
    <w:p w14:paraId="2BBF71BD" w14:textId="77777777" w:rsidR="00C367E9" w:rsidRDefault="00C367E9" w:rsidP="00C367E9">
      <w:pPr>
        <w:pStyle w:val="TH"/>
      </w:pPr>
      <w:r>
        <w:object w:dxaOrig="5415" w:dyaOrig="3150" w14:anchorId="21D91F45">
          <v:shape id="_x0000_i1028" type="#_x0000_t75" style="width:273.75pt;height:158.25pt" o:ole="">
            <v:imagedata r:id="rId34" o:title=""/>
          </v:shape>
          <o:OLEObject Type="Embed" ProgID="Visio.Drawing.11" ShapeID="_x0000_i1028" DrawAspect="Content" ObjectID="_1813000523" r:id="rId35"/>
        </w:object>
      </w:r>
    </w:p>
    <w:p w14:paraId="6A7B1E39" w14:textId="77777777" w:rsidR="00C367E9" w:rsidRDefault="00C367E9" w:rsidP="00C367E9">
      <w:pPr>
        <w:pStyle w:val="TF"/>
      </w:pPr>
      <w:bookmarkStart w:id="2985" w:name="_CRFigureA_2_11"/>
      <w:r>
        <w:t>Figure </w:t>
      </w:r>
      <w:bookmarkEnd w:id="2985"/>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86" w:name="_CRTableA_2_11"/>
      <w:r>
        <w:t>Table </w:t>
      </w:r>
      <w:bookmarkEnd w:id="2986"/>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5D557D" w:rsidRDefault="00C367E9" w:rsidP="00A839F0">
            <w:pPr>
              <w:pStyle w:val="PL"/>
              <w:rPr>
                <w:lang w:val="sv-SE"/>
              </w:rPr>
            </w:pPr>
            <w:r w:rsidRPr="00114B70">
              <w:t xml:space="preserve">    </w:t>
            </w:r>
            <w:r w:rsidRPr="005D557D">
              <w:rPr>
                <w:lang w:val="sv-SE"/>
              </w:rPr>
              <w:t>&lt;MCPTTUserID&gt;</w:t>
            </w:r>
          </w:p>
          <w:p w14:paraId="60DC767D" w14:textId="77777777" w:rsidR="00C367E9" w:rsidRPr="005D557D" w:rsidRDefault="00C367E9" w:rsidP="00A839F0">
            <w:pPr>
              <w:pStyle w:val="PL"/>
              <w:rPr>
                <w:lang w:val="sv-SE"/>
              </w:rPr>
            </w:pPr>
            <w:r w:rsidRPr="005D557D">
              <w:rPr>
                <w:lang w:val="sv-SE"/>
              </w:rPr>
              <w:t xml:space="preserve">      &lt;uri-entry&gt;sip:user2@example.com&lt;/uri-entry&gt;</w:t>
            </w:r>
          </w:p>
          <w:p w14:paraId="04BA8CF4" w14:textId="77777777" w:rsidR="00C367E9" w:rsidRPr="00114B70" w:rsidRDefault="00C367E9" w:rsidP="00A839F0">
            <w:pPr>
              <w:pStyle w:val="PL"/>
            </w:pPr>
            <w:r w:rsidRPr="005D557D">
              <w:rPr>
                <w:lang w:val="sv-SE"/>
              </w:rPr>
              <w:t xml:space="preserve">      </w:t>
            </w:r>
            <w:r w:rsidRPr="00114B70">
              <w:t>&lt;display-name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87" w:name="_CRA_2_2"/>
      <w:bookmarkStart w:id="2988" w:name="_Toc20212500"/>
      <w:bookmarkStart w:id="2989" w:name="_Toc27731855"/>
      <w:bookmarkStart w:id="2990" w:name="_Toc36127633"/>
      <w:bookmarkStart w:id="2991" w:name="_Toc45214739"/>
      <w:bookmarkStart w:id="2992" w:name="_Toc51937878"/>
      <w:bookmarkStart w:id="2993" w:name="_Toc51938187"/>
      <w:bookmarkStart w:id="2994" w:name="_Toc92291374"/>
      <w:bookmarkStart w:id="2995" w:name="_Toc202388062"/>
      <w:bookmarkEnd w:id="2987"/>
      <w:r>
        <w:t>A.2.2</w:t>
      </w:r>
      <w:r>
        <w:tab/>
        <w:t>CMC subscribing to and obtaining MCPTT configuration documents</w:t>
      </w:r>
      <w:bookmarkEnd w:id="2988"/>
      <w:bookmarkEnd w:id="2989"/>
      <w:bookmarkEnd w:id="2990"/>
      <w:bookmarkEnd w:id="2991"/>
      <w:bookmarkEnd w:id="2992"/>
      <w:bookmarkEnd w:id="2993"/>
      <w:bookmarkEnd w:id="2994"/>
      <w:bookmarkEnd w:id="2995"/>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6pt;height:347.15pt" o:ole="">
            <v:imagedata r:id="rId49" o:title=""/>
          </v:shape>
          <o:OLEObject Type="Embed" ProgID="Visio.Drawing.11" ShapeID="_x0000_i1029" DrawAspect="Content" ObjectID="_1813000524" r:id="rId50"/>
        </w:object>
      </w:r>
    </w:p>
    <w:p w14:paraId="4E0F2E40" w14:textId="77777777" w:rsidR="00C367E9" w:rsidRPr="005D03CA" w:rsidRDefault="00C367E9" w:rsidP="00C367E9">
      <w:pPr>
        <w:pStyle w:val="TF"/>
      </w:pPr>
      <w:bookmarkStart w:id="2996" w:name="_CRFigureA_2_21"/>
      <w:r w:rsidRPr="005D03CA">
        <w:t>Figure </w:t>
      </w:r>
      <w:bookmarkEnd w:id="2996"/>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97" w:name="_CRTableA_2_21"/>
      <w:r w:rsidRPr="006161E3">
        <w:t>Table </w:t>
      </w:r>
      <w:bookmarkEnd w:id="2997"/>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98" w:name="MCCQCTEMPBM_00000035"/>
      <w:r w:rsidRPr="00F2211A">
        <w:rPr>
          <w:rFonts w:cs="Courier New"/>
          <w:szCs w:val="16"/>
          <w:lang w:val="en-US"/>
        </w:rPr>
        <w:t>urn:3gpp:ns:mcpttInfo:1.0</w:t>
      </w:r>
      <w:bookmarkEnd w:id="2998"/>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99" w:name="MCCQCTEMPBM_00000036"/>
      <w:r w:rsidRPr="00F2211A">
        <w:rPr>
          <w:rFonts w:cs="Courier New"/>
          <w:szCs w:val="16"/>
          <w:lang w:val="en-US"/>
        </w:rPr>
        <w:t>mcptt-Params&gt;</w:t>
      </w:r>
      <w:bookmarkEnd w:id="2999"/>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000" w:name="MCCQCTEMPBM_00000037"/>
      <w:r w:rsidRPr="00F2211A">
        <w:rPr>
          <w:rFonts w:cs="Courier New"/>
          <w:szCs w:val="16"/>
          <w:lang w:val="en-US"/>
        </w:rPr>
        <w:t xml:space="preserve">mcptt-access-token&gt; </w:t>
      </w:r>
      <w:bookmarkEnd w:id="3000"/>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3001"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3001"/>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3002" w:name="MCCQCTEMPBM_00000039"/>
      <w:r w:rsidRPr="00061C8A">
        <w:rPr>
          <w:rFonts w:cs="Courier New"/>
          <w:szCs w:val="16"/>
          <w:lang w:val="en-US"/>
        </w:rPr>
        <w:t>mcptt-Params</w:t>
      </w:r>
      <w:bookmarkEnd w:id="3002"/>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3003" w:name="_CRTableA_2_22SIPSUBSCRIBErequestSIPcor"/>
      <w:r w:rsidRPr="006161E3">
        <w:t>Table </w:t>
      </w:r>
      <w:bookmarkEnd w:id="3003"/>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0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0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0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3006" w:name="_CRTableA_2_24"/>
      <w:r w:rsidRPr="006161E3">
        <w:lastRenderedPageBreak/>
        <w:t>Table </w:t>
      </w:r>
      <w:bookmarkEnd w:id="3006"/>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07"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7"/>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3008" w:name="_CRTableA_2_25"/>
      <w:r w:rsidRPr="006161E3">
        <w:t>Table </w:t>
      </w:r>
      <w:bookmarkEnd w:id="3008"/>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09"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09"/>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10"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10"/>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68FA886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6E50E78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0CF4B1C"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1B815102"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B0D796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w:t>
      </w:r>
    </w:p>
    <w:p w14:paraId="5EF7C07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xcap-root=</w:t>
      </w:r>
      <w:hyperlink r:id="rId52" w:history="1">
        <w:r w:rsidRPr="005D557D">
          <w:rPr>
            <w:lang w:val="fr-FR"/>
          </w:rPr>
          <w:t>https://MissionCriticalOrg/MCO-12345/</w:t>
        </w:r>
      </w:hyperlink>
      <w:r w:rsidRPr="005D557D">
        <w:rPr>
          <w:lang w:val="fr-FR"/>
        </w:rPr>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new-etag="g8tyah7"</w:t>
      </w:r>
    </w:p>
    <w:p w14:paraId="2623834D"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new-etag="7hahsd"</w:t>
      </w:r>
    </w:p>
    <w:p w14:paraId="3BDAA340"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5D557D">
        <w:rPr>
          <w:lang w:val="fr-FR"/>
        </w:rPr>
        <w:t xml:space="preserve">              </w:t>
      </w:r>
      <w:r>
        <w:t>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3011" w:name="MCCQCTEMPBM_00000045"/>
    </w:p>
    <w:bookmarkEnd w:id="3011"/>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3012" w:name="_CRTableA_2_28"/>
      <w:r w:rsidRPr="006161E3">
        <w:t>Table </w:t>
      </w:r>
      <w:bookmarkEnd w:id="3012"/>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3013" w:name="_CRTableA_2_29"/>
      <w:r w:rsidRPr="006161E3">
        <w:t>Table </w:t>
      </w:r>
      <w:bookmarkEnd w:id="3013"/>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3014" w:name="_CRTableA_2_210"/>
      <w:r w:rsidRPr="006161E3">
        <w:t>Table </w:t>
      </w:r>
      <w:bookmarkEnd w:id="3014"/>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15"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15"/>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3016" w:name="_CRTableA_2_211"/>
      <w:r w:rsidRPr="004F68BB">
        <w:t>Table </w:t>
      </w:r>
      <w:bookmarkEnd w:id="3016"/>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3017" w:name="_CRTableA_2_212"/>
      <w:r w:rsidRPr="008059A8">
        <w:t>Table </w:t>
      </w:r>
      <w:bookmarkEnd w:id="3017"/>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3018" w:name="_CRTableA_2_213"/>
      <w:r w:rsidRPr="003C7F94">
        <w:t>Table </w:t>
      </w:r>
      <w:bookmarkEnd w:id="3018"/>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3019" w:name="_CRTableA_2_214"/>
      <w:r w:rsidRPr="00D622CF">
        <w:t>Table </w:t>
      </w:r>
      <w:bookmarkEnd w:id="3019"/>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3020" w:name="_CRTableA_2_215"/>
      <w:r w:rsidRPr="00D622CF">
        <w:t>Table </w:t>
      </w:r>
      <w:bookmarkEnd w:id="3020"/>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3021" w:name="_CRTableA_2_216"/>
      <w:r w:rsidRPr="00D622CF">
        <w:t>Table </w:t>
      </w:r>
      <w:bookmarkEnd w:id="3021"/>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022" w:name="_CRA_2_3"/>
      <w:bookmarkStart w:id="3023" w:name="_Toc20212501"/>
      <w:bookmarkStart w:id="3024" w:name="_Toc27731856"/>
      <w:bookmarkStart w:id="3025" w:name="_Toc36127634"/>
      <w:bookmarkStart w:id="3026" w:name="_Toc45214740"/>
      <w:bookmarkStart w:id="3027" w:name="_Toc51937879"/>
      <w:bookmarkStart w:id="3028" w:name="_Toc51938188"/>
      <w:bookmarkStart w:id="3029" w:name="_Toc92291375"/>
      <w:bookmarkStart w:id="3030" w:name="_Toc202388063"/>
      <w:bookmarkEnd w:id="3022"/>
      <w:r>
        <w:t>A.2.3</w:t>
      </w:r>
      <w:r>
        <w:tab/>
        <w:t>MCPTT server subscribing to and obtaining MCPTT service configuration document</w:t>
      </w:r>
      <w:bookmarkEnd w:id="3023"/>
      <w:bookmarkEnd w:id="3024"/>
      <w:bookmarkEnd w:id="3025"/>
      <w:bookmarkEnd w:id="3026"/>
      <w:bookmarkEnd w:id="3027"/>
      <w:bookmarkEnd w:id="3028"/>
      <w:bookmarkEnd w:id="3029"/>
      <w:bookmarkEnd w:id="3030"/>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6pt;height:347.15pt" o:ole="">
            <v:imagedata r:id="rId60" o:title=""/>
          </v:shape>
          <o:OLEObject Type="Embed" ProgID="Visio.Drawing.11" ShapeID="_x0000_i1030" DrawAspect="Content" ObjectID="_1813000525" r:id="rId61"/>
        </w:object>
      </w:r>
    </w:p>
    <w:p w14:paraId="5610C65A" w14:textId="77777777" w:rsidR="00C367E9" w:rsidRPr="005D03CA" w:rsidRDefault="00C367E9" w:rsidP="00C367E9">
      <w:pPr>
        <w:pStyle w:val="TF"/>
      </w:pPr>
      <w:bookmarkStart w:id="3031" w:name="_CRFigureA_2_31"/>
      <w:r w:rsidRPr="005D03CA">
        <w:t>Figure </w:t>
      </w:r>
      <w:bookmarkEnd w:id="3031"/>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3032" w:name="_CRTableA_2_31"/>
      <w:r w:rsidRPr="006161E3">
        <w:t>Table </w:t>
      </w:r>
      <w:bookmarkEnd w:id="3032"/>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3033" w:name="_CRTableA_2_32SIPSUBSCRIBErequestSIPcor"/>
      <w:r w:rsidRPr="005A3725">
        <w:t>Table </w:t>
      </w:r>
      <w:bookmarkEnd w:id="3033"/>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rsidRPr="005D557D">
        <w:rPr>
          <w:lang w:val="es-ES_tradnl"/>
        </w:rPr>
        <w:t>McpttServer1.home1.net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3034" w:name="_CRTableA_2_34"/>
      <w:r w:rsidRPr="006161E3">
        <w:t>Table </w:t>
      </w:r>
      <w:bookmarkEnd w:id="3034"/>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3035" w:name="_CRTableA_2_35"/>
      <w:r w:rsidRPr="006161E3">
        <w:t>Table </w:t>
      </w:r>
      <w:bookmarkEnd w:id="3035"/>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3036" w:name="_CRTableA_2_37SIPNOTIFYrequestCMStoSIPc"/>
      <w:r w:rsidRPr="006161E3">
        <w:lastRenderedPageBreak/>
        <w:t>Table </w:t>
      </w:r>
      <w:bookmarkEnd w:id="3036"/>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4694457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4138CAE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ACCEB5E"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626E3AC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3037" w:name="_CRTableA_2_38"/>
      <w:r w:rsidRPr="006161E3">
        <w:t>Table </w:t>
      </w:r>
      <w:bookmarkEnd w:id="3037"/>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3038" w:name="_CRTableA_2_39"/>
      <w:r w:rsidRPr="006161E3">
        <w:t>Table </w:t>
      </w:r>
      <w:bookmarkEnd w:id="3038"/>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3039" w:name="_CRTableA_2_310"/>
      <w:r w:rsidRPr="006161E3">
        <w:lastRenderedPageBreak/>
        <w:t>Table </w:t>
      </w:r>
      <w:bookmarkEnd w:id="3039"/>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3040" w:name="_CRTableA_2_311"/>
      <w:r w:rsidRPr="00D622CF">
        <w:t>Table </w:t>
      </w:r>
      <w:bookmarkEnd w:id="3040"/>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3041" w:name="_CRTableA_2_312"/>
      <w:r w:rsidRPr="00D622CF">
        <w:t>Table </w:t>
      </w:r>
      <w:bookmarkEnd w:id="3041"/>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3042" w:name="_CRAnnexBinformative"/>
      <w:bookmarkEnd w:id="3042"/>
      <w:r>
        <w:br w:type="page"/>
      </w:r>
      <w:bookmarkStart w:id="3043" w:name="_Toc20212502"/>
      <w:bookmarkStart w:id="3044" w:name="_Toc27731857"/>
      <w:bookmarkStart w:id="3045" w:name="_Toc36127635"/>
      <w:bookmarkStart w:id="3046" w:name="_Toc45214741"/>
      <w:bookmarkStart w:id="3047" w:name="_Toc51937880"/>
      <w:bookmarkStart w:id="3048" w:name="_Toc51938189"/>
      <w:bookmarkStart w:id="3049" w:name="_Toc92291376"/>
      <w:bookmarkStart w:id="3050" w:name="_Toc202388064"/>
      <w:r>
        <w:rPr>
          <w:lang w:eastAsia="zh-CN"/>
        </w:rPr>
        <w:lastRenderedPageBreak/>
        <w:t>Annex B (informative):</w:t>
      </w:r>
      <w:r>
        <w:rPr>
          <w:lang w:eastAsia="zh-CN"/>
        </w:rPr>
        <w:br/>
      </w:r>
      <w:r w:rsidRPr="0073469F">
        <w:t>IANA registration template</w:t>
      </w:r>
      <w:r>
        <w:t>s</w:t>
      </w:r>
      <w:bookmarkEnd w:id="3043"/>
      <w:bookmarkEnd w:id="3044"/>
      <w:bookmarkEnd w:id="3045"/>
      <w:bookmarkEnd w:id="3046"/>
      <w:bookmarkEnd w:id="3047"/>
      <w:bookmarkEnd w:id="3048"/>
      <w:bookmarkEnd w:id="3049"/>
      <w:bookmarkEnd w:id="3050"/>
    </w:p>
    <w:p w14:paraId="5BD9E34F" w14:textId="77777777" w:rsidR="00C367E9" w:rsidRPr="0073469F" w:rsidRDefault="00C367E9" w:rsidP="00C367E9">
      <w:pPr>
        <w:pStyle w:val="Heading1"/>
      </w:pPr>
      <w:bookmarkStart w:id="3051" w:name="_CRB_1"/>
      <w:bookmarkStart w:id="3052" w:name="_Toc20212503"/>
      <w:bookmarkStart w:id="3053" w:name="_Toc27731858"/>
      <w:bookmarkStart w:id="3054" w:name="_Toc36127636"/>
      <w:bookmarkStart w:id="3055" w:name="_Toc45214742"/>
      <w:bookmarkStart w:id="3056" w:name="_Toc51937881"/>
      <w:bookmarkStart w:id="3057" w:name="_Toc51938190"/>
      <w:bookmarkStart w:id="3058" w:name="_Toc92291377"/>
      <w:bookmarkStart w:id="3059" w:name="_Toc202388065"/>
      <w:bookmarkEnd w:id="3051"/>
      <w:r>
        <w:rPr>
          <w:lang w:eastAsia="zh-CN"/>
        </w:rPr>
        <w:t>B.1</w:t>
      </w:r>
      <w:r w:rsidRPr="0073469F">
        <w:tab/>
        <w:t>IANA registration template</w:t>
      </w:r>
      <w:r>
        <w:t>s for MIME types</w:t>
      </w:r>
      <w:bookmarkEnd w:id="3052"/>
      <w:bookmarkEnd w:id="3053"/>
      <w:bookmarkEnd w:id="3054"/>
      <w:bookmarkEnd w:id="3055"/>
      <w:bookmarkEnd w:id="3056"/>
      <w:bookmarkEnd w:id="3057"/>
      <w:bookmarkEnd w:id="3058"/>
      <w:bookmarkEnd w:id="3059"/>
    </w:p>
    <w:p w14:paraId="50F23FF7" w14:textId="77777777" w:rsidR="00C367E9" w:rsidRPr="0073469F" w:rsidRDefault="00C367E9" w:rsidP="00C367E9">
      <w:pPr>
        <w:pStyle w:val="Heading2"/>
      </w:pPr>
      <w:bookmarkStart w:id="3060" w:name="_CRB_1_1"/>
      <w:bookmarkStart w:id="3061" w:name="_Toc20212504"/>
      <w:bookmarkStart w:id="3062" w:name="_Toc27731859"/>
      <w:bookmarkStart w:id="3063" w:name="_Toc36127637"/>
      <w:bookmarkStart w:id="3064" w:name="_Toc45214743"/>
      <w:bookmarkStart w:id="3065" w:name="_Toc51937882"/>
      <w:bookmarkStart w:id="3066" w:name="_Toc51938191"/>
      <w:bookmarkStart w:id="3067" w:name="_Toc92291378"/>
      <w:bookmarkStart w:id="3068" w:name="_Toc202388066"/>
      <w:bookmarkEnd w:id="3060"/>
      <w:r>
        <w:rPr>
          <w:lang w:eastAsia="zh-CN"/>
        </w:rPr>
        <w:t>B.1.1</w:t>
      </w:r>
      <w:r w:rsidRPr="0073469F">
        <w:tab/>
      </w:r>
      <w:r w:rsidRPr="004555A9">
        <w:t>application/vn</w:t>
      </w:r>
      <w:r>
        <w:t xml:space="preserve">d.3gpp.mcptt-ue-init-config+xml </w:t>
      </w:r>
      <w:r w:rsidRPr="0073469F">
        <w:t>IANA registration template</w:t>
      </w:r>
      <w:bookmarkEnd w:id="3061"/>
      <w:bookmarkEnd w:id="3062"/>
      <w:bookmarkEnd w:id="3063"/>
      <w:bookmarkEnd w:id="3064"/>
      <w:bookmarkEnd w:id="3065"/>
      <w:bookmarkEnd w:id="3066"/>
      <w:bookmarkEnd w:id="3067"/>
      <w:bookmarkEnd w:id="3068"/>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69" w:name="MCCQCTEMPBM_00000033"/>
      <w:bookmarkStart w:id="3070" w:name="MCCQCTEMPBM_00000034"/>
      <w:r w:rsidRPr="0073469F">
        <w:t xml:space="preserve"> section </w:t>
      </w:r>
      <w:bookmarkEnd w:id="3069"/>
      <w:bookmarkEnd w:id="3070"/>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71" w:name="_CRB_1_2"/>
      <w:bookmarkStart w:id="3072" w:name="_Toc20212505"/>
      <w:bookmarkStart w:id="3073" w:name="_Toc27731860"/>
      <w:bookmarkStart w:id="3074" w:name="_Toc36127638"/>
      <w:bookmarkStart w:id="3075" w:name="_Toc45214744"/>
      <w:bookmarkStart w:id="3076" w:name="_Toc51937883"/>
      <w:bookmarkStart w:id="3077" w:name="_Toc51938192"/>
      <w:bookmarkStart w:id="3078" w:name="_Toc92291379"/>
      <w:bookmarkStart w:id="3079" w:name="_Toc202388067"/>
      <w:bookmarkEnd w:id="3071"/>
      <w:r>
        <w:rPr>
          <w:lang w:eastAsia="zh-CN"/>
        </w:rPr>
        <w:t>B.1.2</w:t>
      </w:r>
      <w:r w:rsidRPr="0073469F">
        <w:tab/>
      </w:r>
      <w:r w:rsidRPr="004555A9">
        <w:t>application/vnd.3gpp.mcptt-ue-config+xml</w:t>
      </w:r>
      <w:r>
        <w:t xml:space="preserve"> </w:t>
      </w:r>
      <w:r w:rsidRPr="0073469F">
        <w:t>IANA registration template</w:t>
      </w:r>
      <w:bookmarkEnd w:id="3072"/>
      <w:bookmarkEnd w:id="3073"/>
      <w:bookmarkEnd w:id="3074"/>
      <w:bookmarkEnd w:id="3075"/>
      <w:bookmarkEnd w:id="3076"/>
      <w:bookmarkEnd w:id="3077"/>
      <w:bookmarkEnd w:id="3078"/>
      <w:bookmarkEnd w:id="3079"/>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80" w:name="_CRB_1_3"/>
      <w:bookmarkStart w:id="3081" w:name="_Toc20212506"/>
      <w:bookmarkStart w:id="3082" w:name="_Toc27731861"/>
      <w:bookmarkStart w:id="3083" w:name="_Toc36127639"/>
      <w:bookmarkStart w:id="3084" w:name="_Toc45214745"/>
      <w:bookmarkStart w:id="3085" w:name="_Toc51937884"/>
      <w:bookmarkStart w:id="3086" w:name="_Toc51938193"/>
      <w:bookmarkStart w:id="3087" w:name="_Toc92291380"/>
      <w:bookmarkStart w:id="3088" w:name="_Toc202388068"/>
      <w:bookmarkEnd w:id="3080"/>
      <w:r>
        <w:rPr>
          <w:lang w:eastAsia="zh-CN"/>
        </w:rPr>
        <w:t>B.1.3</w:t>
      </w:r>
      <w:r w:rsidRPr="0073469F">
        <w:tab/>
      </w:r>
      <w:r w:rsidRPr="004555A9">
        <w:t>application/vnd.3gpp.mcptt</w:t>
      </w:r>
      <w:r>
        <w:t>-</w:t>
      </w:r>
      <w:r w:rsidRPr="004555A9">
        <w:t>user-profile+xml</w:t>
      </w:r>
      <w:r>
        <w:t xml:space="preserve"> </w:t>
      </w:r>
      <w:r w:rsidRPr="0073469F">
        <w:t>IANA registration template</w:t>
      </w:r>
      <w:bookmarkEnd w:id="3081"/>
      <w:bookmarkEnd w:id="3082"/>
      <w:bookmarkEnd w:id="3083"/>
      <w:bookmarkEnd w:id="3084"/>
      <w:bookmarkEnd w:id="3085"/>
      <w:bookmarkEnd w:id="3086"/>
      <w:bookmarkEnd w:id="3087"/>
      <w:bookmarkEnd w:id="3088"/>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89" w:name="_CRB_1_4"/>
      <w:bookmarkStart w:id="3090" w:name="_Toc20212507"/>
      <w:bookmarkStart w:id="3091" w:name="_Toc27731862"/>
      <w:bookmarkStart w:id="3092" w:name="_Toc36127640"/>
      <w:bookmarkStart w:id="3093" w:name="_Toc45214746"/>
      <w:bookmarkStart w:id="3094" w:name="_Toc51937885"/>
      <w:bookmarkStart w:id="3095" w:name="_Toc51938194"/>
      <w:bookmarkStart w:id="3096" w:name="_Toc92291381"/>
      <w:bookmarkStart w:id="3097" w:name="_Toc202388069"/>
      <w:bookmarkEnd w:id="3089"/>
      <w:r>
        <w:rPr>
          <w:lang w:eastAsia="zh-CN"/>
        </w:rPr>
        <w:t>B.1.4</w:t>
      </w:r>
      <w:r w:rsidRPr="0073469F">
        <w:tab/>
      </w:r>
      <w:r w:rsidRPr="004555A9">
        <w:t>application/vnd.3gpp.mcptt-service-config+xml</w:t>
      </w:r>
      <w:r>
        <w:t xml:space="preserve"> </w:t>
      </w:r>
      <w:r w:rsidRPr="0073469F">
        <w:t>IANA registration template</w:t>
      </w:r>
      <w:bookmarkEnd w:id="3090"/>
      <w:bookmarkEnd w:id="3091"/>
      <w:bookmarkEnd w:id="3092"/>
      <w:bookmarkEnd w:id="3093"/>
      <w:bookmarkEnd w:id="3094"/>
      <w:bookmarkEnd w:id="3095"/>
      <w:bookmarkEnd w:id="3096"/>
      <w:bookmarkEnd w:id="309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98" w:name="_CRB_1_5"/>
      <w:bookmarkStart w:id="3099" w:name="_Toc20212508"/>
      <w:bookmarkStart w:id="3100" w:name="_Toc27731863"/>
      <w:bookmarkStart w:id="3101" w:name="_Toc36127641"/>
      <w:bookmarkStart w:id="3102" w:name="_Toc45214747"/>
      <w:bookmarkStart w:id="3103" w:name="_Toc51937886"/>
      <w:bookmarkStart w:id="3104" w:name="_Toc51938195"/>
      <w:bookmarkStart w:id="3105" w:name="_Toc92291382"/>
      <w:bookmarkStart w:id="3106" w:name="_Toc202388070"/>
      <w:bookmarkEnd w:id="3098"/>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99"/>
      <w:bookmarkEnd w:id="3100"/>
      <w:bookmarkEnd w:id="3101"/>
      <w:bookmarkEnd w:id="3102"/>
      <w:bookmarkEnd w:id="3103"/>
      <w:bookmarkEnd w:id="3104"/>
      <w:bookmarkEnd w:id="3105"/>
      <w:bookmarkEnd w:id="3106"/>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107" w:name="_CRB_1_6"/>
      <w:bookmarkStart w:id="3108" w:name="_Toc20212509"/>
      <w:bookmarkStart w:id="3109" w:name="_Toc27731864"/>
      <w:bookmarkStart w:id="3110" w:name="_Toc36127642"/>
      <w:bookmarkStart w:id="3111" w:name="_Toc45214748"/>
      <w:bookmarkStart w:id="3112" w:name="_Toc51937887"/>
      <w:bookmarkStart w:id="3113" w:name="_Toc51938196"/>
      <w:bookmarkStart w:id="3114" w:name="_Toc92291383"/>
      <w:bookmarkStart w:id="3115" w:name="_Toc202388071"/>
      <w:bookmarkEnd w:id="310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108"/>
      <w:bookmarkEnd w:id="3109"/>
      <w:bookmarkEnd w:id="3110"/>
      <w:bookmarkEnd w:id="3111"/>
      <w:bookmarkEnd w:id="3112"/>
      <w:bookmarkEnd w:id="3113"/>
      <w:bookmarkEnd w:id="3114"/>
      <w:bookmarkEnd w:id="3115"/>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116" w:name="_CRB_1_7"/>
      <w:bookmarkStart w:id="3117" w:name="_Toc20212510"/>
      <w:bookmarkStart w:id="3118" w:name="_Toc27731865"/>
      <w:bookmarkStart w:id="3119" w:name="_Toc36127643"/>
      <w:bookmarkStart w:id="3120" w:name="_Toc45214749"/>
      <w:bookmarkStart w:id="3121" w:name="_Toc51937888"/>
      <w:bookmarkStart w:id="3122" w:name="_Toc51938197"/>
      <w:bookmarkStart w:id="3123" w:name="_Toc92291384"/>
      <w:bookmarkStart w:id="3124" w:name="_Toc202388072"/>
      <w:bookmarkEnd w:id="3116"/>
      <w:r>
        <w:rPr>
          <w:lang w:eastAsia="zh-CN"/>
        </w:rPr>
        <w:t>B.1.7</w:t>
      </w:r>
      <w:r w:rsidRPr="0073469F">
        <w:tab/>
      </w:r>
      <w:r w:rsidRPr="004555A9">
        <w:t>application/vnd.3gpp.mc</w:t>
      </w:r>
      <w:r>
        <w:t>video-</w:t>
      </w:r>
      <w:r w:rsidRPr="004555A9">
        <w:t>ue-config+xml</w:t>
      </w:r>
      <w:r>
        <w:t xml:space="preserve"> </w:t>
      </w:r>
      <w:r w:rsidRPr="0073469F">
        <w:t>IANA registration template</w:t>
      </w:r>
      <w:bookmarkEnd w:id="3117"/>
      <w:bookmarkEnd w:id="3118"/>
      <w:bookmarkEnd w:id="3119"/>
      <w:bookmarkEnd w:id="3120"/>
      <w:bookmarkEnd w:id="3121"/>
      <w:bookmarkEnd w:id="3122"/>
      <w:bookmarkEnd w:id="3123"/>
      <w:bookmarkEnd w:id="3124"/>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125" w:name="_CRB_1_8"/>
      <w:bookmarkStart w:id="3126" w:name="_Toc20212511"/>
      <w:bookmarkStart w:id="3127" w:name="_Toc27731866"/>
      <w:bookmarkStart w:id="3128" w:name="_Toc36127644"/>
      <w:bookmarkStart w:id="3129" w:name="_Toc45214750"/>
      <w:bookmarkStart w:id="3130" w:name="_Toc51937889"/>
      <w:bookmarkStart w:id="3131" w:name="_Toc51938198"/>
      <w:bookmarkStart w:id="3132" w:name="_Toc92291385"/>
      <w:bookmarkStart w:id="3133" w:name="_Toc202388073"/>
      <w:bookmarkEnd w:id="312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126"/>
      <w:bookmarkEnd w:id="3127"/>
      <w:bookmarkEnd w:id="3128"/>
      <w:bookmarkEnd w:id="3129"/>
      <w:bookmarkEnd w:id="3130"/>
      <w:bookmarkEnd w:id="3131"/>
      <w:bookmarkEnd w:id="3132"/>
      <w:bookmarkEnd w:id="3133"/>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134" w:name="_CRB_1_9"/>
      <w:bookmarkStart w:id="3135" w:name="_Toc20212512"/>
      <w:bookmarkStart w:id="3136" w:name="_Toc27731867"/>
      <w:bookmarkStart w:id="3137" w:name="_Toc36127645"/>
      <w:bookmarkStart w:id="3138" w:name="_Toc45214751"/>
      <w:bookmarkStart w:id="3139" w:name="_Toc51937890"/>
      <w:bookmarkStart w:id="3140" w:name="_Toc51938199"/>
      <w:bookmarkStart w:id="3141" w:name="_Toc92291386"/>
      <w:bookmarkStart w:id="3142" w:name="_Toc202388074"/>
      <w:bookmarkEnd w:id="3134"/>
      <w:r>
        <w:rPr>
          <w:lang w:eastAsia="zh-CN"/>
        </w:rPr>
        <w:t>B.1.9</w:t>
      </w:r>
      <w:r w:rsidRPr="0073469F">
        <w:tab/>
      </w:r>
      <w:r w:rsidRPr="004555A9">
        <w:t>application/vnd.3gpp.mc</w:t>
      </w:r>
      <w:r>
        <w:t>data-</w:t>
      </w:r>
      <w:r w:rsidRPr="004555A9">
        <w:t>ue-config+xml</w:t>
      </w:r>
      <w:r>
        <w:t xml:space="preserve"> </w:t>
      </w:r>
      <w:r w:rsidRPr="0073469F">
        <w:t>IANA registration template</w:t>
      </w:r>
      <w:bookmarkEnd w:id="3135"/>
      <w:bookmarkEnd w:id="3136"/>
      <w:bookmarkEnd w:id="3137"/>
      <w:bookmarkEnd w:id="3138"/>
      <w:bookmarkEnd w:id="3139"/>
      <w:bookmarkEnd w:id="3140"/>
      <w:bookmarkEnd w:id="3141"/>
      <w:bookmarkEnd w:id="3142"/>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143" w:name="_CRB_1_10"/>
      <w:bookmarkStart w:id="3144" w:name="_Toc20212513"/>
      <w:bookmarkStart w:id="3145" w:name="_Toc27731868"/>
      <w:bookmarkStart w:id="3146" w:name="_Toc36127646"/>
      <w:bookmarkStart w:id="3147" w:name="_Toc45214752"/>
      <w:bookmarkStart w:id="3148" w:name="_Toc51937891"/>
      <w:bookmarkStart w:id="3149" w:name="_Toc51938200"/>
      <w:bookmarkStart w:id="3150" w:name="_Toc92291387"/>
      <w:bookmarkStart w:id="3151" w:name="_Toc202388075"/>
      <w:bookmarkEnd w:id="3143"/>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144"/>
      <w:bookmarkEnd w:id="3145"/>
      <w:bookmarkEnd w:id="3146"/>
      <w:bookmarkEnd w:id="3147"/>
      <w:bookmarkEnd w:id="3148"/>
      <w:bookmarkEnd w:id="3149"/>
      <w:bookmarkEnd w:id="3150"/>
      <w:bookmarkEnd w:id="3151"/>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152" w:name="_CRB_1_11"/>
      <w:bookmarkStart w:id="3153" w:name="_Toc202388076"/>
      <w:bookmarkEnd w:id="3152"/>
      <w:r>
        <w:rPr>
          <w:lang w:eastAsia="zh-CN"/>
        </w:rPr>
        <w:t>B.1.11</w:t>
      </w:r>
      <w:r w:rsidRPr="0073469F">
        <w:tab/>
      </w:r>
      <w:r w:rsidR="0053693B">
        <w:t>Void</w:t>
      </w:r>
      <w:bookmarkEnd w:id="3153"/>
    </w:p>
    <w:p w14:paraId="188CF065" w14:textId="77777777" w:rsidR="00C367E9" w:rsidRPr="009F4AC2" w:rsidRDefault="00C367E9" w:rsidP="00C367E9">
      <w:pPr>
        <w:pStyle w:val="Heading8"/>
      </w:pPr>
      <w:bookmarkStart w:id="3154" w:name="_CRAnnexCnormative"/>
      <w:bookmarkStart w:id="3155" w:name="_Toc92291388"/>
      <w:bookmarkStart w:id="3156" w:name="_Toc202388077"/>
      <w:bookmarkEnd w:id="3154"/>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155"/>
      <w:bookmarkEnd w:id="3156"/>
      <w:r w:rsidRPr="009F4AC2">
        <w:t xml:space="preserve"> </w:t>
      </w:r>
    </w:p>
    <w:p w14:paraId="71EF22C9" w14:textId="77777777" w:rsidR="00C367E9" w:rsidRDefault="00C367E9" w:rsidP="00C367E9">
      <w:pPr>
        <w:pStyle w:val="Heading1"/>
      </w:pPr>
      <w:bookmarkStart w:id="3157" w:name="_CRC_1"/>
      <w:bookmarkStart w:id="3158" w:name="_Toc20156543"/>
      <w:bookmarkStart w:id="3159" w:name="_Toc27501739"/>
      <w:bookmarkStart w:id="3160" w:name="_Toc36049870"/>
      <w:bookmarkStart w:id="3161" w:name="_Toc45210640"/>
      <w:bookmarkStart w:id="3162" w:name="_Toc51861467"/>
      <w:bookmarkStart w:id="3163" w:name="_Toc83392998"/>
      <w:bookmarkStart w:id="3164" w:name="_Toc92291389"/>
      <w:bookmarkStart w:id="3165" w:name="_Toc202388078"/>
      <w:bookmarkEnd w:id="3157"/>
      <w:r>
        <w:t>C.1</w:t>
      </w:r>
      <w:r>
        <w:tab/>
        <w:t>General</w:t>
      </w:r>
      <w:bookmarkEnd w:id="3158"/>
      <w:bookmarkEnd w:id="3159"/>
      <w:bookmarkEnd w:id="3160"/>
      <w:bookmarkEnd w:id="3161"/>
      <w:bookmarkEnd w:id="3162"/>
      <w:bookmarkEnd w:id="3163"/>
      <w:bookmarkEnd w:id="3164"/>
      <w:bookmarkEnd w:id="316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66" w:name="_CRC_2"/>
      <w:bookmarkStart w:id="3167" w:name="_Toc92291390"/>
      <w:bookmarkStart w:id="3168" w:name="_Toc202388079"/>
      <w:bookmarkEnd w:id="3166"/>
      <w:r>
        <w:t>C.2</w:t>
      </w:r>
      <w:r>
        <w:tab/>
        <w:t>Aspects not applicable to 5GS</w:t>
      </w:r>
      <w:bookmarkEnd w:id="3167"/>
      <w:bookmarkEnd w:id="316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69" w:name="_CRC_3"/>
      <w:bookmarkStart w:id="3170" w:name="_Toc92291391"/>
      <w:bookmarkStart w:id="3171" w:name="_Toc202388080"/>
      <w:bookmarkEnd w:id="3169"/>
      <w:r>
        <w:lastRenderedPageBreak/>
        <w:t>C.3</w:t>
      </w:r>
      <w:r>
        <w:tab/>
        <w:t>5GS specific aspects not applicable to EPS</w:t>
      </w:r>
      <w:bookmarkEnd w:id="3170"/>
      <w:bookmarkEnd w:id="3171"/>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72" w:name="_CRC_4"/>
      <w:bookmarkStart w:id="3173" w:name="_Toc92291392"/>
      <w:bookmarkStart w:id="3174" w:name="_Toc202388081"/>
      <w:bookmarkEnd w:id="3172"/>
      <w:r>
        <w:t>C.4</w:t>
      </w:r>
      <w:r>
        <w:tab/>
        <w:t>Mapping of EPS-specific terms to 5GS</w:t>
      </w:r>
      <w:bookmarkEnd w:id="3173"/>
      <w:bookmarkEnd w:id="3174"/>
    </w:p>
    <w:p w14:paraId="5718FECF" w14:textId="00CFD852" w:rsidR="005C248F" w:rsidRPr="005C248F" w:rsidRDefault="005C248F" w:rsidP="005C248F">
      <w:pPr>
        <w:pStyle w:val="Heading3"/>
        <w:rPr>
          <w:noProof/>
        </w:rPr>
      </w:pPr>
      <w:bookmarkStart w:id="3175" w:name="_CRC_4_1"/>
      <w:bookmarkStart w:id="3176" w:name="_Toc106440069"/>
      <w:bookmarkStart w:id="3177" w:name="_Toc51938626"/>
      <w:bookmarkStart w:id="3178" w:name="_Toc51937432"/>
      <w:bookmarkStart w:id="3179" w:name="_Toc45273703"/>
      <w:bookmarkStart w:id="3180" w:name="_Toc36036148"/>
      <w:bookmarkStart w:id="3181" w:name="_Toc27555948"/>
      <w:bookmarkStart w:id="3182" w:name="_Toc27555084"/>
      <w:bookmarkStart w:id="3183" w:name="_Toc27554217"/>
      <w:bookmarkStart w:id="3184" w:name="_Toc27553351"/>
      <w:bookmarkStart w:id="3185" w:name="_Toc27509221"/>
      <w:bookmarkStart w:id="3186" w:name="_Toc27508356"/>
      <w:bookmarkStart w:id="3187" w:name="_Toc27507490"/>
      <w:bookmarkStart w:id="3188" w:name="_Toc20157943"/>
      <w:bookmarkStart w:id="3189" w:name="_Toc202388082"/>
      <w:bookmarkEnd w:id="3175"/>
      <w:r>
        <w:rPr>
          <w:noProof/>
        </w:rPr>
        <w:t>C.4</w:t>
      </w:r>
      <w:r>
        <w:rPr>
          <w:noProof/>
          <w:lang w:eastAsia="ko-KR"/>
        </w:rPr>
        <w:t>.</w:t>
      </w:r>
      <w:r>
        <w:rPr>
          <w:noProof/>
        </w:rPr>
        <w:t>1</w:t>
      </w:r>
      <w:r>
        <w:rPr>
          <w:noProof/>
        </w:rPr>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90" w:name="_CRC_4_2"/>
      <w:bookmarkStart w:id="3191" w:name="_Toc202388083"/>
      <w:bookmarkEnd w:id="3190"/>
      <w:r>
        <w:rPr>
          <w:noProof/>
          <w:lang w:eastAsia="ko-KR"/>
        </w:rPr>
        <w:t>C</w:t>
      </w:r>
      <w:r>
        <w:rPr>
          <w:noProof/>
        </w:rPr>
        <w:t>.4</w:t>
      </w:r>
      <w:r>
        <w:rPr>
          <w:noProof/>
          <w:lang w:eastAsia="ko-KR"/>
        </w:rPr>
        <w:t>.2</w:t>
      </w:r>
      <w:r>
        <w:rPr>
          <w:noProof/>
        </w:rPr>
        <w:tab/>
        <w:t>MC Service over 5G ProSe</w:t>
      </w:r>
      <w:bookmarkEnd w:id="3191"/>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92" w:name="_CRAnnexDinformative"/>
      <w:bookmarkEnd w:id="3192"/>
      <w:r>
        <w:br w:type="page"/>
      </w:r>
      <w:bookmarkStart w:id="3193" w:name="_Toc20212514"/>
      <w:bookmarkStart w:id="3194" w:name="_Toc27731869"/>
      <w:bookmarkStart w:id="3195" w:name="_Toc36127647"/>
      <w:bookmarkStart w:id="3196" w:name="_Toc45214753"/>
      <w:bookmarkStart w:id="3197" w:name="_Toc51937892"/>
      <w:bookmarkStart w:id="3198" w:name="_Toc51938201"/>
      <w:bookmarkStart w:id="3199" w:name="_Toc92291393"/>
      <w:bookmarkStart w:id="3200" w:name="_Toc202388084"/>
      <w:r w:rsidRPr="00986001">
        <w:lastRenderedPageBreak/>
        <w:t xml:space="preserve">Annex </w:t>
      </w:r>
      <w:r>
        <w:t>D</w:t>
      </w:r>
      <w:r w:rsidRPr="00986001">
        <w:t xml:space="preserve"> (informative):</w:t>
      </w:r>
      <w:r w:rsidRPr="00986001">
        <w:br/>
        <w:t>Change history</w:t>
      </w:r>
      <w:bookmarkEnd w:id="3193"/>
      <w:bookmarkEnd w:id="3194"/>
      <w:bookmarkEnd w:id="3195"/>
      <w:bookmarkEnd w:id="3196"/>
      <w:bookmarkEnd w:id="3197"/>
      <w:bookmarkEnd w:id="3198"/>
      <w:bookmarkEnd w:id="3199"/>
      <w:bookmarkEnd w:id="320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7E3A0E"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7E3A0E"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7E3A0E"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7E3A0E"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Default="00BA497B" w:rsidP="00BA497B">
            <w:pPr>
              <w:spacing w:after="0"/>
              <w:jc w:val="center"/>
              <w:rPr>
                <w:rFonts w:ascii="Arial" w:hAnsi="Arial" w:cs="Arial"/>
                <w:sz w:val="16"/>
                <w:szCs w:val="16"/>
                <w:lang w:eastAsia="en-GB"/>
              </w:rPr>
            </w:pPr>
            <w:r>
              <w:rPr>
                <w:rFonts w:ascii="Arial" w:hAnsi="Arial" w:cs="Arial"/>
                <w:sz w:val="16"/>
                <w:szCs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Default="00C00044" w:rsidP="00C00044">
            <w:pPr>
              <w:spacing w:after="0"/>
              <w:jc w:val="center"/>
              <w:rPr>
                <w:rFonts w:ascii="Arial" w:hAnsi="Arial" w:cs="Arial"/>
                <w:sz w:val="16"/>
                <w:szCs w:val="16"/>
                <w:lang w:eastAsia="en-GB"/>
              </w:rPr>
            </w:pPr>
            <w:r>
              <w:rPr>
                <w:rFonts w:ascii="Arial" w:hAnsi="Arial" w:cs="Arial"/>
                <w:sz w:val="16"/>
                <w:szCs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144AC6" w:rsidRDefault="0035442C" w:rsidP="0035442C">
            <w:pPr>
              <w:spacing w:after="0"/>
              <w:jc w:val="center"/>
              <w:rPr>
                <w:rFonts w:ascii="Arial" w:hAnsi="Arial" w:cs="Arial"/>
                <w:color w:val="0000FF"/>
                <w:sz w:val="16"/>
                <w:szCs w:val="16"/>
                <w:u w:val="single"/>
                <w:lang w:eastAsia="en-GB"/>
              </w:rPr>
            </w:pPr>
            <w:r w:rsidRPr="00144AC6">
              <w:rPr>
                <w:rFonts w:ascii="Arial" w:hAnsi="Arial" w:cs="Arial"/>
                <w:sz w:val="16"/>
                <w:szCs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3415C6" w:rsidRDefault="003415C6" w:rsidP="003415C6">
            <w:pPr>
              <w:spacing w:after="0"/>
              <w:jc w:val="center"/>
              <w:rPr>
                <w:rFonts w:ascii="Arial" w:hAnsi="Arial" w:cs="Arial"/>
                <w:sz w:val="16"/>
                <w:szCs w:val="16"/>
              </w:rPr>
            </w:pPr>
            <w:r w:rsidRPr="003415C6">
              <w:rPr>
                <w:rFonts w:ascii="Arial" w:hAnsi="Arial" w:cs="Arial"/>
                <w:sz w:val="16"/>
                <w:szCs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1DF5852" w:rsidR="005D557D" w:rsidRPr="005D557D" w:rsidRDefault="005D557D" w:rsidP="005D557D">
            <w:pPr>
              <w:spacing w:after="0"/>
              <w:jc w:val="center"/>
              <w:rPr>
                <w:rFonts w:ascii="Arial" w:hAnsi="Arial" w:cs="Arial"/>
                <w:b/>
                <w:bCs/>
                <w:color w:val="0000FF"/>
                <w:sz w:val="16"/>
                <w:szCs w:val="16"/>
                <w:u w:val="single"/>
                <w:lang w:eastAsia="en-GB"/>
              </w:rPr>
            </w:pPr>
            <w:hyperlink r:id="rId68" w:history="1">
              <w:r>
                <w:rPr>
                  <w:rStyle w:val="Hyperlink"/>
                  <w:rFonts w:ascii="Arial" w:hAnsi="Arial" w:cs="Arial"/>
                  <w:b/>
                  <w:bCs/>
                  <w:color w:val="0000FF"/>
                  <w:sz w:val="16"/>
                  <w:szCs w:val="16"/>
                </w:rPr>
                <w:t>CP-251159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59F9CA19" w:rsidR="00100570" w:rsidRDefault="00100570" w:rsidP="00100570">
            <w:pPr>
              <w:spacing w:after="0"/>
              <w:jc w:val="center"/>
              <w:rPr>
                <w:rFonts w:ascii="Arial" w:hAnsi="Arial" w:cs="Arial"/>
                <w:b/>
                <w:bCs/>
                <w:color w:val="0000FF"/>
                <w:sz w:val="16"/>
                <w:szCs w:val="16"/>
                <w:u w:val="single"/>
                <w:lang w:eastAsia="en-GB"/>
              </w:rPr>
            </w:pPr>
            <w:hyperlink r:id="rId69" w:history="1">
              <w:r>
                <w:rPr>
                  <w:rStyle w:val="Hyperlink"/>
                  <w:rFonts w:ascii="Arial" w:hAnsi="Arial" w:cs="Arial"/>
                  <w:b/>
                  <w:bCs/>
                  <w:color w:val="0000FF"/>
                  <w:sz w:val="16"/>
                  <w:szCs w:val="16"/>
                </w:rPr>
                <w:t>CP-251163</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598F594" w:rsidR="00B059EA" w:rsidRDefault="00B059EA" w:rsidP="00B059EA">
            <w:pPr>
              <w:spacing w:after="0"/>
              <w:jc w:val="center"/>
              <w:rPr>
                <w:rFonts w:ascii="Arial" w:hAnsi="Arial" w:cs="Arial"/>
                <w:b/>
                <w:bCs/>
                <w:color w:val="0000FF"/>
                <w:sz w:val="16"/>
                <w:szCs w:val="16"/>
                <w:u w:val="single"/>
                <w:lang w:eastAsia="en-GB"/>
              </w:rPr>
            </w:pPr>
            <w:hyperlink r:id="rId70" w:history="1">
              <w:r>
                <w:rPr>
                  <w:rStyle w:val="Hyperlink"/>
                  <w:rFonts w:ascii="Arial" w:hAnsi="Arial" w:cs="Arial"/>
                  <w:b/>
                  <w:bCs/>
                  <w:color w:val="0000FF"/>
                  <w:sz w:val="16"/>
                  <w:szCs w:val="16"/>
                </w:rPr>
                <w:t>CP-251157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bl>
    <w:p w14:paraId="15F1E498" w14:textId="77777777" w:rsidR="00080512" w:rsidRPr="00E746D0" w:rsidRDefault="00080512" w:rsidP="00C367E9">
      <w:pPr>
        <w:rPr>
          <w:sz w:val="16"/>
          <w:szCs w:val="16"/>
        </w:rPr>
      </w:pPr>
    </w:p>
    <w:sectPr w:rsidR="00080512" w:rsidRPr="00E746D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37E9" w14:textId="77777777" w:rsidR="00A472AC" w:rsidRDefault="00A472AC">
      <w:r>
        <w:separator/>
      </w:r>
    </w:p>
  </w:endnote>
  <w:endnote w:type="continuationSeparator" w:id="0">
    <w:p w14:paraId="08848B88" w14:textId="77777777" w:rsidR="00A472AC" w:rsidRDefault="00A4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E25B" w14:textId="77777777" w:rsidR="00A472AC" w:rsidRDefault="00A472AC">
      <w:r>
        <w:separator/>
      </w:r>
    </w:p>
  </w:footnote>
  <w:footnote w:type="continuationSeparator" w:id="0">
    <w:p w14:paraId="5DF07FE9" w14:textId="77777777" w:rsidR="00A472AC" w:rsidRDefault="00A4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295EA6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A0E">
      <w:rPr>
        <w:rFonts w:ascii="Arial" w:hAnsi="Arial" w:cs="Arial"/>
        <w:b/>
        <w:noProof/>
        <w:sz w:val="18"/>
        <w:szCs w:val="18"/>
      </w:rPr>
      <w:t>3GPP TS 24.484 V19.2.0 (2025-06)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1A9957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A0E">
      <w:rPr>
        <w:rFonts w:ascii="Arial" w:hAnsi="Arial" w:cs="Arial"/>
        <w:b/>
        <w:noProof/>
        <w:sz w:val="18"/>
        <w:szCs w:val="18"/>
      </w:rPr>
      <w:t>Release 19</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0570"/>
    <w:rsid w:val="001020A4"/>
    <w:rsid w:val="001041C4"/>
    <w:rsid w:val="00105CF8"/>
    <w:rsid w:val="00113B4A"/>
    <w:rsid w:val="001142A4"/>
    <w:rsid w:val="00116C54"/>
    <w:rsid w:val="00125230"/>
    <w:rsid w:val="001258EC"/>
    <w:rsid w:val="0013051D"/>
    <w:rsid w:val="00132B00"/>
    <w:rsid w:val="00133525"/>
    <w:rsid w:val="0013613F"/>
    <w:rsid w:val="00144AC6"/>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1F63E2"/>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657C"/>
    <w:rsid w:val="00427B2E"/>
    <w:rsid w:val="004345EC"/>
    <w:rsid w:val="00436048"/>
    <w:rsid w:val="00440C5F"/>
    <w:rsid w:val="00443CE4"/>
    <w:rsid w:val="00444C26"/>
    <w:rsid w:val="00450337"/>
    <w:rsid w:val="00450E7D"/>
    <w:rsid w:val="00451122"/>
    <w:rsid w:val="0045267A"/>
    <w:rsid w:val="004532E0"/>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57D"/>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3A0E"/>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A23"/>
    <w:rsid w:val="00870C93"/>
    <w:rsid w:val="00874314"/>
    <w:rsid w:val="008768CA"/>
    <w:rsid w:val="0088176D"/>
    <w:rsid w:val="0088241E"/>
    <w:rsid w:val="00886F60"/>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E1CDE"/>
    <w:rsid w:val="009E2F41"/>
    <w:rsid w:val="009E5F53"/>
    <w:rsid w:val="009F37B7"/>
    <w:rsid w:val="009F3E1B"/>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92D99"/>
    <w:rsid w:val="00AA4CC8"/>
    <w:rsid w:val="00AA5E3D"/>
    <w:rsid w:val="00AA7893"/>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B07E6"/>
    <w:rsid w:val="00BB5BFC"/>
    <w:rsid w:val="00BB6B59"/>
    <w:rsid w:val="00BB6BD0"/>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D7137"/>
    <w:rsid w:val="00CE17A6"/>
    <w:rsid w:val="00CE1CB3"/>
    <w:rsid w:val="00CE58D5"/>
    <w:rsid w:val="00CF078E"/>
    <w:rsid w:val="00CF0CE3"/>
    <w:rsid w:val="00CF3635"/>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qFormat/>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qFormat/>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 w:type="character" w:customStyle="1" w:styleId="TACChar">
    <w:name w:val="TAC Char"/>
    <w:link w:val="TAC"/>
    <w:qFormat/>
    <w:rsid w:val="001005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yperlink" Target="https://portal.3gpp.org/ngppapp/CreateTdoc.aspx?mode=view&amp;contributionUid=CP-251159"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hyperlink" Target="https://portal.3gpp.org/ngppapp/CreateTdoc.aspx?mode=view&amp;contributionUid=CP-251163" TargetMode="Externa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hyperlink" Target="https://portal.3gpp.org/ngppapp/CreateTdoc.aspx?mode=view&amp;contributionUid=CP-251157"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169</Pages>
  <Words>124764</Words>
  <Characters>711161</Characters>
  <Application>Microsoft Office Word</Application>
  <DocSecurity>0</DocSecurity>
  <Lines>5926</Lines>
  <Paragraphs>1668</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834257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24.545_CR0149R2_(Rel-18)_eSEAL</cp:lastModifiedBy>
  <cp:revision>3</cp:revision>
  <cp:lastPrinted>2019-02-25T14:05:00Z</cp:lastPrinted>
  <dcterms:created xsi:type="dcterms:W3CDTF">2025-06-29T10:24:00Z</dcterms:created>
  <dcterms:modified xsi:type="dcterms:W3CDTF">2025-07-02T20:29:00Z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