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1A57B913"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B97411">
              <w:t>0</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0E564B">
              <w:rPr>
                <w:sz w:val="32"/>
              </w:rPr>
              <w:t>9</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6" w:name="specTitle"/>
            <w:r w:rsidR="004F0988" w:rsidRPr="00A9258C">
              <w:t>;</w:t>
            </w:r>
          </w:p>
          <w:p w14:paraId="211669E9" w14:textId="6F6A318D"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025B200A" w14:textId="451AF1CF" w:rsidR="00801036"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801036">
        <w:rPr>
          <w:noProof/>
        </w:rPr>
        <w:t>Foreword</w:t>
      </w:r>
      <w:r w:rsidR="00801036">
        <w:rPr>
          <w:noProof/>
        </w:rPr>
        <w:tab/>
      </w:r>
      <w:r w:rsidR="00801036">
        <w:rPr>
          <w:noProof/>
        </w:rPr>
        <w:fldChar w:fldCharType="begin"/>
      </w:r>
      <w:r w:rsidR="00801036">
        <w:rPr>
          <w:noProof/>
        </w:rPr>
        <w:instrText xml:space="preserve"> PAGEREF _Toc207821519 \h </w:instrText>
      </w:r>
      <w:r w:rsidR="00801036">
        <w:rPr>
          <w:noProof/>
        </w:rPr>
      </w:r>
      <w:r w:rsidR="00801036">
        <w:rPr>
          <w:noProof/>
        </w:rPr>
        <w:fldChar w:fldCharType="separate"/>
      </w:r>
      <w:r w:rsidR="00801036">
        <w:rPr>
          <w:noProof/>
        </w:rPr>
        <w:t>5</w:t>
      </w:r>
      <w:r w:rsidR="00801036">
        <w:rPr>
          <w:noProof/>
        </w:rPr>
        <w:fldChar w:fldCharType="end"/>
      </w:r>
    </w:p>
    <w:p w14:paraId="7CE8C219" w14:textId="73CD5A8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r>
        <w:rPr>
          <w:noProof/>
        </w:rPr>
      </w:r>
      <w:r>
        <w:rPr>
          <w:noProof/>
        </w:rPr>
        <w:fldChar w:fldCharType="separate"/>
      </w:r>
      <w:r>
        <w:rPr>
          <w:noProof/>
        </w:rPr>
        <w:t>6</w:t>
      </w:r>
      <w:r>
        <w:rPr>
          <w:noProof/>
        </w:rPr>
        <w:fldChar w:fldCharType="end"/>
      </w:r>
    </w:p>
    <w:p w14:paraId="086B2835" w14:textId="31B5955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r>
        <w:rPr>
          <w:noProof/>
        </w:rPr>
      </w:r>
      <w:r>
        <w:rPr>
          <w:noProof/>
        </w:rPr>
        <w:fldChar w:fldCharType="separate"/>
      </w:r>
      <w:r>
        <w:rPr>
          <w:noProof/>
        </w:rPr>
        <w:t>6</w:t>
      </w:r>
      <w:r>
        <w:rPr>
          <w:noProof/>
        </w:rPr>
        <w:fldChar w:fldCharType="end"/>
      </w:r>
    </w:p>
    <w:p w14:paraId="11F22BAF" w14:textId="167B0B7B"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r>
        <w:rPr>
          <w:noProof/>
        </w:rPr>
      </w:r>
      <w:r>
        <w:rPr>
          <w:noProof/>
        </w:rPr>
        <w:fldChar w:fldCharType="separate"/>
      </w:r>
      <w:r>
        <w:rPr>
          <w:noProof/>
        </w:rPr>
        <w:t>7</w:t>
      </w:r>
      <w:r>
        <w:rPr>
          <w:noProof/>
        </w:rPr>
        <w:fldChar w:fldCharType="end"/>
      </w:r>
    </w:p>
    <w:p w14:paraId="1282956B" w14:textId="48C9C0D0"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r>
        <w:rPr>
          <w:noProof/>
        </w:rPr>
      </w:r>
      <w:r>
        <w:rPr>
          <w:noProof/>
        </w:rPr>
        <w:fldChar w:fldCharType="separate"/>
      </w:r>
      <w:r>
        <w:rPr>
          <w:noProof/>
        </w:rPr>
        <w:t>7</w:t>
      </w:r>
      <w:r>
        <w:rPr>
          <w:noProof/>
        </w:rPr>
        <w:fldChar w:fldCharType="end"/>
      </w:r>
    </w:p>
    <w:p w14:paraId="36AAF03B" w14:textId="5E5E56C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r>
        <w:rPr>
          <w:noProof/>
        </w:rPr>
      </w:r>
      <w:r>
        <w:rPr>
          <w:noProof/>
        </w:rPr>
        <w:fldChar w:fldCharType="separate"/>
      </w:r>
      <w:r>
        <w:rPr>
          <w:noProof/>
        </w:rPr>
        <w:t>7</w:t>
      </w:r>
      <w:r>
        <w:rPr>
          <w:noProof/>
        </w:rPr>
        <w:fldChar w:fldCharType="end"/>
      </w:r>
    </w:p>
    <w:p w14:paraId="56CED06A" w14:textId="5B058944"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r>
        <w:rPr>
          <w:noProof/>
        </w:rPr>
      </w:r>
      <w:r>
        <w:rPr>
          <w:noProof/>
        </w:rPr>
        <w:fldChar w:fldCharType="separate"/>
      </w:r>
      <w:r>
        <w:rPr>
          <w:noProof/>
        </w:rPr>
        <w:t>7</w:t>
      </w:r>
      <w:r>
        <w:rPr>
          <w:noProof/>
        </w:rPr>
        <w:fldChar w:fldCharType="end"/>
      </w:r>
    </w:p>
    <w:p w14:paraId="571E4933" w14:textId="235FCED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r>
        <w:rPr>
          <w:noProof/>
        </w:rPr>
      </w:r>
      <w:r>
        <w:rPr>
          <w:noProof/>
        </w:rPr>
        <w:fldChar w:fldCharType="separate"/>
      </w:r>
      <w:r>
        <w:rPr>
          <w:noProof/>
        </w:rPr>
        <w:t>7</w:t>
      </w:r>
      <w:r>
        <w:rPr>
          <w:noProof/>
        </w:rPr>
        <w:fldChar w:fldCharType="end"/>
      </w:r>
    </w:p>
    <w:p w14:paraId="3FEB0970" w14:textId="43F0B14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r>
        <w:rPr>
          <w:noProof/>
        </w:rPr>
      </w:r>
      <w:r>
        <w:rPr>
          <w:noProof/>
        </w:rPr>
        <w:fldChar w:fldCharType="separate"/>
      </w:r>
      <w:r>
        <w:rPr>
          <w:noProof/>
        </w:rPr>
        <w:t>8</w:t>
      </w:r>
      <w:r>
        <w:rPr>
          <w:noProof/>
        </w:rPr>
        <w:fldChar w:fldCharType="end"/>
      </w:r>
    </w:p>
    <w:p w14:paraId="36D5D459" w14:textId="0950B5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r>
        <w:rPr>
          <w:noProof/>
        </w:rPr>
      </w:r>
      <w:r>
        <w:rPr>
          <w:noProof/>
        </w:rPr>
        <w:fldChar w:fldCharType="separate"/>
      </w:r>
      <w:r>
        <w:rPr>
          <w:noProof/>
        </w:rPr>
        <w:t>8</w:t>
      </w:r>
      <w:r>
        <w:rPr>
          <w:noProof/>
        </w:rPr>
        <w:fldChar w:fldCharType="end"/>
      </w:r>
    </w:p>
    <w:p w14:paraId="444018D3" w14:textId="485AA8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r>
        <w:rPr>
          <w:noProof/>
        </w:rPr>
      </w:r>
      <w:r>
        <w:rPr>
          <w:noProof/>
        </w:rPr>
        <w:fldChar w:fldCharType="separate"/>
      </w:r>
      <w:r>
        <w:rPr>
          <w:noProof/>
        </w:rPr>
        <w:t>8</w:t>
      </w:r>
      <w:r>
        <w:rPr>
          <w:noProof/>
        </w:rPr>
        <w:fldChar w:fldCharType="end"/>
      </w:r>
    </w:p>
    <w:p w14:paraId="6A051CDC" w14:textId="1EFF332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r>
        <w:rPr>
          <w:noProof/>
        </w:rPr>
      </w:r>
      <w:r>
        <w:rPr>
          <w:noProof/>
        </w:rPr>
        <w:fldChar w:fldCharType="separate"/>
      </w:r>
      <w:r>
        <w:rPr>
          <w:noProof/>
        </w:rPr>
        <w:t>8</w:t>
      </w:r>
      <w:r>
        <w:rPr>
          <w:noProof/>
        </w:rPr>
        <w:fldChar w:fldCharType="end"/>
      </w:r>
    </w:p>
    <w:p w14:paraId="61310554" w14:textId="1946162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r>
        <w:rPr>
          <w:noProof/>
        </w:rPr>
      </w:r>
      <w:r>
        <w:rPr>
          <w:noProof/>
        </w:rPr>
        <w:fldChar w:fldCharType="separate"/>
      </w:r>
      <w:r>
        <w:rPr>
          <w:noProof/>
        </w:rPr>
        <w:t>8</w:t>
      </w:r>
      <w:r>
        <w:rPr>
          <w:noProof/>
        </w:rPr>
        <w:fldChar w:fldCharType="end"/>
      </w:r>
    </w:p>
    <w:p w14:paraId="30A64673" w14:textId="5DCD55A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r>
        <w:rPr>
          <w:noProof/>
        </w:rPr>
      </w:r>
      <w:r>
        <w:rPr>
          <w:noProof/>
        </w:rPr>
        <w:fldChar w:fldCharType="separate"/>
      </w:r>
      <w:r>
        <w:rPr>
          <w:noProof/>
        </w:rPr>
        <w:t>8</w:t>
      </w:r>
      <w:r>
        <w:rPr>
          <w:noProof/>
        </w:rPr>
        <w:fldChar w:fldCharType="end"/>
      </w:r>
    </w:p>
    <w:p w14:paraId="75E988EF" w14:textId="453FEEA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r>
        <w:rPr>
          <w:noProof/>
        </w:rPr>
      </w:r>
      <w:r>
        <w:rPr>
          <w:noProof/>
        </w:rPr>
        <w:fldChar w:fldCharType="separate"/>
      </w:r>
      <w:r>
        <w:rPr>
          <w:noProof/>
        </w:rPr>
        <w:t>9</w:t>
      </w:r>
      <w:r>
        <w:rPr>
          <w:noProof/>
        </w:rPr>
        <w:fldChar w:fldCharType="end"/>
      </w:r>
    </w:p>
    <w:p w14:paraId="1B372CE4" w14:textId="50D3100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r>
        <w:rPr>
          <w:noProof/>
        </w:rPr>
      </w:r>
      <w:r>
        <w:rPr>
          <w:noProof/>
        </w:rPr>
        <w:fldChar w:fldCharType="separate"/>
      </w:r>
      <w:r>
        <w:rPr>
          <w:noProof/>
        </w:rPr>
        <w:t>9</w:t>
      </w:r>
      <w:r>
        <w:rPr>
          <w:noProof/>
        </w:rPr>
        <w:fldChar w:fldCharType="end"/>
      </w:r>
    </w:p>
    <w:p w14:paraId="2EC1E83E" w14:textId="18B945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r>
        <w:rPr>
          <w:noProof/>
        </w:rPr>
      </w:r>
      <w:r>
        <w:rPr>
          <w:noProof/>
        </w:rPr>
        <w:fldChar w:fldCharType="separate"/>
      </w:r>
      <w:r>
        <w:rPr>
          <w:noProof/>
        </w:rPr>
        <w:t>9</w:t>
      </w:r>
      <w:r>
        <w:rPr>
          <w:noProof/>
        </w:rPr>
        <w:fldChar w:fldCharType="end"/>
      </w:r>
    </w:p>
    <w:p w14:paraId="5FF75BF4" w14:textId="6C3989D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r>
        <w:rPr>
          <w:noProof/>
        </w:rPr>
      </w:r>
      <w:r>
        <w:rPr>
          <w:noProof/>
        </w:rPr>
        <w:fldChar w:fldCharType="separate"/>
      </w:r>
      <w:r>
        <w:rPr>
          <w:noProof/>
        </w:rPr>
        <w:t>9</w:t>
      </w:r>
      <w:r>
        <w:rPr>
          <w:noProof/>
        </w:rPr>
        <w:fldChar w:fldCharType="end"/>
      </w:r>
    </w:p>
    <w:p w14:paraId="2F8F79C8" w14:textId="6622D2F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r>
        <w:rPr>
          <w:noProof/>
        </w:rPr>
      </w:r>
      <w:r>
        <w:rPr>
          <w:noProof/>
        </w:rPr>
        <w:fldChar w:fldCharType="separate"/>
      </w:r>
      <w:r>
        <w:rPr>
          <w:noProof/>
        </w:rPr>
        <w:t>9</w:t>
      </w:r>
      <w:r>
        <w:rPr>
          <w:noProof/>
        </w:rPr>
        <w:fldChar w:fldCharType="end"/>
      </w:r>
    </w:p>
    <w:p w14:paraId="2E3FB4D7" w14:textId="7815963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r>
        <w:rPr>
          <w:noProof/>
        </w:rPr>
      </w:r>
      <w:r>
        <w:rPr>
          <w:noProof/>
        </w:rPr>
        <w:fldChar w:fldCharType="separate"/>
      </w:r>
      <w:r>
        <w:rPr>
          <w:noProof/>
        </w:rPr>
        <w:t>9</w:t>
      </w:r>
      <w:r>
        <w:rPr>
          <w:noProof/>
        </w:rPr>
        <w:fldChar w:fldCharType="end"/>
      </w:r>
    </w:p>
    <w:p w14:paraId="5D096502" w14:textId="2ECC3D4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r>
        <w:rPr>
          <w:noProof/>
        </w:rPr>
      </w:r>
      <w:r>
        <w:rPr>
          <w:noProof/>
        </w:rPr>
        <w:fldChar w:fldCharType="separate"/>
      </w:r>
      <w:r>
        <w:rPr>
          <w:noProof/>
        </w:rPr>
        <w:t>9</w:t>
      </w:r>
      <w:r>
        <w:rPr>
          <w:noProof/>
        </w:rPr>
        <w:fldChar w:fldCharType="end"/>
      </w:r>
    </w:p>
    <w:p w14:paraId="4C74F3D0" w14:textId="07F441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r>
        <w:rPr>
          <w:noProof/>
        </w:rPr>
      </w:r>
      <w:r>
        <w:rPr>
          <w:noProof/>
        </w:rPr>
        <w:fldChar w:fldCharType="separate"/>
      </w:r>
      <w:r>
        <w:rPr>
          <w:noProof/>
        </w:rPr>
        <w:t>10</w:t>
      </w:r>
      <w:r>
        <w:rPr>
          <w:noProof/>
        </w:rPr>
        <w:fldChar w:fldCharType="end"/>
      </w:r>
    </w:p>
    <w:p w14:paraId="3DBA5698" w14:textId="4DFD8F3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r>
        <w:rPr>
          <w:noProof/>
        </w:rPr>
      </w:r>
      <w:r>
        <w:rPr>
          <w:noProof/>
        </w:rPr>
        <w:fldChar w:fldCharType="separate"/>
      </w:r>
      <w:r>
        <w:rPr>
          <w:noProof/>
        </w:rPr>
        <w:t>10</w:t>
      </w:r>
      <w:r>
        <w:rPr>
          <w:noProof/>
        </w:rPr>
        <w:fldChar w:fldCharType="end"/>
      </w:r>
    </w:p>
    <w:p w14:paraId="3098CB81" w14:textId="514A4E0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r>
        <w:rPr>
          <w:noProof/>
        </w:rPr>
      </w:r>
      <w:r>
        <w:rPr>
          <w:noProof/>
        </w:rPr>
        <w:fldChar w:fldCharType="separate"/>
      </w:r>
      <w:r>
        <w:rPr>
          <w:noProof/>
        </w:rPr>
        <w:t>11</w:t>
      </w:r>
      <w:r>
        <w:rPr>
          <w:noProof/>
        </w:rPr>
        <w:fldChar w:fldCharType="end"/>
      </w:r>
    </w:p>
    <w:p w14:paraId="70C3D5DF" w14:textId="3F7B466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r>
        <w:rPr>
          <w:noProof/>
        </w:rPr>
      </w:r>
      <w:r>
        <w:rPr>
          <w:noProof/>
        </w:rPr>
        <w:fldChar w:fldCharType="separate"/>
      </w:r>
      <w:r>
        <w:rPr>
          <w:noProof/>
        </w:rPr>
        <w:t>12</w:t>
      </w:r>
      <w:r>
        <w:rPr>
          <w:noProof/>
        </w:rPr>
        <w:fldChar w:fldCharType="end"/>
      </w:r>
    </w:p>
    <w:p w14:paraId="23F0CD31" w14:textId="25FF6A4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r>
        <w:rPr>
          <w:noProof/>
        </w:rPr>
      </w:r>
      <w:r>
        <w:rPr>
          <w:noProof/>
        </w:rPr>
        <w:fldChar w:fldCharType="separate"/>
      </w:r>
      <w:r>
        <w:rPr>
          <w:noProof/>
        </w:rPr>
        <w:t>12</w:t>
      </w:r>
      <w:r>
        <w:rPr>
          <w:noProof/>
        </w:rPr>
        <w:fldChar w:fldCharType="end"/>
      </w:r>
    </w:p>
    <w:p w14:paraId="67FC89F8" w14:textId="3FD5B88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r>
        <w:rPr>
          <w:noProof/>
        </w:rPr>
      </w:r>
      <w:r>
        <w:rPr>
          <w:noProof/>
        </w:rPr>
        <w:fldChar w:fldCharType="separate"/>
      </w:r>
      <w:r>
        <w:rPr>
          <w:noProof/>
        </w:rPr>
        <w:t>12</w:t>
      </w:r>
      <w:r>
        <w:rPr>
          <w:noProof/>
        </w:rPr>
        <w:fldChar w:fldCharType="end"/>
      </w:r>
    </w:p>
    <w:p w14:paraId="5E45DFA2" w14:textId="3029ABA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r>
        <w:rPr>
          <w:noProof/>
        </w:rPr>
      </w:r>
      <w:r>
        <w:rPr>
          <w:noProof/>
        </w:rPr>
        <w:fldChar w:fldCharType="separate"/>
      </w:r>
      <w:r>
        <w:rPr>
          <w:noProof/>
        </w:rPr>
        <w:t>12</w:t>
      </w:r>
      <w:r>
        <w:rPr>
          <w:noProof/>
        </w:rPr>
        <w:fldChar w:fldCharType="end"/>
      </w:r>
    </w:p>
    <w:p w14:paraId="39A14350" w14:textId="6246E63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r>
        <w:rPr>
          <w:noProof/>
        </w:rPr>
      </w:r>
      <w:r>
        <w:rPr>
          <w:noProof/>
        </w:rPr>
        <w:fldChar w:fldCharType="separate"/>
      </w:r>
      <w:r>
        <w:rPr>
          <w:noProof/>
        </w:rPr>
        <w:t>12</w:t>
      </w:r>
      <w:r>
        <w:rPr>
          <w:noProof/>
        </w:rPr>
        <w:fldChar w:fldCharType="end"/>
      </w:r>
    </w:p>
    <w:p w14:paraId="7AA01865" w14:textId="45B1725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r>
        <w:rPr>
          <w:noProof/>
        </w:rPr>
      </w:r>
      <w:r>
        <w:rPr>
          <w:noProof/>
        </w:rPr>
        <w:fldChar w:fldCharType="separate"/>
      </w:r>
      <w:r>
        <w:rPr>
          <w:noProof/>
        </w:rPr>
        <w:t>13</w:t>
      </w:r>
      <w:r>
        <w:rPr>
          <w:noProof/>
        </w:rPr>
        <w:fldChar w:fldCharType="end"/>
      </w:r>
    </w:p>
    <w:p w14:paraId="6AD4CDB4" w14:textId="309D879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r>
        <w:rPr>
          <w:noProof/>
        </w:rPr>
      </w:r>
      <w:r>
        <w:rPr>
          <w:noProof/>
        </w:rPr>
        <w:fldChar w:fldCharType="separate"/>
      </w:r>
      <w:r>
        <w:rPr>
          <w:noProof/>
        </w:rPr>
        <w:t>15</w:t>
      </w:r>
      <w:r>
        <w:rPr>
          <w:noProof/>
        </w:rPr>
        <w:fldChar w:fldCharType="end"/>
      </w:r>
    </w:p>
    <w:p w14:paraId="00E46BB4" w14:textId="43346AF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r>
        <w:rPr>
          <w:noProof/>
        </w:rPr>
      </w:r>
      <w:r>
        <w:rPr>
          <w:noProof/>
        </w:rPr>
        <w:fldChar w:fldCharType="separate"/>
      </w:r>
      <w:r>
        <w:rPr>
          <w:noProof/>
        </w:rPr>
        <w:t>15</w:t>
      </w:r>
      <w:r>
        <w:rPr>
          <w:noProof/>
        </w:rPr>
        <w:fldChar w:fldCharType="end"/>
      </w:r>
    </w:p>
    <w:p w14:paraId="56048EDD" w14:textId="1DF39E4E"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r>
        <w:rPr>
          <w:noProof/>
        </w:rPr>
      </w:r>
      <w:r>
        <w:rPr>
          <w:noProof/>
        </w:rPr>
        <w:fldChar w:fldCharType="separate"/>
      </w:r>
      <w:r>
        <w:rPr>
          <w:noProof/>
        </w:rPr>
        <w:t>15</w:t>
      </w:r>
      <w:r>
        <w:rPr>
          <w:noProof/>
        </w:rPr>
        <w:fldChar w:fldCharType="end"/>
      </w:r>
    </w:p>
    <w:p w14:paraId="07E99027" w14:textId="552830E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r>
        <w:rPr>
          <w:noProof/>
        </w:rPr>
      </w:r>
      <w:r>
        <w:rPr>
          <w:noProof/>
        </w:rPr>
        <w:fldChar w:fldCharType="separate"/>
      </w:r>
      <w:r>
        <w:rPr>
          <w:noProof/>
        </w:rPr>
        <w:t>15</w:t>
      </w:r>
      <w:r>
        <w:rPr>
          <w:noProof/>
        </w:rPr>
        <w:fldChar w:fldCharType="end"/>
      </w:r>
    </w:p>
    <w:p w14:paraId="264BDB45" w14:textId="6279A7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r>
        <w:rPr>
          <w:noProof/>
        </w:rPr>
      </w:r>
      <w:r>
        <w:rPr>
          <w:noProof/>
        </w:rPr>
        <w:fldChar w:fldCharType="separate"/>
      </w:r>
      <w:r>
        <w:rPr>
          <w:noProof/>
        </w:rPr>
        <w:t>16</w:t>
      </w:r>
      <w:r>
        <w:rPr>
          <w:noProof/>
        </w:rPr>
        <w:fldChar w:fldCharType="end"/>
      </w:r>
    </w:p>
    <w:p w14:paraId="4727BB42" w14:textId="5C4EA70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r>
        <w:rPr>
          <w:noProof/>
        </w:rPr>
      </w:r>
      <w:r>
        <w:rPr>
          <w:noProof/>
        </w:rPr>
        <w:fldChar w:fldCharType="separate"/>
      </w:r>
      <w:r>
        <w:rPr>
          <w:noProof/>
        </w:rPr>
        <w:t>16</w:t>
      </w:r>
      <w:r>
        <w:rPr>
          <w:noProof/>
        </w:rPr>
        <w:fldChar w:fldCharType="end"/>
      </w:r>
    </w:p>
    <w:p w14:paraId="5A47C0F8" w14:textId="2BEC4B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r>
        <w:rPr>
          <w:noProof/>
        </w:rPr>
      </w:r>
      <w:r>
        <w:rPr>
          <w:noProof/>
        </w:rPr>
        <w:fldChar w:fldCharType="separate"/>
      </w:r>
      <w:r>
        <w:rPr>
          <w:noProof/>
        </w:rPr>
        <w:t>16</w:t>
      </w:r>
      <w:r>
        <w:rPr>
          <w:noProof/>
        </w:rPr>
        <w:fldChar w:fldCharType="end"/>
      </w:r>
    </w:p>
    <w:p w14:paraId="0DC2DCD0" w14:textId="6D5BFD6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r>
        <w:rPr>
          <w:noProof/>
        </w:rPr>
      </w:r>
      <w:r>
        <w:rPr>
          <w:noProof/>
        </w:rPr>
        <w:fldChar w:fldCharType="separate"/>
      </w:r>
      <w:r>
        <w:rPr>
          <w:noProof/>
        </w:rPr>
        <w:t>16</w:t>
      </w:r>
      <w:r>
        <w:rPr>
          <w:noProof/>
        </w:rPr>
        <w:fldChar w:fldCharType="end"/>
      </w:r>
    </w:p>
    <w:p w14:paraId="079DCE90" w14:textId="5694315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r>
        <w:rPr>
          <w:noProof/>
        </w:rPr>
      </w:r>
      <w:r>
        <w:rPr>
          <w:noProof/>
        </w:rPr>
        <w:fldChar w:fldCharType="separate"/>
      </w:r>
      <w:r>
        <w:rPr>
          <w:noProof/>
        </w:rPr>
        <w:t>16</w:t>
      </w:r>
      <w:r>
        <w:rPr>
          <w:noProof/>
        </w:rPr>
        <w:fldChar w:fldCharType="end"/>
      </w:r>
    </w:p>
    <w:p w14:paraId="4C0A2A3A" w14:textId="299CB37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r>
        <w:rPr>
          <w:noProof/>
        </w:rPr>
      </w:r>
      <w:r>
        <w:rPr>
          <w:noProof/>
        </w:rPr>
        <w:fldChar w:fldCharType="separate"/>
      </w:r>
      <w:r>
        <w:rPr>
          <w:noProof/>
        </w:rPr>
        <w:t>16</w:t>
      </w:r>
      <w:r>
        <w:rPr>
          <w:noProof/>
        </w:rPr>
        <w:fldChar w:fldCharType="end"/>
      </w:r>
    </w:p>
    <w:p w14:paraId="3D02CA96" w14:textId="6112E45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r>
        <w:rPr>
          <w:noProof/>
        </w:rPr>
      </w:r>
      <w:r>
        <w:rPr>
          <w:noProof/>
        </w:rPr>
        <w:fldChar w:fldCharType="separate"/>
      </w:r>
      <w:r>
        <w:rPr>
          <w:noProof/>
        </w:rPr>
        <w:t>16</w:t>
      </w:r>
      <w:r>
        <w:rPr>
          <w:noProof/>
        </w:rPr>
        <w:fldChar w:fldCharType="end"/>
      </w:r>
    </w:p>
    <w:p w14:paraId="2F22BC54" w14:textId="6972ADF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r>
        <w:rPr>
          <w:noProof/>
        </w:rPr>
      </w:r>
      <w:r>
        <w:rPr>
          <w:noProof/>
        </w:rPr>
        <w:fldChar w:fldCharType="separate"/>
      </w:r>
      <w:r>
        <w:rPr>
          <w:noProof/>
        </w:rPr>
        <w:t>17</w:t>
      </w:r>
      <w:r>
        <w:rPr>
          <w:noProof/>
        </w:rPr>
        <w:fldChar w:fldCharType="end"/>
      </w:r>
    </w:p>
    <w:p w14:paraId="629FA234" w14:textId="7073CFC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r>
        <w:rPr>
          <w:noProof/>
        </w:rPr>
      </w:r>
      <w:r>
        <w:rPr>
          <w:noProof/>
        </w:rPr>
        <w:fldChar w:fldCharType="separate"/>
      </w:r>
      <w:r>
        <w:rPr>
          <w:noProof/>
        </w:rPr>
        <w:t>17</w:t>
      </w:r>
      <w:r>
        <w:rPr>
          <w:noProof/>
        </w:rPr>
        <w:fldChar w:fldCharType="end"/>
      </w:r>
    </w:p>
    <w:p w14:paraId="211E8DDE" w14:textId="1C76225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r>
        <w:rPr>
          <w:noProof/>
        </w:rPr>
      </w:r>
      <w:r>
        <w:rPr>
          <w:noProof/>
        </w:rPr>
        <w:fldChar w:fldCharType="separate"/>
      </w:r>
      <w:r>
        <w:rPr>
          <w:noProof/>
        </w:rPr>
        <w:t>17</w:t>
      </w:r>
      <w:r>
        <w:rPr>
          <w:noProof/>
        </w:rPr>
        <w:fldChar w:fldCharType="end"/>
      </w:r>
    </w:p>
    <w:p w14:paraId="2C35437C" w14:textId="1509CF1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r>
        <w:rPr>
          <w:noProof/>
        </w:rPr>
      </w:r>
      <w:r>
        <w:rPr>
          <w:noProof/>
        </w:rPr>
        <w:fldChar w:fldCharType="separate"/>
      </w:r>
      <w:r>
        <w:rPr>
          <w:noProof/>
        </w:rPr>
        <w:t>17</w:t>
      </w:r>
      <w:r>
        <w:rPr>
          <w:noProof/>
        </w:rPr>
        <w:fldChar w:fldCharType="end"/>
      </w:r>
    </w:p>
    <w:p w14:paraId="126AAA9D" w14:textId="12DF040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r>
        <w:rPr>
          <w:noProof/>
        </w:rPr>
      </w:r>
      <w:r>
        <w:rPr>
          <w:noProof/>
        </w:rPr>
        <w:fldChar w:fldCharType="separate"/>
      </w:r>
      <w:r>
        <w:rPr>
          <w:noProof/>
        </w:rPr>
        <w:t>17</w:t>
      </w:r>
      <w:r>
        <w:rPr>
          <w:noProof/>
        </w:rPr>
        <w:fldChar w:fldCharType="end"/>
      </w:r>
    </w:p>
    <w:p w14:paraId="21201637" w14:textId="677030FA"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r>
        <w:rPr>
          <w:noProof/>
        </w:rPr>
      </w:r>
      <w:r>
        <w:rPr>
          <w:noProof/>
        </w:rPr>
        <w:fldChar w:fldCharType="separate"/>
      </w:r>
      <w:r>
        <w:rPr>
          <w:noProof/>
        </w:rPr>
        <w:t>17</w:t>
      </w:r>
      <w:r>
        <w:rPr>
          <w:noProof/>
        </w:rPr>
        <w:fldChar w:fldCharType="end"/>
      </w:r>
    </w:p>
    <w:p w14:paraId="6700F2E7" w14:textId="51230A6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r>
        <w:rPr>
          <w:noProof/>
        </w:rPr>
      </w:r>
      <w:r>
        <w:rPr>
          <w:noProof/>
        </w:rPr>
        <w:fldChar w:fldCharType="separate"/>
      </w:r>
      <w:r>
        <w:rPr>
          <w:noProof/>
        </w:rPr>
        <w:t>17</w:t>
      </w:r>
      <w:r>
        <w:rPr>
          <w:noProof/>
        </w:rPr>
        <w:fldChar w:fldCharType="end"/>
      </w:r>
    </w:p>
    <w:p w14:paraId="2A73673A" w14:textId="51C790AC"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r>
        <w:rPr>
          <w:noProof/>
        </w:rPr>
      </w:r>
      <w:r>
        <w:rPr>
          <w:noProof/>
        </w:rPr>
        <w:fldChar w:fldCharType="separate"/>
      </w:r>
      <w:r>
        <w:rPr>
          <w:noProof/>
        </w:rPr>
        <w:t>17</w:t>
      </w:r>
      <w:r>
        <w:rPr>
          <w:noProof/>
        </w:rPr>
        <w:fldChar w:fldCharType="end"/>
      </w:r>
    </w:p>
    <w:p w14:paraId="284BF7B6" w14:textId="2D49443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r>
        <w:rPr>
          <w:noProof/>
        </w:rPr>
      </w:r>
      <w:r>
        <w:rPr>
          <w:noProof/>
        </w:rPr>
        <w:fldChar w:fldCharType="separate"/>
      </w:r>
      <w:r>
        <w:rPr>
          <w:noProof/>
        </w:rPr>
        <w:t>17</w:t>
      </w:r>
      <w:r>
        <w:rPr>
          <w:noProof/>
        </w:rPr>
        <w:fldChar w:fldCharType="end"/>
      </w:r>
    </w:p>
    <w:p w14:paraId="056ABA37" w14:textId="4E2048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r>
        <w:rPr>
          <w:noProof/>
        </w:rPr>
      </w:r>
      <w:r>
        <w:rPr>
          <w:noProof/>
        </w:rPr>
        <w:fldChar w:fldCharType="separate"/>
      </w:r>
      <w:r>
        <w:rPr>
          <w:noProof/>
        </w:rPr>
        <w:t>18</w:t>
      </w:r>
      <w:r>
        <w:rPr>
          <w:noProof/>
        </w:rPr>
        <w:fldChar w:fldCharType="end"/>
      </w:r>
    </w:p>
    <w:p w14:paraId="6A769330" w14:textId="320F08D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r>
        <w:rPr>
          <w:noProof/>
        </w:rPr>
      </w:r>
      <w:r>
        <w:rPr>
          <w:noProof/>
        </w:rPr>
        <w:fldChar w:fldCharType="separate"/>
      </w:r>
      <w:r>
        <w:rPr>
          <w:noProof/>
        </w:rPr>
        <w:t>18</w:t>
      </w:r>
      <w:r>
        <w:rPr>
          <w:noProof/>
        </w:rPr>
        <w:fldChar w:fldCharType="end"/>
      </w:r>
    </w:p>
    <w:p w14:paraId="61F99604" w14:textId="37FD368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r>
        <w:rPr>
          <w:noProof/>
        </w:rPr>
      </w:r>
      <w:r>
        <w:rPr>
          <w:noProof/>
        </w:rPr>
        <w:fldChar w:fldCharType="separate"/>
      </w:r>
      <w:r>
        <w:rPr>
          <w:noProof/>
        </w:rPr>
        <w:t>19</w:t>
      </w:r>
      <w:r>
        <w:rPr>
          <w:noProof/>
        </w:rPr>
        <w:fldChar w:fldCharType="end"/>
      </w:r>
    </w:p>
    <w:p w14:paraId="3EFD01C7" w14:textId="21680F8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r>
        <w:rPr>
          <w:noProof/>
        </w:rPr>
      </w:r>
      <w:r>
        <w:rPr>
          <w:noProof/>
        </w:rPr>
        <w:fldChar w:fldCharType="separate"/>
      </w:r>
      <w:r>
        <w:rPr>
          <w:noProof/>
        </w:rPr>
        <w:t>19</w:t>
      </w:r>
      <w:r>
        <w:rPr>
          <w:noProof/>
        </w:rPr>
        <w:fldChar w:fldCharType="end"/>
      </w:r>
    </w:p>
    <w:p w14:paraId="0B39FF78" w14:textId="01164725"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r>
        <w:rPr>
          <w:noProof/>
        </w:rPr>
      </w:r>
      <w:r>
        <w:rPr>
          <w:noProof/>
        </w:rPr>
        <w:fldChar w:fldCharType="separate"/>
      </w:r>
      <w:r>
        <w:rPr>
          <w:noProof/>
        </w:rPr>
        <w:t>20</w:t>
      </w:r>
      <w:r>
        <w:rPr>
          <w:noProof/>
        </w:rPr>
        <w:fldChar w:fldCharType="end"/>
      </w:r>
    </w:p>
    <w:p w14:paraId="4B0A5FB5" w14:textId="6C4949E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r>
        <w:rPr>
          <w:noProof/>
        </w:rPr>
      </w:r>
      <w:r>
        <w:rPr>
          <w:noProof/>
        </w:rPr>
        <w:fldChar w:fldCharType="separate"/>
      </w:r>
      <w:r>
        <w:rPr>
          <w:noProof/>
        </w:rPr>
        <w:t>20</w:t>
      </w:r>
      <w:r>
        <w:rPr>
          <w:noProof/>
        </w:rPr>
        <w:fldChar w:fldCharType="end"/>
      </w:r>
    </w:p>
    <w:p w14:paraId="680676AC" w14:textId="2363D80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r>
        <w:rPr>
          <w:noProof/>
        </w:rPr>
      </w:r>
      <w:r>
        <w:rPr>
          <w:noProof/>
        </w:rPr>
        <w:fldChar w:fldCharType="separate"/>
      </w:r>
      <w:r>
        <w:rPr>
          <w:noProof/>
        </w:rPr>
        <w:t>20</w:t>
      </w:r>
      <w:r>
        <w:rPr>
          <w:noProof/>
        </w:rPr>
        <w:fldChar w:fldCharType="end"/>
      </w:r>
    </w:p>
    <w:p w14:paraId="5B038F1B" w14:textId="3BFCD760" w:rsidR="00801036" w:rsidRPr="00CB2B94" w:rsidRDefault="00801036">
      <w:pPr>
        <w:pStyle w:val="TOC3"/>
        <w:rPr>
          <w:rFonts w:asciiTheme="minorHAnsi" w:eastAsiaTheme="minorEastAsia" w:hAnsiTheme="minorHAnsi" w:cstheme="minorBidi"/>
          <w:noProof/>
          <w:kern w:val="2"/>
          <w:sz w:val="24"/>
          <w:szCs w:val="24"/>
          <w:lang w:val="fr-FR" w:eastAsia="en-GB"/>
          <w14:ligatures w14:val="standardContextual"/>
        </w:rPr>
      </w:pPr>
      <w:r w:rsidRPr="00CB2B94">
        <w:rPr>
          <w:noProof/>
          <w:lang w:val="fr-FR"/>
        </w:rPr>
        <w:t>7.1.9</w:t>
      </w:r>
      <w:r w:rsidRPr="00CB2B94">
        <w:rPr>
          <w:rFonts w:asciiTheme="minorHAnsi" w:eastAsiaTheme="minorEastAsia" w:hAnsiTheme="minorHAnsi" w:cstheme="minorBidi"/>
          <w:noProof/>
          <w:kern w:val="2"/>
          <w:sz w:val="24"/>
          <w:szCs w:val="24"/>
          <w:lang w:val="fr-FR" w:eastAsia="en-GB"/>
          <w14:ligatures w14:val="standardContextual"/>
        </w:rPr>
        <w:tab/>
      </w:r>
      <w:r w:rsidRPr="00CB2B94">
        <w:rPr>
          <w:noProof/>
          <w:lang w:val="fr-FR" w:eastAsia="zh-CN"/>
        </w:rPr>
        <w:t>Permanent disable command</w:t>
      </w:r>
      <w:r w:rsidRPr="00CB2B94">
        <w:rPr>
          <w:noProof/>
          <w:lang w:val="fr-FR"/>
        </w:rPr>
        <w:tab/>
      </w:r>
      <w:r>
        <w:rPr>
          <w:noProof/>
        </w:rPr>
        <w:fldChar w:fldCharType="begin"/>
      </w:r>
      <w:r w:rsidRPr="00CB2B94">
        <w:rPr>
          <w:noProof/>
          <w:lang w:val="fr-FR"/>
        </w:rPr>
        <w:instrText xml:space="preserve"> PAGEREF _Toc207821576 \h </w:instrText>
      </w:r>
      <w:r>
        <w:rPr>
          <w:noProof/>
        </w:rPr>
      </w:r>
      <w:r>
        <w:rPr>
          <w:noProof/>
        </w:rPr>
        <w:fldChar w:fldCharType="separate"/>
      </w:r>
      <w:r w:rsidRPr="00CB2B94">
        <w:rPr>
          <w:noProof/>
          <w:lang w:val="fr-FR"/>
        </w:rPr>
        <w:t>21</w:t>
      </w:r>
      <w:r>
        <w:rPr>
          <w:noProof/>
        </w:rPr>
        <w:fldChar w:fldCharType="end"/>
      </w:r>
    </w:p>
    <w:p w14:paraId="3295EADB" w14:textId="2A99CBA6" w:rsidR="00801036" w:rsidRPr="00CB2B94" w:rsidRDefault="00801036">
      <w:pPr>
        <w:pStyle w:val="TOC3"/>
        <w:rPr>
          <w:rFonts w:asciiTheme="minorHAnsi" w:eastAsiaTheme="minorEastAsia" w:hAnsiTheme="minorHAnsi" w:cstheme="minorBidi"/>
          <w:noProof/>
          <w:kern w:val="2"/>
          <w:sz w:val="24"/>
          <w:szCs w:val="24"/>
          <w:lang w:val="fr-FR" w:eastAsia="en-GB"/>
          <w14:ligatures w14:val="standardContextual"/>
        </w:rPr>
      </w:pPr>
      <w:r w:rsidRPr="00CB2B94">
        <w:rPr>
          <w:noProof/>
          <w:lang w:val="fr-FR"/>
        </w:rPr>
        <w:t>7.1.10</w:t>
      </w:r>
      <w:r w:rsidRPr="00CB2B94">
        <w:rPr>
          <w:rFonts w:asciiTheme="minorHAnsi" w:eastAsiaTheme="minorEastAsia" w:hAnsiTheme="minorHAnsi" w:cstheme="minorBidi"/>
          <w:noProof/>
          <w:kern w:val="2"/>
          <w:sz w:val="24"/>
          <w:szCs w:val="24"/>
          <w:lang w:val="fr-FR" w:eastAsia="en-GB"/>
          <w14:ligatures w14:val="standardContextual"/>
        </w:rPr>
        <w:tab/>
      </w:r>
      <w:r w:rsidRPr="00CB2B94">
        <w:rPr>
          <w:noProof/>
          <w:lang w:val="fr-FR" w:eastAsia="zh-CN"/>
        </w:rPr>
        <w:t>Permanent disable complete</w:t>
      </w:r>
      <w:r w:rsidRPr="00CB2B94">
        <w:rPr>
          <w:noProof/>
          <w:lang w:val="fr-FR"/>
        </w:rPr>
        <w:tab/>
      </w:r>
      <w:r>
        <w:rPr>
          <w:noProof/>
        </w:rPr>
        <w:fldChar w:fldCharType="begin"/>
      </w:r>
      <w:r w:rsidRPr="00CB2B94">
        <w:rPr>
          <w:noProof/>
          <w:lang w:val="fr-FR"/>
        </w:rPr>
        <w:instrText xml:space="preserve"> PAGEREF _Toc207821577 \h </w:instrText>
      </w:r>
      <w:r>
        <w:rPr>
          <w:noProof/>
        </w:rPr>
      </w:r>
      <w:r>
        <w:rPr>
          <w:noProof/>
        </w:rPr>
        <w:fldChar w:fldCharType="separate"/>
      </w:r>
      <w:r w:rsidRPr="00CB2B94">
        <w:rPr>
          <w:noProof/>
          <w:lang w:val="fr-FR"/>
        </w:rPr>
        <w:t>21</w:t>
      </w:r>
      <w:r>
        <w:rPr>
          <w:noProof/>
        </w:rPr>
        <w:fldChar w:fldCharType="end"/>
      </w:r>
    </w:p>
    <w:p w14:paraId="3C5FAA8D" w14:textId="0047FD0E"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r>
        <w:rPr>
          <w:noProof/>
        </w:rPr>
      </w:r>
      <w:r>
        <w:rPr>
          <w:noProof/>
        </w:rPr>
        <w:fldChar w:fldCharType="separate"/>
      </w:r>
      <w:r>
        <w:rPr>
          <w:noProof/>
        </w:rPr>
        <w:t>21</w:t>
      </w:r>
      <w:r>
        <w:rPr>
          <w:noProof/>
        </w:rPr>
        <w:fldChar w:fldCharType="end"/>
      </w:r>
    </w:p>
    <w:p w14:paraId="3D1EB8A4" w14:textId="41197E0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r>
        <w:rPr>
          <w:noProof/>
        </w:rPr>
      </w:r>
      <w:r>
        <w:rPr>
          <w:noProof/>
        </w:rPr>
        <w:fldChar w:fldCharType="separate"/>
      </w:r>
      <w:r>
        <w:rPr>
          <w:noProof/>
        </w:rPr>
        <w:t>21</w:t>
      </w:r>
      <w:r>
        <w:rPr>
          <w:noProof/>
        </w:rPr>
        <w:fldChar w:fldCharType="end"/>
      </w:r>
    </w:p>
    <w:p w14:paraId="5E9E481D" w14:textId="50A06A7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r>
        <w:rPr>
          <w:noProof/>
        </w:rPr>
      </w:r>
      <w:r>
        <w:rPr>
          <w:noProof/>
        </w:rPr>
        <w:fldChar w:fldCharType="separate"/>
      </w:r>
      <w:r>
        <w:rPr>
          <w:noProof/>
        </w:rPr>
        <w:t>22</w:t>
      </w:r>
      <w:r>
        <w:rPr>
          <w:noProof/>
        </w:rPr>
        <w:fldChar w:fldCharType="end"/>
      </w:r>
    </w:p>
    <w:p w14:paraId="794166E2" w14:textId="79E26CE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r>
        <w:rPr>
          <w:noProof/>
        </w:rPr>
      </w:r>
      <w:r>
        <w:rPr>
          <w:noProof/>
        </w:rPr>
        <w:fldChar w:fldCharType="separate"/>
      </w:r>
      <w:r>
        <w:rPr>
          <w:noProof/>
        </w:rPr>
        <w:t>22</w:t>
      </w:r>
      <w:r>
        <w:rPr>
          <w:noProof/>
        </w:rPr>
        <w:fldChar w:fldCharType="end"/>
      </w:r>
    </w:p>
    <w:p w14:paraId="5D14F0F3" w14:textId="76D1740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r>
        <w:rPr>
          <w:noProof/>
        </w:rPr>
      </w:r>
      <w:r>
        <w:rPr>
          <w:noProof/>
        </w:rPr>
        <w:fldChar w:fldCharType="separate"/>
      </w:r>
      <w:r>
        <w:rPr>
          <w:noProof/>
        </w:rPr>
        <w:t>22</w:t>
      </w:r>
      <w:r>
        <w:rPr>
          <w:noProof/>
        </w:rPr>
        <w:fldChar w:fldCharType="end"/>
      </w:r>
    </w:p>
    <w:p w14:paraId="076C7611" w14:textId="69E24A6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r>
        <w:rPr>
          <w:noProof/>
        </w:rPr>
      </w:r>
      <w:r>
        <w:rPr>
          <w:noProof/>
        </w:rPr>
        <w:fldChar w:fldCharType="separate"/>
      </w:r>
      <w:r>
        <w:rPr>
          <w:noProof/>
        </w:rPr>
        <w:t>23</w:t>
      </w:r>
      <w:r>
        <w:rPr>
          <w:noProof/>
        </w:rPr>
        <w:fldChar w:fldCharType="end"/>
      </w:r>
    </w:p>
    <w:p w14:paraId="66FA3135" w14:textId="4402A3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r>
        <w:rPr>
          <w:noProof/>
        </w:rPr>
      </w:r>
      <w:r>
        <w:rPr>
          <w:noProof/>
        </w:rPr>
        <w:fldChar w:fldCharType="separate"/>
      </w:r>
      <w:r>
        <w:rPr>
          <w:noProof/>
        </w:rPr>
        <w:t>23</w:t>
      </w:r>
      <w:r>
        <w:rPr>
          <w:noProof/>
        </w:rPr>
        <w:fldChar w:fldCharType="end"/>
      </w:r>
    </w:p>
    <w:p w14:paraId="273E9F96" w14:textId="4641B5F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r>
        <w:rPr>
          <w:noProof/>
        </w:rPr>
      </w:r>
      <w:r>
        <w:rPr>
          <w:noProof/>
        </w:rPr>
        <w:fldChar w:fldCharType="separate"/>
      </w:r>
      <w:r>
        <w:rPr>
          <w:noProof/>
        </w:rPr>
        <w:t>23</w:t>
      </w:r>
      <w:r>
        <w:rPr>
          <w:noProof/>
        </w:rPr>
        <w:fldChar w:fldCharType="end"/>
      </w:r>
    </w:p>
    <w:p w14:paraId="287D1576" w14:textId="2EBE4CF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r>
        <w:rPr>
          <w:noProof/>
        </w:rPr>
      </w:r>
      <w:r>
        <w:rPr>
          <w:noProof/>
        </w:rPr>
        <w:fldChar w:fldCharType="separate"/>
      </w:r>
      <w:r>
        <w:rPr>
          <w:noProof/>
        </w:rPr>
        <w:t>23</w:t>
      </w:r>
      <w:r>
        <w:rPr>
          <w:noProof/>
        </w:rPr>
        <w:fldChar w:fldCharType="end"/>
      </w:r>
    </w:p>
    <w:p w14:paraId="61AD0CC8" w14:textId="327D861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r>
        <w:rPr>
          <w:noProof/>
        </w:rPr>
      </w:r>
      <w:r>
        <w:rPr>
          <w:noProof/>
        </w:rPr>
        <w:fldChar w:fldCharType="separate"/>
      </w:r>
      <w:r>
        <w:rPr>
          <w:noProof/>
        </w:rPr>
        <w:t>24</w:t>
      </w:r>
      <w:r>
        <w:rPr>
          <w:noProof/>
        </w:rPr>
        <w:fldChar w:fldCharType="end"/>
      </w:r>
    </w:p>
    <w:p w14:paraId="46D04858" w14:textId="2D2A6C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r>
        <w:rPr>
          <w:noProof/>
        </w:rPr>
      </w:r>
      <w:r>
        <w:rPr>
          <w:noProof/>
        </w:rPr>
        <w:fldChar w:fldCharType="separate"/>
      </w:r>
      <w:r>
        <w:rPr>
          <w:noProof/>
        </w:rPr>
        <w:t>24</w:t>
      </w:r>
      <w:r>
        <w:rPr>
          <w:noProof/>
        </w:rPr>
        <w:fldChar w:fldCharType="end"/>
      </w:r>
    </w:p>
    <w:p w14:paraId="3F744331" w14:textId="3512A433"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r>
        <w:rPr>
          <w:noProof/>
        </w:rPr>
      </w:r>
      <w:r>
        <w:rPr>
          <w:noProof/>
        </w:rPr>
        <w:fldChar w:fldCharType="separate"/>
      </w:r>
      <w:r>
        <w:rPr>
          <w:noProof/>
        </w:rPr>
        <w:t>24</w:t>
      </w:r>
      <w:r>
        <w:rPr>
          <w:noProof/>
        </w:rPr>
        <w:fldChar w:fldCharType="end"/>
      </w:r>
    </w:p>
    <w:p w14:paraId="6A4285DD" w14:textId="47C388A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r>
        <w:rPr>
          <w:noProof/>
        </w:rPr>
      </w:r>
      <w:r>
        <w:rPr>
          <w:noProof/>
        </w:rPr>
        <w:fldChar w:fldCharType="separate"/>
      </w:r>
      <w:r>
        <w:rPr>
          <w:noProof/>
        </w:rPr>
        <w:t>24</w:t>
      </w:r>
      <w:r>
        <w:rPr>
          <w:noProof/>
        </w:rPr>
        <w:fldChar w:fldCharType="end"/>
      </w:r>
    </w:p>
    <w:p w14:paraId="1516720A" w14:textId="2E2545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r>
        <w:rPr>
          <w:noProof/>
        </w:rPr>
      </w:r>
      <w:r>
        <w:rPr>
          <w:noProof/>
        </w:rPr>
        <w:fldChar w:fldCharType="separate"/>
      </w:r>
      <w:r>
        <w:rPr>
          <w:noProof/>
        </w:rPr>
        <w:t>24</w:t>
      </w:r>
      <w:r>
        <w:rPr>
          <w:noProof/>
        </w:rPr>
        <w:fldChar w:fldCharType="end"/>
      </w:r>
    </w:p>
    <w:p w14:paraId="19219BB0" w14:textId="5A748C62"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_Toc207821592 \h </w:instrText>
      </w:r>
      <w:r>
        <w:rPr>
          <w:noProof/>
        </w:rPr>
      </w:r>
      <w:r>
        <w:rPr>
          <w:noProof/>
        </w:rPr>
        <w:fldChar w:fldCharType="separate"/>
      </w:r>
      <w:r>
        <w:rPr>
          <w:noProof/>
        </w:rPr>
        <w:t>25</w:t>
      </w:r>
      <w:r>
        <w:rPr>
          <w:noProof/>
        </w:rPr>
        <w:fldChar w:fldCharType="end"/>
      </w:r>
    </w:p>
    <w:p w14:paraId="395E6F4D" w14:textId="130FA6A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r>
        <w:rPr>
          <w:noProof/>
        </w:rPr>
      </w:r>
      <w:r>
        <w:rPr>
          <w:noProof/>
        </w:rPr>
        <w:fldChar w:fldCharType="separate"/>
      </w:r>
      <w:r>
        <w:rPr>
          <w:noProof/>
        </w:rPr>
        <w:t>25</w:t>
      </w:r>
      <w:r>
        <w:rPr>
          <w:noProof/>
        </w:rPr>
        <w:fldChar w:fldCharType="end"/>
      </w:r>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07821519"/>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18" w:name="introduction"/>
      <w:bookmarkStart w:id="19" w:name="scope"/>
      <w:bookmarkStart w:id="20" w:name="_Toc207821520"/>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207821521"/>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9" w:name="_Hlk207803990"/>
      <w:r w:rsidR="00252C23" w:rsidRPr="00187AD4">
        <w:t>23.003: "Numbering, addressing and identification"</w:t>
      </w:r>
      <w:bookmarkEnd w:id="29"/>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30" w:name="_Toc207821522"/>
      <w:r w:rsidRPr="00A9258C">
        <w:lastRenderedPageBreak/>
        <w:t>3</w:t>
      </w:r>
      <w:r w:rsidRPr="00A9258C">
        <w:tab/>
        <w:t>Definitions</w:t>
      </w:r>
      <w:r w:rsidR="00602AEA" w:rsidRPr="00A9258C">
        <w:t xml:space="preserve"> of terms, symbols and abbreviations</w:t>
      </w:r>
      <w:bookmarkEnd w:id="30"/>
    </w:p>
    <w:p w14:paraId="6CBABCF9" w14:textId="77777777" w:rsidR="00080512" w:rsidRPr="00A9258C" w:rsidRDefault="00080512">
      <w:pPr>
        <w:pStyle w:val="Heading2"/>
      </w:pPr>
      <w:bookmarkStart w:id="31" w:name="_Toc207821523"/>
      <w:r w:rsidRPr="00A9258C">
        <w:t>3.1</w:t>
      </w:r>
      <w:r w:rsidRPr="00A9258C">
        <w:tab/>
      </w:r>
      <w:r w:rsidR="002B6339" w:rsidRPr="00A9258C">
        <w:t>Terms</w:t>
      </w:r>
      <w:bookmarkEnd w:id="31"/>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2"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3" w:name="_Toc207821524"/>
      <w:bookmarkEnd w:id="32"/>
      <w:r w:rsidRPr="00A9258C">
        <w:t>3.</w:t>
      </w:r>
      <w:r w:rsidR="00F25F95" w:rsidRPr="00A9258C">
        <w:t>2</w:t>
      </w:r>
      <w:r w:rsidRPr="00A9258C">
        <w:tab/>
        <w:t>Abbreviations</w:t>
      </w:r>
      <w:bookmarkEnd w:id="33"/>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4" w:name="clause4"/>
      <w:bookmarkStart w:id="35" w:name="_Toc354565184"/>
      <w:bookmarkStart w:id="36" w:name="_Toc187962624"/>
      <w:bookmarkStart w:id="37" w:name="_Toc207821525"/>
      <w:bookmarkEnd w:id="34"/>
      <w:r w:rsidRPr="00A9258C">
        <w:t>4</w:t>
      </w:r>
      <w:r w:rsidRPr="00A9258C">
        <w:tab/>
        <w:t>General</w:t>
      </w:r>
      <w:bookmarkEnd w:id="35"/>
      <w:bookmarkEnd w:id="36"/>
      <w:bookmarkEnd w:id="37"/>
    </w:p>
    <w:p w14:paraId="209D35BC" w14:textId="77777777" w:rsidR="00E50F88" w:rsidRPr="00A9258C" w:rsidRDefault="00E50F88" w:rsidP="00E50F88">
      <w:pPr>
        <w:pStyle w:val="Heading2"/>
      </w:pPr>
      <w:bookmarkStart w:id="38" w:name="_CR4_1"/>
      <w:bookmarkStart w:id="39" w:name="_Toc354565185"/>
      <w:bookmarkStart w:id="40" w:name="_Toc187962625"/>
      <w:bookmarkStart w:id="41" w:name="_Toc207821526"/>
      <w:bookmarkEnd w:id="38"/>
      <w:r w:rsidRPr="00A9258C">
        <w:t>4.1</w:t>
      </w:r>
      <w:r w:rsidRPr="00A9258C">
        <w:tab/>
        <w:t>Overview</w:t>
      </w:r>
      <w:bookmarkEnd w:id="39"/>
      <w:bookmarkEnd w:id="40"/>
      <w:bookmarkEnd w:id="41"/>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42" w:name="_Toc207821527"/>
      <w:r>
        <w:lastRenderedPageBreak/>
        <w:t>4.</w:t>
      </w:r>
      <w:r w:rsidR="001D6E96">
        <w:t>2</w:t>
      </w:r>
      <w:r>
        <w:tab/>
      </w:r>
      <w:proofErr w:type="spellStart"/>
      <w:r>
        <w:t>AIoT</w:t>
      </w:r>
      <w:proofErr w:type="spellEnd"/>
      <w:r>
        <w:t xml:space="preserve"> NAS security</w:t>
      </w:r>
      <w:bookmarkEnd w:id="42"/>
    </w:p>
    <w:p w14:paraId="78B2A59E" w14:textId="701F162B" w:rsidR="00E22B76" w:rsidRDefault="001D6E96" w:rsidP="00E22B76">
      <w:pPr>
        <w:pStyle w:val="Heading3"/>
      </w:pPr>
      <w:bookmarkStart w:id="43" w:name="_Toc207821528"/>
      <w:r>
        <w:t>4.2.</w:t>
      </w:r>
      <w:r w:rsidR="00E22B76">
        <w:t>1</w:t>
      </w:r>
      <w:r w:rsidR="00E22B76">
        <w:tab/>
        <w:t>General</w:t>
      </w:r>
      <w:bookmarkEnd w:id="43"/>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4" w:name="_Toc207821529"/>
      <w:r>
        <w:t>4.2.</w:t>
      </w:r>
      <w:r w:rsidR="00E22B76">
        <w:t>2</w:t>
      </w:r>
      <w:r w:rsidR="00E22B76">
        <w:tab/>
        <w:t>Authentication</w:t>
      </w:r>
      <w:bookmarkEnd w:id="44"/>
    </w:p>
    <w:p w14:paraId="2D8D57DB" w14:textId="77777777" w:rsidR="00E22B76" w:rsidRDefault="00E22B76" w:rsidP="00E22B76">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77777777"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7B741C54" w14:textId="77777777" w:rsidR="00E22B76" w:rsidRDefault="00E22B76" w:rsidP="00E22B76">
      <w:pPr>
        <w:pStyle w:val="EditorsNote"/>
      </w:pPr>
      <w:bookmarkStart w:id="45" w:name="_Hlk207352954"/>
      <w:r w:rsidRPr="0033714E">
        <w:t>Editor's note</w:t>
      </w:r>
      <w:r>
        <w:t>:</w:t>
      </w:r>
      <w:r>
        <w:tab/>
        <w:t>Details on authentication will be aligned with stage 2 normative requirements when available.</w:t>
      </w:r>
    </w:p>
    <w:p w14:paraId="306FB682" w14:textId="4F17E3CE" w:rsidR="00E22B76" w:rsidRDefault="001D6E96" w:rsidP="00E22B76">
      <w:pPr>
        <w:pStyle w:val="Heading3"/>
      </w:pPr>
      <w:bookmarkStart w:id="46" w:name="_Toc207821530"/>
      <w:bookmarkEnd w:id="45"/>
      <w:r>
        <w:t>4.2.</w:t>
      </w:r>
      <w:r w:rsidR="00E22B76">
        <w:t>3</w:t>
      </w:r>
      <w:r w:rsidR="00E22B76">
        <w:tab/>
        <w:t xml:space="preserve">Replay protection of </w:t>
      </w:r>
      <w:proofErr w:type="spellStart"/>
      <w:r w:rsidR="00E22B76">
        <w:t>AIoT</w:t>
      </w:r>
      <w:proofErr w:type="spellEnd"/>
      <w:r w:rsidR="00E22B76">
        <w:t xml:space="preserve"> NAS signalling messages</w:t>
      </w:r>
      <w:bookmarkEnd w:id="46"/>
    </w:p>
    <w:p w14:paraId="48B95398" w14:textId="77777777" w:rsidR="00E22B76" w:rsidRPr="008A1FB6" w:rsidRDefault="00E22B76" w:rsidP="00E22B76">
      <w:pPr>
        <w:pStyle w:val="EditorsNote"/>
      </w:pPr>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p>
    <w:p w14:paraId="08C8DB2B" w14:textId="68D15317" w:rsidR="00E22B76" w:rsidRDefault="001D6E96" w:rsidP="00E22B76">
      <w:pPr>
        <w:pStyle w:val="Heading3"/>
      </w:pPr>
      <w:bookmarkStart w:id="47" w:name="_Toc207821531"/>
      <w:r>
        <w:t>4.2.</w:t>
      </w:r>
      <w:r w:rsidR="00E22B76">
        <w:t>4</w:t>
      </w:r>
      <w:r w:rsidR="00E22B76">
        <w:tab/>
        <w:t xml:space="preserve">Integrity protection of </w:t>
      </w:r>
      <w:proofErr w:type="spellStart"/>
      <w:r w:rsidR="00E22B76">
        <w:t>AIoT</w:t>
      </w:r>
      <w:proofErr w:type="spellEnd"/>
      <w:r w:rsidR="00E22B76">
        <w:t xml:space="preserve"> NAS signalling messages</w:t>
      </w:r>
      <w:bookmarkEnd w:id="47"/>
    </w:p>
    <w:p w14:paraId="1C8CB825" w14:textId="77777777" w:rsidR="00E22B76" w:rsidRPr="00472208" w:rsidRDefault="00E22B76" w:rsidP="00E22B76">
      <w:pPr>
        <w:pStyle w:val="EditorsNote"/>
      </w:pPr>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p>
    <w:p w14:paraId="5D812DC5" w14:textId="4AA2F868" w:rsidR="00E22B76" w:rsidRDefault="001D6E96" w:rsidP="00E22B76">
      <w:pPr>
        <w:pStyle w:val="Heading3"/>
      </w:pPr>
      <w:bookmarkStart w:id="48" w:name="_Toc207821532"/>
      <w:r>
        <w:t>4.2.</w:t>
      </w:r>
      <w:r w:rsidR="00E22B76">
        <w:t>5</w:t>
      </w:r>
      <w:r w:rsidR="00E22B76">
        <w:tab/>
        <w:t xml:space="preserve">Ciphering of </w:t>
      </w:r>
      <w:proofErr w:type="spellStart"/>
      <w:r w:rsidR="00E22B76">
        <w:t>AIoT</w:t>
      </w:r>
      <w:proofErr w:type="spellEnd"/>
      <w:r w:rsidR="00E22B76">
        <w:t xml:space="preserve"> NAS signalling messages</w:t>
      </w:r>
      <w:bookmarkEnd w:id="48"/>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77777777" w:rsidR="00E22B76"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p>
    <w:p w14:paraId="5936D408" w14:textId="77777777" w:rsidR="00E22B76" w:rsidRDefault="00E22B76" w:rsidP="00E22B76">
      <w:pPr>
        <w:pStyle w:val="EditorsNote"/>
      </w:pPr>
      <w:r w:rsidRPr="0033714E">
        <w:t>Editor's note</w:t>
      </w:r>
      <w:r>
        <w:t xml:space="preserve">: It is FFS whether other </w:t>
      </w:r>
      <w:proofErr w:type="spellStart"/>
      <w:r>
        <w:t>AIoT</w:t>
      </w:r>
      <w:proofErr w:type="spellEnd"/>
      <w:r>
        <w:t xml:space="preserve"> NAS messages than INVENTORY REPORT message can be sent </w:t>
      </w:r>
      <w:proofErr w:type="spellStart"/>
      <w:r>
        <w:t>unciphered</w:t>
      </w:r>
      <w:proofErr w:type="spellEnd"/>
      <w:r>
        <w:t>.</w:t>
      </w:r>
    </w:p>
    <w:p w14:paraId="27712919" w14:textId="6B7BA1F3" w:rsidR="00E22B76" w:rsidRDefault="00E22B76" w:rsidP="00E22B76">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3B427707" w14:textId="77777777" w:rsidR="00E22B76" w:rsidRDefault="00E22B76" w:rsidP="00E22B76">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7FDD244D" w14:textId="19C48603" w:rsidR="00E22B76" w:rsidRDefault="001D6E96" w:rsidP="00E22B76">
      <w:pPr>
        <w:pStyle w:val="Heading3"/>
      </w:pPr>
      <w:bookmarkStart w:id="49" w:name="_Toc207821533"/>
      <w:r>
        <w:lastRenderedPageBreak/>
        <w:t>4.2.</w:t>
      </w:r>
      <w:r w:rsidR="00E22B76">
        <w:t>6</w:t>
      </w:r>
      <w:r w:rsidR="00E22B76">
        <w:tab/>
      </w:r>
      <w:r w:rsidR="00E22B76" w:rsidRPr="00A84814">
        <w:t>P</w:t>
      </w:r>
      <w:r w:rsidR="00E22B76">
        <w:t xml:space="preserve">rivacy of </w:t>
      </w:r>
      <w:proofErr w:type="spellStart"/>
      <w:r w:rsidR="00E22B76" w:rsidRPr="00A84814">
        <w:t>AIoT</w:t>
      </w:r>
      <w:proofErr w:type="spellEnd"/>
      <w:r w:rsidR="00E22B76" w:rsidRPr="00A84814">
        <w:t xml:space="preserve"> device identifiers</w:t>
      </w:r>
      <w:bookmarkEnd w:id="49"/>
    </w:p>
    <w:p w14:paraId="61C6993A" w14:textId="77777777" w:rsidR="00E22B76" w:rsidRDefault="00E22B76" w:rsidP="00E22B76">
      <w:pPr>
        <w:pStyle w:val="EditorsNote"/>
      </w:pPr>
      <w:r w:rsidRPr="0033714E">
        <w:t>Editor's note</w:t>
      </w:r>
      <w:r>
        <w:t xml:space="preserve">: </w:t>
      </w:r>
      <w:proofErr w:type="spellStart"/>
      <w:r>
        <w:t>AIoT</w:t>
      </w:r>
      <w:proofErr w:type="spellEnd"/>
      <w:r>
        <w:t xml:space="preserve"> device identifier privacy is FFS, pending available stage 2 requirements.</w:t>
      </w:r>
    </w:p>
    <w:p w14:paraId="0DECDA1E" w14:textId="3A39E7F5" w:rsidR="001D6E96" w:rsidRPr="00643410" w:rsidRDefault="001D6E96" w:rsidP="001D6E96">
      <w:pPr>
        <w:pStyle w:val="Heading2"/>
        <w:rPr>
          <w:lang w:val="en-US" w:eastAsia="zh-CN"/>
        </w:rPr>
      </w:pPr>
      <w:bookmarkStart w:id="50" w:name="_Toc207821534"/>
      <w:r w:rsidRPr="00643410">
        <w:rPr>
          <w:lang w:val="en-US" w:eastAsia="zh-CN"/>
        </w:rPr>
        <w:t>4</w:t>
      </w:r>
      <w:r w:rsidRPr="00643410">
        <w:rPr>
          <w:rFonts w:hint="eastAsia"/>
          <w:lang w:val="en-US" w:eastAsia="zh-CN"/>
        </w:rPr>
        <w:t>.</w:t>
      </w:r>
      <w:r>
        <w:rPr>
          <w:lang w:val="en-US" w:eastAsia="zh-CN"/>
        </w:rPr>
        <w:t>3</w:t>
      </w:r>
      <w:r w:rsidRPr="00643410">
        <w:rPr>
          <w:lang w:val="en-US" w:eastAsia="zh-CN"/>
        </w:rPr>
        <w:tab/>
        <w:t>Primary authentication and key agreement procedure</w:t>
      </w:r>
      <w:bookmarkEnd w:id="50"/>
    </w:p>
    <w:p w14:paraId="5278735C" w14:textId="59E823AA" w:rsidR="001D6E96" w:rsidRPr="00643410" w:rsidRDefault="001D6E96" w:rsidP="001D6E96">
      <w:pPr>
        <w:pStyle w:val="Heading3"/>
        <w:rPr>
          <w:lang w:val="en-US" w:eastAsia="zh-CN"/>
        </w:rPr>
      </w:pPr>
      <w:bookmarkStart w:id="51" w:name="_Toc207821535"/>
      <w:r w:rsidRPr="00643410">
        <w:rPr>
          <w:lang w:val="en-US" w:eastAsia="zh-CN"/>
        </w:rPr>
        <w:t>4</w:t>
      </w:r>
      <w:r w:rsidRPr="00643410">
        <w:rPr>
          <w:rFonts w:hint="eastAsia"/>
          <w:lang w:val="en-US" w:eastAsia="zh-CN"/>
        </w:rPr>
        <w:t>.</w:t>
      </w:r>
      <w:r>
        <w:rPr>
          <w:lang w:val="en-US" w:eastAsia="zh-CN"/>
        </w:rPr>
        <w:t>3</w:t>
      </w:r>
      <w:r w:rsidRPr="00643410">
        <w:rPr>
          <w:lang w:val="en-US" w:eastAsia="zh-CN"/>
        </w:rPr>
        <w:t>.1</w:t>
      </w:r>
      <w:r w:rsidRPr="00643410">
        <w:rPr>
          <w:lang w:val="en-US" w:eastAsia="zh-CN"/>
        </w:rPr>
        <w:tab/>
        <w:t>General</w:t>
      </w:r>
      <w:bookmarkEnd w:id="51"/>
    </w:p>
    <w:p w14:paraId="71EE6EAE" w14:textId="77777777" w:rsidR="001D6E96" w:rsidRPr="00643410" w:rsidRDefault="001D6E96" w:rsidP="001D6E96">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p>
    <w:p w14:paraId="799D0AE7" w14:textId="1597821F" w:rsidR="00E22B76" w:rsidRPr="00E22B76" w:rsidRDefault="001D6E96" w:rsidP="001D6E96">
      <w:pPr>
        <w:keepLines/>
        <w:ind w:left="1135" w:hanging="851"/>
        <w:rPr>
          <w:b/>
          <w:bCs/>
        </w:rPr>
      </w:pPr>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p>
    <w:p w14:paraId="7D89FB01" w14:textId="1FA1620D" w:rsidR="00080512" w:rsidRPr="00A9258C" w:rsidRDefault="00E50F88">
      <w:pPr>
        <w:pStyle w:val="Heading1"/>
      </w:pPr>
      <w:bookmarkStart w:id="52" w:name="_Toc207821536"/>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52"/>
    </w:p>
    <w:p w14:paraId="480FB05A" w14:textId="7BC157E7" w:rsidR="00080512" w:rsidRPr="00A9258C" w:rsidRDefault="00E50F88">
      <w:pPr>
        <w:pStyle w:val="Heading2"/>
      </w:pPr>
      <w:bookmarkStart w:id="53" w:name="_Toc207821537"/>
      <w:r w:rsidRPr="00A9258C">
        <w:t>5</w:t>
      </w:r>
      <w:r w:rsidR="00080512" w:rsidRPr="00A9258C">
        <w:t>.1</w:t>
      </w:r>
      <w:r w:rsidR="00080512" w:rsidRPr="00A9258C">
        <w:tab/>
      </w:r>
      <w:r w:rsidR="00577D1B" w:rsidRPr="00A9258C">
        <w:t>General</w:t>
      </w:r>
      <w:bookmarkEnd w:id="5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4" w:name="_CR6_1_2"/>
      <w:bookmarkEnd w:id="5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55"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5"/>
    </w:p>
    <w:p w14:paraId="479DB8E7" w14:textId="49180120" w:rsidR="00D417E2" w:rsidRPr="00A9258C" w:rsidRDefault="004B06A9" w:rsidP="00D417E2">
      <w:pPr>
        <w:pStyle w:val="Heading3"/>
      </w:pPr>
      <w:bookmarkStart w:id="56" w:name="_Toc207821539"/>
      <w:r w:rsidRPr="00A9258C">
        <w:t>5.2.</w:t>
      </w:r>
      <w:r w:rsidR="00D417E2" w:rsidRPr="00A9258C">
        <w:t>1</w:t>
      </w:r>
      <w:r w:rsidR="00D417E2" w:rsidRPr="00A9258C">
        <w:tab/>
        <w:t>General</w:t>
      </w:r>
      <w:bookmarkEnd w:id="56"/>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A8921B5" w:rsidR="00C53459" w:rsidRPr="00A9258C" w:rsidRDefault="00C53459" w:rsidP="00C53459">
      <w:pPr>
        <w:pStyle w:val="EditorsNote"/>
      </w:pPr>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p>
    <w:p w14:paraId="7BDC2A58" w14:textId="713EF1A0" w:rsidR="00D417E2" w:rsidRPr="00A9258C" w:rsidRDefault="004B06A9" w:rsidP="00D417E2">
      <w:pPr>
        <w:pStyle w:val="Heading3"/>
      </w:pPr>
      <w:bookmarkStart w:id="57"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57"/>
    </w:p>
    <w:p w14:paraId="4851595F" w14:textId="352BDF3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4272" r:id="rId14"/>
        </w:object>
      </w:r>
    </w:p>
    <w:p w14:paraId="0CD73836" w14:textId="695358E4" w:rsidR="00D417E2" w:rsidRDefault="00D417E2" w:rsidP="00D417E2">
      <w:pPr>
        <w:pStyle w:val="TF"/>
      </w:pPr>
      <w:bookmarkStart w:id="58" w:name="_CRFigure5_6_2_2_1_1"/>
      <w:r w:rsidRPr="00A9258C">
        <w:t>Figure </w:t>
      </w:r>
      <w:bookmarkStart w:id="59" w:name="_Hlk199424048"/>
      <w:bookmarkEnd w:id="58"/>
      <w:r w:rsidR="004B06A9" w:rsidRPr="00A9258C">
        <w:t>5.2.</w:t>
      </w:r>
      <w:r w:rsidRPr="00A9258C">
        <w:rPr>
          <w:rFonts w:hint="eastAsia"/>
        </w:rPr>
        <w:t>2-</w:t>
      </w:r>
      <w:r w:rsidRPr="00A9258C">
        <w:t>1</w:t>
      </w:r>
      <w:bookmarkEnd w:id="59"/>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379418D4" w14:textId="23036C97" w:rsidR="00D417E2" w:rsidRPr="00A9258C" w:rsidRDefault="004B06A9" w:rsidP="00D417E2">
      <w:pPr>
        <w:pStyle w:val="Heading3"/>
      </w:pPr>
      <w:bookmarkStart w:id="60"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6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61" w:name="_Hlk207655412"/>
      <w:r w:rsidR="00B13A02">
        <w:rPr>
          <w:rFonts w:hint="eastAsia"/>
          <w:lang w:eastAsia="zh-CN"/>
        </w:rPr>
        <w:t>whether</w:t>
      </w:r>
      <w:bookmarkEnd w:id="61"/>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61746A30" w14:textId="56654267" w:rsidR="00D417E2" w:rsidRDefault="00D417E2" w:rsidP="00E604E6">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rsidR="00C82D17">
        <w:t>send</w:t>
      </w:r>
      <w:r w:rsidR="00C82D17" w:rsidRPr="00A9258C">
        <w:rPr>
          <w:rFonts w:hint="eastAsia"/>
        </w:rPr>
        <w:t xml:space="preserve"> </w:t>
      </w:r>
      <w:r w:rsidRPr="00A9258C">
        <w:rPr>
          <w:rFonts w:hint="eastAsia"/>
        </w:rPr>
        <w:t xml:space="preserve">an INVENTORY REPORT </w:t>
      </w:r>
      <w:r w:rsidRPr="00A9258C">
        <w:t>message</w:t>
      </w:r>
      <w:r w:rsidRPr="00A9258C">
        <w:rPr>
          <w:rFonts w:hint="eastAsia"/>
        </w:rPr>
        <w:t xml:space="preserve"> to </w:t>
      </w:r>
      <w:r w:rsidR="00C82D17">
        <w:t xml:space="preserve">the </w:t>
      </w:r>
      <w:r w:rsidRPr="00A9258C">
        <w:rPr>
          <w:rFonts w:hint="eastAsia"/>
        </w:rPr>
        <w:t>AIOTF.</w:t>
      </w:r>
    </w:p>
    <w:p w14:paraId="42DD1A33" w14:textId="05B13F5D" w:rsidR="00E604E6" w:rsidRDefault="00E604E6" w:rsidP="00E604E6">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r w:rsidR="002C5D93">
        <w:t>6</w:t>
      </w:r>
      <w:r>
        <w:t xml:space="preserve">] and shall include the derived </w:t>
      </w:r>
      <w:proofErr w:type="spellStart"/>
      <w:r w:rsidRPr="003C0CA5">
        <w:t>RAND</w:t>
      </w:r>
      <w:r w:rsidRPr="003C0CA5">
        <w:rPr>
          <w:vertAlign w:val="subscript"/>
        </w:rPr>
        <w:t>AIOT_d</w:t>
      </w:r>
      <w:proofErr w:type="spellEnd"/>
      <w:r w:rsidRPr="00D15954">
        <w:rPr>
          <w:vertAlign w:val="subscript"/>
        </w:rPr>
        <w:t xml:space="preserve"> </w:t>
      </w:r>
      <w:r w:rsidRPr="00D15954">
        <w:t xml:space="preserve"> </w:t>
      </w:r>
      <w:r>
        <w:t xml:space="preserve">value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3742F0D1" w14:textId="7BD8935F" w:rsidR="00E604E6" w:rsidRDefault="00E604E6" w:rsidP="00E604E6">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r w:rsidR="002C5D93">
        <w:t>6</w:t>
      </w:r>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E1D570C" w14:textId="77777777" w:rsidR="00E604E6" w:rsidRPr="00882618" w:rsidRDefault="00E604E6" w:rsidP="00E604E6">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14FB5BF4" w14:textId="78F0EE8B" w:rsidR="00E604E6" w:rsidRPr="00A9258C" w:rsidRDefault="00E604E6" w:rsidP="00E604E6">
      <w:pPr>
        <w:pStyle w:val="EditorsNote"/>
      </w:pPr>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p>
    <w:p w14:paraId="4A1AA601" w14:textId="093DED36"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7777777" w:rsidR="00B13A02" w:rsidRDefault="00B13A02" w:rsidP="00B13A02">
      <w:pPr>
        <w:pStyle w:val="B1"/>
        <w:rPr>
          <w:lang w:eastAsia="zh-CN"/>
        </w:rPr>
      </w:pPr>
      <w:r>
        <w:rPr>
          <w:lang w:eastAsia="zh-CN"/>
        </w:rPr>
        <w:t>a)</w:t>
      </w:r>
      <w:r>
        <w:rPr>
          <w:lang w:eastAsia="zh-CN"/>
        </w:rPr>
        <w:tab/>
        <w:t xml:space="preserve">if the </w:t>
      </w:r>
      <w:bookmarkStart w:id="62" w:name="OLE_LINK2"/>
      <w:proofErr w:type="spellStart"/>
      <w:r>
        <w:rPr>
          <w:lang w:eastAsia="zh-CN"/>
        </w:rPr>
        <w:t>AIoT</w:t>
      </w:r>
      <w:bookmarkStart w:id="63" w:name="OLE_LINK13"/>
      <w:proofErr w:type="spellEnd"/>
      <w:r>
        <w:rPr>
          <w:lang w:eastAsia="zh-CN"/>
        </w:rPr>
        <w:t xml:space="preserve"> identification information</w:t>
      </w:r>
      <w:bookmarkEnd w:id="62"/>
      <w:bookmarkEnd w:id="63"/>
      <w:r>
        <w:rPr>
          <w:lang w:eastAsia="zh-CN"/>
        </w:rPr>
        <w:t xml:space="preserve"> includes an </w:t>
      </w:r>
      <w:bookmarkStart w:id="64" w:name="OLE_LINK11"/>
      <w:proofErr w:type="spellStart"/>
      <w:r>
        <w:rPr>
          <w:lang w:eastAsia="zh-CN"/>
        </w:rPr>
        <w:t>AIoT</w:t>
      </w:r>
      <w:proofErr w:type="spellEnd"/>
      <w:r>
        <w:rPr>
          <w:lang w:eastAsia="zh-CN"/>
        </w:rPr>
        <w:t xml:space="preserve"> </w:t>
      </w:r>
      <w:bookmarkStart w:id="65" w:name="OLE_LINK7"/>
      <w:r>
        <w:rPr>
          <w:lang w:eastAsia="zh-CN"/>
        </w:rPr>
        <w:t>device</w:t>
      </w:r>
      <w:bookmarkEnd w:id="64"/>
      <w:r>
        <w:rPr>
          <w:lang w:eastAsia="zh-CN"/>
        </w:rPr>
        <w:t xml:space="preserve"> </w:t>
      </w:r>
      <w:bookmarkEnd w:id="65"/>
      <w:r>
        <w:rPr>
          <w:lang w:eastAsia="zh-CN"/>
        </w:rPr>
        <w:t>identifier:</w:t>
      </w:r>
    </w:p>
    <w:p w14:paraId="6D095272" w14:textId="77777777" w:rsidR="00B13A02" w:rsidRDefault="00B13A02" w:rsidP="00B13A02">
      <w:pPr>
        <w:pStyle w:val="EditorsNote"/>
        <w:rPr>
          <w:lang w:eastAsia="zh-CN"/>
        </w:rPr>
      </w:pPr>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p>
    <w:p w14:paraId="19ACD893" w14:textId="77777777" w:rsidR="00B13A02" w:rsidRDefault="00B13A02" w:rsidP="00B13A02">
      <w:pPr>
        <w:pStyle w:val="B1"/>
        <w:rPr>
          <w:lang w:eastAsia="zh-CN"/>
        </w:rPr>
      </w:pPr>
      <w:r>
        <w:rPr>
          <w:lang w:eastAsia="zh-CN"/>
        </w:rPr>
        <w:lastRenderedPageBreak/>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6FD4E4E" w14:textId="77777777" w:rsidR="00B13A02" w:rsidRDefault="00B13A02" w:rsidP="00B13A0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0EB1C415" w14:textId="77777777" w:rsidR="00B13A02" w:rsidRDefault="00B13A02" w:rsidP="00B13A0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7777777"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information;</w:t>
      </w:r>
    </w:p>
    <w:p w14:paraId="23174872" w14:textId="77777777" w:rsidR="00B13A02" w:rsidRDefault="00B13A02" w:rsidP="00B13A0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77777777"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information;</w:t>
      </w:r>
    </w:p>
    <w:p w14:paraId="295202B8" w14:textId="77777777" w:rsidR="00B13A02" w:rsidRDefault="00B13A02" w:rsidP="00B13A02">
      <w:pPr>
        <w:pStyle w:val="B3"/>
        <w:rPr>
          <w:lang w:eastAsia="zh-CN"/>
        </w:rPr>
      </w:pPr>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4A3F25EF"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third party ID field is included in the </w:t>
      </w:r>
      <w:proofErr w:type="spellStart"/>
      <w:r>
        <w:rPr>
          <w:lang w:eastAsia="zh-CN"/>
        </w:rPr>
        <w:t>AIoT</w:t>
      </w:r>
      <w:proofErr w:type="spellEnd"/>
      <w:r>
        <w:rPr>
          <w:lang w:eastAsia="zh-CN"/>
        </w:rPr>
        <w:t xml:space="preserve"> device permanent identifier; and</w:t>
      </w:r>
    </w:p>
    <w:p w14:paraId="739F1A89" w14:textId="77777777" w:rsidR="00B13A02" w:rsidRDefault="00B13A02" w:rsidP="00B13A02">
      <w:pPr>
        <w:pStyle w:val="B4"/>
        <w:rPr>
          <w:lang w:eastAsia="zh-CN"/>
        </w:rPr>
      </w:pPr>
      <w:r>
        <w:rPr>
          <w:lang w:eastAsia="zh-CN"/>
        </w:rPr>
        <w:t>ii)</w:t>
      </w:r>
      <w:r>
        <w:rPr>
          <w:lang w:eastAsia="zh-CN"/>
        </w:rPr>
        <w:tab/>
        <w:t xml:space="preserve">the third party ID field in the </w:t>
      </w:r>
      <w:proofErr w:type="spellStart"/>
      <w:r>
        <w:rPr>
          <w:lang w:eastAsia="zh-CN"/>
        </w:rPr>
        <w:t>AIoT</w:t>
      </w:r>
      <w:proofErr w:type="spellEnd"/>
      <w:r>
        <w:rPr>
          <w:lang w:eastAsia="zh-CN"/>
        </w:rPr>
        <w:t xml:space="preserve"> device permanent identifier is the same as the third party ID field within the filtering information; and</w:t>
      </w:r>
    </w:p>
    <w:p w14:paraId="39C9FC5F" w14:textId="77777777" w:rsidR="00B13A02" w:rsidRDefault="00B13A02" w:rsidP="00B13A0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6" w:name="OLE_LINK19"/>
      <w:r>
        <w:rPr>
          <w:lang w:eastAsia="zh-CN"/>
        </w:rPr>
        <w:t xml:space="preserve">the </w:t>
      </w:r>
      <w:bookmarkEnd w:id="66"/>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7B5F43C9" w14:textId="6441269B" w:rsidR="00D417E2" w:rsidRPr="00A9258C" w:rsidRDefault="00D417E2" w:rsidP="00D417E2">
      <w:pPr>
        <w:pStyle w:val="NO"/>
      </w:pPr>
      <w:r w:rsidRPr="00A9258C">
        <w:t>N</w:t>
      </w:r>
      <w:r w:rsidRPr="00A9258C">
        <w:rPr>
          <w:rFonts w:hint="eastAsia"/>
        </w:rPr>
        <w:t>OTE</w:t>
      </w:r>
      <w:r w:rsidR="00250C39">
        <w:t xml:space="preserve"> 1</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33185C0A"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67" w:name="_CR5_6_2_2_3"/>
      <w:bookmarkEnd w:id="67"/>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proofErr w:type="spellStart"/>
      <w:r>
        <w:t>AIoT</w:t>
      </w:r>
      <w:proofErr w:type="spellEnd"/>
      <w:r>
        <w:t xml:space="preserve"> </w:t>
      </w:r>
      <w:r w:rsidRPr="00A9258C">
        <w:t>.</w:t>
      </w:r>
      <w:r>
        <w:t>device authentication of the network is FFS.</w:t>
      </w:r>
    </w:p>
    <w:p w14:paraId="448AA818" w14:textId="77777777" w:rsidR="002539AD" w:rsidRDefault="002539AD" w:rsidP="002539AD">
      <w:pPr>
        <w:pStyle w:val="Heading3"/>
        <w:rPr>
          <w:lang w:val="en-US" w:eastAsia="zh-CN"/>
        </w:rPr>
      </w:pPr>
      <w:bookmarkStart w:id="68" w:name="_Toc207821542"/>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8"/>
    </w:p>
    <w:p w14:paraId="165F729E" w14:textId="77777777"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r>
        <w:rPr>
          <w:lang w:val="en-US"/>
        </w:rPr>
        <w:t>d</w:t>
      </w:r>
      <w:proofErr w:type="spellStart"/>
      <w:r>
        <w:t>isable</w:t>
      </w:r>
      <w:proofErr w:type="spell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9" w:name="_Toc207821543"/>
      <w:r>
        <w:rPr>
          <w:rFonts w:hint="eastAsia"/>
          <w:lang w:val="en-US" w:eastAsia="zh-CN"/>
        </w:rPr>
        <w:lastRenderedPageBreak/>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9"/>
    </w:p>
    <w:p w14:paraId="76D081BD" w14:textId="77777777" w:rsidR="002539AD" w:rsidRDefault="002539AD" w:rsidP="002539AD">
      <w:r>
        <w:t>The following abnormal cases can be identified:</w:t>
      </w:r>
    </w:p>
    <w:p w14:paraId="380E22E7" w14:textId="77777777" w:rsidR="002539AD" w:rsidRDefault="002539AD" w:rsidP="002539AD">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115DB97C" w14:textId="2F3356C2" w:rsidR="002539AD" w:rsidRDefault="002539AD" w:rsidP="002539AD">
      <w:pPr>
        <w:pStyle w:val="B2"/>
        <w:rPr>
          <w:lang w:val="en-US" w:eastAsia="ko-KR"/>
        </w:rPr>
      </w:pPr>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p>
    <w:p w14:paraId="53A17B0D" w14:textId="77777777" w:rsidR="002539AD" w:rsidRDefault="002539AD" w:rsidP="002539AD">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p>
    <w:p w14:paraId="56AFCFAD" w14:textId="486A0B2D" w:rsidR="002539AD" w:rsidRDefault="002539AD" w:rsidP="00FE0B07">
      <w:pPr>
        <w:pStyle w:val="B2"/>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09C13AE3" w14:textId="57BCD678" w:rsidR="00591697" w:rsidRDefault="00591697" w:rsidP="00591697">
      <w:pPr>
        <w:pStyle w:val="Heading3"/>
        <w:rPr>
          <w:lang w:val="en-US" w:eastAsia="zh-CN"/>
        </w:rPr>
      </w:pPr>
      <w:bookmarkStart w:id="70" w:name="_Toc207821544"/>
      <w:r>
        <w:rPr>
          <w:rFonts w:hint="eastAsia"/>
          <w:lang w:val="en-US" w:eastAsia="zh-CN"/>
        </w:rPr>
        <w:t>5.2.</w:t>
      </w:r>
      <w:r>
        <w:rPr>
          <w:lang w:val="en-US" w:eastAsia="zh-CN"/>
        </w:rPr>
        <w:t>6</w:t>
      </w:r>
      <w:r>
        <w:rPr>
          <w:lang w:val="en-US" w:eastAsia="zh-CN"/>
        </w:rPr>
        <w:tab/>
        <w:t>Abnormal cases in the AIOTF</w:t>
      </w:r>
      <w:bookmarkEnd w:id="70"/>
    </w:p>
    <w:p w14:paraId="54FCCC90" w14:textId="77777777"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591697">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591697">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71"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71"/>
    </w:p>
    <w:p w14:paraId="48D4F526" w14:textId="0C875DCC" w:rsidR="000E4963" w:rsidRDefault="000E4963" w:rsidP="000E4963">
      <w:pPr>
        <w:pStyle w:val="Heading3"/>
        <w:rPr>
          <w:lang w:val="en-US" w:eastAsia="zh-CN"/>
        </w:rPr>
      </w:pPr>
      <w:bookmarkStart w:id="72" w:name="_Toc207821546"/>
      <w:r w:rsidRPr="00A9258C">
        <w:rPr>
          <w:rFonts w:hint="eastAsia"/>
          <w:lang w:val="en-US" w:eastAsia="zh-CN"/>
        </w:rPr>
        <w:t>5.3.</w:t>
      </w:r>
      <w:r w:rsidRPr="00A9258C">
        <w:rPr>
          <w:lang w:val="en-US" w:eastAsia="zh-CN"/>
        </w:rPr>
        <w:t>1</w:t>
      </w:r>
      <w:r w:rsidRPr="00A9258C">
        <w:rPr>
          <w:lang w:val="en-US" w:eastAsia="zh-CN"/>
        </w:rPr>
        <w:tab/>
        <w:t>General</w:t>
      </w:r>
      <w:bookmarkEnd w:id="72"/>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3963CADC" w14:textId="798519EE" w:rsidR="00BC2593" w:rsidRPr="00BC2593" w:rsidRDefault="00BC2593" w:rsidP="00BC2593">
      <w:pPr>
        <w:pStyle w:val="EditorsNote"/>
        <w:rPr>
          <w:lang w:val="en-US" w:eastAsia="zh-CN"/>
        </w:rPr>
      </w:pPr>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p>
    <w:p w14:paraId="2CCD82E8" w14:textId="105A1C99" w:rsidR="000E4963" w:rsidRPr="00A9258C" w:rsidRDefault="000E4963" w:rsidP="000E4963">
      <w:pPr>
        <w:pStyle w:val="Heading3"/>
        <w:rPr>
          <w:lang w:val="en-US" w:eastAsia="zh-CN"/>
        </w:rPr>
      </w:pPr>
      <w:bookmarkStart w:id="73"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73"/>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4BCE86A7" w14:textId="77777777" w:rsidR="003B7E99" w:rsidRDefault="003B7E99" w:rsidP="003B7E99">
      <w:pPr>
        <w:pStyle w:val="TH"/>
      </w:pPr>
      <w:r>
        <w:rPr>
          <w:noProof/>
          <w:lang w:val="en-US" w:eastAsia="zh-CN"/>
        </w:rPr>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p>
    <w:p w14:paraId="60A763D0" w14:textId="77777777"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10AD0BC4" w14:textId="77777777" w:rsidR="004742F3" w:rsidRPr="0027374A" w:rsidRDefault="004742F3" w:rsidP="004742F3">
      <w:pPr>
        <w:pStyle w:val="B1"/>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shall validate the offset in the Read offset IE and the length in the Read length IE;</w:t>
      </w:r>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00D06694" w14:textId="77777777" w:rsidR="00BC69E0" w:rsidRDefault="00BC69E0" w:rsidP="00BC69E0">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p>
    <w:p w14:paraId="55FBF1DD" w14:textId="77777777" w:rsidR="00BC69E0" w:rsidRPr="002A47A1" w:rsidRDefault="00BC69E0" w:rsidP="00BC69E0">
      <w:pPr>
        <w:pStyle w:val="B1"/>
        <w:rPr>
          <w:lang w:eastAsia="zh-CN"/>
        </w:rPr>
      </w:pPr>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ABCDD61" w:rsidR="00BC69E0" w:rsidRPr="00BC69E0" w:rsidRDefault="00BC69E0" w:rsidP="00BC69E0">
      <w:r>
        <w:t>Upon receiving the READ COMPLETE message, the AIOTF shall consider the read command procedure as successfully completed.</w:t>
      </w:r>
    </w:p>
    <w:p w14:paraId="692D2695" w14:textId="569EFE55"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7B450D2" w14:textId="77777777" w:rsidR="00473286" w:rsidRDefault="00473286" w:rsidP="00E61BA4">
      <w:pPr>
        <w:pStyle w:val="EditorsNote"/>
        <w:rPr>
          <w:lang w:val="en-US" w:eastAsia="zh-CN"/>
        </w:rPr>
      </w:pPr>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p>
    <w:p w14:paraId="2828DA8C" w14:textId="702F0035" w:rsidR="00473286" w:rsidRPr="00473286" w:rsidRDefault="00473286" w:rsidP="00473286">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77777777"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77777777" w:rsidR="00473286" w:rsidRDefault="00473286" w:rsidP="00473286">
      <w:pPr>
        <w:pStyle w:val="B1"/>
        <w:ind w:left="284" w:firstLine="0"/>
        <w:rPr>
          <w:lang w:val="en-US" w:eastAsia="ko-KR"/>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BC8420C" w14:textId="77777777" w:rsidR="00473286" w:rsidRDefault="00473286" w:rsidP="00473286">
      <w:pPr>
        <w:pStyle w:val="B1"/>
        <w:ind w:left="284" w:firstLine="0"/>
        <w:rPr>
          <w:lang w:val="en-US" w:eastAsia="zh-CN"/>
        </w:rPr>
      </w:pPr>
      <w:r>
        <w:rPr>
          <w:lang w:val="en-US"/>
        </w:rPr>
        <w:t>b</w:t>
      </w:r>
      <w:r>
        <w:t>)</w:t>
      </w:r>
      <w:r>
        <w:rPr>
          <w:rFonts w:hint="eastAsia"/>
        </w:rPr>
        <w:tab/>
      </w:r>
      <w:r>
        <w:rPr>
          <w:lang w:val="en-US"/>
        </w:rPr>
        <w:t>The application data cannot be found in the requested place of the user memory</w:t>
      </w:r>
      <w:r>
        <w:rPr>
          <w:lang w:val="en-US" w:eastAsia="zh-CN"/>
        </w:rPr>
        <w:t>.</w:t>
      </w:r>
    </w:p>
    <w:p w14:paraId="5C9A9721" w14:textId="77777777" w:rsidR="00473286" w:rsidRDefault="00473286" w:rsidP="00473286">
      <w:pPr>
        <w:pStyle w:val="B1"/>
        <w:ind w:left="284" w:firstLine="0"/>
        <w:rPr>
          <w:lang w:val="en-US" w:eastAsia="zh-CN"/>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53027A8" w14:textId="10539297" w:rsidR="00473286" w:rsidRPr="00473286" w:rsidRDefault="00473286" w:rsidP="00473286">
      <w:pPr>
        <w:pStyle w:val="EditorsNote"/>
        <w:rPr>
          <w:lang w:val="en-US" w:eastAsia="zh-CN"/>
        </w:rPr>
      </w:pPr>
      <w:r>
        <w:t>Editor's note:</w:t>
      </w:r>
      <w:r>
        <w:tab/>
      </w:r>
      <w:r>
        <w:rPr>
          <w:rFonts w:hint="eastAsia"/>
          <w:lang w:val="en-US" w:eastAsia="zh-CN"/>
        </w:rPr>
        <w:t xml:space="preserve">It is FFS the </w:t>
      </w:r>
      <w:r>
        <w:rPr>
          <w:lang w:val="en-US"/>
        </w:rPr>
        <w:t>command and inventory procedure collision case</w:t>
      </w:r>
      <w:r>
        <w:rPr>
          <w:lang w:val="en-US" w:eastAsia="zh-CN"/>
        </w:rPr>
        <w:t>.</w:t>
      </w:r>
    </w:p>
    <w:p w14:paraId="1D567258" w14:textId="3D61D222" w:rsidR="000E4963" w:rsidRPr="00A9258C" w:rsidRDefault="000E4963" w:rsidP="000E4963">
      <w:pPr>
        <w:pStyle w:val="Heading3"/>
        <w:rPr>
          <w:lang w:val="en-US" w:eastAsia="zh-CN"/>
        </w:rPr>
      </w:pPr>
      <w:bookmarkStart w:id="74"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74"/>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77777777" w:rsidR="0035795D" w:rsidRDefault="0035795D" w:rsidP="0035795D">
      <w:pPr>
        <w:pStyle w:val="TH"/>
      </w:pPr>
      <w:r>
        <w:rPr>
          <w:noProof/>
          <w:lang w:val="en-US" w:eastAsia="zh-CN"/>
        </w:rPr>
        <w:lastRenderedPageBreak/>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74B05980" w14:textId="7BA0B270" w:rsidR="0035795D" w:rsidRPr="0035795D" w:rsidRDefault="0035795D" w:rsidP="0035795D">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IE</w:t>
      </w:r>
      <w:r>
        <w:rPr>
          <w:lang w:eastAsia="zh-CN"/>
        </w:rPr>
        <w:t>;</w:t>
      </w:r>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1C68BD35" w14:textId="77777777" w:rsidR="0035795D" w:rsidRDefault="0035795D" w:rsidP="0035795D">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p>
    <w:p w14:paraId="792F645B" w14:textId="77777777" w:rsidR="0035795D" w:rsidRPr="005E478A" w:rsidRDefault="0035795D" w:rsidP="0035795D">
      <w:pPr>
        <w:pStyle w:val="B1"/>
      </w:pPr>
      <w:r>
        <w:rPr>
          <w:lang w:eastAsia="zh-CN"/>
        </w:rPr>
        <w:t>c)</w:t>
      </w:r>
      <w:r>
        <w:rPr>
          <w:lang w:eastAsia="zh-CN"/>
        </w:rPr>
        <w:tab/>
        <w:t>shall send a WRITE COMPLETE message to the AIOTF.</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43F73618" w:rsidR="0035795D" w:rsidRPr="0035795D" w:rsidRDefault="0035795D" w:rsidP="0035795D">
      <w:r>
        <w:t>Upon receiving the WRITE COMPLETE message, the AIOTF shall consider the write command procedure as successfully completed.</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C0090E1" w14:textId="77777777" w:rsidR="00874E22" w:rsidRDefault="00874E22" w:rsidP="00E61BA4">
      <w:pPr>
        <w:pStyle w:val="EditorsNote"/>
        <w:rPr>
          <w:lang w:val="en-US" w:eastAsia="zh-CN"/>
        </w:rPr>
      </w:pPr>
      <w:r>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p>
    <w:p w14:paraId="5CC2B5AB"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9223E6A" w14:textId="03C21034" w:rsidR="00874E22" w:rsidRPr="00874E22" w:rsidRDefault="00874E22" w:rsidP="00874E22">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77777777"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6594FB94" w:rsidR="00874E22" w:rsidRPr="00874E22" w:rsidRDefault="00874E22" w:rsidP="00874E22">
      <w:pPr>
        <w:pStyle w:val="B2"/>
        <w:rPr>
          <w:lang w:val="en-US" w:eastAsia="ko-KR"/>
        </w:rPr>
      </w:pPr>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C0479DE" w14:textId="62EBBD70" w:rsidR="000E4963" w:rsidRPr="00A9258C" w:rsidRDefault="000E4963" w:rsidP="000E4963">
      <w:pPr>
        <w:pStyle w:val="Heading3"/>
        <w:rPr>
          <w:lang w:val="en-US" w:eastAsia="zh-CN"/>
        </w:rPr>
      </w:pPr>
      <w:bookmarkStart w:id="75" w:name="_Toc207821549"/>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5"/>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777777" w:rsidR="00B7249B" w:rsidRDefault="00B7249B" w:rsidP="00B7249B">
      <w:pPr>
        <w:pStyle w:val="TH"/>
      </w:pPr>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r>
        <w:rPr>
          <w:rFonts w:hint="eastAsia"/>
          <w:lang w:val="en-US" w:eastAsia="zh-CN"/>
        </w:rPr>
        <w:t>T</w:t>
      </w:r>
      <w:r>
        <w:rPr>
          <w:lang w:val="en-US" w:eastAsia="zh-CN"/>
        </w:rPr>
        <w:t xml:space="preserve">he AIOTF initiates the permanent disable command procedure by sending a PERMANENT DISABLE COMMAND message to the </w:t>
      </w:r>
      <w:proofErr w:type="spellStart"/>
      <w:r>
        <w:rPr>
          <w:lang w:val="en-US" w:eastAsia="zh-CN"/>
        </w:rPr>
        <w:t>AIoT</w:t>
      </w:r>
      <w:proofErr w:type="spellEnd"/>
      <w:r>
        <w:rPr>
          <w:lang w:val="en-US" w:eastAsia="zh-CN"/>
        </w:rPr>
        <w:t xml:space="preserve"> device</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52B0EE0F" w:rsidR="00A35B52" w:rsidRDefault="00A35B52" w:rsidP="00A35B52">
      <w:pPr>
        <w:rPr>
          <w:lang w:eastAsia="zh-CN"/>
        </w:rPr>
      </w:pPr>
      <w:r>
        <w:t>Upon receiving the P</w:t>
      </w:r>
      <w:r>
        <w:rPr>
          <w:lang w:val="en-US" w:eastAsia="zh-CN"/>
        </w:rPr>
        <w:t>ERMANENT DISABLE</w:t>
      </w:r>
      <w:r>
        <w:t xml:space="preserve"> COMPLETE message, the AIOTF shall consider the permanent disable command procedure as successfully completed.</w:t>
      </w:r>
    </w:p>
    <w:p w14:paraId="7CA00CF8" w14:textId="37C847EF" w:rsidR="00B920E8" w:rsidRDefault="00B920E8" w:rsidP="00B920E8">
      <w:pPr>
        <w:pStyle w:val="Heading3"/>
        <w:rPr>
          <w:lang w:val="en-US" w:eastAsia="zh-CN"/>
        </w:rPr>
      </w:pPr>
      <w:bookmarkStart w:id="76" w:name="_Toc207821550"/>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6"/>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Pr="00B920E8" w:rsidRDefault="00B920E8" w:rsidP="00B920E8">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1D71D887" w14:textId="5A7D6167" w:rsidR="00A93EFD" w:rsidRPr="00A9258C" w:rsidRDefault="00E50F88" w:rsidP="00A93EFD">
      <w:pPr>
        <w:pStyle w:val="Heading1"/>
      </w:pPr>
      <w:bookmarkStart w:id="77" w:name="_Toc207821551"/>
      <w:r w:rsidRPr="00A9258C">
        <w:t>6</w:t>
      </w:r>
      <w:r w:rsidR="00A93EFD" w:rsidRPr="00A9258C">
        <w:tab/>
        <w:t>Handling of unknown, unforeseen, and erroneous protocol data</w:t>
      </w:r>
      <w:bookmarkEnd w:id="77"/>
    </w:p>
    <w:p w14:paraId="2CF2463B" w14:textId="4A85DB9A" w:rsidR="00A93EFD" w:rsidRPr="00A9258C" w:rsidRDefault="00E50F88" w:rsidP="00A93EFD">
      <w:pPr>
        <w:pStyle w:val="Heading2"/>
      </w:pPr>
      <w:bookmarkStart w:id="78" w:name="_Toc207821552"/>
      <w:r w:rsidRPr="00A9258C">
        <w:t>6</w:t>
      </w:r>
      <w:r w:rsidR="00A93EFD" w:rsidRPr="00A9258C">
        <w:t>.1</w:t>
      </w:r>
      <w:r w:rsidR="00A93EFD" w:rsidRPr="00A9258C">
        <w:tab/>
        <w:t>General</w:t>
      </w:r>
      <w:bookmarkEnd w:id="7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79" w:name="_Toc207821553"/>
      <w:r w:rsidRPr="00A9258C">
        <w:t>6</w:t>
      </w:r>
      <w:r w:rsidR="00A93EFD" w:rsidRPr="00A9258C">
        <w:t>.2</w:t>
      </w:r>
      <w:r w:rsidR="00A93EFD" w:rsidRPr="00A9258C">
        <w:tab/>
      </w:r>
      <w:r w:rsidR="00FD4D8D" w:rsidRPr="00A9258C">
        <w:t>Message too short or too long</w:t>
      </w:r>
      <w:bookmarkEnd w:id="79"/>
    </w:p>
    <w:p w14:paraId="23F57693" w14:textId="77777777" w:rsidR="00FD4D8D" w:rsidRPr="00A9258C" w:rsidRDefault="00FD4D8D" w:rsidP="00FD4D8D">
      <w:pPr>
        <w:pStyle w:val="Heading3"/>
      </w:pPr>
      <w:bookmarkStart w:id="80" w:name="_Toc207821554"/>
      <w:r w:rsidRPr="00A9258C">
        <w:t>6.2.1</w:t>
      </w:r>
      <w:r w:rsidRPr="00A9258C">
        <w:tab/>
        <w:t>Message too short</w:t>
      </w:r>
      <w:bookmarkEnd w:id="8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81" w:name="_Toc207821555"/>
      <w:bookmarkStart w:id="82" w:name="_Toc27747512"/>
      <w:bookmarkStart w:id="83" w:name="_Toc36213706"/>
      <w:bookmarkStart w:id="84" w:name="_Toc36657883"/>
      <w:bookmarkStart w:id="85" w:name="_Toc42897456"/>
      <w:bookmarkStart w:id="86" w:name="_Toc43398971"/>
      <w:bookmarkStart w:id="87" w:name="_Toc51772050"/>
      <w:bookmarkStart w:id="88" w:name="_Toc193383394"/>
      <w:r w:rsidRPr="00A9258C">
        <w:t>6.2.2</w:t>
      </w:r>
      <w:r w:rsidRPr="00A9258C">
        <w:tab/>
        <w:t>Message too long</w:t>
      </w:r>
      <w:bookmarkEnd w:id="81"/>
    </w:p>
    <w:p w14:paraId="24FB5A02" w14:textId="038B64B4" w:rsidR="00FD4D8D" w:rsidRPr="00A9258C" w:rsidRDefault="00E87566" w:rsidP="00FD4D8D">
      <w:pPr>
        <w:pStyle w:val="EditorsNote"/>
      </w:pPr>
      <w:bookmarkStart w:id="8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90" w:name="_Toc207821556"/>
      <w:bookmarkEnd w:id="89"/>
      <w:r w:rsidRPr="00A9258C">
        <w:t>6.3</w:t>
      </w:r>
      <w:r w:rsidRPr="00A9258C">
        <w:tab/>
        <w:t>Unknown or unforeseen message type</w:t>
      </w:r>
      <w:bookmarkEnd w:id="82"/>
      <w:bookmarkEnd w:id="83"/>
      <w:bookmarkEnd w:id="84"/>
      <w:bookmarkEnd w:id="85"/>
      <w:bookmarkEnd w:id="86"/>
      <w:bookmarkEnd w:id="87"/>
      <w:bookmarkEnd w:id="88"/>
      <w:bookmarkEnd w:id="9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1" w:name="_Toc27747513"/>
      <w:bookmarkStart w:id="92" w:name="_Toc36213707"/>
      <w:bookmarkStart w:id="93" w:name="_Toc36657884"/>
      <w:bookmarkStart w:id="94" w:name="_Toc42897457"/>
      <w:bookmarkStart w:id="95" w:name="_Toc43398972"/>
      <w:bookmarkStart w:id="96" w:name="_Toc51772051"/>
      <w:bookmarkStart w:id="97" w:name="_Toc193383395"/>
      <w:bookmarkStart w:id="98" w:name="_Toc207821557"/>
      <w:r w:rsidRPr="00A9258C">
        <w:t>6.4</w:t>
      </w:r>
      <w:r w:rsidRPr="00A9258C">
        <w:tab/>
        <w:t>Non-semantical mandatory information element errors</w:t>
      </w:r>
      <w:bookmarkEnd w:id="91"/>
      <w:bookmarkEnd w:id="92"/>
      <w:bookmarkEnd w:id="93"/>
      <w:bookmarkEnd w:id="94"/>
      <w:bookmarkEnd w:id="95"/>
      <w:bookmarkEnd w:id="96"/>
      <w:bookmarkEnd w:id="97"/>
      <w:bookmarkEnd w:id="9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message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99" w:name="_Toc27747515"/>
      <w:bookmarkStart w:id="100" w:name="_Toc36213709"/>
      <w:bookmarkStart w:id="101" w:name="_Toc36657886"/>
      <w:bookmarkStart w:id="102" w:name="_Toc42897459"/>
      <w:bookmarkStart w:id="103" w:name="_Toc43398974"/>
      <w:bookmarkStart w:id="104" w:name="_Toc51772053"/>
      <w:bookmarkStart w:id="105" w:name="_Toc193383397"/>
      <w:bookmarkStart w:id="106" w:name="_Toc207821558"/>
      <w:r w:rsidRPr="00A9258C">
        <w:t>6.5</w:t>
      </w:r>
      <w:r w:rsidRPr="00A9258C">
        <w:tab/>
        <w:t>Unknown and unforeseen IEs in the non-imperative message part</w:t>
      </w:r>
      <w:bookmarkEnd w:id="99"/>
      <w:bookmarkEnd w:id="100"/>
      <w:bookmarkEnd w:id="101"/>
      <w:bookmarkEnd w:id="102"/>
      <w:bookmarkEnd w:id="103"/>
      <w:bookmarkEnd w:id="104"/>
      <w:bookmarkEnd w:id="105"/>
      <w:bookmarkEnd w:id="106"/>
    </w:p>
    <w:p w14:paraId="55AD167D" w14:textId="77777777" w:rsidR="00FD4D8D" w:rsidRPr="00A9258C" w:rsidRDefault="00FD4D8D" w:rsidP="00FD4D8D">
      <w:pPr>
        <w:pStyle w:val="Heading3"/>
      </w:pPr>
      <w:bookmarkStart w:id="107" w:name="_Toc27747516"/>
      <w:bookmarkStart w:id="108" w:name="_Toc36213710"/>
      <w:bookmarkStart w:id="109" w:name="_Toc36657887"/>
      <w:bookmarkStart w:id="110" w:name="_Toc42897460"/>
      <w:bookmarkStart w:id="111" w:name="_Toc43398975"/>
      <w:bookmarkStart w:id="112" w:name="_Toc51772054"/>
      <w:bookmarkStart w:id="113" w:name="_Toc193383398"/>
      <w:bookmarkStart w:id="114" w:name="_Toc207821559"/>
      <w:r w:rsidRPr="00A9258C">
        <w:t>6.5.1</w:t>
      </w:r>
      <w:r w:rsidRPr="00A9258C">
        <w:tab/>
        <w:t>IEIs unknown in the message</w:t>
      </w:r>
      <w:bookmarkEnd w:id="107"/>
      <w:bookmarkEnd w:id="108"/>
      <w:bookmarkEnd w:id="109"/>
      <w:bookmarkEnd w:id="110"/>
      <w:bookmarkEnd w:id="111"/>
      <w:bookmarkEnd w:id="112"/>
      <w:bookmarkEnd w:id="113"/>
      <w:bookmarkEnd w:id="11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15" w:name="_Toc27747517"/>
      <w:bookmarkStart w:id="116" w:name="_Toc36213711"/>
      <w:bookmarkStart w:id="117" w:name="_Toc36657888"/>
      <w:bookmarkStart w:id="118" w:name="_Toc42897461"/>
      <w:bookmarkStart w:id="119" w:name="_Toc43398976"/>
      <w:bookmarkStart w:id="120" w:name="_Toc51772055"/>
      <w:bookmarkStart w:id="121" w:name="_Toc193383399"/>
      <w:bookmarkStart w:id="122" w:name="_Toc207821560"/>
      <w:r w:rsidRPr="00A9258C">
        <w:lastRenderedPageBreak/>
        <w:t>6.5.2</w:t>
      </w:r>
      <w:r w:rsidRPr="00A9258C">
        <w:tab/>
        <w:t>Out of sequence IEs</w:t>
      </w:r>
      <w:bookmarkEnd w:id="115"/>
      <w:bookmarkEnd w:id="116"/>
      <w:bookmarkEnd w:id="117"/>
      <w:bookmarkEnd w:id="118"/>
      <w:bookmarkEnd w:id="119"/>
      <w:bookmarkEnd w:id="120"/>
      <w:bookmarkEnd w:id="121"/>
      <w:bookmarkEnd w:id="12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23" w:name="_Toc27747518"/>
      <w:bookmarkStart w:id="124" w:name="_Toc36213712"/>
      <w:bookmarkStart w:id="125" w:name="_Toc36657889"/>
      <w:bookmarkStart w:id="126" w:name="_Toc42897462"/>
      <w:bookmarkStart w:id="127" w:name="_Toc43398977"/>
      <w:bookmarkStart w:id="128" w:name="_Toc51772056"/>
      <w:bookmarkStart w:id="129" w:name="_Toc193383400"/>
      <w:bookmarkStart w:id="130" w:name="_Toc207821561"/>
      <w:r w:rsidRPr="00A9258C">
        <w:t>6.5.3</w:t>
      </w:r>
      <w:r w:rsidRPr="00A9258C">
        <w:tab/>
        <w:t>Repeated IEs</w:t>
      </w:r>
      <w:bookmarkEnd w:id="123"/>
      <w:bookmarkEnd w:id="124"/>
      <w:bookmarkEnd w:id="125"/>
      <w:bookmarkEnd w:id="126"/>
      <w:bookmarkEnd w:id="127"/>
      <w:bookmarkEnd w:id="128"/>
      <w:bookmarkEnd w:id="129"/>
      <w:bookmarkEnd w:id="13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31" w:name="_Toc27747519"/>
      <w:bookmarkStart w:id="132" w:name="_Toc36213713"/>
      <w:bookmarkStart w:id="133" w:name="_Toc36657890"/>
      <w:bookmarkStart w:id="134" w:name="_Toc42897463"/>
      <w:bookmarkStart w:id="135" w:name="_Toc43398978"/>
      <w:bookmarkStart w:id="136" w:name="_Toc51772057"/>
      <w:bookmarkStart w:id="137" w:name="_Toc193383401"/>
      <w:bookmarkStart w:id="138" w:name="_Toc207821562"/>
      <w:r w:rsidRPr="00A9258C">
        <w:t>6.6</w:t>
      </w:r>
      <w:r w:rsidRPr="00A9258C">
        <w:tab/>
      </w:r>
      <w:bookmarkStart w:id="139" w:name="_Hlk42069224"/>
      <w:r w:rsidRPr="00A9258C">
        <w:t>Non-imperative message part errors</w:t>
      </w:r>
      <w:bookmarkEnd w:id="131"/>
      <w:bookmarkEnd w:id="132"/>
      <w:bookmarkEnd w:id="133"/>
      <w:bookmarkEnd w:id="134"/>
      <w:bookmarkEnd w:id="135"/>
      <w:bookmarkEnd w:id="136"/>
      <w:bookmarkEnd w:id="137"/>
      <w:bookmarkEnd w:id="138"/>
    </w:p>
    <w:p w14:paraId="1D37A0ED" w14:textId="77777777" w:rsidR="00FD4D8D" w:rsidRPr="00A9258C" w:rsidRDefault="00FD4D8D" w:rsidP="00FD4D8D">
      <w:pPr>
        <w:pStyle w:val="Heading3"/>
      </w:pPr>
      <w:bookmarkStart w:id="140" w:name="_Toc42897464"/>
      <w:bookmarkStart w:id="141" w:name="_Toc43398979"/>
      <w:bookmarkStart w:id="142" w:name="_Toc51772058"/>
      <w:bookmarkStart w:id="143" w:name="_Toc193383402"/>
      <w:bookmarkStart w:id="144" w:name="_Toc207821563"/>
      <w:bookmarkEnd w:id="139"/>
      <w:r w:rsidRPr="00A9258C">
        <w:t>6.6.1</w:t>
      </w:r>
      <w:r w:rsidRPr="00A9258C">
        <w:tab/>
        <w:t>General</w:t>
      </w:r>
      <w:bookmarkEnd w:id="140"/>
      <w:bookmarkEnd w:id="141"/>
      <w:bookmarkEnd w:id="142"/>
      <w:bookmarkEnd w:id="143"/>
      <w:bookmarkEnd w:id="14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45" w:name="_Toc27747520"/>
      <w:bookmarkStart w:id="146" w:name="_Toc36213714"/>
      <w:bookmarkStart w:id="147" w:name="_Toc36657891"/>
      <w:bookmarkStart w:id="148" w:name="_Toc42897465"/>
      <w:bookmarkStart w:id="149" w:name="_Toc43398980"/>
      <w:bookmarkStart w:id="150" w:name="_Toc51772059"/>
      <w:bookmarkStart w:id="151" w:name="_Toc193383403"/>
      <w:bookmarkStart w:id="152" w:name="_Toc207821564"/>
      <w:r w:rsidRPr="00A9258C">
        <w:t>6.6.2</w:t>
      </w:r>
      <w:r w:rsidRPr="00A9258C">
        <w:tab/>
        <w:t>Syntactically incorrect optional IEs</w:t>
      </w:r>
      <w:bookmarkEnd w:id="145"/>
      <w:bookmarkEnd w:id="146"/>
      <w:bookmarkEnd w:id="147"/>
      <w:bookmarkEnd w:id="148"/>
      <w:bookmarkEnd w:id="149"/>
      <w:bookmarkEnd w:id="150"/>
      <w:bookmarkEnd w:id="151"/>
      <w:bookmarkEnd w:id="15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53" w:name="_Toc27747522"/>
      <w:bookmarkStart w:id="154" w:name="_Toc36213716"/>
      <w:bookmarkStart w:id="155" w:name="_Toc36657893"/>
      <w:bookmarkStart w:id="156" w:name="_Toc42897467"/>
      <w:bookmarkStart w:id="157" w:name="_Toc43398982"/>
      <w:bookmarkStart w:id="158" w:name="_Toc51772061"/>
      <w:bookmarkStart w:id="159" w:name="_Toc193383405"/>
      <w:bookmarkStart w:id="160" w:name="_Toc207821565"/>
      <w:r w:rsidRPr="00A9258C">
        <w:t>6.7</w:t>
      </w:r>
      <w:r w:rsidRPr="00A9258C">
        <w:tab/>
        <w:t>Messages with semantically incorrect contents</w:t>
      </w:r>
      <w:bookmarkEnd w:id="153"/>
      <w:bookmarkEnd w:id="154"/>
      <w:bookmarkEnd w:id="155"/>
      <w:bookmarkEnd w:id="156"/>
      <w:bookmarkEnd w:id="157"/>
      <w:bookmarkEnd w:id="158"/>
      <w:bookmarkEnd w:id="159"/>
      <w:bookmarkEnd w:id="16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61" w:name="_CR8_5_1"/>
      <w:bookmarkStart w:id="162" w:name="_CR8_6_1"/>
      <w:bookmarkStart w:id="163" w:name="_CR8_6_2"/>
      <w:bookmarkStart w:id="164" w:name="_CR8_6_3"/>
      <w:bookmarkStart w:id="165" w:name="_CR8_7"/>
      <w:bookmarkStart w:id="166" w:name="_CR8_7_1"/>
      <w:bookmarkStart w:id="167" w:name="_CR8_7_2"/>
      <w:bookmarkStart w:id="168" w:name="_CR8_7_3"/>
      <w:bookmarkStart w:id="169" w:name="_CR8_8"/>
      <w:bookmarkStart w:id="170" w:name="_Toc207821566"/>
      <w:bookmarkEnd w:id="161"/>
      <w:bookmarkEnd w:id="162"/>
      <w:bookmarkEnd w:id="163"/>
      <w:bookmarkEnd w:id="164"/>
      <w:bookmarkEnd w:id="165"/>
      <w:bookmarkEnd w:id="166"/>
      <w:bookmarkEnd w:id="167"/>
      <w:bookmarkEnd w:id="168"/>
      <w:bookmarkEnd w:id="169"/>
      <w:r w:rsidRPr="00A9258C">
        <w:t>7</w:t>
      </w:r>
      <w:r w:rsidRPr="00A9258C">
        <w:tab/>
        <w:t xml:space="preserve">Encoding of </w:t>
      </w:r>
      <w:proofErr w:type="spellStart"/>
      <w:r w:rsidRPr="00A9258C">
        <w:t>AIoT</w:t>
      </w:r>
      <w:proofErr w:type="spellEnd"/>
      <w:r w:rsidRPr="00A9258C">
        <w:t xml:space="preserve"> NAS protocol</w:t>
      </w:r>
      <w:bookmarkEnd w:id="170"/>
    </w:p>
    <w:p w14:paraId="65C59BD6" w14:textId="3A95491F" w:rsidR="00A93EFD" w:rsidRPr="00A9258C" w:rsidRDefault="00E50F88" w:rsidP="00173288">
      <w:pPr>
        <w:pStyle w:val="Heading2"/>
      </w:pPr>
      <w:bookmarkStart w:id="171" w:name="_Toc207821567"/>
      <w:r w:rsidRPr="00A9258C">
        <w:t>7</w:t>
      </w:r>
      <w:r w:rsidR="00173288" w:rsidRPr="00A9258C">
        <w:t>.1</w:t>
      </w:r>
      <w:r w:rsidR="00A93EFD" w:rsidRPr="00A9258C">
        <w:tab/>
        <w:t>Message functional definitions and contents</w:t>
      </w:r>
      <w:bookmarkEnd w:id="171"/>
    </w:p>
    <w:p w14:paraId="17D201F3" w14:textId="3818F755" w:rsidR="00A93EFD" w:rsidRPr="00A9258C" w:rsidRDefault="00E50F88" w:rsidP="00173288">
      <w:pPr>
        <w:pStyle w:val="Heading3"/>
      </w:pPr>
      <w:bookmarkStart w:id="172" w:name="_Toc207821568"/>
      <w:r w:rsidRPr="00A9258C">
        <w:t>7</w:t>
      </w:r>
      <w:r w:rsidR="00A93EFD" w:rsidRPr="00A9258C">
        <w:t>.1</w:t>
      </w:r>
      <w:r w:rsidR="00173288" w:rsidRPr="00A9258C">
        <w:t>.1</w:t>
      </w:r>
      <w:r w:rsidR="00A93EFD" w:rsidRPr="00A9258C">
        <w:tab/>
        <w:t>General</w:t>
      </w:r>
      <w:bookmarkEnd w:id="17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lastRenderedPageBreak/>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73" w:name="_CRFigure9_1_1"/>
    </w:p>
    <w:p w14:paraId="19F5D525" w14:textId="054CCAF5" w:rsidR="00F66699" w:rsidRPr="00A9258C" w:rsidRDefault="00F66699" w:rsidP="00F66699">
      <w:pPr>
        <w:pStyle w:val="TF"/>
      </w:pPr>
      <w:bookmarkStart w:id="174" w:name="_Hlk207806687"/>
      <w:r w:rsidRPr="00A9258C">
        <w:t xml:space="preserve">Figure </w:t>
      </w:r>
      <w:bookmarkEnd w:id="173"/>
      <w:r w:rsidRPr="00A9258C">
        <w:t>7.1.1</w:t>
      </w:r>
      <w:r w:rsidR="00A57A03" w:rsidRPr="00A9258C">
        <w:t>-1</w:t>
      </w:r>
      <w:bookmarkEnd w:id="174"/>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p>
    <w:p w14:paraId="001A8F23" w14:textId="1FEBCAEC" w:rsidR="00173288" w:rsidRPr="00A9258C" w:rsidRDefault="00173288" w:rsidP="00173288">
      <w:pPr>
        <w:pStyle w:val="Heading3"/>
      </w:pPr>
      <w:bookmarkStart w:id="175" w:name="_Toc207821569"/>
      <w:r w:rsidRPr="00A9258C">
        <w:t>7.1.2</w:t>
      </w:r>
      <w:r w:rsidRPr="00A9258C">
        <w:tab/>
      </w:r>
      <w:r w:rsidR="00F66699" w:rsidRPr="00A9258C">
        <w:t>Inventory report</w:t>
      </w:r>
      <w:bookmarkEnd w:id="175"/>
    </w:p>
    <w:p w14:paraId="3837983B" w14:textId="77777777" w:rsidR="00F66699" w:rsidRPr="00A9258C" w:rsidRDefault="00F66699" w:rsidP="00F66699">
      <w:pPr>
        <w:pStyle w:val="Heading5"/>
        <w:rPr>
          <w:lang w:eastAsia="ko-KR"/>
        </w:rPr>
      </w:pPr>
      <w:bookmarkStart w:id="176" w:name="_Toc42897431"/>
      <w:bookmarkStart w:id="177" w:name="_Toc43398946"/>
      <w:bookmarkStart w:id="178" w:name="_Toc51772025"/>
      <w:bookmarkStart w:id="17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76"/>
      <w:bookmarkEnd w:id="177"/>
      <w:bookmarkEnd w:id="178"/>
      <w:bookmarkEnd w:id="179"/>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80" w:name="_CRTable6_2_1_2_11"/>
      <w:r w:rsidRPr="00A9258C">
        <w:t>Table </w:t>
      </w:r>
      <w:bookmarkEnd w:id="18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6D526BDA"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4714DDE6" w14:textId="77777777" w:rsidR="00864CD0" w:rsidRPr="00A9258C" w:rsidRDefault="00864CD0" w:rsidP="00864CD0">
      <w:pPr>
        <w:pStyle w:val="Heading3"/>
      </w:pPr>
      <w:bookmarkStart w:id="181" w:name="_Toc207821570"/>
      <w:r w:rsidRPr="00A9258C">
        <w:t>7.1.</w:t>
      </w:r>
      <w:r>
        <w:t>3</w:t>
      </w:r>
      <w:r w:rsidRPr="00A9258C">
        <w:tab/>
      </w:r>
      <w:r>
        <w:t>Read command</w:t>
      </w:r>
      <w:bookmarkEnd w:id="181"/>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2666125D"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182" w:name="_Toc207821571"/>
      <w:r w:rsidRPr="00A9258C">
        <w:t>7.1.</w:t>
      </w:r>
      <w:r>
        <w:t>4</w:t>
      </w:r>
      <w:r w:rsidRPr="00A9258C">
        <w:tab/>
      </w:r>
      <w:r>
        <w:t>Read complete</w:t>
      </w:r>
      <w:bookmarkEnd w:id="182"/>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183" w:name="_Toc207821572"/>
      <w:r w:rsidRPr="00A9258C">
        <w:t>7.1.</w:t>
      </w:r>
      <w:r>
        <w:t>5</w:t>
      </w:r>
      <w:r w:rsidRPr="00A9258C">
        <w:tab/>
      </w:r>
      <w:r>
        <w:t>Read command reject</w:t>
      </w:r>
      <w:bookmarkEnd w:id="183"/>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184" w:name="_Toc207821573"/>
      <w:r w:rsidRPr="00A9258C">
        <w:lastRenderedPageBreak/>
        <w:t>7.1.</w:t>
      </w:r>
      <w:r>
        <w:t>6</w:t>
      </w:r>
      <w:r w:rsidRPr="00A9258C">
        <w:tab/>
      </w:r>
      <w:r>
        <w:t>Write command</w:t>
      </w:r>
      <w:bookmarkEnd w:id="184"/>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22EE9E85"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185" w:name="_Toc207821574"/>
      <w:r w:rsidRPr="00A9258C">
        <w:t>7.1.</w:t>
      </w:r>
      <w:r>
        <w:t>7</w:t>
      </w:r>
      <w:r w:rsidRPr="00A9258C">
        <w:tab/>
      </w:r>
      <w:r>
        <w:t>Write complete</w:t>
      </w:r>
      <w:bookmarkEnd w:id="185"/>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186" w:name="_Toc207821575"/>
      <w:r w:rsidRPr="00A9258C">
        <w:t>7.1.</w:t>
      </w:r>
      <w:r>
        <w:t>8</w:t>
      </w:r>
      <w:r w:rsidRPr="00A9258C">
        <w:tab/>
      </w:r>
      <w:r>
        <w:t>Write command reject</w:t>
      </w:r>
      <w:bookmarkEnd w:id="186"/>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187" w:name="_Toc207821576"/>
      <w:r w:rsidRPr="00A9258C">
        <w:t>7.1.</w:t>
      </w:r>
      <w:r>
        <w:t>9</w:t>
      </w:r>
      <w:r w:rsidRPr="00A9258C">
        <w:tab/>
      </w:r>
      <w:r>
        <w:rPr>
          <w:lang w:val="en-US" w:eastAsia="zh-CN"/>
        </w:rPr>
        <w:t>Permanent disable command</w:t>
      </w:r>
      <w:bookmarkEnd w:id="187"/>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command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188" w:name="_Toc207821577"/>
      <w:r w:rsidRPr="00A9258C">
        <w:t>7.1.</w:t>
      </w:r>
      <w:r>
        <w:t>10</w:t>
      </w:r>
      <w:r w:rsidRPr="00A9258C">
        <w:tab/>
      </w:r>
      <w:r>
        <w:rPr>
          <w:lang w:val="en-US" w:eastAsia="zh-CN"/>
        </w:rPr>
        <w:t>Permanent disable complete</w:t>
      </w:r>
      <w:bookmarkEnd w:id="188"/>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w:t>
            </w:r>
            <w:proofErr w:type="spellStart"/>
            <w:r w:rsidRPr="00CB2B94">
              <w:rPr>
                <w:lang w:val="fr-FR" w:eastAsia="zh-CN"/>
              </w:rPr>
              <w:t>complete</w:t>
            </w:r>
            <w:proofErr w:type="spellEnd"/>
            <w:r w:rsidRPr="00CB2B94">
              <w:rPr>
                <w:lang w:val="fr-FR" w:eastAsia="zh-CN"/>
              </w:rPr>
              <w:t xml:space="preserve">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42FABAC7" w14:textId="23E6B1C8" w:rsidR="00A93EFD" w:rsidRDefault="00E50F88" w:rsidP="00A93EFD">
      <w:pPr>
        <w:pStyle w:val="Heading2"/>
      </w:pPr>
      <w:bookmarkStart w:id="189" w:name="_Toc207821578"/>
      <w:r w:rsidRPr="00A9258C">
        <w:t>7</w:t>
      </w:r>
      <w:r w:rsidR="00A93EFD" w:rsidRPr="00A9258C">
        <w:t>.2</w:t>
      </w:r>
      <w:r w:rsidR="00A93EFD" w:rsidRPr="00A9258C">
        <w:tab/>
      </w:r>
      <w:r w:rsidR="00173288" w:rsidRPr="00A9258C">
        <w:t>Encoding of information elements</w:t>
      </w:r>
      <w:bookmarkEnd w:id="189"/>
    </w:p>
    <w:p w14:paraId="6E15AAEA" w14:textId="77777777" w:rsidR="00300785" w:rsidRPr="00A9258C" w:rsidRDefault="00300785" w:rsidP="00300785">
      <w:pPr>
        <w:pStyle w:val="Heading3"/>
      </w:pPr>
      <w:bookmarkStart w:id="190" w:name="_Toc207821579"/>
      <w:bookmarkStart w:id="191" w:name="_Hlk207662816"/>
      <w:r w:rsidRPr="00A9258C">
        <w:t>7.</w:t>
      </w:r>
      <w:r>
        <w:t>2</w:t>
      </w:r>
      <w:r w:rsidRPr="00A9258C">
        <w:t>.1</w:t>
      </w:r>
      <w:r w:rsidRPr="00A9258C">
        <w:tab/>
        <w:t>General</w:t>
      </w:r>
      <w:bookmarkEnd w:id="190"/>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191"/>
    </w:p>
    <w:p w14:paraId="2AF15535" w14:textId="72367AEF" w:rsidR="00173288" w:rsidRPr="00A9258C" w:rsidRDefault="00173288" w:rsidP="00173288">
      <w:pPr>
        <w:pStyle w:val="Heading3"/>
      </w:pPr>
      <w:bookmarkStart w:id="192" w:name="_Toc207821580"/>
      <w:r w:rsidRPr="00A9258C">
        <w:lastRenderedPageBreak/>
        <w:t>7.2.</w:t>
      </w:r>
      <w:r w:rsidR="0008568F">
        <w:t>2</w:t>
      </w:r>
      <w:r w:rsidRPr="00A9258C">
        <w:tab/>
      </w:r>
      <w:r w:rsidR="00F66699" w:rsidRPr="00A9258C">
        <w:t>Message type</w:t>
      </w:r>
      <w:bookmarkEnd w:id="192"/>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1E1DAEA0" w:rsidR="00F66699" w:rsidRPr="00A9258C" w:rsidRDefault="00F66699" w:rsidP="00F66699">
      <w:pPr>
        <w:pStyle w:val="TH"/>
      </w:pPr>
      <w:bookmarkStart w:id="193" w:name="_CRTable9_8_1"/>
      <w:r w:rsidRPr="00A9258C">
        <w:t xml:space="preserve">Table </w:t>
      </w:r>
      <w:bookmarkEnd w:id="193"/>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94"/>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r w:rsidRPr="00A9258C">
              <w:t>0</w:t>
            </w:r>
          </w:p>
        </w:tc>
        <w:tc>
          <w:tcPr>
            <w:tcW w:w="284" w:type="dxa"/>
          </w:tcPr>
          <w:p w14:paraId="7CA1F2AB" w14:textId="69B908AB" w:rsidR="00257602" w:rsidRPr="00A9258C" w:rsidRDefault="00257602" w:rsidP="00257602">
            <w:pPr>
              <w:pStyle w:val="TAC"/>
            </w:pPr>
            <w:r w:rsidRPr="00A9258C">
              <w:t>1</w:t>
            </w:r>
          </w:p>
        </w:tc>
        <w:tc>
          <w:tcPr>
            <w:tcW w:w="284" w:type="dxa"/>
          </w:tcPr>
          <w:p w14:paraId="6BE792A3" w14:textId="7A8E700B" w:rsidR="00257602" w:rsidRPr="00A9258C" w:rsidRDefault="00257602" w:rsidP="00257602">
            <w:pPr>
              <w:pStyle w:val="TAC"/>
            </w:pPr>
            <w:r w:rsidRPr="00A9258C">
              <w:t>0</w:t>
            </w:r>
          </w:p>
        </w:tc>
        <w:tc>
          <w:tcPr>
            <w:tcW w:w="284" w:type="dxa"/>
          </w:tcPr>
          <w:p w14:paraId="2DF1759F" w14:textId="456D53BA" w:rsidR="00257602" w:rsidRPr="00A9258C" w:rsidRDefault="00257602" w:rsidP="00257602">
            <w:pPr>
              <w:pStyle w:val="TAC"/>
            </w:pPr>
            <w:r w:rsidRPr="00A9258C">
              <w:t>0</w:t>
            </w:r>
          </w:p>
        </w:tc>
        <w:tc>
          <w:tcPr>
            <w:tcW w:w="284" w:type="dxa"/>
          </w:tcPr>
          <w:p w14:paraId="233A18B9" w14:textId="0E31D89F" w:rsidR="00257602" w:rsidRPr="00A9258C" w:rsidRDefault="00257602" w:rsidP="00257602">
            <w:pPr>
              <w:pStyle w:val="TAC"/>
            </w:pPr>
            <w:r w:rsidRPr="00A9258C">
              <w:t>0</w:t>
            </w:r>
          </w:p>
        </w:tc>
        <w:tc>
          <w:tcPr>
            <w:tcW w:w="284" w:type="dxa"/>
          </w:tcPr>
          <w:p w14:paraId="06D34162" w14:textId="294FFB45" w:rsidR="00257602" w:rsidRPr="00A9258C" w:rsidRDefault="00257602" w:rsidP="00257602">
            <w:pPr>
              <w:pStyle w:val="TAC"/>
            </w:pPr>
            <w:r w:rsidRPr="00A9258C">
              <w:t>0</w:t>
            </w:r>
          </w:p>
        </w:tc>
        <w:tc>
          <w:tcPr>
            <w:tcW w:w="284" w:type="dxa"/>
          </w:tcPr>
          <w:p w14:paraId="71800DB6" w14:textId="7C673FAF" w:rsidR="00257602" w:rsidRPr="00A9258C" w:rsidRDefault="00257602" w:rsidP="00257602">
            <w:pPr>
              <w:pStyle w:val="TAC"/>
            </w:pPr>
            <w:r>
              <w:t>1</w:t>
            </w:r>
          </w:p>
        </w:tc>
        <w:tc>
          <w:tcPr>
            <w:tcW w:w="284" w:type="dxa"/>
          </w:tcPr>
          <w:p w14:paraId="589AF966" w14:textId="20031091" w:rsidR="00257602" w:rsidRPr="00A9258C" w:rsidRDefault="00257602" w:rsidP="00257602">
            <w:pPr>
              <w:pStyle w:val="TAC"/>
            </w:pPr>
            <w:r>
              <w:t>0</w:t>
            </w:r>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r>
              <w:t>Read command</w:t>
            </w:r>
          </w:p>
        </w:tc>
      </w:tr>
      <w:tr w:rsidR="00257602" w:rsidRPr="00A9258C" w14:paraId="5C07ABC2" w14:textId="77777777" w:rsidTr="00344CA8">
        <w:trPr>
          <w:cantSplit/>
          <w:jc w:val="center"/>
        </w:trPr>
        <w:tc>
          <w:tcPr>
            <w:tcW w:w="284" w:type="dxa"/>
          </w:tcPr>
          <w:p w14:paraId="0D50CBF1" w14:textId="2D551668" w:rsidR="00257602" w:rsidRPr="00A9258C" w:rsidRDefault="00257602" w:rsidP="00257602">
            <w:pPr>
              <w:pStyle w:val="TAC"/>
            </w:pPr>
            <w:r w:rsidRPr="00A9258C">
              <w:t>0</w:t>
            </w:r>
          </w:p>
        </w:tc>
        <w:tc>
          <w:tcPr>
            <w:tcW w:w="284" w:type="dxa"/>
          </w:tcPr>
          <w:p w14:paraId="6FACA0CF" w14:textId="344960F5" w:rsidR="00257602" w:rsidRPr="00A9258C" w:rsidRDefault="00257602" w:rsidP="00257602">
            <w:pPr>
              <w:pStyle w:val="TAC"/>
            </w:pPr>
            <w:r w:rsidRPr="00A9258C">
              <w:t>1</w:t>
            </w:r>
          </w:p>
        </w:tc>
        <w:tc>
          <w:tcPr>
            <w:tcW w:w="284" w:type="dxa"/>
          </w:tcPr>
          <w:p w14:paraId="4CA2113F" w14:textId="7E197449" w:rsidR="00257602" w:rsidRPr="00A9258C" w:rsidRDefault="00257602" w:rsidP="00257602">
            <w:pPr>
              <w:pStyle w:val="TAC"/>
            </w:pPr>
            <w:r w:rsidRPr="00A9258C">
              <w:t>0</w:t>
            </w:r>
          </w:p>
        </w:tc>
        <w:tc>
          <w:tcPr>
            <w:tcW w:w="284" w:type="dxa"/>
          </w:tcPr>
          <w:p w14:paraId="007C7508" w14:textId="318F1A31" w:rsidR="00257602" w:rsidRPr="00A9258C" w:rsidRDefault="00257602" w:rsidP="00257602">
            <w:pPr>
              <w:pStyle w:val="TAC"/>
            </w:pPr>
            <w:r w:rsidRPr="00A9258C">
              <w:t>0</w:t>
            </w:r>
          </w:p>
        </w:tc>
        <w:tc>
          <w:tcPr>
            <w:tcW w:w="284" w:type="dxa"/>
          </w:tcPr>
          <w:p w14:paraId="41A270E6" w14:textId="59ECA570" w:rsidR="00257602" w:rsidRPr="00A9258C" w:rsidRDefault="00257602" w:rsidP="00257602">
            <w:pPr>
              <w:pStyle w:val="TAC"/>
            </w:pPr>
            <w:r w:rsidRPr="00A9258C">
              <w:t>0</w:t>
            </w:r>
          </w:p>
        </w:tc>
        <w:tc>
          <w:tcPr>
            <w:tcW w:w="284" w:type="dxa"/>
          </w:tcPr>
          <w:p w14:paraId="0FD1FBDA" w14:textId="66939925" w:rsidR="00257602" w:rsidRPr="00A9258C" w:rsidRDefault="00257602" w:rsidP="00257602">
            <w:pPr>
              <w:pStyle w:val="TAC"/>
            </w:pPr>
            <w:r w:rsidRPr="00A9258C">
              <w:t>0</w:t>
            </w:r>
          </w:p>
        </w:tc>
        <w:tc>
          <w:tcPr>
            <w:tcW w:w="284" w:type="dxa"/>
          </w:tcPr>
          <w:p w14:paraId="05B7A667" w14:textId="47670A04" w:rsidR="00257602" w:rsidRDefault="00257602" w:rsidP="00257602">
            <w:pPr>
              <w:pStyle w:val="TAC"/>
            </w:pPr>
            <w:r>
              <w:t>1</w:t>
            </w:r>
          </w:p>
        </w:tc>
        <w:tc>
          <w:tcPr>
            <w:tcW w:w="284" w:type="dxa"/>
          </w:tcPr>
          <w:p w14:paraId="7177667A" w14:textId="56F812AB" w:rsidR="00257602" w:rsidRDefault="00257602" w:rsidP="00257602">
            <w:pPr>
              <w:pStyle w:val="TAC"/>
            </w:pPr>
            <w:r w:rsidRPr="00A9258C">
              <w:t>1</w:t>
            </w:r>
          </w:p>
        </w:tc>
        <w:tc>
          <w:tcPr>
            <w:tcW w:w="284" w:type="dxa"/>
          </w:tcPr>
          <w:p w14:paraId="0CA344D8" w14:textId="77777777" w:rsidR="00257602" w:rsidRPr="00A9258C" w:rsidRDefault="00257602" w:rsidP="00257602">
            <w:pPr>
              <w:pStyle w:val="TAC"/>
            </w:pPr>
          </w:p>
        </w:tc>
        <w:tc>
          <w:tcPr>
            <w:tcW w:w="3969" w:type="dxa"/>
          </w:tcPr>
          <w:p w14:paraId="6E94C2F2" w14:textId="05F11473" w:rsidR="00257602" w:rsidRDefault="00257602" w:rsidP="00257602">
            <w:pPr>
              <w:pStyle w:val="TAL"/>
            </w:pPr>
            <w:r>
              <w:t>Read complete</w:t>
            </w:r>
          </w:p>
        </w:tc>
      </w:tr>
      <w:tr w:rsidR="00257602" w:rsidRPr="00A9258C" w14:paraId="0FFDEB3F" w14:textId="77777777" w:rsidTr="00344CA8">
        <w:trPr>
          <w:cantSplit/>
          <w:jc w:val="center"/>
        </w:trPr>
        <w:tc>
          <w:tcPr>
            <w:tcW w:w="284" w:type="dxa"/>
          </w:tcPr>
          <w:p w14:paraId="41D129B4" w14:textId="1B369546" w:rsidR="00257602" w:rsidRPr="00A9258C" w:rsidRDefault="00257602" w:rsidP="00257602">
            <w:pPr>
              <w:pStyle w:val="TAC"/>
            </w:pPr>
            <w:r w:rsidRPr="00A9258C">
              <w:t>0</w:t>
            </w:r>
          </w:p>
        </w:tc>
        <w:tc>
          <w:tcPr>
            <w:tcW w:w="284" w:type="dxa"/>
          </w:tcPr>
          <w:p w14:paraId="1039C4D2" w14:textId="1809598D" w:rsidR="00257602" w:rsidRPr="00A9258C" w:rsidRDefault="00257602" w:rsidP="00257602">
            <w:pPr>
              <w:pStyle w:val="TAC"/>
            </w:pPr>
            <w:r w:rsidRPr="00A9258C">
              <w:t>1</w:t>
            </w:r>
          </w:p>
        </w:tc>
        <w:tc>
          <w:tcPr>
            <w:tcW w:w="284" w:type="dxa"/>
          </w:tcPr>
          <w:p w14:paraId="13406B62" w14:textId="39BD35C3" w:rsidR="00257602" w:rsidRPr="00A9258C" w:rsidRDefault="00257602" w:rsidP="00257602">
            <w:pPr>
              <w:pStyle w:val="TAC"/>
            </w:pPr>
            <w:r w:rsidRPr="00A9258C">
              <w:t>0</w:t>
            </w:r>
          </w:p>
        </w:tc>
        <w:tc>
          <w:tcPr>
            <w:tcW w:w="284" w:type="dxa"/>
          </w:tcPr>
          <w:p w14:paraId="29643FD5" w14:textId="2AC454E1" w:rsidR="00257602" w:rsidRPr="00A9258C" w:rsidRDefault="00257602" w:rsidP="00257602">
            <w:pPr>
              <w:pStyle w:val="TAC"/>
            </w:pPr>
            <w:r w:rsidRPr="00A9258C">
              <w:t>0</w:t>
            </w:r>
          </w:p>
        </w:tc>
        <w:tc>
          <w:tcPr>
            <w:tcW w:w="284" w:type="dxa"/>
          </w:tcPr>
          <w:p w14:paraId="05F18ED2" w14:textId="48F909D0" w:rsidR="00257602" w:rsidRPr="00A9258C" w:rsidRDefault="00257602" w:rsidP="00257602">
            <w:pPr>
              <w:pStyle w:val="TAC"/>
            </w:pPr>
            <w:r w:rsidRPr="00A9258C">
              <w:t>0</w:t>
            </w:r>
          </w:p>
        </w:tc>
        <w:tc>
          <w:tcPr>
            <w:tcW w:w="284" w:type="dxa"/>
          </w:tcPr>
          <w:p w14:paraId="1F00C9DC" w14:textId="14FA54BF" w:rsidR="00257602" w:rsidRPr="00A9258C" w:rsidRDefault="00257602" w:rsidP="00257602">
            <w:pPr>
              <w:pStyle w:val="TAC"/>
            </w:pPr>
            <w:r>
              <w:t>1</w:t>
            </w:r>
          </w:p>
        </w:tc>
        <w:tc>
          <w:tcPr>
            <w:tcW w:w="284" w:type="dxa"/>
          </w:tcPr>
          <w:p w14:paraId="7C4CBFE8" w14:textId="6291D13E" w:rsidR="00257602" w:rsidRDefault="00257602" w:rsidP="00257602">
            <w:pPr>
              <w:pStyle w:val="TAC"/>
            </w:pPr>
            <w:r w:rsidRPr="00A9258C">
              <w:t>0</w:t>
            </w:r>
          </w:p>
        </w:tc>
        <w:tc>
          <w:tcPr>
            <w:tcW w:w="284" w:type="dxa"/>
          </w:tcPr>
          <w:p w14:paraId="276B0FF5" w14:textId="0F1517A9" w:rsidR="00257602" w:rsidRPr="00A9258C" w:rsidRDefault="00257602" w:rsidP="00257602">
            <w:pPr>
              <w:pStyle w:val="TAC"/>
            </w:pPr>
            <w:r>
              <w:t>0</w:t>
            </w:r>
          </w:p>
        </w:tc>
        <w:tc>
          <w:tcPr>
            <w:tcW w:w="284" w:type="dxa"/>
          </w:tcPr>
          <w:p w14:paraId="514FFA67" w14:textId="77777777" w:rsidR="00257602" w:rsidRPr="00A9258C" w:rsidRDefault="00257602" w:rsidP="00257602">
            <w:pPr>
              <w:pStyle w:val="TAC"/>
            </w:pPr>
          </w:p>
        </w:tc>
        <w:tc>
          <w:tcPr>
            <w:tcW w:w="3969" w:type="dxa"/>
          </w:tcPr>
          <w:p w14:paraId="04461771" w14:textId="37396398" w:rsidR="00257602" w:rsidRDefault="00257602" w:rsidP="00257602">
            <w:pPr>
              <w:pStyle w:val="TAL"/>
            </w:pPr>
            <w:r>
              <w:t>Read command reject</w:t>
            </w:r>
          </w:p>
        </w:tc>
      </w:tr>
      <w:tr w:rsidR="00257602" w:rsidRPr="00A9258C" w14:paraId="6A8CFE23" w14:textId="77777777" w:rsidTr="00344CA8">
        <w:trPr>
          <w:cantSplit/>
          <w:jc w:val="center"/>
        </w:trPr>
        <w:tc>
          <w:tcPr>
            <w:tcW w:w="284" w:type="dxa"/>
          </w:tcPr>
          <w:p w14:paraId="1C8E50AE" w14:textId="3DFE7BA0" w:rsidR="00257602" w:rsidRPr="00A9258C" w:rsidRDefault="00257602" w:rsidP="00257602">
            <w:pPr>
              <w:pStyle w:val="TAC"/>
            </w:pPr>
            <w:r w:rsidRPr="00A9258C">
              <w:t>0</w:t>
            </w:r>
          </w:p>
        </w:tc>
        <w:tc>
          <w:tcPr>
            <w:tcW w:w="284" w:type="dxa"/>
          </w:tcPr>
          <w:p w14:paraId="1AB9D32B" w14:textId="66D98D14" w:rsidR="00257602" w:rsidRPr="00A9258C" w:rsidRDefault="00257602" w:rsidP="00257602">
            <w:pPr>
              <w:pStyle w:val="TAC"/>
            </w:pPr>
            <w:r w:rsidRPr="00A9258C">
              <w:t>1</w:t>
            </w:r>
          </w:p>
        </w:tc>
        <w:tc>
          <w:tcPr>
            <w:tcW w:w="284" w:type="dxa"/>
          </w:tcPr>
          <w:p w14:paraId="65E6D5B0" w14:textId="43061DF2" w:rsidR="00257602" w:rsidRPr="00A9258C" w:rsidRDefault="00257602" w:rsidP="00257602">
            <w:pPr>
              <w:pStyle w:val="TAC"/>
            </w:pPr>
            <w:r w:rsidRPr="00A9258C">
              <w:t>0</w:t>
            </w:r>
          </w:p>
        </w:tc>
        <w:tc>
          <w:tcPr>
            <w:tcW w:w="284" w:type="dxa"/>
          </w:tcPr>
          <w:p w14:paraId="63A09C33" w14:textId="5CB7930C" w:rsidR="00257602" w:rsidRPr="00A9258C" w:rsidRDefault="00257602" w:rsidP="00257602">
            <w:pPr>
              <w:pStyle w:val="TAC"/>
            </w:pPr>
            <w:r w:rsidRPr="00A9258C">
              <w:t>0</w:t>
            </w:r>
          </w:p>
        </w:tc>
        <w:tc>
          <w:tcPr>
            <w:tcW w:w="284" w:type="dxa"/>
          </w:tcPr>
          <w:p w14:paraId="23953382" w14:textId="09910DCD" w:rsidR="00257602" w:rsidRPr="00A9258C" w:rsidRDefault="00257602" w:rsidP="00257602">
            <w:pPr>
              <w:pStyle w:val="TAC"/>
            </w:pPr>
            <w:r w:rsidRPr="00A9258C">
              <w:t>0</w:t>
            </w:r>
          </w:p>
        </w:tc>
        <w:tc>
          <w:tcPr>
            <w:tcW w:w="284" w:type="dxa"/>
          </w:tcPr>
          <w:p w14:paraId="2DE5DA0B" w14:textId="1CCB2E2B" w:rsidR="00257602" w:rsidRDefault="00257602" w:rsidP="00257602">
            <w:pPr>
              <w:pStyle w:val="TAC"/>
            </w:pPr>
            <w:r>
              <w:t>1</w:t>
            </w:r>
          </w:p>
        </w:tc>
        <w:tc>
          <w:tcPr>
            <w:tcW w:w="284" w:type="dxa"/>
          </w:tcPr>
          <w:p w14:paraId="65EAAD56" w14:textId="39B6E00B" w:rsidR="00257602" w:rsidRPr="00A9258C" w:rsidRDefault="00257602" w:rsidP="00257602">
            <w:pPr>
              <w:pStyle w:val="TAC"/>
            </w:pPr>
            <w:r w:rsidRPr="00A9258C">
              <w:t>0</w:t>
            </w:r>
          </w:p>
        </w:tc>
        <w:tc>
          <w:tcPr>
            <w:tcW w:w="284" w:type="dxa"/>
          </w:tcPr>
          <w:p w14:paraId="7708B82C" w14:textId="37BDD738" w:rsidR="00257602" w:rsidRDefault="00257602" w:rsidP="00257602">
            <w:pPr>
              <w:pStyle w:val="TAC"/>
            </w:pPr>
            <w:r w:rsidRPr="00A9258C">
              <w:t>1</w:t>
            </w:r>
          </w:p>
        </w:tc>
        <w:tc>
          <w:tcPr>
            <w:tcW w:w="284" w:type="dxa"/>
          </w:tcPr>
          <w:p w14:paraId="248E5A76" w14:textId="77777777" w:rsidR="00257602" w:rsidRPr="00A9258C" w:rsidRDefault="00257602" w:rsidP="00257602">
            <w:pPr>
              <w:pStyle w:val="TAC"/>
            </w:pPr>
          </w:p>
        </w:tc>
        <w:tc>
          <w:tcPr>
            <w:tcW w:w="3969" w:type="dxa"/>
          </w:tcPr>
          <w:p w14:paraId="043118B1" w14:textId="08F6554A" w:rsidR="00257602" w:rsidRDefault="00257602" w:rsidP="00257602">
            <w:pPr>
              <w:pStyle w:val="TAL"/>
            </w:pPr>
            <w:r>
              <w:t>Write command</w:t>
            </w:r>
          </w:p>
        </w:tc>
      </w:tr>
      <w:tr w:rsidR="00257602" w:rsidRPr="00A9258C" w14:paraId="7A74F66B" w14:textId="77777777" w:rsidTr="00344CA8">
        <w:trPr>
          <w:cantSplit/>
          <w:jc w:val="center"/>
        </w:trPr>
        <w:tc>
          <w:tcPr>
            <w:tcW w:w="284" w:type="dxa"/>
          </w:tcPr>
          <w:p w14:paraId="11206F59" w14:textId="741E69B1" w:rsidR="00257602" w:rsidRPr="00A9258C" w:rsidRDefault="00257602" w:rsidP="00257602">
            <w:pPr>
              <w:pStyle w:val="TAC"/>
            </w:pPr>
            <w:r>
              <w:t>0</w:t>
            </w:r>
          </w:p>
        </w:tc>
        <w:tc>
          <w:tcPr>
            <w:tcW w:w="284" w:type="dxa"/>
          </w:tcPr>
          <w:p w14:paraId="245C5C49" w14:textId="4DC9B132" w:rsidR="00257602" w:rsidRPr="00A9258C" w:rsidRDefault="00257602" w:rsidP="00257602">
            <w:pPr>
              <w:pStyle w:val="TAC"/>
            </w:pPr>
            <w:r>
              <w:t>0</w:t>
            </w:r>
          </w:p>
        </w:tc>
        <w:tc>
          <w:tcPr>
            <w:tcW w:w="284" w:type="dxa"/>
          </w:tcPr>
          <w:p w14:paraId="064D23C8" w14:textId="4D9FBBC8" w:rsidR="00257602" w:rsidRPr="00A9258C" w:rsidRDefault="00257602" w:rsidP="00257602">
            <w:pPr>
              <w:pStyle w:val="TAC"/>
            </w:pPr>
            <w:r>
              <w:t>0</w:t>
            </w:r>
          </w:p>
        </w:tc>
        <w:tc>
          <w:tcPr>
            <w:tcW w:w="284" w:type="dxa"/>
          </w:tcPr>
          <w:p w14:paraId="5862592A" w14:textId="03F3C1B9" w:rsidR="00257602" w:rsidRPr="00A9258C" w:rsidRDefault="00257602" w:rsidP="00257602">
            <w:pPr>
              <w:pStyle w:val="TAC"/>
            </w:pPr>
            <w:r>
              <w:t>0</w:t>
            </w:r>
          </w:p>
        </w:tc>
        <w:tc>
          <w:tcPr>
            <w:tcW w:w="284" w:type="dxa"/>
          </w:tcPr>
          <w:p w14:paraId="50039239" w14:textId="395B966C" w:rsidR="00257602" w:rsidRPr="00A9258C" w:rsidRDefault="00257602" w:rsidP="00257602">
            <w:pPr>
              <w:pStyle w:val="TAC"/>
            </w:pPr>
            <w:r>
              <w:t>0</w:t>
            </w:r>
          </w:p>
        </w:tc>
        <w:tc>
          <w:tcPr>
            <w:tcW w:w="284" w:type="dxa"/>
          </w:tcPr>
          <w:p w14:paraId="340D791D" w14:textId="09A67A44" w:rsidR="00257602" w:rsidRDefault="00257602" w:rsidP="00257602">
            <w:pPr>
              <w:pStyle w:val="TAC"/>
            </w:pPr>
            <w:r>
              <w:t>1</w:t>
            </w:r>
          </w:p>
        </w:tc>
        <w:tc>
          <w:tcPr>
            <w:tcW w:w="284" w:type="dxa"/>
          </w:tcPr>
          <w:p w14:paraId="03EC104D" w14:textId="52AD2BB0" w:rsidR="00257602" w:rsidRPr="00A9258C" w:rsidRDefault="00257602" w:rsidP="00257602">
            <w:pPr>
              <w:pStyle w:val="TAC"/>
            </w:pPr>
            <w:r>
              <w:t>1</w:t>
            </w:r>
          </w:p>
        </w:tc>
        <w:tc>
          <w:tcPr>
            <w:tcW w:w="284" w:type="dxa"/>
          </w:tcPr>
          <w:p w14:paraId="123A0762" w14:textId="5871E67D" w:rsidR="00257602" w:rsidRPr="00A9258C" w:rsidRDefault="00257602" w:rsidP="00257602">
            <w:pPr>
              <w:pStyle w:val="TAC"/>
            </w:pPr>
            <w:r>
              <w:t>0</w:t>
            </w:r>
          </w:p>
        </w:tc>
        <w:tc>
          <w:tcPr>
            <w:tcW w:w="284" w:type="dxa"/>
          </w:tcPr>
          <w:p w14:paraId="5739F0EC" w14:textId="77777777" w:rsidR="00257602" w:rsidRPr="00A9258C" w:rsidRDefault="00257602" w:rsidP="00257602">
            <w:pPr>
              <w:pStyle w:val="TAC"/>
            </w:pPr>
          </w:p>
        </w:tc>
        <w:tc>
          <w:tcPr>
            <w:tcW w:w="3969" w:type="dxa"/>
          </w:tcPr>
          <w:p w14:paraId="64DC8205" w14:textId="24A4244D" w:rsidR="00257602" w:rsidRDefault="00257602" w:rsidP="00257602">
            <w:pPr>
              <w:pStyle w:val="TAL"/>
            </w:pPr>
            <w:r>
              <w:t>Write complete</w:t>
            </w:r>
          </w:p>
        </w:tc>
      </w:tr>
      <w:tr w:rsidR="00257602" w:rsidRPr="00A9258C" w14:paraId="131BC337" w14:textId="77777777" w:rsidTr="00344CA8">
        <w:trPr>
          <w:cantSplit/>
          <w:jc w:val="center"/>
        </w:trPr>
        <w:tc>
          <w:tcPr>
            <w:tcW w:w="284" w:type="dxa"/>
          </w:tcPr>
          <w:p w14:paraId="31694932" w14:textId="2B1CC409" w:rsidR="00257602" w:rsidRDefault="00257602" w:rsidP="00257602">
            <w:pPr>
              <w:pStyle w:val="TAC"/>
            </w:pPr>
            <w:r>
              <w:t>0</w:t>
            </w:r>
          </w:p>
        </w:tc>
        <w:tc>
          <w:tcPr>
            <w:tcW w:w="284" w:type="dxa"/>
          </w:tcPr>
          <w:p w14:paraId="2F29C3E7" w14:textId="099969CF" w:rsidR="00257602" w:rsidRDefault="00257602" w:rsidP="00257602">
            <w:pPr>
              <w:pStyle w:val="TAC"/>
            </w:pPr>
            <w:r>
              <w:t>0</w:t>
            </w:r>
          </w:p>
        </w:tc>
        <w:tc>
          <w:tcPr>
            <w:tcW w:w="284" w:type="dxa"/>
          </w:tcPr>
          <w:p w14:paraId="704D4C5B" w14:textId="5D7CEA30" w:rsidR="00257602" w:rsidRDefault="00257602" w:rsidP="00257602">
            <w:pPr>
              <w:pStyle w:val="TAC"/>
            </w:pPr>
            <w:r>
              <w:t>0</w:t>
            </w:r>
          </w:p>
        </w:tc>
        <w:tc>
          <w:tcPr>
            <w:tcW w:w="284" w:type="dxa"/>
          </w:tcPr>
          <w:p w14:paraId="60773E49" w14:textId="1C3111ED" w:rsidR="00257602" w:rsidRDefault="00257602" w:rsidP="00257602">
            <w:pPr>
              <w:pStyle w:val="TAC"/>
            </w:pPr>
            <w:r>
              <w:t>0</w:t>
            </w:r>
          </w:p>
        </w:tc>
        <w:tc>
          <w:tcPr>
            <w:tcW w:w="284" w:type="dxa"/>
          </w:tcPr>
          <w:p w14:paraId="599D60D7" w14:textId="21896673" w:rsidR="00257602" w:rsidRDefault="00257602" w:rsidP="00257602">
            <w:pPr>
              <w:pStyle w:val="TAC"/>
            </w:pPr>
            <w:r>
              <w:t>0</w:t>
            </w:r>
          </w:p>
        </w:tc>
        <w:tc>
          <w:tcPr>
            <w:tcW w:w="284" w:type="dxa"/>
          </w:tcPr>
          <w:p w14:paraId="05990EA5" w14:textId="2F2C09D8" w:rsidR="00257602" w:rsidRDefault="00257602" w:rsidP="00257602">
            <w:pPr>
              <w:pStyle w:val="TAC"/>
            </w:pPr>
            <w:r>
              <w:t>1</w:t>
            </w:r>
          </w:p>
        </w:tc>
        <w:tc>
          <w:tcPr>
            <w:tcW w:w="284" w:type="dxa"/>
          </w:tcPr>
          <w:p w14:paraId="5BD3910D" w14:textId="4782628F" w:rsidR="00257602" w:rsidRDefault="00257602" w:rsidP="00257602">
            <w:pPr>
              <w:pStyle w:val="TAC"/>
            </w:pPr>
            <w:r>
              <w:t>1</w:t>
            </w:r>
          </w:p>
        </w:tc>
        <w:tc>
          <w:tcPr>
            <w:tcW w:w="284" w:type="dxa"/>
          </w:tcPr>
          <w:p w14:paraId="5E709A01" w14:textId="700BDF8A" w:rsidR="00257602" w:rsidRDefault="00257602" w:rsidP="00257602">
            <w:pPr>
              <w:pStyle w:val="TAC"/>
            </w:pPr>
            <w:r>
              <w:t>1</w:t>
            </w:r>
          </w:p>
        </w:tc>
        <w:tc>
          <w:tcPr>
            <w:tcW w:w="284" w:type="dxa"/>
          </w:tcPr>
          <w:p w14:paraId="20D102FD" w14:textId="77777777" w:rsidR="00257602" w:rsidRPr="00A9258C" w:rsidRDefault="00257602" w:rsidP="00257602">
            <w:pPr>
              <w:pStyle w:val="TAC"/>
            </w:pPr>
          </w:p>
        </w:tc>
        <w:tc>
          <w:tcPr>
            <w:tcW w:w="3969" w:type="dxa"/>
          </w:tcPr>
          <w:p w14:paraId="0D6C6999" w14:textId="128B97F0" w:rsidR="00257602" w:rsidRDefault="00257602" w:rsidP="00257602">
            <w:pPr>
              <w:pStyle w:val="TAL"/>
            </w:pPr>
            <w:r>
              <w:t>Write command reject</w:t>
            </w:r>
          </w:p>
        </w:tc>
      </w:tr>
      <w:tr w:rsidR="00257602" w:rsidRPr="00A9258C" w14:paraId="20F22C90" w14:textId="77777777" w:rsidTr="00344CA8">
        <w:trPr>
          <w:cantSplit/>
          <w:jc w:val="center"/>
        </w:trPr>
        <w:tc>
          <w:tcPr>
            <w:tcW w:w="284" w:type="dxa"/>
          </w:tcPr>
          <w:p w14:paraId="3433B527" w14:textId="05A466DC" w:rsidR="00257602" w:rsidRDefault="00257602" w:rsidP="00257602">
            <w:pPr>
              <w:pStyle w:val="TAC"/>
            </w:pPr>
            <w:r>
              <w:t>0</w:t>
            </w:r>
          </w:p>
        </w:tc>
        <w:tc>
          <w:tcPr>
            <w:tcW w:w="284" w:type="dxa"/>
          </w:tcPr>
          <w:p w14:paraId="3EB956FC" w14:textId="0F0AB189" w:rsidR="00257602" w:rsidRDefault="00257602" w:rsidP="00257602">
            <w:pPr>
              <w:pStyle w:val="TAC"/>
            </w:pPr>
            <w:r>
              <w:t>0</w:t>
            </w:r>
          </w:p>
        </w:tc>
        <w:tc>
          <w:tcPr>
            <w:tcW w:w="284" w:type="dxa"/>
          </w:tcPr>
          <w:p w14:paraId="674AD5C4" w14:textId="28497D4F" w:rsidR="00257602" w:rsidRDefault="00257602" w:rsidP="00257602">
            <w:pPr>
              <w:pStyle w:val="TAC"/>
            </w:pPr>
            <w:r>
              <w:t>0</w:t>
            </w:r>
          </w:p>
        </w:tc>
        <w:tc>
          <w:tcPr>
            <w:tcW w:w="284" w:type="dxa"/>
          </w:tcPr>
          <w:p w14:paraId="3CF7A056" w14:textId="2658FD71" w:rsidR="00257602" w:rsidRDefault="00257602" w:rsidP="00257602">
            <w:pPr>
              <w:pStyle w:val="TAC"/>
            </w:pPr>
            <w:r>
              <w:t>0</w:t>
            </w:r>
          </w:p>
        </w:tc>
        <w:tc>
          <w:tcPr>
            <w:tcW w:w="284" w:type="dxa"/>
          </w:tcPr>
          <w:p w14:paraId="02CEDECF" w14:textId="3EFFA54D" w:rsidR="00257602" w:rsidRDefault="00257602" w:rsidP="00257602">
            <w:pPr>
              <w:pStyle w:val="TAC"/>
            </w:pPr>
            <w:r>
              <w:t>1</w:t>
            </w:r>
          </w:p>
        </w:tc>
        <w:tc>
          <w:tcPr>
            <w:tcW w:w="284" w:type="dxa"/>
          </w:tcPr>
          <w:p w14:paraId="55465D53" w14:textId="70755F39" w:rsidR="00257602" w:rsidRDefault="00257602" w:rsidP="00257602">
            <w:pPr>
              <w:pStyle w:val="TAC"/>
            </w:pPr>
            <w:r>
              <w:t>0</w:t>
            </w:r>
          </w:p>
        </w:tc>
        <w:tc>
          <w:tcPr>
            <w:tcW w:w="284" w:type="dxa"/>
          </w:tcPr>
          <w:p w14:paraId="077726DA" w14:textId="61D30F42" w:rsidR="00257602" w:rsidRDefault="00257602" w:rsidP="00257602">
            <w:pPr>
              <w:pStyle w:val="TAC"/>
            </w:pPr>
            <w:r>
              <w:t>0</w:t>
            </w:r>
          </w:p>
        </w:tc>
        <w:tc>
          <w:tcPr>
            <w:tcW w:w="284" w:type="dxa"/>
          </w:tcPr>
          <w:p w14:paraId="011A40AE" w14:textId="78FD330F" w:rsidR="00257602" w:rsidRDefault="00257602" w:rsidP="00257602">
            <w:pPr>
              <w:pStyle w:val="TAC"/>
            </w:pPr>
            <w:r>
              <w:t>0</w:t>
            </w:r>
          </w:p>
        </w:tc>
        <w:tc>
          <w:tcPr>
            <w:tcW w:w="284" w:type="dxa"/>
          </w:tcPr>
          <w:p w14:paraId="673011A0" w14:textId="77777777" w:rsidR="00257602" w:rsidRPr="00A9258C" w:rsidRDefault="00257602" w:rsidP="00257602">
            <w:pPr>
              <w:pStyle w:val="TAC"/>
            </w:pPr>
          </w:p>
        </w:tc>
        <w:tc>
          <w:tcPr>
            <w:tcW w:w="3969" w:type="dxa"/>
          </w:tcPr>
          <w:p w14:paraId="3A210CBB" w14:textId="249CCFB8" w:rsidR="00257602" w:rsidRDefault="00257602" w:rsidP="00257602">
            <w:pPr>
              <w:pStyle w:val="TAL"/>
            </w:pPr>
            <w:r>
              <w:rPr>
                <w:lang w:val="en-US" w:eastAsia="zh-CN"/>
              </w:rPr>
              <w:t>Permanent disable command</w:t>
            </w:r>
          </w:p>
        </w:tc>
      </w:tr>
      <w:tr w:rsidR="00257602" w:rsidRPr="00A9258C" w14:paraId="0FE3EB25" w14:textId="77777777" w:rsidTr="00344CA8">
        <w:trPr>
          <w:cantSplit/>
          <w:jc w:val="center"/>
        </w:trPr>
        <w:tc>
          <w:tcPr>
            <w:tcW w:w="284" w:type="dxa"/>
          </w:tcPr>
          <w:p w14:paraId="7A5EDACC" w14:textId="35C0B18D" w:rsidR="00257602" w:rsidRDefault="00257602" w:rsidP="00257602">
            <w:pPr>
              <w:pStyle w:val="TAC"/>
            </w:pPr>
            <w:r>
              <w:t>0</w:t>
            </w:r>
          </w:p>
        </w:tc>
        <w:tc>
          <w:tcPr>
            <w:tcW w:w="284" w:type="dxa"/>
          </w:tcPr>
          <w:p w14:paraId="23FCBC5F" w14:textId="3C683029" w:rsidR="00257602" w:rsidRDefault="00257602" w:rsidP="00257602">
            <w:pPr>
              <w:pStyle w:val="TAC"/>
            </w:pPr>
            <w:r>
              <w:t>0</w:t>
            </w:r>
          </w:p>
        </w:tc>
        <w:tc>
          <w:tcPr>
            <w:tcW w:w="284" w:type="dxa"/>
          </w:tcPr>
          <w:p w14:paraId="31D35085" w14:textId="040C68BE" w:rsidR="00257602" w:rsidRDefault="00257602" w:rsidP="00257602">
            <w:pPr>
              <w:pStyle w:val="TAC"/>
            </w:pPr>
            <w:r>
              <w:t>0</w:t>
            </w:r>
          </w:p>
        </w:tc>
        <w:tc>
          <w:tcPr>
            <w:tcW w:w="284" w:type="dxa"/>
          </w:tcPr>
          <w:p w14:paraId="12C4C726" w14:textId="6B1AFE50" w:rsidR="00257602" w:rsidRDefault="00257602" w:rsidP="00257602">
            <w:pPr>
              <w:pStyle w:val="TAC"/>
            </w:pPr>
            <w:r>
              <w:t>0</w:t>
            </w:r>
          </w:p>
        </w:tc>
        <w:tc>
          <w:tcPr>
            <w:tcW w:w="284" w:type="dxa"/>
          </w:tcPr>
          <w:p w14:paraId="2218C590" w14:textId="059B333C" w:rsidR="00257602" w:rsidRDefault="00257602" w:rsidP="00257602">
            <w:pPr>
              <w:pStyle w:val="TAC"/>
            </w:pPr>
            <w:r>
              <w:t>1</w:t>
            </w:r>
          </w:p>
        </w:tc>
        <w:tc>
          <w:tcPr>
            <w:tcW w:w="284" w:type="dxa"/>
          </w:tcPr>
          <w:p w14:paraId="2B5FE71A" w14:textId="2E093521" w:rsidR="00257602" w:rsidRDefault="00257602" w:rsidP="00257602">
            <w:pPr>
              <w:pStyle w:val="TAC"/>
            </w:pPr>
            <w:r>
              <w:t>0</w:t>
            </w:r>
          </w:p>
        </w:tc>
        <w:tc>
          <w:tcPr>
            <w:tcW w:w="284" w:type="dxa"/>
          </w:tcPr>
          <w:p w14:paraId="1931965B" w14:textId="3247EC89" w:rsidR="00257602" w:rsidRDefault="00257602" w:rsidP="00257602">
            <w:pPr>
              <w:pStyle w:val="TAC"/>
            </w:pPr>
            <w:r>
              <w:t>0</w:t>
            </w:r>
          </w:p>
        </w:tc>
        <w:tc>
          <w:tcPr>
            <w:tcW w:w="284" w:type="dxa"/>
          </w:tcPr>
          <w:p w14:paraId="1E61E698" w14:textId="0C4A0A6E" w:rsidR="00257602" w:rsidRDefault="00257602" w:rsidP="00257602">
            <w:pPr>
              <w:pStyle w:val="TAC"/>
            </w:pPr>
            <w:r>
              <w:t>1</w:t>
            </w:r>
          </w:p>
        </w:tc>
        <w:tc>
          <w:tcPr>
            <w:tcW w:w="284" w:type="dxa"/>
          </w:tcPr>
          <w:p w14:paraId="2CD81E46" w14:textId="77777777" w:rsidR="00257602" w:rsidRPr="00A9258C" w:rsidRDefault="00257602" w:rsidP="00257602">
            <w:pPr>
              <w:pStyle w:val="TAC"/>
            </w:pPr>
          </w:p>
        </w:tc>
        <w:tc>
          <w:tcPr>
            <w:tcW w:w="3969" w:type="dxa"/>
          </w:tcPr>
          <w:p w14:paraId="7A0E4116" w14:textId="0F7EDC74" w:rsidR="00257602" w:rsidRDefault="00257602" w:rsidP="00257602">
            <w:pPr>
              <w:pStyle w:val="TAL"/>
              <w:rPr>
                <w:lang w:val="en-US" w:eastAsia="zh-CN"/>
              </w:rPr>
            </w:pPr>
            <w:r>
              <w:rPr>
                <w:lang w:val="en-US" w:eastAsia="zh-CN"/>
              </w:rPr>
              <w:t>Permanent disable complete</w:t>
            </w:r>
          </w:p>
        </w:tc>
      </w:tr>
    </w:tbl>
    <w:p w14:paraId="0B36487F" w14:textId="77777777" w:rsidR="00F66699" w:rsidRPr="00A9258C" w:rsidRDefault="00F66699" w:rsidP="00F66699"/>
    <w:p w14:paraId="449B4B0D" w14:textId="212E111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95" w:name="_Toc207821581"/>
      <w:r w:rsidRPr="00A9258C">
        <w:t>7.2.3</w:t>
      </w:r>
      <w:r w:rsidRPr="00A9258C">
        <w:tab/>
        <w:t>Security parameters</w:t>
      </w:r>
      <w:bookmarkEnd w:id="195"/>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w:t>
      </w:r>
      <w:proofErr w:type="spellStart"/>
      <w:r w:rsidRPr="00A9258C">
        <w:rPr>
          <w:lang w:eastAsia="zh-CN"/>
        </w:rPr>
        <w:t>AIoT</w:t>
      </w:r>
      <w:proofErr w:type="spellEnd"/>
      <w:r w:rsidRPr="00A9258C">
        <w:rPr>
          <w:lang w:eastAsia="zh-CN"/>
        </w:rPr>
        <w:t xml:space="preserve"> NAS messages and content is FFS awaiting available normative requirements in SA3. The IE can be renamed and split into multiple individual security IEs to better suit security requirements. </w:t>
      </w:r>
    </w:p>
    <w:p w14:paraId="66C72ED3" w14:textId="20D7EAA0" w:rsidR="00257602" w:rsidRPr="00A9258C" w:rsidRDefault="004E6A04" w:rsidP="00E065C9">
      <w:pPr>
        <w:pStyle w:val="Heading3"/>
      </w:pPr>
      <w:bookmarkStart w:id="196" w:name="_Toc207821582"/>
      <w:r>
        <w:t>7.2.4</w:t>
      </w:r>
      <w:r w:rsidR="00257602" w:rsidRPr="00A9258C">
        <w:tab/>
      </w:r>
      <w:proofErr w:type="spellStart"/>
      <w:r w:rsidR="00257602">
        <w:t>AIoT</w:t>
      </w:r>
      <w:proofErr w:type="spellEnd"/>
      <w:r w:rsidR="00257602">
        <w:t xml:space="preserve"> data</w:t>
      </w:r>
      <w:bookmarkEnd w:id="196"/>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7777777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3E952900" w:rsidR="00257602" w:rsidRPr="00A9258C" w:rsidRDefault="00257602" w:rsidP="00257602">
      <w:pPr>
        <w:pStyle w:val="EditorsNote"/>
        <w:rPr>
          <w:lang w:eastAsia="zh-CN"/>
        </w:rPr>
      </w:pPr>
      <w:bookmarkStart w:id="197"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p>
    <w:bookmarkEnd w:id="197"/>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RDefault="00257602" w:rsidP="00AA5D27">
            <w:pPr>
              <w:pStyle w:val="TAL"/>
            </w:pPr>
            <w:r w:rsidRPr="007F2770">
              <w:t>octet 2</w:t>
            </w:r>
          </w:p>
          <w:p w14:paraId="78EFF93F" w14:textId="77777777" w:rsidR="00257602" w:rsidRPr="007F2770" w:rsidRDefault="00257602" w:rsidP="00AA5D27">
            <w:pPr>
              <w:pStyle w:val="TAL"/>
            </w:pPr>
            <w:r>
              <w:t>octet 3</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77777777" w:rsidR="00257602" w:rsidRDefault="00257602" w:rsidP="00AA5D27">
            <w:pPr>
              <w:pStyle w:val="TAL"/>
            </w:pPr>
            <w:r>
              <w:t>octet 4</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198" w:name="_CRFigure9_11_3_6_1"/>
      <w:r w:rsidRPr="007F2770">
        <w:t>Figure </w:t>
      </w:r>
      <w:bookmarkEnd w:id="198"/>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720B71F" w:rsidR="00257602" w:rsidRPr="007F2770" w:rsidRDefault="00257602" w:rsidP="00257602">
      <w:pPr>
        <w:pStyle w:val="TH"/>
      </w:pPr>
      <w:bookmarkStart w:id="199" w:name="_CRTable9_11_3_6_1"/>
      <w:r w:rsidRPr="007F2770">
        <w:t>Table </w:t>
      </w:r>
      <w:bookmarkEnd w:id="199"/>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7777777" w:rsidR="00257602" w:rsidRPr="007F2770" w:rsidRDefault="00257602" w:rsidP="00AA5D27">
            <w:pPr>
              <w:pStyle w:val="TAL"/>
            </w:pPr>
            <w:proofErr w:type="spellStart"/>
            <w:r>
              <w:t>AIoT</w:t>
            </w:r>
            <w:proofErr w:type="spellEnd"/>
            <w:r>
              <w:t xml:space="preserve"> data contents (octets 4 </w:t>
            </w:r>
            <w:proofErr w:type="spellStart"/>
            <w:r>
              <w:t>to n</w:t>
            </w:r>
            <w:proofErr w:type="spellEnd"/>
            <w:r>
              <w:t>):</w:t>
            </w:r>
          </w:p>
        </w:tc>
      </w:tr>
      <w:tr w:rsidR="00257602" w:rsidRPr="007F2770" w14:paraId="40DD7604" w14:textId="77777777" w:rsidTr="00AA5D27">
        <w:trPr>
          <w:cantSplit/>
          <w:jc w:val="center"/>
        </w:trPr>
        <w:tc>
          <w:tcPr>
            <w:tcW w:w="7092" w:type="dxa"/>
          </w:tcPr>
          <w:p w14:paraId="498650FA" w14:textId="77777777"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00" w:name="_Hlk207662416"/>
      <w:bookmarkStart w:id="201" w:name="_Toc207821583"/>
      <w:r>
        <w:lastRenderedPageBreak/>
        <w:t>7.2.5</w:t>
      </w:r>
      <w:r w:rsidRPr="00A9258C">
        <w:tab/>
      </w:r>
      <w:proofErr w:type="spellStart"/>
      <w:r>
        <w:t>AIoT</w:t>
      </w:r>
      <w:proofErr w:type="spellEnd"/>
      <w:r>
        <w:t xml:space="preserve"> data length</w:t>
      </w:r>
      <w:bookmarkEnd w:id="201"/>
    </w:p>
    <w:p w14:paraId="41E02CC7" w14:textId="77777777" w:rsidR="002C5F1F" w:rsidRPr="00A9258C" w:rsidRDefault="002C5F1F" w:rsidP="002C5F1F">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p>
    <w:p w14:paraId="458FE063" w14:textId="7155782C" w:rsidR="002C5F1F" w:rsidRPr="00A9258C" w:rsidRDefault="002C5F1F" w:rsidP="002C5F1F">
      <w:pPr>
        <w:pStyle w:val="Heading3"/>
      </w:pPr>
      <w:bookmarkStart w:id="202" w:name="_Toc207821584"/>
      <w:r>
        <w:t>7.2.6</w:t>
      </w:r>
      <w:r w:rsidRPr="00A9258C">
        <w:tab/>
      </w:r>
      <w:proofErr w:type="spellStart"/>
      <w:r w:rsidRPr="00A9258C">
        <w:t>AIoT</w:t>
      </w:r>
      <w:proofErr w:type="spellEnd"/>
      <w:r w:rsidRPr="00A9258C">
        <w:t xml:space="preserve"> device identity</w:t>
      </w:r>
      <w:bookmarkEnd w:id="20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 xml:space="preserve">This IE contains information provided by the </w:t>
      </w:r>
      <w:proofErr w:type="spellStart"/>
      <w:r w:rsidRPr="00A9258C">
        <w:rPr>
          <w:lang w:eastAsia="zh-CN"/>
        </w:rPr>
        <w:t>AIoT</w:t>
      </w:r>
      <w:proofErr w:type="spellEnd"/>
      <w:r w:rsidRPr="00A9258C">
        <w:rPr>
          <w:lang w:eastAsia="zh-CN"/>
        </w:rPr>
        <w:t xml:space="preserve"> device that can be translated by the network to a globally unique </w:t>
      </w:r>
      <w:proofErr w:type="spellStart"/>
      <w:r w:rsidRPr="00A9258C">
        <w:rPr>
          <w:lang w:eastAsia="zh-CN"/>
        </w:rPr>
        <w:t>AIoT</w:t>
      </w:r>
      <w:proofErr w:type="spellEnd"/>
      <w:r w:rsidRPr="00A9258C">
        <w:rPr>
          <w:lang w:eastAsia="zh-CN"/>
        </w:rPr>
        <w:t xml:space="preserve"> device permanent identifier. The information and coding of the IE is FFS awaiting available normative specification.</w:t>
      </w:r>
    </w:p>
    <w:p w14:paraId="4A3B615E" w14:textId="7647A0D6" w:rsidR="00E902C5" w:rsidRPr="00A9258C" w:rsidRDefault="004E6A04" w:rsidP="00E065C9">
      <w:pPr>
        <w:pStyle w:val="Heading3"/>
      </w:pPr>
      <w:bookmarkStart w:id="203" w:name="_Toc207821585"/>
      <w:r>
        <w:t>7.2.7</w:t>
      </w:r>
      <w:r w:rsidR="00E902C5" w:rsidRPr="00A9258C">
        <w:tab/>
      </w:r>
      <w:r w:rsidR="00E902C5">
        <w:t>Authentication response parameter</w:t>
      </w:r>
      <w:bookmarkEnd w:id="203"/>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1A9EC91A"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77777777" w:rsidR="00E902C5" w:rsidRDefault="00E902C5" w:rsidP="00E902C5">
      <w:pPr>
        <w:rPr>
          <w:lang w:eastAsia="zh-CN"/>
        </w:rPr>
      </w:pPr>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length, and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7777777" w:rsidR="00E902C5" w:rsidRPr="00D95AF2" w:rsidRDefault="00E902C5" w:rsidP="00AA5D27">
            <w:pPr>
              <w:pStyle w:val="TAL"/>
            </w:pPr>
            <w:r>
              <w:t>octet TBD</w:t>
            </w:r>
          </w:p>
        </w:tc>
      </w:tr>
    </w:tbl>
    <w:p w14:paraId="734FD715" w14:textId="58959A19"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7E459F00"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7777777" w:rsidR="00E902C5" w:rsidRPr="00D95AF2" w:rsidRDefault="00E902C5" w:rsidP="00AA5D27">
            <w:pPr>
              <w:pStyle w:val="TAL"/>
            </w:pPr>
            <w:r>
              <w:t>RES</w:t>
            </w:r>
            <w:r w:rsidRPr="00D95AF2">
              <w:t xml:space="preserve"> value (octet 2</w:t>
            </w:r>
            <w:r>
              <w:t xml:space="preserve"> to TBD</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7777777" w:rsidR="00E902C5" w:rsidRPr="00D95AF2" w:rsidRDefault="00E902C5" w:rsidP="00AA5D27">
            <w:pPr>
              <w:pStyle w:val="TAL"/>
            </w:pPr>
            <w:r w:rsidRPr="00D95AF2">
              <w:t xml:space="preserve">The </w:t>
            </w:r>
            <w:r>
              <w:t>RES</w:t>
            </w:r>
            <w:r w:rsidRPr="00D95AF2">
              <w:t xml:space="preserve"> value consists of </w:t>
            </w:r>
            <w:r>
              <w:t xml:space="preserve">TBD </w:t>
            </w:r>
            <w:r w:rsidRPr="00D95AF2">
              <w:t xml:space="preserve">bits. </w:t>
            </w:r>
            <w:proofErr w:type="spellStart"/>
            <w:r w:rsidRPr="00D95AF2">
              <w:t>Bit</w:t>
            </w:r>
            <w:proofErr w:type="spellEnd"/>
            <w:r w:rsidRPr="00D95AF2">
              <w:t xml:space="preserve"> 8 of octet 2 is the most significant bit while bit 1 of octet </w:t>
            </w:r>
            <w:r>
              <w:t>TBD</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00"/>
    </w:tbl>
    <w:p w14:paraId="563CBC43" w14:textId="60B0B573" w:rsidR="00E902C5" w:rsidRPr="00A9258C" w:rsidRDefault="00E902C5" w:rsidP="00DC27E8">
      <w:pPr>
        <w:rPr>
          <w:lang w:eastAsia="zh-CN"/>
        </w:rPr>
      </w:pPr>
    </w:p>
    <w:p w14:paraId="02E21088" w14:textId="12B8F40C" w:rsidR="002C5F1F" w:rsidRPr="00A9258C" w:rsidRDefault="002C5F1F" w:rsidP="002C5F1F">
      <w:pPr>
        <w:pStyle w:val="Heading3"/>
      </w:pPr>
      <w:bookmarkStart w:id="204" w:name="_Toc207821586"/>
      <w:r>
        <w:t>7.2.8</w:t>
      </w:r>
      <w:r w:rsidRPr="00A9258C">
        <w:tab/>
      </w:r>
      <w:r>
        <w:t>Cause</w:t>
      </w:r>
      <w:bookmarkEnd w:id="204"/>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14FAA21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FAEEEB5" w14:textId="77777777" w:rsidR="002C5F1F" w:rsidRPr="00A9258C" w:rsidRDefault="002C5F1F" w:rsidP="002C5F1F">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3D3E87" w:rsidR="002C5F1F" w:rsidRPr="000D2C9F" w:rsidRDefault="002C5F1F" w:rsidP="002C5F1F">
      <w:pPr>
        <w:pStyle w:val="TF"/>
      </w:pPr>
      <w:bookmarkStart w:id="205" w:name="_CRFigure9_11_3_2_1"/>
      <w:r w:rsidRPr="00E0377C">
        <w:t>Figure </w:t>
      </w:r>
      <w:bookmarkEnd w:id="205"/>
      <w:r>
        <w:t>7.2.8-1</w:t>
      </w:r>
      <w:r w:rsidRPr="00E0377C">
        <w:t xml:space="preserve">: </w:t>
      </w:r>
      <w:r>
        <w:t>Cause</w:t>
      </w:r>
      <w:r w:rsidRPr="000D2C9F">
        <w:t xml:space="preserve"> information element</w:t>
      </w:r>
    </w:p>
    <w:p w14:paraId="6202F19F" w14:textId="0023A740" w:rsidR="002C5F1F" w:rsidRPr="000D2C9F" w:rsidRDefault="002C5F1F" w:rsidP="002C5F1F">
      <w:pPr>
        <w:pStyle w:val="TH"/>
      </w:pPr>
      <w:bookmarkStart w:id="206" w:name="_CRTable9_11_3_2_1"/>
      <w:r w:rsidRPr="000D2C9F">
        <w:lastRenderedPageBreak/>
        <w:t>Table </w:t>
      </w:r>
      <w:bookmarkEnd w:id="206"/>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39E912D5" w14:textId="77777777" w:rsidTr="00A905B5">
        <w:trPr>
          <w:jc w:val="center"/>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pPr>
            <w:r>
              <w:t>0</w:t>
            </w:r>
          </w:p>
        </w:tc>
        <w:tc>
          <w:tcPr>
            <w:tcW w:w="285" w:type="dxa"/>
            <w:tcBorders>
              <w:top w:val="nil"/>
              <w:left w:val="nil"/>
              <w:bottom w:val="nil"/>
              <w:right w:val="nil"/>
            </w:tcBorders>
          </w:tcPr>
          <w:p w14:paraId="22E8D272" w14:textId="77777777" w:rsidR="002C5F1F" w:rsidRPr="007F2770" w:rsidRDefault="002C5F1F" w:rsidP="00A905B5">
            <w:pPr>
              <w:pStyle w:val="TAC"/>
            </w:pPr>
            <w:r>
              <w:t>1</w:t>
            </w:r>
          </w:p>
        </w:tc>
        <w:tc>
          <w:tcPr>
            <w:tcW w:w="283" w:type="dxa"/>
            <w:tcBorders>
              <w:top w:val="nil"/>
              <w:left w:val="nil"/>
              <w:bottom w:val="nil"/>
              <w:right w:val="nil"/>
            </w:tcBorders>
          </w:tcPr>
          <w:p w14:paraId="58DE2DF0" w14:textId="77777777" w:rsidR="002C5F1F" w:rsidRPr="007F2770" w:rsidRDefault="002C5F1F" w:rsidP="00A905B5">
            <w:pPr>
              <w:pStyle w:val="TAC"/>
            </w:pPr>
            <w:r>
              <w:t>1</w:t>
            </w:r>
          </w:p>
        </w:tc>
        <w:tc>
          <w:tcPr>
            <w:tcW w:w="283" w:type="dxa"/>
            <w:tcBorders>
              <w:top w:val="nil"/>
              <w:left w:val="nil"/>
              <w:bottom w:val="nil"/>
              <w:right w:val="nil"/>
            </w:tcBorders>
          </w:tcPr>
          <w:p w14:paraId="5E9537D0" w14:textId="77777777" w:rsidR="002C5F1F" w:rsidRPr="007F2770" w:rsidRDefault="002C5F1F" w:rsidP="00A905B5">
            <w:pPr>
              <w:pStyle w:val="TAC"/>
            </w:pPr>
            <w:r>
              <w:t>0</w:t>
            </w:r>
          </w:p>
        </w:tc>
        <w:tc>
          <w:tcPr>
            <w:tcW w:w="284" w:type="dxa"/>
            <w:tcBorders>
              <w:top w:val="nil"/>
              <w:left w:val="nil"/>
              <w:bottom w:val="nil"/>
              <w:right w:val="nil"/>
            </w:tcBorders>
          </w:tcPr>
          <w:p w14:paraId="1D8B086C" w14:textId="77777777" w:rsidR="002C5F1F" w:rsidRPr="007F2770" w:rsidRDefault="002C5F1F" w:rsidP="00A905B5">
            <w:pPr>
              <w:pStyle w:val="TAC"/>
            </w:pPr>
            <w:r>
              <w:t>1</w:t>
            </w:r>
          </w:p>
        </w:tc>
        <w:tc>
          <w:tcPr>
            <w:tcW w:w="284" w:type="dxa"/>
            <w:tcBorders>
              <w:top w:val="nil"/>
              <w:left w:val="nil"/>
              <w:bottom w:val="nil"/>
              <w:right w:val="nil"/>
            </w:tcBorders>
          </w:tcPr>
          <w:p w14:paraId="79CED340" w14:textId="77777777" w:rsidR="002C5F1F" w:rsidRPr="007F2770" w:rsidRDefault="002C5F1F" w:rsidP="00A905B5">
            <w:pPr>
              <w:pStyle w:val="TAC"/>
            </w:pPr>
            <w:r>
              <w:t>1</w:t>
            </w:r>
          </w:p>
        </w:tc>
        <w:tc>
          <w:tcPr>
            <w:tcW w:w="284" w:type="dxa"/>
            <w:tcBorders>
              <w:top w:val="nil"/>
              <w:left w:val="nil"/>
              <w:bottom w:val="nil"/>
              <w:right w:val="nil"/>
            </w:tcBorders>
          </w:tcPr>
          <w:p w14:paraId="0E8B2B0D" w14:textId="77777777" w:rsidR="002C5F1F" w:rsidRPr="007F2770" w:rsidRDefault="002C5F1F" w:rsidP="00A905B5">
            <w:pPr>
              <w:pStyle w:val="TAC"/>
            </w:pPr>
            <w:r>
              <w:t>1</w:t>
            </w:r>
          </w:p>
        </w:tc>
        <w:tc>
          <w:tcPr>
            <w:tcW w:w="284" w:type="dxa"/>
            <w:tcBorders>
              <w:top w:val="nil"/>
              <w:left w:val="nil"/>
              <w:bottom w:val="nil"/>
              <w:right w:val="nil"/>
            </w:tcBorders>
          </w:tcPr>
          <w:p w14:paraId="0BFF3B50" w14:textId="77777777" w:rsidR="002C5F1F" w:rsidRPr="007F2770" w:rsidRDefault="002C5F1F" w:rsidP="00A905B5">
            <w:pPr>
              <w:pStyle w:val="TAC"/>
            </w:pPr>
            <w:r>
              <w:t>1</w:t>
            </w:r>
          </w:p>
        </w:tc>
        <w:tc>
          <w:tcPr>
            <w:tcW w:w="709" w:type="dxa"/>
            <w:tcBorders>
              <w:top w:val="nil"/>
              <w:left w:val="nil"/>
              <w:bottom w:val="nil"/>
              <w:right w:val="nil"/>
            </w:tcBorders>
          </w:tcPr>
          <w:p w14:paraId="59931845" w14:textId="77777777" w:rsidR="002C5F1F" w:rsidRPr="007F2770" w:rsidRDefault="002C5F1F" w:rsidP="00A905B5">
            <w:pPr>
              <w:pStyle w:val="TAL"/>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pPr>
            <w:r>
              <w:t>E</w:t>
            </w:r>
            <w:r w:rsidRPr="007F2770">
              <w:t>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"error,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Pr="00A9258C" w:rsidRDefault="002C5F1F" w:rsidP="002C5F1F"/>
    <w:p w14:paraId="29EF72DB" w14:textId="46226DCA" w:rsidR="002C5F1F" w:rsidRPr="00A9258C" w:rsidRDefault="002C5F1F" w:rsidP="002C5F1F">
      <w:pPr>
        <w:pStyle w:val="Heading3"/>
      </w:pPr>
      <w:bookmarkStart w:id="207" w:name="_Toc207821587"/>
      <w:r>
        <w:t>7.2.9</w:t>
      </w:r>
      <w:r w:rsidRPr="00A9258C">
        <w:tab/>
      </w:r>
      <w:r>
        <w:t>Offset</w:t>
      </w:r>
      <w:bookmarkEnd w:id="207"/>
    </w:p>
    <w:p w14:paraId="62161313" w14:textId="77777777" w:rsidR="002C5F1F" w:rsidRDefault="002C5F1F" w:rsidP="002C5F1F">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p>
    <w:p w14:paraId="0DE66615" w14:textId="75B0E945" w:rsidR="002C5F1F" w:rsidRPr="00475408" w:rsidRDefault="002C5F1F" w:rsidP="002C5F1F">
      <w:pPr>
        <w:pStyle w:val="Heading3"/>
      </w:pPr>
      <w:bookmarkStart w:id="208" w:name="_Toc207821588"/>
      <w:r>
        <w:t>7.2.10</w:t>
      </w:r>
      <w:r w:rsidRPr="00475408">
        <w:tab/>
        <w:t>RAND</w:t>
      </w:r>
      <w:bookmarkEnd w:id="208"/>
    </w:p>
    <w:p w14:paraId="5AE6EB00" w14:textId="77777777"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70EFAD81" w:rsidR="002C5F1F" w:rsidRDefault="002C5F1F" w:rsidP="002C5F1F">
      <w:pPr>
        <w:rPr>
          <w:lang w:eastAsia="zh-CN"/>
        </w:rPr>
      </w:pPr>
      <w:r>
        <w:rPr>
          <w:lang w:eastAsia="zh-CN"/>
        </w:rPr>
        <w:t>The RAND information element is coded as shown in figure 7.2.10-1 and table 7.2.10-1.</w:t>
      </w:r>
    </w:p>
    <w:p w14:paraId="08317264" w14:textId="77777777" w:rsidR="002C5F1F" w:rsidRDefault="002C5F1F" w:rsidP="002C5F1F">
      <w:pPr>
        <w:rPr>
          <w:lang w:eastAsia="zh-CN"/>
        </w:rPr>
      </w:pPr>
      <w:r>
        <w:rPr>
          <w:lang w:eastAsia="zh-CN"/>
        </w:rPr>
        <w:t>The RAND is a type 3 information element with TBD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77777777" w:rsidR="002C5F1F" w:rsidRPr="00D95AF2" w:rsidRDefault="002C5F1F" w:rsidP="00A905B5">
            <w:pPr>
              <w:pStyle w:val="TAL"/>
            </w:pPr>
            <w:r>
              <w:t>octet TBD</w:t>
            </w:r>
          </w:p>
        </w:tc>
      </w:tr>
    </w:tbl>
    <w:p w14:paraId="5FB163DE" w14:textId="35E027C6" w:rsidR="002C5F1F" w:rsidRPr="00E428F6" w:rsidRDefault="002C5F1F" w:rsidP="002C5F1F">
      <w:pPr>
        <w:pStyle w:val="TF"/>
      </w:pPr>
      <w:r w:rsidRPr="00E428F6">
        <w:t>Figure </w:t>
      </w:r>
      <w:r>
        <w:t>7.2.10-1</w:t>
      </w:r>
      <w:r w:rsidRPr="00E428F6">
        <w:t xml:space="preserve"> RAND information element</w:t>
      </w:r>
    </w:p>
    <w:p w14:paraId="3351163D" w14:textId="73629EC8" w:rsidR="002C5F1F" w:rsidRPr="00D95AF2" w:rsidRDefault="002C5F1F" w:rsidP="002C5F1F">
      <w:pPr>
        <w:pStyle w:val="TH"/>
      </w:pPr>
      <w:r w:rsidRPr="00D95AF2">
        <w:t>Table</w:t>
      </w:r>
      <w:r>
        <w:t> 7.2.10-1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77777777" w:rsidR="002C5F1F" w:rsidRPr="00D95AF2" w:rsidRDefault="002C5F1F" w:rsidP="00A905B5">
            <w:pPr>
              <w:pStyle w:val="TAL"/>
            </w:pPr>
            <w:r w:rsidRPr="00D95AF2">
              <w:t>RAND value (octet 2</w:t>
            </w:r>
            <w:r>
              <w:t xml:space="preserve"> to TBD</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77777777" w:rsidR="002C5F1F" w:rsidRPr="00D95AF2" w:rsidRDefault="002C5F1F" w:rsidP="00A905B5">
            <w:pPr>
              <w:pStyle w:val="TAL"/>
            </w:pPr>
            <w:r w:rsidRPr="00D95AF2">
              <w:t xml:space="preserve">The RAND value consists of </w:t>
            </w:r>
            <w:r>
              <w:t>TBD</w:t>
            </w:r>
            <w:r w:rsidRPr="00D95AF2">
              <w:t xml:space="preserve"> bits. </w:t>
            </w:r>
            <w:proofErr w:type="spellStart"/>
            <w:r w:rsidRPr="00D95AF2">
              <w:t>Bit</w:t>
            </w:r>
            <w:proofErr w:type="spellEnd"/>
            <w:r w:rsidRPr="00D95AF2">
              <w:t xml:space="preserve"> 8 of octet 2 is the most significant bit while bit 1 of octet </w:t>
            </w:r>
            <w:r>
              <w:t>TBD</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209" w:name="_Toc207821589"/>
      <w:r w:rsidRPr="00A9258C">
        <w:t>8</w:t>
      </w:r>
      <w:r w:rsidR="00A93EFD" w:rsidRPr="00A9258C">
        <w:tab/>
        <w:t>List of system parameters</w:t>
      </w:r>
      <w:bookmarkEnd w:id="209"/>
    </w:p>
    <w:p w14:paraId="500A585C" w14:textId="0A0ECBDB" w:rsidR="00A93EFD" w:rsidRPr="00A9258C" w:rsidRDefault="004337F9" w:rsidP="00A93EFD">
      <w:pPr>
        <w:pStyle w:val="Heading2"/>
      </w:pPr>
      <w:bookmarkStart w:id="210" w:name="_Toc207821590"/>
      <w:r w:rsidRPr="00A9258C">
        <w:t>8</w:t>
      </w:r>
      <w:r w:rsidR="00A93EFD" w:rsidRPr="00A9258C">
        <w:t>.1</w:t>
      </w:r>
      <w:r w:rsidR="00A93EFD" w:rsidRPr="00A9258C">
        <w:tab/>
        <w:t>General</w:t>
      </w:r>
      <w:bookmarkEnd w:id="21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211" w:name="_Toc207821591"/>
      <w:r w:rsidRPr="00A9258C">
        <w:t>8</w:t>
      </w:r>
      <w:r w:rsidR="00A93EFD" w:rsidRPr="00A9258C">
        <w:t>.2</w:t>
      </w:r>
      <w:r w:rsidR="00A93EFD" w:rsidRPr="00A9258C">
        <w:tab/>
      </w:r>
      <w:r w:rsidR="00176573" w:rsidRPr="00A9258C">
        <w:t>&lt;Subtitle&gt;</w:t>
      </w:r>
      <w:bookmarkEnd w:id="211"/>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lang w:val="en-US" w:eastAsia="zh-CN"/>
        </w:rPr>
      </w:pPr>
      <w:bookmarkStart w:id="212" w:name="_Toc207821592"/>
      <w:r>
        <w:rPr>
          <w:rStyle w:val="Heading1Char"/>
        </w:rPr>
        <w:lastRenderedPageBreak/>
        <w:t>Annex A (informative):</w:t>
      </w:r>
      <w:bookmarkEnd w:id="212"/>
      <w:r>
        <w:rPr>
          <w:rStyle w:val="Heading1Char"/>
        </w:rPr>
        <w:br/>
      </w:r>
      <w:r>
        <w:t>Cause values</w:t>
      </w:r>
    </w:p>
    <w:p w14:paraId="7614B0B3" w14:textId="77777777" w:rsidR="006D6C54" w:rsidRDefault="006D6C54" w:rsidP="006D6C54">
      <w:pPr>
        <w:pStyle w:val="Heading1"/>
        <w:rPr>
          <w:lang w:val="en-US"/>
        </w:rPr>
      </w:pPr>
      <w:bookmarkStart w:id="213" w:name="_Toc207821593"/>
      <w:r>
        <w:t>A.1</w:t>
      </w:r>
      <w:r>
        <w:tab/>
        <w:t xml:space="preserve">Causes related to </w:t>
      </w:r>
      <w:r>
        <w:rPr>
          <w:lang w:val="en-US"/>
        </w:rPr>
        <w:t>command procedure</w:t>
      </w:r>
      <w:bookmarkEnd w:id="213"/>
    </w:p>
    <w:p w14:paraId="12CBB67F" w14:textId="77777777" w:rsidR="006D6C54" w:rsidRDefault="006D6C54" w:rsidP="006D6C54">
      <w:pPr>
        <w:rPr>
          <w:lang w:val="en-US" w:eastAsia="zh-CN"/>
        </w:rPr>
      </w:pPr>
      <w:r>
        <w:t>Cause #</w:t>
      </w:r>
      <w:r>
        <w:rPr>
          <w:rFonts w:hint="eastAsia"/>
          <w:lang w:val="en-US" w:eastAsia="zh-CN"/>
        </w:rPr>
        <w:t>x1</w:t>
      </w:r>
      <w:r>
        <w:t xml:space="preserve"> – </w:t>
      </w:r>
      <w:r>
        <w:rPr>
          <w:rFonts w:hint="eastAsia"/>
          <w:lang w:val="en-US" w:eastAsia="zh-CN"/>
        </w:rPr>
        <w:t>TBD</w:t>
      </w:r>
    </w:p>
    <w:p w14:paraId="2C24E1B5" w14:textId="77777777" w:rsidR="006D6C54" w:rsidRDefault="006D6C54" w:rsidP="006D6C54">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1DF39FBE" w14:textId="77777777" w:rsidR="006D6C54" w:rsidRDefault="006D6C54" w:rsidP="006D6C54">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77777777" w:rsidR="006D6C54" w:rsidRDefault="006D6C54" w:rsidP="006D6C54">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22F140" w14:textId="77777777" w:rsidR="006D6C54" w:rsidRDefault="006D6C54" w:rsidP="006D6C54">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038DE943" w14:textId="77777777" w:rsidR="006D6C54"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p>
    <w:p w14:paraId="763A6DFA" w14:textId="77777777" w:rsidR="006D6C54" w:rsidRDefault="006D6C54" w:rsidP="006D6C54">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233ED690" w14:textId="1D49CF70" w:rsidR="003F3BFB" w:rsidRP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r w:rsidR="003F3BFB" w:rsidRPr="00A9258C">
        <w:br w:type="page"/>
      </w:r>
      <w:bookmarkStart w:id="214" w:name="startOfAnnexes"/>
      <w:bookmarkEnd w:id="214"/>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15" w:name="historyclause"/>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5889" w14:textId="77777777" w:rsidR="0045732E" w:rsidRDefault="0045732E">
      <w:r>
        <w:separator/>
      </w:r>
    </w:p>
  </w:endnote>
  <w:endnote w:type="continuationSeparator" w:id="0">
    <w:p w14:paraId="0DEC9F55" w14:textId="77777777" w:rsidR="0045732E" w:rsidRDefault="0045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CE8F" w14:textId="77777777" w:rsidR="0045732E" w:rsidRDefault="0045732E">
      <w:r>
        <w:separator/>
      </w:r>
    </w:p>
  </w:footnote>
  <w:footnote w:type="continuationSeparator" w:id="0">
    <w:p w14:paraId="43DB02A5" w14:textId="77777777" w:rsidR="0045732E" w:rsidRDefault="0045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367F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BA4">
      <w:rPr>
        <w:rFonts w:ascii="Arial" w:hAnsi="Arial" w:cs="Arial"/>
        <w:b/>
        <w:noProof/>
        <w:sz w:val="18"/>
        <w:szCs w:val="18"/>
      </w:rPr>
      <w:t>3GPP TS 24.369 V1.0.0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A9A2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BA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26</Pages>
  <Words>7361</Words>
  <Characters>41960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2025-06-17T08:53:00Z</dcterms:created>
  <dcterms:modified xsi:type="dcterms:W3CDTF">2025-09-05T19:50:00Z</dcterms:modified>
</cp:coreProperties>
</file>