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405A06FE"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r w:rsidR="005B72F2">
              <w:rPr>
                <w:lang w:val="nb-NO"/>
              </w:rPr>
              <w:t>19.</w:t>
            </w:r>
            <w:r w:rsidR="00296E19">
              <w:rPr>
                <w:lang w:val="nb-NO"/>
              </w:rPr>
              <w:t>4</w:t>
            </w:r>
            <w:r w:rsidR="005B72F2">
              <w:rPr>
                <w:lang w:val="nb-NO"/>
              </w:rPr>
              <w:t>.0</w:t>
            </w:r>
            <w:r>
              <w:rPr>
                <w:lang w:val="nb-NO"/>
              </w:rPr>
              <w:t xml:space="preserve"> </w:t>
            </w:r>
            <w:r>
              <w:rPr>
                <w:sz w:val="32"/>
                <w:lang w:val="nb-NO"/>
              </w:rPr>
              <w:t>(</w:t>
            </w:r>
            <w:r w:rsidR="005B72F2">
              <w:rPr>
                <w:sz w:val="32"/>
                <w:lang w:val="nb-NO"/>
              </w:rPr>
              <w:t>2025-</w:t>
            </w:r>
            <w:r w:rsidR="00296E19">
              <w:rPr>
                <w:sz w:val="32"/>
                <w:lang w:val="nb-NO"/>
              </w:rPr>
              <w:t>12</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75D788CE" w:rsidR="00E33F84" w:rsidRPr="00592FF8" w:rsidRDefault="00E33F84" w:rsidP="002A6B65">
            <w:pPr>
              <w:pStyle w:val="ZT"/>
              <w:framePr w:wrap="auto" w:hAnchor="text" w:yAlign="inline"/>
              <w:rPr>
                <w:i/>
                <w:sz w:val="28"/>
              </w:rPr>
            </w:pPr>
            <w:r>
              <w:t>(</w:t>
            </w:r>
            <w:r>
              <w:rPr>
                <w:rStyle w:val="ZGSM"/>
              </w:rPr>
              <w:t>Release 1</w:t>
            </w:r>
            <w:r w:rsidR="00062C2C">
              <w:rPr>
                <w:rStyle w:val="ZGSM"/>
              </w:rPr>
              <w:t>9</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6BBB9D12" w:rsidR="00E33F84" w:rsidRPr="00592FF8" w:rsidRDefault="00E33F84" w:rsidP="002A6B65">
            <w:pPr>
              <w:pStyle w:val="FP"/>
              <w:jc w:val="center"/>
              <w:rPr>
                <w:noProof/>
                <w:sz w:val="18"/>
              </w:rPr>
            </w:pPr>
            <w:r w:rsidRPr="00592FF8">
              <w:rPr>
                <w:noProof/>
                <w:sz w:val="18"/>
              </w:rPr>
              <w:t xml:space="preserve">© </w:t>
            </w:r>
            <w:r>
              <w:rPr>
                <w:noProof/>
                <w:sz w:val="18"/>
              </w:rPr>
              <w:t>202</w:t>
            </w:r>
            <w:r w:rsidR="0065512F">
              <w:rPr>
                <w:noProof/>
                <w:sz w:val="18"/>
              </w:rPr>
              <w:t>5</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005BEE34" w14:textId="46170924" w:rsidR="00F4206E" w:rsidRDefault="00461F57">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F4206E">
        <w:rPr>
          <w:noProof/>
        </w:rPr>
        <w:t>Foreword</w:t>
      </w:r>
      <w:r w:rsidR="00F4206E">
        <w:rPr>
          <w:noProof/>
        </w:rPr>
        <w:tab/>
      </w:r>
      <w:r w:rsidR="00F4206E">
        <w:rPr>
          <w:noProof/>
        </w:rPr>
        <w:fldChar w:fldCharType="begin" w:fldLock="1"/>
      </w:r>
      <w:r w:rsidR="00F4206E">
        <w:rPr>
          <w:noProof/>
        </w:rPr>
        <w:instrText xml:space="preserve"> PAGEREF _Toc218682142 \h </w:instrText>
      </w:r>
      <w:r w:rsidR="00F4206E">
        <w:rPr>
          <w:noProof/>
        </w:rPr>
      </w:r>
      <w:r w:rsidR="00F4206E">
        <w:rPr>
          <w:noProof/>
        </w:rPr>
        <w:fldChar w:fldCharType="separate"/>
      </w:r>
      <w:r w:rsidR="00F4206E">
        <w:rPr>
          <w:noProof/>
        </w:rPr>
        <w:t>12</w:t>
      </w:r>
      <w:r w:rsidR="00F4206E">
        <w:rPr>
          <w:noProof/>
        </w:rPr>
        <w:fldChar w:fldCharType="end"/>
      </w:r>
    </w:p>
    <w:p w14:paraId="61CDEF1F" w14:textId="68264CD2"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_Toc218682143 \h </w:instrText>
      </w:r>
      <w:r>
        <w:rPr>
          <w:noProof/>
        </w:rPr>
      </w:r>
      <w:r>
        <w:rPr>
          <w:noProof/>
        </w:rPr>
        <w:fldChar w:fldCharType="separate"/>
      </w:r>
      <w:r>
        <w:rPr>
          <w:noProof/>
        </w:rPr>
        <w:t>13</w:t>
      </w:r>
      <w:r>
        <w:rPr>
          <w:noProof/>
        </w:rPr>
        <w:fldChar w:fldCharType="end"/>
      </w:r>
    </w:p>
    <w:p w14:paraId="345B54E0" w14:textId="59999F60"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_Toc218682144 \h </w:instrText>
      </w:r>
      <w:r>
        <w:rPr>
          <w:noProof/>
        </w:rPr>
      </w:r>
      <w:r>
        <w:rPr>
          <w:noProof/>
        </w:rPr>
        <w:fldChar w:fldCharType="separate"/>
      </w:r>
      <w:r>
        <w:rPr>
          <w:noProof/>
        </w:rPr>
        <w:t>13</w:t>
      </w:r>
      <w:r>
        <w:rPr>
          <w:noProof/>
        </w:rPr>
        <w:fldChar w:fldCharType="end"/>
      </w:r>
    </w:p>
    <w:p w14:paraId="2ED3EAB8" w14:textId="37A4AD67"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_Toc218682145 \h </w:instrText>
      </w:r>
      <w:r>
        <w:rPr>
          <w:noProof/>
        </w:rPr>
      </w:r>
      <w:r>
        <w:rPr>
          <w:noProof/>
        </w:rPr>
        <w:fldChar w:fldCharType="separate"/>
      </w:r>
      <w:r>
        <w:rPr>
          <w:noProof/>
        </w:rPr>
        <w:t>15</w:t>
      </w:r>
      <w:r>
        <w:rPr>
          <w:noProof/>
        </w:rPr>
        <w:fldChar w:fldCharType="end"/>
      </w:r>
    </w:p>
    <w:p w14:paraId="12E06A6A" w14:textId="035949DC"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_Toc218682146 \h </w:instrText>
      </w:r>
      <w:r>
        <w:rPr>
          <w:noProof/>
        </w:rPr>
      </w:r>
      <w:r>
        <w:rPr>
          <w:noProof/>
        </w:rPr>
        <w:fldChar w:fldCharType="separate"/>
      </w:r>
      <w:r>
        <w:rPr>
          <w:noProof/>
        </w:rPr>
        <w:t>15</w:t>
      </w:r>
      <w:r>
        <w:rPr>
          <w:noProof/>
        </w:rPr>
        <w:fldChar w:fldCharType="end"/>
      </w:r>
    </w:p>
    <w:p w14:paraId="465F289E" w14:textId="4C00A7C5"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_Toc218682147 \h </w:instrText>
      </w:r>
      <w:r>
        <w:rPr>
          <w:noProof/>
        </w:rPr>
      </w:r>
      <w:r>
        <w:rPr>
          <w:noProof/>
        </w:rPr>
        <w:fldChar w:fldCharType="separate"/>
      </w:r>
      <w:r>
        <w:rPr>
          <w:noProof/>
        </w:rPr>
        <w:t>15</w:t>
      </w:r>
      <w:r>
        <w:rPr>
          <w:noProof/>
        </w:rPr>
        <w:fldChar w:fldCharType="end"/>
      </w:r>
    </w:p>
    <w:p w14:paraId="4BA61382" w14:textId="504B2B8D"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_Toc218682148 \h </w:instrText>
      </w:r>
      <w:r>
        <w:rPr>
          <w:noProof/>
        </w:rPr>
      </w:r>
      <w:r>
        <w:rPr>
          <w:noProof/>
        </w:rPr>
        <w:fldChar w:fldCharType="separate"/>
      </w:r>
      <w:r>
        <w:rPr>
          <w:noProof/>
        </w:rPr>
        <w:t>16</w:t>
      </w:r>
      <w:r>
        <w:rPr>
          <w:noProof/>
        </w:rPr>
        <w:fldChar w:fldCharType="end"/>
      </w:r>
    </w:p>
    <w:p w14:paraId="3D474176" w14:textId="57D0C578"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_Toc218682149 \h </w:instrText>
      </w:r>
      <w:r>
        <w:rPr>
          <w:noProof/>
        </w:rPr>
      </w:r>
      <w:r>
        <w:rPr>
          <w:noProof/>
        </w:rPr>
        <w:fldChar w:fldCharType="separate"/>
      </w:r>
      <w:r>
        <w:rPr>
          <w:noProof/>
        </w:rPr>
        <w:t>16</w:t>
      </w:r>
      <w:r>
        <w:rPr>
          <w:noProof/>
        </w:rPr>
        <w:fldChar w:fldCharType="end"/>
      </w:r>
    </w:p>
    <w:p w14:paraId="71A72089" w14:textId="7D890A34"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functional blocks</w:t>
      </w:r>
      <w:r>
        <w:rPr>
          <w:noProof/>
        </w:rPr>
        <w:tab/>
      </w:r>
      <w:r>
        <w:rPr>
          <w:noProof/>
        </w:rPr>
        <w:fldChar w:fldCharType="begin"/>
      </w:r>
      <w:r>
        <w:rPr>
          <w:noProof/>
        </w:rPr>
        <w:instrText xml:space="preserve"> PAGEREF _Toc218682150 \h </w:instrText>
      </w:r>
      <w:r>
        <w:rPr>
          <w:noProof/>
        </w:rPr>
      </w:r>
      <w:r>
        <w:rPr>
          <w:noProof/>
        </w:rPr>
        <w:fldChar w:fldCharType="separate"/>
      </w:r>
      <w:r>
        <w:rPr>
          <w:noProof/>
        </w:rPr>
        <w:t>18</w:t>
      </w:r>
      <w:r>
        <w:rPr>
          <w:noProof/>
        </w:rPr>
        <w:fldChar w:fldCharType="end"/>
      </w:r>
    </w:p>
    <w:p w14:paraId="33980B5A" w14:textId="0BDFA10E"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Technique of description</w:t>
      </w:r>
      <w:r>
        <w:rPr>
          <w:noProof/>
        </w:rPr>
        <w:tab/>
      </w:r>
      <w:r>
        <w:rPr>
          <w:noProof/>
        </w:rPr>
        <w:fldChar w:fldCharType="begin"/>
      </w:r>
      <w:r>
        <w:rPr>
          <w:noProof/>
        </w:rPr>
        <w:instrText xml:space="preserve"> PAGEREF _Toc218682151 \h </w:instrText>
      </w:r>
      <w:r>
        <w:rPr>
          <w:noProof/>
        </w:rPr>
      </w:r>
      <w:r>
        <w:rPr>
          <w:noProof/>
        </w:rPr>
        <w:fldChar w:fldCharType="separate"/>
      </w:r>
      <w:r>
        <w:rPr>
          <w:noProof/>
        </w:rPr>
        <w:t>18</w:t>
      </w:r>
      <w:r>
        <w:rPr>
          <w:noProof/>
        </w:rPr>
        <w:fldChar w:fldCharType="end"/>
      </w:r>
    </w:p>
    <w:p w14:paraId="6AF83E9B" w14:textId="7D823F8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_Toc218682152 \h </w:instrText>
      </w:r>
      <w:r>
        <w:rPr>
          <w:noProof/>
        </w:rPr>
      </w:r>
      <w:r>
        <w:rPr>
          <w:noProof/>
        </w:rPr>
        <w:fldChar w:fldCharType="separate"/>
      </w:r>
      <w:r>
        <w:rPr>
          <w:noProof/>
        </w:rPr>
        <w:t>18</w:t>
      </w:r>
      <w:r>
        <w:rPr>
          <w:noProof/>
        </w:rPr>
        <w:fldChar w:fldCharType="end"/>
      </w:r>
    </w:p>
    <w:p w14:paraId="5086A204" w14:textId="020E94F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Abstract service primitives</w:t>
      </w:r>
      <w:r>
        <w:rPr>
          <w:noProof/>
        </w:rPr>
        <w:tab/>
      </w:r>
      <w:r>
        <w:rPr>
          <w:noProof/>
        </w:rPr>
        <w:fldChar w:fldCharType="begin"/>
      </w:r>
      <w:r>
        <w:rPr>
          <w:noProof/>
        </w:rPr>
        <w:instrText xml:space="preserve"> PAGEREF _Toc218682153 \h </w:instrText>
      </w:r>
      <w:r>
        <w:rPr>
          <w:noProof/>
        </w:rPr>
      </w:r>
      <w:r>
        <w:rPr>
          <w:noProof/>
        </w:rPr>
        <w:fldChar w:fldCharType="separate"/>
      </w:r>
      <w:r>
        <w:rPr>
          <w:noProof/>
        </w:rPr>
        <w:t>18</w:t>
      </w:r>
      <w:r>
        <w:rPr>
          <w:noProof/>
        </w:rPr>
        <w:fldChar w:fldCharType="end"/>
      </w:r>
    </w:p>
    <w:p w14:paraId="580247E5" w14:textId="49D09A3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Protocols and peer</w:t>
      </w:r>
      <w:r>
        <w:rPr>
          <w:noProof/>
        </w:rPr>
        <w:noBreakHyphen/>
        <w:t>to</w:t>
      </w:r>
      <w:r>
        <w:rPr>
          <w:noProof/>
        </w:rPr>
        <w:noBreakHyphen/>
        <w:t>peer communication</w:t>
      </w:r>
      <w:r>
        <w:rPr>
          <w:noProof/>
        </w:rPr>
        <w:tab/>
      </w:r>
      <w:r>
        <w:rPr>
          <w:noProof/>
        </w:rPr>
        <w:fldChar w:fldCharType="begin"/>
      </w:r>
      <w:r>
        <w:rPr>
          <w:noProof/>
        </w:rPr>
        <w:instrText xml:space="preserve"> PAGEREF _Toc218682154 \h </w:instrText>
      </w:r>
      <w:r>
        <w:rPr>
          <w:noProof/>
        </w:rPr>
      </w:r>
      <w:r>
        <w:rPr>
          <w:noProof/>
        </w:rPr>
        <w:fldChar w:fldCharType="separate"/>
      </w:r>
      <w:r>
        <w:rPr>
          <w:noProof/>
        </w:rPr>
        <w:t>18</w:t>
      </w:r>
      <w:r>
        <w:rPr>
          <w:noProof/>
        </w:rPr>
        <w:fldChar w:fldCharType="end"/>
      </w:r>
    </w:p>
    <w:p w14:paraId="6A8D113A" w14:textId="2941E433"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Contents of layer 3 related Technical Specifications</w:t>
      </w:r>
      <w:r>
        <w:rPr>
          <w:noProof/>
        </w:rPr>
        <w:tab/>
      </w:r>
      <w:r>
        <w:rPr>
          <w:noProof/>
        </w:rPr>
        <w:fldChar w:fldCharType="begin"/>
      </w:r>
      <w:r>
        <w:rPr>
          <w:noProof/>
        </w:rPr>
        <w:instrText xml:space="preserve"> PAGEREF _Toc218682155 \h </w:instrText>
      </w:r>
      <w:r>
        <w:rPr>
          <w:noProof/>
        </w:rPr>
      </w:r>
      <w:r>
        <w:rPr>
          <w:noProof/>
        </w:rPr>
        <w:fldChar w:fldCharType="separate"/>
      </w:r>
      <w:r>
        <w:rPr>
          <w:noProof/>
        </w:rPr>
        <w:t>20</w:t>
      </w:r>
      <w:r>
        <w:rPr>
          <w:noProof/>
        </w:rPr>
        <w:fldChar w:fldCharType="end"/>
      </w:r>
    </w:p>
    <w:p w14:paraId="40DAD3A2" w14:textId="00FBEEFB"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Structure of layer 3 functions</w:t>
      </w:r>
      <w:r>
        <w:rPr>
          <w:noProof/>
        </w:rPr>
        <w:tab/>
      </w:r>
      <w:r>
        <w:rPr>
          <w:noProof/>
        </w:rPr>
        <w:fldChar w:fldCharType="begin"/>
      </w:r>
      <w:r>
        <w:rPr>
          <w:noProof/>
        </w:rPr>
        <w:instrText xml:space="preserve"> PAGEREF _Toc218682156 \h </w:instrText>
      </w:r>
      <w:r>
        <w:rPr>
          <w:noProof/>
        </w:rPr>
      </w:r>
      <w:r>
        <w:rPr>
          <w:noProof/>
        </w:rPr>
        <w:fldChar w:fldCharType="separate"/>
      </w:r>
      <w:r>
        <w:rPr>
          <w:noProof/>
        </w:rPr>
        <w:t>21</w:t>
      </w:r>
      <w:r>
        <w:rPr>
          <w:noProof/>
        </w:rPr>
        <w:fldChar w:fldCharType="end"/>
      </w:r>
    </w:p>
    <w:p w14:paraId="25F5C778" w14:textId="5251CC75"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Basic groups of functions</w:t>
      </w:r>
      <w:r>
        <w:rPr>
          <w:noProof/>
        </w:rPr>
        <w:tab/>
      </w:r>
      <w:r>
        <w:rPr>
          <w:noProof/>
        </w:rPr>
        <w:fldChar w:fldCharType="begin"/>
      </w:r>
      <w:r>
        <w:rPr>
          <w:noProof/>
        </w:rPr>
        <w:instrText xml:space="preserve"> PAGEREF _Toc218682157 \h </w:instrText>
      </w:r>
      <w:r>
        <w:rPr>
          <w:noProof/>
        </w:rPr>
      </w:r>
      <w:r>
        <w:rPr>
          <w:noProof/>
        </w:rPr>
        <w:fldChar w:fldCharType="separate"/>
      </w:r>
      <w:r>
        <w:rPr>
          <w:noProof/>
        </w:rPr>
        <w:t>21</w:t>
      </w:r>
      <w:r>
        <w:rPr>
          <w:noProof/>
        </w:rPr>
        <w:fldChar w:fldCharType="end"/>
      </w:r>
    </w:p>
    <w:p w14:paraId="60F2035C" w14:textId="1AC4F6D0"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Protocol architecture</w:t>
      </w:r>
      <w:r>
        <w:rPr>
          <w:noProof/>
        </w:rPr>
        <w:tab/>
      </w:r>
      <w:r>
        <w:rPr>
          <w:noProof/>
        </w:rPr>
        <w:fldChar w:fldCharType="begin"/>
      </w:r>
      <w:r>
        <w:rPr>
          <w:noProof/>
        </w:rPr>
        <w:instrText xml:space="preserve"> PAGEREF _Toc218682158 \h </w:instrText>
      </w:r>
      <w:r>
        <w:rPr>
          <w:noProof/>
        </w:rPr>
      </w:r>
      <w:r>
        <w:rPr>
          <w:noProof/>
        </w:rPr>
        <w:fldChar w:fldCharType="separate"/>
      </w:r>
      <w:r>
        <w:rPr>
          <w:noProof/>
        </w:rPr>
        <w:t>23</w:t>
      </w:r>
      <w:r>
        <w:rPr>
          <w:noProof/>
        </w:rPr>
        <w:fldChar w:fldCharType="end"/>
      </w:r>
    </w:p>
    <w:p w14:paraId="3F77C62D" w14:textId="19DFC0E9"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at the MS side</w:t>
      </w:r>
      <w:r>
        <w:rPr>
          <w:noProof/>
        </w:rPr>
        <w:tab/>
      </w:r>
      <w:r>
        <w:rPr>
          <w:noProof/>
        </w:rPr>
        <w:fldChar w:fldCharType="begin"/>
      </w:r>
      <w:r>
        <w:rPr>
          <w:noProof/>
        </w:rPr>
        <w:instrText xml:space="preserve"> PAGEREF _Toc218682159 \h </w:instrText>
      </w:r>
      <w:r>
        <w:rPr>
          <w:noProof/>
        </w:rPr>
      </w:r>
      <w:r>
        <w:rPr>
          <w:noProof/>
        </w:rPr>
        <w:fldChar w:fldCharType="separate"/>
      </w:r>
      <w:r>
        <w:rPr>
          <w:noProof/>
        </w:rPr>
        <w:t>35</w:t>
      </w:r>
      <w:r>
        <w:rPr>
          <w:noProof/>
        </w:rPr>
        <w:fldChar w:fldCharType="end"/>
      </w:r>
    </w:p>
    <w:p w14:paraId="70FA7972" w14:textId="055A2307"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Registration services</w:t>
      </w:r>
      <w:r>
        <w:rPr>
          <w:noProof/>
        </w:rPr>
        <w:tab/>
      </w:r>
      <w:r>
        <w:rPr>
          <w:noProof/>
        </w:rPr>
        <w:fldChar w:fldCharType="begin"/>
      </w:r>
      <w:r>
        <w:rPr>
          <w:noProof/>
        </w:rPr>
        <w:instrText xml:space="preserve"> PAGEREF _Toc218682160 \h </w:instrText>
      </w:r>
      <w:r>
        <w:rPr>
          <w:noProof/>
        </w:rPr>
      </w:r>
      <w:r>
        <w:rPr>
          <w:noProof/>
        </w:rPr>
        <w:fldChar w:fldCharType="separate"/>
      </w:r>
      <w:r>
        <w:rPr>
          <w:noProof/>
        </w:rPr>
        <w:t>35</w:t>
      </w:r>
      <w:r>
        <w:rPr>
          <w:noProof/>
        </w:rPr>
        <w:fldChar w:fldCharType="end"/>
      </w:r>
    </w:p>
    <w:p w14:paraId="54120718" w14:textId="79E85BE4"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Service state diagram for MS not supporting GPRS service</w:t>
      </w:r>
      <w:r>
        <w:rPr>
          <w:noProof/>
        </w:rPr>
        <w:tab/>
      </w:r>
      <w:r>
        <w:rPr>
          <w:noProof/>
        </w:rPr>
        <w:fldChar w:fldCharType="begin"/>
      </w:r>
      <w:r>
        <w:rPr>
          <w:noProof/>
        </w:rPr>
        <w:instrText xml:space="preserve"> PAGEREF _Toc218682161 \h </w:instrText>
      </w:r>
      <w:r>
        <w:rPr>
          <w:noProof/>
        </w:rPr>
      </w:r>
      <w:r>
        <w:rPr>
          <w:noProof/>
        </w:rPr>
        <w:fldChar w:fldCharType="separate"/>
      </w:r>
      <w:r>
        <w:rPr>
          <w:noProof/>
        </w:rPr>
        <w:t>36</w:t>
      </w:r>
      <w:r>
        <w:rPr>
          <w:noProof/>
        </w:rPr>
        <w:fldChar w:fldCharType="end"/>
      </w:r>
    </w:p>
    <w:p w14:paraId="52A70726" w14:textId="7DC9AEC2"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_Toc218682162 \h </w:instrText>
      </w:r>
      <w:r>
        <w:rPr>
          <w:noProof/>
        </w:rPr>
      </w:r>
      <w:r>
        <w:rPr>
          <w:noProof/>
        </w:rPr>
        <w:fldChar w:fldCharType="separate"/>
      </w:r>
      <w:r>
        <w:rPr>
          <w:noProof/>
        </w:rPr>
        <w:t>36</w:t>
      </w:r>
      <w:r>
        <w:rPr>
          <w:noProof/>
        </w:rPr>
        <w:fldChar w:fldCharType="end"/>
      </w:r>
    </w:p>
    <w:p w14:paraId="6CCA1811" w14:textId="5D4D1FA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fr-FR"/>
        </w:rPr>
        <w:t>6.1.2.1</w:t>
      </w:r>
      <w:r>
        <w:rPr>
          <w:rFonts w:asciiTheme="minorHAnsi" w:eastAsiaTheme="minorEastAsia" w:hAnsiTheme="minorHAnsi" w:cstheme="minorBidi"/>
          <w:noProof/>
          <w:kern w:val="2"/>
          <w:sz w:val="24"/>
          <w:szCs w:val="24"/>
          <w:lang w:eastAsia="en-GB"/>
          <w14:ligatures w14:val="standardContextual"/>
        </w:rPr>
        <w:tab/>
      </w:r>
      <w:r w:rsidRPr="007F2783">
        <w:rPr>
          <w:noProof/>
          <w:lang w:val="fr-FR"/>
        </w:rPr>
        <w:t>MMR_REG_REQ</w:t>
      </w:r>
      <w:r>
        <w:rPr>
          <w:noProof/>
        </w:rPr>
        <w:tab/>
      </w:r>
      <w:r>
        <w:rPr>
          <w:noProof/>
        </w:rPr>
        <w:fldChar w:fldCharType="begin"/>
      </w:r>
      <w:r>
        <w:rPr>
          <w:noProof/>
        </w:rPr>
        <w:instrText xml:space="preserve"> PAGEREF _Toc218682163 \h </w:instrText>
      </w:r>
      <w:r>
        <w:rPr>
          <w:noProof/>
        </w:rPr>
      </w:r>
      <w:r>
        <w:rPr>
          <w:noProof/>
        </w:rPr>
        <w:fldChar w:fldCharType="separate"/>
      </w:r>
      <w:r>
        <w:rPr>
          <w:noProof/>
        </w:rPr>
        <w:t>36</w:t>
      </w:r>
      <w:r>
        <w:rPr>
          <w:noProof/>
        </w:rPr>
        <w:fldChar w:fldCharType="end"/>
      </w:r>
    </w:p>
    <w:p w14:paraId="200A2729" w14:textId="134FD86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MMR_REG_CNF</w:t>
      </w:r>
      <w:r>
        <w:rPr>
          <w:noProof/>
        </w:rPr>
        <w:tab/>
      </w:r>
      <w:r>
        <w:rPr>
          <w:noProof/>
        </w:rPr>
        <w:fldChar w:fldCharType="begin"/>
      </w:r>
      <w:r>
        <w:rPr>
          <w:noProof/>
        </w:rPr>
        <w:instrText xml:space="preserve"> PAGEREF _Toc218682164 \h </w:instrText>
      </w:r>
      <w:r>
        <w:rPr>
          <w:noProof/>
        </w:rPr>
      </w:r>
      <w:r>
        <w:rPr>
          <w:noProof/>
        </w:rPr>
        <w:fldChar w:fldCharType="separate"/>
      </w:r>
      <w:r>
        <w:rPr>
          <w:noProof/>
        </w:rPr>
        <w:t>36</w:t>
      </w:r>
      <w:r>
        <w:rPr>
          <w:noProof/>
        </w:rPr>
        <w:fldChar w:fldCharType="end"/>
      </w:r>
    </w:p>
    <w:p w14:paraId="408D016C" w14:textId="69A4502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_Toc218682165 \h </w:instrText>
      </w:r>
      <w:r>
        <w:rPr>
          <w:noProof/>
        </w:rPr>
      </w:r>
      <w:r>
        <w:rPr>
          <w:noProof/>
        </w:rPr>
        <w:fldChar w:fldCharType="separate"/>
      </w:r>
      <w:r>
        <w:rPr>
          <w:noProof/>
        </w:rPr>
        <w:t>36</w:t>
      </w:r>
      <w:r>
        <w:rPr>
          <w:noProof/>
        </w:rPr>
        <w:fldChar w:fldCharType="end"/>
      </w:r>
    </w:p>
    <w:p w14:paraId="7C7C688B" w14:textId="166A839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MMR_NREG_REQ</w:t>
      </w:r>
      <w:r>
        <w:rPr>
          <w:noProof/>
        </w:rPr>
        <w:tab/>
      </w:r>
      <w:r>
        <w:rPr>
          <w:noProof/>
        </w:rPr>
        <w:fldChar w:fldCharType="begin"/>
      </w:r>
      <w:r>
        <w:rPr>
          <w:noProof/>
        </w:rPr>
        <w:instrText xml:space="preserve"> PAGEREF _Toc218682166 \h </w:instrText>
      </w:r>
      <w:r>
        <w:rPr>
          <w:noProof/>
        </w:rPr>
      </w:r>
      <w:r>
        <w:rPr>
          <w:noProof/>
        </w:rPr>
        <w:fldChar w:fldCharType="separate"/>
      </w:r>
      <w:r>
        <w:rPr>
          <w:noProof/>
        </w:rPr>
        <w:t>36</w:t>
      </w:r>
      <w:r>
        <w:rPr>
          <w:noProof/>
        </w:rPr>
        <w:fldChar w:fldCharType="end"/>
      </w:r>
    </w:p>
    <w:p w14:paraId="4BC3944E" w14:textId="54B4449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MMR_NREG_IND</w:t>
      </w:r>
      <w:r>
        <w:rPr>
          <w:noProof/>
        </w:rPr>
        <w:tab/>
      </w:r>
      <w:r>
        <w:rPr>
          <w:noProof/>
        </w:rPr>
        <w:fldChar w:fldCharType="begin"/>
      </w:r>
      <w:r>
        <w:rPr>
          <w:noProof/>
        </w:rPr>
        <w:instrText xml:space="preserve"> PAGEREF _Toc218682167 \h </w:instrText>
      </w:r>
      <w:r>
        <w:rPr>
          <w:noProof/>
        </w:rPr>
      </w:r>
      <w:r>
        <w:rPr>
          <w:noProof/>
        </w:rPr>
        <w:fldChar w:fldCharType="separate"/>
      </w:r>
      <w:r>
        <w:rPr>
          <w:noProof/>
        </w:rPr>
        <w:t>37</w:t>
      </w:r>
      <w:r>
        <w:rPr>
          <w:noProof/>
        </w:rPr>
        <w:fldChar w:fldCharType="end"/>
      </w:r>
    </w:p>
    <w:p w14:paraId="291D5F43" w14:textId="0897E853"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Registration Services for CTS-Services</w:t>
      </w:r>
      <w:r>
        <w:rPr>
          <w:noProof/>
        </w:rPr>
        <w:tab/>
      </w:r>
      <w:r>
        <w:rPr>
          <w:noProof/>
        </w:rPr>
        <w:fldChar w:fldCharType="begin"/>
      </w:r>
      <w:r>
        <w:rPr>
          <w:noProof/>
        </w:rPr>
        <w:instrText xml:space="preserve"> PAGEREF _Toc218682168 \h </w:instrText>
      </w:r>
      <w:r>
        <w:rPr>
          <w:noProof/>
        </w:rPr>
      </w:r>
      <w:r>
        <w:rPr>
          <w:noProof/>
        </w:rPr>
        <w:fldChar w:fldCharType="separate"/>
      </w:r>
      <w:r>
        <w:rPr>
          <w:noProof/>
        </w:rPr>
        <w:t>37</w:t>
      </w:r>
      <w:r>
        <w:rPr>
          <w:noProof/>
        </w:rPr>
        <w:fldChar w:fldCharType="end"/>
      </w:r>
    </w:p>
    <w:p w14:paraId="66DC4888" w14:textId="511A153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MMR_CTS _ATTACH_REQ</w:t>
      </w:r>
      <w:r>
        <w:rPr>
          <w:noProof/>
        </w:rPr>
        <w:tab/>
      </w:r>
      <w:r>
        <w:rPr>
          <w:noProof/>
        </w:rPr>
        <w:fldChar w:fldCharType="begin"/>
      </w:r>
      <w:r>
        <w:rPr>
          <w:noProof/>
        </w:rPr>
        <w:instrText xml:space="preserve"> PAGEREF _Toc218682169 \h </w:instrText>
      </w:r>
      <w:r>
        <w:rPr>
          <w:noProof/>
        </w:rPr>
      </w:r>
      <w:r>
        <w:rPr>
          <w:noProof/>
        </w:rPr>
        <w:fldChar w:fldCharType="separate"/>
      </w:r>
      <w:r>
        <w:rPr>
          <w:noProof/>
        </w:rPr>
        <w:t>37</w:t>
      </w:r>
      <w:r>
        <w:rPr>
          <w:noProof/>
        </w:rPr>
        <w:fldChar w:fldCharType="end"/>
      </w:r>
    </w:p>
    <w:p w14:paraId="2BD77647" w14:textId="6C0CF87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MMR_CTS _ATTACH_CNF</w:t>
      </w:r>
      <w:r>
        <w:rPr>
          <w:noProof/>
        </w:rPr>
        <w:tab/>
      </w:r>
      <w:r>
        <w:rPr>
          <w:noProof/>
        </w:rPr>
        <w:fldChar w:fldCharType="begin"/>
      </w:r>
      <w:r>
        <w:rPr>
          <w:noProof/>
        </w:rPr>
        <w:instrText xml:space="preserve"> PAGEREF _Toc218682170 \h </w:instrText>
      </w:r>
      <w:r>
        <w:rPr>
          <w:noProof/>
        </w:rPr>
      </w:r>
      <w:r>
        <w:rPr>
          <w:noProof/>
        </w:rPr>
        <w:fldChar w:fldCharType="separate"/>
      </w:r>
      <w:r>
        <w:rPr>
          <w:noProof/>
        </w:rPr>
        <w:t>37</w:t>
      </w:r>
      <w:r>
        <w:rPr>
          <w:noProof/>
        </w:rPr>
        <w:fldChar w:fldCharType="end"/>
      </w:r>
    </w:p>
    <w:p w14:paraId="03E158B7" w14:textId="549E25C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MMR_CTS _ATTACH_REJ</w:t>
      </w:r>
      <w:r>
        <w:rPr>
          <w:noProof/>
        </w:rPr>
        <w:tab/>
      </w:r>
      <w:r>
        <w:rPr>
          <w:noProof/>
        </w:rPr>
        <w:fldChar w:fldCharType="begin"/>
      </w:r>
      <w:r>
        <w:rPr>
          <w:noProof/>
        </w:rPr>
        <w:instrText xml:space="preserve"> PAGEREF _Toc218682171 \h </w:instrText>
      </w:r>
      <w:r>
        <w:rPr>
          <w:noProof/>
        </w:rPr>
      </w:r>
      <w:r>
        <w:rPr>
          <w:noProof/>
        </w:rPr>
        <w:fldChar w:fldCharType="separate"/>
      </w:r>
      <w:r>
        <w:rPr>
          <w:noProof/>
        </w:rPr>
        <w:t>37</w:t>
      </w:r>
      <w:r>
        <w:rPr>
          <w:noProof/>
        </w:rPr>
        <w:fldChar w:fldCharType="end"/>
      </w:r>
    </w:p>
    <w:p w14:paraId="77150C90" w14:textId="6B2F13C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MMR_CTS _DETACH_IND</w:t>
      </w:r>
      <w:r>
        <w:rPr>
          <w:noProof/>
        </w:rPr>
        <w:tab/>
      </w:r>
      <w:r>
        <w:rPr>
          <w:noProof/>
        </w:rPr>
        <w:fldChar w:fldCharType="begin"/>
      </w:r>
      <w:r>
        <w:rPr>
          <w:noProof/>
        </w:rPr>
        <w:instrText xml:space="preserve"> PAGEREF _Toc218682172 \h </w:instrText>
      </w:r>
      <w:r>
        <w:rPr>
          <w:noProof/>
        </w:rPr>
      </w:r>
      <w:r>
        <w:rPr>
          <w:noProof/>
        </w:rPr>
        <w:fldChar w:fldCharType="separate"/>
      </w:r>
      <w:r>
        <w:rPr>
          <w:noProof/>
        </w:rPr>
        <w:t>37</w:t>
      </w:r>
      <w:r>
        <w:rPr>
          <w:noProof/>
        </w:rPr>
        <w:fldChar w:fldCharType="end"/>
      </w:r>
    </w:p>
    <w:p w14:paraId="7D8FF754" w14:textId="6FE91CB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MMR_CTS _ENROLL_REQ</w:t>
      </w:r>
      <w:r>
        <w:rPr>
          <w:noProof/>
        </w:rPr>
        <w:tab/>
      </w:r>
      <w:r>
        <w:rPr>
          <w:noProof/>
        </w:rPr>
        <w:fldChar w:fldCharType="begin"/>
      </w:r>
      <w:r>
        <w:rPr>
          <w:noProof/>
        </w:rPr>
        <w:instrText xml:space="preserve"> PAGEREF _Toc218682173 \h </w:instrText>
      </w:r>
      <w:r>
        <w:rPr>
          <w:noProof/>
        </w:rPr>
      </w:r>
      <w:r>
        <w:rPr>
          <w:noProof/>
        </w:rPr>
        <w:fldChar w:fldCharType="separate"/>
      </w:r>
      <w:r>
        <w:rPr>
          <w:noProof/>
        </w:rPr>
        <w:t>37</w:t>
      </w:r>
      <w:r>
        <w:rPr>
          <w:noProof/>
        </w:rPr>
        <w:fldChar w:fldCharType="end"/>
      </w:r>
    </w:p>
    <w:p w14:paraId="17105E02" w14:textId="35A3BD8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MMR_CTS _ENROLL_CNF</w:t>
      </w:r>
      <w:r>
        <w:rPr>
          <w:noProof/>
        </w:rPr>
        <w:tab/>
      </w:r>
      <w:r>
        <w:rPr>
          <w:noProof/>
        </w:rPr>
        <w:fldChar w:fldCharType="begin"/>
      </w:r>
      <w:r>
        <w:rPr>
          <w:noProof/>
        </w:rPr>
        <w:instrText xml:space="preserve"> PAGEREF _Toc218682174 \h </w:instrText>
      </w:r>
      <w:r>
        <w:rPr>
          <w:noProof/>
        </w:rPr>
      </w:r>
      <w:r>
        <w:rPr>
          <w:noProof/>
        </w:rPr>
        <w:fldChar w:fldCharType="separate"/>
      </w:r>
      <w:r>
        <w:rPr>
          <w:noProof/>
        </w:rPr>
        <w:t>37</w:t>
      </w:r>
      <w:r>
        <w:rPr>
          <w:noProof/>
        </w:rPr>
        <w:fldChar w:fldCharType="end"/>
      </w:r>
    </w:p>
    <w:p w14:paraId="69F33C61" w14:textId="633B063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MMR_CTS _ENROLL_REJ</w:t>
      </w:r>
      <w:r>
        <w:rPr>
          <w:noProof/>
        </w:rPr>
        <w:tab/>
      </w:r>
      <w:r>
        <w:rPr>
          <w:noProof/>
        </w:rPr>
        <w:fldChar w:fldCharType="begin"/>
      </w:r>
      <w:r>
        <w:rPr>
          <w:noProof/>
        </w:rPr>
        <w:instrText xml:space="preserve"> PAGEREF _Toc218682175 \h </w:instrText>
      </w:r>
      <w:r>
        <w:rPr>
          <w:noProof/>
        </w:rPr>
      </w:r>
      <w:r>
        <w:rPr>
          <w:noProof/>
        </w:rPr>
        <w:fldChar w:fldCharType="separate"/>
      </w:r>
      <w:r>
        <w:rPr>
          <w:noProof/>
        </w:rPr>
        <w:t>37</w:t>
      </w:r>
      <w:r>
        <w:rPr>
          <w:noProof/>
        </w:rPr>
        <w:fldChar w:fldCharType="end"/>
      </w:r>
    </w:p>
    <w:p w14:paraId="33604448" w14:textId="7E1239D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MMR_CTS _DE_ENROLL_IND</w:t>
      </w:r>
      <w:r>
        <w:rPr>
          <w:noProof/>
        </w:rPr>
        <w:tab/>
      </w:r>
      <w:r>
        <w:rPr>
          <w:noProof/>
        </w:rPr>
        <w:fldChar w:fldCharType="begin"/>
      </w:r>
      <w:r>
        <w:rPr>
          <w:noProof/>
        </w:rPr>
        <w:instrText xml:space="preserve"> PAGEREF _Toc218682176 \h </w:instrText>
      </w:r>
      <w:r>
        <w:rPr>
          <w:noProof/>
        </w:rPr>
      </w:r>
      <w:r>
        <w:rPr>
          <w:noProof/>
        </w:rPr>
        <w:fldChar w:fldCharType="separate"/>
      </w:r>
      <w:r>
        <w:rPr>
          <w:noProof/>
        </w:rPr>
        <w:t>38</w:t>
      </w:r>
      <w:r>
        <w:rPr>
          <w:noProof/>
        </w:rPr>
        <w:fldChar w:fldCharType="end"/>
      </w:r>
    </w:p>
    <w:p w14:paraId="0F285F57" w14:textId="7B017B4E"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r>
      <w:r>
        <w:rPr>
          <w:noProof/>
        </w:rPr>
        <w:instrText xml:space="preserve"> PAGEREF _Toc218682177 \h </w:instrText>
      </w:r>
      <w:r>
        <w:rPr>
          <w:noProof/>
        </w:rPr>
      </w:r>
      <w:r>
        <w:rPr>
          <w:noProof/>
        </w:rPr>
        <w:fldChar w:fldCharType="separate"/>
      </w:r>
      <w:r>
        <w:rPr>
          <w:noProof/>
        </w:rPr>
        <w:t>38</w:t>
      </w:r>
      <w:r>
        <w:rPr>
          <w:noProof/>
        </w:rPr>
        <w:fldChar w:fldCharType="end"/>
      </w:r>
    </w:p>
    <w:p w14:paraId="1ADE56A3" w14:textId="0E957E60"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_Toc218682178 \h </w:instrText>
      </w:r>
      <w:r>
        <w:rPr>
          <w:noProof/>
        </w:rPr>
      </w:r>
      <w:r>
        <w:rPr>
          <w:noProof/>
        </w:rPr>
        <w:fldChar w:fldCharType="separate"/>
      </w:r>
      <w:r>
        <w:rPr>
          <w:noProof/>
        </w:rPr>
        <w:t>38</w:t>
      </w:r>
      <w:r>
        <w:rPr>
          <w:noProof/>
        </w:rPr>
        <w:fldChar w:fldCharType="end"/>
      </w:r>
    </w:p>
    <w:p w14:paraId="5EAE705F" w14:textId="29591D1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_Toc218682179 \h </w:instrText>
      </w:r>
      <w:r>
        <w:rPr>
          <w:noProof/>
        </w:rPr>
      </w:r>
      <w:r>
        <w:rPr>
          <w:noProof/>
        </w:rPr>
        <w:fldChar w:fldCharType="separate"/>
      </w:r>
      <w:r>
        <w:rPr>
          <w:noProof/>
        </w:rPr>
        <w:t>41</w:t>
      </w:r>
      <w:r>
        <w:rPr>
          <w:noProof/>
        </w:rPr>
        <w:fldChar w:fldCharType="end"/>
      </w:r>
    </w:p>
    <w:p w14:paraId="6519DF73" w14:textId="494E73C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r>
      <w:r>
        <w:rPr>
          <w:noProof/>
        </w:rPr>
        <w:instrText xml:space="preserve"> PAGEREF _Toc218682180 \h </w:instrText>
      </w:r>
      <w:r>
        <w:rPr>
          <w:noProof/>
        </w:rPr>
      </w:r>
      <w:r>
        <w:rPr>
          <w:noProof/>
        </w:rPr>
        <w:fldChar w:fldCharType="separate"/>
      </w:r>
      <w:r>
        <w:rPr>
          <w:noProof/>
        </w:rPr>
        <w:t>41</w:t>
      </w:r>
      <w:r>
        <w:rPr>
          <w:noProof/>
        </w:rPr>
        <w:fldChar w:fldCharType="end"/>
      </w:r>
    </w:p>
    <w:p w14:paraId="2C9E310B" w14:textId="528FA32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r>
      <w:r>
        <w:rPr>
          <w:noProof/>
        </w:rPr>
        <w:instrText xml:space="preserve"> PAGEREF _Toc218682181 \h </w:instrText>
      </w:r>
      <w:r>
        <w:rPr>
          <w:noProof/>
        </w:rPr>
      </w:r>
      <w:r>
        <w:rPr>
          <w:noProof/>
        </w:rPr>
        <w:fldChar w:fldCharType="separate"/>
      </w:r>
      <w:r>
        <w:rPr>
          <w:noProof/>
        </w:rPr>
        <w:t>41</w:t>
      </w:r>
      <w:r>
        <w:rPr>
          <w:noProof/>
        </w:rPr>
        <w:fldChar w:fldCharType="end"/>
      </w:r>
    </w:p>
    <w:p w14:paraId="4BCC4CE9" w14:textId="7AF324C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MNCC_SETUP_RES</w:t>
      </w:r>
      <w:r>
        <w:rPr>
          <w:noProof/>
        </w:rPr>
        <w:tab/>
      </w:r>
      <w:r>
        <w:rPr>
          <w:noProof/>
        </w:rPr>
        <w:fldChar w:fldCharType="begin"/>
      </w:r>
      <w:r>
        <w:rPr>
          <w:noProof/>
        </w:rPr>
        <w:instrText xml:space="preserve"> PAGEREF _Toc218682182 \h </w:instrText>
      </w:r>
      <w:r>
        <w:rPr>
          <w:noProof/>
        </w:rPr>
      </w:r>
      <w:r>
        <w:rPr>
          <w:noProof/>
        </w:rPr>
        <w:fldChar w:fldCharType="separate"/>
      </w:r>
      <w:r>
        <w:rPr>
          <w:noProof/>
        </w:rPr>
        <w:t>41</w:t>
      </w:r>
      <w:r>
        <w:rPr>
          <w:noProof/>
        </w:rPr>
        <w:fldChar w:fldCharType="end"/>
      </w:r>
    </w:p>
    <w:p w14:paraId="77AF5F48" w14:textId="61C684D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r>
      <w:r>
        <w:rPr>
          <w:noProof/>
        </w:rPr>
        <w:instrText xml:space="preserve"> PAGEREF _Toc218682183 \h </w:instrText>
      </w:r>
      <w:r>
        <w:rPr>
          <w:noProof/>
        </w:rPr>
      </w:r>
      <w:r>
        <w:rPr>
          <w:noProof/>
        </w:rPr>
        <w:fldChar w:fldCharType="separate"/>
      </w:r>
      <w:r>
        <w:rPr>
          <w:noProof/>
        </w:rPr>
        <w:t>41</w:t>
      </w:r>
      <w:r>
        <w:rPr>
          <w:noProof/>
        </w:rPr>
        <w:fldChar w:fldCharType="end"/>
      </w:r>
    </w:p>
    <w:p w14:paraId="1DE748CA" w14:textId="03260D4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r>
      <w:r>
        <w:rPr>
          <w:noProof/>
        </w:rPr>
        <w:instrText xml:space="preserve"> PAGEREF _Toc218682184 \h </w:instrText>
      </w:r>
      <w:r>
        <w:rPr>
          <w:noProof/>
        </w:rPr>
      </w:r>
      <w:r>
        <w:rPr>
          <w:noProof/>
        </w:rPr>
        <w:fldChar w:fldCharType="separate"/>
      </w:r>
      <w:r>
        <w:rPr>
          <w:noProof/>
        </w:rPr>
        <w:t>41</w:t>
      </w:r>
      <w:r>
        <w:rPr>
          <w:noProof/>
        </w:rPr>
        <w:fldChar w:fldCharType="end"/>
      </w:r>
    </w:p>
    <w:p w14:paraId="4CE03C22" w14:textId="64CC367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r>
      <w:r>
        <w:rPr>
          <w:noProof/>
        </w:rPr>
        <w:instrText xml:space="preserve"> PAGEREF _Toc218682185 \h </w:instrText>
      </w:r>
      <w:r>
        <w:rPr>
          <w:noProof/>
        </w:rPr>
      </w:r>
      <w:r>
        <w:rPr>
          <w:noProof/>
        </w:rPr>
        <w:fldChar w:fldCharType="separate"/>
      </w:r>
      <w:r>
        <w:rPr>
          <w:noProof/>
        </w:rPr>
        <w:t>42</w:t>
      </w:r>
      <w:r>
        <w:rPr>
          <w:noProof/>
        </w:rPr>
        <w:fldChar w:fldCharType="end"/>
      </w:r>
    </w:p>
    <w:p w14:paraId="516FBA85" w14:textId="3144511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r>
      <w:r>
        <w:rPr>
          <w:noProof/>
        </w:rPr>
        <w:instrText xml:space="preserve"> PAGEREF _Toc218682186 \h </w:instrText>
      </w:r>
      <w:r>
        <w:rPr>
          <w:noProof/>
        </w:rPr>
      </w:r>
      <w:r>
        <w:rPr>
          <w:noProof/>
        </w:rPr>
        <w:fldChar w:fldCharType="separate"/>
      </w:r>
      <w:r>
        <w:rPr>
          <w:noProof/>
        </w:rPr>
        <w:t>42</w:t>
      </w:r>
      <w:r>
        <w:rPr>
          <w:noProof/>
        </w:rPr>
        <w:fldChar w:fldCharType="end"/>
      </w:r>
    </w:p>
    <w:p w14:paraId="465355CF" w14:textId="22ED0D1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r>
      <w:r>
        <w:rPr>
          <w:noProof/>
        </w:rPr>
        <w:instrText xml:space="preserve"> PAGEREF _Toc218682187 \h </w:instrText>
      </w:r>
      <w:r>
        <w:rPr>
          <w:noProof/>
        </w:rPr>
      </w:r>
      <w:r>
        <w:rPr>
          <w:noProof/>
        </w:rPr>
        <w:fldChar w:fldCharType="separate"/>
      </w:r>
      <w:r>
        <w:rPr>
          <w:noProof/>
        </w:rPr>
        <w:t>42</w:t>
      </w:r>
      <w:r>
        <w:rPr>
          <w:noProof/>
        </w:rPr>
        <w:fldChar w:fldCharType="end"/>
      </w:r>
    </w:p>
    <w:p w14:paraId="060FC9B5" w14:textId="380A63F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6.2.2.9</w:t>
      </w:r>
      <w:r>
        <w:rPr>
          <w:rFonts w:asciiTheme="minorHAnsi" w:eastAsiaTheme="minorEastAsia" w:hAnsiTheme="minorHAnsi" w:cstheme="minorBidi"/>
          <w:noProof/>
          <w:kern w:val="2"/>
          <w:sz w:val="24"/>
          <w:szCs w:val="24"/>
          <w:lang w:eastAsia="en-GB"/>
          <w14:ligatures w14:val="standardContextual"/>
        </w:rPr>
        <w:tab/>
      </w:r>
      <w:r>
        <w:rPr>
          <w:noProof/>
        </w:rPr>
        <w:t>MNCC_CALL_CONF_REQ</w:t>
      </w:r>
      <w:r>
        <w:rPr>
          <w:noProof/>
        </w:rPr>
        <w:tab/>
      </w:r>
      <w:r>
        <w:rPr>
          <w:noProof/>
        </w:rPr>
        <w:fldChar w:fldCharType="begin"/>
      </w:r>
      <w:r>
        <w:rPr>
          <w:noProof/>
        </w:rPr>
        <w:instrText xml:space="preserve"> PAGEREF _Toc218682188 \h </w:instrText>
      </w:r>
      <w:r>
        <w:rPr>
          <w:noProof/>
        </w:rPr>
      </w:r>
      <w:r>
        <w:rPr>
          <w:noProof/>
        </w:rPr>
        <w:fldChar w:fldCharType="separate"/>
      </w:r>
      <w:r>
        <w:rPr>
          <w:noProof/>
        </w:rPr>
        <w:t>42</w:t>
      </w:r>
      <w:r>
        <w:rPr>
          <w:noProof/>
        </w:rPr>
        <w:fldChar w:fldCharType="end"/>
      </w:r>
    </w:p>
    <w:p w14:paraId="26B9E0A0" w14:textId="2A4BC66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6.2.2.10</w:t>
      </w:r>
      <w:r>
        <w:rPr>
          <w:rFonts w:asciiTheme="minorHAnsi" w:eastAsiaTheme="minorEastAsia" w:hAnsiTheme="minorHAnsi" w:cstheme="minorBidi"/>
          <w:noProof/>
          <w:kern w:val="2"/>
          <w:sz w:val="24"/>
          <w:szCs w:val="24"/>
          <w:lang w:eastAsia="en-GB"/>
          <w14:ligatures w14:val="standardContextual"/>
        </w:rPr>
        <w:tab/>
      </w:r>
      <w:r>
        <w:rPr>
          <w:noProof/>
        </w:rPr>
        <w:t>MNCC_CALL_PROC_IND</w:t>
      </w:r>
      <w:r>
        <w:rPr>
          <w:noProof/>
        </w:rPr>
        <w:tab/>
      </w:r>
      <w:r>
        <w:rPr>
          <w:noProof/>
        </w:rPr>
        <w:fldChar w:fldCharType="begin"/>
      </w:r>
      <w:r>
        <w:rPr>
          <w:noProof/>
        </w:rPr>
        <w:instrText xml:space="preserve"> PAGEREF _Toc218682189 \h </w:instrText>
      </w:r>
      <w:r>
        <w:rPr>
          <w:noProof/>
        </w:rPr>
      </w:r>
      <w:r>
        <w:rPr>
          <w:noProof/>
        </w:rPr>
        <w:fldChar w:fldCharType="separate"/>
      </w:r>
      <w:r>
        <w:rPr>
          <w:noProof/>
        </w:rPr>
        <w:t>42</w:t>
      </w:r>
      <w:r>
        <w:rPr>
          <w:noProof/>
        </w:rPr>
        <w:fldChar w:fldCharType="end"/>
      </w:r>
    </w:p>
    <w:p w14:paraId="43EB129F" w14:textId="3986FB4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6.2.2.11</w:t>
      </w:r>
      <w:r>
        <w:rPr>
          <w:rFonts w:asciiTheme="minorHAnsi" w:eastAsiaTheme="minorEastAsia" w:hAnsiTheme="minorHAnsi" w:cstheme="minorBidi"/>
          <w:noProof/>
          <w:kern w:val="2"/>
          <w:sz w:val="24"/>
          <w:szCs w:val="24"/>
          <w:lang w:eastAsia="en-GB"/>
          <w14:ligatures w14:val="standardContextual"/>
        </w:rPr>
        <w:tab/>
      </w:r>
      <w:r>
        <w:rPr>
          <w:noProof/>
        </w:rPr>
        <w:t>MNCC_PROGRESS_IND</w:t>
      </w:r>
      <w:r>
        <w:rPr>
          <w:noProof/>
        </w:rPr>
        <w:tab/>
      </w:r>
      <w:r>
        <w:rPr>
          <w:noProof/>
        </w:rPr>
        <w:fldChar w:fldCharType="begin"/>
      </w:r>
      <w:r>
        <w:rPr>
          <w:noProof/>
        </w:rPr>
        <w:instrText xml:space="preserve"> PAGEREF _Toc218682190 \h </w:instrText>
      </w:r>
      <w:r>
        <w:rPr>
          <w:noProof/>
        </w:rPr>
      </w:r>
      <w:r>
        <w:rPr>
          <w:noProof/>
        </w:rPr>
        <w:fldChar w:fldCharType="separate"/>
      </w:r>
      <w:r>
        <w:rPr>
          <w:noProof/>
        </w:rPr>
        <w:t>42</w:t>
      </w:r>
      <w:r>
        <w:rPr>
          <w:noProof/>
        </w:rPr>
        <w:fldChar w:fldCharType="end"/>
      </w:r>
    </w:p>
    <w:p w14:paraId="2C3635F4" w14:textId="27A8646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r>
      <w:r>
        <w:rPr>
          <w:noProof/>
        </w:rPr>
        <w:instrText xml:space="preserve"> PAGEREF _Toc218682191 \h </w:instrText>
      </w:r>
      <w:r>
        <w:rPr>
          <w:noProof/>
        </w:rPr>
      </w:r>
      <w:r>
        <w:rPr>
          <w:noProof/>
        </w:rPr>
        <w:fldChar w:fldCharType="separate"/>
      </w:r>
      <w:r>
        <w:rPr>
          <w:noProof/>
        </w:rPr>
        <w:t>42</w:t>
      </w:r>
      <w:r>
        <w:rPr>
          <w:noProof/>
        </w:rPr>
        <w:fldChar w:fldCharType="end"/>
      </w:r>
    </w:p>
    <w:p w14:paraId="36C0A377" w14:textId="3D5375D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r>
      <w:r>
        <w:rPr>
          <w:noProof/>
        </w:rPr>
        <w:instrText xml:space="preserve"> PAGEREF _Toc218682192 \h </w:instrText>
      </w:r>
      <w:r>
        <w:rPr>
          <w:noProof/>
        </w:rPr>
      </w:r>
      <w:r>
        <w:rPr>
          <w:noProof/>
        </w:rPr>
        <w:fldChar w:fldCharType="separate"/>
      </w:r>
      <w:r>
        <w:rPr>
          <w:noProof/>
        </w:rPr>
        <w:t>42</w:t>
      </w:r>
      <w:r>
        <w:rPr>
          <w:noProof/>
        </w:rPr>
        <w:fldChar w:fldCharType="end"/>
      </w:r>
    </w:p>
    <w:p w14:paraId="174BCD32" w14:textId="4DE97C7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r>
      <w:r>
        <w:rPr>
          <w:noProof/>
        </w:rPr>
        <w:instrText xml:space="preserve"> PAGEREF _Toc218682193 \h </w:instrText>
      </w:r>
      <w:r>
        <w:rPr>
          <w:noProof/>
        </w:rPr>
      </w:r>
      <w:r>
        <w:rPr>
          <w:noProof/>
        </w:rPr>
        <w:fldChar w:fldCharType="separate"/>
      </w:r>
      <w:r>
        <w:rPr>
          <w:noProof/>
        </w:rPr>
        <w:t>42</w:t>
      </w:r>
      <w:r>
        <w:rPr>
          <w:noProof/>
        </w:rPr>
        <w:fldChar w:fldCharType="end"/>
      </w:r>
    </w:p>
    <w:p w14:paraId="520BBD25" w14:textId="04788EE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r>
      <w:r>
        <w:rPr>
          <w:noProof/>
        </w:rPr>
        <w:instrText xml:space="preserve"> PAGEREF _Toc218682194 \h </w:instrText>
      </w:r>
      <w:r>
        <w:rPr>
          <w:noProof/>
        </w:rPr>
      </w:r>
      <w:r>
        <w:rPr>
          <w:noProof/>
        </w:rPr>
        <w:fldChar w:fldCharType="separate"/>
      </w:r>
      <w:r>
        <w:rPr>
          <w:noProof/>
        </w:rPr>
        <w:t>42</w:t>
      </w:r>
      <w:r>
        <w:rPr>
          <w:noProof/>
        </w:rPr>
        <w:fldChar w:fldCharType="end"/>
      </w:r>
    </w:p>
    <w:p w14:paraId="2764274F" w14:textId="57B12BF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r>
      <w:r>
        <w:rPr>
          <w:noProof/>
        </w:rPr>
        <w:instrText xml:space="preserve"> PAGEREF _Toc218682195 \h </w:instrText>
      </w:r>
      <w:r>
        <w:rPr>
          <w:noProof/>
        </w:rPr>
      </w:r>
      <w:r>
        <w:rPr>
          <w:noProof/>
        </w:rPr>
        <w:fldChar w:fldCharType="separate"/>
      </w:r>
      <w:r>
        <w:rPr>
          <w:noProof/>
        </w:rPr>
        <w:t>42</w:t>
      </w:r>
      <w:r>
        <w:rPr>
          <w:noProof/>
        </w:rPr>
        <w:fldChar w:fldCharType="end"/>
      </w:r>
    </w:p>
    <w:p w14:paraId="4844C6A2" w14:textId="4258D7A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r>
      <w:r>
        <w:rPr>
          <w:noProof/>
        </w:rPr>
        <w:instrText xml:space="preserve"> PAGEREF _Toc218682196 \h </w:instrText>
      </w:r>
      <w:r>
        <w:rPr>
          <w:noProof/>
        </w:rPr>
      </w:r>
      <w:r>
        <w:rPr>
          <w:noProof/>
        </w:rPr>
        <w:fldChar w:fldCharType="separate"/>
      </w:r>
      <w:r>
        <w:rPr>
          <w:noProof/>
        </w:rPr>
        <w:t>42</w:t>
      </w:r>
      <w:r>
        <w:rPr>
          <w:noProof/>
        </w:rPr>
        <w:fldChar w:fldCharType="end"/>
      </w:r>
    </w:p>
    <w:p w14:paraId="118512E4" w14:textId="482BD5C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r>
      <w:r>
        <w:rPr>
          <w:noProof/>
        </w:rPr>
        <w:instrText xml:space="preserve"> PAGEREF _Toc218682197 \h </w:instrText>
      </w:r>
      <w:r>
        <w:rPr>
          <w:noProof/>
        </w:rPr>
      </w:r>
      <w:r>
        <w:rPr>
          <w:noProof/>
        </w:rPr>
        <w:fldChar w:fldCharType="separate"/>
      </w:r>
      <w:r>
        <w:rPr>
          <w:noProof/>
        </w:rPr>
        <w:t>43</w:t>
      </w:r>
      <w:r>
        <w:rPr>
          <w:noProof/>
        </w:rPr>
        <w:fldChar w:fldCharType="end"/>
      </w:r>
    </w:p>
    <w:p w14:paraId="393266BB" w14:textId="080E1EA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r>
      <w:r>
        <w:rPr>
          <w:noProof/>
        </w:rPr>
        <w:instrText xml:space="preserve"> PAGEREF _Toc218682198 \h </w:instrText>
      </w:r>
      <w:r>
        <w:rPr>
          <w:noProof/>
        </w:rPr>
      </w:r>
      <w:r>
        <w:rPr>
          <w:noProof/>
        </w:rPr>
        <w:fldChar w:fldCharType="separate"/>
      </w:r>
      <w:r>
        <w:rPr>
          <w:noProof/>
        </w:rPr>
        <w:t>43</w:t>
      </w:r>
      <w:r>
        <w:rPr>
          <w:noProof/>
        </w:rPr>
        <w:fldChar w:fldCharType="end"/>
      </w:r>
    </w:p>
    <w:p w14:paraId="5D9BECB9" w14:textId="3E5EC61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r>
      <w:r>
        <w:rPr>
          <w:noProof/>
        </w:rPr>
        <w:instrText xml:space="preserve"> PAGEREF _Toc218682199 \h </w:instrText>
      </w:r>
      <w:r>
        <w:rPr>
          <w:noProof/>
        </w:rPr>
      </w:r>
      <w:r>
        <w:rPr>
          <w:noProof/>
        </w:rPr>
        <w:fldChar w:fldCharType="separate"/>
      </w:r>
      <w:r>
        <w:rPr>
          <w:noProof/>
        </w:rPr>
        <w:t>43</w:t>
      </w:r>
      <w:r>
        <w:rPr>
          <w:noProof/>
        </w:rPr>
        <w:fldChar w:fldCharType="end"/>
      </w:r>
    </w:p>
    <w:p w14:paraId="41D5586A" w14:textId="0AD3525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r>
      <w:r>
        <w:rPr>
          <w:noProof/>
        </w:rPr>
        <w:instrText xml:space="preserve"> PAGEREF _Toc218682200 \h </w:instrText>
      </w:r>
      <w:r>
        <w:rPr>
          <w:noProof/>
        </w:rPr>
      </w:r>
      <w:r>
        <w:rPr>
          <w:noProof/>
        </w:rPr>
        <w:fldChar w:fldCharType="separate"/>
      </w:r>
      <w:r>
        <w:rPr>
          <w:noProof/>
        </w:rPr>
        <w:t>43</w:t>
      </w:r>
      <w:r>
        <w:rPr>
          <w:noProof/>
        </w:rPr>
        <w:fldChar w:fldCharType="end"/>
      </w:r>
    </w:p>
    <w:p w14:paraId="30ADA0DE" w14:textId="3E84130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r>
      <w:r>
        <w:rPr>
          <w:noProof/>
        </w:rPr>
        <w:instrText xml:space="preserve"> PAGEREF _Toc218682201 \h </w:instrText>
      </w:r>
      <w:r>
        <w:rPr>
          <w:noProof/>
        </w:rPr>
      </w:r>
      <w:r>
        <w:rPr>
          <w:noProof/>
        </w:rPr>
        <w:fldChar w:fldCharType="separate"/>
      </w:r>
      <w:r>
        <w:rPr>
          <w:noProof/>
        </w:rPr>
        <w:t>43</w:t>
      </w:r>
      <w:r>
        <w:rPr>
          <w:noProof/>
        </w:rPr>
        <w:fldChar w:fldCharType="end"/>
      </w:r>
    </w:p>
    <w:p w14:paraId="10012DA2" w14:textId="1A1C075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MNCC_START_DTMF_REQ</w:t>
      </w:r>
      <w:r>
        <w:rPr>
          <w:noProof/>
        </w:rPr>
        <w:tab/>
      </w:r>
      <w:r>
        <w:rPr>
          <w:noProof/>
        </w:rPr>
        <w:fldChar w:fldCharType="begin"/>
      </w:r>
      <w:r>
        <w:rPr>
          <w:noProof/>
        </w:rPr>
        <w:instrText xml:space="preserve"> PAGEREF _Toc218682202 \h </w:instrText>
      </w:r>
      <w:r>
        <w:rPr>
          <w:noProof/>
        </w:rPr>
      </w:r>
      <w:r>
        <w:rPr>
          <w:noProof/>
        </w:rPr>
        <w:fldChar w:fldCharType="separate"/>
      </w:r>
      <w:r>
        <w:rPr>
          <w:noProof/>
        </w:rPr>
        <w:t>43</w:t>
      </w:r>
      <w:r>
        <w:rPr>
          <w:noProof/>
        </w:rPr>
        <w:fldChar w:fldCharType="end"/>
      </w:r>
    </w:p>
    <w:p w14:paraId="1840502F" w14:textId="346FB15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MNCC_START_DTMF_CNF</w:t>
      </w:r>
      <w:r>
        <w:rPr>
          <w:noProof/>
        </w:rPr>
        <w:tab/>
      </w:r>
      <w:r>
        <w:rPr>
          <w:noProof/>
        </w:rPr>
        <w:fldChar w:fldCharType="begin"/>
      </w:r>
      <w:r>
        <w:rPr>
          <w:noProof/>
        </w:rPr>
        <w:instrText xml:space="preserve"> PAGEREF _Toc218682203 \h </w:instrText>
      </w:r>
      <w:r>
        <w:rPr>
          <w:noProof/>
        </w:rPr>
      </w:r>
      <w:r>
        <w:rPr>
          <w:noProof/>
        </w:rPr>
        <w:fldChar w:fldCharType="separate"/>
      </w:r>
      <w:r>
        <w:rPr>
          <w:noProof/>
        </w:rPr>
        <w:t>43</w:t>
      </w:r>
      <w:r>
        <w:rPr>
          <w:noProof/>
        </w:rPr>
        <w:fldChar w:fldCharType="end"/>
      </w:r>
    </w:p>
    <w:p w14:paraId="7650D49E" w14:textId="1A6FEA8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6.2.2.25</w:t>
      </w:r>
      <w:r>
        <w:rPr>
          <w:rFonts w:asciiTheme="minorHAnsi" w:eastAsiaTheme="minorEastAsia" w:hAnsiTheme="minorHAnsi" w:cstheme="minorBidi"/>
          <w:noProof/>
          <w:kern w:val="2"/>
          <w:sz w:val="24"/>
          <w:szCs w:val="24"/>
          <w:lang w:eastAsia="en-GB"/>
          <w14:ligatures w14:val="standardContextual"/>
        </w:rPr>
        <w:tab/>
      </w:r>
      <w:r>
        <w:rPr>
          <w:noProof/>
        </w:rPr>
        <w:t>MNCC_STOP_DTMF_REQ</w:t>
      </w:r>
      <w:r>
        <w:rPr>
          <w:noProof/>
        </w:rPr>
        <w:tab/>
      </w:r>
      <w:r>
        <w:rPr>
          <w:noProof/>
        </w:rPr>
        <w:fldChar w:fldCharType="begin"/>
      </w:r>
      <w:r>
        <w:rPr>
          <w:noProof/>
        </w:rPr>
        <w:instrText xml:space="preserve"> PAGEREF _Toc218682204 \h </w:instrText>
      </w:r>
      <w:r>
        <w:rPr>
          <w:noProof/>
        </w:rPr>
      </w:r>
      <w:r>
        <w:rPr>
          <w:noProof/>
        </w:rPr>
        <w:fldChar w:fldCharType="separate"/>
      </w:r>
      <w:r>
        <w:rPr>
          <w:noProof/>
        </w:rPr>
        <w:t>43</w:t>
      </w:r>
      <w:r>
        <w:rPr>
          <w:noProof/>
        </w:rPr>
        <w:fldChar w:fldCharType="end"/>
      </w:r>
    </w:p>
    <w:p w14:paraId="15F99E6C" w14:textId="01CD161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6.2.2.26</w:t>
      </w:r>
      <w:r>
        <w:rPr>
          <w:rFonts w:asciiTheme="minorHAnsi" w:eastAsiaTheme="minorEastAsia" w:hAnsiTheme="minorHAnsi" w:cstheme="minorBidi"/>
          <w:noProof/>
          <w:kern w:val="2"/>
          <w:sz w:val="24"/>
          <w:szCs w:val="24"/>
          <w:lang w:eastAsia="en-GB"/>
          <w14:ligatures w14:val="standardContextual"/>
        </w:rPr>
        <w:tab/>
      </w:r>
      <w:r>
        <w:rPr>
          <w:noProof/>
        </w:rPr>
        <w:t>MNCC_STOP_DTMF_CNF</w:t>
      </w:r>
      <w:r>
        <w:rPr>
          <w:noProof/>
        </w:rPr>
        <w:tab/>
      </w:r>
      <w:r>
        <w:rPr>
          <w:noProof/>
        </w:rPr>
        <w:fldChar w:fldCharType="begin"/>
      </w:r>
      <w:r>
        <w:rPr>
          <w:noProof/>
        </w:rPr>
        <w:instrText xml:space="preserve"> PAGEREF _Toc218682205 \h </w:instrText>
      </w:r>
      <w:r>
        <w:rPr>
          <w:noProof/>
        </w:rPr>
      </w:r>
      <w:r>
        <w:rPr>
          <w:noProof/>
        </w:rPr>
        <w:fldChar w:fldCharType="separate"/>
      </w:r>
      <w:r>
        <w:rPr>
          <w:noProof/>
        </w:rPr>
        <w:t>43</w:t>
      </w:r>
      <w:r>
        <w:rPr>
          <w:noProof/>
        </w:rPr>
        <w:fldChar w:fldCharType="end"/>
      </w:r>
    </w:p>
    <w:p w14:paraId="243F53CD" w14:textId="660BA11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r>
      <w:r>
        <w:rPr>
          <w:noProof/>
        </w:rPr>
        <w:instrText xml:space="preserve"> PAGEREF _Toc218682206 \h </w:instrText>
      </w:r>
      <w:r>
        <w:rPr>
          <w:noProof/>
        </w:rPr>
      </w:r>
      <w:r>
        <w:rPr>
          <w:noProof/>
        </w:rPr>
        <w:fldChar w:fldCharType="separate"/>
      </w:r>
      <w:r>
        <w:rPr>
          <w:noProof/>
        </w:rPr>
        <w:t>43</w:t>
      </w:r>
      <w:r>
        <w:rPr>
          <w:noProof/>
        </w:rPr>
        <w:fldChar w:fldCharType="end"/>
      </w:r>
    </w:p>
    <w:p w14:paraId="2C7EACA6" w14:textId="73C29EA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r>
      <w:r>
        <w:rPr>
          <w:noProof/>
        </w:rPr>
        <w:instrText xml:space="preserve"> PAGEREF _Toc218682207 \h </w:instrText>
      </w:r>
      <w:r>
        <w:rPr>
          <w:noProof/>
        </w:rPr>
      </w:r>
      <w:r>
        <w:rPr>
          <w:noProof/>
        </w:rPr>
        <w:fldChar w:fldCharType="separate"/>
      </w:r>
      <w:r>
        <w:rPr>
          <w:noProof/>
        </w:rPr>
        <w:t>43</w:t>
      </w:r>
      <w:r>
        <w:rPr>
          <w:noProof/>
        </w:rPr>
        <w:fldChar w:fldCharType="end"/>
      </w:r>
    </w:p>
    <w:p w14:paraId="12B23998" w14:textId="22518B2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r>
      <w:r>
        <w:rPr>
          <w:noProof/>
        </w:rPr>
        <w:instrText xml:space="preserve"> PAGEREF _Toc218682208 \h </w:instrText>
      </w:r>
      <w:r>
        <w:rPr>
          <w:noProof/>
        </w:rPr>
      </w:r>
      <w:r>
        <w:rPr>
          <w:noProof/>
        </w:rPr>
        <w:fldChar w:fldCharType="separate"/>
      </w:r>
      <w:r>
        <w:rPr>
          <w:noProof/>
        </w:rPr>
        <w:t>43</w:t>
      </w:r>
      <w:r>
        <w:rPr>
          <w:noProof/>
        </w:rPr>
        <w:fldChar w:fldCharType="end"/>
      </w:r>
    </w:p>
    <w:p w14:paraId="5A58352A" w14:textId="7659D69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r>
      <w:r>
        <w:rPr>
          <w:noProof/>
        </w:rPr>
        <w:instrText xml:space="preserve"> PAGEREF _Toc218682209 \h </w:instrText>
      </w:r>
      <w:r>
        <w:rPr>
          <w:noProof/>
        </w:rPr>
      </w:r>
      <w:r>
        <w:rPr>
          <w:noProof/>
        </w:rPr>
        <w:fldChar w:fldCharType="separate"/>
      </w:r>
      <w:r>
        <w:rPr>
          <w:noProof/>
        </w:rPr>
        <w:t>44</w:t>
      </w:r>
      <w:r>
        <w:rPr>
          <w:noProof/>
        </w:rPr>
        <w:fldChar w:fldCharType="end"/>
      </w:r>
    </w:p>
    <w:p w14:paraId="04FC67E6" w14:textId="781352A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MNCC_SYNC_IND</w:t>
      </w:r>
      <w:r>
        <w:rPr>
          <w:noProof/>
        </w:rPr>
        <w:tab/>
      </w:r>
      <w:r>
        <w:rPr>
          <w:noProof/>
        </w:rPr>
        <w:fldChar w:fldCharType="begin"/>
      </w:r>
      <w:r>
        <w:rPr>
          <w:noProof/>
        </w:rPr>
        <w:instrText xml:space="preserve"> PAGEREF _Toc218682210 \h </w:instrText>
      </w:r>
      <w:r>
        <w:rPr>
          <w:noProof/>
        </w:rPr>
      </w:r>
      <w:r>
        <w:rPr>
          <w:noProof/>
        </w:rPr>
        <w:fldChar w:fldCharType="separate"/>
      </w:r>
      <w:r>
        <w:rPr>
          <w:noProof/>
        </w:rPr>
        <w:t>44</w:t>
      </w:r>
      <w:r>
        <w:rPr>
          <w:noProof/>
        </w:rPr>
        <w:fldChar w:fldCharType="end"/>
      </w:r>
    </w:p>
    <w:p w14:paraId="622A9BA6" w14:textId="1A77C1C3"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r>
      <w:r>
        <w:rPr>
          <w:noProof/>
        </w:rPr>
        <w:instrText xml:space="preserve"> PAGEREF _Toc218682211 \h </w:instrText>
      </w:r>
      <w:r>
        <w:rPr>
          <w:noProof/>
        </w:rPr>
      </w:r>
      <w:r>
        <w:rPr>
          <w:noProof/>
        </w:rPr>
        <w:fldChar w:fldCharType="separate"/>
      </w:r>
      <w:r>
        <w:rPr>
          <w:noProof/>
        </w:rPr>
        <w:t>44</w:t>
      </w:r>
      <w:r>
        <w:rPr>
          <w:noProof/>
        </w:rPr>
        <w:fldChar w:fldCharType="end"/>
      </w:r>
    </w:p>
    <w:p w14:paraId="17A218E2" w14:textId="4DC36AFF"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_Toc218682212 \h </w:instrText>
      </w:r>
      <w:r>
        <w:rPr>
          <w:noProof/>
        </w:rPr>
      </w:r>
      <w:r>
        <w:rPr>
          <w:noProof/>
        </w:rPr>
        <w:fldChar w:fldCharType="separate"/>
      </w:r>
      <w:r>
        <w:rPr>
          <w:noProof/>
        </w:rPr>
        <w:t>44</w:t>
      </w:r>
      <w:r>
        <w:rPr>
          <w:noProof/>
        </w:rPr>
        <w:fldChar w:fldCharType="end"/>
      </w:r>
    </w:p>
    <w:p w14:paraId="40A146F5" w14:textId="5B47B908"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_Toc218682213 \h </w:instrText>
      </w:r>
      <w:r>
        <w:rPr>
          <w:noProof/>
        </w:rPr>
      </w:r>
      <w:r>
        <w:rPr>
          <w:noProof/>
        </w:rPr>
        <w:fldChar w:fldCharType="separate"/>
      </w:r>
      <w:r>
        <w:rPr>
          <w:noProof/>
        </w:rPr>
        <w:t>44</w:t>
      </w:r>
      <w:r>
        <w:rPr>
          <w:noProof/>
        </w:rPr>
        <w:fldChar w:fldCharType="end"/>
      </w:r>
    </w:p>
    <w:p w14:paraId="062BE8F8" w14:textId="4D1DFB9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r>
      <w:r>
        <w:rPr>
          <w:noProof/>
        </w:rPr>
        <w:instrText xml:space="preserve"> PAGEREF _Toc218682214 \h </w:instrText>
      </w:r>
      <w:r>
        <w:rPr>
          <w:noProof/>
        </w:rPr>
      </w:r>
      <w:r>
        <w:rPr>
          <w:noProof/>
        </w:rPr>
        <w:fldChar w:fldCharType="separate"/>
      </w:r>
      <w:r>
        <w:rPr>
          <w:noProof/>
        </w:rPr>
        <w:t>45</w:t>
      </w:r>
      <w:r>
        <w:rPr>
          <w:noProof/>
        </w:rPr>
        <w:fldChar w:fldCharType="end"/>
      </w:r>
    </w:p>
    <w:p w14:paraId="5D951BE7" w14:textId="772B165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r>
      <w:r>
        <w:rPr>
          <w:noProof/>
        </w:rPr>
        <w:instrText xml:space="preserve"> PAGEREF _Toc218682215 \h </w:instrText>
      </w:r>
      <w:r>
        <w:rPr>
          <w:noProof/>
        </w:rPr>
      </w:r>
      <w:r>
        <w:rPr>
          <w:noProof/>
        </w:rPr>
        <w:fldChar w:fldCharType="separate"/>
      </w:r>
      <w:r>
        <w:rPr>
          <w:noProof/>
        </w:rPr>
        <w:t>45</w:t>
      </w:r>
      <w:r>
        <w:rPr>
          <w:noProof/>
        </w:rPr>
        <w:fldChar w:fldCharType="end"/>
      </w:r>
    </w:p>
    <w:p w14:paraId="3C5C5465" w14:textId="76C721D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r>
      <w:r>
        <w:rPr>
          <w:noProof/>
        </w:rPr>
        <w:instrText xml:space="preserve"> PAGEREF _Toc218682216 \h </w:instrText>
      </w:r>
      <w:r>
        <w:rPr>
          <w:noProof/>
        </w:rPr>
      </w:r>
      <w:r>
        <w:rPr>
          <w:noProof/>
        </w:rPr>
        <w:fldChar w:fldCharType="separate"/>
      </w:r>
      <w:r>
        <w:rPr>
          <w:noProof/>
        </w:rPr>
        <w:t>45</w:t>
      </w:r>
      <w:r>
        <w:rPr>
          <w:noProof/>
        </w:rPr>
        <w:fldChar w:fldCharType="end"/>
      </w:r>
    </w:p>
    <w:p w14:paraId="3D1E7A9D" w14:textId="2829300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r>
      <w:r>
        <w:rPr>
          <w:noProof/>
        </w:rPr>
        <w:instrText xml:space="preserve"> PAGEREF _Toc218682217 \h </w:instrText>
      </w:r>
      <w:r>
        <w:rPr>
          <w:noProof/>
        </w:rPr>
      </w:r>
      <w:r>
        <w:rPr>
          <w:noProof/>
        </w:rPr>
        <w:fldChar w:fldCharType="separate"/>
      </w:r>
      <w:r>
        <w:rPr>
          <w:noProof/>
        </w:rPr>
        <w:t>45</w:t>
      </w:r>
      <w:r>
        <w:rPr>
          <w:noProof/>
        </w:rPr>
        <w:fldChar w:fldCharType="end"/>
      </w:r>
    </w:p>
    <w:p w14:paraId="55529D4B" w14:textId="3C0E7F6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r>
      <w:r>
        <w:rPr>
          <w:noProof/>
        </w:rPr>
        <w:instrText xml:space="preserve"> PAGEREF _Toc218682218 \h </w:instrText>
      </w:r>
      <w:r>
        <w:rPr>
          <w:noProof/>
        </w:rPr>
      </w:r>
      <w:r>
        <w:rPr>
          <w:noProof/>
        </w:rPr>
        <w:fldChar w:fldCharType="separate"/>
      </w:r>
      <w:r>
        <w:rPr>
          <w:noProof/>
        </w:rPr>
        <w:t>45</w:t>
      </w:r>
      <w:r>
        <w:rPr>
          <w:noProof/>
        </w:rPr>
        <w:fldChar w:fldCharType="end"/>
      </w:r>
    </w:p>
    <w:p w14:paraId="5D69324B" w14:textId="0D7FDD3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r>
      <w:r>
        <w:rPr>
          <w:noProof/>
        </w:rPr>
        <w:instrText xml:space="preserve"> PAGEREF _Toc218682219 \h </w:instrText>
      </w:r>
      <w:r>
        <w:rPr>
          <w:noProof/>
        </w:rPr>
      </w:r>
      <w:r>
        <w:rPr>
          <w:noProof/>
        </w:rPr>
        <w:fldChar w:fldCharType="separate"/>
      </w:r>
      <w:r>
        <w:rPr>
          <w:noProof/>
        </w:rPr>
        <w:t>45</w:t>
      </w:r>
      <w:r>
        <w:rPr>
          <w:noProof/>
        </w:rPr>
        <w:fldChar w:fldCharType="end"/>
      </w:r>
    </w:p>
    <w:p w14:paraId="27BB3E3D" w14:textId="615C6803"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r>
      <w:r>
        <w:rPr>
          <w:noProof/>
        </w:rPr>
        <w:instrText xml:space="preserve"> PAGEREF _Toc218682220 \h </w:instrText>
      </w:r>
      <w:r>
        <w:rPr>
          <w:noProof/>
        </w:rPr>
      </w:r>
      <w:r>
        <w:rPr>
          <w:noProof/>
        </w:rPr>
        <w:fldChar w:fldCharType="separate"/>
      </w:r>
      <w:r>
        <w:rPr>
          <w:noProof/>
        </w:rPr>
        <w:t>45</w:t>
      </w:r>
      <w:r>
        <w:rPr>
          <w:noProof/>
        </w:rPr>
        <w:fldChar w:fldCharType="end"/>
      </w:r>
    </w:p>
    <w:p w14:paraId="554F7F94" w14:textId="61A2685C"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GPRS-Services</w:t>
      </w:r>
      <w:r>
        <w:rPr>
          <w:noProof/>
        </w:rPr>
        <w:tab/>
      </w:r>
      <w:r>
        <w:rPr>
          <w:noProof/>
        </w:rPr>
        <w:fldChar w:fldCharType="begin"/>
      </w:r>
      <w:r>
        <w:rPr>
          <w:noProof/>
        </w:rPr>
        <w:instrText xml:space="preserve"> PAGEREF _Toc218682221 \h </w:instrText>
      </w:r>
      <w:r>
        <w:rPr>
          <w:noProof/>
        </w:rPr>
      </w:r>
      <w:r>
        <w:rPr>
          <w:noProof/>
        </w:rPr>
        <w:fldChar w:fldCharType="separate"/>
      </w:r>
      <w:r>
        <w:rPr>
          <w:noProof/>
        </w:rPr>
        <w:t>45</w:t>
      </w:r>
      <w:r>
        <w:rPr>
          <w:noProof/>
        </w:rPr>
        <w:fldChar w:fldCharType="end"/>
      </w:r>
    </w:p>
    <w:p w14:paraId="65DE2D4D" w14:textId="2E1A1F7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r>
      <w:r>
        <w:rPr>
          <w:noProof/>
        </w:rPr>
        <w:instrText xml:space="preserve"> PAGEREF _Toc218682222 \h </w:instrText>
      </w:r>
      <w:r>
        <w:rPr>
          <w:noProof/>
        </w:rPr>
      </w:r>
      <w:r>
        <w:rPr>
          <w:noProof/>
        </w:rPr>
        <w:fldChar w:fldCharType="separate"/>
      </w:r>
      <w:r>
        <w:rPr>
          <w:noProof/>
        </w:rPr>
        <w:t>46</w:t>
      </w:r>
      <w:r>
        <w:rPr>
          <w:noProof/>
        </w:rPr>
        <w:fldChar w:fldCharType="end"/>
      </w:r>
    </w:p>
    <w:p w14:paraId="177CC954" w14:textId="6B135E1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r>
      <w:r>
        <w:rPr>
          <w:noProof/>
        </w:rPr>
        <w:instrText xml:space="preserve"> PAGEREF _Toc218682223 \h </w:instrText>
      </w:r>
      <w:r>
        <w:rPr>
          <w:noProof/>
        </w:rPr>
      </w:r>
      <w:r>
        <w:rPr>
          <w:noProof/>
        </w:rPr>
        <w:fldChar w:fldCharType="separate"/>
      </w:r>
      <w:r>
        <w:rPr>
          <w:noProof/>
        </w:rPr>
        <w:t>46</w:t>
      </w:r>
      <w:r>
        <w:rPr>
          <w:noProof/>
        </w:rPr>
        <w:fldChar w:fldCharType="end"/>
      </w:r>
    </w:p>
    <w:p w14:paraId="294453A3" w14:textId="41CC6DA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SMREG-PDP-ACTIVATE-CNF</w:t>
      </w:r>
      <w:r>
        <w:rPr>
          <w:noProof/>
        </w:rPr>
        <w:tab/>
      </w:r>
      <w:r>
        <w:rPr>
          <w:noProof/>
        </w:rPr>
        <w:fldChar w:fldCharType="begin"/>
      </w:r>
      <w:r>
        <w:rPr>
          <w:noProof/>
        </w:rPr>
        <w:instrText xml:space="preserve"> PAGEREF _Toc218682224 \h </w:instrText>
      </w:r>
      <w:r>
        <w:rPr>
          <w:noProof/>
        </w:rPr>
      </w:r>
      <w:r>
        <w:rPr>
          <w:noProof/>
        </w:rPr>
        <w:fldChar w:fldCharType="separate"/>
      </w:r>
      <w:r>
        <w:rPr>
          <w:noProof/>
        </w:rPr>
        <w:t>46</w:t>
      </w:r>
      <w:r>
        <w:rPr>
          <w:noProof/>
        </w:rPr>
        <w:fldChar w:fldCharType="end"/>
      </w:r>
    </w:p>
    <w:p w14:paraId="3D496FED" w14:textId="038645A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r>
      <w:r>
        <w:rPr>
          <w:noProof/>
        </w:rPr>
        <w:instrText xml:space="preserve"> PAGEREF _Toc218682225 \h </w:instrText>
      </w:r>
      <w:r>
        <w:rPr>
          <w:noProof/>
        </w:rPr>
      </w:r>
      <w:r>
        <w:rPr>
          <w:noProof/>
        </w:rPr>
        <w:fldChar w:fldCharType="separate"/>
      </w:r>
      <w:r>
        <w:rPr>
          <w:noProof/>
        </w:rPr>
        <w:t>46</w:t>
      </w:r>
      <w:r>
        <w:rPr>
          <w:noProof/>
        </w:rPr>
        <w:fldChar w:fldCharType="end"/>
      </w:r>
    </w:p>
    <w:p w14:paraId="4557BD86" w14:textId="7DEAD69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SMREG-PDP-ACTIVATE-IND</w:t>
      </w:r>
      <w:r>
        <w:rPr>
          <w:noProof/>
        </w:rPr>
        <w:tab/>
      </w:r>
      <w:r>
        <w:rPr>
          <w:noProof/>
        </w:rPr>
        <w:fldChar w:fldCharType="begin"/>
      </w:r>
      <w:r>
        <w:rPr>
          <w:noProof/>
        </w:rPr>
        <w:instrText xml:space="preserve"> PAGEREF _Toc218682226 \h </w:instrText>
      </w:r>
      <w:r>
        <w:rPr>
          <w:noProof/>
        </w:rPr>
      </w:r>
      <w:r>
        <w:rPr>
          <w:noProof/>
        </w:rPr>
        <w:fldChar w:fldCharType="separate"/>
      </w:r>
      <w:r>
        <w:rPr>
          <w:noProof/>
        </w:rPr>
        <w:t>47</w:t>
      </w:r>
      <w:r>
        <w:rPr>
          <w:noProof/>
        </w:rPr>
        <w:fldChar w:fldCharType="end"/>
      </w:r>
    </w:p>
    <w:p w14:paraId="520EA322" w14:textId="6E41E92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r>
      <w:r>
        <w:rPr>
          <w:noProof/>
        </w:rPr>
        <w:instrText xml:space="preserve"> PAGEREF _Toc218682227 \h </w:instrText>
      </w:r>
      <w:r>
        <w:rPr>
          <w:noProof/>
        </w:rPr>
      </w:r>
      <w:r>
        <w:rPr>
          <w:noProof/>
        </w:rPr>
        <w:fldChar w:fldCharType="separate"/>
      </w:r>
      <w:r>
        <w:rPr>
          <w:noProof/>
        </w:rPr>
        <w:t>47</w:t>
      </w:r>
      <w:r>
        <w:rPr>
          <w:noProof/>
        </w:rPr>
        <w:fldChar w:fldCharType="end"/>
      </w:r>
    </w:p>
    <w:p w14:paraId="169526F2" w14:textId="06894CC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r>
      <w:r>
        <w:rPr>
          <w:noProof/>
        </w:rPr>
        <w:instrText xml:space="preserve"> PAGEREF _Toc218682228 \h </w:instrText>
      </w:r>
      <w:r>
        <w:rPr>
          <w:noProof/>
        </w:rPr>
      </w:r>
      <w:r>
        <w:rPr>
          <w:noProof/>
        </w:rPr>
        <w:fldChar w:fldCharType="separate"/>
      </w:r>
      <w:r>
        <w:rPr>
          <w:noProof/>
        </w:rPr>
        <w:t>47</w:t>
      </w:r>
      <w:r>
        <w:rPr>
          <w:noProof/>
        </w:rPr>
        <w:fldChar w:fldCharType="end"/>
      </w:r>
    </w:p>
    <w:p w14:paraId="7303D259" w14:textId="1E5C71A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SMREG-PDP-DEACTIVATE-IND</w:t>
      </w:r>
      <w:r>
        <w:rPr>
          <w:noProof/>
        </w:rPr>
        <w:tab/>
      </w:r>
      <w:r>
        <w:rPr>
          <w:noProof/>
        </w:rPr>
        <w:fldChar w:fldCharType="begin"/>
      </w:r>
      <w:r>
        <w:rPr>
          <w:noProof/>
        </w:rPr>
        <w:instrText xml:space="preserve"> PAGEREF _Toc218682229 \h </w:instrText>
      </w:r>
      <w:r>
        <w:rPr>
          <w:noProof/>
        </w:rPr>
      </w:r>
      <w:r>
        <w:rPr>
          <w:noProof/>
        </w:rPr>
        <w:fldChar w:fldCharType="separate"/>
      </w:r>
      <w:r>
        <w:rPr>
          <w:noProof/>
        </w:rPr>
        <w:t>47</w:t>
      </w:r>
      <w:r>
        <w:rPr>
          <w:noProof/>
        </w:rPr>
        <w:fldChar w:fldCharType="end"/>
      </w:r>
    </w:p>
    <w:p w14:paraId="74A9A8A0" w14:textId="5110E48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SMREG-PDP-MODIFY-IND</w:t>
      </w:r>
      <w:r>
        <w:rPr>
          <w:noProof/>
        </w:rPr>
        <w:tab/>
      </w:r>
      <w:r>
        <w:rPr>
          <w:noProof/>
        </w:rPr>
        <w:fldChar w:fldCharType="begin"/>
      </w:r>
      <w:r>
        <w:rPr>
          <w:noProof/>
        </w:rPr>
        <w:instrText xml:space="preserve"> PAGEREF _Toc218682230 \h </w:instrText>
      </w:r>
      <w:r>
        <w:rPr>
          <w:noProof/>
        </w:rPr>
      </w:r>
      <w:r>
        <w:rPr>
          <w:noProof/>
        </w:rPr>
        <w:fldChar w:fldCharType="separate"/>
      </w:r>
      <w:r>
        <w:rPr>
          <w:noProof/>
        </w:rPr>
        <w:t>47</w:t>
      </w:r>
      <w:r>
        <w:rPr>
          <w:noProof/>
        </w:rPr>
        <w:fldChar w:fldCharType="end"/>
      </w:r>
    </w:p>
    <w:p w14:paraId="2BB6EB8D" w14:textId="49F3E8E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nl-NL"/>
        </w:rPr>
        <w:t>6.5.1.9</w:t>
      </w:r>
      <w:r>
        <w:rPr>
          <w:rFonts w:asciiTheme="minorHAnsi" w:eastAsiaTheme="minorEastAsia" w:hAnsiTheme="minorHAnsi" w:cstheme="minorBidi"/>
          <w:noProof/>
          <w:kern w:val="2"/>
          <w:sz w:val="24"/>
          <w:szCs w:val="24"/>
          <w:lang w:eastAsia="en-GB"/>
          <w14:ligatures w14:val="standardContextual"/>
        </w:rPr>
        <w:tab/>
      </w:r>
      <w:r w:rsidRPr="007F2783">
        <w:rPr>
          <w:noProof/>
          <w:lang w:val="nl-NL"/>
        </w:rPr>
        <w:t>Void</w:t>
      </w:r>
      <w:r>
        <w:rPr>
          <w:noProof/>
        </w:rPr>
        <w:tab/>
      </w:r>
      <w:r>
        <w:rPr>
          <w:noProof/>
        </w:rPr>
        <w:fldChar w:fldCharType="begin"/>
      </w:r>
      <w:r>
        <w:rPr>
          <w:noProof/>
        </w:rPr>
        <w:instrText xml:space="preserve"> PAGEREF _Toc218682231 \h </w:instrText>
      </w:r>
      <w:r>
        <w:rPr>
          <w:noProof/>
        </w:rPr>
      </w:r>
      <w:r>
        <w:rPr>
          <w:noProof/>
        </w:rPr>
        <w:fldChar w:fldCharType="separate"/>
      </w:r>
      <w:r>
        <w:rPr>
          <w:noProof/>
        </w:rPr>
        <w:t>47</w:t>
      </w:r>
      <w:r>
        <w:rPr>
          <w:noProof/>
        </w:rPr>
        <w:fldChar w:fldCharType="end"/>
      </w:r>
    </w:p>
    <w:p w14:paraId="23774994" w14:textId="077C7BD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nl-NL"/>
        </w:rPr>
        <w:t>6.5.1.10</w:t>
      </w:r>
      <w:r>
        <w:rPr>
          <w:rFonts w:asciiTheme="minorHAnsi" w:eastAsiaTheme="minorEastAsia" w:hAnsiTheme="minorHAnsi" w:cstheme="minorBidi"/>
          <w:noProof/>
          <w:kern w:val="2"/>
          <w:sz w:val="24"/>
          <w:szCs w:val="24"/>
          <w:lang w:eastAsia="en-GB"/>
          <w14:ligatures w14:val="standardContextual"/>
        </w:rPr>
        <w:tab/>
      </w:r>
      <w:r w:rsidRPr="007F2783">
        <w:rPr>
          <w:noProof/>
          <w:lang w:val="nl-NL"/>
        </w:rPr>
        <w:t>Void</w:t>
      </w:r>
      <w:r>
        <w:rPr>
          <w:noProof/>
        </w:rPr>
        <w:tab/>
      </w:r>
      <w:r>
        <w:rPr>
          <w:noProof/>
        </w:rPr>
        <w:fldChar w:fldCharType="begin"/>
      </w:r>
      <w:r>
        <w:rPr>
          <w:noProof/>
        </w:rPr>
        <w:instrText xml:space="preserve"> PAGEREF _Toc218682232 \h </w:instrText>
      </w:r>
      <w:r>
        <w:rPr>
          <w:noProof/>
        </w:rPr>
      </w:r>
      <w:r>
        <w:rPr>
          <w:noProof/>
        </w:rPr>
        <w:fldChar w:fldCharType="separate"/>
      </w:r>
      <w:r>
        <w:rPr>
          <w:noProof/>
        </w:rPr>
        <w:t>47</w:t>
      </w:r>
      <w:r>
        <w:rPr>
          <w:noProof/>
        </w:rPr>
        <w:fldChar w:fldCharType="end"/>
      </w:r>
    </w:p>
    <w:p w14:paraId="324E85F0" w14:textId="5F16EC2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nl-NL"/>
        </w:rPr>
        <w:t>6.5.1.11</w:t>
      </w:r>
      <w:r>
        <w:rPr>
          <w:rFonts w:asciiTheme="minorHAnsi" w:eastAsiaTheme="minorEastAsia" w:hAnsiTheme="minorHAnsi" w:cstheme="minorBidi"/>
          <w:noProof/>
          <w:kern w:val="2"/>
          <w:sz w:val="24"/>
          <w:szCs w:val="24"/>
          <w:lang w:eastAsia="en-GB"/>
          <w14:ligatures w14:val="standardContextual"/>
        </w:rPr>
        <w:tab/>
      </w:r>
      <w:r w:rsidRPr="007F2783">
        <w:rPr>
          <w:noProof/>
          <w:lang w:val="nl-NL"/>
        </w:rPr>
        <w:t>Void</w:t>
      </w:r>
      <w:r>
        <w:rPr>
          <w:noProof/>
        </w:rPr>
        <w:tab/>
      </w:r>
      <w:r>
        <w:rPr>
          <w:noProof/>
        </w:rPr>
        <w:fldChar w:fldCharType="begin"/>
      </w:r>
      <w:r>
        <w:rPr>
          <w:noProof/>
        </w:rPr>
        <w:instrText xml:space="preserve"> PAGEREF _Toc218682233 \h </w:instrText>
      </w:r>
      <w:r>
        <w:rPr>
          <w:noProof/>
        </w:rPr>
      </w:r>
      <w:r>
        <w:rPr>
          <w:noProof/>
        </w:rPr>
        <w:fldChar w:fldCharType="separate"/>
      </w:r>
      <w:r>
        <w:rPr>
          <w:noProof/>
        </w:rPr>
        <w:t>47</w:t>
      </w:r>
      <w:r>
        <w:rPr>
          <w:noProof/>
        </w:rPr>
        <w:fldChar w:fldCharType="end"/>
      </w:r>
    </w:p>
    <w:p w14:paraId="0975137E" w14:textId="79F9967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nl-NL"/>
        </w:rPr>
        <w:t>6.5.1.12</w:t>
      </w:r>
      <w:r>
        <w:rPr>
          <w:rFonts w:asciiTheme="minorHAnsi" w:eastAsiaTheme="minorEastAsia" w:hAnsiTheme="minorHAnsi" w:cstheme="minorBidi"/>
          <w:noProof/>
          <w:kern w:val="2"/>
          <w:sz w:val="24"/>
          <w:szCs w:val="24"/>
          <w:lang w:eastAsia="en-GB"/>
          <w14:ligatures w14:val="standardContextual"/>
        </w:rPr>
        <w:tab/>
      </w:r>
      <w:r w:rsidRPr="007F2783">
        <w:rPr>
          <w:noProof/>
          <w:lang w:val="nl-NL"/>
        </w:rPr>
        <w:t>Void</w:t>
      </w:r>
      <w:r>
        <w:rPr>
          <w:noProof/>
        </w:rPr>
        <w:tab/>
      </w:r>
      <w:r>
        <w:rPr>
          <w:noProof/>
        </w:rPr>
        <w:fldChar w:fldCharType="begin"/>
      </w:r>
      <w:r>
        <w:rPr>
          <w:noProof/>
        </w:rPr>
        <w:instrText xml:space="preserve"> PAGEREF _Toc218682234 \h </w:instrText>
      </w:r>
      <w:r>
        <w:rPr>
          <w:noProof/>
        </w:rPr>
      </w:r>
      <w:r>
        <w:rPr>
          <w:noProof/>
        </w:rPr>
        <w:fldChar w:fldCharType="separate"/>
      </w:r>
      <w:r>
        <w:rPr>
          <w:noProof/>
        </w:rPr>
        <w:t>47</w:t>
      </w:r>
      <w:r>
        <w:rPr>
          <w:noProof/>
        </w:rPr>
        <w:fldChar w:fldCharType="end"/>
      </w:r>
    </w:p>
    <w:p w14:paraId="6B79914D" w14:textId="4BB8246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nl-NL"/>
        </w:rPr>
        <w:t>6.5.1.13</w:t>
      </w:r>
      <w:r>
        <w:rPr>
          <w:rFonts w:asciiTheme="minorHAnsi" w:eastAsiaTheme="minorEastAsia" w:hAnsiTheme="minorHAnsi" w:cstheme="minorBidi"/>
          <w:noProof/>
          <w:kern w:val="2"/>
          <w:sz w:val="24"/>
          <w:szCs w:val="24"/>
          <w:lang w:eastAsia="en-GB"/>
          <w14:ligatures w14:val="standardContextual"/>
        </w:rPr>
        <w:tab/>
      </w:r>
      <w:r w:rsidRPr="007F2783">
        <w:rPr>
          <w:noProof/>
          <w:lang w:val="nl-NL"/>
        </w:rPr>
        <w:t>Void</w:t>
      </w:r>
      <w:r>
        <w:rPr>
          <w:noProof/>
        </w:rPr>
        <w:tab/>
      </w:r>
      <w:r>
        <w:rPr>
          <w:noProof/>
        </w:rPr>
        <w:fldChar w:fldCharType="begin"/>
      </w:r>
      <w:r>
        <w:rPr>
          <w:noProof/>
        </w:rPr>
        <w:instrText xml:space="preserve"> PAGEREF _Toc218682235 \h </w:instrText>
      </w:r>
      <w:r>
        <w:rPr>
          <w:noProof/>
        </w:rPr>
      </w:r>
      <w:r>
        <w:rPr>
          <w:noProof/>
        </w:rPr>
        <w:fldChar w:fldCharType="separate"/>
      </w:r>
      <w:r>
        <w:rPr>
          <w:noProof/>
        </w:rPr>
        <w:t>47</w:t>
      </w:r>
      <w:r>
        <w:rPr>
          <w:noProof/>
        </w:rPr>
        <w:fldChar w:fldCharType="end"/>
      </w:r>
    </w:p>
    <w:p w14:paraId="31C83095" w14:textId="5D156EE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nl-NL"/>
        </w:rPr>
        <w:t>6.5.1.14</w:t>
      </w:r>
      <w:r>
        <w:rPr>
          <w:rFonts w:asciiTheme="minorHAnsi" w:eastAsiaTheme="minorEastAsia" w:hAnsiTheme="minorHAnsi" w:cstheme="minorBidi"/>
          <w:noProof/>
          <w:kern w:val="2"/>
          <w:sz w:val="24"/>
          <w:szCs w:val="24"/>
          <w:lang w:eastAsia="en-GB"/>
          <w14:ligatures w14:val="standardContextual"/>
        </w:rPr>
        <w:tab/>
      </w:r>
      <w:r w:rsidRPr="007F2783">
        <w:rPr>
          <w:noProof/>
          <w:lang w:val="nl-NL"/>
        </w:rPr>
        <w:t>SMREG-PDP-ACTIVATE-REJ-RSP</w:t>
      </w:r>
      <w:r>
        <w:rPr>
          <w:noProof/>
        </w:rPr>
        <w:tab/>
      </w:r>
      <w:r>
        <w:rPr>
          <w:noProof/>
        </w:rPr>
        <w:fldChar w:fldCharType="begin"/>
      </w:r>
      <w:r>
        <w:rPr>
          <w:noProof/>
        </w:rPr>
        <w:instrText xml:space="preserve"> PAGEREF _Toc218682236 \h </w:instrText>
      </w:r>
      <w:r>
        <w:rPr>
          <w:noProof/>
        </w:rPr>
      </w:r>
      <w:r>
        <w:rPr>
          <w:noProof/>
        </w:rPr>
        <w:fldChar w:fldCharType="separate"/>
      </w:r>
      <w:r>
        <w:rPr>
          <w:noProof/>
        </w:rPr>
        <w:t>47</w:t>
      </w:r>
      <w:r>
        <w:rPr>
          <w:noProof/>
        </w:rPr>
        <w:fldChar w:fldCharType="end"/>
      </w:r>
    </w:p>
    <w:p w14:paraId="67FC9679" w14:textId="320C4B3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6.5.1.15</w:t>
      </w:r>
      <w:r>
        <w:rPr>
          <w:rFonts w:asciiTheme="minorHAnsi" w:eastAsiaTheme="minorEastAsia" w:hAnsiTheme="minorHAnsi" w:cstheme="minorBidi"/>
          <w:noProof/>
          <w:kern w:val="2"/>
          <w:sz w:val="24"/>
          <w:szCs w:val="24"/>
          <w:lang w:eastAsia="en-GB"/>
          <w14:ligatures w14:val="standardContextual"/>
        </w:rPr>
        <w:tab/>
      </w:r>
      <w:r>
        <w:rPr>
          <w:noProof/>
        </w:rPr>
        <w:t>SMREG-PDP-ACTIVATE-SEC-REQ</w:t>
      </w:r>
      <w:r>
        <w:rPr>
          <w:noProof/>
        </w:rPr>
        <w:tab/>
      </w:r>
      <w:r>
        <w:rPr>
          <w:noProof/>
        </w:rPr>
        <w:fldChar w:fldCharType="begin"/>
      </w:r>
      <w:r>
        <w:rPr>
          <w:noProof/>
        </w:rPr>
        <w:instrText xml:space="preserve"> PAGEREF _Toc218682237 \h </w:instrText>
      </w:r>
      <w:r>
        <w:rPr>
          <w:noProof/>
        </w:rPr>
      </w:r>
      <w:r>
        <w:rPr>
          <w:noProof/>
        </w:rPr>
        <w:fldChar w:fldCharType="separate"/>
      </w:r>
      <w:r>
        <w:rPr>
          <w:noProof/>
        </w:rPr>
        <w:t>47</w:t>
      </w:r>
      <w:r>
        <w:rPr>
          <w:noProof/>
        </w:rPr>
        <w:fldChar w:fldCharType="end"/>
      </w:r>
    </w:p>
    <w:p w14:paraId="602591B2" w14:textId="5BF80F5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6.5.1.16</w:t>
      </w:r>
      <w:r>
        <w:rPr>
          <w:rFonts w:asciiTheme="minorHAnsi" w:eastAsiaTheme="minorEastAsia" w:hAnsiTheme="minorHAnsi" w:cstheme="minorBidi"/>
          <w:noProof/>
          <w:kern w:val="2"/>
          <w:sz w:val="24"/>
          <w:szCs w:val="24"/>
          <w:lang w:eastAsia="en-GB"/>
          <w14:ligatures w14:val="standardContextual"/>
        </w:rPr>
        <w:tab/>
      </w:r>
      <w:r>
        <w:rPr>
          <w:noProof/>
        </w:rPr>
        <w:t>SMREG-PDP-ACTIVATE-SEC-CNF</w:t>
      </w:r>
      <w:r>
        <w:rPr>
          <w:noProof/>
        </w:rPr>
        <w:tab/>
      </w:r>
      <w:r>
        <w:rPr>
          <w:noProof/>
        </w:rPr>
        <w:fldChar w:fldCharType="begin"/>
      </w:r>
      <w:r>
        <w:rPr>
          <w:noProof/>
        </w:rPr>
        <w:instrText xml:space="preserve"> PAGEREF _Toc218682238 \h </w:instrText>
      </w:r>
      <w:r>
        <w:rPr>
          <w:noProof/>
        </w:rPr>
      </w:r>
      <w:r>
        <w:rPr>
          <w:noProof/>
        </w:rPr>
        <w:fldChar w:fldCharType="separate"/>
      </w:r>
      <w:r>
        <w:rPr>
          <w:noProof/>
        </w:rPr>
        <w:t>48</w:t>
      </w:r>
      <w:r>
        <w:rPr>
          <w:noProof/>
        </w:rPr>
        <w:fldChar w:fldCharType="end"/>
      </w:r>
    </w:p>
    <w:p w14:paraId="1C534F87" w14:textId="2B6755F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6.5.1.17</w:t>
      </w:r>
      <w:r>
        <w:rPr>
          <w:rFonts w:asciiTheme="minorHAnsi" w:eastAsiaTheme="minorEastAsia" w:hAnsiTheme="minorHAnsi" w:cstheme="minorBidi"/>
          <w:noProof/>
          <w:kern w:val="2"/>
          <w:sz w:val="24"/>
          <w:szCs w:val="24"/>
          <w:lang w:eastAsia="en-GB"/>
          <w14:ligatures w14:val="standardContextual"/>
        </w:rPr>
        <w:tab/>
      </w:r>
      <w:r>
        <w:rPr>
          <w:noProof/>
        </w:rPr>
        <w:t>SMREG-PDP-ACTIVATE-SEC-REJ</w:t>
      </w:r>
      <w:r>
        <w:rPr>
          <w:noProof/>
        </w:rPr>
        <w:tab/>
      </w:r>
      <w:r>
        <w:rPr>
          <w:noProof/>
        </w:rPr>
        <w:fldChar w:fldCharType="begin"/>
      </w:r>
      <w:r>
        <w:rPr>
          <w:noProof/>
        </w:rPr>
        <w:instrText xml:space="preserve"> PAGEREF _Toc218682239 \h </w:instrText>
      </w:r>
      <w:r>
        <w:rPr>
          <w:noProof/>
        </w:rPr>
      </w:r>
      <w:r>
        <w:rPr>
          <w:noProof/>
        </w:rPr>
        <w:fldChar w:fldCharType="separate"/>
      </w:r>
      <w:r>
        <w:rPr>
          <w:noProof/>
        </w:rPr>
        <w:t>48</w:t>
      </w:r>
      <w:r>
        <w:rPr>
          <w:noProof/>
        </w:rPr>
        <w:fldChar w:fldCharType="end"/>
      </w:r>
    </w:p>
    <w:p w14:paraId="431EBD2B" w14:textId="6863905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6.5.1.18</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r>
      <w:r>
        <w:rPr>
          <w:noProof/>
        </w:rPr>
        <w:instrText xml:space="preserve"> PAGEREF _Toc218682240 \h </w:instrText>
      </w:r>
      <w:r>
        <w:rPr>
          <w:noProof/>
        </w:rPr>
      </w:r>
      <w:r>
        <w:rPr>
          <w:noProof/>
        </w:rPr>
        <w:fldChar w:fldCharType="separate"/>
      </w:r>
      <w:r>
        <w:rPr>
          <w:noProof/>
        </w:rPr>
        <w:t>48</w:t>
      </w:r>
      <w:r>
        <w:rPr>
          <w:noProof/>
        </w:rPr>
        <w:fldChar w:fldCharType="end"/>
      </w:r>
    </w:p>
    <w:p w14:paraId="0D4BED45" w14:textId="12B011A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nb-NO"/>
        </w:rPr>
        <w:t>6.5.1.19</w:t>
      </w:r>
      <w:r>
        <w:rPr>
          <w:rFonts w:asciiTheme="minorHAnsi" w:eastAsiaTheme="minorEastAsia" w:hAnsiTheme="minorHAnsi" w:cstheme="minorBidi"/>
          <w:noProof/>
          <w:kern w:val="2"/>
          <w:sz w:val="24"/>
          <w:szCs w:val="24"/>
          <w:lang w:eastAsia="en-GB"/>
          <w14:ligatures w14:val="standardContextual"/>
        </w:rPr>
        <w:tab/>
      </w:r>
      <w:r w:rsidRPr="007F2783">
        <w:rPr>
          <w:noProof/>
          <w:lang w:val="nb-NO"/>
        </w:rPr>
        <w:t>SMREG-PDP-MODIFY-CNF</w:t>
      </w:r>
      <w:r>
        <w:rPr>
          <w:noProof/>
        </w:rPr>
        <w:tab/>
      </w:r>
      <w:r>
        <w:rPr>
          <w:noProof/>
        </w:rPr>
        <w:fldChar w:fldCharType="begin"/>
      </w:r>
      <w:r>
        <w:rPr>
          <w:noProof/>
        </w:rPr>
        <w:instrText xml:space="preserve"> PAGEREF _Toc218682241 \h </w:instrText>
      </w:r>
      <w:r>
        <w:rPr>
          <w:noProof/>
        </w:rPr>
      </w:r>
      <w:r>
        <w:rPr>
          <w:noProof/>
        </w:rPr>
        <w:fldChar w:fldCharType="separate"/>
      </w:r>
      <w:r>
        <w:rPr>
          <w:noProof/>
        </w:rPr>
        <w:t>48</w:t>
      </w:r>
      <w:r>
        <w:rPr>
          <w:noProof/>
        </w:rPr>
        <w:fldChar w:fldCharType="end"/>
      </w:r>
    </w:p>
    <w:p w14:paraId="34DA30F5" w14:textId="719C0CD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6.5.1.20</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r>
      <w:r>
        <w:rPr>
          <w:noProof/>
        </w:rPr>
        <w:instrText xml:space="preserve"> PAGEREF _Toc218682242 \h </w:instrText>
      </w:r>
      <w:r>
        <w:rPr>
          <w:noProof/>
        </w:rPr>
      </w:r>
      <w:r>
        <w:rPr>
          <w:noProof/>
        </w:rPr>
        <w:fldChar w:fldCharType="separate"/>
      </w:r>
      <w:r>
        <w:rPr>
          <w:noProof/>
        </w:rPr>
        <w:t>48</w:t>
      </w:r>
      <w:r>
        <w:rPr>
          <w:noProof/>
        </w:rPr>
        <w:fldChar w:fldCharType="end"/>
      </w:r>
    </w:p>
    <w:p w14:paraId="3194E605" w14:textId="2F77A54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6.5.1.21</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r>
      <w:r>
        <w:rPr>
          <w:noProof/>
        </w:rPr>
        <w:instrText xml:space="preserve"> PAGEREF _Toc218682243 \h </w:instrText>
      </w:r>
      <w:r>
        <w:rPr>
          <w:noProof/>
        </w:rPr>
      </w:r>
      <w:r>
        <w:rPr>
          <w:noProof/>
        </w:rPr>
        <w:fldChar w:fldCharType="separate"/>
      </w:r>
      <w:r>
        <w:rPr>
          <w:noProof/>
        </w:rPr>
        <w:t>48</w:t>
      </w:r>
      <w:r>
        <w:rPr>
          <w:noProof/>
        </w:rPr>
        <w:fldChar w:fldCharType="end"/>
      </w:r>
    </w:p>
    <w:p w14:paraId="38491E71" w14:textId="63009FE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6.5.1.22</w:t>
      </w:r>
      <w:r>
        <w:rPr>
          <w:rFonts w:asciiTheme="minorHAnsi" w:eastAsiaTheme="minorEastAsia" w:hAnsiTheme="minorHAnsi" w:cstheme="minorBidi"/>
          <w:noProof/>
          <w:kern w:val="2"/>
          <w:sz w:val="24"/>
          <w:szCs w:val="24"/>
          <w:lang w:eastAsia="en-GB"/>
          <w14:ligatures w14:val="standardContextual"/>
        </w:rPr>
        <w:tab/>
      </w:r>
      <w:r>
        <w:rPr>
          <w:noProof/>
        </w:rPr>
        <w:t>SMREG-MBMS-ACTIVATE-CNF</w:t>
      </w:r>
      <w:r>
        <w:rPr>
          <w:noProof/>
        </w:rPr>
        <w:tab/>
      </w:r>
      <w:r>
        <w:rPr>
          <w:noProof/>
        </w:rPr>
        <w:fldChar w:fldCharType="begin"/>
      </w:r>
      <w:r>
        <w:rPr>
          <w:noProof/>
        </w:rPr>
        <w:instrText xml:space="preserve"> PAGEREF _Toc218682244 \h </w:instrText>
      </w:r>
      <w:r>
        <w:rPr>
          <w:noProof/>
        </w:rPr>
      </w:r>
      <w:r>
        <w:rPr>
          <w:noProof/>
        </w:rPr>
        <w:fldChar w:fldCharType="separate"/>
      </w:r>
      <w:r>
        <w:rPr>
          <w:noProof/>
        </w:rPr>
        <w:t>48</w:t>
      </w:r>
      <w:r>
        <w:rPr>
          <w:noProof/>
        </w:rPr>
        <w:fldChar w:fldCharType="end"/>
      </w:r>
    </w:p>
    <w:p w14:paraId="6821999C" w14:textId="6FAA2F7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6.5.1.23</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r>
      <w:r>
        <w:rPr>
          <w:noProof/>
        </w:rPr>
        <w:instrText xml:space="preserve"> PAGEREF _Toc218682245 \h </w:instrText>
      </w:r>
      <w:r>
        <w:rPr>
          <w:noProof/>
        </w:rPr>
      </w:r>
      <w:r>
        <w:rPr>
          <w:noProof/>
        </w:rPr>
        <w:fldChar w:fldCharType="separate"/>
      </w:r>
      <w:r>
        <w:rPr>
          <w:noProof/>
        </w:rPr>
        <w:t>48</w:t>
      </w:r>
      <w:r>
        <w:rPr>
          <w:noProof/>
        </w:rPr>
        <w:fldChar w:fldCharType="end"/>
      </w:r>
    </w:p>
    <w:p w14:paraId="6C0ED73A" w14:textId="1E39D0D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6.5.1.24</w:t>
      </w:r>
      <w:r>
        <w:rPr>
          <w:rFonts w:asciiTheme="minorHAnsi" w:eastAsiaTheme="minorEastAsia" w:hAnsiTheme="minorHAnsi" w:cstheme="minorBidi"/>
          <w:noProof/>
          <w:kern w:val="2"/>
          <w:sz w:val="24"/>
          <w:szCs w:val="24"/>
          <w:lang w:eastAsia="en-GB"/>
          <w14:ligatures w14:val="standardContextual"/>
        </w:rPr>
        <w:tab/>
      </w:r>
      <w:r>
        <w:rPr>
          <w:noProof/>
        </w:rPr>
        <w:t>SMREG-MBMS-ACTIVATE-REJ-RSP</w:t>
      </w:r>
      <w:r>
        <w:rPr>
          <w:noProof/>
        </w:rPr>
        <w:tab/>
      </w:r>
      <w:r>
        <w:rPr>
          <w:noProof/>
        </w:rPr>
        <w:fldChar w:fldCharType="begin"/>
      </w:r>
      <w:r>
        <w:rPr>
          <w:noProof/>
        </w:rPr>
        <w:instrText xml:space="preserve"> PAGEREF _Toc218682246 \h </w:instrText>
      </w:r>
      <w:r>
        <w:rPr>
          <w:noProof/>
        </w:rPr>
      </w:r>
      <w:r>
        <w:rPr>
          <w:noProof/>
        </w:rPr>
        <w:fldChar w:fldCharType="separate"/>
      </w:r>
      <w:r>
        <w:rPr>
          <w:noProof/>
        </w:rPr>
        <w:t>48</w:t>
      </w:r>
      <w:r>
        <w:rPr>
          <w:noProof/>
        </w:rPr>
        <w:fldChar w:fldCharType="end"/>
      </w:r>
    </w:p>
    <w:p w14:paraId="1063B8F2" w14:textId="49DF2B8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6.5.1.25</w:t>
      </w:r>
      <w:r>
        <w:rPr>
          <w:rFonts w:asciiTheme="minorHAnsi" w:eastAsiaTheme="minorEastAsia" w:hAnsiTheme="minorHAnsi" w:cstheme="minorBidi"/>
          <w:noProof/>
          <w:kern w:val="2"/>
          <w:sz w:val="24"/>
          <w:szCs w:val="24"/>
          <w:lang w:eastAsia="en-GB"/>
          <w14:ligatures w14:val="standardContextual"/>
        </w:rPr>
        <w:tab/>
      </w:r>
      <w:r>
        <w:rPr>
          <w:noProof/>
        </w:rPr>
        <w:t>SMREG-MBMS-ACTIVATE-IND</w:t>
      </w:r>
      <w:r>
        <w:rPr>
          <w:noProof/>
        </w:rPr>
        <w:tab/>
      </w:r>
      <w:r>
        <w:rPr>
          <w:noProof/>
        </w:rPr>
        <w:fldChar w:fldCharType="begin"/>
      </w:r>
      <w:r>
        <w:rPr>
          <w:noProof/>
        </w:rPr>
        <w:instrText xml:space="preserve"> PAGEREF _Toc218682247 \h </w:instrText>
      </w:r>
      <w:r>
        <w:rPr>
          <w:noProof/>
        </w:rPr>
      </w:r>
      <w:r>
        <w:rPr>
          <w:noProof/>
        </w:rPr>
        <w:fldChar w:fldCharType="separate"/>
      </w:r>
      <w:r>
        <w:rPr>
          <w:noProof/>
        </w:rPr>
        <w:t>48</w:t>
      </w:r>
      <w:r>
        <w:rPr>
          <w:noProof/>
        </w:rPr>
        <w:fldChar w:fldCharType="end"/>
      </w:r>
    </w:p>
    <w:p w14:paraId="5CBACC8B" w14:textId="089AA2E9"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 (GSM only)</w:t>
      </w:r>
      <w:r>
        <w:rPr>
          <w:noProof/>
        </w:rPr>
        <w:tab/>
      </w:r>
      <w:r>
        <w:rPr>
          <w:noProof/>
        </w:rPr>
        <w:fldChar w:fldCharType="begin"/>
      </w:r>
      <w:r>
        <w:rPr>
          <w:noProof/>
        </w:rPr>
        <w:instrText xml:space="preserve"> PAGEREF _Toc218682248 \h </w:instrText>
      </w:r>
      <w:r>
        <w:rPr>
          <w:noProof/>
        </w:rPr>
      </w:r>
      <w:r>
        <w:rPr>
          <w:noProof/>
        </w:rPr>
        <w:fldChar w:fldCharType="separate"/>
      </w:r>
      <w:r>
        <w:rPr>
          <w:noProof/>
        </w:rPr>
        <w:t>50</w:t>
      </w:r>
      <w:r>
        <w:rPr>
          <w:noProof/>
        </w:rPr>
        <w:fldChar w:fldCharType="end"/>
      </w:r>
    </w:p>
    <w:p w14:paraId="0545C5EB" w14:textId="5FEA11A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RABMSM-SAP (UMTS only)</w:t>
      </w:r>
      <w:r>
        <w:rPr>
          <w:noProof/>
        </w:rPr>
        <w:tab/>
      </w:r>
      <w:r>
        <w:rPr>
          <w:noProof/>
        </w:rPr>
        <w:fldChar w:fldCharType="begin"/>
      </w:r>
      <w:r>
        <w:rPr>
          <w:noProof/>
        </w:rPr>
        <w:instrText xml:space="preserve"> PAGEREF _Toc218682249 \h </w:instrText>
      </w:r>
      <w:r>
        <w:rPr>
          <w:noProof/>
        </w:rPr>
      </w:r>
      <w:r>
        <w:rPr>
          <w:noProof/>
        </w:rPr>
        <w:fldChar w:fldCharType="separate"/>
      </w:r>
      <w:r>
        <w:rPr>
          <w:noProof/>
        </w:rPr>
        <w:t>50</w:t>
      </w:r>
      <w:r>
        <w:rPr>
          <w:noProof/>
        </w:rPr>
        <w:fldChar w:fldCharType="end"/>
      </w:r>
    </w:p>
    <w:p w14:paraId="60C67E8B" w14:textId="5962DC6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RABMSM-ACTIVATE-IND</w:t>
      </w:r>
      <w:r>
        <w:rPr>
          <w:noProof/>
        </w:rPr>
        <w:tab/>
      </w:r>
      <w:r>
        <w:rPr>
          <w:noProof/>
        </w:rPr>
        <w:fldChar w:fldCharType="begin"/>
      </w:r>
      <w:r>
        <w:rPr>
          <w:noProof/>
        </w:rPr>
        <w:instrText xml:space="preserve"> PAGEREF _Toc218682250 \h </w:instrText>
      </w:r>
      <w:r>
        <w:rPr>
          <w:noProof/>
        </w:rPr>
      </w:r>
      <w:r>
        <w:rPr>
          <w:noProof/>
        </w:rPr>
        <w:fldChar w:fldCharType="separate"/>
      </w:r>
      <w:r>
        <w:rPr>
          <w:noProof/>
        </w:rPr>
        <w:t>51</w:t>
      </w:r>
      <w:r>
        <w:rPr>
          <w:noProof/>
        </w:rPr>
        <w:fldChar w:fldCharType="end"/>
      </w:r>
    </w:p>
    <w:p w14:paraId="39F180D9" w14:textId="25BA960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RABMSM-ACTIVATE-RSP</w:t>
      </w:r>
      <w:r>
        <w:rPr>
          <w:noProof/>
        </w:rPr>
        <w:tab/>
      </w:r>
      <w:r>
        <w:rPr>
          <w:noProof/>
        </w:rPr>
        <w:fldChar w:fldCharType="begin"/>
      </w:r>
      <w:r>
        <w:rPr>
          <w:noProof/>
        </w:rPr>
        <w:instrText xml:space="preserve"> PAGEREF _Toc218682251 \h </w:instrText>
      </w:r>
      <w:r>
        <w:rPr>
          <w:noProof/>
        </w:rPr>
      </w:r>
      <w:r>
        <w:rPr>
          <w:noProof/>
        </w:rPr>
        <w:fldChar w:fldCharType="separate"/>
      </w:r>
      <w:r>
        <w:rPr>
          <w:noProof/>
        </w:rPr>
        <w:t>51</w:t>
      </w:r>
      <w:r>
        <w:rPr>
          <w:noProof/>
        </w:rPr>
        <w:fldChar w:fldCharType="end"/>
      </w:r>
    </w:p>
    <w:p w14:paraId="00E8E352" w14:textId="4F442AF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RABMSM-DEACTIVATE-IND</w:t>
      </w:r>
      <w:r>
        <w:rPr>
          <w:noProof/>
        </w:rPr>
        <w:tab/>
      </w:r>
      <w:r>
        <w:rPr>
          <w:noProof/>
        </w:rPr>
        <w:fldChar w:fldCharType="begin"/>
      </w:r>
      <w:r>
        <w:rPr>
          <w:noProof/>
        </w:rPr>
        <w:instrText xml:space="preserve"> PAGEREF _Toc218682252 \h </w:instrText>
      </w:r>
      <w:r>
        <w:rPr>
          <w:noProof/>
        </w:rPr>
      </w:r>
      <w:r>
        <w:rPr>
          <w:noProof/>
        </w:rPr>
        <w:fldChar w:fldCharType="separate"/>
      </w:r>
      <w:r>
        <w:rPr>
          <w:noProof/>
        </w:rPr>
        <w:t>51</w:t>
      </w:r>
      <w:r>
        <w:rPr>
          <w:noProof/>
        </w:rPr>
        <w:fldChar w:fldCharType="end"/>
      </w:r>
    </w:p>
    <w:p w14:paraId="01657624" w14:textId="280C779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RABMSM-DEACTIVATE-RSP</w:t>
      </w:r>
      <w:r>
        <w:rPr>
          <w:noProof/>
        </w:rPr>
        <w:tab/>
      </w:r>
      <w:r>
        <w:rPr>
          <w:noProof/>
        </w:rPr>
        <w:fldChar w:fldCharType="begin"/>
      </w:r>
      <w:r>
        <w:rPr>
          <w:noProof/>
        </w:rPr>
        <w:instrText xml:space="preserve"> PAGEREF _Toc218682253 \h </w:instrText>
      </w:r>
      <w:r>
        <w:rPr>
          <w:noProof/>
        </w:rPr>
      </w:r>
      <w:r>
        <w:rPr>
          <w:noProof/>
        </w:rPr>
        <w:fldChar w:fldCharType="separate"/>
      </w:r>
      <w:r>
        <w:rPr>
          <w:noProof/>
        </w:rPr>
        <w:t>51</w:t>
      </w:r>
      <w:r>
        <w:rPr>
          <w:noProof/>
        </w:rPr>
        <w:fldChar w:fldCharType="end"/>
      </w:r>
    </w:p>
    <w:p w14:paraId="2C720325" w14:textId="7FE26E1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RABMSM-DEACTIVATE-REQ</w:t>
      </w:r>
      <w:r>
        <w:rPr>
          <w:noProof/>
        </w:rPr>
        <w:tab/>
      </w:r>
      <w:r>
        <w:rPr>
          <w:noProof/>
        </w:rPr>
        <w:fldChar w:fldCharType="begin"/>
      </w:r>
      <w:r>
        <w:rPr>
          <w:noProof/>
        </w:rPr>
        <w:instrText xml:space="preserve"> PAGEREF _Toc218682254 \h </w:instrText>
      </w:r>
      <w:r>
        <w:rPr>
          <w:noProof/>
        </w:rPr>
      </w:r>
      <w:r>
        <w:rPr>
          <w:noProof/>
        </w:rPr>
        <w:fldChar w:fldCharType="separate"/>
      </w:r>
      <w:r>
        <w:rPr>
          <w:noProof/>
        </w:rPr>
        <w:t>51</w:t>
      </w:r>
      <w:r>
        <w:rPr>
          <w:noProof/>
        </w:rPr>
        <w:fldChar w:fldCharType="end"/>
      </w:r>
    </w:p>
    <w:p w14:paraId="2CEF6D08" w14:textId="64FFDBE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RABMSM-MODIFY-IND</w:t>
      </w:r>
      <w:r>
        <w:rPr>
          <w:noProof/>
        </w:rPr>
        <w:tab/>
      </w:r>
      <w:r>
        <w:rPr>
          <w:noProof/>
        </w:rPr>
        <w:fldChar w:fldCharType="begin"/>
      </w:r>
      <w:r>
        <w:rPr>
          <w:noProof/>
        </w:rPr>
        <w:instrText xml:space="preserve"> PAGEREF _Toc218682255 \h </w:instrText>
      </w:r>
      <w:r>
        <w:rPr>
          <w:noProof/>
        </w:rPr>
      </w:r>
      <w:r>
        <w:rPr>
          <w:noProof/>
        </w:rPr>
        <w:fldChar w:fldCharType="separate"/>
      </w:r>
      <w:r>
        <w:rPr>
          <w:noProof/>
        </w:rPr>
        <w:t>51</w:t>
      </w:r>
      <w:r>
        <w:rPr>
          <w:noProof/>
        </w:rPr>
        <w:fldChar w:fldCharType="end"/>
      </w:r>
    </w:p>
    <w:p w14:paraId="78369B24" w14:textId="17A0979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RABMSM-MODIFY-RSP</w:t>
      </w:r>
      <w:r>
        <w:rPr>
          <w:noProof/>
        </w:rPr>
        <w:tab/>
      </w:r>
      <w:r>
        <w:rPr>
          <w:noProof/>
        </w:rPr>
        <w:fldChar w:fldCharType="begin"/>
      </w:r>
      <w:r>
        <w:rPr>
          <w:noProof/>
        </w:rPr>
        <w:instrText xml:space="preserve"> PAGEREF _Toc218682256 \h </w:instrText>
      </w:r>
      <w:r>
        <w:rPr>
          <w:noProof/>
        </w:rPr>
      </w:r>
      <w:r>
        <w:rPr>
          <w:noProof/>
        </w:rPr>
        <w:fldChar w:fldCharType="separate"/>
      </w:r>
      <w:r>
        <w:rPr>
          <w:noProof/>
        </w:rPr>
        <w:t>51</w:t>
      </w:r>
      <w:r>
        <w:rPr>
          <w:noProof/>
        </w:rPr>
        <w:fldChar w:fldCharType="end"/>
      </w:r>
    </w:p>
    <w:p w14:paraId="61EAA45B" w14:textId="570B46E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RABMSM-STATUS-REQ</w:t>
      </w:r>
      <w:r>
        <w:rPr>
          <w:noProof/>
        </w:rPr>
        <w:tab/>
      </w:r>
      <w:r>
        <w:rPr>
          <w:noProof/>
        </w:rPr>
        <w:fldChar w:fldCharType="begin"/>
      </w:r>
      <w:r>
        <w:rPr>
          <w:noProof/>
        </w:rPr>
        <w:instrText xml:space="preserve"> PAGEREF _Toc218682257 \h </w:instrText>
      </w:r>
      <w:r>
        <w:rPr>
          <w:noProof/>
        </w:rPr>
      </w:r>
      <w:r>
        <w:rPr>
          <w:noProof/>
        </w:rPr>
        <w:fldChar w:fldCharType="separate"/>
      </w:r>
      <w:r>
        <w:rPr>
          <w:noProof/>
        </w:rPr>
        <w:t>51</w:t>
      </w:r>
      <w:r>
        <w:rPr>
          <w:noProof/>
        </w:rPr>
        <w:fldChar w:fldCharType="end"/>
      </w:r>
    </w:p>
    <w:p w14:paraId="01B02B6D" w14:textId="2B8C6AE0"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Registration Services for GPRS-Services</w:t>
      </w:r>
      <w:r>
        <w:rPr>
          <w:noProof/>
        </w:rPr>
        <w:tab/>
      </w:r>
      <w:r>
        <w:rPr>
          <w:noProof/>
        </w:rPr>
        <w:fldChar w:fldCharType="begin"/>
      </w:r>
      <w:r>
        <w:rPr>
          <w:noProof/>
        </w:rPr>
        <w:instrText xml:space="preserve"> PAGEREF _Toc218682258 \h </w:instrText>
      </w:r>
      <w:r>
        <w:rPr>
          <w:noProof/>
        </w:rPr>
      </w:r>
      <w:r>
        <w:rPr>
          <w:noProof/>
        </w:rPr>
        <w:fldChar w:fldCharType="separate"/>
      </w:r>
      <w:r>
        <w:rPr>
          <w:noProof/>
        </w:rPr>
        <w:t>51</w:t>
      </w:r>
      <w:r>
        <w:rPr>
          <w:noProof/>
        </w:rPr>
        <w:fldChar w:fldCharType="end"/>
      </w:r>
    </w:p>
    <w:p w14:paraId="5E7EAB72" w14:textId="4E9E3E2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Registration Services for GMMREG-SAP</w:t>
      </w:r>
      <w:r>
        <w:rPr>
          <w:noProof/>
        </w:rPr>
        <w:tab/>
      </w:r>
      <w:r>
        <w:rPr>
          <w:noProof/>
        </w:rPr>
        <w:fldChar w:fldCharType="begin"/>
      </w:r>
      <w:r>
        <w:rPr>
          <w:noProof/>
        </w:rPr>
        <w:instrText xml:space="preserve"> PAGEREF _Toc218682259 \h </w:instrText>
      </w:r>
      <w:r>
        <w:rPr>
          <w:noProof/>
        </w:rPr>
      </w:r>
      <w:r>
        <w:rPr>
          <w:noProof/>
        </w:rPr>
        <w:fldChar w:fldCharType="separate"/>
      </w:r>
      <w:r>
        <w:rPr>
          <w:noProof/>
        </w:rPr>
        <w:t>52</w:t>
      </w:r>
      <w:r>
        <w:rPr>
          <w:noProof/>
        </w:rPr>
        <w:fldChar w:fldCharType="end"/>
      </w:r>
    </w:p>
    <w:p w14:paraId="3C840CC2" w14:textId="06EB522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6.6.1.1</w:t>
      </w:r>
      <w:r>
        <w:rPr>
          <w:rFonts w:asciiTheme="minorHAnsi" w:eastAsiaTheme="minorEastAsia" w:hAnsiTheme="minorHAnsi" w:cstheme="minorBidi"/>
          <w:noProof/>
          <w:kern w:val="2"/>
          <w:sz w:val="24"/>
          <w:szCs w:val="24"/>
          <w:lang w:eastAsia="en-GB"/>
          <w14:ligatures w14:val="standardContextual"/>
        </w:rPr>
        <w:tab/>
      </w:r>
      <w:r>
        <w:rPr>
          <w:noProof/>
        </w:rPr>
        <w:t>GMMREG-ATTACH-REQ</w:t>
      </w:r>
      <w:r>
        <w:rPr>
          <w:noProof/>
        </w:rPr>
        <w:tab/>
      </w:r>
      <w:r>
        <w:rPr>
          <w:noProof/>
        </w:rPr>
        <w:fldChar w:fldCharType="begin"/>
      </w:r>
      <w:r>
        <w:rPr>
          <w:noProof/>
        </w:rPr>
        <w:instrText xml:space="preserve"> PAGEREF _Toc218682260 \h </w:instrText>
      </w:r>
      <w:r>
        <w:rPr>
          <w:noProof/>
        </w:rPr>
      </w:r>
      <w:r>
        <w:rPr>
          <w:noProof/>
        </w:rPr>
        <w:fldChar w:fldCharType="separate"/>
      </w:r>
      <w:r>
        <w:rPr>
          <w:noProof/>
        </w:rPr>
        <w:t>52</w:t>
      </w:r>
      <w:r>
        <w:rPr>
          <w:noProof/>
        </w:rPr>
        <w:fldChar w:fldCharType="end"/>
      </w:r>
    </w:p>
    <w:p w14:paraId="30EA3EE0" w14:textId="7BFF175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6.6.1.2</w:t>
      </w:r>
      <w:r>
        <w:rPr>
          <w:rFonts w:asciiTheme="minorHAnsi" w:eastAsiaTheme="minorEastAsia" w:hAnsiTheme="minorHAnsi" w:cstheme="minorBidi"/>
          <w:noProof/>
          <w:kern w:val="2"/>
          <w:sz w:val="24"/>
          <w:szCs w:val="24"/>
          <w:lang w:eastAsia="en-GB"/>
          <w14:ligatures w14:val="standardContextual"/>
        </w:rPr>
        <w:tab/>
      </w:r>
      <w:r>
        <w:rPr>
          <w:noProof/>
        </w:rPr>
        <w:t>GMMREG-ATTACH-CNF</w:t>
      </w:r>
      <w:r>
        <w:rPr>
          <w:noProof/>
        </w:rPr>
        <w:tab/>
      </w:r>
      <w:r>
        <w:rPr>
          <w:noProof/>
        </w:rPr>
        <w:fldChar w:fldCharType="begin"/>
      </w:r>
      <w:r>
        <w:rPr>
          <w:noProof/>
        </w:rPr>
        <w:instrText xml:space="preserve"> PAGEREF _Toc218682261 \h </w:instrText>
      </w:r>
      <w:r>
        <w:rPr>
          <w:noProof/>
        </w:rPr>
      </w:r>
      <w:r>
        <w:rPr>
          <w:noProof/>
        </w:rPr>
        <w:fldChar w:fldCharType="separate"/>
      </w:r>
      <w:r>
        <w:rPr>
          <w:noProof/>
        </w:rPr>
        <w:t>52</w:t>
      </w:r>
      <w:r>
        <w:rPr>
          <w:noProof/>
        </w:rPr>
        <w:fldChar w:fldCharType="end"/>
      </w:r>
    </w:p>
    <w:p w14:paraId="257AED65" w14:textId="464CB74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6.6.1.3</w:t>
      </w:r>
      <w:r>
        <w:rPr>
          <w:rFonts w:asciiTheme="minorHAnsi" w:eastAsiaTheme="minorEastAsia" w:hAnsiTheme="minorHAnsi" w:cstheme="minorBidi"/>
          <w:noProof/>
          <w:kern w:val="2"/>
          <w:sz w:val="24"/>
          <w:szCs w:val="24"/>
          <w:lang w:eastAsia="en-GB"/>
          <w14:ligatures w14:val="standardContextual"/>
        </w:rPr>
        <w:tab/>
      </w:r>
      <w:r>
        <w:rPr>
          <w:noProof/>
        </w:rPr>
        <w:t>GMMREG-ATTACH-REJ</w:t>
      </w:r>
      <w:r>
        <w:rPr>
          <w:noProof/>
        </w:rPr>
        <w:tab/>
      </w:r>
      <w:r>
        <w:rPr>
          <w:noProof/>
        </w:rPr>
        <w:fldChar w:fldCharType="begin"/>
      </w:r>
      <w:r>
        <w:rPr>
          <w:noProof/>
        </w:rPr>
        <w:instrText xml:space="preserve"> PAGEREF _Toc218682262 \h </w:instrText>
      </w:r>
      <w:r>
        <w:rPr>
          <w:noProof/>
        </w:rPr>
      </w:r>
      <w:r>
        <w:rPr>
          <w:noProof/>
        </w:rPr>
        <w:fldChar w:fldCharType="separate"/>
      </w:r>
      <w:r>
        <w:rPr>
          <w:noProof/>
        </w:rPr>
        <w:t>52</w:t>
      </w:r>
      <w:r>
        <w:rPr>
          <w:noProof/>
        </w:rPr>
        <w:fldChar w:fldCharType="end"/>
      </w:r>
    </w:p>
    <w:p w14:paraId="77F2033F" w14:textId="5F96C6E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6.6.1.4</w:t>
      </w:r>
      <w:r>
        <w:rPr>
          <w:rFonts w:asciiTheme="minorHAnsi" w:eastAsiaTheme="minorEastAsia" w:hAnsiTheme="minorHAnsi" w:cstheme="minorBidi"/>
          <w:noProof/>
          <w:kern w:val="2"/>
          <w:sz w:val="24"/>
          <w:szCs w:val="24"/>
          <w:lang w:eastAsia="en-GB"/>
          <w14:ligatures w14:val="standardContextual"/>
        </w:rPr>
        <w:tab/>
      </w:r>
      <w:r>
        <w:rPr>
          <w:noProof/>
        </w:rPr>
        <w:t>GMMREG-DETACH-REQ</w:t>
      </w:r>
      <w:r>
        <w:rPr>
          <w:noProof/>
        </w:rPr>
        <w:tab/>
      </w:r>
      <w:r>
        <w:rPr>
          <w:noProof/>
        </w:rPr>
        <w:fldChar w:fldCharType="begin"/>
      </w:r>
      <w:r>
        <w:rPr>
          <w:noProof/>
        </w:rPr>
        <w:instrText xml:space="preserve"> PAGEREF _Toc218682263 \h </w:instrText>
      </w:r>
      <w:r>
        <w:rPr>
          <w:noProof/>
        </w:rPr>
      </w:r>
      <w:r>
        <w:rPr>
          <w:noProof/>
        </w:rPr>
        <w:fldChar w:fldCharType="separate"/>
      </w:r>
      <w:r>
        <w:rPr>
          <w:noProof/>
        </w:rPr>
        <w:t>52</w:t>
      </w:r>
      <w:r>
        <w:rPr>
          <w:noProof/>
        </w:rPr>
        <w:fldChar w:fldCharType="end"/>
      </w:r>
    </w:p>
    <w:p w14:paraId="1A7373A3" w14:textId="09E0F35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6.6.1.5</w:t>
      </w:r>
      <w:r>
        <w:rPr>
          <w:rFonts w:asciiTheme="minorHAnsi" w:eastAsiaTheme="minorEastAsia" w:hAnsiTheme="minorHAnsi" w:cstheme="minorBidi"/>
          <w:noProof/>
          <w:kern w:val="2"/>
          <w:sz w:val="24"/>
          <w:szCs w:val="24"/>
          <w:lang w:eastAsia="en-GB"/>
          <w14:ligatures w14:val="standardContextual"/>
        </w:rPr>
        <w:tab/>
      </w:r>
      <w:r>
        <w:rPr>
          <w:noProof/>
        </w:rPr>
        <w:t>GMMREG-DETACH-CNF</w:t>
      </w:r>
      <w:r>
        <w:rPr>
          <w:noProof/>
        </w:rPr>
        <w:tab/>
      </w:r>
      <w:r>
        <w:rPr>
          <w:noProof/>
        </w:rPr>
        <w:fldChar w:fldCharType="begin"/>
      </w:r>
      <w:r>
        <w:rPr>
          <w:noProof/>
        </w:rPr>
        <w:instrText xml:space="preserve"> PAGEREF _Toc218682264 \h </w:instrText>
      </w:r>
      <w:r>
        <w:rPr>
          <w:noProof/>
        </w:rPr>
      </w:r>
      <w:r>
        <w:rPr>
          <w:noProof/>
        </w:rPr>
        <w:fldChar w:fldCharType="separate"/>
      </w:r>
      <w:r>
        <w:rPr>
          <w:noProof/>
        </w:rPr>
        <w:t>52</w:t>
      </w:r>
      <w:r>
        <w:rPr>
          <w:noProof/>
        </w:rPr>
        <w:fldChar w:fldCharType="end"/>
      </w:r>
    </w:p>
    <w:p w14:paraId="5A27EF7B" w14:textId="0D78C93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6.6.1.6</w:t>
      </w:r>
      <w:r>
        <w:rPr>
          <w:rFonts w:asciiTheme="minorHAnsi" w:eastAsiaTheme="minorEastAsia" w:hAnsiTheme="minorHAnsi" w:cstheme="minorBidi"/>
          <w:noProof/>
          <w:kern w:val="2"/>
          <w:sz w:val="24"/>
          <w:szCs w:val="24"/>
          <w:lang w:eastAsia="en-GB"/>
          <w14:ligatures w14:val="standardContextual"/>
        </w:rPr>
        <w:tab/>
      </w:r>
      <w:r>
        <w:rPr>
          <w:noProof/>
        </w:rPr>
        <w:t>GMMREG-DETACH-IND</w:t>
      </w:r>
      <w:r>
        <w:rPr>
          <w:noProof/>
        </w:rPr>
        <w:tab/>
      </w:r>
      <w:r>
        <w:rPr>
          <w:noProof/>
        </w:rPr>
        <w:fldChar w:fldCharType="begin"/>
      </w:r>
      <w:r>
        <w:rPr>
          <w:noProof/>
        </w:rPr>
        <w:instrText xml:space="preserve"> PAGEREF _Toc218682265 \h </w:instrText>
      </w:r>
      <w:r>
        <w:rPr>
          <w:noProof/>
        </w:rPr>
      </w:r>
      <w:r>
        <w:rPr>
          <w:noProof/>
        </w:rPr>
        <w:fldChar w:fldCharType="separate"/>
      </w:r>
      <w:r>
        <w:rPr>
          <w:noProof/>
        </w:rPr>
        <w:t>52</w:t>
      </w:r>
      <w:r>
        <w:rPr>
          <w:noProof/>
        </w:rPr>
        <w:fldChar w:fldCharType="end"/>
      </w:r>
    </w:p>
    <w:p w14:paraId="491B3586" w14:textId="2C135694"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Services provided to SNDCP entities by GPRS Logical Link Control services</w:t>
      </w:r>
      <w:r>
        <w:rPr>
          <w:noProof/>
        </w:rPr>
        <w:tab/>
      </w:r>
      <w:r>
        <w:rPr>
          <w:noProof/>
        </w:rPr>
        <w:fldChar w:fldCharType="begin"/>
      </w:r>
      <w:r>
        <w:rPr>
          <w:noProof/>
        </w:rPr>
        <w:instrText xml:space="preserve"> PAGEREF _Toc218682266 \h </w:instrText>
      </w:r>
      <w:r>
        <w:rPr>
          <w:noProof/>
        </w:rPr>
      </w:r>
      <w:r>
        <w:rPr>
          <w:noProof/>
        </w:rPr>
        <w:fldChar w:fldCharType="separate"/>
      </w:r>
      <w:r>
        <w:rPr>
          <w:noProof/>
        </w:rPr>
        <w:t>53</w:t>
      </w:r>
      <w:r>
        <w:rPr>
          <w:noProof/>
        </w:rPr>
        <w:fldChar w:fldCharType="end"/>
      </w:r>
    </w:p>
    <w:p w14:paraId="33E1287A" w14:textId="0CDD501F"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r>
      <w:r>
        <w:rPr>
          <w:noProof/>
        </w:rPr>
        <w:instrText xml:space="preserve"> PAGEREF _Toc218682267 \h </w:instrText>
      </w:r>
      <w:r>
        <w:rPr>
          <w:noProof/>
        </w:rPr>
      </w:r>
      <w:r>
        <w:rPr>
          <w:noProof/>
        </w:rPr>
        <w:fldChar w:fldCharType="separate"/>
      </w:r>
      <w:r>
        <w:rPr>
          <w:noProof/>
        </w:rPr>
        <w:t>54</w:t>
      </w:r>
      <w:r>
        <w:rPr>
          <w:noProof/>
        </w:rPr>
        <w:fldChar w:fldCharType="end"/>
      </w:r>
    </w:p>
    <w:p w14:paraId="5FDA9F25" w14:textId="5995307A"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r>
      <w:r>
        <w:rPr>
          <w:noProof/>
        </w:rPr>
        <w:instrText xml:space="preserve"> PAGEREF _Toc218682268 \h </w:instrText>
      </w:r>
      <w:r>
        <w:rPr>
          <w:noProof/>
        </w:rPr>
      </w:r>
      <w:r>
        <w:rPr>
          <w:noProof/>
        </w:rPr>
        <w:fldChar w:fldCharType="separate"/>
      </w:r>
      <w:r>
        <w:rPr>
          <w:noProof/>
        </w:rPr>
        <w:t>54</w:t>
      </w:r>
      <w:r>
        <w:rPr>
          <w:noProof/>
        </w:rPr>
        <w:fldChar w:fldCharType="end"/>
      </w:r>
    </w:p>
    <w:p w14:paraId="61182B93" w14:textId="49F6060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fr-FR"/>
        </w:rPr>
        <w:t>6.7.2.1</w:t>
      </w:r>
      <w:r>
        <w:rPr>
          <w:rFonts w:asciiTheme="minorHAnsi" w:eastAsiaTheme="minorEastAsia" w:hAnsiTheme="minorHAnsi" w:cstheme="minorBidi"/>
          <w:noProof/>
          <w:kern w:val="2"/>
          <w:sz w:val="24"/>
          <w:szCs w:val="24"/>
          <w:lang w:eastAsia="en-GB"/>
          <w14:ligatures w14:val="standardContextual"/>
        </w:rPr>
        <w:tab/>
      </w:r>
      <w:r w:rsidRPr="007F2783">
        <w:rPr>
          <w:noProof/>
          <w:lang w:val="fr-FR"/>
        </w:rPr>
        <w:t>LL-ESTABLISH-REQ</w:t>
      </w:r>
      <w:r>
        <w:rPr>
          <w:noProof/>
        </w:rPr>
        <w:tab/>
      </w:r>
      <w:r>
        <w:rPr>
          <w:noProof/>
        </w:rPr>
        <w:fldChar w:fldCharType="begin"/>
      </w:r>
      <w:r>
        <w:rPr>
          <w:noProof/>
        </w:rPr>
        <w:instrText xml:space="preserve"> PAGEREF _Toc218682269 \h </w:instrText>
      </w:r>
      <w:r>
        <w:rPr>
          <w:noProof/>
        </w:rPr>
      </w:r>
      <w:r>
        <w:rPr>
          <w:noProof/>
        </w:rPr>
        <w:fldChar w:fldCharType="separate"/>
      </w:r>
      <w:r>
        <w:rPr>
          <w:noProof/>
        </w:rPr>
        <w:t>54</w:t>
      </w:r>
      <w:r>
        <w:rPr>
          <w:noProof/>
        </w:rPr>
        <w:fldChar w:fldCharType="end"/>
      </w:r>
    </w:p>
    <w:p w14:paraId="774C9E22" w14:textId="2CC694C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r>
      <w:r>
        <w:rPr>
          <w:noProof/>
        </w:rPr>
        <w:instrText xml:space="preserve"> PAGEREF _Toc218682270 \h </w:instrText>
      </w:r>
      <w:r>
        <w:rPr>
          <w:noProof/>
        </w:rPr>
      </w:r>
      <w:r>
        <w:rPr>
          <w:noProof/>
        </w:rPr>
        <w:fldChar w:fldCharType="separate"/>
      </w:r>
      <w:r>
        <w:rPr>
          <w:noProof/>
        </w:rPr>
        <w:t>55</w:t>
      </w:r>
      <w:r>
        <w:rPr>
          <w:noProof/>
        </w:rPr>
        <w:fldChar w:fldCharType="end"/>
      </w:r>
    </w:p>
    <w:p w14:paraId="515B8898" w14:textId="24B53C4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r>
      <w:r>
        <w:rPr>
          <w:noProof/>
        </w:rPr>
        <w:instrText xml:space="preserve"> PAGEREF _Toc218682271 \h </w:instrText>
      </w:r>
      <w:r>
        <w:rPr>
          <w:noProof/>
        </w:rPr>
      </w:r>
      <w:r>
        <w:rPr>
          <w:noProof/>
        </w:rPr>
        <w:fldChar w:fldCharType="separate"/>
      </w:r>
      <w:r>
        <w:rPr>
          <w:noProof/>
        </w:rPr>
        <w:t>55</w:t>
      </w:r>
      <w:r>
        <w:rPr>
          <w:noProof/>
        </w:rPr>
        <w:fldChar w:fldCharType="end"/>
      </w:r>
    </w:p>
    <w:p w14:paraId="3F940E01" w14:textId="5FBC1BB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r>
      <w:r>
        <w:rPr>
          <w:noProof/>
        </w:rPr>
        <w:instrText xml:space="preserve"> PAGEREF _Toc218682272 \h </w:instrText>
      </w:r>
      <w:r>
        <w:rPr>
          <w:noProof/>
        </w:rPr>
      </w:r>
      <w:r>
        <w:rPr>
          <w:noProof/>
        </w:rPr>
        <w:fldChar w:fldCharType="separate"/>
      </w:r>
      <w:r>
        <w:rPr>
          <w:noProof/>
        </w:rPr>
        <w:t>55</w:t>
      </w:r>
      <w:r>
        <w:rPr>
          <w:noProof/>
        </w:rPr>
        <w:fldChar w:fldCharType="end"/>
      </w:r>
    </w:p>
    <w:p w14:paraId="2DEA0D96" w14:textId="7CB76FF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r>
      <w:r>
        <w:rPr>
          <w:noProof/>
        </w:rPr>
        <w:instrText xml:space="preserve"> PAGEREF _Toc218682273 \h </w:instrText>
      </w:r>
      <w:r>
        <w:rPr>
          <w:noProof/>
        </w:rPr>
      </w:r>
      <w:r>
        <w:rPr>
          <w:noProof/>
        </w:rPr>
        <w:fldChar w:fldCharType="separate"/>
      </w:r>
      <w:r>
        <w:rPr>
          <w:noProof/>
        </w:rPr>
        <w:t>55</w:t>
      </w:r>
      <w:r>
        <w:rPr>
          <w:noProof/>
        </w:rPr>
        <w:fldChar w:fldCharType="end"/>
      </w:r>
    </w:p>
    <w:p w14:paraId="07180970" w14:textId="366EFE6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r>
      <w:r>
        <w:rPr>
          <w:noProof/>
        </w:rPr>
        <w:instrText xml:space="preserve"> PAGEREF _Toc218682274 \h </w:instrText>
      </w:r>
      <w:r>
        <w:rPr>
          <w:noProof/>
        </w:rPr>
      </w:r>
      <w:r>
        <w:rPr>
          <w:noProof/>
        </w:rPr>
        <w:fldChar w:fldCharType="separate"/>
      </w:r>
      <w:r>
        <w:rPr>
          <w:noProof/>
        </w:rPr>
        <w:t>55</w:t>
      </w:r>
      <w:r>
        <w:rPr>
          <w:noProof/>
        </w:rPr>
        <w:fldChar w:fldCharType="end"/>
      </w:r>
    </w:p>
    <w:p w14:paraId="402ECE47" w14:textId="6A163AA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r>
      <w:r>
        <w:rPr>
          <w:noProof/>
        </w:rPr>
        <w:instrText xml:space="preserve"> PAGEREF _Toc218682275 \h </w:instrText>
      </w:r>
      <w:r>
        <w:rPr>
          <w:noProof/>
        </w:rPr>
      </w:r>
      <w:r>
        <w:rPr>
          <w:noProof/>
        </w:rPr>
        <w:fldChar w:fldCharType="separate"/>
      </w:r>
      <w:r>
        <w:rPr>
          <w:noProof/>
        </w:rPr>
        <w:t>55</w:t>
      </w:r>
      <w:r>
        <w:rPr>
          <w:noProof/>
        </w:rPr>
        <w:fldChar w:fldCharType="end"/>
      </w:r>
    </w:p>
    <w:p w14:paraId="5EAC434C" w14:textId="0FDD469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r>
      <w:r>
        <w:rPr>
          <w:noProof/>
        </w:rPr>
        <w:instrText xml:space="preserve"> PAGEREF _Toc218682276 \h </w:instrText>
      </w:r>
      <w:r>
        <w:rPr>
          <w:noProof/>
        </w:rPr>
      </w:r>
      <w:r>
        <w:rPr>
          <w:noProof/>
        </w:rPr>
        <w:fldChar w:fldCharType="separate"/>
      </w:r>
      <w:r>
        <w:rPr>
          <w:noProof/>
        </w:rPr>
        <w:t>55</w:t>
      </w:r>
      <w:r>
        <w:rPr>
          <w:noProof/>
        </w:rPr>
        <w:fldChar w:fldCharType="end"/>
      </w:r>
    </w:p>
    <w:p w14:paraId="119E9BB8" w14:textId="4166440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r>
      <w:r>
        <w:rPr>
          <w:noProof/>
        </w:rPr>
        <w:instrText xml:space="preserve"> PAGEREF _Toc218682277 \h </w:instrText>
      </w:r>
      <w:r>
        <w:rPr>
          <w:noProof/>
        </w:rPr>
      </w:r>
      <w:r>
        <w:rPr>
          <w:noProof/>
        </w:rPr>
        <w:fldChar w:fldCharType="separate"/>
      </w:r>
      <w:r>
        <w:rPr>
          <w:noProof/>
        </w:rPr>
        <w:t>55</w:t>
      </w:r>
      <w:r>
        <w:rPr>
          <w:noProof/>
        </w:rPr>
        <w:fldChar w:fldCharType="end"/>
      </w:r>
    </w:p>
    <w:p w14:paraId="0CC8A4E8" w14:textId="6ECF8A6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r>
      <w:r>
        <w:rPr>
          <w:noProof/>
        </w:rPr>
        <w:instrText xml:space="preserve"> PAGEREF _Toc218682278 \h </w:instrText>
      </w:r>
      <w:r>
        <w:rPr>
          <w:noProof/>
        </w:rPr>
      </w:r>
      <w:r>
        <w:rPr>
          <w:noProof/>
        </w:rPr>
        <w:fldChar w:fldCharType="separate"/>
      </w:r>
      <w:r>
        <w:rPr>
          <w:noProof/>
        </w:rPr>
        <w:t>55</w:t>
      </w:r>
      <w:r>
        <w:rPr>
          <w:noProof/>
        </w:rPr>
        <w:fldChar w:fldCharType="end"/>
      </w:r>
    </w:p>
    <w:p w14:paraId="086B2191" w14:textId="42C5F07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r>
      <w:r>
        <w:rPr>
          <w:noProof/>
        </w:rPr>
        <w:instrText xml:space="preserve"> PAGEREF _Toc218682279 \h </w:instrText>
      </w:r>
      <w:r>
        <w:rPr>
          <w:noProof/>
        </w:rPr>
      </w:r>
      <w:r>
        <w:rPr>
          <w:noProof/>
        </w:rPr>
        <w:fldChar w:fldCharType="separate"/>
      </w:r>
      <w:r>
        <w:rPr>
          <w:noProof/>
        </w:rPr>
        <w:t>55</w:t>
      </w:r>
      <w:r>
        <w:rPr>
          <w:noProof/>
        </w:rPr>
        <w:fldChar w:fldCharType="end"/>
      </w:r>
    </w:p>
    <w:p w14:paraId="10F35D85" w14:textId="2CE9473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r>
      <w:r>
        <w:rPr>
          <w:noProof/>
        </w:rPr>
        <w:instrText xml:space="preserve"> PAGEREF _Toc218682280 \h </w:instrText>
      </w:r>
      <w:r>
        <w:rPr>
          <w:noProof/>
        </w:rPr>
      </w:r>
      <w:r>
        <w:rPr>
          <w:noProof/>
        </w:rPr>
        <w:fldChar w:fldCharType="separate"/>
      </w:r>
      <w:r>
        <w:rPr>
          <w:noProof/>
        </w:rPr>
        <w:t>55</w:t>
      </w:r>
      <w:r>
        <w:rPr>
          <w:noProof/>
        </w:rPr>
        <w:fldChar w:fldCharType="end"/>
      </w:r>
    </w:p>
    <w:p w14:paraId="63576060" w14:textId="1ED25D6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6.7.2.13</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r>
      <w:r>
        <w:rPr>
          <w:noProof/>
        </w:rPr>
        <w:instrText xml:space="preserve"> PAGEREF _Toc218682281 \h </w:instrText>
      </w:r>
      <w:r>
        <w:rPr>
          <w:noProof/>
        </w:rPr>
      </w:r>
      <w:r>
        <w:rPr>
          <w:noProof/>
        </w:rPr>
        <w:fldChar w:fldCharType="separate"/>
      </w:r>
      <w:r>
        <w:rPr>
          <w:noProof/>
        </w:rPr>
        <w:t>55</w:t>
      </w:r>
      <w:r>
        <w:rPr>
          <w:noProof/>
        </w:rPr>
        <w:fldChar w:fldCharType="end"/>
      </w:r>
    </w:p>
    <w:p w14:paraId="2A193165" w14:textId="3C5D247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6.7.2.14</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r>
      <w:r>
        <w:rPr>
          <w:noProof/>
        </w:rPr>
        <w:instrText xml:space="preserve"> PAGEREF _Toc218682282 \h </w:instrText>
      </w:r>
      <w:r>
        <w:rPr>
          <w:noProof/>
        </w:rPr>
      </w:r>
      <w:r>
        <w:rPr>
          <w:noProof/>
        </w:rPr>
        <w:fldChar w:fldCharType="separate"/>
      </w:r>
      <w:r>
        <w:rPr>
          <w:noProof/>
        </w:rPr>
        <w:t>55</w:t>
      </w:r>
      <w:r>
        <w:rPr>
          <w:noProof/>
        </w:rPr>
        <w:fldChar w:fldCharType="end"/>
      </w:r>
    </w:p>
    <w:p w14:paraId="2388C676" w14:textId="6069A24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6.7.2.15</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_Toc218682283 \h </w:instrText>
      </w:r>
      <w:r>
        <w:rPr>
          <w:noProof/>
        </w:rPr>
      </w:r>
      <w:r>
        <w:rPr>
          <w:noProof/>
        </w:rPr>
        <w:fldChar w:fldCharType="separate"/>
      </w:r>
      <w:r>
        <w:rPr>
          <w:noProof/>
        </w:rPr>
        <w:t>55</w:t>
      </w:r>
      <w:r>
        <w:rPr>
          <w:noProof/>
        </w:rPr>
        <w:fldChar w:fldCharType="end"/>
      </w:r>
    </w:p>
    <w:p w14:paraId="51325D61" w14:textId="292C8F5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6.7.2.16</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_Toc218682284 \h </w:instrText>
      </w:r>
      <w:r>
        <w:rPr>
          <w:noProof/>
        </w:rPr>
      </w:r>
      <w:r>
        <w:rPr>
          <w:noProof/>
        </w:rPr>
        <w:fldChar w:fldCharType="separate"/>
      </w:r>
      <w:r>
        <w:rPr>
          <w:noProof/>
        </w:rPr>
        <w:t>56</w:t>
      </w:r>
      <w:r>
        <w:rPr>
          <w:noProof/>
        </w:rPr>
        <w:fldChar w:fldCharType="end"/>
      </w:r>
    </w:p>
    <w:p w14:paraId="14353B24" w14:textId="1EB2153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6.7.2.17</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r>
      <w:r>
        <w:rPr>
          <w:noProof/>
        </w:rPr>
        <w:instrText xml:space="preserve"> PAGEREF _Toc218682285 \h </w:instrText>
      </w:r>
      <w:r>
        <w:rPr>
          <w:noProof/>
        </w:rPr>
      </w:r>
      <w:r>
        <w:rPr>
          <w:noProof/>
        </w:rPr>
        <w:fldChar w:fldCharType="separate"/>
      </w:r>
      <w:r>
        <w:rPr>
          <w:noProof/>
        </w:rPr>
        <w:t>56</w:t>
      </w:r>
      <w:r>
        <w:rPr>
          <w:noProof/>
        </w:rPr>
        <w:fldChar w:fldCharType="end"/>
      </w:r>
    </w:p>
    <w:p w14:paraId="592A92F1" w14:textId="38F6C8D5"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Location services at the type A LMU side</w:t>
      </w:r>
      <w:r>
        <w:rPr>
          <w:noProof/>
        </w:rPr>
        <w:tab/>
      </w:r>
      <w:r>
        <w:rPr>
          <w:noProof/>
        </w:rPr>
        <w:fldChar w:fldCharType="begin"/>
      </w:r>
      <w:r>
        <w:rPr>
          <w:noProof/>
        </w:rPr>
        <w:instrText xml:space="preserve"> PAGEREF _Toc218682286 \h </w:instrText>
      </w:r>
      <w:r>
        <w:rPr>
          <w:noProof/>
        </w:rPr>
      </w:r>
      <w:r>
        <w:rPr>
          <w:noProof/>
        </w:rPr>
        <w:fldChar w:fldCharType="separate"/>
      </w:r>
      <w:r>
        <w:rPr>
          <w:noProof/>
        </w:rPr>
        <w:t>56</w:t>
      </w:r>
      <w:r>
        <w:rPr>
          <w:noProof/>
        </w:rPr>
        <w:fldChar w:fldCharType="end"/>
      </w:r>
    </w:p>
    <w:p w14:paraId="51541099" w14:textId="690CDA54"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_Toc218682287 \h </w:instrText>
      </w:r>
      <w:r>
        <w:rPr>
          <w:noProof/>
        </w:rPr>
      </w:r>
      <w:r>
        <w:rPr>
          <w:noProof/>
        </w:rPr>
        <w:fldChar w:fldCharType="separate"/>
      </w:r>
      <w:r>
        <w:rPr>
          <w:noProof/>
        </w:rPr>
        <w:t>56</w:t>
      </w:r>
      <w:r>
        <w:rPr>
          <w:noProof/>
        </w:rPr>
        <w:fldChar w:fldCharType="end"/>
      </w:r>
    </w:p>
    <w:p w14:paraId="210DB0C0" w14:textId="2EB5EE3B"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_Toc218682288 \h </w:instrText>
      </w:r>
      <w:r>
        <w:rPr>
          <w:noProof/>
        </w:rPr>
      </w:r>
      <w:r>
        <w:rPr>
          <w:noProof/>
        </w:rPr>
        <w:fldChar w:fldCharType="separate"/>
      </w:r>
      <w:r>
        <w:rPr>
          <w:noProof/>
        </w:rPr>
        <w:t>57</w:t>
      </w:r>
      <w:r>
        <w:rPr>
          <w:noProof/>
        </w:rPr>
        <w:fldChar w:fldCharType="end"/>
      </w:r>
    </w:p>
    <w:p w14:paraId="25427032" w14:textId="0C02703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r>
      <w:r>
        <w:rPr>
          <w:noProof/>
        </w:rPr>
        <w:instrText xml:space="preserve"> PAGEREF _Toc218682289 \h </w:instrText>
      </w:r>
      <w:r>
        <w:rPr>
          <w:noProof/>
        </w:rPr>
      </w:r>
      <w:r>
        <w:rPr>
          <w:noProof/>
        </w:rPr>
        <w:fldChar w:fldCharType="separate"/>
      </w:r>
      <w:r>
        <w:rPr>
          <w:noProof/>
        </w:rPr>
        <w:t>57</w:t>
      </w:r>
      <w:r>
        <w:rPr>
          <w:noProof/>
        </w:rPr>
        <w:fldChar w:fldCharType="end"/>
      </w:r>
    </w:p>
    <w:p w14:paraId="00D6FBB8" w14:textId="0A1FB2E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r>
      <w:r>
        <w:rPr>
          <w:noProof/>
        </w:rPr>
        <w:instrText xml:space="preserve"> PAGEREF _Toc218682290 \h </w:instrText>
      </w:r>
      <w:r>
        <w:rPr>
          <w:noProof/>
        </w:rPr>
      </w:r>
      <w:r>
        <w:rPr>
          <w:noProof/>
        </w:rPr>
        <w:fldChar w:fldCharType="separate"/>
      </w:r>
      <w:r>
        <w:rPr>
          <w:noProof/>
        </w:rPr>
        <w:t>57</w:t>
      </w:r>
      <w:r>
        <w:rPr>
          <w:noProof/>
        </w:rPr>
        <w:fldChar w:fldCharType="end"/>
      </w:r>
    </w:p>
    <w:p w14:paraId="5283753E" w14:textId="6CFB3B1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r>
      <w:r>
        <w:rPr>
          <w:noProof/>
        </w:rPr>
        <w:instrText xml:space="preserve"> PAGEREF _Toc218682291 \h </w:instrText>
      </w:r>
      <w:r>
        <w:rPr>
          <w:noProof/>
        </w:rPr>
      </w:r>
      <w:r>
        <w:rPr>
          <w:noProof/>
        </w:rPr>
        <w:fldChar w:fldCharType="separate"/>
      </w:r>
      <w:r>
        <w:rPr>
          <w:noProof/>
        </w:rPr>
        <w:t>57</w:t>
      </w:r>
      <w:r>
        <w:rPr>
          <w:noProof/>
        </w:rPr>
        <w:fldChar w:fldCharType="end"/>
      </w:r>
    </w:p>
    <w:p w14:paraId="1835BC98" w14:textId="6F3F8A0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6.8.2.4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r>
      <w:r>
        <w:rPr>
          <w:noProof/>
        </w:rPr>
        <w:instrText xml:space="preserve"> PAGEREF _Toc218682292 \h </w:instrText>
      </w:r>
      <w:r>
        <w:rPr>
          <w:noProof/>
        </w:rPr>
      </w:r>
      <w:r>
        <w:rPr>
          <w:noProof/>
        </w:rPr>
        <w:fldChar w:fldCharType="separate"/>
      </w:r>
      <w:r>
        <w:rPr>
          <w:noProof/>
        </w:rPr>
        <w:t>57</w:t>
      </w:r>
      <w:r>
        <w:rPr>
          <w:noProof/>
        </w:rPr>
        <w:fldChar w:fldCharType="end"/>
      </w:r>
    </w:p>
    <w:p w14:paraId="6090D5D4" w14:textId="3510134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6.8.2.5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r>
      <w:r>
        <w:rPr>
          <w:noProof/>
        </w:rPr>
        <w:instrText xml:space="preserve"> PAGEREF _Toc218682293 \h </w:instrText>
      </w:r>
      <w:r>
        <w:rPr>
          <w:noProof/>
        </w:rPr>
      </w:r>
      <w:r>
        <w:rPr>
          <w:noProof/>
        </w:rPr>
        <w:fldChar w:fldCharType="separate"/>
      </w:r>
      <w:r>
        <w:rPr>
          <w:noProof/>
        </w:rPr>
        <w:t>57</w:t>
      </w:r>
      <w:r>
        <w:rPr>
          <w:noProof/>
        </w:rPr>
        <w:fldChar w:fldCharType="end"/>
      </w:r>
    </w:p>
    <w:p w14:paraId="2F681237" w14:textId="45C9FBB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6.8.2.6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r>
      <w:r>
        <w:rPr>
          <w:noProof/>
        </w:rPr>
        <w:instrText xml:space="preserve"> PAGEREF _Toc218682294 \h </w:instrText>
      </w:r>
      <w:r>
        <w:rPr>
          <w:noProof/>
        </w:rPr>
      </w:r>
      <w:r>
        <w:rPr>
          <w:noProof/>
        </w:rPr>
        <w:fldChar w:fldCharType="separate"/>
      </w:r>
      <w:r>
        <w:rPr>
          <w:noProof/>
        </w:rPr>
        <w:t>57</w:t>
      </w:r>
      <w:r>
        <w:rPr>
          <w:noProof/>
        </w:rPr>
        <w:fldChar w:fldCharType="end"/>
      </w:r>
    </w:p>
    <w:p w14:paraId="468F868C" w14:textId="07B926BD"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Services provided by signalling layer 3 on the Network side</w:t>
      </w:r>
      <w:r>
        <w:rPr>
          <w:noProof/>
        </w:rPr>
        <w:tab/>
      </w:r>
      <w:r>
        <w:rPr>
          <w:noProof/>
        </w:rPr>
        <w:fldChar w:fldCharType="begin"/>
      </w:r>
      <w:r>
        <w:rPr>
          <w:noProof/>
        </w:rPr>
        <w:instrText xml:space="preserve"> PAGEREF _Toc218682295 \h </w:instrText>
      </w:r>
      <w:r>
        <w:rPr>
          <w:noProof/>
        </w:rPr>
      </w:r>
      <w:r>
        <w:rPr>
          <w:noProof/>
        </w:rPr>
        <w:fldChar w:fldCharType="separate"/>
      </w:r>
      <w:r>
        <w:rPr>
          <w:noProof/>
        </w:rPr>
        <w:t>57</w:t>
      </w:r>
      <w:r>
        <w:rPr>
          <w:noProof/>
        </w:rPr>
        <w:fldChar w:fldCharType="end"/>
      </w:r>
    </w:p>
    <w:p w14:paraId="0B29760A" w14:textId="711FE1D8"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Call control services</w:t>
      </w:r>
      <w:r>
        <w:rPr>
          <w:noProof/>
        </w:rPr>
        <w:tab/>
      </w:r>
      <w:r>
        <w:rPr>
          <w:noProof/>
        </w:rPr>
        <w:fldChar w:fldCharType="begin"/>
      </w:r>
      <w:r>
        <w:rPr>
          <w:noProof/>
        </w:rPr>
        <w:instrText xml:space="preserve"> PAGEREF _Toc218682296 \h </w:instrText>
      </w:r>
      <w:r>
        <w:rPr>
          <w:noProof/>
        </w:rPr>
      </w:r>
      <w:r>
        <w:rPr>
          <w:noProof/>
        </w:rPr>
        <w:fldChar w:fldCharType="separate"/>
      </w:r>
      <w:r>
        <w:rPr>
          <w:noProof/>
        </w:rPr>
        <w:t>57</w:t>
      </w:r>
      <w:r>
        <w:rPr>
          <w:noProof/>
        </w:rPr>
        <w:fldChar w:fldCharType="end"/>
      </w:r>
    </w:p>
    <w:p w14:paraId="50A2148E" w14:textId="6D7C1E3C"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_Toc218682297 \h </w:instrText>
      </w:r>
      <w:r>
        <w:rPr>
          <w:noProof/>
        </w:rPr>
      </w:r>
      <w:r>
        <w:rPr>
          <w:noProof/>
        </w:rPr>
        <w:fldChar w:fldCharType="separate"/>
      </w:r>
      <w:r>
        <w:rPr>
          <w:noProof/>
        </w:rPr>
        <w:t>58</w:t>
      </w:r>
      <w:r>
        <w:rPr>
          <w:noProof/>
        </w:rPr>
        <w:fldChar w:fldCharType="end"/>
      </w:r>
    </w:p>
    <w:p w14:paraId="74FB6AE4" w14:textId="4363264D"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_Toc218682298 \h </w:instrText>
      </w:r>
      <w:r>
        <w:rPr>
          <w:noProof/>
        </w:rPr>
      </w:r>
      <w:r>
        <w:rPr>
          <w:noProof/>
        </w:rPr>
        <w:fldChar w:fldCharType="separate"/>
      </w:r>
      <w:r>
        <w:rPr>
          <w:noProof/>
        </w:rPr>
        <w:t>61</w:t>
      </w:r>
      <w:r>
        <w:rPr>
          <w:noProof/>
        </w:rPr>
        <w:fldChar w:fldCharType="end"/>
      </w:r>
    </w:p>
    <w:p w14:paraId="6C40AED4" w14:textId="4FD777F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MNCC_SETUP_REQ</w:t>
      </w:r>
      <w:r>
        <w:rPr>
          <w:noProof/>
        </w:rPr>
        <w:tab/>
      </w:r>
      <w:r>
        <w:rPr>
          <w:noProof/>
        </w:rPr>
        <w:fldChar w:fldCharType="begin"/>
      </w:r>
      <w:r>
        <w:rPr>
          <w:noProof/>
        </w:rPr>
        <w:instrText xml:space="preserve"> PAGEREF _Toc218682299 \h </w:instrText>
      </w:r>
      <w:r>
        <w:rPr>
          <w:noProof/>
        </w:rPr>
      </w:r>
      <w:r>
        <w:rPr>
          <w:noProof/>
        </w:rPr>
        <w:fldChar w:fldCharType="separate"/>
      </w:r>
      <w:r>
        <w:rPr>
          <w:noProof/>
        </w:rPr>
        <w:t>61</w:t>
      </w:r>
      <w:r>
        <w:rPr>
          <w:noProof/>
        </w:rPr>
        <w:fldChar w:fldCharType="end"/>
      </w:r>
    </w:p>
    <w:p w14:paraId="087FDA8E" w14:textId="42AA866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MNCC_SETUP_IND</w:t>
      </w:r>
      <w:r>
        <w:rPr>
          <w:noProof/>
        </w:rPr>
        <w:tab/>
      </w:r>
      <w:r>
        <w:rPr>
          <w:noProof/>
        </w:rPr>
        <w:fldChar w:fldCharType="begin"/>
      </w:r>
      <w:r>
        <w:rPr>
          <w:noProof/>
        </w:rPr>
        <w:instrText xml:space="preserve"> PAGEREF _Toc218682300 \h </w:instrText>
      </w:r>
      <w:r>
        <w:rPr>
          <w:noProof/>
        </w:rPr>
      </w:r>
      <w:r>
        <w:rPr>
          <w:noProof/>
        </w:rPr>
        <w:fldChar w:fldCharType="separate"/>
      </w:r>
      <w:r>
        <w:rPr>
          <w:noProof/>
        </w:rPr>
        <w:t>61</w:t>
      </w:r>
      <w:r>
        <w:rPr>
          <w:noProof/>
        </w:rPr>
        <w:fldChar w:fldCharType="end"/>
      </w:r>
    </w:p>
    <w:p w14:paraId="2BF01D7A" w14:textId="4E48BD0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MNCC_SETUP_RSP</w:t>
      </w:r>
      <w:r>
        <w:rPr>
          <w:noProof/>
        </w:rPr>
        <w:tab/>
      </w:r>
      <w:r>
        <w:rPr>
          <w:noProof/>
        </w:rPr>
        <w:fldChar w:fldCharType="begin"/>
      </w:r>
      <w:r>
        <w:rPr>
          <w:noProof/>
        </w:rPr>
        <w:instrText xml:space="preserve"> PAGEREF _Toc218682301 \h </w:instrText>
      </w:r>
      <w:r>
        <w:rPr>
          <w:noProof/>
        </w:rPr>
      </w:r>
      <w:r>
        <w:rPr>
          <w:noProof/>
        </w:rPr>
        <w:fldChar w:fldCharType="separate"/>
      </w:r>
      <w:r>
        <w:rPr>
          <w:noProof/>
        </w:rPr>
        <w:t>61</w:t>
      </w:r>
      <w:r>
        <w:rPr>
          <w:noProof/>
        </w:rPr>
        <w:fldChar w:fldCharType="end"/>
      </w:r>
    </w:p>
    <w:p w14:paraId="35A7AB63" w14:textId="50CAFFD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7.1.2.4</w:t>
      </w:r>
      <w:r>
        <w:rPr>
          <w:rFonts w:asciiTheme="minorHAnsi" w:eastAsiaTheme="minorEastAsia" w:hAnsiTheme="minorHAnsi" w:cstheme="minorBidi"/>
          <w:noProof/>
          <w:kern w:val="2"/>
          <w:sz w:val="24"/>
          <w:szCs w:val="24"/>
          <w:lang w:eastAsia="en-GB"/>
          <w14:ligatures w14:val="standardContextual"/>
        </w:rPr>
        <w:tab/>
      </w:r>
      <w:r>
        <w:rPr>
          <w:noProof/>
        </w:rPr>
        <w:t>MNCC_SETUP_CNF</w:t>
      </w:r>
      <w:r>
        <w:rPr>
          <w:noProof/>
        </w:rPr>
        <w:tab/>
      </w:r>
      <w:r>
        <w:rPr>
          <w:noProof/>
        </w:rPr>
        <w:fldChar w:fldCharType="begin"/>
      </w:r>
      <w:r>
        <w:rPr>
          <w:noProof/>
        </w:rPr>
        <w:instrText xml:space="preserve"> PAGEREF _Toc218682302 \h </w:instrText>
      </w:r>
      <w:r>
        <w:rPr>
          <w:noProof/>
        </w:rPr>
      </w:r>
      <w:r>
        <w:rPr>
          <w:noProof/>
        </w:rPr>
        <w:fldChar w:fldCharType="separate"/>
      </w:r>
      <w:r>
        <w:rPr>
          <w:noProof/>
        </w:rPr>
        <w:t>61</w:t>
      </w:r>
      <w:r>
        <w:rPr>
          <w:noProof/>
        </w:rPr>
        <w:fldChar w:fldCharType="end"/>
      </w:r>
    </w:p>
    <w:p w14:paraId="7C66B52D" w14:textId="4D209D6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MNCC_SETUP_COMPL_REQ</w:t>
      </w:r>
      <w:r>
        <w:rPr>
          <w:noProof/>
        </w:rPr>
        <w:tab/>
      </w:r>
      <w:r>
        <w:rPr>
          <w:noProof/>
        </w:rPr>
        <w:fldChar w:fldCharType="begin"/>
      </w:r>
      <w:r>
        <w:rPr>
          <w:noProof/>
        </w:rPr>
        <w:instrText xml:space="preserve"> PAGEREF _Toc218682303 \h </w:instrText>
      </w:r>
      <w:r>
        <w:rPr>
          <w:noProof/>
        </w:rPr>
      </w:r>
      <w:r>
        <w:rPr>
          <w:noProof/>
        </w:rPr>
        <w:fldChar w:fldCharType="separate"/>
      </w:r>
      <w:r>
        <w:rPr>
          <w:noProof/>
        </w:rPr>
        <w:t>61</w:t>
      </w:r>
      <w:r>
        <w:rPr>
          <w:noProof/>
        </w:rPr>
        <w:fldChar w:fldCharType="end"/>
      </w:r>
    </w:p>
    <w:p w14:paraId="0B4172BE" w14:textId="49F5DDC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MNCC_SETUP_COMPL_IND</w:t>
      </w:r>
      <w:r>
        <w:rPr>
          <w:noProof/>
        </w:rPr>
        <w:tab/>
      </w:r>
      <w:r>
        <w:rPr>
          <w:noProof/>
        </w:rPr>
        <w:fldChar w:fldCharType="begin"/>
      </w:r>
      <w:r>
        <w:rPr>
          <w:noProof/>
        </w:rPr>
        <w:instrText xml:space="preserve"> PAGEREF _Toc218682304 \h </w:instrText>
      </w:r>
      <w:r>
        <w:rPr>
          <w:noProof/>
        </w:rPr>
      </w:r>
      <w:r>
        <w:rPr>
          <w:noProof/>
        </w:rPr>
        <w:fldChar w:fldCharType="separate"/>
      </w:r>
      <w:r>
        <w:rPr>
          <w:noProof/>
        </w:rPr>
        <w:t>62</w:t>
      </w:r>
      <w:r>
        <w:rPr>
          <w:noProof/>
        </w:rPr>
        <w:fldChar w:fldCharType="end"/>
      </w:r>
    </w:p>
    <w:p w14:paraId="68DB8C02" w14:textId="3292BE8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MNCC_REJ_REQ</w:t>
      </w:r>
      <w:r>
        <w:rPr>
          <w:noProof/>
        </w:rPr>
        <w:tab/>
      </w:r>
      <w:r>
        <w:rPr>
          <w:noProof/>
        </w:rPr>
        <w:fldChar w:fldCharType="begin"/>
      </w:r>
      <w:r>
        <w:rPr>
          <w:noProof/>
        </w:rPr>
        <w:instrText xml:space="preserve"> PAGEREF _Toc218682305 \h </w:instrText>
      </w:r>
      <w:r>
        <w:rPr>
          <w:noProof/>
        </w:rPr>
      </w:r>
      <w:r>
        <w:rPr>
          <w:noProof/>
        </w:rPr>
        <w:fldChar w:fldCharType="separate"/>
      </w:r>
      <w:r>
        <w:rPr>
          <w:noProof/>
        </w:rPr>
        <w:t>62</w:t>
      </w:r>
      <w:r>
        <w:rPr>
          <w:noProof/>
        </w:rPr>
        <w:fldChar w:fldCharType="end"/>
      </w:r>
    </w:p>
    <w:p w14:paraId="49971047" w14:textId="6003CC9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MNCC_REJ_IND</w:t>
      </w:r>
      <w:r>
        <w:rPr>
          <w:noProof/>
        </w:rPr>
        <w:tab/>
      </w:r>
      <w:r>
        <w:rPr>
          <w:noProof/>
        </w:rPr>
        <w:fldChar w:fldCharType="begin"/>
      </w:r>
      <w:r>
        <w:rPr>
          <w:noProof/>
        </w:rPr>
        <w:instrText xml:space="preserve"> PAGEREF _Toc218682306 \h </w:instrText>
      </w:r>
      <w:r>
        <w:rPr>
          <w:noProof/>
        </w:rPr>
      </w:r>
      <w:r>
        <w:rPr>
          <w:noProof/>
        </w:rPr>
        <w:fldChar w:fldCharType="separate"/>
      </w:r>
      <w:r>
        <w:rPr>
          <w:noProof/>
        </w:rPr>
        <w:t>62</w:t>
      </w:r>
      <w:r>
        <w:rPr>
          <w:noProof/>
        </w:rPr>
        <w:fldChar w:fldCharType="end"/>
      </w:r>
    </w:p>
    <w:p w14:paraId="43584EAE" w14:textId="15584FB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7.1.2.9</w:t>
      </w:r>
      <w:r>
        <w:rPr>
          <w:rFonts w:asciiTheme="minorHAnsi" w:eastAsiaTheme="minorEastAsia" w:hAnsiTheme="minorHAnsi" w:cstheme="minorBidi"/>
          <w:noProof/>
          <w:kern w:val="2"/>
          <w:sz w:val="24"/>
          <w:szCs w:val="24"/>
          <w:lang w:eastAsia="en-GB"/>
          <w14:ligatures w14:val="standardContextual"/>
        </w:rPr>
        <w:tab/>
      </w:r>
      <w:r>
        <w:rPr>
          <w:noProof/>
        </w:rPr>
        <w:t>MNCC_CALL_CONF_IND</w:t>
      </w:r>
      <w:r>
        <w:rPr>
          <w:noProof/>
        </w:rPr>
        <w:tab/>
      </w:r>
      <w:r>
        <w:rPr>
          <w:noProof/>
        </w:rPr>
        <w:fldChar w:fldCharType="begin"/>
      </w:r>
      <w:r>
        <w:rPr>
          <w:noProof/>
        </w:rPr>
        <w:instrText xml:space="preserve"> PAGEREF _Toc218682307 \h </w:instrText>
      </w:r>
      <w:r>
        <w:rPr>
          <w:noProof/>
        </w:rPr>
      </w:r>
      <w:r>
        <w:rPr>
          <w:noProof/>
        </w:rPr>
        <w:fldChar w:fldCharType="separate"/>
      </w:r>
      <w:r>
        <w:rPr>
          <w:noProof/>
        </w:rPr>
        <w:t>62</w:t>
      </w:r>
      <w:r>
        <w:rPr>
          <w:noProof/>
        </w:rPr>
        <w:fldChar w:fldCharType="end"/>
      </w:r>
    </w:p>
    <w:p w14:paraId="2DCF4FB7" w14:textId="06721E7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7.1.2.10</w:t>
      </w:r>
      <w:r>
        <w:rPr>
          <w:rFonts w:asciiTheme="minorHAnsi" w:eastAsiaTheme="minorEastAsia" w:hAnsiTheme="minorHAnsi" w:cstheme="minorBidi"/>
          <w:noProof/>
          <w:kern w:val="2"/>
          <w:sz w:val="24"/>
          <w:szCs w:val="24"/>
          <w:lang w:eastAsia="en-GB"/>
          <w14:ligatures w14:val="standardContextual"/>
        </w:rPr>
        <w:tab/>
      </w:r>
      <w:r>
        <w:rPr>
          <w:noProof/>
        </w:rPr>
        <w:t>MNCC_CALL_PROC_REQ</w:t>
      </w:r>
      <w:r>
        <w:rPr>
          <w:noProof/>
        </w:rPr>
        <w:tab/>
      </w:r>
      <w:r>
        <w:rPr>
          <w:noProof/>
        </w:rPr>
        <w:fldChar w:fldCharType="begin"/>
      </w:r>
      <w:r>
        <w:rPr>
          <w:noProof/>
        </w:rPr>
        <w:instrText xml:space="preserve"> PAGEREF _Toc218682308 \h </w:instrText>
      </w:r>
      <w:r>
        <w:rPr>
          <w:noProof/>
        </w:rPr>
      </w:r>
      <w:r>
        <w:rPr>
          <w:noProof/>
        </w:rPr>
        <w:fldChar w:fldCharType="separate"/>
      </w:r>
      <w:r>
        <w:rPr>
          <w:noProof/>
        </w:rPr>
        <w:t>62</w:t>
      </w:r>
      <w:r>
        <w:rPr>
          <w:noProof/>
        </w:rPr>
        <w:fldChar w:fldCharType="end"/>
      </w:r>
    </w:p>
    <w:p w14:paraId="0531E58B" w14:textId="62E4DAC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7.1.2.11</w:t>
      </w:r>
      <w:r>
        <w:rPr>
          <w:rFonts w:asciiTheme="minorHAnsi" w:eastAsiaTheme="minorEastAsia" w:hAnsiTheme="minorHAnsi" w:cstheme="minorBidi"/>
          <w:noProof/>
          <w:kern w:val="2"/>
          <w:sz w:val="24"/>
          <w:szCs w:val="24"/>
          <w:lang w:eastAsia="en-GB"/>
          <w14:ligatures w14:val="standardContextual"/>
        </w:rPr>
        <w:tab/>
      </w:r>
      <w:r>
        <w:rPr>
          <w:noProof/>
        </w:rPr>
        <w:t>MNCC_PROGRESS_REQ</w:t>
      </w:r>
      <w:r>
        <w:rPr>
          <w:noProof/>
        </w:rPr>
        <w:tab/>
      </w:r>
      <w:r>
        <w:rPr>
          <w:noProof/>
        </w:rPr>
        <w:fldChar w:fldCharType="begin"/>
      </w:r>
      <w:r>
        <w:rPr>
          <w:noProof/>
        </w:rPr>
        <w:instrText xml:space="preserve"> PAGEREF _Toc218682309 \h </w:instrText>
      </w:r>
      <w:r>
        <w:rPr>
          <w:noProof/>
        </w:rPr>
      </w:r>
      <w:r>
        <w:rPr>
          <w:noProof/>
        </w:rPr>
        <w:fldChar w:fldCharType="separate"/>
      </w:r>
      <w:r>
        <w:rPr>
          <w:noProof/>
        </w:rPr>
        <w:t>62</w:t>
      </w:r>
      <w:r>
        <w:rPr>
          <w:noProof/>
        </w:rPr>
        <w:fldChar w:fldCharType="end"/>
      </w:r>
    </w:p>
    <w:p w14:paraId="663FB29A" w14:textId="7C52472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7.1.2.12</w:t>
      </w:r>
      <w:r>
        <w:rPr>
          <w:rFonts w:asciiTheme="minorHAnsi" w:eastAsiaTheme="minorEastAsia" w:hAnsiTheme="minorHAnsi" w:cstheme="minorBidi"/>
          <w:noProof/>
          <w:kern w:val="2"/>
          <w:sz w:val="24"/>
          <w:szCs w:val="24"/>
          <w:lang w:eastAsia="en-GB"/>
          <w14:ligatures w14:val="standardContextual"/>
        </w:rPr>
        <w:tab/>
      </w:r>
      <w:r>
        <w:rPr>
          <w:noProof/>
        </w:rPr>
        <w:t>MNCC_ALERT_REQ</w:t>
      </w:r>
      <w:r>
        <w:rPr>
          <w:noProof/>
        </w:rPr>
        <w:tab/>
      </w:r>
      <w:r>
        <w:rPr>
          <w:noProof/>
        </w:rPr>
        <w:fldChar w:fldCharType="begin"/>
      </w:r>
      <w:r>
        <w:rPr>
          <w:noProof/>
        </w:rPr>
        <w:instrText xml:space="preserve"> PAGEREF _Toc218682310 \h </w:instrText>
      </w:r>
      <w:r>
        <w:rPr>
          <w:noProof/>
        </w:rPr>
      </w:r>
      <w:r>
        <w:rPr>
          <w:noProof/>
        </w:rPr>
        <w:fldChar w:fldCharType="separate"/>
      </w:r>
      <w:r>
        <w:rPr>
          <w:noProof/>
        </w:rPr>
        <w:t>62</w:t>
      </w:r>
      <w:r>
        <w:rPr>
          <w:noProof/>
        </w:rPr>
        <w:fldChar w:fldCharType="end"/>
      </w:r>
    </w:p>
    <w:p w14:paraId="34B3A51F" w14:textId="30BA2C8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7.1.2.13</w:t>
      </w:r>
      <w:r>
        <w:rPr>
          <w:rFonts w:asciiTheme="minorHAnsi" w:eastAsiaTheme="minorEastAsia" w:hAnsiTheme="minorHAnsi" w:cstheme="minorBidi"/>
          <w:noProof/>
          <w:kern w:val="2"/>
          <w:sz w:val="24"/>
          <w:szCs w:val="24"/>
          <w:lang w:eastAsia="en-GB"/>
          <w14:ligatures w14:val="standardContextual"/>
        </w:rPr>
        <w:tab/>
      </w:r>
      <w:r>
        <w:rPr>
          <w:noProof/>
        </w:rPr>
        <w:t>MNCC_ALERT_IND</w:t>
      </w:r>
      <w:r>
        <w:rPr>
          <w:noProof/>
        </w:rPr>
        <w:tab/>
      </w:r>
      <w:r>
        <w:rPr>
          <w:noProof/>
        </w:rPr>
        <w:fldChar w:fldCharType="begin"/>
      </w:r>
      <w:r>
        <w:rPr>
          <w:noProof/>
        </w:rPr>
        <w:instrText xml:space="preserve"> PAGEREF _Toc218682311 \h </w:instrText>
      </w:r>
      <w:r>
        <w:rPr>
          <w:noProof/>
        </w:rPr>
      </w:r>
      <w:r>
        <w:rPr>
          <w:noProof/>
        </w:rPr>
        <w:fldChar w:fldCharType="separate"/>
      </w:r>
      <w:r>
        <w:rPr>
          <w:noProof/>
        </w:rPr>
        <w:t>62</w:t>
      </w:r>
      <w:r>
        <w:rPr>
          <w:noProof/>
        </w:rPr>
        <w:fldChar w:fldCharType="end"/>
      </w:r>
    </w:p>
    <w:p w14:paraId="6AD274AB" w14:textId="4916CA1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7.1.2.14</w:t>
      </w:r>
      <w:r>
        <w:rPr>
          <w:rFonts w:asciiTheme="minorHAnsi" w:eastAsiaTheme="minorEastAsia" w:hAnsiTheme="minorHAnsi" w:cstheme="minorBidi"/>
          <w:noProof/>
          <w:kern w:val="2"/>
          <w:sz w:val="24"/>
          <w:szCs w:val="24"/>
          <w:lang w:eastAsia="en-GB"/>
          <w14:ligatures w14:val="standardContextual"/>
        </w:rPr>
        <w:tab/>
      </w:r>
      <w:r>
        <w:rPr>
          <w:noProof/>
        </w:rPr>
        <w:t>MNCC_NOTIFY_REQ</w:t>
      </w:r>
      <w:r>
        <w:rPr>
          <w:noProof/>
        </w:rPr>
        <w:tab/>
      </w:r>
      <w:r>
        <w:rPr>
          <w:noProof/>
        </w:rPr>
        <w:fldChar w:fldCharType="begin"/>
      </w:r>
      <w:r>
        <w:rPr>
          <w:noProof/>
        </w:rPr>
        <w:instrText xml:space="preserve"> PAGEREF _Toc218682312 \h </w:instrText>
      </w:r>
      <w:r>
        <w:rPr>
          <w:noProof/>
        </w:rPr>
      </w:r>
      <w:r>
        <w:rPr>
          <w:noProof/>
        </w:rPr>
        <w:fldChar w:fldCharType="separate"/>
      </w:r>
      <w:r>
        <w:rPr>
          <w:noProof/>
        </w:rPr>
        <w:t>62</w:t>
      </w:r>
      <w:r>
        <w:rPr>
          <w:noProof/>
        </w:rPr>
        <w:fldChar w:fldCharType="end"/>
      </w:r>
    </w:p>
    <w:p w14:paraId="26D2BF3B" w14:textId="7E9E8F3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7.1.2.15</w:t>
      </w:r>
      <w:r>
        <w:rPr>
          <w:rFonts w:asciiTheme="minorHAnsi" w:eastAsiaTheme="minorEastAsia" w:hAnsiTheme="minorHAnsi" w:cstheme="minorBidi"/>
          <w:noProof/>
          <w:kern w:val="2"/>
          <w:sz w:val="24"/>
          <w:szCs w:val="24"/>
          <w:lang w:eastAsia="en-GB"/>
          <w14:ligatures w14:val="standardContextual"/>
        </w:rPr>
        <w:tab/>
      </w:r>
      <w:r>
        <w:rPr>
          <w:noProof/>
        </w:rPr>
        <w:t>MNCC_NOTIFY_IND</w:t>
      </w:r>
      <w:r>
        <w:rPr>
          <w:noProof/>
        </w:rPr>
        <w:tab/>
      </w:r>
      <w:r>
        <w:rPr>
          <w:noProof/>
        </w:rPr>
        <w:fldChar w:fldCharType="begin"/>
      </w:r>
      <w:r>
        <w:rPr>
          <w:noProof/>
        </w:rPr>
        <w:instrText xml:space="preserve"> PAGEREF _Toc218682313 \h </w:instrText>
      </w:r>
      <w:r>
        <w:rPr>
          <w:noProof/>
        </w:rPr>
      </w:r>
      <w:r>
        <w:rPr>
          <w:noProof/>
        </w:rPr>
        <w:fldChar w:fldCharType="separate"/>
      </w:r>
      <w:r>
        <w:rPr>
          <w:noProof/>
        </w:rPr>
        <w:t>62</w:t>
      </w:r>
      <w:r>
        <w:rPr>
          <w:noProof/>
        </w:rPr>
        <w:fldChar w:fldCharType="end"/>
      </w:r>
    </w:p>
    <w:p w14:paraId="7DFEFEB1" w14:textId="6225303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7.1.2.16</w:t>
      </w:r>
      <w:r>
        <w:rPr>
          <w:rFonts w:asciiTheme="minorHAnsi" w:eastAsiaTheme="minorEastAsia" w:hAnsiTheme="minorHAnsi" w:cstheme="minorBidi"/>
          <w:noProof/>
          <w:kern w:val="2"/>
          <w:sz w:val="24"/>
          <w:szCs w:val="24"/>
          <w:lang w:eastAsia="en-GB"/>
          <w14:ligatures w14:val="standardContextual"/>
        </w:rPr>
        <w:tab/>
      </w:r>
      <w:r>
        <w:rPr>
          <w:noProof/>
        </w:rPr>
        <w:t>MNCC_DISC_REQ</w:t>
      </w:r>
      <w:r>
        <w:rPr>
          <w:noProof/>
        </w:rPr>
        <w:tab/>
      </w:r>
      <w:r>
        <w:rPr>
          <w:noProof/>
        </w:rPr>
        <w:fldChar w:fldCharType="begin"/>
      </w:r>
      <w:r>
        <w:rPr>
          <w:noProof/>
        </w:rPr>
        <w:instrText xml:space="preserve"> PAGEREF _Toc218682314 \h </w:instrText>
      </w:r>
      <w:r>
        <w:rPr>
          <w:noProof/>
        </w:rPr>
      </w:r>
      <w:r>
        <w:rPr>
          <w:noProof/>
        </w:rPr>
        <w:fldChar w:fldCharType="separate"/>
      </w:r>
      <w:r>
        <w:rPr>
          <w:noProof/>
        </w:rPr>
        <w:t>62</w:t>
      </w:r>
      <w:r>
        <w:rPr>
          <w:noProof/>
        </w:rPr>
        <w:fldChar w:fldCharType="end"/>
      </w:r>
    </w:p>
    <w:p w14:paraId="3A7DB859" w14:textId="2851930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7.1.2.17</w:t>
      </w:r>
      <w:r>
        <w:rPr>
          <w:rFonts w:asciiTheme="minorHAnsi" w:eastAsiaTheme="minorEastAsia" w:hAnsiTheme="minorHAnsi" w:cstheme="minorBidi"/>
          <w:noProof/>
          <w:kern w:val="2"/>
          <w:sz w:val="24"/>
          <w:szCs w:val="24"/>
          <w:lang w:eastAsia="en-GB"/>
          <w14:ligatures w14:val="standardContextual"/>
        </w:rPr>
        <w:tab/>
      </w:r>
      <w:r>
        <w:rPr>
          <w:noProof/>
        </w:rPr>
        <w:t>MNCC_DISC_IND</w:t>
      </w:r>
      <w:r>
        <w:rPr>
          <w:noProof/>
        </w:rPr>
        <w:tab/>
      </w:r>
      <w:r>
        <w:rPr>
          <w:noProof/>
        </w:rPr>
        <w:fldChar w:fldCharType="begin"/>
      </w:r>
      <w:r>
        <w:rPr>
          <w:noProof/>
        </w:rPr>
        <w:instrText xml:space="preserve"> PAGEREF _Toc218682315 \h </w:instrText>
      </w:r>
      <w:r>
        <w:rPr>
          <w:noProof/>
        </w:rPr>
      </w:r>
      <w:r>
        <w:rPr>
          <w:noProof/>
        </w:rPr>
        <w:fldChar w:fldCharType="separate"/>
      </w:r>
      <w:r>
        <w:rPr>
          <w:noProof/>
        </w:rPr>
        <w:t>62</w:t>
      </w:r>
      <w:r>
        <w:rPr>
          <w:noProof/>
        </w:rPr>
        <w:fldChar w:fldCharType="end"/>
      </w:r>
    </w:p>
    <w:p w14:paraId="0416057A" w14:textId="2110C6F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7.1.2.18</w:t>
      </w:r>
      <w:r>
        <w:rPr>
          <w:rFonts w:asciiTheme="minorHAnsi" w:eastAsiaTheme="minorEastAsia" w:hAnsiTheme="minorHAnsi" w:cstheme="minorBidi"/>
          <w:noProof/>
          <w:kern w:val="2"/>
          <w:sz w:val="24"/>
          <w:szCs w:val="24"/>
          <w:lang w:eastAsia="en-GB"/>
          <w14:ligatures w14:val="standardContextual"/>
        </w:rPr>
        <w:tab/>
      </w:r>
      <w:r>
        <w:rPr>
          <w:noProof/>
        </w:rPr>
        <w:t>MNCC_REL_REQ</w:t>
      </w:r>
      <w:r>
        <w:rPr>
          <w:noProof/>
        </w:rPr>
        <w:tab/>
      </w:r>
      <w:r>
        <w:rPr>
          <w:noProof/>
        </w:rPr>
        <w:fldChar w:fldCharType="begin"/>
      </w:r>
      <w:r>
        <w:rPr>
          <w:noProof/>
        </w:rPr>
        <w:instrText xml:space="preserve"> PAGEREF _Toc218682316 \h </w:instrText>
      </w:r>
      <w:r>
        <w:rPr>
          <w:noProof/>
        </w:rPr>
      </w:r>
      <w:r>
        <w:rPr>
          <w:noProof/>
        </w:rPr>
        <w:fldChar w:fldCharType="separate"/>
      </w:r>
      <w:r>
        <w:rPr>
          <w:noProof/>
        </w:rPr>
        <w:t>63</w:t>
      </w:r>
      <w:r>
        <w:rPr>
          <w:noProof/>
        </w:rPr>
        <w:fldChar w:fldCharType="end"/>
      </w:r>
    </w:p>
    <w:p w14:paraId="5BDCD650" w14:textId="3F857DC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7.1.2.19</w:t>
      </w:r>
      <w:r>
        <w:rPr>
          <w:rFonts w:asciiTheme="minorHAnsi" w:eastAsiaTheme="minorEastAsia" w:hAnsiTheme="minorHAnsi" w:cstheme="minorBidi"/>
          <w:noProof/>
          <w:kern w:val="2"/>
          <w:sz w:val="24"/>
          <w:szCs w:val="24"/>
          <w:lang w:eastAsia="en-GB"/>
          <w14:ligatures w14:val="standardContextual"/>
        </w:rPr>
        <w:tab/>
      </w:r>
      <w:r>
        <w:rPr>
          <w:noProof/>
        </w:rPr>
        <w:t>MNCC_REL_IND</w:t>
      </w:r>
      <w:r>
        <w:rPr>
          <w:noProof/>
        </w:rPr>
        <w:tab/>
      </w:r>
      <w:r>
        <w:rPr>
          <w:noProof/>
        </w:rPr>
        <w:fldChar w:fldCharType="begin"/>
      </w:r>
      <w:r>
        <w:rPr>
          <w:noProof/>
        </w:rPr>
        <w:instrText xml:space="preserve"> PAGEREF _Toc218682317 \h </w:instrText>
      </w:r>
      <w:r>
        <w:rPr>
          <w:noProof/>
        </w:rPr>
      </w:r>
      <w:r>
        <w:rPr>
          <w:noProof/>
        </w:rPr>
        <w:fldChar w:fldCharType="separate"/>
      </w:r>
      <w:r>
        <w:rPr>
          <w:noProof/>
        </w:rPr>
        <w:t>63</w:t>
      </w:r>
      <w:r>
        <w:rPr>
          <w:noProof/>
        </w:rPr>
        <w:fldChar w:fldCharType="end"/>
      </w:r>
    </w:p>
    <w:p w14:paraId="42168F5B" w14:textId="2FBE30C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7.1.2.20</w:t>
      </w:r>
      <w:r>
        <w:rPr>
          <w:rFonts w:asciiTheme="minorHAnsi" w:eastAsiaTheme="minorEastAsia" w:hAnsiTheme="minorHAnsi" w:cstheme="minorBidi"/>
          <w:noProof/>
          <w:kern w:val="2"/>
          <w:sz w:val="24"/>
          <w:szCs w:val="24"/>
          <w:lang w:eastAsia="en-GB"/>
          <w14:ligatures w14:val="standardContextual"/>
        </w:rPr>
        <w:tab/>
      </w:r>
      <w:r>
        <w:rPr>
          <w:noProof/>
        </w:rPr>
        <w:t>MNCC_REL_CNF</w:t>
      </w:r>
      <w:r>
        <w:rPr>
          <w:noProof/>
        </w:rPr>
        <w:tab/>
      </w:r>
      <w:r>
        <w:rPr>
          <w:noProof/>
        </w:rPr>
        <w:fldChar w:fldCharType="begin"/>
      </w:r>
      <w:r>
        <w:rPr>
          <w:noProof/>
        </w:rPr>
        <w:instrText xml:space="preserve"> PAGEREF _Toc218682318 \h </w:instrText>
      </w:r>
      <w:r>
        <w:rPr>
          <w:noProof/>
        </w:rPr>
      </w:r>
      <w:r>
        <w:rPr>
          <w:noProof/>
        </w:rPr>
        <w:fldChar w:fldCharType="separate"/>
      </w:r>
      <w:r>
        <w:rPr>
          <w:noProof/>
        </w:rPr>
        <w:t>63</w:t>
      </w:r>
      <w:r>
        <w:rPr>
          <w:noProof/>
        </w:rPr>
        <w:fldChar w:fldCharType="end"/>
      </w:r>
    </w:p>
    <w:p w14:paraId="76867D28" w14:textId="061A7C6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7.1.2.21</w:t>
      </w:r>
      <w:r>
        <w:rPr>
          <w:rFonts w:asciiTheme="minorHAnsi" w:eastAsiaTheme="minorEastAsia" w:hAnsiTheme="minorHAnsi" w:cstheme="minorBidi"/>
          <w:noProof/>
          <w:kern w:val="2"/>
          <w:sz w:val="24"/>
          <w:szCs w:val="24"/>
          <w:lang w:eastAsia="en-GB"/>
          <w14:ligatures w14:val="standardContextual"/>
        </w:rPr>
        <w:tab/>
      </w:r>
      <w:r>
        <w:rPr>
          <w:noProof/>
        </w:rPr>
        <w:t>MNCC_FACILITY_REQ</w:t>
      </w:r>
      <w:r>
        <w:rPr>
          <w:noProof/>
        </w:rPr>
        <w:tab/>
      </w:r>
      <w:r>
        <w:rPr>
          <w:noProof/>
        </w:rPr>
        <w:fldChar w:fldCharType="begin"/>
      </w:r>
      <w:r>
        <w:rPr>
          <w:noProof/>
        </w:rPr>
        <w:instrText xml:space="preserve"> PAGEREF _Toc218682319 \h </w:instrText>
      </w:r>
      <w:r>
        <w:rPr>
          <w:noProof/>
        </w:rPr>
      </w:r>
      <w:r>
        <w:rPr>
          <w:noProof/>
        </w:rPr>
        <w:fldChar w:fldCharType="separate"/>
      </w:r>
      <w:r>
        <w:rPr>
          <w:noProof/>
        </w:rPr>
        <w:t>63</w:t>
      </w:r>
      <w:r>
        <w:rPr>
          <w:noProof/>
        </w:rPr>
        <w:fldChar w:fldCharType="end"/>
      </w:r>
    </w:p>
    <w:p w14:paraId="207C6557" w14:textId="5D82EC9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MNCC_FACILITY_IND</w:t>
      </w:r>
      <w:r>
        <w:rPr>
          <w:noProof/>
        </w:rPr>
        <w:tab/>
      </w:r>
      <w:r>
        <w:rPr>
          <w:noProof/>
        </w:rPr>
        <w:fldChar w:fldCharType="begin"/>
      </w:r>
      <w:r>
        <w:rPr>
          <w:noProof/>
        </w:rPr>
        <w:instrText xml:space="preserve"> PAGEREF _Toc218682320 \h </w:instrText>
      </w:r>
      <w:r>
        <w:rPr>
          <w:noProof/>
        </w:rPr>
      </w:r>
      <w:r>
        <w:rPr>
          <w:noProof/>
        </w:rPr>
        <w:fldChar w:fldCharType="separate"/>
      </w:r>
      <w:r>
        <w:rPr>
          <w:noProof/>
        </w:rPr>
        <w:t>63</w:t>
      </w:r>
      <w:r>
        <w:rPr>
          <w:noProof/>
        </w:rPr>
        <w:fldChar w:fldCharType="end"/>
      </w:r>
    </w:p>
    <w:p w14:paraId="5F486D2E" w14:textId="45C88CD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MNCC_START_DTMF_IND</w:t>
      </w:r>
      <w:r>
        <w:rPr>
          <w:noProof/>
        </w:rPr>
        <w:tab/>
      </w:r>
      <w:r>
        <w:rPr>
          <w:noProof/>
        </w:rPr>
        <w:fldChar w:fldCharType="begin"/>
      </w:r>
      <w:r>
        <w:rPr>
          <w:noProof/>
        </w:rPr>
        <w:instrText xml:space="preserve"> PAGEREF _Toc218682321 \h </w:instrText>
      </w:r>
      <w:r>
        <w:rPr>
          <w:noProof/>
        </w:rPr>
      </w:r>
      <w:r>
        <w:rPr>
          <w:noProof/>
        </w:rPr>
        <w:fldChar w:fldCharType="separate"/>
      </w:r>
      <w:r>
        <w:rPr>
          <w:noProof/>
        </w:rPr>
        <w:t>63</w:t>
      </w:r>
      <w:r>
        <w:rPr>
          <w:noProof/>
        </w:rPr>
        <w:fldChar w:fldCharType="end"/>
      </w:r>
    </w:p>
    <w:p w14:paraId="78916ED9" w14:textId="2CC5F55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MNCC_START_DTMF_RSP</w:t>
      </w:r>
      <w:r>
        <w:rPr>
          <w:noProof/>
        </w:rPr>
        <w:tab/>
      </w:r>
      <w:r>
        <w:rPr>
          <w:noProof/>
        </w:rPr>
        <w:fldChar w:fldCharType="begin"/>
      </w:r>
      <w:r>
        <w:rPr>
          <w:noProof/>
        </w:rPr>
        <w:instrText xml:space="preserve"> PAGEREF _Toc218682322 \h </w:instrText>
      </w:r>
      <w:r>
        <w:rPr>
          <w:noProof/>
        </w:rPr>
      </w:r>
      <w:r>
        <w:rPr>
          <w:noProof/>
        </w:rPr>
        <w:fldChar w:fldCharType="separate"/>
      </w:r>
      <w:r>
        <w:rPr>
          <w:noProof/>
        </w:rPr>
        <w:t>63</w:t>
      </w:r>
      <w:r>
        <w:rPr>
          <w:noProof/>
        </w:rPr>
        <w:fldChar w:fldCharType="end"/>
      </w:r>
    </w:p>
    <w:p w14:paraId="7E5685AC" w14:textId="33CA690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MNCC_STOP_DTMF_IND</w:t>
      </w:r>
      <w:r>
        <w:rPr>
          <w:noProof/>
        </w:rPr>
        <w:tab/>
      </w:r>
      <w:r>
        <w:rPr>
          <w:noProof/>
        </w:rPr>
        <w:fldChar w:fldCharType="begin"/>
      </w:r>
      <w:r>
        <w:rPr>
          <w:noProof/>
        </w:rPr>
        <w:instrText xml:space="preserve"> PAGEREF _Toc218682323 \h </w:instrText>
      </w:r>
      <w:r>
        <w:rPr>
          <w:noProof/>
        </w:rPr>
      </w:r>
      <w:r>
        <w:rPr>
          <w:noProof/>
        </w:rPr>
        <w:fldChar w:fldCharType="separate"/>
      </w:r>
      <w:r>
        <w:rPr>
          <w:noProof/>
        </w:rPr>
        <w:t>63</w:t>
      </w:r>
      <w:r>
        <w:rPr>
          <w:noProof/>
        </w:rPr>
        <w:fldChar w:fldCharType="end"/>
      </w:r>
    </w:p>
    <w:p w14:paraId="585307A7" w14:textId="10CB590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MNCC_STOP_DTMF_RSP</w:t>
      </w:r>
      <w:r>
        <w:rPr>
          <w:noProof/>
        </w:rPr>
        <w:tab/>
      </w:r>
      <w:r>
        <w:rPr>
          <w:noProof/>
        </w:rPr>
        <w:fldChar w:fldCharType="begin"/>
      </w:r>
      <w:r>
        <w:rPr>
          <w:noProof/>
        </w:rPr>
        <w:instrText xml:space="preserve"> PAGEREF _Toc218682324 \h </w:instrText>
      </w:r>
      <w:r>
        <w:rPr>
          <w:noProof/>
        </w:rPr>
      </w:r>
      <w:r>
        <w:rPr>
          <w:noProof/>
        </w:rPr>
        <w:fldChar w:fldCharType="separate"/>
      </w:r>
      <w:r>
        <w:rPr>
          <w:noProof/>
        </w:rPr>
        <w:t>63</w:t>
      </w:r>
      <w:r>
        <w:rPr>
          <w:noProof/>
        </w:rPr>
        <w:fldChar w:fldCharType="end"/>
      </w:r>
    </w:p>
    <w:p w14:paraId="0459685D" w14:textId="6926953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MNCC_MODIFY_REQ</w:t>
      </w:r>
      <w:r>
        <w:rPr>
          <w:noProof/>
        </w:rPr>
        <w:tab/>
      </w:r>
      <w:r>
        <w:rPr>
          <w:noProof/>
        </w:rPr>
        <w:fldChar w:fldCharType="begin"/>
      </w:r>
      <w:r>
        <w:rPr>
          <w:noProof/>
        </w:rPr>
        <w:instrText xml:space="preserve"> PAGEREF _Toc218682325 \h </w:instrText>
      </w:r>
      <w:r>
        <w:rPr>
          <w:noProof/>
        </w:rPr>
      </w:r>
      <w:r>
        <w:rPr>
          <w:noProof/>
        </w:rPr>
        <w:fldChar w:fldCharType="separate"/>
      </w:r>
      <w:r>
        <w:rPr>
          <w:noProof/>
        </w:rPr>
        <w:t>63</w:t>
      </w:r>
      <w:r>
        <w:rPr>
          <w:noProof/>
        </w:rPr>
        <w:fldChar w:fldCharType="end"/>
      </w:r>
    </w:p>
    <w:p w14:paraId="75057154" w14:textId="3E04775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MNCC_MODIFY_IND</w:t>
      </w:r>
      <w:r>
        <w:rPr>
          <w:noProof/>
        </w:rPr>
        <w:tab/>
      </w:r>
      <w:r>
        <w:rPr>
          <w:noProof/>
        </w:rPr>
        <w:fldChar w:fldCharType="begin"/>
      </w:r>
      <w:r>
        <w:rPr>
          <w:noProof/>
        </w:rPr>
        <w:instrText xml:space="preserve"> PAGEREF _Toc218682326 \h </w:instrText>
      </w:r>
      <w:r>
        <w:rPr>
          <w:noProof/>
        </w:rPr>
      </w:r>
      <w:r>
        <w:rPr>
          <w:noProof/>
        </w:rPr>
        <w:fldChar w:fldCharType="separate"/>
      </w:r>
      <w:r>
        <w:rPr>
          <w:noProof/>
        </w:rPr>
        <w:t>63</w:t>
      </w:r>
      <w:r>
        <w:rPr>
          <w:noProof/>
        </w:rPr>
        <w:fldChar w:fldCharType="end"/>
      </w:r>
    </w:p>
    <w:p w14:paraId="6CD99089" w14:textId="54CDDE8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MNCC_MODIFY_RES</w:t>
      </w:r>
      <w:r>
        <w:rPr>
          <w:noProof/>
        </w:rPr>
        <w:tab/>
      </w:r>
      <w:r>
        <w:rPr>
          <w:noProof/>
        </w:rPr>
        <w:fldChar w:fldCharType="begin"/>
      </w:r>
      <w:r>
        <w:rPr>
          <w:noProof/>
        </w:rPr>
        <w:instrText xml:space="preserve"> PAGEREF _Toc218682327 \h </w:instrText>
      </w:r>
      <w:r>
        <w:rPr>
          <w:noProof/>
        </w:rPr>
      </w:r>
      <w:r>
        <w:rPr>
          <w:noProof/>
        </w:rPr>
        <w:fldChar w:fldCharType="separate"/>
      </w:r>
      <w:r>
        <w:rPr>
          <w:noProof/>
        </w:rPr>
        <w:t>63</w:t>
      </w:r>
      <w:r>
        <w:rPr>
          <w:noProof/>
        </w:rPr>
        <w:fldChar w:fldCharType="end"/>
      </w:r>
    </w:p>
    <w:p w14:paraId="718ABCB2" w14:textId="67255D6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7.1.2.30</w:t>
      </w:r>
      <w:r>
        <w:rPr>
          <w:rFonts w:asciiTheme="minorHAnsi" w:eastAsiaTheme="minorEastAsia" w:hAnsiTheme="minorHAnsi" w:cstheme="minorBidi"/>
          <w:noProof/>
          <w:kern w:val="2"/>
          <w:sz w:val="24"/>
          <w:szCs w:val="24"/>
          <w:lang w:eastAsia="en-GB"/>
          <w14:ligatures w14:val="standardContextual"/>
        </w:rPr>
        <w:tab/>
      </w:r>
      <w:r>
        <w:rPr>
          <w:noProof/>
        </w:rPr>
        <w:t>MNCC_MODIFY_CNF</w:t>
      </w:r>
      <w:r>
        <w:rPr>
          <w:noProof/>
        </w:rPr>
        <w:tab/>
      </w:r>
      <w:r>
        <w:rPr>
          <w:noProof/>
        </w:rPr>
        <w:fldChar w:fldCharType="begin"/>
      </w:r>
      <w:r>
        <w:rPr>
          <w:noProof/>
        </w:rPr>
        <w:instrText xml:space="preserve"> PAGEREF _Toc218682328 \h </w:instrText>
      </w:r>
      <w:r>
        <w:rPr>
          <w:noProof/>
        </w:rPr>
      </w:r>
      <w:r>
        <w:rPr>
          <w:noProof/>
        </w:rPr>
        <w:fldChar w:fldCharType="separate"/>
      </w:r>
      <w:r>
        <w:rPr>
          <w:noProof/>
        </w:rPr>
        <w:t>63</w:t>
      </w:r>
      <w:r>
        <w:rPr>
          <w:noProof/>
        </w:rPr>
        <w:fldChar w:fldCharType="end"/>
      </w:r>
    </w:p>
    <w:p w14:paraId="7275EC47" w14:textId="4F5C2E3A"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Call independent Supplementary Services Support</w:t>
      </w:r>
      <w:r>
        <w:rPr>
          <w:noProof/>
        </w:rPr>
        <w:tab/>
      </w:r>
      <w:r>
        <w:rPr>
          <w:noProof/>
        </w:rPr>
        <w:fldChar w:fldCharType="begin"/>
      </w:r>
      <w:r>
        <w:rPr>
          <w:noProof/>
        </w:rPr>
        <w:instrText xml:space="preserve"> PAGEREF _Toc218682329 \h </w:instrText>
      </w:r>
      <w:r>
        <w:rPr>
          <w:noProof/>
        </w:rPr>
      </w:r>
      <w:r>
        <w:rPr>
          <w:noProof/>
        </w:rPr>
        <w:fldChar w:fldCharType="separate"/>
      </w:r>
      <w:r>
        <w:rPr>
          <w:noProof/>
        </w:rPr>
        <w:t>64</w:t>
      </w:r>
      <w:r>
        <w:rPr>
          <w:noProof/>
        </w:rPr>
        <w:fldChar w:fldCharType="end"/>
      </w:r>
    </w:p>
    <w:p w14:paraId="30F64420" w14:textId="1E976384"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_Toc218682330 \h </w:instrText>
      </w:r>
      <w:r>
        <w:rPr>
          <w:noProof/>
        </w:rPr>
      </w:r>
      <w:r>
        <w:rPr>
          <w:noProof/>
        </w:rPr>
        <w:fldChar w:fldCharType="separate"/>
      </w:r>
      <w:r>
        <w:rPr>
          <w:noProof/>
        </w:rPr>
        <w:t>64</w:t>
      </w:r>
      <w:r>
        <w:rPr>
          <w:noProof/>
        </w:rPr>
        <w:fldChar w:fldCharType="end"/>
      </w:r>
    </w:p>
    <w:p w14:paraId="72A03B7D" w14:textId="2C1D33A4"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_Toc218682331 \h </w:instrText>
      </w:r>
      <w:r>
        <w:rPr>
          <w:noProof/>
        </w:rPr>
      </w:r>
      <w:r>
        <w:rPr>
          <w:noProof/>
        </w:rPr>
        <w:fldChar w:fldCharType="separate"/>
      </w:r>
      <w:r>
        <w:rPr>
          <w:noProof/>
        </w:rPr>
        <w:t>64</w:t>
      </w:r>
      <w:r>
        <w:rPr>
          <w:noProof/>
        </w:rPr>
        <w:fldChar w:fldCharType="end"/>
      </w:r>
    </w:p>
    <w:p w14:paraId="08172FA3" w14:textId="78EC94B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MNSS_BEGIN_REQ</w:t>
      </w:r>
      <w:r>
        <w:rPr>
          <w:noProof/>
        </w:rPr>
        <w:tab/>
      </w:r>
      <w:r>
        <w:rPr>
          <w:noProof/>
        </w:rPr>
        <w:fldChar w:fldCharType="begin"/>
      </w:r>
      <w:r>
        <w:rPr>
          <w:noProof/>
        </w:rPr>
        <w:instrText xml:space="preserve"> PAGEREF _Toc218682332 \h </w:instrText>
      </w:r>
      <w:r>
        <w:rPr>
          <w:noProof/>
        </w:rPr>
      </w:r>
      <w:r>
        <w:rPr>
          <w:noProof/>
        </w:rPr>
        <w:fldChar w:fldCharType="separate"/>
      </w:r>
      <w:r>
        <w:rPr>
          <w:noProof/>
        </w:rPr>
        <w:t>64</w:t>
      </w:r>
      <w:r>
        <w:rPr>
          <w:noProof/>
        </w:rPr>
        <w:fldChar w:fldCharType="end"/>
      </w:r>
    </w:p>
    <w:p w14:paraId="7C8B3230" w14:textId="5E65F70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MNSS_BEGIN_IND</w:t>
      </w:r>
      <w:r>
        <w:rPr>
          <w:noProof/>
        </w:rPr>
        <w:tab/>
      </w:r>
      <w:r>
        <w:rPr>
          <w:noProof/>
        </w:rPr>
        <w:fldChar w:fldCharType="begin"/>
      </w:r>
      <w:r>
        <w:rPr>
          <w:noProof/>
        </w:rPr>
        <w:instrText xml:space="preserve"> PAGEREF _Toc218682333 \h </w:instrText>
      </w:r>
      <w:r>
        <w:rPr>
          <w:noProof/>
        </w:rPr>
      </w:r>
      <w:r>
        <w:rPr>
          <w:noProof/>
        </w:rPr>
        <w:fldChar w:fldCharType="separate"/>
      </w:r>
      <w:r>
        <w:rPr>
          <w:noProof/>
        </w:rPr>
        <w:t>65</w:t>
      </w:r>
      <w:r>
        <w:rPr>
          <w:noProof/>
        </w:rPr>
        <w:fldChar w:fldCharType="end"/>
      </w:r>
    </w:p>
    <w:p w14:paraId="03116190" w14:textId="5E9DD9C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MNSS_FACILITY_REQ</w:t>
      </w:r>
      <w:r>
        <w:rPr>
          <w:noProof/>
        </w:rPr>
        <w:tab/>
      </w:r>
      <w:r>
        <w:rPr>
          <w:noProof/>
        </w:rPr>
        <w:fldChar w:fldCharType="begin"/>
      </w:r>
      <w:r>
        <w:rPr>
          <w:noProof/>
        </w:rPr>
        <w:instrText xml:space="preserve"> PAGEREF _Toc218682334 \h </w:instrText>
      </w:r>
      <w:r>
        <w:rPr>
          <w:noProof/>
        </w:rPr>
      </w:r>
      <w:r>
        <w:rPr>
          <w:noProof/>
        </w:rPr>
        <w:fldChar w:fldCharType="separate"/>
      </w:r>
      <w:r>
        <w:rPr>
          <w:noProof/>
        </w:rPr>
        <w:t>65</w:t>
      </w:r>
      <w:r>
        <w:rPr>
          <w:noProof/>
        </w:rPr>
        <w:fldChar w:fldCharType="end"/>
      </w:r>
    </w:p>
    <w:p w14:paraId="4CD88A2F" w14:textId="4867B66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MNSS_FACILITY_IND</w:t>
      </w:r>
      <w:r>
        <w:rPr>
          <w:noProof/>
        </w:rPr>
        <w:tab/>
      </w:r>
      <w:r>
        <w:rPr>
          <w:noProof/>
        </w:rPr>
        <w:fldChar w:fldCharType="begin"/>
      </w:r>
      <w:r>
        <w:rPr>
          <w:noProof/>
        </w:rPr>
        <w:instrText xml:space="preserve"> PAGEREF _Toc218682335 \h </w:instrText>
      </w:r>
      <w:r>
        <w:rPr>
          <w:noProof/>
        </w:rPr>
      </w:r>
      <w:r>
        <w:rPr>
          <w:noProof/>
        </w:rPr>
        <w:fldChar w:fldCharType="separate"/>
      </w:r>
      <w:r>
        <w:rPr>
          <w:noProof/>
        </w:rPr>
        <w:t>65</w:t>
      </w:r>
      <w:r>
        <w:rPr>
          <w:noProof/>
        </w:rPr>
        <w:fldChar w:fldCharType="end"/>
      </w:r>
    </w:p>
    <w:p w14:paraId="2A3A01BF" w14:textId="2E9FD06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MNSS_END_REQ</w:t>
      </w:r>
      <w:r>
        <w:rPr>
          <w:noProof/>
        </w:rPr>
        <w:tab/>
      </w:r>
      <w:r>
        <w:rPr>
          <w:noProof/>
        </w:rPr>
        <w:fldChar w:fldCharType="begin"/>
      </w:r>
      <w:r>
        <w:rPr>
          <w:noProof/>
        </w:rPr>
        <w:instrText xml:space="preserve"> PAGEREF _Toc218682336 \h </w:instrText>
      </w:r>
      <w:r>
        <w:rPr>
          <w:noProof/>
        </w:rPr>
      </w:r>
      <w:r>
        <w:rPr>
          <w:noProof/>
        </w:rPr>
        <w:fldChar w:fldCharType="separate"/>
      </w:r>
      <w:r>
        <w:rPr>
          <w:noProof/>
        </w:rPr>
        <w:t>65</w:t>
      </w:r>
      <w:r>
        <w:rPr>
          <w:noProof/>
        </w:rPr>
        <w:fldChar w:fldCharType="end"/>
      </w:r>
    </w:p>
    <w:p w14:paraId="0E61D09C" w14:textId="760F684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MNSS_END_IND</w:t>
      </w:r>
      <w:r>
        <w:rPr>
          <w:noProof/>
        </w:rPr>
        <w:tab/>
      </w:r>
      <w:r>
        <w:rPr>
          <w:noProof/>
        </w:rPr>
        <w:fldChar w:fldCharType="begin"/>
      </w:r>
      <w:r>
        <w:rPr>
          <w:noProof/>
        </w:rPr>
        <w:instrText xml:space="preserve"> PAGEREF _Toc218682337 \h </w:instrText>
      </w:r>
      <w:r>
        <w:rPr>
          <w:noProof/>
        </w:rPr>
      </w:r>
      <w:r>
        <w:rPr>
          <w:noProof/>
        </w:rPr>
        <w:fldChar w:fldCharType="separate"/>
      </w:r>
      <w:r>
        <w:rPr>
          <w:noProof/>
        </w:rPr>
        <w:t>65</w:t>
      </w:r>
      <w:r>
        <w:rPr>
          <w:noProof/>
        </w:rPr>
        <w:fldChar w:fldCharType="end"/>
      </w:r>
    </w:p>
    <w:p w14:paraId="598CAA71" w14:textId="3BBD4C9E"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Short Message Services Support</w:t>
      </w:r>
      <w:r>
        <w:rPr>
          <w:noProof/>
        </w:rPr>
        <w:tab/>
      </w:r>
      <w:r>
        <w:rPr>
          <w:noProof/>
        </w:rPr>
        <w:fldChar w:fldCharType="begin"/>
      </w:r>
      <w:r>
        <w:rPr>
          <w:noProof/>
        </w:rPr>
        <w:instrText xml:space="preserve"> PAGEREF _Toc218682338 \h </w:instrText>
      </w:r>
      <w:r>
        <w:rPr>
          <w:noProof/>
        </w:rPr>
      </w:r>
      <w:r>
        <w:rPr>
          <w:noProof/>
        </w:rPr>
        <w:fldChar w:fldCharType="separate"/>
      </w:r>
      <w:r>
        <w:rPr>
          <w:noProof/>
        </w:rPr>
        <w:t>65</w:t>
      </w:r>
      <w:r>
        <w:rPr>
          <w:noProof/>
        </w:rPr>
        <w:fldChar w:fldCharType="end"/>
      </w:r>
    </w:p>
    <w:p w14:paraId="04738C9E" w14:textId="3813BC2B"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Services provided to SNDCP and SMS entities by GPRS Logical Link Control services</w:t>
      </w:r>
      <w:r>
        <w:rPr>
          <w:noProof/>
        </w:rPr>
        <w:tab/>
      </w:r>
      <w:r>
        <w:rPr>
          <w:noProof/>
        </w:rPr>
        <w:fldChar w:fldCharType="begin"/>
      </w:r>
      <w:r>
        <w:rPr>
          <w:noProof/>
        </w:rPr>
        <w:instrText xml:space="preserve"> PAGEREF _Toc218682339 \h </w:instrText>
      </w:r>
      <w:r>
        <w:rPr>
          <w:noProof/>
        </w:rPr>
      </w:r>
      <w:r>
        <w:rPr>
          <w:noProof/>
        </w:rPr>
        <w:fldChar w:fldCharType="separate"/>
      </w:r>
      <w:r>
        <w:rPr>
          <w:noProof/>
        </w:rPr>
        <w:t>65</w:t>
      </w:r>
      <w:r>
        <w:rPr>
          <w:noProof/>
        </w:rPr>
        <w:fldChar w:fldCharType="end"/>
      </w:r>
    </w:p>
    <w:p w14:paraId="5FE63B86" w14:textId="53B47280"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Service state diagram for QoS1-SAP, QoS2-SAP, QoS3-SAP and QoS4-SAP</w:t>
      </w:r>
      <w:r>
        <w:rPr>
          <w:noProof/>
        </w:rPr>
        <w:tab/>
      </w:r>
      <w:r>
        <w:rPr>
          <w:noProof/>
        </w:rPr>
        <w:fldChar w:fldCharType="begin"/>
      </w:r>
      <w:r>
        <w:rPr>
          <w:noProof/>
        </w:rPr>
        <w:instrText xml:space="preserve"> PAGEREF _Toc218682340 \h </w:instrText>
      </w:r>
      <w:r>
        <w:rPr>
          <w:noProof/>
        </w:rPr>
      </w:r>
      <w:r>
        <w:rPr>
          <w:noProof/>
        </w:rPr>
        <w:fldChar w:fldCharType="separate"/>
      </w:r>
      <w:r>
        <w:rPr>
          <w:noProof/>
        </w:rPr>
        <w:t>65</w:t>
      </w:r>
      <w:r>
        <w:rPr>
          <w:noProof/>
        </w:rPr>
        <w:fldChar w:fldCharType="end"/>
      </w:r>
    </w:p>
    <w:p w14:paraId="1E867161" w14:textId="303A4D0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Service primitives for QoS1-SAP, QoS2-SAP, QoS3-SAP and QoS4-SAP</w:t>
      </w:r>
      <w:r>
        <w:rPr>
          <w:noProof/>
        </w:rPr>
        <w:tab/>
      </w:r>
      <w:r>
        <w:rPr>
          <w:noProof/>
        </w:rPr>
        <w:fldChar w:fldCharType="begin"/>
      </w:r>
      <w:r>
        <w:rPr>
          <w:noProof/>
        </w:rPr>
        <w:instrText xml:space="preserve"> PAGEREF _Toc218682341 \h </w:instrText>
      </w:r>
      <w:r>
        <w:rPr>
          <w:noProof/>
        </w:rPr>
      </w:r>
      <w:r>
        <w:rPr>
          <w:noProof/>
        </w:rPr>
        <w:fldChar w:fldCharType="separate"/>
      </w:r>
      <w:r>
        <w:rPr>
          <w:noProof/>
        </w:rPr>
        <w:t>66</w:t>
      </w:r>
      <w:r>
        <w:rPr>
          <w:noProof/>
        </w:rPr>
        <w:fldChar w:fldCharType="end"/>
      </w:r>
    </w:p>
    <w:p w14:paraId="26B846B8" w14:textId="4F31284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fr-FR"/>
        </w:rPr>
        <w:t>7.4.2.1</w:t>
      </w:r>
      <w:r>
        <w:rPr>
          <w:rFonts w:asciiTheme="minorHAnsi" w:eastAsiaTheme="minorEastAsia" w:hAnsiTheme="minorHAnsi" w:cstheme="minorBidi"/>
          <w:noProof/>
          <w:kern w:val="2"/>
          <w:sz w:val="24"/>
          <w:szCs w:val="24"/>
          <w:lang w:eastAsia="en-GB"/>
          <w14:ligatures w14:val="standardContextual"/>
        </w:rPr>
        <w:tab/>
      </w:r>
      <w:r w:rsidRPr="007F2783">
        <w:rPr>
          <w:noProof/>
          <w:lang w:val="fr-FR"/>
        </w:rPr>
        <w:t>LL-ESTABLISH-REQ</w:t>
      </w:r>
      <w:r>
        <w:rPr>
          <w:noProof/>
        </w:rPr>
        <w:tab/>
      </w:r>
      <w:r>
        <w:rPr>
          <w:noProof/>
        </w:rPr>
        <w:fldChar w:fldCharType="begin"/>
      </w:r>
      <w:r>
        <w:rPr>
          <w:noProof/>
        </w:rPr>
        <w:instrText xml:space="preserve"> PAGEREF _Toc218682342 \h </w:instrText>
      </w:r>
      <w:r>
        <w:rPr>
          <w:noProof/>
        </w:rPr>
      </w:r>
      <w:r>
        <w:rPr>
          <w:noProof/>
        </w:rPr>
        <w:fldChar w:fldCharType="separate"/>
      </w:r>
      <w:r>
        <w:rPr>
          <w:noProof/>
        </w:rPr>
        <w:t>66</w:t>
      </w:r>
      <w:r>
        <w:rPr>
          <w:noProof/>
        </w:rPr>
        <w:fldChar w:fldCharType="end"/>
      </w:r>
    </w:p>
    <w:p w14:paraId="067DC854" w14:textId="4776D46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LL-ESTABLISH-CNF</w:t>
      </w:r>
      <w:r>
        <w:rPr>
          <w:noProof/>
        </w:rPr>
        <w:tab/>
      </w:r>
      <w:r>
        <w:rPr>
          <w:noProof/>
        </w:rPr>
        <w:fldChar w:fldCharType="begin"/>
      </w:r>
      <w:r>
        <w:rPr>
          <w:noProof/>
        </w:rPr>
        <w:instrText xml:space="preserve"> PAGEREF _Toc218682343 \h </w:instrText>
      </w:r>
      <w:r>
        <w:rPr>
          <w:noProof/>
        </w:rPr>
      </w:r>
      <w:r>
        <w:rPr>
          <w:noProof/>
        </w:rPr>
        <w:fldChar w:fldCharType="separate"/>
      </w:r>
      <w:r>
        <w:rPr>
          <w:noProof/>
        </w:rPr>
        <w:t>66</w:t>
      </w:r>
      <w:r>
        <w:rPr>
          <w:noProof/>
        </w:rPr>
        <w:fldChar w:fldCharType="end"/>
      </w:r>
    </w:p>
    <w:p w14:paraId="227AFCEF" w14:textId="4394B19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LL-ESTABLISH-IND</w:t>
      </w:r>
      <w:r>
        <w:rPr>
          <w:noProof/>
        </w:rPr>
        <w:tab/>
      </w:r>
      <w:r>
        <w:rPr>
          <w:noProof/>
        </w:rPr>
        <w:fldChar w:fldCharType="begin"/>
      </w:r>
      <w:r>
        <w:rPr>
          <w:noProof/>
        </w:rPr>
        <w:instrText xml:space="preserve"> PAGEREF _Toc218682344 \h </w:instrText>
      </w:r>
      <w:r>
        <w:rPr>
          <w:noProof/>
        </w:rPr>
      </w:r>
      <w:r>
        <w:rPr>
          <w:noProof/>
        </w:rPr>
        <w:fldChar w:fldCharType="separate"/>
      </w:r>
      <w:r>
        <w:rPr>
          <w:noProof/>
        </w:rPr>
        <w:t>66</w:t>
      </w:r>
      <w:r>
        <w:rPr>
          <w:noProof/>
        </w:rPr>
        <w:fldChar w:fldCharType="end"/>
      </w:r>
    </w:p>
    <w:p w14:paraId="63461C10" w14:textId="59E825B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LL-ESTABLISH-RSP</w:t>
      </w:r>
      <w:r>
        <w:rPr>
          <w:noProof/>
        </w:rPr>
        <w:tab/>
      </w:r>
      <w:r>
        <w:rPr>
          <w:noProof/>
        </w:rPr>
        <w:fldChar w:fldCharType="begin"/>
      </w:r>
      <w:r>
        <w:rPr>
          <w:noProof/>
        </w:rPr>
        <w:instrText xml:space="preserve"> PAGEREF _Toc218682345 \h </w:instrText>
      </w:r>
      <w:r>
        <w:rPr>
          <w:noProof/>
        </w:rPr>
      </w:r>
      <w:r>
        <w:rPr>
          <w:noProof/>
        </w:rPr>
        <w:fldChar w:fldCharType="separate"/>
      </w:r>
      <w:r>
        <w:rPr>
          <w:noProof/>
        </w:rPr>
        <w:t>66</w:t>
      </w:r>
      <w:r>
        <w:rPr>
          <w:noProof/>
        </w:rPr>
        <w:fldChar w:fldCharType="end"/>
      </w:r>
    </w:p>
    <w:p w14:paraId="13AF7758" w14:textId="131135B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7.4.2.5</w:t>
      </w:r>
      <w:r>
        <w:rPr>
          <w:rFonts w:asciiTheme="minorHAnsi" w:eastAsiaTheme="minorEastAsia" w:hAnsiTheme="minorHAnsi" w:cstheme="minorBidi"/>
          <w:noProof/>
          <w:kern w:val="2"/>
          <w:sz w:val="24"/>
          <w:szCs w:val="24"/>
          <w:lang w:eastAsia="en-GB"/>
          <w14:ligatures w14:val="standardContextual"/>
        </w:rPr>
        <w:tab/>
      </w:r>
      <w:r>
        <w:rPr>
          <w:noProof/>
        </w:rPr>
        <w:t>LL-RELEASE-REQ</w:t>
      </w:r>
      <w:r>
        <w:rPr>
          <w:noProof/>
        </w:rPr>
        <w:tab/>
      </w:r>
      <w:r>
        <w:rPr>
          <w:noProof/>
        </w:rPr>
        <w:fldChar w:fldCharType="begin"/>
      </w:r>
      <w:r>
        <w:rPr>
          <w:noProof/>
        </w:rPr>
        <w:instrText xml:space="preserve"> PAGEREF _Toc218682346 \h </w:instrText>
      </w:r>
      <w:r>
        <w:rPr>
          <w:noProof/>
        </w:rPr>
      </w:r>
      <w:r>
        <w:rPr>
          <w:noProof/>
        </w:rPr>
        <w:fldChar w:fldCharType="separate"/>
      </w:r>
      <w:r>
        <w:rPr>
          <w:noProof/>
        </w:rPr>
        <w:t>66</w:t>
      </w:r>
      <w:r>
        <w:rPr>
          <w:noProof/>
        </w:rPr>
        <w:fldChar w:fldCharType="end"/>
      </w:r>
    </w:p>
    <w:p w14:paraId="4D82232A" w14:textId="3D9B1E5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7.4.2.6</w:t>
      </w:r>
      <w:r>
        <w:rPr>
          <w:rFonts w:asciiTheme="minorHAnsi" w:eastAsiaTheme="minorEastAsia" w:hAnsiTheme="minorHAnsi" w:cstheme="minorBidi"/>
          <w:noProof/>
          <w:kern w:val="2"/>
          <w:sz w:val="24"/>
          <w:szCs w:val="24"/>
          <w:lang w:eastAsia="en-GB"/>
          <w14:ligatures w14:val="standardContextual"/>
        </w:rPr>
        <w:tab/>
      </w:r>
      <w:r>
        <w:rPr>
          <w:noProof/>
        </w:rPr>
        <w:t>LL-RELEASE-CNF</w:t>
      </w:r>
      <w:r>
        <w:rPr>
          <w:noProof/>
        </w:rPr>
        <w:tab/>
      </w:r>
      <w:r>
        <w:rPr>
          <w:noProof/>
        </w:rPr>
        <w:fldChar w:fldCharType="begin"/>
      </w:r>
      <w:r>
        <w:rPr>
          <w:noProof/>
        </w:rPr>
        <w:instrText xml:space="preserve"> PAGEREF _Toc218682347 \h </w:instrText>
      </w:r>
      <w:r>
        <w:rPr>
          <w:noProof/>
        </w:rPr>
      </w:r>
      <w:r>
        <w:rPr>
          <w:noProof/>
        </w:rPr>
        <w:fldChar w:fldCharType="separate"/>
      </w:r>
      <w:r>
        <w:rPr>
          <w:noProof/>
        </w:rPr>
        <w:t>66</w:t>
      </w:r>
      <w:r>
        <w:rPr>
          <w:noProof/>
        </w:rPr>
        <w:fldChar w:fldCharType="end"/>
      </w:r>
    </w:p>
    <w:p w14:paraId="148BE4F1" w14:textId="2867C49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LL-RELEASE-IND</w:t>
      </w:r>
      <w:r>
        <w:rPr>
          <w:noProof/>
        </w:rPr>
        <w:tab/>
      </w:r>
      <w:r>
        <w:rPr>
          <w:noProof/>
        </w:rPr>
        <w:fldChar w:fldCharType="begin"/>
      </w:r>
      <w:r>
        <w:rPr>
          <w:noProof/>
        </w:rPr>
        <w:instrText xml:space="preserve"> PAGEREF _Toc218682348 \h </w:instrText>
      </w:r>
      <w:r>
        <w:rPr>
          <w:noProof/>
        </w:rPr>
      </w:r>
      <w:r>
        <w:rPr>
          <w:noProof/>
        </w:rPr>
        <w:fldChar w:fldCharType="separate"/>
      </w:r>
      <w:r>
        <w:rPr>
          <w:noProof/>
        </w:rPr>
        <w:t>66</w:t>
      </w:r>
      <w:r>
        <w:rPr>
          <w:noProof/>
        </w:rPr>
        <w:fldChar w:fldCharType="end"/>
      </w:r>
    </w:p>
    <w:p w14:paraId="55DAAD7E" w14:textId="6D9737C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LL-XID-REQ</w:t>
      </w:r>
      <w:r>
        <w:rPr>
          <w:noProof/>
        </w:rPr>
        <w:tab/>
      </w:r>
      <w:r>
        <w:rPr>
          <w:noProof/>
        </w:rPr>
        <w:fldChar w:fldCharType="begin"/>
      </w:r>
      <w:r>
        <w:rPr>
          <w:noProof/>
        </w:rPr>
        <w:instrText xml:space="preserve"> PAGEREF _Toc218682349 \h </w:instrText>
      </w:r>
      <w:r>
        <w:rPr>
          <w:noProof/>
        </w:rPr>
      </w:r>
      <w:r>
        <w:rPr>
          <w:noProof/>
        </w:rPr>
        <w:fldChar w:fldCharType="separate"/>
      </w:r>
      <w:r>
        <w:rPr>
          <w:noProof/>
        </w:rPr>
        <w:t>66</w:t>
      </w:r>
      <w:r>
        <w:rPr>
          <w:noProof/>
        </w:rPr>
        <w:fldChar w:fldCharType="end"/>
      </w:r>
    </w:p>
    <w:p w14:paraId="413EA09A" w14:textId="27E0A86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LL-XID-IND</w:t>
      </w:r>
      <w:r>
        <w:rPr>
          <w:noProof/>
        </w:rPr>
        <w:tab/>
      </w:r>
      <w:r>
        <w:rPr>
          <w:noProof/>
        </w:rPr>
        <w:fldChar w:fldCharType="begin"/>
      </w:r>
      <w:r>
        <w:rPr>
          <w:noProof/>
        </w:rPr>
        <w:instrText xml:space="preserve"> PAGEREF _Toc218682350 \h </w:instrText>
      </w:r>
      <w:r>
        <w:rPr>
          <w:noProof/>
        </w:rPr>
      </w:r>
      <w:r>
        <w:rPr>
          <w:noProof/>
        </w:rPr>
        <w:fldChar w:fldCharType="separate"/>
      </w:r>
      <w:r>
        <w:rPr>
          <w:noProof/>
        </w:rPr>
        <w:t>67</w:t>
      </w:r>
      <w:r>
        <w:rPr>
          <w:noProof/>
        </w:rPr>
        <w:fldChar w:fldCharType="end"/>
      </w:r>
    </w:p>
    <w:p w14:paraId="1AA40804" w14:textId="13D78E2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LL-XID-RSP</w:t>
      </w:r>
      <w:r>
        <w:rPr>
          <w:noProof/>
        </w:rPr>
        <w:tab/>
      </w:r>
      <w:r>
        <w:rPr>
          <w:noProof/>
        </w:rPr>
        <w:fldChar w:fldCharType="begin"/>
      </w:r>
      <w:r>
        <w:rPr>
          <w:noProof/>
        </w:rPr>
        <w:instrText xml:space="preserve"> PAGEREF _Toc218682351 \h </w:instrText>
      </w:r>
      <w:r>
        <w:rPr>
          <w:noProof/>
        </w:rPr>
      </w:r>
      <w:r>
        <w:rPr>
          <w:noProof/>
        </w:rPr>
        <w:fldChar w:fldCharType="separate"/>
      </w:r>
      <w:r>
        <w:rPr>
          <w:noProof/>
        </w:rPr>
        <w:t>67</w:t>
      </w:r>
      <w:r>
        <w:rPr>
          <w:noProof/>
        </w:rPr>
        <w:fldChar w:fldCharType="end"/>
      </w:r>
    </w:p>
    <w:p w14:paraId="21D453A7" w14:textId="2F222F3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LL-XID-CNF</w:t>
      </w:r>
      <w:r>
        <w:rPr>
          <w:noProof/>
        </w:rPr>
        <w:tab/>
      </w:r>
      <w:r>
        <w:rPr>
          <w:noProof/>
        </w:rPr>
        <w:fldChar w:fldCharType="begin"/>
      </w:r>
      <w:r>
        <w:rPr>
          <w:noProof/>
        </w:rPr>
        <w:instrText xml:space="preserve"> PAGEREF _Toc218682352 \h </w:instrText>
      </w:r>
      <w:r>
        <w:rPr>
          <w:noProof/>
        </w:rPr>
      </w:r>
      <w:r>
        <w:rPr>
          <w:noProof/>
        </w:rPr>
        <w:fldChar w:fldCharType="separate"/>
      </w:r>
      <w:r>
        <w:rPr>
          <w:noProof/>
        </w:rPr>
        <w:t>67</w:t>
      </w:r>
      <w:r>
        <w:rPr>
          <w:noProof/>
        </w:rPr>
        <w:fldChar w:fldCharType="end"/>
      </w:r>
    </w:p>
    <w:p w14:paraId="6999EB1B" w14:textId="728DAA1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LL-DATA-REQ</w:t>
      </w:r>
      <w:r>
        <w:rPr>
          <w:noProof/>
        </w:rPr>
        <w:tab/>
      </w:r>
      <w:r>
        <w:rPr>
          <w:noProof/>
        </w:rPr>
        <w:fldChar w:fldCharType="begin"/>
      </w:r>
      <w:r>
        <w:rPr>
          <w:noProof/>
        </w:rPr>
        <w:instrText xml:space="preserve"> PAGEREF _Toc218682353 \h </w:instrText>
      </w:r>
      <w:r>
        <w:rPr>
          <w:noProof/>
        </w:rPr>
      </w:r>
      <w:r>
        <w:rPr>
          <w:noProof/>
        </w:rPr>
        <w:fldChar w:fldCharType="separate"/>
      </w:r>
      <w:r>
        <w:rPr>
          <w:noProof/>
        </w:rPr>
        <w:t>67</w:t>
      </w:r>
      <w:r>
        <w:rPr>
          <w:noProof/>
        </w:rPr>
        <w:fldChar w:fldCharType="end"/>
      </w:r>
    </w:p>
    <w:p w14:paraId="50DD68EA" w14:textId="238ADC9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LL-DATASENT-IND</w:t>
      </w:r>
      <w:r>
        <w:rPr>
          <w:noProof/>
        </w:rPr>
        <w:tab/>
      </w:r>
      <w:r>
        <w:rPr>
          <w:noProof/>
        </w:rPr>
        <w:fldChar w:fldCharType="begin"/>
      </w:r>
      <w:r>
        <w:rPr>
          <w:noProof/>
        </w:rPr>
        <w:instrText xml:space="preserve"> PAGEREF _Toc218682354 \h </w:instrText>
      </w:r>
      <w:r>
        <w:rPr>
          <w:noProof/>
        </w:rPr>
      </w:r>
      <w:r>
        <w:rPr>
          <w:noProof/>
        </w:rPr>
        <w:fldChar w:fldCharType="separate"/>
      </w:r>
      <w:r>
        <w:rPr>
          <w:noProof/>
        </w:rPr>
        <w:t>67</w:t>
      </w:r>
      <w:r>
        <w:rPr>
          <w:noProof/>
        </w:rPr>
        <w:fldChar w:fldCharType="end"/>
      </w:r>
    </w:p>
    <w:p w14:paraId="590EA762" w14:textId="2E54761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7.4.2.14</w:t>
      </w:r>
      <w:r>
        <w:rPr>
          <w:rFonts w:asciiTheme="minorHAnsi" w:eastAsiaTheme="minorEastAsia" w:hAnsiTheme="minorHAnsi" w:cstheme="minorBidi"/>
          <w:noProof/>
          <w:kern w:val="2"/>
          <w:sz w:val="24"/>
          <w:szCs w:val="24"/>
          <w:lang w:eastAsia="en-GB"/>
          <w14:ligatures w14:val="standardContextual"/>
        </w:rPr>
        <w:tab/>
      </w:r>
      <w:r>
        <w:rPr>
          <w:noProof/>
        </w:rPr>
        <w:t>LL-DATA-CNF</w:t>
      </w:r>
      <w:r>
        <w:rPr>
          <w:noProof/>
        </w:rPr>
        <w:tab/>
      </w:r>
      <w:r>
        <w:rPr>
          <w:noProof/>
        </w:rPr>
        <w:fldChar w:fldCharType="begin"/>
      </w:r>
      <w:r>
        <w:rPr>
          <w:noProof/>
        </w:rPr>
        <w:instrText xml:space="preserve"> PAGEREF _Toc218682355 \h </w:instrText>
      </w:r>
      <w:r>
        <w:rPr>
          <w:noProof/>
        </w:rPr>
      </w:r>
      <w:r>
        <w:rPr>
          <w:noProof/>
        </w:rPr>
        <w:fldChar w:fldCharType="separate"/>
      </w:r>
      <w:r>
        <w:rPr>
          <w:noProof/>
        </w:rPr>
        <w:t>67</w:t>
      </w:r>
      <w:r>
        <w:rPr>
          <w:noProof/>
        </w:rPr>
        <w:fldChar w:fldCharType="end"/>
      </w:r>
    </w:p>
    <w:p w14:paraId="2238344B" w14:textId="5E71A6E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7.4.2.15</w:t>
      </w:r>
      <w:r>
        <w:rPr>
          <w:rFonts w:asciiTheme="minorHAnsi" w:eastAsiaTheme="minorEastAsia" w:hAnsiTheme="minorHAnsi" w:cstheme="minorBidi"/>
          <w:noProof/>
          <w:kern w:val="2"/>
          <w:sz w:val="24"/>
          <w:szCs w:val="24"/>
          <w:lang w:eastAsia="en-GB"/>
          <w14:ligatures w14:val="standardContextual"/>
        </w:rPr>
        <w:tab/>
      </w:r>
      <w:r>
        <w:rPr>
          <w:noProof/>
        </w:rPr>
        <w:t>LL-DATA-IND</w:t>
      </w:r>
      <w:r>
        <w:rPr>
          <w:noProof/>
        </w:rPr>
        <w:tab/>
      </w:r>
      <w:r>
        <w:rPr>
          <w:noProof/>
        </w:rPr>
        <w:fldChar w:fldCharType="begin"/>
      </w:r>
      <w:r>
        <w:rPr>
          <w:noProof/>
        </w:rPr>
        <w:instrText xml:space="preserve"> PAGEREF _Toc218682356 \h </w:instrText>
      </w:r>
      <w:r>
        <w:rPr>
          <w:noProof/>
        </w:rPr>
      </w:r>
      <w:r>
        <w:rPr>
          <w:noProof/>
        </w:rPr>
        <w:fldChar w:fldCharType="separate"/>
      </w:r>
      <w:r>
        <w:rPr>
          <w:noProof/>
        </w:rPr>
        <w:t>67</w:t>
      </w:r>
      <w:r>
        <w:rPr>
          <w:noProof/>
        </w:rPr>
        <w:fldChar w:fldCharType="end"/>
      </w:r>
    </w:p>
    <w:p w14:paraId="613AE4FB" w14:textId="67057FF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7.4.2.16</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_Toc218682357 \h </w:instrText>
      </w:r>
      <w:r>
        <w:rPr>
          <w:noProof/>
        </w:rPr>
      </w:r>
      <w:r>
        <w:rPr>
          <w:noProof/>
        </w:rPr>
        <w:fldChar w:fldCharType="separate"/>
      </w:r>
      <w:r>
        <w:rPr>
          <w:noProof/>
        </w:rPr>
        <w:t>67</w:t>
      </w:r>
      <w:r>
        <w:rPr>
          <w:noProof/>
        </w:rPr>
        <w:fldChar w:fldCharType="end"/>
      </w:r>
    </w:p>
    <w:p w14:paraId="2B6F52D1" w14:textId="0EE1A77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7.4.2.17</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_Toc218682358 \h </w:instrText>
      </w:r>
      <w:r>
        <w:rPr>
          <w:noProof/>
        </w:rPr>
      </w:r>
      <w:r>
        <w:rPr>
          <w:noProof/>
        </w:rPr>
        <w:fldChar w:fldCharType="separate"/>
      </w:r>
      <w:r>
        <w:rPr>
          <w:noProof/>
        </w:rPr>
        <w:t>67</w:t>
      </w:r>
      <w:r>
        <w:rPr>
          <w:noProof/>
        </w:rPr>
        <w:fldChar w:fldCharType="end"/>
      </w:r>
    </w:p>
    <w:p w14:paraId="68C8E966" w14:textId="72628A5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7.4.2.18</w:t>
      </w:r>
      <w:r>
        <w:rPr>
          <w:rFonts w:asciiTheme="minorHAnsi" w:eastAsiaTheme="minorEastAsia" w:hAnsiTheme="minorHAnsi" w:cstheme="minorBidi"/>
          <w:noProof/>
          <w:kern w:val="2"/>
          <w:sz w:val="24"/>
          <w:szCs w:val="24"/>
          <w:lang w:eastAsia="en-GB"/>
          <w14:ligatures w14:val="standardContextual"/>
        </w:rPr>
        <w:tab/>
      </w:r>
      <w:r>
        <w:rPr>
          <w:noProof/>
        </w:rPr>
        <w:t>LL-STATUS-IND</w:t>
      </w:r>
      <w:r>
        <w:rPr>
          <w:noProof/>
        </w:rPr>
        <w:tab/>
      </w:r>
      <w:r>
        <w:rPr>
          <w:noProof/>
        </w:rPr>
        <w:fldChar w:fldCharType="begin"/>
      </w:r>
      <w:r>
        <w:rPr>
          <w:noProof/>
        </w:rPr>
        <w:instrText xml:space="preserve"> PAGEREF _Toc218682359 \h </w:instrText>
      </w:r>
      <w:r>
        <w:rPr>
          <w:noProof/>
        </w:rPr>
      </w:r>
      <w:r>
        <w:rPr>
          <w:noProof/>
        </w:rPr>
        <w:fldChar w:fldCharType="separate"/>
      </w:r>
      <w:r>
        <w:rPr>
          <w:noProof/>
        </w:rPr>
        <w:t>67</w:t>
      </w:r>
      <w:r>
        <w:rPr>
          <w:noProof/>
        </w:rPr>
        <w:fldChar w:fldCharType="end"/>
      </w:r>
    </w:p>
    <w:p w14:paraId="7EAEE736" w14:textId="2D14BD1F"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GPRS and MBMS</w:t>
      </w:r>
      <w:r>
        <w:rPr>
          <w:noProof/>
        </w:rPr>
        <w:tab/>
      </w:r>
      <w:r>
        <w:rPr>
          <w:noProof/>
        </w:rPr>
        <w:fldChar w:fldCharType="begin"/>
      </w:r>
      <w:r>
        <w:rPr>
          <w:noProof/>
        </w:rPr>
        <w:instrText xml:space="preserve"> PAGEREF _Toc218682360 \h </w:instrText>
      </w:r>
      <w:r>
        <w:rPr>
          <w:noProof/>
        </w:rPr>
      </w:r>
      <w:r>
        <w:rPr>
          <w:noProof/>
        </w:rPr>
        <w:fldChar w:fldCharType="separate"/>
      </w:r>
      <w:r>
        <w:rPr>
          <w:noProof/>
        </w:rPr>
        <w:t>67</w:t>
      </w:r>
      <w:r>
        <w:rPr>
          <w:noProof/>
        </w:rPr>
        <w:fldChar w:fldCharType="end"/>
      </w:r>
    </w:p>
    <w:p w14:paraId="16E8F7CF" w14:textId="7B01CDF0"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SMREG-SAP</w:t>
      </w:r>
      <w:r>
        <w:rPr>
          <w:noProof/>
        </w:rPr>
        <w:tab/>
      </w:r>
      <w:r>
        <w:rPr>
          <w:noProof/>
        </w:rPr>
        <w:fldChar w:fldCharType="begin"/>
      </w:r>
      <w:r>
        <w:rPr>
          <w:noProof/>
        </w:rPr>
        <w:instrText xml:space="preserve"> PAGEREF _Toc218682361 \h </w:instrText>
      </w:r>
      <w:r>
        <w:rPr>
          <w:noProof/>
        </w:rPr>
      </w:r>
      <w:r>
        <w:rPr>
          <w:noProof/>
        </w:rPr>
        <w:fldChar w:fldCharType="separate"/>
      </w:r>
      <w:r>
        <w:rPr>
          <w:noProof/>
        </w:rPr>
        <w:t>68</w:t>
      </w:r>
      <w:r>
        <w:rPr>
          <w:noProof/>
        </w:rPr>
        <w:fldChar w:fldCharType="end"/>
      </w:r>
    </w:p>
    <w:p w14:paraId="027776FA" w14:textId="4FA6E75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7.5.1.1</w:t>
      </w:r>
      <w:r>
        <w:rPr>
          <w:rFonts w:asciiTheme="minorHAnsi" w:eastAsiaTheme="minorEastAsia" w:hAnsiTheme="minorHAnsi" w:cstheme="minorBidi"/>
          <w:noProof/>
          <w:kern w:val="2"/>
          <w:sz w:val="24"/>
          <w:szCs w:val="24"/>
          <w:lang w:eastAsia="en-GB"/>
          <w14:ligatures w14:val="standardContextual"/>
        </w:rPr>
        <w:tab/>
      </w:r>
      <w:r>
        <w:rPr>
          <w:noProof/>
        </w:rPr>
        <w:t>SMREG-PDP-ACTIVATE-REQ</w:t>
      </w:r>
      <w:r>
        <w:rPr>
          <w:noProof/>
        </w:rPr>
        <w:tab/>
      </w:r>
      <w:r>
        <w:rPr>
          <w:noProof/>
        </w:rPr>
        <w:fldChar w:fldCharType="begin"/>
      </w:r>
      <w:r>
        <w:rPr>
          <w:noProof/>
        </w:rPr>
        <w:instrText xml:space="preserve"> PAGEREF _Toc218682362 \h </w:instrText>
      </w:r>
      <w:r>
        <w:rPr>
          <w:noProof/>
        </w:rPr>
      </w:r>
      <w:r>
        <w:rPr>
          <w:noProof/>
        </w:rPr>
        <w:fldChar w:fldCharType="separate"/>
      </w:r>
      <w:r>
        <w:rPr>
          <w:noProof/>
        </w:rPr>
        <w:t>68</w:t>
      </w:r>
      <w:r>
        <w:rPr>
          <w:noProof/>
        </w:rPr>
        <w:fldChar w:fldCharType="end"/>
      </w:r>
    </w:p>
    <w:p w14:paraId="3C1BFFD4" w14:textId="0C4D529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7.5.1.2</w:t>
      </w:r>
      <w:r>
        <w:rPr>
          <w:rFonts w:asciiTheme="minorHAnsi" w:eastAsiaTheme="minorEastAsia" w:hAnsiTheme="minorHAnsi" w:cstheme="minorBidi"/>
          <w:noProof/>
          <w:kern w:val="2"/>
          <w:sz w:val="24"/>
          <w:szCs w:val="24"/>
          <w:lang w:eastAsia="en-GB"/>
          <w14:ligatures w14:val="standardContextual"/>
        </w:rPr>
        <w:tab/>
      </w:r>
      <w:r>
        <w:rPr>
          <w:noProof/>
        </w:rPr>
        <w:t>SMREG-PDP-ACTIVATE-REJ</w:t>
      </w:r>
      <w:r>
        <w:rPr>
          <w:noProof/>
        </w:rPr>
        <w:tab/>
      </w:r>
      <w:r>
        <w:rPr>
          <w:noProof/>
        </w:rPr>
        <w:fldChar w:fldCharType="begin"/>
      </w:r>
      <w:r>
        <w:rPr>
          <w:noProof/>
        </w:rPr>
        <w:instrText xml:space="preserve"> PAGEREF _Toc218682363 \h </w:instrText>
      </w:r>
      <w:r>
        <w:rPr>
          <w:noProof/>
        </w:rPr>
      </w:r>
      <w:r>
        <w:rPr>
          <w:noProof/>
        </w:rPr>
        <w:fldChar w:fldCharType="separate"/>
      </w:r>
      <w:r>
        <w:rPr>
          <w:noProof/>
        </w:rPr>
        <w:t>68</w:t>
      </w:r>
      <w:r>
        <w:rPr>
          <w:noProof/>
        </w:rPr>
        <w:fldChar w:fldCharType="end"/>
      </w:r>
    </w:p>
    <w:p w14:paraId="19324BE6" w14:textId="61C0A05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7.5.1.3</w:t>
      </w:r>
      <w:r>
        <w:rPr>
          <w:rFonts w:asciiTheme="minorHAnsi" w:eastAsiaTheme="minorEastAsia" w:hAnsiTheme="minorHAnsi" w:cstheme="minorBidi"/>
          <w:noProof/>
          <w:kern w:val="2"/>
          <w:sz w:val="24"/>
          <w:szCs w:val="24"/>
          <w:lang w:eastAsia="en-GB"/>
          <w14:ligatures w14:val="standardContextual"/>
        </w:rPr>
        <w:tab/>
      </w:r>
      <w:r>
        <w:rPr>
          <w:noProof/>
        </w:rPr>
        <w:t>SMREG-PDP-DEACTIVATE-REQ</w:t>
      </w:r>
      <w:r>
        <w:rPr>
          <w:noProof/>
        </w:rPr>
        <w:tab/>
      </w:r>
      <w:r>
        <w:rPr>
          <w:noProof/>
        </w:rPr>
        <w:fldChar w:fldCharType="begin"/>
      </w:r>
      <w:r>
        <w:rPr>
          <w:noProof/>
        </w:rPr>
        <w:instrText xml:space="preserve"> PAGEREF _Toc218682364 \h </w:instrText>
      </w:r>
      <w:r>
        <w:rPr>
          <w:noProof/>
        </w:rPr>
      </w:r>
      <w:r>
        <w:rPr>
          <w:noProof/>
        </w:rPr>
        <w:fldChar w:fldCharType="separate"/>
      </w:r>
      <w:r>
        <w:rPr>
          <w:noProof/>
        </w:rPr>
        <w:t>68</w:t>
      </w:r>
      <w:r>
        <w:rPr>
          <w:noProof/>
        </w:rPr>
        <w:fldChar w:fldCharType="end"/>
      </w:r>
    </w:p>
    <w:p w14:paraId="399685E8" w14:textId="1168866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7.5.1.4</w:t>
      </w:r>
      <w:r>
        <w:rPr>
          <w:rFonts w:asciiTheme="minorHAnsi" w:eastAsiaTheme="minorEastAsia" w:hAnsiTheme="minorHAnsi" w:cstheme="minorBidi"/>
          <w:noProof/>
          <w:kern w:val="2"/>
          <w:sz w:val="24"/>
          <w:szCs w:val="24"/>
          <w:lang w:eastAsia="en-GB"/>
          <w14:ligatures w14:val="standardContextual"/>
        </w:rPr>
        <w:tab/>
      </w:r>
      <w:r>
        <w:rPr>
          <w:noProof/>
        </w:rPr>
        <w:t>SMREG-PDP-DEACTIVATE-CNF</w:t>
      </w:r>
      <w:r>
        <w:rPr>
          <w:noProof/>
        </w:rPr>
        <w:tab/>
      </w:r>
      <w:r>
        <w:rPr>
          <w:noProof/>
        </w:rPr>
        <w:fldChar w:fldCharType="begin"/>
      </w:r>
      <w:r>
        <w:rPr>
          <w:noProof/>
        </w:rPr>
        <w:instrText xml:space="preserve"> PAGEREF _Toc218682365 \h </w:instrText>
      </w:r>
      <w:r>
        <w:rPr>
          <w:noProof/>
        </w:rPr>
      </w:r>
      <w:r>
        <w:rPr>
          <w:noProof/>
        </w:rPr>
        <w:fldChar w:fldCharType="separate"/>
      </w:r>
      <w:r>
        <w:rPr>
          <w:noProof/>
        </w:rPr>
        <w:t>68</w:t>
      </w:r>
      <w:r>
        <w:rPr>
          <w:noProof/>
        </w:rPr>
        <w:fldChar w:fldCharType="end"/>
      </w:r>
    </w:p>
    <w:p w14:paraId="5E9BD678" w14:textId="1C738C1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7.5.1.5</w:t>
      </w:r>
      <w:r>
        <w:rPr>
          <w:rFonts w:asciiTheme="minorHAnsi" w:eastAsiaTheme="minorEastAsia" w:hAnsiTheme="minorHAnsi" w:cstheme="minorBidi"/>
          <w:noProof/>
          <w:kern w:val="2"/>
          <w:sz w:val="24"/>
          <w:szCs w:val="24"/>
          <w:lang w:eastAsia="en-GB"/>
          <w14:ligatures w14:val="standardContextual"/>
        </w:rPr>
        <w:tab/>
      </w:r>
      <w:r>
        <w:rPr>
          <w:noProof/>
        </w:rPr>
        <w:t>SMREG-PDP-MODIFY-REQ</w:t>
      </w:r>
      <w:r>
        <w:rPr>
          <w:noProof/>
        </w:rPr>
        <w:tab/>
      </w:r>
      <w:r>
        <w:rPr>
          <w:noProof/>
        </w:rPr>
        <w:fldChar w:fldCharType="begin"/>
      </w:r>
      <w:r>
        <w:rPr>
          <w:noProof/>
        </w:rPr>
        <w:instrText xml:space="preserve"> PAGEREF _Toc218682366 \h </w:instrText>
      </w:r>
      <w:r>
        <w:rPr>
          <w:noProof/>
        </w:rPr>
      </w:r>
      <w:r>
        <w:rPr>
          <w:noProof/>
        </w:rPr>
        <w:fldChar w:fldCharType="separate"/>
      </w:r>
      <w:r>
        <w:rPr>
          <w:noProof/>
        </w:rPr>
        <w:t>68</w:t>
      </w:r>
      <w:r>
        <w:rPr>
          <w:noProof/>
        </w:rPr>
        <w:fldChar w:fldCharType="end"/>
      </w:r>
    </w:p>
    <w:p w14:paraId="1B7F947C" w14:textId="52356CE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nb-NO"/>
        </w:rPr>
        <w:t>7.5.1.6</w:t>
      </w:r>
      <w:r>
        <w:rPr>
          <w:rFonts w:asciiTheme="minorHAnsi" w:eastAsiaTheme="minorEastAsia" w:hAnsiTheme="minorHAnsi" w:cstheme="minorBidi"/>
          <w:noProof/>
          <w:kern w:val="2"/>
          <w:sz w:val="24"/>
          <w:szCs w:val="24"/>
          <w:lang w:eastAsia="en-GB"/>
          <w14:ligatures w14:val="standardContextual"/>
        </w:rPr>
        <w:tab/>
      </w:r>
      <w:r w:rsidRPr="007F2783">
        <w:rPr>
          <w:noProof/>
          <w:lang w:val="nb-NO"/>
        </w:rPr>
        <w:t>SMREG-PDP-MODIFY-CNF</w:t>
      </w:r>
      <w:r>
        <w:rPr>
          <w:noProof/>
        </w:rPr>
        <w:tab/>
      </w:r>
      <w:r>
        <w:rPr>
          <w:noProof/>
        </w:rPr>
        <w:fldChar w:fldCharType="begin"/>
      </w:r>
      <w:r>
        <w:rPr>
          <w:noProof/>
        </w:rPr>
        <w:instrText xml:space="preserve"> PAGEREF _Toc218682367 \h </w:instrText>
      </w:r>
      <w:r>
        <w:rPr>
          <w:noProof/>
        </w:rPr>
      </w:r>
      <w:r>
        <w:rPr>
          <w:noProof/>
        </w:rPr>
        <w:fldChar w:fldCharType="separate"/>
      </w:r>
      <w:r>
        <w:rPr>
          <w:noProof/>
        </w:rPr>
        <w:t>68</w:t>
      </w:r>
      <w:r>
        <w:rPr>
          <w:noProof/>
        </w:rPr>
        <w:fldChar w:fldCharType="end"/>
      </w:r>
    </w:p>
    <w:p w14:paraId="08701930" w14:textId="0252469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7.5.1.7</w:t>
      </w:r>
      <w:r>
        <w:rPr>
          <w:rFonts w:asciiTheme="minorHAnsi" w:eastAsiaTheme="minorEastAsia" w:hAnsiTheme="minorHAnsi" w:cstheme="minorBidi"/>
          <w:noProof/>
          <w:kern w:val="2"/>
          <w:sz w:val="24"/>
          <w:szCs w:val="24"/>
          <w:lang w:eastAsia="en-GB"/>
          <w14:ligatures w14:val="standardContextual"/>
        </w:rPr>
        <w:tab/>
      </w:r>
      <w:r>
        <w:rPr>
          <w:noProof/>
        </w:rPr>
        <w:t>SMREG-PDP-MODIFY-REJ</w:t>
      </w:r>
      <w:r>
        <w:rPr>
          <w:noProof/>
        </w:rPr>
        <w:tab/>
      </w:r>
      <w:r>
        <w:rPr>
          <w:noProof/>
        </w:rPr>
        <w:fldChar w:fldCharType="begin"/>
      </w:r>
      <w:r>
        <w:rPr>
          <w:noProof/>
        </w:rPr>
        <w:instrText xml:space="preserve"> PAGEREF _Toc218682368 \h </w:instrText>
      </w:r>
      <w:r>
        <w:rPr>
          <w:noProof/>
        </w:rPr>
      </w:r>
      <w:r>
        <w:rPr>
          <w:noProof/>
        </w:rPr>
        <w:fldChar w:fldCharType="separate"/>
      </w:r>
      <w:r>
        <w:rPr>
          <w:noProof/>
        </w:rPr>
        <w:t>69</w:t>
      </w:r>
      <w:r>
        <w:rPr>
          <w:noProof/>
        </w:rPr>
        <w:fldChar w:fldCharType="end"/>
      </w:r>
    </w:p>
    <w:p w14:paraId="4F830C7F" w14:textId="7D980A4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7.5.1.8</w:t>
      </w:r>
      <w:r>
        <w:rPr>
          <w:rFonts w:asciiTheme="minorHAnsi" w:eastAsiaTheme="minorEastAsia" w:hAnsiTheme="minorHAnsi" w:cstheme="minorBidi"/>
          <w:noProof/>
          <w:kern w:val="2"/>
          <w:sz w:val="24"/>
          <w:szCs w:val="24"/>
          <w:lang w:eastAsia="en-GB"/>
          <w14:ligatures w14:val="standardContextual"/>
        </w:rPr>
        <w:tab/>
      </w:r>
      <w:r>
        <w:rPr>
          <w:noProof/>
        </w:rPr>
        <w:t>SMREG-MBMS-ACTIVATE-REQ</w:t>
      </w:r>
      <w:r>
        <w:rPr>
          <w:noProof/>
        </w:rPr>
        <w:tab/>
      </w:r>
      <w:r>
        <w:rPr>
          <w:noProof/>
        </w:rPr>
        <w:fldChar w:fldCharType="begin"/>
      </w:r>
      <w:r>
        <w:rPr>
          <w:noProof/>
        </w:rPr>
        <w:instrText xml:space="preserve"> PAGEREF _Toc218682369 \h </w:instrText>
      </w:r>
      <w:r>
        <w:rPr>
          <w:noProof/>
        </w:rPr>
      </w:r>
      <w:r>
        <w:rPr>
          <w:noProof/>
        </w:rPr>
        <w:fldChar w:fldCharType="separate"/>
      </w:r>
      <w:r>
        <w:rPr>
          <w:noProof/>
        </w:rPr>
        <w:t>69</w:t>
      </w:r>
      <w:r>
        <w:rPr>
          <w:noProof/>
        </w:rPr>
        <w:fldChar w:fldCharType="end"/>
      </w:r>
    </w:p>
    <w:p w14:paraId="7183379B" w14:textId="6B683DB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7.5.1.9</w:t>
      </w:r>
      <w:r>
        <w:rPr>
          <w:rFonts w:asciiTheme="minorHAnsi" w:eastAsiaTheme="minorEastAsia" w:hAnsiTheme="minorHAnsi" w:cstheme="minorBidi"/>
          <w:noProof/>
          <w:kern w:val="2"/>
          <w:sz w:val="24"/>
          <w:szCs w:val="24"/>
          <w:lang w:eastAsia="en-GB"/>
          <w14:ligatures w14:val="standardContextual"/>
        </w:rPr>
        <w:tab/>
      </w:r>
      <w:r>
        <w:rPr>
          <w:noProof/>
        </w:rPr>
        <w:t>SMREG-MBMS-ACTIVATE-REJ</w:t>
      </w:r>
      <w:r>
        <w:rPr>
          <w:noProof/>
        </w:rPr>
        <w:tab/>
      </w:r>
      <w:r>
        <w:rPr>
          <w:noProof/>
        </w:rPr>
        <w:fldChar w:fldCharType="begin"/>
      </w:r>
      <w:r>
        <w:rPr>
          <w:noProof/>
        </w:rPr>
        <w:instrText xml:space="preserve"> PAGEREF _Toc218682370 \h </w:instrText>
      </w:r>
      <w:r>
        <w:rPr>
          <w:noProof/>
        </w:rPr>
      </w:r>
      <w:r>
        <w:rPr>
          <w:noProof/>
        </w:rPr>
        <w:fldChar w:fldCharType="separate"/>
      </w:r>
      <w:r>
        <w:rPr>
          <w:noProof/>
        </w:rPr>
        <w:t>69</w:t>
      </w:r>
      <w:r>
        <w:rPr>
          <w:noProof/>
        </w:rPr>
        <w:fldChar w:fldCharType="end"/>
      </w:r>
    </w:p>
    <w:p w14:paraId="51F91C7C" w14:textId="09EBBCFF"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Session Management Services for SNSM-SAP</w:t>
      </w:r>
      <w:r>
        <w:rPr>
          <w:noProof/>
        </w:rPr>
        <w:tab/>
      </w:r>
      <w:r>
        <w:rPr>
          <w:noProof/>
        </w:rPr>
        <w:fldChar w:fldCharType="begin"/>
      </w:r>
      <w:r>
        <w:rPr>
          <w:noProof/>
        </w:rPr>
        <w:instrText xml:space="preserve"> PAGEREF _Toc218682371 \h </w:instrText>
      </w:r>
      <w:r>
        <w:rPr>
          <w:noProof/>
        </w:rPr>
      </w:r>
      <w:r>
        <w:rPr>
          <w:noProof/>
        </w:rPr>
        <w:fldChar w:fldCharType="separate"/>
      </w:r>
      <w:r>
        <w:rPr>
          <w:noProof/>
        </w:rPr>
        <w:t>69</w:t>
      </w:r>
      <w:r>
        <w:rPr>
          <w:noProof/>
        </w:rPr>
        <w:fldChar w:fldCharType="end"/>
      </w:r>
    </w:p>
    <w:p w14:paraId="5CC69F88" w14:textId="28FA0788"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Location services at the Network side</w:t>
      </w:r>
      <w:r>
        <w:rPr>
          <w:noProof/>
        </w:rPr>
        <w:tab/>
      </w:r>
      <w:r>
        <w:rPr>
          <w:noProof/>
        </w:rPr>
        <w:fldChar w:fldCharType="begin"/>
      </w:r>
      <w:r>
        <w:rPr>
          <w:noProof/>
        </w:rPr>
        <w:instrText xml:space="preserve"> PAGEREF _Toc218682372 \h </w:instrText>
      </w:r>
      <w:r>
        <w:rPr>
          <w:noProof/>
        </w:rPr>
      </w:r>
      <w:r>
        <w:rPr>
          <w:noProof/>
        </w:rPr>
        <w:fldChar w:fldCharType="separate"/>
      </w:r>
      <w:r>
        <w:rPr>
          <w:noProof/>
        </w:rPr>
        <w:t>69</w:t>
      </w:r>
      <w:r>
        <w:rPr>
          <w:noProof/>
        </w:rPr>
        <w:fldChar w:fldCharType="end"/>
      </w:r>
    </w:p>
    <w:p w14:paraId="4AE3001E" w14:textId="3BF82AA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_Toc218682373 \h </w:instrText>
      </w:r>
      <w:r>
        <w:rPr>
          <w:noProof/>
        </w:rPr>
      </w:r>
      <w:r>
        <w:rPr>
          <w:noProof/>
        </w:rPr>
        <w:fldChar w:fldCharType="separate"/>
      </w:r>
      <w:r>
        <w:rPr>
          <w:noProof/>
        </w:rPr>
        <w:t>69</w:t>
      </w:r>
      <w:r>
        <w:rPr>
          <w:noProof/>
        </w:rPr>
        <w:fldChar w:fldCharType="end"/>
      </w:r>
    </w:p>
    <w:p w14:paraId="01886554" w14:textId="6366E28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_Toc218682374 \h </w:instrText>
      </w:r>
      <w:r>
        <w:rPr>
          <w:noProof/>
        </w:rPr>
      </w:r>
      <w:r>
        <w:rPr>
          <w:noProof/>
        </w:rPr>
        <w:fldChar w:fldCharType="separate"/>
      </w:r>
      <w:r>
        <w:rPr>
          <w:noProof/>
        </w:rPr>
        <w:t>70</w:t>
      </w:r>
      <w:r>
        <w:rPr>
          <w:noProof/>
        </w:rPr>
        <w:fldChar w:fldCharType="end"/>
      </w:r>
    </w:p>
    <w:p w14:paraId="68A4069A" w14:textId="5969C34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MNLCS_BEGIN_REQ</w:t>
      </w:r>
      <w:r>
        <w:rPr>
          <w:noProof/>
        </w:rPr>
        <w:tab/>
      </w:r>
      <w:r>
        <w:rPr>
          <w:noProof/>
        </w:rPr>
        <w:fldChar w:fldCharType="begin"/>
      </w:r>
      <w:r>
        <w:rPr>
          <w:noProof/>
        </w:rPr>
        <w:instrText xml:space="preserve"> PAGEREF _Toc218682375 \h </w:instrText>
      </w:r>
      <w:r>
        <w:rPr>
          <w:noProof/>
        </w:rPr>
      </w:r>
      <w:r>
        <w:rPr>
          <w:noProof/>
        </w:rPr>
        <w:fldChar w:fldCharType="separate"/>
      </w:r>
      <w:r>
        <w:rPr>
          <w:noProof/>
        </w:rPr>
        <w:t>70</w:t>
      </w:r>
      <w:r>
        <w:rPr>
          <w:noProof/>
        </w:rPr>
        <w:fldChar w:fldCharType="end"/>
      </w:r>
    </w:p>
    <w:p w14:paraId="779E3FE6" w14:textId="2ECEEF7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MNLCS_BEGIN_IND</w:t>
      </w:r>
      <w:r>
        <w:rPr>
          <w:noProof/>
        </w:rPr>
        <w:tab/>
      </w:r>
      <w:r>
        <w:rPr>
          <w:noProof/>
        </w:rPr>
        <w:fldChar w:fldCharType="begin"/>
      </w:r>
      <w:r>
        <w:rPr>
          <w:noProof/>
        </w:rPr>
        <w:instrText xml:space="preserve"> PAGEREF _Toc218682376 \h </w:instrText>
      </w:r>
      <w:r>
        <w:rPr>
          <w:noProof/>
        </w:rPr>
      </w:r>
      <w:r>
        <w:rPr>
          <w:noProof/>
        </w:rPr>
        <w:fldChar w:fldCharType="separate"/>
      </w:r>
      <w:r>
        <w:rPr>
          <w:noProof/>
        </w:rPr>
        <w:t>71</w:t>
      </w:r>
      <w:r>
        <w:rPr>
          <w:noProof/>
        </w:rPr>
        <w:fldChar w:fldCharType="end"/>
      </w:r>
    </w:p>
    <w:p w14:paraId="0D064CD3" w14:textId="4D43DC5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MNLCS_FACILITY_REQ</w:t>
      </w:r>
      <w:r>
        <w:rPr>
          <w:noProof/>
        </w:rPr>
        <w:tab/>
      </w:r>
      <w:r>
        <w:rPr>
          <w:noProof/>
        </w:rPr>
        <w:fldChar w:fldCharType="begin"/>
      </w:r>
      <w:r>
        <w:rPr>
          <w:noProof/>
        </w:rPr>
        <w:instrText xml:space="preserve"> PAGEREF _Toc218682377 \h </w:instrText>
      </w:r>
      <w:r>
        <w:rPr>
          <w:noProof/>
        </w:rPr>
      </w:r>
      <w:r>
        <w:rPr>
          <w:noProof/>
        </w:rPr>
        <w:fldChar w:fldCharType="separate"/>
      </w:r>
      <w:r>
        <w:rPr>
          <w:noProof/>
        </w:rPr>
        <w:t>71</w:t>
      </w:r>
      <w:r>
        <w:rPr>
          <w:noProof/>
        </w:rPr>
        <w:fldChar w:fldCharType="end"/>
      </w:r>
    </w:p>
    <w:p w14:paraId="45BDEE47" w14:textId="7BFF6D2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rFonts w:asciiTheme="minorHAnsi" w:eastAsiaTheme="minorEastAsia" w:hAnsiTheme="minorHAnsi" w:cstheme="minorBidi"/>
          <w:noProof/>
          <w:kern w:val="2"/>
          <w:sz w:val="24"/>
          <w:szCs w:val="24"/>
          <w:lang w:eastAsia="en-GB"/>
          <w14:ligatures w14:val="standardContextual"/>
        </w:rPr>
        <w:tab/>
      </w:r>
      <w:r>
        <w:rPr>
          <w:noProof/>
        </w:rPr>
        <w:t>MNLCS_FACILITY_IND</w:t>
      </w:r>
      <w:r>
        <w:rPr>
          <w:noProof/>
        </w:rPr>
        <w:tab/>
      </w:r>
      <w:r>
        <w:rPr>
          <w:noProof/>
        </w:rPr>
        <w:fldChar w:fldCharType="begin"/>
      </w:r>
      <w:r>
        <w:rPr>
          <w:noProof/>
        </w:rPr>
        <w:instrText xml:space="preserve"> PAGEREF _Toc218682378 \h </w:instrText>
      </w:r>
      <w:r>
        <w:rPr>
          <w:noProof/>
        </w:rPr>
      </w:r>
      <w:r>
        <w:rPr>
          <w:noProof/>
        </w:rPr>
        <w:fldChar w:fldCharType="separate"/>
      </w:r>
      <w:r>
        <w:rPr>
          <w:noProof/>
        </w:rPr>
        <w:t>71</w:t>
      </w:r>
      <w:r>
        <w:rPr>
          <w:noProof/>
        </w:rPr>
        <w:fldChar w:fldCharType="end"/>
      </w:r>
    </w:p>
    <w:p w14:paraId="226AF967" w14:textId="7422134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rFonts w:asciiTheme="minorHAnsi" w:eastAsiaTheme="minorEastAsia" w:hAnsiTheme="minorHAnsi" w:cstheme="minorBidi"/>
          <w:noProof/>
          <w:kern w:val="2"/>
          <w:sz w:val="24"/>
          <w:szCs w:val="24"/>
          <w:lang w:eastAsia="en-GB"/>
          <w14:ligatures w14:val="standardContextual"/>
        </w:rPr>
        <w:tab/>
      </w:r>
      <w:r>
        <w:rPr>
          <w:noProof/>
        </w:rPr>
        <w:t>MNLCS_END_REQ</w:t>
      </w:r>
      <w:r>
        <w:rPr>
          <w:noProof/>
        </w:rPr>
        <w:tab/>
      </w:r>
      <w:r>
        <w:rPr>
          <w:noProof/>
        </w:rPr>
        <w:fldChar w:fldCharType="begin"/>
      </w:r>
      <w:r>
        <w:rPr>
          <w:noProof/>
        </w:rPr>
        <w:instrText xml:space="preserve"> PAGEREF _Toc218682379 \h </w:instrText>
      </w:r>
      <w:r>
        <w:rPr>
          <w:noProof/>
        </w:rPr>
      </w:r>
      <w:r>
        <w:rPr>
          <w:noProof/>
        </w:rPr>
        <w:fldChar w:fldCharType="separate"/>
      </w:r>
      <w:r>
        <w:rPr>
          <w:noProof/>
        </w:rPr>
        <w:t>71</w:t>
      </w:r>
      <w:r>
        <w:rPr>
          <w:noProof/>
        </w:rPr>
        <w:fldChar w:fldCharType="end"/>
      </w:r>
    </w:p>
    <w:p w14:paraId="7CEEB590" w14:textId="7550EB7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7.6.2.6</w:t>
      </w:r>
      <w:r>
        <w:rPr>
          <w:rFonts w:asciiTheme="minorHAnsi" w:eastAsiaTheme="minorEastAsia" w:hAnsiTheme="minorHAnsi" w:cstheme="minorBidi"/>
          <w:noProof/>
          <w:kern w:val="2"/>
          <w:sz w:val="24"/>
          <w:szCs w:val="24"/>
          <w:lang w:eastAsia="en-GB"/>
          <w14:ligatures w14:val="standardContextual"/>
        </w:rPr>
        <w:tab/>
      </w:r>
      <w:r>
        <w:rPr>
          <w:noProof/>
        </w:rPr>
        <w:t>MNLCS_END_IND</w:t>
      </w:r>
      <w:r>
        <w:rPr>
          <w:noProof/>
        </w:rPr>
        <w:tab/>
      </w:r>
      <w:r>
        <w:rPr>
          <w:noProof/>
        </w:rPr>
        <w:fldChar w:fldCharType="begin"/>
      </w:r>
      <w:r>
        <w:rPr>
          <w:noProof/>
        </w:rPr>
        <w:instrText xml:space="preserve"> PAGEREF _Toc218682380 \h </w:instrText>
      </w:r>
      <w:r>
        <w:rPr>
          <w:noProof/>
        </w:rPr>
      </w:r>
      <w:r>
        <w:rPr>
          <w:noProof/>
        </w:rPr>
        <w:fldChar w:fldCharType="separate"/>
      </w:r>
      <w:r>
        <w:rPr>
          <w:noProof/>
        </w:rPr>
        <w:t>71</w:t>
      </w:r>
      <w:r>
        <w:rPr>
          <w:noProof/>
        </w:rPr>
        <w:fldChar w:fldCharType="end"/>
      </w:r>
    </w:p>
    <w:p w14:paraId="6CB84AA6" w14:textId="19F45D19"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Services assumed from signalling layers 1 and 2</w:t>
      </w:r>
      <w:r>
        <w:rPr>
          <w:noProof/>
        </w:rPr>
        <w:tab/>
      </w:r>
      <w:r>
        <w:rPr>
          <w:noProof/>
        </w:rPr>
        <w:fldChar w:fldCharType="begin"/>
      </w:r>
      <w:r>
        <w:rPr>
          <w:noProof/>
        </w:rPr>
        <w:instrText xml:space="preserve"> PAGEREF _Toc218682381 \h </w:instrText>
      </w:r>
      <w:r>
        <w:rPr>
          <w:noProof/>
        </w:rPr>
      </w:r>
      <w:r>
        <w:rPr>
          <w:noProof/>
        </w:rPr>
        <w:fldChar w:fldCharType="separate"/>
      </w:r>
      <w:r>
        <w:rPr>
          <w:noProof/>
        </w:rPr>
        <w:t>71</w:t>
      </w:r>
      <w:r>
        <w:rPr>
          <w:noProof/>
        </w:rPr>
        <w:fldChar w:fldCharType="end"/>
      </w:r>
    </w:p>
    <w:p w14:paraId="7514AD86" w14:textId="193191B0"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Priority</w:t>
      </w:r>
      <w:r>
        <w:rPr>
          <w:noProof/>
        </w:rPr>
        <w:tab/>
      </w:r>
      <w:r>
        <w:rPr>
          <w:noProof/>
        </w:rPr>
        <w:fldChar w:fldCharType="begin"/>
      </w:r>
      <w:r>
        <w:rPr>
          <w:noProof/>
        </w:rPr>
        <w:instrText xml:space="preserve"> PAGEREF _Toc218682382 \h </w:instrText>
      </w:r>
      <w:r>
        <w:rPr>
          <w:noProof/>
        </w:rPr>
      </w:r>
      <w:r>
        <w:rPr>
          <w:noProof/>
        </w:rPr>
        <w:fldChar w:fldCharType="separate"/>
      </w:r>
      <w:r>
        <w:rPr>
          <w:noProof/>
        </w:rPr>
        <w:t>71</w:t>
      </w:r>
      <w:r>
        <w:rPr>
          <w:noProof/>
        </w:rPr>
        <w:fldChar w:fldCharType="end"/>
      </w:r>
    </w:p>
    <w:p w14:paraId="3551EB30" w14:textId="354F2DB7"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Unacknowledged information transfer</w:t>
      </w:r>
      <w:r>
        <w:rPr>
          <w:noProof/>
        </w:rPr>
        <w:tab/>
      </w:r>
      <w:r>
        <w:rPr>
          <w:noProof/>
        </w:rPr>
        <w:fldChar w:fldCharType="begin"/>
      </w:r>
      <w:r>
        <w:rPr>
          <w:noProof/>
        </w:rPr>
        <w:instrText xml:space="preserve"> PAGEREF _Toc218682383 \h </w:instrText>
      </w:r>
      <w:r>
        <w:rPr>
          <w:noProof/>
        </w:rPr>
      </w:r>
      <w:r>
        <w:rPr>
          <w:noProof/>
        </w:rPr>
        <w:fldChar w:fldCharType="separate"/>
      </w:r>
      <w:r>
        <w:rPr>
          <w:noProof/>
        </w:rPr>
        <w:t>71</w:t>
      </w:r>
      <w:r>
        <w:rPr>
          <w:noProof/>
        </w:rPr>
        <w:fldChar w:fldCharType="end"/>
      </w:r>
    </w:p>
    <w:p w14:paraId="22B84D82" w14:textId="3D70C340"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Acknowledged information transfer</w:t>
      </w:r>
      <w:r>
        <w:rPr>
          <w:noProof/>
        </w:rPr>
        <w:tab/>
      </w:r>
      <w:r>
        <w:rPr>
          <w:noProof/>
        </w:rPr>
        <w:fldChar w:fldCharType="begin"/>
      </w:r>
      <w:r>
        <w:rPr>
          <w:noProof/>
        </w:rPr>
        <w:instrText xml:space="preserve"> PAGEREF _Toc218682384 \h </w:instrText>
      </w:r>
      <w:r>
        <w:rPr>
          <w:noProof/>
        </w:rPr>
      </w:r>
      <w:r>
        <w:rPr>
          <w:noProof/>
        </w:rPr>
        <w:fldChar w:fldCharType="separate"/>
      </w:r>
      <w:r>
        <w:rPr>
          <w:noProof/>
        </w:rPr>
        <w:t>71</w:t>
      </w:r>
      <w:r>
        <w:rPr>
          <w:noProof/>
        </w:rPr>
        <w:fldChar w:fldCharType="end"/>
      </w:r>
    </w:p>
    <w:p w14:paraId="13822921" w14:textId="509E7DE2"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Random access</w:t>
      </w:r>
      <w:r>
        <w:rPr>
          <w:noProof/>
        </w:rPr>
        <w:tab/>
      </w:r>
      <w:r>
        <w:rPr>
          <w:noProof/>
        </w:rPr>
        <w:fldChar w:fldCharType="begin"/>
      </w:r>
      <w:r>
        <w:rPr>
          <w:noProof/>
        </w:rPr>
        <w:instrText xml:space="preserve"> PAGEREF _Toc218682385 \h </w:instrText>
      </w:r>
      <w:r>
        <w:rPr>
          <w:noProof/>
        </w:rPr>
      </w:r>
      <w:r>
        <w:rPr>
          <w:noProof/>
        </w:rPr>
        <w:fldChar w:fldCharType="separate"/>
      </w:r>
      <w:r>
        <w:rPr>
          <w:noProof/>
        </w:rPr>
        <w:t>72</w:t>
      </w:r>
      <w:r>
        <w:rPr>
          <w:noProof/>
        </w:rPr>
        <w:fldChar w:fldCharType="end"/>
      </w:r>
    </w:p>
    <w:p w14:paraId="0370939C" w14:textId="51EACDD0"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Channel management and measurements</w:t>
      </w:r>
      <w:r>
        <w:rPr>
          <w:noProof/>
        </w:rPr>
        <w:tab/>
      </w:r>
      <w:r>
        <w:rPr>
          <w:noProof/>
        </w:rPr>
        <w:fldChar w:fldCharType="begin"/>
      </w:r>
      <w:r>
        <w:rPr>
          <w:noProof/>
        </w:rPr>
        <w:instrText xml:space="preserve"> PAGEREF _Toc218682386 \h </w:instrText>
      </w:r>
      <w:r>
        <w:rPr>
          <w:noProof/>
        </w:rPr>
      </w:r>
      <w:r>
        <w:rPr>
          <w:noProof/>
        </w:rPr>
        <w:fldChar w:fldCharType="separate"/>
      </w:r>
      <w:r>
        <w:rPr>
          <w:noProof/>
        </w:rPr>
        <w:t>72</w:t>
      </w:r>
      <w:r>
        <w:rPr>
          <w:noProof/>
        </w:rPr>
        <w:fldChar w:fldCharType="end"/>
      </w:r>
    </w:p>
    <w:p w14:paraId="10DB7921" w14:textId="5AAA3D2D"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MS side</w:t>
      </w:r>
      <w:r>
        <w:rPr>
          <w:noProof/>
        </w:rPr>
        <w:tab/>
      </w:r>
      <w:r>
        <w:rPr>
          <w:noProof/>
        </w:rPr>
        <w:fldChar w:fldCharType="begin"/>
      </w:r>
      <w:r>
        <w:rPr>
          <w:noProof/>
        </w:rPr>
        <w:instrText xml:space="preserve"> PAGEREF _Toc218682387 \h </w:instrText>
      </w:r>
      <w:r>
        <w:rPr>
          <w:noProof/>
        </w:rPr>
      </w:r>
      <w:r>
        <w:rPr>
          <w:noProof/>
        </w:rPr>
        <w:fldChar w:fldCharType="separate"/>
      </w:r>
      <w:r>
        <w:rPr>
          <w:noProof/>
        </w:rPr>
        <w:t>72</w:t>
      </w:r>
      <w:r>
        <w:rPr>
          <w:noProof/>
        </w:rPr>
        <w:fldChar w:fldCharType="end"/>
      </w:r>
    </w:p>
    <w:p w14:paraId="4EC295F8" w14:textId="1EDA1EB6"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r>
      <w:r>
        <w:rPr>
          <w:noProof/>
        </w:rPr>
        <w:instrText xml:space="preserve"> PAGEREF _Toc218682388 \h </w:instrText>
      </w:r>
      <w:r>
        <w:rPr>
          <w:noProof/>
        </w:rPr>
      </w:r>
      <w:r>
        <w:rPr>
          <w:noProof/>
        </w:rPr>
        <w:fldChar w:fldCharType="separate"/>
      </w:r>
      <w:r>
        <w:rPr>
          <w:noProof/>
        </w:rPr>
        <w:t>72</w:t>
      </w:r>
      <w:r>
        <w:rPr>
          <w:noProof/>
        </w:rPr>
        <w:fldChar w:fldCharType="end"/>
      </w:r>
    </w:p>
    <w:p w14:paraId="1A0020AA" w14:textId="6B8FADE3"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_Toc218682389 \h </w:instrText>
      </w:r>
      <w:r>
        <w:rPr>
          <w:noProof/>
        </w:rPr>
      </w:r>
      <w:r>
        <w:rPr>
          <w:noProof/>
        </w:rPr>
        <w:fldChar w:fldCharType="separate"/>
      </w:r>
      <w:r>
        <w:rPr>
          <w:noProof/>
        </w:rPr>
        <w:t>73</w:t>
      </w:r>
      <w:r>
        <w:rPr>
          <w:noProof/>
        </w:rPr>
        <w:fldChar w:fldCharType="end"/>
      </w:r>
    </w:p>
    <w:p w14:paraId="11F1DDDF" w14:textId="52AB1F1A"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_Toc218682390 \h </w:instrText>
      </w:r>
      <w:r>
        <w:rPr>
          <w:noProof/>
        </w:rPr>
      </w:r>
      <w:r>
        <w:rPr>
          <w:noProof/>
        </w:rPr>
        <w:fldChar w:fldCharType="separate"/>
      </w:r>
      <w:r>
        <w:rPr>
          <w:noProof/>
        </w:rPr>
        <w:t>74</w:t>
      </w:r>
      <w:r>
        <w:rPr>
          <w:noProof/>
        </w:rPr>
        <w:fldChar w:fldCharType="end"/>
      </w:r>
    </w:p>
    <w:p w14:paraId="06D96BC3" w14:textId="7E03BC9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fr-FR"/>
        </w:rPr>
        <w:t>9.1.2.1</w:t>
      </w:r>
      <w:r>
        <w:rPr>
          <w:rFonts w:asciiTheme="minorHAnsi" w:eastAsiaTheme="minorEastAsia" w:hAnsiTheme="minorHAnsi" w:cstheme="minorBidi"/>
          <w:noProof/>
          <w:kern w:val="2"/>
          <w:sz w:val="24"/>
          <w:szCs w:val="24"/>
          <w:lang w:eastAsia="en-GB"/>
          <w14:ligatures w14:val="standardContextual"/>
        </w:rPr>
        <w:tab/>
      </w:r>
      <w:r w:rsidRPr="007F2783">
        <w:rPr>
          <w:noProof/>
          <w:lang w:val="fr-FR"/>
        </w:rPr>
        <w:t>RR_EST_REQ</w:t>
      </w:r>
      <w:r>
        <w:rPr>
          <w:noProof/>
        </w:rPr>
        <w:tab/>
      </w:r>
      <w:r>
        <w:rPr>
          <w:noProof/>
        </w:rPr>
        <w:fldChar w:fldCharType="begin"/>
      </w:r>
      <w:r>
        <w:rPr>
          <w:noProof/>
        </w:rPr>
        <w:instrText xml:space="preserve"> PAGEREF _Toc218682391 \h </w:instrText>
      </w:r>
      <w:r>
        <w:rPr>
          <w:noProof/>
        </w:rPr>
      </w:r>
      <w:r>
        <w:rPr>
          <w:noProof/>
        </w:rPr>
        <w:fldChar w:fldCharType="separate"/>
      </w:r>
      <w:r>
        <w:rPr>
          <w:noProof/>
        </w:rPr>
        <w:t>74</w:t>
      </w:r>
      <w:r>
        <w:rPr>
          <w:noProof/>
        </w:rPr>
        <w:fldChar w:fldCharType="end"/>
      </w:r>
    </w:p>
    <w:p w14:paraId="5E07D0B5" w14:textId="5D85DB3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RR_EST_IND</w:t>
      </w:r>
      <w:r>
        <w:rPr>
          <w:noProof/>
        </w:rPr>
        <w:tab/>
      </w:r>
      <w:r>
        <w:rPr>
          <w:noProof/>
        </w:rPr>
        <w:fldChar w:fldCharType="begin"/>
      </w:r>
      <w:r>
        <w:rPr>
          <w:noProof/>
        </w:rPr>
        <w:instrText xml:space="preserve"> PAGEREF _Toc218682392 \h </w:instrText>
      </w:r>
      <w:r>
        <w:rPr>
          <w:noProof/>
        </w:rPr>
      </w:r>
      <w:r>
        <w:rPr>
          <w:noProof/>
        </w:rPr>
        <w:fldChar w:fldCharType="separate"/>
      </w:r>
      <w:r>
        <w:rPr>
          <w:noProof/>
        </w:rPr>
        <w:t>74</w:t>
      </w:r>
      <w:r>
        <w:rPr>
          <w:noProof/>
        </w:rPr>
        <w:fldChar w:fldCharType="end"/>
      </w:r>
    </w:p>
    <w:p w14:paraId="6CDEAAC9" w14:textId="30C321C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RR_EST_CNF</w:t>
      </w:r>
      <w:r>
        <w:rPr>
          <w:noProof/>
        </w:rPr>
        <w:tab/>
      </w:r>
      <w:r>
        <w:rPr>
          <w:noProof/>
        </w:rPr>
        <w:fldChar w:fldCharType="begin"/>
      </w:r>
      <w:r>
        <w:rPr>
          <w:noProof/>
        </w:rPr>
        <w:instrText xml:space="preserve"> PAGEREF _Toc218682393 \h </w:instrText>
      </w:r>
      <w:r>
        <w:rPr>
          <w:noProof/>
        </w:rPr>
      </w:r>
      <w:r>
        <w:rPr>
          <w:noProof/>
        </w:rPr>
        <w:fldChar w:fldCharType="separate"/>
      </w:r>
      <w:r>
        <w:rPr>
          <w:noProof/>
        </w:rPr>
        <w:t>74</w:t>
      </w:r>
      <w:r>
        <w:rPr>
          <w:noProof/>
        </w:rPr>
        <w:fldChar w:fldCharType="end"/>
      </w:r>
    </w:p>
    <w:p w14:paraId="354AC49A" w14:textId="0D6F2DC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RR_REL_IND</w:t>
      </w:r>
      <w:r>
        <w:rPr>
          <w:noProof/>
        </w:rPr>
        <w:tab/>
      </w:r>
      <w:r>
        <w:rPr>
          <w:noProof/>
        </w:rPr>
        <w:fldChar w:fldCharType="begin"/>
      </w:r>
      <w:r>
        <w:rPr>
          <w:noProof/>
        </w:rPr>
        <w:instrText xml:space="preserve"> PAGEREF _Toc218682394 \h </w:instrText>
      </w:r>
      <w:r>
        <w:rPr>
          <w:noProof/>
        </w:rPr>
      </w:r>
      <w:r>
        <w:rPr>
          <w:noProof/>
        </w:rPr>
        <w:fldChar w:fldCharType="separate"/>
      </w:r>
      <w:r>
        <w:rPr>
          <w:noProof/>
        </w:rPr>
        <w:t>74</w:t>
      </w:r>
      <w:r>
        <w:rPr>
          <w:noProof/>
        </w:rPr>
        <w:fldChar w:fldCharType="end"/>
      </w:r>
    </w:p>
    <w:p w14:paraId="10650ADC" w14:textId="3A52317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RR_SYNC_IND</w:t>
      </w:r>
      <w:r>
        <w:rPr>
          <w:noProof/>
        </w:rPr>
        <w:tab/>
      </w:r>
      <w:r>
        <w:rPr>
          <w:noProof/>
        </w:rPr>
        <w:fldChar w:fldCharType="begin"/>
      </w:r>
      <w:r>
        <w:rPr>
          <w:noProof/>
        </w:rPr>
        <w:instrText xml:space="preserve"> PAGEREF _Toc218682395 \h </w:instrText>
      </w:r>
      <w:r>
        <w:rPr>
          <w:noProof/>
        </w:rPr>
      </w:r>
      <w:r>
        <w:rPr>
          <w:noProof/>
        </w:rPr>
        <w:fldChar w:fldCharType="separate"/>
      </w:r>
      <w:r>
        <w:rPr>
          <w:noProof/>
        </w:rPr>
        <w:t>74</w:t>
      </w:r>
      <w:r>
        <w:rPr>
          <w:noProof/>
        </w:rPr>
        <w:fldChar w:fldCharType="end"/>
      </w:r>
    </w:p>
    <w:p w14:paraId="0F5E5545" w14:textId="6B6653B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9.1.2.5a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_Toc218682396 \h </w:instrText>
      </w:r>
      <w:r>
        <w:rPr>
          <w:noProof/>
        </w:rPr>
      </w:r>
      <w:r>
        <w:rPr>
          <w:noProof/>
        </w:rPr>
        <w:fldChar w:fldCharType="separate"/>
      </w:r>
      <w:r>
        <w:rPr>
          <w:noProof/>
        </w:rPr>
        <w:t>75</w:t>
      </w:r>
      <w:r>
        <w:rPr>
          <w:noProof/>
        </w:rPr>
        <w:fldChar w:fldCharType="end"/>
      </w:r>
    </w:p>
    <w:p w14:paraId="30F9E626" w14:textId="7551A37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9.1.2.5b</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_Toc218682397 \h </w:instrText>
      </w:r>
      <w:r>
        <w:rPr>
          <w:noProof/>
        </w:rPr>
      </w:r>
      <w:r>
        <w:rPr>
          <w:noProof/>
        </w:rPr>
        <w:fldChar w:fldCharType="separate"/>
      </w:r>
      <w:r>
        <w:rPr>
          <w:noProof/>
        </w:rPr>
        <w:t>75</w:t>
      </w:r>
      <w:r>
        <w:rPr>
          <w:noProof/>
        </w:rPr>
        <w:fldChar w:fldCharType="end"/>
      </w:r>
    </w:p>
    <w:p w14:paraId="7DFF0E7A" w14:textId="3817FB0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r>
      <w:r>
        <w:rPr>
          <w:noProof/>
        </w:rPr>
        <w:instrText xml:space="preserve"> PAGEREF _Toc218682398 \h </w:instrText>
      </w:r>
      <w:r>
        <w:rPr>
          <w:noProof/>
        </w:rPr>
      </w:r>
      <w:r>
        <w:rPr>
          <w:noProof/>
        </w:rPr>
        <w:fldChar w:fldCharType="separate"/>
      </w:r>
      <w:r>
        <w:rPr>
          <w:noProof/>
        </w:rPr>
        <w:t>75</w:t>
      </w:r>
      <w:r>
        <w:rPr>
          <w:noProof/>
        </w:rPr>
        <w:fldChar w:fldCharType="end"/>
      </w:r>
    </w:p>
    <w:p w14:paraId="3CDB53E2" w14:textId="6EE0044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9.1.2.7</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r>
      <w:r>
        <w:rPr>
          <w:noProof/>
        </w:rPr>
        <w:instrText xml:space="preserve"> PAGEREF _Toc218682399 \h </w:instrText>
      </w:r>
      <w:r>
        <w:rPr>
          <w:noProof/>
        </w:rPr>
      </w:r>
      <w:r>
        <w:rPr>
          <w:noProof/>
        </w:rPr>
        <w:fldChar w:fldCharType="separate"/>
      </w:r>
      <w:r>
        <w:rPr>
          <w:noProof/>
        </w:rPr>
        <w:t>75</w:t>
      </w:r>
      <w:r>
        <w:rPr>
          <w:noProof/>
        </w:rPr>
        <w:fldChar w:fldCharType="end"/>
      </w:r>
    </w:p>
    <w:p w14:paraId="452DDECA" w14:textId="38727B5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9.1.2.7a</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_Toc218682400 \h </w:instrText>
      </w:r>
      <w:r>
        <w:rPr>
          <w:noProof/>
        </w:rPr>
      </w:r>
      <w:r>
        <w:rPr>
          <w:noProof/>
        </w:rPr>
        <w:fldChar w:fldCharType="separate"/>
      </w:r>
      <w:r>
        <w:rPr>
          <w:noProof/>
        </w:rPr>
        <w:t>75</w:t>
      </w:r>
      <w:r>
        <w:rPr>
          <w:noProof/>
        </w:rPr>
        <w:fldChar w:fldCharType="end"/>
      </w:r>
    </w:p>
    <w:p w14:paraId="0BC8D57C" w14:textId="2582A63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9.1.2.8</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r>
      <w:r>
        <w:rPr>
          <w:noProof/>
        </w:rPr>
        <w:instrText xml:space="preserve"> PAGEREF _Toc218682401 \h </w:instrText>
      </w:r>
      <w:r>
        <w:rPr>
          <w:noProof/>
        </w:rPr>
      </w:r>
      <w:r>
        <w:rPr>
          <w:noProof/>
        </w:rPr>
        <w:fldChar w:fldCharType="separate"/>
      </w:r>
      <w:r>
        <w:rPr>
          <w:noProof/>
        </w:rPr>
        <w:t>75</w:t>
      </w:r>
      <w:r>
        <w:rPr>
          <w:noProof/>
        </w:rPr>
        <w:fldChar w:fldCharType="end"/>
      </w:r>
    </w:p>
    <w:p w14:paraId="32B2B151" w14:textId="32DCC48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9.1.2.9</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r>
      <w:r>
        <w:rPr>
          <w:noProof/>
        </w:rPr>
        <w:instrText xml:space="preserve"> PAGEREF _Toc218682402 \h </w:instrText>
      </w:r>
      <w:r>
        <w:rPr>
          <w:noProof/>
        </w:rPr>
      </w:r>
      <w:r>
        <w:rPr>
          <w:noProof/>
        </w:rPr>
        <w:fldChar w:fldCharType="separate"/>
      </w:r>
      <w:r>
        <w:rPr>
          <w:noProof/>
        </w:rPr>
        <w:t>75</w:t>
      </w:r>
      <w:r>
        <w:rPr>
          <w:noProof/>
        </w:rPr>
        <w:fldChar w:fldCharType="end"/>
      </w:r>
    </w:p>
    <w:p w14:paraId="0C493DE8" w14:textId="08232F2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9.1.2.10</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r>
      <w:r>
        <w:rPr>
          <w:noProof/>
        </w:rPr>
        <w:instrText xml:space="preserve"> PAGEREF _Toc218682403 \h </w:instrText>
      </w:r>
      <w:r>
        <w:rPr>
          <w:noProof/>
        </w:rPr>
      </w:r>
      <w:r>
        <w:rPr>
          <w:noProof/>
        </w:rPr>
        <w:fldChar w:fldCharType="separate"/>
      </w:r>
      <w:r>
        <w:rPr>
          <w:noProof/>
        </w:rPr>
        <w:t>75</w:t>
      </w:r>
      <w:r>
        <w:rPr>
          <w:noProof/>
        </w:rPr>
        <w:fldChar w:fldCharType="end"/>
      </w:r>
    </w:p>
    <w:p w14:paraId="70D899B6" w14:textId="6F74BB3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w:t>
      </w:r>
      <w:r>
        <w:rPr>
          <w:noProof/>
        </w:rPr>
        <w:tab/>
      </w:r>
      <w:r>
        <w:rPr>
          <w:noProof/>
        </w:rPr>
        <w:fldChar w:fldCharType="begin"/>
      </w:r>
      <w:r>
        <w:rPr>
          <w:noProof/>
        </w:rPr>
        <w:instrText xml:space="preserve"> PAGEREF _Toc218682404 \h </w:instrText>
      </w:r>
      <w:r>
        <w:rPr>
          <w:noProof/>
        </w:rPr>
      </w:r>
      <w:r>
        <w:rPr>
          <w:noProof/>
        </w:rPr>
        <w:fldChar w:fldCharType="separate"/>
      </w:r>
      <w:r>
        <w:rPr>
          <w:noProof/>
        </w:rPr>
        <w:t>75</w:t>
      </w:r>
      <w:r>
        <w:rPr>
          <w:noProof/>
        </w:rPr>
        <w:fldChar w:fldCharType="end"/>
      </w:r>
    </w:p>
    <w:p w14:paraId="408DD04E" w14:textId="2A5849C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CTS_RR_ALIVE_CHECK_IND</w:t>
      </w:r>
      <w:r>
        <w:rPr>
          <w:noProof/>
        </w:rPr>
        <w:tab/>
      </w:r>
      <w:r>
        <w:rPr>
          <w:noProof/>
        </w:rPr>
        <w:fldChar w:fldCharType="begin"/>
      </w:r>
      <w:r>
        <w:rPr>
          <w:noProof/>
        </w:rPr>
        <w:instrText xml:space="preserve"> PAGEREF _Toc218682405 \h </w:instrText>
      </w:r>
      <w:r>
        <w:rPr>
          <w:noProof/>
        </w:rPr>
      </w:r>
      <w:r>
        <w:rPr>
          <w:noProof/>
        </w:rPr>
        <w:fldChar w:fldCharType="separate"/>
      </w:r>
      <w:r>
        <w:rPr>
          <w:noProof/>
        </w:rPr>
        <w:t>76</w:t>
      </w:r>
      <w:r>
        <w:rPr>
          <w:noProof/>
        </w:rPr>
        <w:fldChar w:fldCharType="end"/>
      </w:r>
    </w:p>
    <w:p w14:paraId="1B7D1D79" w14:textId="19313EFC"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r>
      <w:r>
        <w:rPr>
          <w:noProof/>
        </w:rPr>
        <w:instrText xml:space="preserve"> PAGEREF _Toc218682406 \h </w:instrText>
      </w:r>
      <w:r>
        <w:rPr>
          <w:noProof/>
        </w:rPr>
      </w:r>
      <w:r>
        <w:rPr>
          <w:noProof/>
        </w:rPr>
        <w:fldChar w:fldCharType="separate"/>
      </w:r>
      <w:r>
        <w:rPr>
          <w:noProof/>
        </w:rPr>
        <w:t>76</w:t>
      </w:r>
      <w:r>
        <w:rPr>
          <w:noProof/>
        </w:rPr>
        <w:fldChar w:fldCharType="end"/>
      </w:r>
    </w:p>
    <w:p w14:paraId="29E07C55" w14:textId="0F62956C"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_Toc218682407 \h </w:instrText>
      </w:r>
      <w:r>
        <w:rPr>
          <w:noProof/>
        </w:rPr>
      </w:r>
      <w:r>
        <w:rPr>
          <w:noProof/>
        </w:rPr>
        <w:fldChar w:fldCharType="separate"/>
      </w:r>
      <w:r>
        <w:rPr>
          <w:noProof/>
        </w:rPr>
        <w:t>77</w:t>
      </w:r>
      <w:r>
        <w:rPr>
          <w:noProof/>
        </w:rPr>
        <w:fldChar w:fldCharType="end"/>
      </w:r>
    </w:p>
    <w:p w14:paraId="240E8666" w14:textId="1B76A3E0"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_Toc218682408 \h </w:instrText>
      </w:r>
      <w:r>
        <w:rPr>
          <w:noProof/>
        </w:rPr>
      </w:r>
      <w:r>
        <w:rPr>
          <w:noProof/>
        </w:rPr>
        <w:fldChar w:fldCharType="separate"/>
      </w:r>
      <w:r>
        <w:rPr>
          <w:noProof/>
        </w:rPr>
        <w:t>78</w:t>
      </w:r>
      <w:r>
        <w:rPr>
          <w:noProof/>
        </w:rPr>
        <w:fldChar w:fldCharType="end"/>
      </w:r>
    </w:p>
    <w:p w14:paraId="5C46AF66" w14:textId="5D1EE37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MMXX_EST_REQ</w:t>
      </w:r>
      <w:r>
        <w:rPr>
          <w:noProof/>
        </w:rPr>
        <w:tab/>
      </w:r>
      <w:r>
        <w:rPr>
          <w:noProof/>
        </w:rPr>
        <w:fldChar w:fldCharType="begin"/>
      </w:r>
      <w:r>
        <w:rPr>
          <w:noProof/>
        </w:rPr>
        <w:instrText xml:space="preserve"> PAGEREF _Toc218682409 \h </w:instrText>
      </w:r>
      <w:r>
        <w:rPr>
          <w:noProof/>
        </w:rPr>
      </w:r>
      <w:r>
        <w:rPr>
          <w:noProof/>
        </w:rPr>
        <w:fldChar w:fldCharType="separate"/>
      </w:r>
      <w:r>
        <w:rPr>
          <w:noProof/>
        </w:rPr>
        <w:t>78</w:t>
      </w:r>
      <w:r>
        <w:rPr>
          <w:noProof/>
        </w:rPr>
        <w:fldChar w:fldCharType="end"/>
      </w:r>
    </w:p>
    <w:p w14:paraId="1EC3CCAD" w14:textId="2331960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MMXX_EST_IND</w:t>
      </w:r>
      <w:r>
        <w:rPr>
          <w:noProof/>
        </w:rPr>
        <w:tab/>
      </w:r>
      <w:r>
        <w:rPr>
          <w:noProof/>
        </w:rPr>
        <w:fldChar w:fldCharType="begin"/>
      </w:r>
      <w:r>
        <w:rPr>
          <w:noProof/>
        </w:rPr>
        <w:instrText xml:space="preserve"> PAGEREF _Toc218682410 \h </w:instrText>
      </w:r>
      <w:r>
        <w:rPr>
          <w:noProof/>
        </w:rPr>
      </w:r>
      <w:r>
        <w:rPr>
          <w:noProof/>
        </w:rPr>
        <w:fldChar w:fldCharType="separate"/>
      </w:r>
      <w:r>
        <w:rPr>
          <w:noProof/>
        </w:rPr>
        <w:t>78</w:t>
      </w:r>
      <w:r>
        <w:rPr>
          <w:noProof/>
        </w:rPr>
        <w:fldChar w:fldCharType="end"/>
      </w:r>
    </w:p>
    <w:p w14:paraId="588FBC8C" w14:textId="2CCA7A1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MMXX_EST_CNF</w:t>
      </w:r>
      <w:r>
        <w:rPr>
          <w:noProof/>
        </w:rPr>
        <w:tab/>
      </w:r>
      <w:r>
        <w:rPr>
          <w:noProof/>
        </w:rPr>
        <w:fldChar w:fldCharType="begin"/>
      </w:r>
      <w:r>
        <w:rPr>
          <w:noProof/>
        </w:rPr>
        <w:instrText xml:space="preserve"> PAGEREF _Toc218682411 \h </w:instrText>
      </w:r>
      <w:r>
        <w:rPr>
          <w:noProof/>
        </w:rPr>
      </w:r>
      <w:r>
        <w:rPr>
          <w:noProof/>
        </w:rPr>
        <w:fldChar w:fldCharType="separate"/>
      </w:r>
      <w:r>
        <w:rPr>
          <w:noProof/>
        </w:rPr>
        <w:t>78</w:t>
      </w:r>
      <w:r>
        <w:rPr>
          <w:noProof/>
        </w:rPr>
        <w:fldChar w:fldCharType="end"/>
      </w:r>
    </w:p>
    <w:p w14:paraId="1D412D70" w14:textId="1D6C926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r>
      <w:r>
        <w:rPr>
          <w:noProof/>
        </w:rPr>
        <w:instrText xml:space="preserve"> PAGEREF _Toc218682412 \h </w:instrText>
      </w:r>
      <w:r>
        <w:rPr>
          <w:noProof/>
        </w:rPr>
      </w:r>
      <w:r>
        <w:rPr>
          <w:noProof/>
        </w:rPr>
        <w:fldChar w:fldCharType="separate"/>
      </w:r>
      <w:r>
        <w:rPr>
          <w:noProof/>
        </w:rPr>
        <w:t>78</w:t>
      </w:r>
      <w:r>
        <w:rPr>
          <w:noProof/>
        </w:rPr>
        <w:fldChar w:fldCharType="end"/>
      </w:r>
    </w:p>
    <w:p w14:paraId="6878EEB6" w14:textId="5B42602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r>
      <w:r>
        <w:rPr>
          <w:noProof/>
        </w:rPr>
        <w:instrText xml:space="preserve"> PAGEREF _Toc218682413 \h </w:instrText>
      </w:r>
      <w:r>
        <w:rPr>
          <w:noProof/>
        </w:rPr>
      </w:r>
      <w:r>
        <w:rPr>
          <w:noProof/>
        </w:rPr>
        <w:fldChar w:fldCharType="separate"/>
      </w:r>
      <w:r>
        <w:rPr>
          <w:noProof/>
        </w:rPr>
        <w:t>78</w:t>
      </w:r>
      <w:r>
        <w:rPr>
          <w:noProof/>
        </w:rPr>
        <w:fldChar w:fldCharType="end"/>
      </w:r>
    </w:p>
    <w:p w14:paraId="026AB1D5" w14:textId="5BF3A95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r>
      <w:r>
        <w:rPr>
          <w:noProof/>
        </w:rPr>
        <w:instrText xml:space="preserve"> PAGEREF _Toc218682414 \h </w:instrText>
      </w:r>
      <w:r>
        <w:rPr>
          <w:noProof/>
        </w:rPr>
      </w:r>
      <w:r>
        <w:rPr>
          <w:noProof/>
        </w:rPr>
        <w:fldChar w:fldCharType="separate"/>
      </w:r>
      <w:r>
        <w:rPr>
          <w:noProof/>
        </w:rPr>
        <w:t>78</w:t>
      </w:r>
      <w:r>
        <w:rPr>
          <w:noProof/>
        </w:rPr>
        <w:fldChar w:fldCharType="end"/>
      </w:r>
    </w:p>
    <w:p w14:paraId="5234F991" w14:textId="3CD98D3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r>
      <w:r>
        <w:rPr>
          <w:noProof/>
        </w:rPr>
        <w:instrText xml:space="preserve"> PAGEREF _Toc218682415 \h </w:instrText>
      </w:r>
      <w:r>
        <w:rPr>
          <w:noProof/>
        </w:rPr>
      </w:r>
      <w:r>
        <w:rPr>
          <w:noProof/>
        </w:rPr>
        <w:fldChar w:fldCharType="separate"/>
      </w:r>
      <w:r>
        <w:rPr>
          <w:noProof/>
        </w:rPr>
        <w:t>79</w:t>
      </w:r>
      <w:r>
        <w:rPr>
          <w:noProof/>
        </w:rPr>
        <w:fldChar w:fldCharType="end"/>
      </w:r>
    </w:p>
    <w:p w14:paraId="55570A91" w14:textId="30C6EE2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r>
      <w:r>
        <w:rPr>
          <w:noProof/>
        </w:rPr>
        <w:instrText xml:space="preserve"> PAGEREF _Toc218682416 \h </w:instrText>
      </w:r>
      <w:r>
        <w:rPr>
          <w:noProof/>
        </w:rPr>
      </w:r>
      <w:r>
        <w:rPr>
          <w:noProof/>
        </w:rPr>
        <w:fldChar w:fldCharType="separate"/>
      </w:r>
      <w:r>
        <w:rPr>
          <w:noProof/>
        </w:rPr>
        <w:t>79</w:t>
      </w:r>
      <w:r>
        <w:rPr>
          <w:noProof/>
        </w:rPr>
        <w:fldChar w:fldCharType="end"/>
      </w:r>
    </w:p>
    <w:p w14:paraId="073D33D2" w14:textId="7B1F15D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r>
      <w:r>
        <w:rPr>
          <w:noProof/>
        </w:rPr>
        <w:instrText xml:space="preserve"> PAGEREF _Toc218682417 \h </w:instrText>
      </w:r>
      <w:r>
        <w:rPr>
          <w:noProof/>
        </w:rPr>
      </w:r>
      <w:r>
        <w:rPr>
          <w:noProof/>
        </w:rPr>
        <w:fldChar w:fldCharType="separate"/>
      </w:r>
      <w:r>
        <w:rPr>
          <w:noProof/>
        </w:rPr>
        <w:t>79</w:t>
      </w:r>
      <w:r>
        <w:rPr>
          <w:noProof/>
        </w:rPr>
        <w:fldChar w:fldCharType="end"/>
      </w:r>
    </w:p>
    <w:p w14:paraId="51F9BC48" w14:textId="0870856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9.2.2.10</w:t>
      </w:r>
      <w:r>
        <w:rPr>
          <w:rFonts w:asciiTheme="minorHAnsi" w:eastAsiaTheme="minorEastAsia" w:hAnsiTheme="minorHAnsi" w:cstheme="minorBidi"/>
          <w:noProof/>
          <w:kern w:val="2"/>
          <w:sz w:val="24"/>
          <w:szCs w:val="24"/>
          <w:lang w:eastAsia="en-GB"/>
          <w14:ligatures w14:val="standardContextual"/>
        </w:rPr>
        <w:tab/>
      </w:r>
      <w:r>
        <w:rPr>
          <w:noProof/>
        </w:rPr>
        <w:t>MMCC_SYNC_IND</w:t>
      </w:r>
      <w:r>
        <w:rPr>
          <w:noProof/>
        </w:rPr>
        <w:tab/>
      </w:r>
      <w:r>
        <w:rPr>
          <w:noProof/>
        </w:rPr>
        <w:fldChar w:fldCharType="begin"/>
      </w:r>
      <w:r>
        <w:rPr>
          <w:noProof/>
        </w:rPr>
        <w:instrText xml:space="preserve"> PAGEREF _Toc218682418 \h </w:instrText>
      </w:r>
      <w:r>
        <w:rPr>
          <w:noProof/>
        </w:rPr>
      </w:r>
      <w:r>
        <w:rPr>
          <w:noProof/>
        </w:rPr>
        <w:fldChar w:fldCharType="separate"/>
      </w:r>
      <w:r>
        <w:rPr>
          <w:noProof/>
        </w:rPr>
        <w:t>79</w:t>
      </w:r>
      <w:r>
        <w:rPr>
          <w:noProof/>
        </w:rPr>
        <w:fldChar w:fldCharType="end"/>
      </w:r>
    </w:p>
    <w:p w14:paraId="74B8EA73" w14:textId="75B00F8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MMXX_REEST_REQ</w:t>
      </w:r>
      <w:r>
        <w:rPr>
          <w:noProof/>
        </w:rPr>
        <w:tab/>
      </w:r>
      <w:r>
        <w:rPr>
          <w:noProof/>
        </w:rPr>
        <w:fldChar w:fldCharType="begin"/>
      </w:r>
      <w:r>
        <w:rPr>
          <w:noProof/>
        </w:rPr>
        <w:instrText xml:space="preserve"> PAGEREF _Toc218682419 \h </w:instrText>
      </w:r>
      <w:r>
        <w:rPr>
          <w:noProof/>
        </w:rPr>
      </w:r>
      <w:r>
        <w:rPr>
          <w:noProof/>
        </w:rPr>
        <w:fldChar w:fldCharType="separate"/>
      </w:r>
      <w:r>
        <w:rPr>
          <w:noProof/>
        </w:rPr>
        <w:t>79</w:t>
      </w:r>
      <w:r>
        <w:rPr>
          <w:noProof/>
        </w:rPr>
        <w:fldChar w:fldCharType="end"/>
      </w:r>
    </w:p>
    <w:p w14:paraId="750724E0" w14:textId="07A2687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MMXX_REEST_CNF</w:t>
      </w:r>
      <w:r>
        <w:rPr>
          <w:noProof/>
        </w:rPr>
        <w:tab/>
      </w:r>
      <w:r>
        <w:rPr>
          <w:noProof/>
        </w:rPr>
        <w:fldChar w:fldCharType="begin"/>
      </w:r>
      <w:r>
        <w:rPr>
          <w:noProof/>
        </w:rPr>
        <w:instrText xml:space="preserve"> PAGEREF _Toc218682420 \h </w:instrText>
      </w:r>
      <w:r>
        <w:rPr>
          <w:noProof/>
        </w:rPr>
      </w:r>
      <w:r>
        <w:rPr>
          <w:noProof/>
        </w:rPr>
        <w:fldChar w:fldCharType="separate"/>
      </w:r>
      <w:r>
        <w:rPr>
          <w:noProof/>
        </w:rPr>
        <w:t>79</w:t>
      </w:r>
      <w:r>
        <w:rPr>
          <w:noProof/>
        </w:rPr>
        <w:fldChar w:fldCharType="end"/>
      </w:r>
    </w:p>
    <w:p w14:paraId="2E1EA32E" w14:textId="16A40C7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rPr>
        <w:t>MMXX_ERR_IND</w:t>
      </w:r>
      <w:r>
        <w:rPr>
          <w:noProof/>
        </w:rPr>
        <w:tab/>
      </w:r>
      <w:r>
        <w:rPr>
          <w:noProof/>
        </w:rPr>
        <w:fldChar w:fldCharType="begin"/>
      </w:r>
      <w:r>
        <w:rPr>
          <w:noProof/>
        </w:rPr>
        <w:instrText xml:space="preserve"> PAGEREF _Toc218682421 \h </w:instrText>
      </w:r>
      <w:r>
        <w:rPr>
          <w:noProof/>
        </w:rPr>
      </w:r>
      <w:r>
        <w:rPr>
          <w:noProof/>
        </w:rPr>
        <w:fldChar w:fldCharType="separate"/>
      </w:r>
      <w:r>
        <w:rPr>
          <w:noProof/>
        </w:rPr>
        <w:t>79</w:t>
      </w:r>
      <w:r>
        <w:rPr>
          <w:noProof/>
        </w:rPr>
        <w:fldChar w:fldCharType="end"/>
      </w:r>
    </w:p>
    <w:p w14:paraId="6866F4A6" w14:textId="7A640C0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rPr>
        <w:t>MMXX_PROMPT_IND</w:t>
      </w:r>
      <w:r>
        <w:rPr>
          <w:noProof/>
        </w:rPr>
        <w:tab/>
      </w:r>
      <w:r>
        <w:rPr>
          <w:noProof/>
        </w:rPr>
        <w:fldChar w:fldCharType="begin"/>
      </w:r>
      <w:r>
        <w:rPr>
          <w:noProof/>
        </w:rPr>
        <w:instrText xml:space="preserve"> PAGEREF _Toc218682422 \h </w:instrText>
      </w:r>
      <w:r>
        <w:rPr>
          <w:noProof/>
        </w:rPr>
      </w:r>
      <w:r>
        <w:rPr>
          <w:noProof/>
        </w:rPr>
        <w:fldChar w:fldCharType="separate"/>
      </w:r>
      <w:r>
        <w:rPr>
          <w:noProof/>
        </w:rPr>
        <w:t>79</w:t>
      </w:r>
      <w:r>
        <w:rPr>
          <w:noProof/>
        </w:rPr>
        <w:fldChar w:fldCharType="end"/>
      </w:r>
    </w:p>
    <w:p w14:paraId="50C47572" w14:textId="1FBA554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MMXX_PROMPT_REJ</w:t>
      </w:r>
      <w:r>
        <w:rPr>
          <w:noProof/>
        </w:rPr>
        <w:tab/>
      </w:r>
      <w:r>
        <w:rPr>
          <w:noProof/>
        </w:rPr>
        <w:fldChar w:fldCharType="begin"/>
      </w:r>
      <w:r>
        <w:rPr>
          <w:noProof/>
        </w:rPr>
        <w:instrText xml:space="preserve"> PAGEREF _Toc218682423 \h </w:instrText>
      </w:r>
      <w:r>
        <w:rPr>
          <w:noProof/>
        </w:rPr>
      </w:r>
      <w:r>
        <w:rPr>
          <w:noProof/>
        </w:rPr>
        <w:fldChar w:fldCharType="separate"/>
      </w:r>
      <w:r>
        <w:rPr>
          <w:noProof/>
        </w:rPr>
        <w:t>79</w:t>
      </w:r>
      <w:r>
        <w:rPr>
          <w:noProof/>
        </w:rPr>
        <w:fldChar w:fldCharType="end"/>
      </w:r>
    </w:p>
    <w:p w14:paraId="1BDA7AE5" w14:textId="2EBF4E56"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r>
      <w:r>
        <w:rPr>
          <w:noProof/>
        </w:rPr>
        <w:instrText xml:space="preserve"> PAGEREF _Toc218682424 \h </w:instrText>
      </w:r>
      <w:r>
        <w:rPr>
          <w:noProof/>
        </w:rPr>
      </w:r>
      <w:r>
        <w:rPr>
          <w:noProof/>
        </w:rPr>
        <w:fldChar w:fldCharType="separate"/>
      </w:r>
      <w:r>
        <w:rPr>
          <w:noProof/>
        </w:rPr>
        <w:t>80</w:t>
      </w:r>
      <w:r>
        <w:rPr>
          <w:noProof/>
        </w:rPr>
        <w:fldChar w:fldCharType="end"/>
      </w:r>
    </w:p>
    <w:p w14:paraId="27A96CEC" w14:textId="581CF922"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 (GSM only)</w:t>
      </w:r>
      <w:r>
        <w:rPr>
          <w:noProof/>
        </w:rPr>
        <w:tab/>
      </w:r>
      <w:r>
        <w:rPr>
          <w:noProof/>
        </w:rPr>
        <w:fldChar w:fldCharType="begin"/>
      </w:r>
      <w:r>
        <w:rPr>
          <w:noProof/>
        </w:rPr>
        <w:instrText xml:space="preserve"> PAGEREF _Toc218682425 \h </w:instrText>
      </w:r>
      <w:r>
        <w:rPr>
          <w:noProof/>
        </w:rPr>
      </w:r>
      <w:r>
        <w:rPr>
          <w:noProof/>
        </w:rPr>
        <w:fldChar w:fldCharType="separate"/>
      </w:r>
      <w:r>
        <w:rPr>
          <w:noProof/>
        </w:rPr>
        <w:t>80</w:t>
      </w:r>
      <w:r>
        <w:rPr>
          <w:noProof/>
        </w:rPr>
        <w:fldChar w:fldCharType="end"/>
      </w:r>
    </w:p>
    <w:p w14:paraId="29C46963" w14:textId="64E9A935"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 (GSM only)</w:t>
      </w:r>
      <w:r>
        <w:rPr>
          <w:noProof/>
        </w:rPr>
        <w:tab/>
      </w:r>
      <w:r>
        <w:rPr>
          <w:noProof/>
        </w:rPr>
        <w:fldChar w:fldCharType="begin"/>
      </w:r>
      <w:r>
        <w:rPr>
          <w:noProof/>
        </w:rPr>
        <w:instrText xml:space="preserve"> PAGEREF _Toc218682426 \h </w:instrText>
      </w:r>
      <w:r>
        <w:rPr>
          <w:noProof/>
        </w:rPr>
      </w:r>
      <w:r>
        <w:rPr>
          <w:noProof/>
        </w:rPr>
        <w:fldChar w:fldCharType="separate"/>
      </w:r>
      <w:r>
        <w:rPr>
          <w:noProof/>
        </w:rPr>
        <w:t>80</w:t>
      </w:r>
      <w:r>
        <w:rPr>
          <w:noProof/>
        </w:rPr>
        <w:fldChar w:fldCharType="end"/>
      </w:r>
    </w:p>
    <w:p w14:paraId="6F0BB1A9" w14:textId="0F9E7C2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GMMRR-ASSIGN-REQ</w:t>
      </w:r>
      <w:r>
        <w:rPr>
          <w:noProof/>
        </w:rPr>
        <w:tab/>
      </w:r>
      <w:r>
        <w:rPr>
          <w:noProof/>
        </w:rPr>
        <w:fldChar w:fldCharType="begin"/>
      </w:r>
      <w:r>
        <w:rPr>
          <w:noProof/>
        </w:rPr>
        <w:instrText xml:space="preserve"> PAGEREF _Toc218682427 \h </w:instrText>
      </w:r>
      <w:r>
        <w:rPr>
          <w:noProof/>
        </w:rPr>
      </w:r>
      <w:r>
        <w:rPr>
          <w:noProof/>
        </w:rPr>
        <w:fldChar w:fldCharType="separate"/>
      </w:r>
      <w:r>
        <w:rPr>
          <w:noProof/>
        </w:rPr>
        <w:t>80</w:t>
      </w:r>
      <w:r>
        <w:rPr>
          <w:noProof/>
        </w:rPr>
        <w:fldChar w:fldCharType="end"/>
      </w:r>
    </w:p>
    <w:p w14:paraId="2EAB912A" w14:textId="7E94463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GMMRR-PAGE-IND</w:t>
      </w:r>
      <w:r>
        <w:rPr>
          <w:noProof/>
        </w:rPr>
        <w:tab/>
      </w:r>
      <w:r>
        <w:rPr>
          <w:noProof/>
        </w:rPr>
        <w:fldChar w:fldCharType="begin"/>
      </w:r>
      <w:r>
        <w:rPr>
          <w:noProof/>
        </w:rPr>
        <w:instrText xml:space="preserve"> PAGEREF _Toc218682428 \h </w:instrText>
      </w:r>
      <w:r>
        <w:rPr>
          <w:noProof/>
        </w:rPr>
      </w:r>
      <w:r>
        <w:rPr>
          <w:noProof/>
        </w:rPr>
        <w:fldChar w:fldCharType="separate"/>
      </w:r>
      <w:r>
        <w:rPr>
          <w:noProof/>
        </w:rPr>
        <w:t>80</w:t>
      </w:r>
      <w:r>
        <w:rPr>
          <w:noProof/>
        </w:rPr>
        <w:fldChar w:fldCharType="end"/>
      </w:r>
    </w:p>
    <w:p w14:paraId="06ECB9F9" w14:textId="1195B2D5"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Service primitives for RABMAS-SAP (UMTS only)</w:t>
      </w:r>
      <w:r>
        <w:rPr>
          <w:noProof/>
        </w:rPr>
        <w:tab/>
      </w:r>
      <w:r>
        <w:rPr>
          <w:noProof/>
        </w:rPr>
        <w:fldChar w:fldCharType="begin"/>
      </w:r>
      <w:r>
        <w:rPr>
          <w:noProof/>
        </w:rPr>
        <w:instrText xml:space="preserve"> PAGEREF _Toc218682429 \h </w:instrText>
      </w:r>
      <w:r>
        <w:rPr>
          <w:noProof/>
        </w:rPr>
      </w:r>
      <w:r>
        <w:rPr>
          <w:noProof/>
        </w:rPr>
        <w:fldChar w:fldCharType="separate"/>
      </w:r>
      <w:r>
        <w:rPr>
          <w:noProof/>
        </w:rPr>
        <w:t>80</w:t>
      </w:r>
      <w:r>
        <w:rPr>
          <w:noProof/>
        </w:rPr>
        <w:fldChar w:fldCharType="end"/>
      </w:r>
    </w:p>
    <w:p w14:paraId="42A74466" w14:textId="312E8E0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RABMAS-RAB-ESTABLISH-IND</w:t>
      </w:r>
      <w:r>
        <w:rPr>
          <w:noProof/>
        </w:rPr>
        <w:tab/>
      </w:r>
      <w:r>
        <w:rPr>
          <w:noProof/>
        </w:rPr>
        <w:fldChar w:fldCharType="begin"/>
      </w:r>
      <w:r>
        <w:rPr>
          <w:noProof/>
        </w:rPr>
        <w:instrText xml:space="preserve"> PAGEREF _Toc218682430 \h </w:instrText>
      </w:r>
      <w:r>
        <w:rPr>
          <w:noProof/>
        </w:rPr>
      </w:r>
      <w:r>
        <w:rPr>
          <w:noProof/>
        </w:rPr>
        <w:fldChar w:fldCharType="separate"/>
      </w:r>
      <w:r>
        <w:rPr>
          <w:noProof/>
        </w:rPr>
        <w:t>80</w:t>
      </w:r>
      <w:r>
        <w:rPr>
          <w:noProof/>
        </w:rPr>
        <w:fldChar w:fldCharType="end"/>
      </w:r>
    </w:p>
    <w:p w14:paraId="25F7C6B6" w14:textId="52C129F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RABMAS-RAB-ESTABLISH-RES</w:t>
      </w:r>
      <w:r>
        <w:rPr>
          <w:noProof/>
        </w:rPr>
        <w:tab/>
      </w:r>
      <w:r>
        <w:rPr>
          <w:noProof/>
        </w:rPr>
        <w:fldChar w:fldCharType="begin"/>
      </w:r>
      <w:r>
        <w:rPr>
          <w:noProof/>
        </w:rPr>
        <w:instrText xml:space="preserve"> PAGEREF _Toc218682431 \h </w:instrText>
      </w:r>
      <w:r>
        <w:rPr>
          <w:noProof/>
        </w:rPr>
      </w:r>
      <w:r>
        <w:rPr>
          <w:noProof/>
        </w:rPr>
        <w:fldChar w:fldCharType="separate"/>
      </w:r>
      <w:r>
        <w:rPr>
          <w:noProof/>
        </w:rPr>
        <w:t>80</w:t>
      </w:r>
      <w:r>
        <w:rPr>
          <w:noProof/>
        </w:rPr>
        <w:fldChar w:fldCharType="end"/>
      </w:r>
    </w:p>
    <w:p w14:paraId="2D8EFCCD" w14:textId="05C778A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RABMAS-RAB-ESTABLISH-REJ</w:t>
      </w:r>
      <w:r>
        <w:rPr>
          <w:noProof/>
        </w:rPr>
        <w:tab/>
      </w:r>
      <w:r>
        <w:rPr>
          <w:noProof/>
        </w:rPr>
        <w:fldChar w:fldCharType="begin"/>
      </w:r>
      <w:r>
        <w:rPr>
          <w:noProof/>
        </w:rPr>
        <w:instrText xml:space="preserve"> PAGEREF _Toc218682432 \h </w:instrText>
      </w:r>
      <w:r>
        <w:rPr>
          <w:noProof/>
        </w:rPr>
      </w:r>
      <w:r>
        <w:rPr>
          <w:noProof/>
        </w:rPr>
        <w:fldChar w:fldCharType="separate"/>
      </w:r>
      <w:r>
        <w:rPr>
          <w:noProof/>
        </w:rPr>
        <w:t>81</w:t>
      </w:r>
      <w:r>
        <w:rPr>
          <w:noProof/>
        </w:rPr>
        <w:fldChar w:fldCharType="end"/>
      </w:r>
    </w:p>
    <w:p w14:paraId="6184FF4A" w14:textId="7FD571F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rFonts w:asciiTheme="minorHAnsi" w:eastAsiaTheme="minorEastAsia" w:hAnsiTheme="minorHAnsi" w:cstheme="minorBidi"/>
          <w:noProof/>
          <w:kern w:val="2"/>
          <w:sz w:val="24"/>
          <w:szCs w:val="24"/>
          <w:lang w:eastAsia="en-GB"/>
          <w14:ligatures w14:val="standardContextual"/>
        </w:rPr>
        <w:tab/>
      </w:r>
      <w:r>
        <w:rPr>
          <w:noProof/>
        </w:rPr>
        <w:t>RABMAS-RAB-RELEASE-IND</w:t>
      </w:r>
      <w:r>
        <w:rPr>
          <w:noProof/>
        </w:rPr>
        <w:tab/>
      </w:r>
      <w:r>
        <w:rPr>
          <w:noProof/>
        </w:rPr>
        <w:fldChar w:fldCharType="begin"/>
      </w:r>
      <w:r>
        <w:rPr>
          <w:noProof/>
        </w:rPr>
        <w:instrText xml:space="preserve"> PAGEREF _Toc218682433 \h </w:instrText>
      </w:r>
      <w:r>
        <w:rPr>
          <w:noProof/>
        </w:rPr>
      </w:r>
      <w:r>
        <w:rPr>
          <w:noProof/>
        </w:rPr>
        <w:fldChar w:fldCharType="separate"/>
      </w:r>
      <w:r>
        <w:rPr>
          <w:noProof/>
        </w:rPr>
        <w:t>81</w:t>
      </w:r>
      <w:r>
        <w:rPr>
          <w:noProof/>
        </w:rPr>
        <w:fldChar w:fldCharType="end"/>
      </w:r>
    </w:p>
    <w:p w14:paraId="4642AA46" w14:textId="1166FED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9.3.3.5</w:t>
      </w:r>
      <w:r>
        <w:rPr>
          <w:rFonts w:asciiTheme="minorHAnsi" w:eastAsiaTheme="minorEastAsia" w:hAnsiTheme="minorHAnsi" w:cstheme="minorBidi"/>
          <w:noProof/>
          <w:kern w:val="2"/>
          <w:sz w:val="24"/>
          <w:szCs w:val="24"/>
          <w:lang w:eastAsia="en-GB"/>
          <w14:ligatures w14:val="standardContextual"/>
        </w:rPr>
        <w:tab/>
      </w:r>
      <w:r>
        <w:rPr>
          <w:noProof/>
        </w:rPr>
        <w:t>RABMAS-RAB-RELEASE-RES</w:t>
      </w:r>
      <w:r>
        <w:rPr>
          <w:noProof/>
        </w:rPr>
        <w:tab/>
      </w:r>
      <w:r>
        <w:rPr>
          <w:noProof/>
        </w:rPr>
        <w:fldChar w:fldCharType="begin"/>
      </w:r>
      <w:r>
        <w:rPr>
          <w:noProof/>
        </w:rPr>
        <w:instrText xml:space="preserve"> PAGEREF _Toc218682434 \h </w:instrText>
      </w:r>
      <w:r>
        <w:rPr>
          <w:noProof/>
        </w:rPr>
      </w:r>
      <w:r>
        <w:rPr>
          <w:noProof/>
        </w:rPr>
        <w:fldChar w:fldCharType="separate"/>
      </w:r>
      <w:r>
        <w:rPr>
          <w:noProof/>
        </w:rPr>
        <w:t>81</w:t>
      </w:r>
      <w:r>
        <w:rPr>
          <w:noProof/>
        </w:rPr>
        <w:fldChar w:fldCharType="end"/>
      </w:r>
    </w:p>
    <w:p w14:paraId="068B2AF5" w14:textId="245D7FF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9.3.3.6</w:t>
      </w:r>
      <w:r>
        <w:rPr>
          <w:rFonts w:asciiTheme="minorHAnsi" w:eastAsiaTheme="minorEastAsia" w:hAnsiTheme="minorHAnsi" w:cstheme="minorBidi"/>
          <w:noProof/>
          <w:kern w:val="2"/>
          <w:sz w:val="24"/>
          <w:szCs w:val="24"/>
          <w:lang w:eastAsia="en-GB"/>
          <w14:ligatures w14:val="standardContextual"/>
        </w:rPr>
        <w:tab/>
      </w:r>
      <w:r>
        <w:rPr>
          <w:noProof/>
        </w:rPr>
        <w:t>RABMAS-STATUS-IND</w:t>
      </w:r>
      <w:r>
        <w:rPr>
          <w:noProof/>
        </w:rPr>
        <w:tab/>
      </w:r>
      <w:r>
        <w:rPr>
          <w:noProof/>
        </w:rPr>
        <w:fldChar w:fldCharType="begin"/>
      </w:r>
      <w:r>
        <w:rPr>
          <w:noProof/>
        </w:rPr>
        <w:instrText xml:space="preserve"> PAGEREF _Toc218682435 \h </w:instrText>
      </w:r>
      <w:r>
        <w:rPr>
          <w:noProof/>
        </w:rPr>
      </w:r>
      <w:r>
        <w:rPr>
          <w:noProof/>
        </w:rPr>
        <w:fldChar w:fldCharType="separate"/>
      </w:r>
      <w:r>
        <w:rPr>
          <w:noProof/>
        </w:rPr>
        <w:t>81</w:t>
      </w:r>
      <w:r>
        <w:rPr>
          <w:noProof/>
        </w:rPr>
        <w:fldChar w:fldCharType="end"/>
      </w:r>
    </w:p>
    <w:p w14:paraId="23FB9F38" w14:textId="5548DA4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Service primitives for GMMAS-SAP (UMTS only)</w:t>
      </w:r>
      <w:r>
        <w:rPr>
          <w:noProof/>
        </w:rPr>
        <w:tab/>
      </w:r>
      <w:r>
        <w:rPr>
          <w:noProof/>
        </w:rPr>
        <w:fldChar w:fldCharType="begin"/>
      </w:r>
      <w:r>
        <w:rPr>
          <w:noProof/>
        </w:rPr>
        <w:instrText xml:space="preserve"> PAGEREF _Toc218682436 \h </w:instrText>
      </w:r>
      <w:r>
        <w:rPr>
          <w:noProof/>
        </w:rPr>
      </w:r>
      <w:r>
        <w:rPr>
          <w:noProof/>
        </w:rPr>
        <w:fldChar w:fldCharType="separate"/>
      </w:r>
      <w:r>
        <w:rPr>
          <w:noProof/>
        </w:rPr>
        <w:t>81</w:t>
      </w:r>
      <w:r>
        <w:rPr>
          <w:noProof/>
        </w:rPr>
        <w:fldChar w:fldCharType="end"/>
      </w:r>
    </w:p>
    <w:p w14:paraId="0717F340" w14:textId="7A721C3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GMMAS-SECURITY-IND</w:t>
      </w:r>
      <w:r>
        <w:rPr>
          <w:noProof/>
        </w:rPr>
        <w:tab/>
      </w:r>
      <w:r>
        <w:rPr>
          <w:noProof/>
        </w:rPr>
        <w:fldChar w:fldCharType="begin"/>
      </w:r>
      <w:r>
        <w:rPr>
          <w:noProof/>
        </w:rPr>
        <w:instrText xml:space="preserve"> PAGEREF _Toc218682437 \h </w:instrText>
      </w:r>
      <w:r>
        <w:rPr>
          <w:noProof/>
        </w:rPr>
      </w:r>
      <w:r>
        <w:rPr>
          <w:noProof/>
        </w:rPr>
        <w:fldChar w:fldCharType="separate"/>
      </w:r>
      <w:r>
        <w:rPr>
          <w:noProof/>
        </w:rPr>
        <w:t>81</w:t>
      </w:r>
      <w:r>
        <w:rPr>
          <w:noProof/>
        </w:rPr>
        <w:fldChar w:fldCharType="end"/>
      </w:r>
    </w:p>
    <w:p w14:paraId="3CDB91CD" w14:textId="19035D8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GMMAS-SECURITY-RES</w:t>
      </w:r>
      <w:r>
        <w:rPr>
          <w:noProof/>
        </w:rPr>
        <w:tab/>
      </w:r>
      <w:r>
        <w:rPr>
          <w:noProof/>
        </w:rPr>
        <w:fldChar w:fldCharType="begin"/>
      </w:r>
      <w:r>
        <w:rPr>
          <w:noProof/>
        </w:rPr>
        <w:instrText xml:space="preserve"> PAGEREF _Toc218682438 \h </w:instrText>
      </w:r>
      <w:r>
        <w:rPr>
          <w:noProof/>
        </w:rPr>
      </w:r>
      <w:r>
        <w:rPr>
          <w:noProof/>
        </w:rPr>
        <w:fldChar w:fldCharType="separate"/>
      </w:r>
      <w:r>
        <w:rPr>
          <w:noProof/>
        </w:rPr>
        <w:t>81</w:t>
      </w:r>
      <w:r>
        <w:rPr>
          <w:noProof/>
        </w:rPr>
        <w:fldChar w:fldCharType="end"/>
      </w:r>
    </w:p>
    <w:p w14:paraId="4E753E1D" w14:textId="4B5AA63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GMMAS-ESTABLISH-REQ</w:t>
      </w:r>
      <w:r>
        <w:rPr>
          <w:noProof/>
        </w:rPr>
        <w:tab/>
      </w:r>
      <w:r>
        <w:rPr>
          <w:noProof/>
        </w:rPr>
        <w:fldChar w:fldCharType="begin"/>
      </w:r>
      <w:r>
        <w:rPr>
          <w:noProof/>
        </w:rPr>
        <w:instrText xml:space="preserve"> PAGEREF _Toc218682439 \h </w:instrText>
      </w:r>
      <w:r>
        <w:rPr>
          <w:noProof/>
        </w:rPr>
      </w:r>
      <w:r>
        <w:rPr>
          <w:noProof/>
        </w:rPr>
        <w:fldChar w:fldCharType="separate"/>
      </w:r>
      <w:r>
        <w:rPr>
          <w:noProof/>
        </w:rPr>
        <w:t>81</w:t>
      </w:r>
      <w:r>
        <w:rPr>
          <w:noProof/>
        </w:rPr>
        <w:fldChar w:fldCharType="end"/>
      </w:r>
    </w:p>
    <w:p w14:paraId="02DCB3CF" w14:textId="2059999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GMMAS-ESTABLISH-CNF</w:t>
      </w:r>
      <w:r>
        <w:rPr>
          <w:noProof/>
        </w:rPr>
        <w:tab/>
      </w:r>
      <w:r>
        <w:rPr>
          <w:noProof/>
        </w:rPr>
        <w:fldChar w:fldCharType="begin"/>
      </w:r>
      <w:r>
        <w:rPr>
          <w:noProof/>
        </w:rPr>
        <w:instrText xml:space="preserve"> PAGEREF _Toc218682440 \h </w:instrText>
      </w:r>
      <w:r>
        <w:rPr>
          <w:noProof/>
        </w:rPr>
      </w:r>
      <w:r>
        <w:rPr>
          <w:noProof/>
        </w:rPr>
        <w:fldChar w:fldCharType="separate"/>
      </w:r>
      <w:r>
        <w:rPr>
          <w:noProof/>
        </w:rPr>
        <w:t>81</w:t>
      </w:r>
      <w:r>
        <w:rPr>
          <w:noProof/>
        </w:rPr>
        <w:fldChar w:fldCharType="end"/>
      </w:r>
    </w:p>
    <w:p w14:paraId="67EAB46F" w14:textId="0DE3C2F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9.3.4.5</w:t>
      </w:r>
      <w:r>
        <w:rPr>
          <w:rFonts w:asciiTheme="minorHAnsi" w:eastAsiaTheme="minorEastAsia" w:hAnsiTheme="minorHAnsi" w:cstheme="minorBidi"/>
          <w:noProof/>
          <w:kern w:val="2"/>
          <w:sz w:val="24"/>
          <w:szCs w:val="24"/>
          <w:lang w:eastAsia="en-GB"/>
          <w14:ligatures w14:val="standardContextual"/>
        </w:rPr>
        <w:tab/>
      </w:r>
      <w:r>
        <w:rPr>
          <w:noProof/>
        </w:rPr>
        <w:t>GMMAS-ESTABLISH-REJ</w:t>
      </w:r>
      <w:r>
        <w:rPr>
          <w:noProof/>
        </w:rPr>
        <w:tab/>
      </w:r>
      <w:r>
        <w:rPr>
          <w:noProof/>
        </w:rPr>
        <w:fldChar w:fldCharType="begin"/>
      </w:r>
      <w:r>
        <w:rPr>
          <w:noProof/>
        </w:rPr>
        <w:instrText xml:space="preserve"> PAGEREF _Toc218682441 \h </w:instrText>
      </w:r>
      <w:r>
        <w:rPr>
          <w:noProof/>
        </w:rPr>
      </w:r>
      <w:r>
        <w:rPr>
          <w:noProof/>
        </w:rPr>
        <w:fldChar w:fldCharType="separate"/>
      </w:r>
      <w:r>
        <w:rPr>
          <w:noProof/>
        </w:rPr>
        <w:t>82</w:t>
      </w:r>
      <w:r>
        <w:rPr>
          <w:noProof/>
        </w:rPr>
        <w:fldChar w:fldCharType="end"/>
      </w:r>
    </w:p>
    <w:p w14:paraId="3218F4EC" w14:textId="5EA2F26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9.3.4.6</w:t>
      </w:r>
      <w:r>
        <w:rPr>
          <w:rFonts w:asciiTheme="minorHAnsi" w:eastAsiaTheme="minorEastAsia" w:hAnsiTheme="minorHAnsi" w:cstheme="minorBidi"/>
          <w:noProof/>
          <w:kern w:val="2"/>
          <w:sz w:val="24"/>
          <w:szCs w:val="24"/>
          <w:lang w:eastAsia="en-GB"/>
          <w14:ligatures w14:val="standardContextual"/>
        </w:rPr>
        <w:tab/>
      </w:r>
      <w:r>
        <w:rPr>
          <w:noProof/>
        </w:rPr>
        <w:t>GMMAS- RELEASE-REQ</w:t>
      </w:r>
      <w:r>
        <w:rPr>
          <w:noProof/>
        </w:rPr>
        <w:tab/>
      </w:r>
      <w:r>
        <w:rPr>
          <w:noProof/>
        </w:rPr>
        <w:fldChar w:fldCharType="begin"/>
      </w:r>
      <w:r>
        <w:rPr>
          <w:noProof/>
        </w:rPr>
        <w:instrText xml:space="preserve"> PAGEREF _Toc218682442 \h </w:instrText>
      </w:r>
      <w:r>
        <w:rPr>
          <w:noProof/>
        </w:rPr>
      </w:r>
      <w:r>
        <w:rPr>
          <w:noProof/>
        </w:rPr>
        <w:fldChar w:fldCharType="separate"/>
      </w:r>
      <w:r>
        <w:rPr>
          <w:noProof/>
        </w:rPr>
        <w:t>82</w:t>
      </w:r>
      <w:r>
        <w:rPr>
          <w:noProof/>
        </w:rPr>
        <w:fldChar w:fldCharType="end"/>
      </w:r>
    </w:p>
    <w:p w14:paraId="0278D01D" w14:textId="71DFB17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9.3.4.7</w:t>
      </w:r>
      <w:r>
        <w:rPr>
          <w:rFonts w:asciiTheme="minorHAnsi" w:eastAsiaTheme="minorEastAsia" w:hAnsiTheme="minorHAnsi" w:cstheme="minorBidi"/>
          <w:noProof/>
          <w:kern w:val="2"/>
          <w:sz w:val="24"/>
          <w:szCs w:val="24"/>
          <w:lang w:eastAsia="en-GB"/>
          <w14:ligatures w14:val="standardContextual"/>
        </w:rPr>
        <w:tab/>
      </w:r>
      <w:r>
        <w:rPr>
          <w:noProof/>
        </w:rPr>
        <w:t>GMMAS- RELEASE-IND</w:t>
      </w:r>
      <w:r>
        <w:rPr>
          <w:noProof/>
        </w:rPr>
        <w:tab/>
      </w:r>
      <w:r>
        <w:rPr>
          <w:noProof/>
        </w:rPr>
        <w:fldChar w:fldCharType="begin"/>
      </w:r>
      <w:r>
        <w:rPr>
          <w:noProof/>
        </w:rPr>
        <w:instrText xml:space="preserve"> PAGEREF _Toc218682443 \h </w:instrText>
      </w:r>
      <w:r>
        <w:rPr>
          <w:noProof/>
        </w:rPr>
      </w:r>
      <w:r>
        <w:rPr>
          <w:noProof/>
        </w:rPr>
        <w:fldChar w:fldCharType="separate"/>
      </w:r>
      <w:r>
        <w:rPr>
          <w:noProof/>
        </w:rPr>
        <w:t>82</w:t>
      </w:r>
      <w:r>
        <w:rPr>
          <w:noProof/>
        </w:rPr>
        <w:fldChar w:fldCharType="end"/>
      </w:r>
    </w:p>
    <w:p w14:paraId="6FD49BDC" w14:textId="3A34D79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9.3.4.8</w:t>
      </w:r>
      <w:r>
        <w:rPr>
          <w:rFonts w:asciiTheme="minorHAnsi" w:eastAsiaTheme="minorEastAsia" w:hAnsiTheme="minorHAnsi" w:cstheme="minorBidi"/>
          <w:noProof/>
          <w:kern w:val="2"/>
          <w:sz w:val="24"/>
          <w:szCs w:val="24"/>
          <w:lang w:eastAsia="en-GB"/>
          <w14:ligatures w14:val="standardContextual"/>
        </w:rPr>
        <w:tab/>
      </w:r>
      <w:r>
        <w:rPr>
          <w:noProof/>
        </w:rPr>
        <w:t>GMMAS- DATA-REQ</w:t>
      </w:r>
      <w:r>
        <w:rPr>
          <w:noProof/>
        </w:rPr>
        <w:tab/>
      </w:r>
      <w:r>
        <w:rPr>
          <w:noProof/>
        </w:rPr>
        <w:fldChar w:fldCharType="begin"/>
      </w:r>
      <w:r>
        <w:rPr>
          <w:noProof/>
        </w:rPr>
        <w:instrText xml:space="preserve"> PAGEREF _Toc218682444 \h </w:instrText>
      </w:r>
      <w:r>
        <w:rPr>
          <w:noProof/>
        </w:rPr>
      </w:r>
      <w:r>
        <w:rPr>
          <w:noProof/>
        </w:rPr>
        <w:fldChar w:fldCharType="separate"/>
      </w:r>
      <w:r>
        <w:rPr>
          <w:noProof/>
        </w:rPr>
        <w:t>82</w:t>
      </w:r>
      <w:r>
        <w:rPr>
          <w:noProof/>
        </w:rPr>
        <w:fldChar w:fldCharType="end"/>
      </w:r>
    </w:p>
    <w:p w14:paraId="4A6C3106" w14:textId="2497038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9.3.4.9</w:t>
      </w:r>
      <w:r>
        <w:rPr>
          <w:rFonts w:asciiTheme="minorHAnsi" w:eastAsiaTheme="minorEastAsia" w:hAnsiTheme="minorHAnsi" w:cstheme="minorBidi"/>
          <w:noProof/>
          <w:kern w:val="2"/>
          <w:sz w:val="24"/>
          <w:szCs w:val="24"/>
          <w:lang w:eastAsia="en-GB"/>
          <w14:ligatures w14:val="standardContextual"/>
        </w:rPr>
        <w:tab/>
      </w:r>
      <w:r>
        <w:rPr>
          <w:noProof/>
        </w:rPr>
        <w:t>GMMAS- DATA-IND</w:t>
      </w:r>
      <w:r>
        <w:rPr>
          <w:noProof/>
        </w:rPr>
        <w:tab/>
      </w:r>
      <w:r>
        <w:rPr>
          <w:noProof/>
        </w:rPr>
        <w:fldChar w:fldCharType="begin"/>
      </w:r>
      <w:r>
        <w:rPr>
          <w:noProof/>
        </w:rPr>
        <w:instrText xml:space="preserve"> PAGEREF _Toc218682445 \h </w:instrText>
      </w:r>
      <w:r>
        <w:rPr>
          <w:noProof/>
        </w:rPr>
      </w:r>
      <w:r>
        <w:rPr>
          <w:noProof/>
        </w:rPr>
        <w:fldChar w:fldCharType="separate"/>
      </w:r>
      <w:r>
        <w:rPr>
          <w:noProof/>
        </w:rPr>
        <w:t>82</w:t>
      </w:r>
      <w:r>
        <w:rPr>
          <w:noProof/>
        </w:rPr>
        <w:fldChar w:fldCharType="end"/>
      </w:r>
    </w:p>
    <w:p w14:paraId="33A18587" w14:textId="3D5A131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9.3.4.10</w:t>
      </w:r>
      <w:r>
        <w:rPr>
          <w:rFonts w:asciiTheme="minorHAnsi" w:eastAsiaTheme="minorEastAsia" w:hAnsiTheme="minorHAnsi" w:cstheme="minorBidi"/>
          <w:noProof/>
          <w:kern w:val="2"/>
          <w:sz w:val="24"/>
          <w:szCs w:val="24"/>
          <w:lang w:eastAsia="en-GB"/>
          <w14:ligatures w14:val="standardContextual"/>
        </w:rPr>
        <w:tab/>
      </w:r>
      <w:r>
        <w:rPr>
          <w:noProof/>
        </w:rPr>
        <w:t>GMMAS-PAGE-IND</w:t>
      </w:r>
      <w:r>
        <w:rPr>
          <w:noProof/>
        </w:rPr>
        <w:tab/>
      </w:r>
      <w:r>
        <w:rPr>
          <w:noProof/>
        </w:rPr>
        <w:fldChar w:fldCharType="begin"/>
      </w:r>
      <w:r>
        <w:rPr>
          <w:noProof/>
        </w:rPr>
        <w:instrText xml:space="preserve"> PAGEREF _Toc218682446 \h </w:instrText>
      </w:r>
      <w:r>
        <w:rPr>
          <w:noProof/>
        </w:rPr>
      </w:r>
      <w:r>
        <w:rPr>
          <w:noProof/>
        </w:rPr>
        <w:fldChar w:fldCharType="separate"/>
      </w:r>
      <w:r>
        <w:rPr>
          <w:noProof/>
        </w:rPr>
        <w:t>82</w:t>
      </w:r>
      <w:r>
        <w:rPr>
          <w:noProof/>
        </w:rPr>
        <w:fldChar w:fldCharType="end"/>
      </w:r>
    </w:p>
    <w:p w14:paraId="568C576B" w14:textId="411DBAC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9.3.4.11</w:t>
      </w:r>
      <w:r>
        <w:rPr>
          <w:rFonts w:asciiTheme="minorHAnsi" w:eastAsiaTheme="minorEastAsia" w:hAnsiTheme="minorHAnsi" w:cstheme="minorBidi"/>
          <w:noProof/>
          <w:kern w:val="2"/>
          <w:sz w:val="24"/>
          <w:szCs w:val="24"/>
          <w:lang w:eastAsia="en-GB"/>
          <w14:ligatures w14:val="standardContextual"/>
        </w:rPr>
        <w:tab/>
      </w:r>
      <w:r>
        <w:rPr>
          <w:noProof/>
        </w:rPr>
        <w:t>GMMAS-STATUS-IND</w:t>
      </w:r>
      <w:r>
        <w:rPr>
          <w:noProof/>
        </w:rPr>
        <w:tab/>
      </w:r>
      <w:r>
        <w:rPr>
          <w:noProof/>
        </w:rPr>
        <w:fldChar w:fldCharType="begin"/>
      </w:r>
      <w:r>
        <w:rPr>
          <w:noProof/>
        </w:rPr>
        <w:instrText xml:space="preserve"> PAGEREF _Toc218682447 \h </w:instrText>
      </w:r>
      <w:r>
        <w:rPr>
          <w:noProof/>
        </w:rPr>
      </w:r>
      <w:r>
        <w:rPr>
          <w:noProof/>
        </w:rPr>
        <w:fldChar w:fldCharType="separate"/>
      </w:r>
      <w:r>
        <w:rPr>
          <w:noProof/>
        </w:rPr>
        <w:t>82</w:t>
      </w:r>
      <w:r>
        <w:rPr>
          <w:noProof/>
        </w:rPr>
        <w:fldChar w:fldCharType="end"/>
      </w:r>
    </w:p>
    <w:p w14:paraId="610299BB" w14:textId="76186328"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 (GSM only)</w:t>
      </w:r>
      <w:r>
        <w:rPr>
          <w:noProof/>
        </w:rPr>
        <w:tab/>
      </w:r>
      <w:r>
        <w:rPr>
          <w:noProof/>
        </w:rPr>
        <w:fldChar w:fldCharType="begin"/>
      </w:r>
      <w:r>
        <w:rPr>
          <w:noProof/>
        </w:rPr>
        <w:instrText xml:space="preserve"> PAGEREF _Toc218682448 \h </w:instrText>
      </w:r>
      <w:r>
        <w:rPr>
          <w:noProof/>
        </w:rPr>
      </w:r>
      <w:r>
        <w:rPr>
          <w:noProof/>
        </w:rPr>
        <w:fldChar w:fldCharType="separate"/>
      </w:r>
      <w:r>
        <w:rPr>
          <w:noProof/>
        </w:rPr>
        <w:t>82</w:t>
      </w:r>
      <w:r>
        <w:rPr>
          <w:noProof/>
        </w:rPr>
        <w:fldChar w:fldCharType="end"/>
      </w:r>
    </w:p>
    <w:p w14:paraId="3BD0906C" w14:textId="7ABA7582"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r>
      <w:r>
        <w:rPr>
          <w:noProof/>
        </w:rPr>
        <w:instrText xml:space="preserve"> PAGEREF _Toc218682449 \h </w:instrText>
      </w:r>
      <w:r>
        <w:rPr>
          <w:noProof/>
        </w:rPr>
      </w:r>
      <w:r>
        <w:rPr>
          <w:noProof/>
        </w:rPr>
        <w:fldChar w:fldCharType="separate"/>
      </w:r>
      <w:r>
        <w:rPr>
          <w:noProof/>
        </w:rPr>
        <w:t>82</w:t>
      </w:r>
      <w:r>
        <w:rPr>
          <w:noProof/>
        </w:rPr>
        <w:fldChar w:fldCharType="end"/>
      </w:r>
    </w:p>
    <w:p w14:paraId="4B4151E1" w14:textId="3F3BAD9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fr-FR"/>
        </w:rPr>
        <w:t>9.4.1.1</w:t>
      </w:r>
      <w:r>
        <w:rPr>
          <w:rFonts w:asciiTheme="minorHAnsi" w:eastAsiaTheme="minorEastAsia" w:hAnsiTheme="minorHAnsi" w:cstheme="minorBidi"/>
          <w:noProof/>
          <w:kern w:val="2"/>
          <w:sz w:val="24"/>
          <w:szCs w:val="24"/>
          <w:lang w:eastAsia="en-GB"/>
          <w14:ligatures w14:val="standardContextual"/>
        </w:rPr>
        <w:tab/>
      </w:r>
      <w:r w:rsidRPr="007F2783">
        <w:rPr>
          <w:noProof/>
          <w:lang w:val="fr-FR"/>
        </w:rPr>
        <w:t>LLGMM-ASSIGN-REQ</w:t>
      </w:r>
      <w:r>
        <w:rPr>
          <w:noProof/>
        </w:rPr>
        <w:tab/>
      </w:r>
      <w:r>
        <w:rPr>
          <w:noProof/>
        </w:rPr>
        <w:fldChar w:fldCharType="begin"/>
      </w:r>
      <w:r>
        <w:rPr>
          <w:noProof/>
        </w:rPr>
        <w:instrText xml:space="preserve"> PAGEREF _Toc218682450 \h </w:instrText>
      </w:r>
      <w:r>
        <w:rPr>
          <w:noProof/>
        </w:rPr>
      </w:r>
      <w:r>
        <w:rPr>
          <w:noProof/>
        </w:rPr>
        <w:fldChar w:fldCharType="separate"/>
      </w:r>
      <w:r>
        <w:rPr>
          <w:noProof/>
        </w:rPr>
        <w:t>82</w:t>
      </w:r>
      <w:r>
        <w:rPr>
          <w:noProof/>
        </w:rPr>
        <w:fldChar w:fldCharType="end"/>
      </w:r>
    </w:p>
    <w:p w14:paraId="23EF0BFE" w14:textId="35337B0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rFonts w:asciiTheme="minorHAnsi" w:eastAsiaTheme="minorEastAsia" w:hAnsiTheme="minorHAnsi" w:cstheme="minorBidi"/>
          <w:noProof/>
          <w:kern w:val="2"/>
          <w:sz w:val="24"/>
          <w:szCs w:val="24"/>
          <w:lang w:eastAsia="en-GB"/>
          <w14:ligatures w14:val="standardContextual"/>
        </w:rPr>
        <w:tab/>
      </w:r>
      <w:r>
        <w:rPr>
          <w:noProof/>
        </w:rPr>
        <w:t>LLGMM-TRIGGER-REQ</w:t>
      </w:r>
      <w:r>
        <w:rPr>
          <w:noProof/>
        </w:rPr>
        <w:tab/>
      </w:r>
      <w:r>
        <w:rPr>
          <w:noProof/>
        </w:rPr>
        <w:fldChar w:fldCharType="begin"/>
      </w:r>
      <w:r>
        <w:rPr>
          <w:noProof/>
        </w:rPr>
        <w:instrText xml:space="preserve"> PAGEREF _Toc218682451 \h </w:instrText>
      </w:r>
      <w:r>
        <w:rPr>
          <w:noProof/>
        </w:rPr>
      </w:r>
      <w:r>
        <w:rPr>
          <w:noProof/>
        </w:rPr>
        <w:fldChar w:fldCharType="separate"/>
      </w:r>
      <w:r>
        <w:rPr>
          <w:noProof/>
        </w:rPr>
        <w:t>82</w:t>
      </w:r>
      <w:r>
        <w:rPr>
          <w:noProof/>
        </w:rPr>
        <w:fldChar w:fldCharType="end"/>
      </w:r>
    </w:p>
    <w:p w14:paraId="24ABCE4A" w14:textId="70EEB7D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_Toc218682452 \h </w:instrText>
      </w:r>
      <w:r>
        <w:rPr>
          <w:noProof/>
        </w:rPr>
      </w:r>
      <w:r>
        <w:rPr>
          <w:noProof/>
        </w:rPr>
        <w:fldChar w:fldCharType="separate"/>
      </w:r>
      <w:r>
        <w:rPr>
          <w:noProof/>
        </w:rPr>
        <w:t>83</w:t>
      </w:r>
      <w:r>
        <w:rPr>
          <w:noProof/>
        </w:rPr>
        <w:fldChar w:fldCharType="end"/>
      </w:r>
    </w:p>
    <w:p w14:paraId="6E15BD81" w14:textId="328AFF4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r>
      <w:r>
        <w:rPr>
          <w:noProof/>
        </w:rPr>
        <w:instrText xml:space="preserve"> PAGEREF _Toc218682453 \h </w:instrText>
      </w:r>
      <w:r>
        <w:rPr>
          <w:noProof/>
        </w:rPr>
      </w:r>
      <w:r>
        <w:rPr>
          <w:noProof/>
        </w:rPr>
        <w:fldChar w:fldCharType="separate"/>
      </w:r>
      <w:r>
        <w:rPr>
          <w:noProof/>
        </w:rPr>
        <w:t>83</w:t>
      </w:r>
      <w:r>
        <w:rPr>
          <w:noProof/>
        </w:rPr>
        <w:fldChar w:fldCharType="end"/>
      </w:r>
    </w:p>
    <w:p w14:paraId="5313E8C9" w14:textId="2F59787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_Toc218682454 \h </w:instrText>
      </w:r>
      <w:r>
        <w:rPr>
          <w:noProof/>
        </w:rPr>
      </w:r>
      <w:r>
        <w:rPr>
          <w:noProof/>
        </w:rPr>
        <w:fldChar w:fldCharType="separate"/>
      </w:r>
      <w:r>
        <w:rPr>
          <w:noProof/>
        </w:rPr>
        <w:t>83</w:t>
      </w:r>
      <w:r>
        <w:rPr>
          <w:noProof/>
        </w:rPr>
        <w:fldChar w:fldCharType="end"/>
      </w:r>
    </w:p>
    <w:p w14:paraId="3DD648A7" w14:textId="2E165A6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_Toc218682455 \h </w:instrText>
      </w:r>
      <w:r>
        <w:rPr>
          <w:noProof/>
        </w:rPr>
      </w:r>
      <w:r>
        <w:rPr>
          <w:noProof/>
        </w:rPr>
        <w:fldChar w:fldCharType="separate"/>
      </w:r>
      <w:r>
        <w:rPr>
          <w:noProof/>
        </w:rPr>
        <w:t>83</w:t>
      </w:r>
      <w:r>
        <w:rPr>
          <w:noProof/>
        </w:rPr>
        <w:fldChar w:fldCharType="end"/>
      </w:r>
    </w:p>
    <w:p w14:paraId="60ADFC24" w14:textId="44F8F87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9.4.1.7</w:t>
      </w:r>
      <w:r>
        <w:rPr>
          <w:rFonts w:asciiTheme="minorHAnsi" w:eastAsiaTheme="minorEastAsia" w:hAnsiTheme="minorHAnsi" w:cstheme="minorBidi"/>
          <w:noProof/>
          <w:kern w:val="2"/>
          <w:sz w:val="24"/>
          <w:szCs w:val="24"/>
          <w:lang w:eastAsia="en-GB"/>
          <w14:ligatures w14:val="standardContextual"/>
        </w:rPr>
        <w:tab/>
      </w:r>
      <w:r>
        <w:rPr>
          <w:noProof/>
        </w:rPr>
        <w:t>LLGMM-WINDOW-CNF</w:t>
      </w:r>
      <w:r>
        <w:rPr>
          <w:noProof/>
        </w:rPr>
        <w:tab/>
      </w:r>
      <w:r>
        <w:rPr>
          <w:noProof/>
        </w:rPr>
        <w:fldChar w:fldCharType="begin"/>
      </w:r>
      <w:r>
        <w:rPr>
          <w:noProof/>
        </w:rPr>
        <w:instrText xml:space="preserve"> PAGEREF _Toc218682456 \h </w:instrText>
      </w:r>
      <w:r>
        <w:rPr>
          <w:noProof/>
        </w:rPr>
      </w:r>
      <w:r>
        <w:rPr>
          <w:noProof/>
        </w:rPr>
        <w:fldChar w:fldCharType="separate"/>
      </w:r>
      <w:r>
        <w:rPr>
          <w:noProof/>
        </w:rPr>
        <w:t>83</w:t>
      </w:r>
      <w:r>
        <w:rPr>
          <w:noProof/>
        </w:rPr>
        <w:fldChar w:fldCharType="end"/>
      </w:r>
    </w:p>
    <w:p w14:paraId="0DAEEA3E" w14:textId="60BB34C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9.4.1.8</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_Toc218682457 \h </w:instrText>
      </w:r>
      <w:r>
        <w:rPr>
          <w:noProof/>
        </w:rPr>
      </w:r>
      <w:r>
        <w:rPr>
          <w:noProof/>
        </w:rPr>
        <w:fldChar w:fldCharType="separate"/>
      </w:r>
      <w:r>
        <w:rPr>
          <w:noProof/>
        </w:rPr>
        <w:t>83</w:t>
      </w:r>
      <w:r>
        <w:rPr>
          <w:noProof/>
        </w:rPr>
        <w:fldChar w:fldCharType="end"/>
      </w:r>
    </w:p>
    <w:p w14:paraId="0A5CF4FD" w14:textId="77F2C03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9.4.1.9</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_Toc218682458 \h </w:instrText>
      </w:r>
      <w:r>
        <w:rPr>
          <w:noProof/>
        </w:rPr>
      </w:r>
      <w:r>
        <w:rPr>
          <w:noProof/>
        </w:rPr>
        <w:fldChar w:fldCharType="separate"/>
      </w:r>
      <w:r>
        <w:rPr>
          <w:noProof/>
        </w:rPr>
        <w:t>83</w:t>
      </w:r>
      <w:r>
        <w:rPr>
          <w:noProof/>
        </w:rPr>
        <w:fldChar w:fldCharType="end"/>
      </w:r>
    </w:p>
    <w:p w14:paraId="2B2F44AF" w14:textId="3A3CB7C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9.4.1.10</w:t>
      </w:r>
      <w:r>
        <w:rPr>
          <w:rFonts w:asciiTheme="minorHAnsi" w:eastAsiaTheme="minorEastAsia" w:hAnsiTheme="minorHAnsi" w:cstheme="minorBidi"/>
          <w:noProof/>
          <w:kern w:val="2"/>
          <w:sz w:val="24"/>
          <w:szCs w:val="24"/>
          <w:lang w:eastAsia="en-GB"/>
          <w14:ligatures w14:val="standardContextual"/>
        </w:rPr>
        <w:tab/>
      </w:r>
      <w:r>
        <w:rPr>
          <w:noProof/>
        </w:rPr>
        <w:t>LLGMM-STATUS-IND</w:t>
      </w:r>
      <w:r>
        <w:rPr>
          <w:noProof/>
        </w:rPr>
        <w:tab/>
      </w:r>
      <w:r>
        <w:rPr>
          <w:noProof/>
        </w:rPr>
        <w:fldChar w:fldCharType="begin"/>
      </w:r>
      <w:r>
        <w:rPr>
          <w:noProof/>
        </w:rPr>
        <w:instrText xml:space="preserve"> PAGEREF _Toc218682459 \h </w:instrText>
      </w:r>
      <w:r>
        <w:rPr>
          <w:noProof/>
        </w:rPr>
      </w:r>
      <w:r>
        <w:rPr>
          <w:noProof/>
        </w:rPr>
        <w:fldChar w:fldCharType="separate"/>
      </w:r>
      <w:r>
        <w:rPr>
          <w:noProof/>
        </w:rPr>
        <w:t>83</w:t>
      </w:r>
      <w:r>
        <w:rPr>
          <w:noProof/>
        </w:rPr>
        <w:fldChar w:fldCharType="end"/>
      </w:r>
    </w:p>
    <w:p w14:paraId="4F6ABEF2" w14:textId="6896556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r>
      <w:r>
        <w:rPr>
          <w:noProof/>
        </w:rPr>
        <w:instrText xml:space="preserve"> PAGEREF _Toc218682460 \h </w:instrText>
      </w:r>
      <w:r>
        <w:rPr>
          <w:noProof/>
        </w:rPr>
      </w:r>
      <w:r>
        <w:rPr>
          <w:noProof/>
        </w:rPr>
        <w:fldChar w:fldCharType="separate"/>
      </w:r>
      <w:r>
        <w:rPr>
          <w:noProof/>
        </w:rPr>
        <w:t>83</w:t>
      </w:r>
      <w:r>
        <w:rPr>
          <w:noProof/>
        </w:rPr>
        <w:fldChar w:fldCharType="end"/>
      </w:r>
    </w:p>
    <w:p w14:paraId="4D2C2DCB" w14:textId="6808F82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_Toc218682461 \h </w:instrText>
      </w:r>
      <w:r>
        <w:rPr>
          <w:noProof/>
        </w:rPr>
      </w:r>
      <w:r>
        <w:rPr>
          <w:noProof/>
        </w:rPr>
        <w:fldChar w:fldCharType="separate"/>
      </w:r>
      <w:r>
        <w:rPr>
          <w:noProof/>
        </w:rPr>
        <w:t>83</w:t>
      </w:r>
      <w:r>
        <w:rPr>
          <w:noProof/>
        </w:rPr>
        <w:fldChar w:fldCharType="end"/>
      </w:r>
    </w:p>
    <w:p w14:paraId="32E5A375" w14:textId="4F228EF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_Toc218682462 \h </w:instrText>
      </w:r>
      <w:r>
        <w:rPr>
          <w:noProof/>
        </w:rPr>
      </w:r>
      <w:r>
        <w:rPr>
          <w:noProof/>
        </w:rPr>
        <w:fldChar w:fldCharType="separate"/>
      </w:r>
      <w:r>
        <w:rPr>
          <w:noProof/>
        </w:rPr>
        <w:t>83</w:t>
      </w:r>
      <w:r>
        <w:rPr>
          <w:noProof/>
        </w:rPr>
        <w:fldChar w:fldCharType="end"/>
      </w:r>
    </w:p>
    <w:p w14:paraId="2EBC89C2" w14:textId="39CEAD5C"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r>
      <w:r>
        <w:rPr>
          <w:noProof/>
        </w:rPr>
        <w:instrText xml:space="preserve"> PAGEREF _Toc218682463 \h </w:instrText>
      </w:r>
      <w:r>
        <w:rPr>
          <w:noProof/>
        </w:rPr>
      </w:r>
      <w:r>
        <w:rPr>
          <w:noProof/>
        </w:rPr>
        <w:fldChar w:fldCharType="separate"/>
      </w:r>
      <w:r>
        <w:rPr>
          <w:noProof/>
        </w:rPr>
        <w:t>83</w:t>
      </w:r>
      <w:r>
        <w:rPr>
          <w:noProof/>
        </w:rPr>
        <w:fldChar w:fldCharType="end"/>
      </w:r>
    </w:p>
    <w:p w14:paraId="11FDB18B" w14:textId="6CAB1363"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r>
      <w:r>
        <w:rPr>
          <w:noProof/>
        </w:rPr>
        <w:instrText xml:space="preserve"> PAGEREF _Toc218682464 \h </w:instrText>
      </w:r>
      <w:r>
        <w:rPr>
          <w:noProof/>
        </w:rPr>
      </w:r>
      <w:r>
        <w:rPr>
          <w:noProof/>
        </w:rPr>
        <w:fldChar w:fldCharType="separate"/>
      </w:r>
      <w:r>
        <w:rPr>
          <w:noProof/>
        </w:rPr>
        <w:t>83</w:t>
      </w:r>
      <w:r>
        <w:rPr>
          <w:noProof/>
        </w:rPr>
        <w:fldChar w:fldCharType="end"/>
      </w:r>
    </w:p>
    <w:p w14:paraId="4C90E1B6" w14:textId="51F9682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9.5.1.1</w:t>
      </w:r>
      <w:r>
        <w:rPr>
          <w:rFonts w:asciiTheme="minorHAnsi" w:eastAsiaTheme="minorEastAsia" w:hAnsiTheme="minorHAnsi" w:cstheme="minorBidi"/>
          <w:noProof/>
          <w:kern w:val="2"/>
          <w:sz w:val="24"/>
          <w:szCs w:val="24"/>
          <w:lang w:eastAsia="en-GB"/>
          <w14:ligatures w14:val="standardContextual"/>
        </w:rPr>
        <w:tab/>
      </w:r>
      <w:r>
        <w:rPr>
          <w:noProof/>
        </w:rPr>
        <w:t>GMMSM-ESTABLISH-REQ</w:t>
      </w:r>
      <w:r>
        <w:rPr>
          <w:noProof/>
        </w:rPr>
        <w:tab/>
      </w:r>
      <w:r>
        <w:rPr>
          <w:noProof/>
        </w:rPr>
        <w:fldChar w:fldCharType="begin"/>
      </w:r>
      <w:r>
        <w:rPr>
          <w:noProof/>
        </w:rPr>
        <w:instrText xml:space="preserve"> PAGEREF _Toc218682465 \h </w:instrText>
      </w:r>
      <w:r>
        <w:rPr>
          <w:noProof/>
        </w:rPr>
      </w:r>
      <w:r>
        <w:rPr>
          <w:noProof/>
        </w:rPr>
        <w:fldChar w:fldCharType="separate"/>
      </w:r>
      <w:r>
        <w:rPr>
          <w:noProof/>
        </w:rPr>
        <w:t>84</w:t>
      </w:r>
      <w:r>
        <w:rPr>
          <w:noProof/>
        </w:rPr>
        <w:fldChar w:fldCharType="end"/>
      </w:r>
    </w:p>
    <w:p w14:paraId="6D2FD024" w14:textId="572C68F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9.5.1.2</w:t>
      </w:r>
      <w:r>
        <w:rPr>
          <w:rFonts w:asciiTheme="minorHAnsi" w:eastAsiaTheme="minorEastAsia" w:hAnsiTheme="minorHAnsi" w:cstheme="minorBidi"/>
          <w:noProof/>
          <w:kern w:val="2"/>
          <w:sz w:val="24"/>
          <w:szCs w:val="24"/>
          <w:lang w:eastAsia="en-GB"/>
          <w14:ligatures w14:val="standardContextual"/>
        </w:rPr>
        <w:tab/>
      </w:r>
      <w:r>
        <w:rPr>
          <w:noProof/>
        </w:rPr>
        <w:t>GMMSM-ESTABLISH-CNF</w:t>
      </w:r>
      <w:r>
        <w:rPr>
          <w:noProof/>
        </w:rPr>
        <w:tab/>
      </w:r>
      <w:r>
        <w:rPr>
          <w:noProof/>
        </w:rPr>
        <w:fldChar w:fldCharType="begin"/>
      </w:r>
      <w:r>
        <w:rPr>
          <w:noProof/>
        </w:rPr>
        <w:instrText xml:space="preserve"> PAGEREF _Toc218682466 \h </w:instrText>
      </w:r>
      <w:r>
        <w:rPr>
          <w:noProof/>
        </w:rPr>
      </w:r>
      <w:r>
        <w:rPr>
          <w:noProof/>
        </w:rPr>
        <w:fldChar w:fldCharType="separate"/>
      </w:r>
      <w:r>
        <w:rPr>
          <w:noProof/>
        </w:rPr>
        <w:t>84</w:t>
      </w:r>
      <w:r>
        <w:rPr>
          <w:noProof/>
        </w:rPr>
        <w:fldChar w:fldCharType="end"/>
      </w:r>
    </w:p>
    <w:p w14:paraId="5E50EACA" w14:textId="4E29229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9.5.1.3</w:t>
      </w:r>
      <w:r>
        <w:rPr>
          <w:rFonts w:asciiTheme="minorHAnsi" w:eastAsiaTheme="minorEastAsia" w:hAnsiTheme="minorHAnsi" w:cstheme="minorBidi"/>
          <w:noProof/>
          <w:kern w:val="2"/>
          <w:sz w:val="24"/>
          <w:szCs w:val="24"/>
          <w:lang w:eastAsia="en-GB"/>
          <w14:ligatures w14:val="standardContextual"/>
        </w:rPr>
        <w:tab/>
      </w:r>
      <w:r>
        <w:rPr>
          <w:noProof/>
        </w:rPr>
        <w:t>GMMSM-ESTABLISH-REJ</w:t>
      </w:r>
      <w:r>
        <w:rPr>
          <w:noProof/>
        </w:rPr>
        <w:tab/>
      </w:r>
      <w:r>
        <w:rPr>
          <w:noProof/>
        </w:rPr>
        <w:fldChar w:fldCharType="begin"/>
      </w:r>
      <w:r>
        <w:rPr>
          <w:noProof/>
        </w:rPr>
        <w:instrText xml:space="preserve"> PAGEREF _Toc218682467 \h </w:instrText>
      </w:r>
      <w:r>
        <w:rPr>
          <w:noProof/>
        </w:rPr>
      </w:r>
      <w:r>
        <w:rPr>
          <w:noProof/>
        </w:rPr>
        <w:fldChar w:fldCharType="separate"/>
      </w:r>
      <w:r>
        <w:rPr>
          <w:noProof/>
        </w:rPr>
        <w:t>84</w:t>
      </w:r>
      <w:r>
        <w:rPr>
          <w:noProof/>
        </w:rPr>
        <w:fldChar w:fldCharType="end"/>
      </w:r>
    </w:p>
    <w:p w14:paraId="614C2F02" w14:textId="592F6DB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9.5.1.4</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r>
      <w:r>
        <w:rPr>
          <w:noProof/>
        </w:rPr>
        <w:instrText xml:space="preserve"> PAGEREF _Toc218682468 \h </w:instrText>
      </w:r>
      <w:r>
        <w:rPr>
          <w:noProof/>
        </w:rPr>
      </w:r>
      <w:r>
        <w:rPr>
          <w:noProof/>
        </w:rPr>
        <w:fldChar w:fldCharType="separate"/>
      </w:r>
      <w:r>
        <w:rPr>
          <w:noProof/>
        </w:rPr>
        <w:t>84</w:t>
      </w:r>
      <w:r>
        <w:rPr>
          <w:noProof/>
        </w:rPr>
        <w:fldChar w:fldCharType="end"/>
      </w:r>
    </w:p>
    <w:p w14:paraId="42B44195" w14:textId="11F7AFB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9.5.1.5</w:t>
      </w:r>
      <w:r>
        <w:rPr>
          <w:rFonts w:asciiTheme="minorHAnsi" w:eastAsiaTheme="minorEastAsia" w:hAnsiTheme="minorHAnsi" w:cstheme="minorBidi"/>
          <w:noProof/>
          <w:kern w:val="2"/>
          <w:sz w:val="24"/>
          <w:szCs w:val="24"/>
          <w:lang w:eastAsia="en-GB"/>
          <w14:ligatures w14:val="standardContextual"/>
        </w:rPr>
        <w:tab/>
      </w:r>
      <w:r>
        <w:rPr>
          <w:noProof/>
        </w:rPr>
        <w:t>GMMSM-UNITDATA-REQ</w:t>
      </w:r>
      <w:r>
        <w:rPr>
          <w:noProof/>
        </w:rPr>
        <w:tab/>
      </w:r>
      <w:r>
        <w:rPr>
          <w:noProof/>
        </w:rPr>
        <w:fldChar w:fldCharType="begin"/>
      </w:r>
      <w:r>
        <w:rPr>
          <w:noProof/>
        </w:rPr>
        <w:instrText xml:space="preserve"> PAGEREF _Toc218682469 \h </w:instrText>
      </w:r>
      <w:r>
        <w:rPr>
          <w:noProof/>
        </w:rPr>
      </w:r>
      <w:r>
        <w:rPr>
          <w:noProof/>
        </w:rPr>
        <w:fldChar w:fldCharType="separate"/>
      </w:r>
      <w:r>
        <w:rPr>
          <w:noProof/>
        </w:rPr>
        <w:t>84</w:t>
      </w:r>
      <w:r>
        <w:rPr>
          <w:noProof/>
        </w:rPr>
        <w:fldChar w:fldCharType="end"/>
      </w:r>
    </w:p>
    <w:p w14:paraId="1844D383" w14:textId="39417AB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9.5.1.6</w:t>
      </w:r>
      <w:r>
        <w:rPr>
          <w:rFonts w:asciiTheme="minorHAnsi" w:eastAsiaTheme="minorEastAsia" w:hAnsiTheme="minorHAnsi" w:cstheme="minorBidi"/>
          <w:noProof/>
          <w:kern w:val="2"/>
          <w:sz w:val="24"/>
          <w:szCs w:val="24"/>
          <w:lang w:eastAsia="en-GB"/>
          <w14:ligatures w14:val="standardContextual"/>
        </w:rPr>
        <w:tab/>
      </w:r>
      <w:r>
        <w:rPr>
          <w:noProof/>
        </w:rPr>
        <w:t>GMMSM-UNITDATA-IND</w:t>
      </w:r>
      <w:r>
        <w:rPr>
          <w:noProof/>
        </w:rPr>
        <w:tab/>
      </w:r>
      <w:r>
        <w:rPr>
          <w:noProof/>
        </w:rPr>
        <w:fldChar w:fldCharType="begin"/>
      </w:r>
      <w:r>
        <w:rPr>
          <w:noProof/>
        </w:rPr>
        <w:instrText xml:space="preserve"> PAGEREF _Toc218682470 \h </w:instrText>
      </w:r>
      <w:r>
        <w:rPr>
          <w:noProof/>
        </w:rPr>
      </w:r>
      <w:r>
        <w:rPr>
          <w:noProof/>
        </w:rPr>
        <w:fldChar w:fldCharType="separate"/>
      </w:r>
      <w:r>
        <w:rPr>
          <w:noProof/>
        </w:rPr>
        <w:t>84</w:t>
      </w:r>
      <w:r>
        <w:rPr>
          <w:noProof/>
        </w:rPr>
        <w:fldChar w:fldCharType="end"/>
      </w:r>
    </w:p>
    <w:p w14:paraId="23730F06" w14:textId="30FC6A2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_Toc218682471 \h </w:instrText>
      </w:r>
      <w:r>
        <w:rPr>
          <w:noProof/>
        </w:rPr>
      </w:r>
      <w:r>
        <w:rPr>
          <w:noProof/>
        </w:rPr>
        <w:fldChar w:fldCharType="separate"/>
      </w:r>
      <w:r>
        <w:rPr>
          <w:noProof/>
        </w:rPr>
        <w:t>84</w:t>
      </w:r>
      <w:r>
        <w:rPr>
          <w:noProof/>
        </w:rPr>
        <w:fldChar w:fldCharType="end"/>
      </w:r>
    </w:p>
    <w:p w14:paraId="10142922" w14:textId="61197E5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GMMSMS-SAP</w:t>
      </w:r>
      <w:r>
        <w:rPr>
          <w:noProof/>
        </w:rPr>
        <w:tab/>
      </w:r>
      <w:r>
        <w:rPr>
          <w:noProof/>
        </w:rPr>
        <w:fldChar w:fldCharType="begin"/>
      </w:r>
      <w:r>
        <w:rPr>
          <w:noProof/>
        </w:rPr>
        <w:instrText xml:space="preserve"> PAGEREF _Toc218682472 \h </w:instrText>
      </w:r>
      <w:r>
        <w:rPr>
          <w:noProof/>
        </w:rPr>
      </w:r>
      <w:r>
        <w:rPr>
          <w:noProof/>
        </w:rPr>
        <w:fldChar w:fldCharType="separate"/>
      </w:r>
      <w:r>
        <w:rPr>
          <w:noProof/>
        </w:rPr>
        <w:t>84</w:t>
      </w:r>
      <w:r>
        <w:rPr>
          <w:noProof/>
        </w:rPr>
        <w:fldChar w:fldCharType="end"/>
      </w:r>
    </w:p>
    <w:p w14:paraId="707AA98E" w14:textId="5C85863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GMMSMS-REG-STATE-REQ</w:t>
      </w:r>
      <w:r>
        <w:rPr>
          <w:noProof/>
        </w:rPr>
        <w:tab/>
      </w:r>
      <w:r>
        <w:rPr>
          <w:noProof/>
        </w:rPr>
        <w:fldChar w:fldCharType="begin"/>
      </w:r>
      <w:r>
        <w:rPr>
          <w:noProof/>
        </w:rPr>
        <w:instrText xml:space="preserve"> PAGEREF _Toc218682473 \h </w:instrText>
      </w:r>
      <w:r>
        <w:rPr>
          <w:noProof/>
        </w:rPr>
      </w:r>
      <w:r>
        <w:rPr>
          <w:noProof/>
        </w:rPr>
        <w:fldChar w:fldCharType="separate"/>
      </w:r>
      <w:r>
        <w:rPr>
          <w:noProof/>
        </w:rPr>
        <w:t>85</w:t>
      </w:r>
      <w:r>
        <w:rPr>
          <w:noProof/>
        </w:rPr>
        <w:fldChar w:fldCharType="end"/>
      </w:r>
    </w:p>
    <w:p w14:paraId="2CC7B33C" w14:textId="229BFB7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GMMSM- REG-STATE -RSP</w:t>
      </w:r>
      <w:r>
        <w:rPr>
          <w:noProof/>
        </w:rPr>
        <w:tab/>
      </w:r>
      <w:r>
        <w:rPr>
          <w:noProof/>
        </w:rPr>
        <w:fldChar w:fldCharType="begin"/>
      </w:r>
      <w:r>
        <w:rPr>
          <w:noProof/>
        </w:rPr>
        <w:instrText xml:space="preserve"> PAGEREF _Toc218682474 \h </w:instrText>
      </w:r>
      <w:r>
        <w:rPr>
          <w:noProof/>
        </w:rPr>
      </w:r>
      <w:r>
        <w:rPr>
          <w:noProof/>
        </w:rPr>
        <w:fldChar w:fldCharType="separate"/>
      </w:r>
      <w:r>
        <w:rPr>
          <w:noProof/>
        </w:rPr>
        <w:t>85</w:t>
      </w:r>
      <w:r>
        <w:rPr>
          <w:noProof/>
        </w:rPr>
        <w:fldChar w:fldCharType="end"/>
      </w:r>
    </w:p>
    <w:p w14:paraId="0433C803" w14:textId="74796AB7"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9.5.4</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r>
      <w:r>
        <w:rPr>
          <w:noProof/>
        </w:rPr>
        <w:instrText xml:space="preserve"> PAGEREF _Toc218682475 \h </w:instrText>
      </w:r>
      <w:r>
        <w:rPr>
          <w:noProof/>
        </w:rPr>
      </w:r>
      <w:r>
        <w:rPr>
          <w:noProof/>
        </w:rPr>
        <w:fldChar w:fldCharType="separate"/>
      </w:r>
      <w:r>
        <w:rPr>
          <w:noProof/>
        </w:rPr>
        <w:t>85</w:t>
      </w:r>
      <w:r>
        <w:rPr>
          <w:noProof/>
        </w:rPr>
        <w:fldChar w:fldCharType="end"/>
      </w:r>
    </w:p>
    <w:p w14:paraId="518CCBF1" w14:textId="609E70B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fr-FR"/>
        </w:rPr>
        <w:t>9.5.4.1</w:t>
      </w:r>
      <w:r>
        <w:rPr>
          <w:rFonts w:asciiTheme="minorHAnsi" w:eastAsiaTheme="minorEastAsia" w:hAnsiTheme="minorHAnsi" w:cstheme="minorBidi"/>
          <w:noProof/>
          <w:kern w:val="2"/>
          <w:sz w:val="24"/>
          <w:szCs w:val="24"/>
          <w:lang w:eastAsia="en-GB"/>
          <w14:ligatures w14:val="standardContextual"/>
        </w:rPr>
        <w:tab/>
      </w:r>
      <w:r w:rsidRPr="007F2783">
        <w:rPr>
          <w:noProof/>
          <w:lang w:val="fr-FR"/>
        </w:rPr>
        <w:t>PMMSMS_EST _REQ</w:t>
      </w:r>
      <w:r>
        <w:rPr>
          <w:noProof/>
        </w:rPr>
        <w:tab/>
      </w:r>
      <w:r>
        <w:rPr>
          <w:noProof/>
        </w:rPr>
        <w:fldChar w:fldCharType="begin"/>
      </w:r>
      <w:r>
        <w:rPr>
          <w:noProof/>
        </w:rPr>
        <w:instrText xml:space="preserve"> PAGEREF _Toc218682476 \h </w:instrText>
      </w:r>
      <w:r>
        <w:rPr>
          <w:noProof/>
        </w:rPr>
      </w:r>
      <w:r>
        <w:rPr>
          <w:noProof/>
        </w:rPr>
        <w:fldChar w:fldCharType="separate"/>
      </w:r>
      <w:r>
        <w:rPr>
          <w:noProof/>
        </w:rPr>
        <w:t>85</w:t>
      </w:r>
      <w:r>
        <w:rPr>
          <w:noProof/>
        </w:rPr>
        <w:fldChar w:fldCharType="end"/>
      </w:r>
    </w:p>
    <w:p w14:paraId="2178C6E0" w14:textId="702DBF1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9.5.4.2</w:t>
      </w:r>
      <w:r>
        <w:rPr>
          <w:rFonts w:asciiTheme="minorHAnsi" w:eastAsiaTheme="minorEastAsia" w:hAnsiTheme="minorHAnsi" w:cstheme="minorBidi"/>
          <w:noProof/>
          <w:kern w:val="2"/>
          <w:sz w:val="24"/>
          <w:szCs w:val="24"/>
          <w:lang w:eastAsia="en-GB"/>
          <w14:ligatures w14:val="standardContextual"/>
        </w:rPr>
        <w:tab/>
      </w:r>
      <w:r>
        <w:rPr>
          <w:noProof/>
        </w:rPr>
        <w:t>PMMSMS_EST _CNF</w:t>
      </w:r>
      <w:r>
        <w:rPr>
          <w:noProof/>
        </w:rPr>
        <w:tab/>
      </w:r>
      <w:r>
        <w:rPr>
          <w:noProof/>
        </w:rPr>
        <w:fldChar w:fldCharType="begin"/>
      </w:r>
      <w:r>
        <w:rPr>
          <w:noProof/>
        </w:rPr>
        <w:instrText xml:space="preserve"> PAGEREF _Toc218682477 \h </w:instrText>
      </w:r>
      <w:r>
        <w:rPr>
          <w:noProof/>
        </w:rPr>
      </w:r>
      <w:r>
        <w:rPr>
          <w:noProof/>
        </w:rPr>
        <w:fldChar w:fldCharType="separate"/>
      </w:r>
      <w:r>
        <w:rPr>
          <w:noProof/>
        </w:rPr>
        <w:t>85</w:t>
      </w:r>
      <w:r>
        <w:rPr>
          <w:noProof/>
        </w:rPr>
        <w:fldChar w:fldCharType="end"/>
      </w:r>
    </w:p>
    <w:p w14:paraId="31724F8D" w14:textId="472C888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9.5.4.3</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r>
      <w:r>
        <w:rPr>
          <w:noProof/>
        </w:rPr>
        <w:instrText xml:space="preserve"> PAGEREF _Toc218682478 \h </w:instrText>
      </w:r>
      <w:r>
        <w:rPr>
          <w:noProof/>
        </w:rPr>
      </w:r>
      <w:r>
        <w:rPr>
          <w:noProof/>
        </w:rPr>
        <w:fldChar w:fldCharType="separate"/>
      </w:r>
      <w:r>
        <w:rPr>
          <w:noProof/>
        </w:rPr>
        <w:t>85</w:t>
      </w:r>
      <w:r>
        <w:rPr>
          <w:noProof/>
        </w:rPr>
        <w:fldChar w:fldCharType="end"/>
      </w:r>
    </w:p>
    <w:p w14:paraId="09629557" w14:textId="1209196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9.5.4.4</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r>
      <w:r>
        <w:rPr>
          <w:noProof/>
        </w:rPr>
        <w:instrText xml:space="preserve"> PAGEREF _Toc218682479 \h </w:instrText>
      </w:r>
      <w:r>
        <w:rPr>
          <w:noProof/>
        </w:rPr>
      </w:r>
      <w:r>
        <w:rPr>
          <w:noProof/>
        </w:rPr>
        <w:fldChar w:fldCharType="separate"/>
      </w:r>
      <w:r>
        <w:rPr>
          <w:noProof/>
        </w:rPr>
        <w:t>85</w:t>
      </w:r>
      <w:r>
        <w:rPr>
          <w:noProof/>
        </w:rPr>
        <w:fldChar w:fldCharType="end"/>
      </w:r>
    </w:p>
    <w:p w14:paraId="2607D82A" w14:textId="1C4EBD4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9.5.4.5</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r>
      <w:r>
        <w:rPr>
          <w:noProof/>
        </w:rPr>
        <w:instrText xml:space="preserve"> PAGEREF _Toc218682480 \h </w:instrText>
      </w:r>
      <w:r>
        <w:rPr>
          <w:noProof/>
        </w:rPr>
      </w:r>
      <w:r>
        <w:rPr>
          <w:noProof/>
        </w:rPr>
        <w:fldChar w:fldCharType="separate"/>
      </w:r>
      <w:r>
        <w:rPr>
          <w:noProof/>
        </w:rPr>
        <w:t>85</w:t>
      </w:r>
      <w:r>
        <w:rPr>
          <w:noProof/>
        </w:rPr>
        <w:fldChar w:fldCharType="end"/>
      </w:r>
    </w:p>
    <w:p w14:paraId="15FC8785" w14:textId="16239981"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9.5.5</w:t>
      </w:r>
      <w:r>
        <w:rPr>
          <w:rFonts w:asciiTheme="minorHAnsi" w:eastAsiaTheme="minorEastAsia" w:hAnsiTheme="minorHAnsi" w:cstheme="minorBidi"/>
          <w:noProof/>
          <w:kern w:val="2"/>
          <w:sz w:val="24"/>
          <w:szCs w:val="24"/>
          <w:lang w:eastAsia="en-GB"/>
          <w14:ligatures w14:val="standardContextual"/>
        </w:rPr>
        <w:tab/>
      </w:r>
      <w:r>
        <w:rPr>
          <w:noProof/>
        </w:rPr>
        <w:t>Service primitives for GMMRABM-SAP (UMTS only)</w:t>
      </w:r>
      <w:r>
        <w:rPr>
          <w:noProof/>
        </w:rPr>
        <w:tab/>
      </w:r>
      <w:r>
        <w:rPr>
          <w:noProof/>
        </w:rPr>
        <w:fldChar w:fldCharType="begin"/>
      </w:r>
      <w:r>
        <w:rPr>
          <w:noProof/>
        </w:rPr>
        <w:instrText xml:space="preserve"> PAGEREF _Toc218682481 \h </w:instrText>
      </w:r>
      <w:r>
        <w:rPr>
          <w:noProof/>
        </w:rPr>
      </w:r>
      <w:r>
        <w:rPr>
          <w:noProof/>
        </w:rPr>
        <w:fldChar w:fldCharType="separate"/>
      </w:r>
      <w:r>
        <w:rPr>
          <w:noProof/>
        </w:rPr>
        <w:t>85</w:t>
      </w:r>
      <w:r>
        <w:rPr>
          <w:noProof/>
        </w:rPr>
        <w:fldChar w:fldCharType="end"/>
      </w:r>
    </w:p>
    <w:p w14:paraId="13E7BF01" w14:textId="757AB7B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9.5.5.1</w:t>
      </w:r>
      <w:r>
        <w:rPr>
          <w:rFonts w:asciiTheme="minorHAnsi" w:eastAsiaTheme="minorEastAsia" w:hAnsiTheme="minorHAnsi" w:cstheme="minorBidi"/>
          <w:noProof/>
          <w:kern w:val="2"/>
          <w:sz w:val="24"/>
          <w:szCs w:val="24"/>
          <w:lang w:eastAsia="en-GB"/>
          <w14:ligatures w14:val="standardContextual"/>
        </w:rPr>
        <w:tab/>
      </w:r>
      <w:r>
        <w:rPr>
          <w:noProof/>
        </w:rPr>
        <w:t>GMMRABM-REESTABLISH-REQ</w:t>
      </w:r>
      <w:r>
        <w:rPr>
          <w:noProof/>
        </w:rPr>
        <w:tab/>
      </w:r>
      <w:r>
        <w:rPr>
          <w:noProof/>
        </w:rPr>
        <w:fldChar w:fldCharType="begin"/>
      </w:r>
      <w:r>
        <w:rPr>
          <w:noProof/>
        </w:rPr>
        <w:instrText xml:space="preserve"> PAGEREF _Toc218682482 \h </w:instrText>
      </w:r>
      <w:r>
        <w:rPr>
          <w:noProof/>
        </w:rPr>
      </w:r>
      <w:r>
        <w:rPr>
          <w:noProof/>
        </w:rPr>
        <w:fldChar w:fldCharType="separate"/>
      </w:r>
      <w:r>
        <w:rPr>
          <w:noProof/>
        </w:rPr>
        <w:t>86</w:t>
      </w:r>
      <w:r>
        <w:rPr>
          <w:noProof/>
        </w:rPr>
        <w:fldChar w:fldCharType="end"/>
      </w:r>
    </w:p>
    <w:p w14:paraId="3C9739FE" w14:textId="3ED4E28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9.5.5.2</w:t>
      </w:r>
      <w:r>
        <w:rPr>
          <w:rFonts w:asciiTheme="minorHAnsi" w:eastAsiaTheme="minorEastAsia" w:hAnsiTheme="minorHAnsi" w:cstheme="minorBidi"/>
          <w:noProof/>
          <w:kern w:val="2"/>
          <w:sz w:val="24"/>
          <w:szCs w:val="24"/>
          <w:lang w:eastAsia="en-GB"/>
          <w14:ligatures w14:val="standardContextual"/>
        </w:rPr>
        <w:tab/>
      </w:r>
      <w:r>
        <w:rPr>
          <w:noProof/>
        </w:rPr>
        <w:t>GMMRABM-REESTABLISH-RSP</w:t>
      </w:r>
      <w:r>
        <w:rPr>
          <w:noProof/>
        </w:rPr>
        <w:tab/>
      </w:r>
      <w:r>
        <w:rPr>
          <w:noProof/>
        </w:rPr>
        <w:fldChar w:fldCharType="begin"/>
      </w:r>
      <w:r>
        <w:rPr>
          <w:noProof/>
        </w:rPr>
        <w:instrText xml:space="preserve"> PAGEREF _Toc218682483 \h </w:instrText>
      </w:r>
      <w:r>
        <w:rPr>
          <w:noProof/>
        </w:rPr>
      </w:r>
      <w:r>
        <w:rPr>
          <w:noProof/>
        </w:rPr>
        <w:fldChar w:fldCharType="separate"/>
      </w:r>
      <w:r>
        <w:rPr>
          <w:noProof/>
        </w:rPr>
        <w:t>86</w:t>
      </w:r>
      <w:r>
        <w:rPr>
          <w:noProof/>
        </w:rPr>
        <w:fldChar w:fldCharType="end"/>
      </w:r>
    </w:p>
    <w:p w14:paraId="10989AB2" w14:textId="1F589D9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9.5.5.3</w:t>
      </w:r>
      <w:r>
        <w:rPr>
          <w:rFonts w:asciiTheme="minorHAnsi" w:eastAsiaTheme="minorEastAsia" w:hAnsiTheme="minorHAnsi" w:cstheme="minorBidi"/>
          <w:noProof/>
          <w:kern w:val="2"/>
          <w:sz w:val="24"/>
          <w:szCs w:val="24"/>
          <w:lang w:eastAsia="en-GB"/>
          <w14:ligatures w14:val="standardContextual"/>
        </w:rPr>
        <w:tab/>
      </w:r>
      <w:r>
        <w:rPr>
          <w:noProof/>
        </w:rPr>
        <w:t>GMMRABM-REESTABLISH-REJ</w:t>
      </w:r>
      <w:r>
        <w:rPr>
          <w:noProof/>
        </w:rPr>
        <w:tab/>
      </w:r>
      <w:r>
        <w:rPr>
          <w:noProof/>
        </w:rPr>
        <w:fldChar w:fldCharType="begin"/>
      </w:r>
      <w:r>
        <w:rPr>
          <w:noProof/>
        </w:rPr>
        <w:instrText xml:space="preserve"> PAGEREF _Toc218682484 \h </w:instrText>
      </w:r>
      <w:r>
        <w:rPr>
          <w:noProof/>
        </w:rPr>
      </w:r>
      <w:r>
        <w:rPr>
          <w:noProof/>
        </w:rPr>
        <w:fldChar w:fldCharType="separate"/>
      </w:r>
      <w:r>
        <w:rPr>
          <w:noProof/>
        </w:rPr>
        <w:t>86</w:t>
      </w:r>
      <w:r>
        <w:rPr>
          <w:noProof/>
        </w:rPr>
        <w:fldChar w:fldCharType="end"/>
      </w:r>
    </w:p>
    <w:p w14:paraId="497354D6" w14:textId="25513CCC"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9.5.6</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r>
      <w:r>
        <w:rPr>
          <w:noProof/>
        </w:rPr>
        <w:instrText xml:space="preserve"> PAGEREF _Toc218682485 \h </w:instrText>
      </w:r>
      <w:r>
        <w:rPr>
          <w:noProof/>
        </w:rPr>
      </w:r>
      <w:r>
        <w:rPr>
          <w:noProof/>
        </w:rPr>
        <w:fldChar w:fldCharType="separate"/>
      </w:r>
      <w:r>
        <w:rPr>
          <w:noProof/>
        </w:rPr>
        <w:t>86</w:t>
      </w:r>
      <w:r>
        <w:rPr>
          <w:noProof/>
        </w:rPr>
        <w:fldChar w:fldCharType="end"/>
      </w:r>
    </w:p>
    <w:p w14:paraId="688A7C18" w14:textId="0D06BA2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9.5.6.1</w:t>
      </w:r>
      <w:r>
        <w:rPr>
          <w:rFonts w:asciiTheme="minorHAnsi" w:eastAsiaTheme="minorEastAsia" w:hAnsiTheme="minorHAnsi" w:cstheme="minorBidi"/>
          <w:noProof/>
          <w:kern w:val="2"/>
          <w:sz w:val="24"/>
          <w:szCs w:val="24"/>
          <w:lang w:eastAsia="en-GB"/>
          <w14:ligatures w14:val="standardContextual"/>
        </w:rPr>
        <w:tab/>
      </w:r>
      <w:r>
        <w:rPr>
          <w:noProof/>
        </w:rPr>
        <w:t>GMMSS-ESTABLISH-REQ</w:t>
      </w:r>
      <w:r>
        <w:rPr>
          <w:noProof/>
        </w:rPr>
        <w:tab/>
      </w:r>
      <w:r>
        <w:rPr>
          <w:noProof/>
        </w:rPr>
        <w:fldChar w:fldCharType="begin"/>
      </w:r>
      <w:r>
        <w:rPr>
          <w:noProof/>
        </w:rPr>
        <w:instrText xml:space="preserve"> PAGEREF _Toc218682486 \h </w:instrText>
      </w:r>
      <w:r>
        <w:rPr>
          <w:noProof/>
        </w:rPr>
      </w:r>
      <w:r>
        <w:rPr>
          <w:noProof/>
        </w:rPr>
        <w:fldChar w:fldCharType="separate"/>
      </w:r>
      <w:r>
        <w:rPr>
          <w:noProof/>
        </w:rPr>
        <w:t>86</w:t>
      </w:r>
      <w:r>
        <w:rPr>
          <w:noProof/>
        </w:rPr>
        <w:fldChar w:fldCharType="end"/>
      </w:r>
    </w:p>
    <w:p w14:paraId="23C78335" w14:textId="7C6AD38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9.5.6.2</w:t>
      </w:r>
      <w:r>
        <w:rPr>
          <w:rFonts w:asciiTheme="minorHAnsi" w:eastAsiaTheme="minorEastAsia" w:hAnsiTheme="minorHAnsi" w:cstheme="minorBidi"/>
          <w:noProof/>
          <w:kern w:val="2"/>
          <w:sz w:val="24"/>
          <w:szCs w:val="24"/>
          <w:lang w:eastAsia="en-GB"/>
          <w14:ligatures w14:val="standardContextual"/>
        </w:rPr>
        <w:tab/>
      </w:r>
      <w:r>
        <w:rPr>
          <w:noProof/>
        </w:rPr>
        <w:t>GMMSS-ESTABLISH-CNF</w:t>
      </w:r>
      <w:r>
        <w:rPr>
          <w:noProof/>
        </w:rPr>
        <w:tab/>
      </w:r>
      <w:r>
        <w:rPr>
          <w:noProof/>
        </w:rPr>
        <w:fldChar w:fldCharType="begin"/>
      </w:r>
      <w:r>
        <w:rPr>
          <w:noProof/>
        </w:rPr>
        <w:instrText xml:space="preserve"> PAGEREF _Toc218682487 \h </w:instrText>
      </w:r>
      <w:r>
        <w:rPr>
          <w:noProof/>
        </w:rPr>
      </w:r>
      <w:r>
        <w:rPr>
          <w:noProof/>
        </w:rPr>
        <w:fldChar w:fldCharType="separate"/>
      </w:r>
      <w:r>
        <w:rPr>
          <w:noProof/>
        </w:rPr>
        <w:t>86</w:t>
      </w:r>
      <w:r>
        <w:rPr>
          <w:noProof/>
        </w:rPr>
        <w:fldChar w:fldCharType="end"/>
      </w:r>
    </w:p>
    <w:p w14:paraId="38013D9B" w14:textId="133BEA3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9.5.6.3</w:t>
      </w:r>
      <w:r>
        <w:rPr>
          <w:rFonts w:asciiTheme="minorHAnsi" w:eastAsiaTheme="minorEastAsia" w:hAnsiTheme="minorHAnsi" w:cstheme="minorBidi"/>
          <w:noProof/>
          <w:kern w:val="2"/>
          <w:sz w:val="24"/>
          <w:szCs w:val="24"/>
          <w:lang w:eastAsia="en-GB"/>
          <w14:ligatures w14:val="standardContextual"/>
        </w:rPr>
        <w:tab/>
      </w:r>
      <w:r>
        <w:rPr>
          <w:noProof/>
        </w:rPr>
        <w:t>GMMSS-ESTABLISH-REJ</w:t>
      </w:r>
      <w:r>
        <w:rPr>
          <w:noProof/>
        </w:rPr>
        <w:tab/>
      </w:r>
      <w:r>
        <w:rPr>
          <w:noProof/>
        </w:rPr>
        <w:fldChar w:fldCharType="begin"/>
      </w:r>
      <w:r>
        <w:rPr>
          <w:noProof/>
        </w:rPr>
        <w:instrText xml:space="preserve"> PAGEREF _Toc218682488 \h </w:instrText>
      </w:r>
      <w:r>
        <w:rPr>
          <w:noProof/>
        </w:rPr>
      </w:r>
      <w:r>
        <w:rPr>
          <w:noProof/>
        </w:rPr>
        <w:fldChar w:fldCharType="separate"/>
      </w:r>
      <w:r>
        <w:rPr>
          <w:noProof/>
        </w:rPr>
        <w:t>86</w:t>
      </w:r>
      <w:r>
        <w:rPr>
          <w:noProof/>
        </w:rPr>
        <w:fldChar w:fldCharType="end"/>
      </w:r>
    </w:p>
    <w:p w14:paraId="22A52360" w14:textId="6680F21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9.5.6.4</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r>
      <w:r>
        <w:rPr>
          <w:noProof/>
        </w:rPr>
        <w:instrText xml:space="preserve"> PAGEREF _Toc218682489 \h </w:instrText>
      </w:r>
      <w:r>
        <w:rPr>
          <w:noProof/>
        </w:rPr>
      </w:r>
      <w:r>
        <w:rPr>
          <w:noProof/>
        </w:rPr>
        <w:fldChar w:fldCharType="separate"/>
      </w:r>
      <w:r>
        <w:rPr>
          <w:noProof/>
        </w:rPr>
        <w:t>86</w:t>
      </w:r>
      <w:r>
        <w:rPr>
          <w:noProof/>
        </w:rPr>
        <w:fldChar w:fldCharType="end"/>
      </w:r>
    </w:p>
    <w:p w14:paraId="344AD8F7" w14:textId="4771943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9.5.6.5</w:t>
      </w:r>
      <w:r>
        <w:rPr>
          <w:rFonts w:asciiTheme="minorHAnsi" w:eastAsiaTheme="minorEastAsia" w:hAnsiTheme="minorHAnsi" w:cstheme="minorBidi"/>
          <w:noProof/>
          <w:kern w:val="2"/>
          <w:sz w:val="24"/>
          <w:szCs w:val="24"/>
          <w:lang w:eastAsia="en-GB"/>
          <w14:ligatures w14:val="standardContextual"/>
        </w:rPr>
        <w:tab/>
      </w:r>
      <w:r>
        <w:rPr>
          <w:noProof/>
        </w:rPr>
        <w:t>GMMSS-UNITDATA-REQ</w:t>
      </w:r>
      <w:r>
        <w:rPr>
          <w:noProof/>
        </w:rPr>
        <w:tab/>
      </w:r>
      <w:r>
        <w:rPr>
          <w:noProof/>
        </w:rPr>
        <w:fldChar w:fldCharType="begin"/>
      </w:r>
      <w:r>
        <w:rPr>
          <w:noProof/>
        </w:rPr>
        <w:instrText xml:space="preserve"> PAGEREF _Toc218682490 \h </w:instrText>
      </w:r>
      <w:r>
        <w:rPr>
          <w:noProof/>
        </w:rPr>
      </w:r>
      <w:r>
        <w:rPr>
          <w:noProof/>
        </w:rPr>
        <w:fldChar w:fldCharType="separate"/>
      </w:r>
      <w:r>
        <w:rPr>
          <w:noProof/>
        </w:rPr>
        <w:t>86</w:t>
      </w:r>
      <w:r>
        <w:rPr>
          <w:noProof/>
        </w:rPr>
        <w:fldChar w:fldCharType="end"/>
      </w:r>
    </w:p>
    <w:p w14:paraId="36725353" w14:textId="700218C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9.5.6.6</w:t>
      </w:r>
      <w:r>
        <w:rPr>
          <w:rFonts w:asciiTheme="minorHAnsi" w:eastAsiaTheme="minorEastAsia" w:hAnsiTheme="minorHAnsi" w:cstheme="minorBidi"/>
          <w:noProof/>
          <w:kern w:val="2"/>
          <w:sz w:val="24"/>
          <w:szCs w:val="24"/>
          <w:lang w:eastAsia="en-GB"/>
          <w14:ligatures w14:val="standardContextual"/>
        </w:rPr>
        <w:tab/>
      </w:r>
      <w:r>
        <w:rPr>
          <w:noProof/>
        </w:rPr>
        <w:t>GMMSS-UNITDATA-IND</w:t>
      </w:r>
      <w:r>
        <w:rPr>
          <w:noProof/>
        </w:rPr>
        <w:tab/>
      </w:r>
      <w:r>
        <w:rPr>
          <w:noProof/>
        </w:rPr>
        <w:fldChar w:fldCharType="begin"/>
      </w:r>
      <w:r>
        <w:rPr>
          <w:noProof/>
        </w:rPr>
        <w:instrText xml:space="preserve"> PAGEREF _Toc218682491 \h </w:instrText>
      </w:r>
      <w:r>
        <w:rPr>
          <w:noProof/>
        </w:rPr>
      </w:r>
      <w:r>
        <w:rPr>
          <w:noProof/>
        </w:rPr>
        <w:fldChar w:fldCharType="separate"/>
      </w:r>
      <w:r>
        <w:rPr>
          <w:noProof/>
        </w:rPr>
        <w:t>87</w:t>
      </w:r>
      <w:r>
        <w:rPr>
          <w:noProof/>
        </w:rPr>
        <w:fldChar w:fldCharType="end"/>
      </w:r>
    </w:p>
    <w:p w14:paraId="5AF35797" w14:textId="7C9E4C29"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9.5.7</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GMMSS2-SAP</w:t>
      </w:r>
      <w:r>
        <w:rPr>
          <w:noProof/>
        </w:rPr>
        <w:tab/>
      </w:r>
      <w:r>
        <w:rPr>
          <w:noProof/>
        </w:rPr>
        <w:fldChar w:fldCharType="begin"/>
      </w:r>
      <w:r>
        <w:rPr>
          <w:noProof/>
        </w:rPr>
        <w:instrText xml:space="preserve"> PAGEREF _Toc218682492 \h </w:instrText>
      </w:r>
      <w:r>
        <w:rPr>
          <w:noProof/>
        </w:rPr>
      </w:r>
      <w:r>
        <w:rPr>
          <w:noProof/>
        </w:rPr>
        <w:fldChar w:fldCharType="separate"/>
      </w:r>
      <w:r>
        <w:rPr>
          <w:noProof/>
        </w:rPr>
        <w:t>87</w:t>
      </w:r>
      <w:r>
        <w:rPr>
          <w:noProof/>
        </w:rPr>
        <w:fldChar w:fldCharType="end"/>
      </w:r>
    </w:p>
    <w:p w14:paraId="44741DC9" w14:textId="217A9A5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9.5.7.1</w:t>
      </w:r>
      <w:r>
        <w:rPr>
          <w:rFonts w:asciiTheme="minorHAnsi" w:eastAsiaTheme="minorEastAsia" w:hAnsiTheme="minorHAnsi" w:cstheme="minorBidi"/>
          <w:noProof/>
          <w:kern w:val="2"/>
          <w:sz w:val="24"/>
          <w:szCs w:val="24"/>
          <w:lang w:eastAsia="en-GB"/>
          <w14:ligatures w14:val="standardContextual"/>
        </w:rPr>
        <w:tab/>
      </w:r>
      <w:r>
        <w:rPr>
          <w:noProof/>
        </w:rPr>
        <w:t>GMMSS2-REG-STATE-REQ</w:t>
      </w:r>
      <w:r>
        <w:rPr>
          <w:noProof/>
        </w:rPr>
        <w:tab/>
      </w:r>
      <w:r>
        <w:rPr>
          <w:noProof/>
        </w:rPr>
        <w:fldChar w:fldCharType="begin"/>
      </w:r>
      <w:r>
        <w:rPr>
          <w:noProof/>
        </w:rPr>
        <w:instrText xml:space="preserve"> PAGEREF _Toc218682493 \h </w:instrText>
      </w:r>
      <w:r>
        <w:rPr>
          <w:noProof/>
        </w:rPr>
      </w:r>
      <w:r>
        <w:rPr>
          <w:noProof/>
        </w:rPr>
        <w:fldChar w:fldCharType="separate"/>
      </w:r>
      <w:r>
        <w:rPr>
          <w:noProof/>
        </w:rPr>
        <w:t>87</w:t>
      </w:r>
      <w:r>
        <w:rPr>
          <w:noProof/>
        </w:rPr>
        <w:fldChar w:fldCharType="end"/>
      </w:r>
    </w:p>
    <w:p w14:paraId="35A7915F" w14:textId="2AC683E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9.5.7.2</w:t>
      </w:r>
      <w:r>
        <w:rPr>
          <w:rFonts w:asciiTheme="minorHAnsi" w:eastAsiaTheme="minorEastAsia" w:hAnsiTheme="minorHAnsi" w:cstheme="minorBidi"/>
          <w:noProof/>
          <w:kern w:val="2"/>
          <w:sz w:val="24"/>
          <w:szCs w:val="24"/>
          <w:lang w:eastAsia="en-GB"/>
          <w14:ligatures w14:val="standardContextual"/>
        </w:rPr>
        <w:tab/>
      </w:r>
      <w:r>
        <w:rPr>
          <w:noProof/>
        </w:rPr>
        <w:t>GMM SS2- REG-STATE -RSP</w:t>
      </w:r>
      <w:r>
        <w:rPr>
          <w:noProof/>
        </w:rPr>
        <w:tab/>
      </w:r>
      <w:r>
        <w:rPr>
          <w:noProof/>
        </w:rPr>
        <w:fldChar w:fldCharType="begin"/>
      </w:r>
      <w:r>
        <w:rPr>
          <w:noProof/>
        </w:rPr>
        <w:instrText xml:space="preserve"> PAGEREF _Toc218682494 \h </w:instrText>
      </w:r>
      <w:r>
        <w:rPr>
          <w:noProof/>
        </w:rPr>
      </w:r>
      <w:r>
        <w:rPr>
          <w:noProof/>
        </w:rPr>
        <w:fldChar w:fldCharType="separate"/>
      </w:r>
      <w:r>
        <w:rPr>
          <w:noProof/>
        </w:rPr>
        <w:t>87</w:t>
      </w:r>
      <w:r>
        <w:rPr>
          <w:noProof/>
        </w:rPr>
        <w:fldChar w:fldCharType="end"/>
      </w:r>
    </w:p>
    <w:p w14:paraId="7880ABD2" w14:textId="017DA95A"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Interlayer service interfaces on the Network side</w:t>
      </w:r>
      <w:r>
        <w:rPr>
          <w:noProof/>
        </w:rPr>
        <w:tab/>
      </w:r>
      <w:r>
        <w:rPr>
          <w:noProof/>
        </w:rPr>
        <w:fldChar w:fldCharType="begin"/>
      </w:r>
      <w:r>
        <w:rPr>
          <w:noProof/>
        </w:rPr>
        <w:instrText xml:space="preserve"> PAGEREF _Toc218682495 \h </w:instrText>
      </w:r>
      <w:r>
        <w:rPr>
          <w:noProof/>
        </w:rPr>
      </w:r>
      <w:r>
        <w:rPr>
          <w:noProof/>
        </w:rPr>
        <w:fldChar w:fldCharType="separate"/>
      </w:r>
      <w:r>
        <w:rPr>
          <w:noProof/>
        </w:rPr>
        <w:t>87</w:t>
      </w:r>
      <w:r>
        <w:rPr>
          <w:noProof/>
        </w:rPr>
        <w:fldChar w:fldCharType="end"/>
      </w:r>
    </w:p>
    <w:p w14:paraId="7B4C8DF9" w14:textId="4212FC03"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w:t>
      </w:r>
      <w:r>
        <w:rPr>
          <w:noProof/>
        </w:rPr>
        <w:tab/>
      </w:r>
      <w:r>
        <w:rPr>
          <w:noProof/>
        </w:rPr>
        <w:fldChar w:fldCharType="begin"/>
      </w:r>
      <w:r>
        <w:rPr>
          <w:noProof/>
        </w:rPr>
        <w:instrText xml:space="preserve"> PAGEREF _Toc218682496 \h </w:instrText>
      </w:r>
      <w:r>
        <w:rPr>
          <w:noProof/>
        </w:rPr>
      </w:r>
      <w:r>
        <w:rPr>
          <w:noProof/>
        </w:rPr>
        <w:fldChar w:fldCharType="separate"/>
      </w:r>
      <w:r>
        <w:rPr>
          <w:noProof/>
        </w:rPr>
        <w:t>87</w:t>
      </w:r>
      <w:r>
        <w:rPr>
          <w:noProof/>
        </w:rPr>
        <w:fldChar w:fldCharType="end"/>
      </w:r>
    </w:p>
    <w:p w14:paraId="42EF7EDF" w14:textId="7AD71F0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_Toc218682497 \h </w:instrText>
      </w:r>
      <w:r>
        <w:rPr>
          <w:noProof/>
        </w:rPr>
      </w:r>
      <w:r>
        <w:rPr>
          <w:noProof/>
        </w:rPr>
        <w:fldChar w:fldCharType="separate"/>
      </w:r>
      <w:r>
        <w:rPr>
          <w:noProof/>
        </w:rPr>
        <w:t>88</w:t>
      </w:r>
      <w:r>
        <w:rPr>
          <w:noProof/>
        </w:rPr>
        <w:fldChar w:fldCharType="end"/>
      </w:r>
    </w:p>
    <w:p w14:paraId="78E2FCC3" w14:textId="68B4EDE9"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_Toc218682498 \h </w:instrText>
      </w:r>
      <w:r>
        <w:rPr>
          <w:noProof/>
        </w:rPr>
      </w:r>
      <w:r>
        <w:rPr>
          <w:noProof/>
        </w:rPr>
        <w:fldChar w:fldCharType="separate"/>
      </w:r>
      <w:r>
        <w:rPr>
          <w:noProof/>
        </w:rPr>
        <w:t>89</w:t>
      </w:r>
      <w:r>
        <w:rPr>
          <w:noProof/>
        </w:rPr>
        <w:fldChar w:fldCharType="end"/>
      </w:r>
    </w:p>
    <w:p w14:paraId="3707B72E" w14:textId="78C5A90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fr-FR"/>
        </w:rPr>
        <w:t>10.1.2.1</w:t>
      </w:r>
      <w:r>
        <w:rPr>
          <w:rFonts w:asciiTheme="minorHAnsi" w:eastAsiaTheme="minorEastAsia" w:hAnsiTheme="minorHAnsi" w:cstheme="minorBidi"/>
          <w:noProof/>
          <w:kern w:val="2"/>
          <w:sz w:val="24"/>
          <w:szCs w:val="24"/>
          <w:lang w:eastAsia="en-GB"/>
          <w14:ligatures w14:val="standardContextual"/>
        </w:rPr>
        <w:tab/>
      </w:r>
      <w:r w:rsidRPr="007F2783">
        <w:rPr>
          <w:noProof/>
          <w:lang w:val="fr-FR"/>
        </w:rPr>
        <w:t>RR_EST_REQ</w:t>
      </w:r>
      <w:r>
        <w:rPr>
          <w:noProof/>
        </w:rPr>
        <w:tab/>
      </w:r>
      <w:r>
        <w:rPr>
          <w:noProof/>
        </w:rPr>
        <w:fldChar w:fldCharType="begin"/>
      </w:r>
      <w:r>
        <w:rPr>
          <w:noProof/>
        </w:rPr>
        <w:instrText xml:space="preserve"> PAGEREF _Toc218682499 \h </w:instrText>
      </w:r>
      <w:r>
        <w:rPr>
          <w:noProof/>
        </w:rPr>
      </w:r>
      <w:r>
        <w:rPr>
          <w:noProof/>
        </w:rPr>
        <w:fldChar w:fldCharType="separate"/>
      </w:r>
      <w:r>
        <w:rPr>
          <w:noProof/>
        </w:rPr>
        <w:t>89</w:t>
      </w:r>
      <w:r>
        <w:rPr>
          <w:noProof/>
        </w:rPr>
        <w:fldChar w:fldCharType="end"/>
      </w:r>
    </w:p>
    <w:p w14:paraId="3E0B40BE" w14:textId="10A33ACB"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RR_EST_IND</w:t>
      </w:r>
      <w:r>
        <w:rPr>
          <w:noProof/>
        </w:rPr>
        <w:tab/>
      </w:r>
      <w:r>
        <w:rPr>
          <w:noProof/>
        </w:rPr>
        <w:fldChar w:fldCharType="begin"/>
      </w:r>
      <w:r>
        <w:rPr>
          <w:noProof/>
        </w:rPr>
        <w:instrText xml:space="preserve"> PAGEREF _Toc218682500 \h </w:instrText>
      </w:r>
      <w:r>
        <w:rPr>
          <w:noProof/>
        </w:rPr>
      </w:r>
      <w:r>
        <w:rPr>
          <w:noProof/>
        </w:rPr>
        <w:fldChar w:fldCharType="separate"/>
      </w:r>
      <w:r>
        <w:rPr>
          <w:noProof/>
        </w:rPr>
        <w:t>89</w:t>
      </w:r>
      <w:r>
        <w:rPr>
          <w:noProof/>
        </w:rPr>
        <w:fldChar w:fldCharType="end"/>
      </w:r>
    </w:p>
    <w:p w14:paraId="50BF9B7B" w14:textId="58CFBE5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RR_EST_CNF</w:t>
      </w:r>
      <w:r>
        <w:rPr>
          <w:noProof/>
        </w:rPr>
        <w:tab/>
      </w:r>
      <w:r>
        <w:rPr>
          <w:noProof/>
        </w:rPr>
        <w:fldChar w:fldCharType="begin"/>
      </w:r>
      <w:r>
        <w:rPr>
          <w:noProof/>
        </w:rPr>
        <w:instrText xml:space="preserve"> PAGEREF _Toc218682501 \h </w:instrText>
      </w:r>
      <w:r>
        <w:rPr>
          <w:noProof/>
        </w:rPr>
      </w:r>
      <w:r>
        <w:rPr>
          <w:noProof/>
        </w:rPr>
        <w:fldChar w:fldCharType="separate"/>
      </w:r>
      <w:r>
        <w:rPr>
          <w:noProof/>
        </w:rPr>
        <w:t>89</w:t>
      </w:r>
      <w:r>
        <w:rPr>
          <w:noProof/>
        </w:rPr>
        <w:fldChar w:fldCharType="end"/>
      </w:r>
    </w:p>
    <w:p w14:paraId="61BC8B15" w14:textId="0ADEC5F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RR_REL_REQ</w:t>
      </w:r>
      <w:r>
        <w:rPr>
          <w:noProof/>
        </w:rPr>
        <w:tab/>
      </w:r>
      <w:r>
        <w:rPr>
          <w:noProof/>
        </w:rPr>
        <w:fldChar w:fldCharType="begin"/>
      </w:r>
      <w:r>
        <w:rPr>
          <w:noProof/>
        </w:rPr>
        <w:instrText xml:space="preserve"> PAGEREF _Toc218682502 \h </w:instrText>
      </w:r>
      <w:r>
        <w:rPr>
          <w:noProof/>
        </w:rPr>
      </w:r>
      <w:r>
        <w:rPr>
          <w:noProof/>
        </w:rPr>
        <w:fldChar w:fldCharType="separate"/>
      </w:r>
      <w:r>
        <w:rPr>
          <w:noProof/>
        </w:rPr>
        <w:t>89</w:t>
      </w:r>
      <w:r>
        <w:rPr>
          <w:noProof/>
        </w:rPr>
        <w:fldChar w:fldCharType="end"/>
      </w:r>
    </w:p>
    <w:p w14:paraId="193096D3" w14:textId="5CE5D91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10.1.2.5</w:t>
      </w:r>
      <w:r>
        <w:rPr>
          <w:rFonts w:asciiTheme="minorHAnsi" w:eastAsiaTheme="minorEastAsia" w:hAnsiTheme="minorHAnsi" w:cstheme="minorBidi"/>
          <w:noProof/>
          <w:kern w:val="2"/>
          <w:sz w:val="24"/>
          <w:szCs w:val="24"/>
          <w:lang w:eastAsia="en-GB"/>
          <w14:ligatures w14:val="standardContextual"/>
        </w:rPr>
        <w:tab/>
      </w:r>
      <w:r>
        <w:rPr>
          <w:noProof/>
        </w:rPr>
        <w:t>RR_REL_IND</w:t>
      </w:r>
      <w:r>
        <w:rPr>
          <w:noProof/>
        </w:rPr>
        <w:tab/>
      </w:r>
      <w:r>
        <w:rPr>
          <w:noProof/>
        </w:rPr>
        <w:fldChar w:fldCharType="begin"/>
      </w:r>
      <w:r>
        <w:rPr>
          <w:noProof/>
        </w:rPr>
        <w:instrText xml:space="preserve"> PAGEREF _Toc218682503 \h </w:instrText>
      </w:r>
      <w:r>
        <w:rPr>
          <w:noProof/>
        </w:rPr>
      </w:r>
      <w:r>
        <w:rPr>
          <w:noProof/>
        </w:rPr>
        <w:fldChar w:fldCharType="separate"/>
      </w:r>
      <w:r>
        <w:rPr>
          <w:noProof/>
        </w:rPr>
        <w:t>89</w:t>
      </w:r>
      <w:r>
        <w:rPr>
          <w:noProof/>
        </w:rPr>
        <w:fldChar w:fldCharType="end"/>
      </w:r>
    </w:p>
    <w:p w14:paraId="7816C93B" w14:textId="23A4FA9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10.1.2.6</w:t>
      </w:r>
      <w:r>
        <w:rPr>
          <w:rFonts w:asciiTheme="minorHAnsi" w:eastAsiaTheme="minorEastAsia" w:hAnsiTheme="minorHAnsi" w:cstheme="minorBidi"/>
          <w:noProof/>
          <w:kern w:val="2"/>
          <w:sz w:val="24"/>
          <w:szCs w:val="24"/>
          <w:lang w:eastAsia="en-GB"/>
          <w14:ligatures w14:val="standardContextual"/>
        </w:rPr>
        <w:tab/>
      </w:r>
      <w:r>
        <w:rPr>
          <w:noProof/>
        </w:rPr>
        <w:t>RR_SYNC_REQ</w:t>
      </w:r>
      <w:r>
        <w:rPr>
          <w:noProof/>
        </w:rPr>
        <w:tab/>
      </w:r>
      <w:r>
        <w:rPr>
          <w:noProof/>
        </w:rPr>
        <w:fldChar w:fldCharType="begin"/>
      </w:r>
      <w:r>
        <w:rPr>
          <w:noProof/>
        </w:rPr>
        <w:instrText xml:space="preserve"> PAGEREF _Toc218682504 \h </w:instrText>
      </w:r>
      <w:r>
        <w:rPr>
          <w:noProof/>
        </w:rPr>
      </w:r>
      <w:r>
        <w:rPr>
          <w:noProof/>
        </w:rPr>
        <w:fldChar w:fldCharType="separate"/>
      </w:r>
      <w:r>
        <w:rPr>
          <w:noProof/>
        </w:rPr>
        <w:t>89</w:t>
      </w:r>
      <w:r>
        <w:rPr>
          <w:noProof/>
        </w:rPr>
        <w:fldChar w:fldCharType="end"/>
      </w:r>
    </w:p>
    <w:p w14:paraId="1D32DF90" w14:textId="2E685A4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10.1.2.7</w:t>
      </w:r>
      <w:r>
        <w:rPr>
          <w:rFonts w:asciiTheme="minorHAnsi" w:eastAsiaTheme="minorEastAsia" w:hAnsiTheme="minorHAnsi" w:cstheme="minorBidi"/>
          <w:noProof/>
          <w:kern w:val="2"/>
          <w:sz w:val="24"/>
          <w:szCs w:val="24"/>
          <w:lang w:eastAsia="en-GB"/>
          <w14:ligatures w14:val="standardContextual"/>
        </w:rPr>
        <w:tab/>
      </w:r>
      <w:r>
        <w:rPr>
          <w:noProof/>
        </w:rPr>
        <w:t>RR_SYNC_CNF</w:t>
      </w:r>
      <w:r>
        <w:rPr>
          <w:noProof/>
        </w:rPr>
        <w:tab/>
      </w:r>
      <w:r>
        <w:rPr>
          <w:noProof/>
        </w:rPr>
        <w:fldChar w:fldCharType="begin"/>
      </w:r>
      <w:r>
        <w:rPr>
          <w:noProof/>
        </w:rPr>
        <w:instrText xml:space="preserve"> PAGEREF _Toc218682505 \h </w:instrText>
      </w:r>
      <w:r>
        <w:rPr>
          <w:noProof/>
        </w:rPr>
      </w:r>
      <w:r>
        <w:rPr>
          <w:noProof/>
        </w:rPr>
        <w:fldChar w:fldCharType="separate"/>
      </w:r>
      <w:r>
        <w:rPr>
          <w:noProof/>
        </w:rPr>
        <w:t>89</w:t>
      </w:r>
      <w:r>
        <w:rPr>
          <w:noProof/>
        </w:rPr>
        <w:fldChar w:fldCharType="end"/>
      </w:r>
    </w:p>
    <w:p w14:paraId="43B745FE" w14:textId="46A042D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10.1.2.8</w:t>
      </w:r>
      <w:r>
        <w:rPr>
          <w:rFonts w:asciiTheme="minorHAnsi" w:eastAsiaTheme="minorEastAsia" w:hAnsiTheme="minorHAnsi" w:cstheme="minorBidi"/>
          <w:noProof/>
          <w:kern w:val="2"/>
          <w:sz w:val="24"/>
          <w:szCs w:val="24"/>
          <w:lang w:eastAsia="en-GB"/>
          <w14:ligatures w14:val="standardContextual"/>
        </w:rPr>
        <w:tab/>
      </w:r>
      <w:r>
        <w:rPr>
          <w:noProof/>
        </w:rPr>
        <w:t>RR_DATA_REQ</w:t>
      </w:r>
      <w:r>
        <w:rPr>
          <w:noProof/>
        </w:rPr>
        <w:tab/>
      </w:r>
      <w:r>
        <w:rPr>
          <w:noProof/>
        </w:rPr>
        <w:fldChar w:fldCharType="begin"/>
      </w:r>
      <w:r>
        <w:rPr>
          <w:noProof/>
        </w:rPr>
        <w:instrText xml:space="preserve"> PAGEREF _Toc218682506 \h </w:instrText>
      </w:r>
      <w:r>
        <w:rPr>
          <w:noProof/>
        </w:rPr>
      </w:r>
      <w:r>
        <w:rPr>
          <w:noProof/>
        </w:rPr>
        <w:fldChar w:fldCharType="separate"/>
      </w:r>
      <w:r>
        <w:rPr>
          <w:noProof/>
        </w:rPr>
        <w:t>89</w:t>
      </w:r>
      <w:r>
        <w:rPr>
          <w:noProof/>
        </w:rPr>
        <w:fldChar w:fldCharType="end"/>
      </w:r>
    </w:p>
    <w:p w14:paraId="69050154" w14:textId="08F9BE9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10.1.2.9</w:t>
      </w:r>
      <w:r>
        <w:rPr>
          <w:rFonts w:asciiTheme="minorHAnsi" w:eastAsiaTheme="minorEastAsia" w:hAnsiTheme="minorHAnsi" w:cstheme="minorBidi"/>
          <w:noProof/>
          <w:kern w:val="2"/>
          <w:sz w:val="24"/>
          <w:szCs w:val="24"/>
          <w:lang w:eastAsia="en-GB"/>
          <w14:ligatures w14:val="standardContextual"/>
        </w:rPr>
        <w:tab/>
      </w:r>
      <w:r>
        <w:rPr>
          <w:noProof/>
        </w:rPr>
        <w:t>RR_DATA_IND</w:t>
      </w:r>
      <w:r>
        <w:rPr>
          <w:noProof/>
        </w:rPr>
        <w:tab/>
      </w:r>
      <w:r>
        <w:rPr>
          <w:noProof/>
        </w:rPr>
        <w:fldChar w:fldCharType="begin"/>
      </w:r>
      <w:r>
        <w:rPr>
          <w:noProof/>
        </w:rPr>
        <w:instrText xml:space="preserve"> PAGEREF _Toc218682507 \h </w:instrText>
      </w:r>
      <w:r>
        <w:rPr>
          <w:noProof/>
        </w:rPr>
      </w:r>
      <w:r>
        <w:rPr>
          <w:noProof/>
        </w:rPr>
        <w:fldChar w:fldCharType="separate"/>
      </w:r>
      <w:r>
        <w:rPr>
          <w:noProof/>
        </w:rPr>
        <w:t>90</w:t>
      </w:r>
      <w:r>
        <w:rPr>
          <w:noProof/>
        </w:rPr>
        <w:fldChar w:fldCharType="end"/>
      </w:r>
    </w:p>
    <w:p w14:paraId="0010EE7A" w14:textId="4ADC1F5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10.1.2.10</w:t>
      </w:r>
      <w:r>
        <w:rPr>
          <w:rFonts w:asciiTheme="minorHAnsi" w:eastAsiaTheme="minorEastAsia" w:hAnsiTheme="minorHAnsi" w:cstheme="minorBidi"/>
          <w:noProof/>
          <w:kern w:val="2"/>
          <w:sz w:val="24"/>
          <w:szCs w:val="24"/>
          <w:lang w:eastAsia="en-GB"/>
          <w14:ligatures w14:val="standardContextual"/>
        </w:rPr>
        <w:tab/>
      </w:r>
      <w:r>
        <w:rPr>
          <w:noProof/>
        </w:rPr>
        <w:t>RR_UNIT_DATA_REQ</w:t>
      </w:r>
      <w:r>
        <w:rPr>
          <w:noProof/>
        </w:rPr>
        <w:tab/>
      </w:r>
      <w:r>
        <w:rPr>
          <w:noProof/>
        </w:rPr>
        <w:fldChar w:fldCharType="begin"/>
      </w:r>
      <w:r>
        <w:rPr>
          <w:noProof/>
        </w:rPr>
        <w:instrText xml:space="preserve"> PAGEREF _Toc218682508 \h </w:instrText>
      </w:r>
      <w:r>
        <w:rPr>
          <w:noProof/>
        </w:rPr>
      </w:r>
      <w:r>
        <w:rPr>
          <w:noProof/>
        </w:rPr>
        <w:fldChar w:fldCharType="separate"/>
      </w:r>
      <w:r>
        <w:rPr>
          <w:noProof/>
        </w:rPr>
        <w:t>90</w:t>
      </w:r>
      <w:r>
        <w:rPr>
          <w:noProof/>
        </w:rPr>
        <w:fldChar w:fldCharType="end"/>
      </w:r>
    </w:p>
    <w:p w14:paraId="24997492" w14:textId="1495900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RR_UNIT_DATA_IND</w:t>
      </w:r>
      <w:r>
        <w:rPr>
          <w:noProof/>
        </w:rPr>
        <w:tab/>
      </w:r>
      <w:r>
        <w:rPr>
          <w:noProof/>
        </w:rPr>
        <w:fldChar w:fldCharType="begin"/>
      </w:r>
      <w:r>
        <w:rPr>
          <w:noProof/>
        </w:rPr>
        <w:instrText xml:space="preserve"> PAGEREF _Toc218682509 \h </w:instrText>
      </w:r>
      <w:r>
        <w:rPr>
          <w:noProof/>
        </w:rPr>
      </w:r>
      <w:r>
        <w:rPr>
          <w:noProof/>
        </w:rPr>
        <w:fldChar w:fldCharType="separate"/>
      </w:r>
      <w:r>
        <w:rPr>
          <w:noProof/>
        </w:rPr>
        <w:t>90</w:t>
      </w:r>
      <w:r>
        <w:rPr>
          <w:noProof/>
        </w:rPr>
        <w:fldChar w:fldCharType="end"/>
      </w:r>
    </w:p>
    <w:p w14:paraId="2E19CC00" w14:textId="37BE156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RR_ABORT_REQ</w:t>
      </w:r>
      <w:r>
        <w:rPr>
          <w:noProof/>
        </w:rPr>
        <w:tab/>
      </w:r>
      <w:r>
        <w:rPr>
          <w:noProof/>
        </w:rPr>
        <w:fldChar w:fldCharType="begin"/>
      </w:r>
      <w:r>
        <w:rPr>
          <w:noProof/>
        </w:rPr>
        <w:instrText xml:space="preserve"> PAGEREF _Toc218682510 \h </w:instrText>
      </w:r>
      <w:r>
        <w:rPr>
          <w:noProof/>
        </w:rPr>
      </w:r>
      <w:r>
        <w:rPr>
          <w:noProof/>
        </w:rPr>
        <w:fldChar w:fldCharType="separate"/>
      </w:r>
      <w:r>
        <w:rPr>
          <w:noProof/>
        </w:rPr>
        <w:t>90</w:t>
      </w:r>
      <w:r>
        <w:rPr>
          <w:noProof/>
        </w:rPr>
        <w:fldChar w:fldCharType="end"/>
      </w:r>
    </w:p>
    <w:p w14:paraId="2EB3DDA3" w14:textId="236AB8F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10.1.2.13</w:t>
      </w:r>
      <w:r>
        <w:rPr>
          <w:rFonts w:asciiTheme="minorHAnsi" w:eastAsiaTheme="minorEastAsia" w:hAnsiTheme="minorHAnsi" w:cstheme="minorBidi"/>
          <w:noProof/>
          <w:kern w:val="2"/>
          <w:sz w:val="24"/>
          <w:szCs w:val="24"/>
          <w:lang w:eastAsia="en-GB"/>
          <w14:ligatures w14:val="standardContextual"/>
        </w:rPr>
        <w:tab/>
      </w:r>
      <w:r>
        <w:rPr>
          <w:noProof/>
        </w:rPr>
        <w:t>RR_ABORT_IND</w:t>
      </w:r>
      <w:r>
        <w:rPr>
          <w:noProof/>
        </w:rPr>
        <w:tab/>
      </w:r>
      <w:r>
        <w:rPr>
          <w:noProof/>
        </w:rPr>
        <w:fldChar w:fldCharType="begin"/>
      </w:r>
      <w:r>
        <w:rPr>
          <w:noProof/>
        </w:rPr>
        <w:instrText xml:space="preserve"> PAGEREF _Toc218682511 \h </w:instrText>
      </w:r>
      <w:r>
        <w:rPr>
          <w:noProof/>
        </w:rPr>
      </w:r>
      <w:r>
        <w:rPr>
          <w:noProof/>
        </w:rPr>
        <w:fldChar w:fldCharType="separate"/>
      </w:r>
      <w:r>
        <w:rPr>
          <w:noProof/>
        </w:rPr>
        <w:t>90</w:t>
      </w:r>
      <w:r>
        <w:rPr>
          <w:noProof/>
        </w:rPr>
        <w:fldChar w:fldCharType="end"/>
      </w:r>
    </w:p>
    <w:p w14:paraId="454A948D" w14:textId="57DFA07A"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Services provided by the Mobility Management entity</w:t>
      </w:r>
      <w:r>
        <w:rPr>
          <w:noProof/>
        </w:rPr>
        <w:tab/>
      </w:r>
      <w:r>
        <w:rPr>
          <w:noProof/>
        </w:rPr>
        <w:fldChar w:fldCharType="begin"/>
      </w:r>
      <w:r>
        <w:rPr>
          <w:noProof/>
        </w:rPr>
        <w:instrText xml:space="preserve"> PAGEREF _Toc218682512 \h </w:instrText>
      </w:r>
      <w:r>
        <w:rPr>
          <w:noProof/>
        </w:rPr>
      </w:r>
      <w:r>
        <w:rPr>
          <w:noProof/>
        </w:rPr>
        <w:fldChar w:fldCharType="separate"/>
      </w:r>
      <w:r>
        <w:rPr>
          <w:noProof/>
        </w:rPr>
        <w:t>90</w:t>
      </w:r>
      <w:r>
        <w:rPr>
          <w:noProof/>
        </w:rPr>
        <w:fldChar w:fldCharType="end"/>
      </w:r>
    </w:p>
    <w:p w14:paraId="5931B2FF" w14:textId="4EEE08B5"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Service state diagram</w:t>
      </w:r>
      <w:r>
        <w:rPr>
          <w:noProof/>
        </w:rPr>
        <w:tab/>
      </w:r>
      <w:r>
        <w:rPr>
          <w:noProof/>
        </w:rPr>
        <w:fldChar w:fldCharType="begin"/>
      </w:r>
      <w:r>
        <w:rPr>
          <w:noProof/>
        </w:rPr>
        <w:instrText xml:space="preserve"> PAGEREF _Toc218682513 \h </w:instrText>
      </w:r>
      <w:r>
        <w:rPr>
          <w:noProof/>
        </w:rPr>
      </w:r>
      <w:r>
        <w:rPr>
          <w:noProof/>
        </w:rPr>
        <w:fldChar w:fldCharType="separate"/>
      </w:r>
      <w:r>
        <w:rPr>
          <w:noProof/>
        </w:rPr>
        <w:t>90</w:t>
      </w:r>
      <w:r>
        <w:rPr>
          <w:noProof/>
        </w:rPr>
        <w:fldChar w:fldCharType="end"/>
      </w:r>
    </w:p>
    <w:p w14:paraId="62ACCF4E" w14:textId="398C1F61"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_Toc218682514 \h </w:instrText>
      </w:r>
      <w:r>
        <w:rPr>
          <w:noProof/>
        </w:rPr>
      </w:r>
      <w:r>
        <w:rPr>
          <w:noProof/>
        </w:rPr>
        <w:fldChar w:fldCharType="separate"/>
      </w:r>
      <w:r>
        <w:rPr>
          <w:noProof/>
        </w:rPr>
        <w:t>91</w:t>
      </w:r>
      <w:r>
        <w:rPr>
          <w:noProof/>
        </w:rPr>
        <w:fldChar w:fldCharType="end"/>
      </w:r>
    </w:p>
    <w:p w14:paraId="1A99C80B" w14:textId="51ABF44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MMXX_EST_REQ</w:t>
      </w:r>
      <w:r>
        <w:rPr>
          <w:noProof/>
        </w:rPr>
        <w:tab/>
      </w:r>
      <w:r>
        <w:rPr>
          <w:noProof/>
        </w:rPr>
        <w:fldChar w:fldCharType="begin"/>
      </w:r>
      <w:r>
        <w:rPr>
          <w:noProof/>
        </w:rPr>
        <w:instrText xml:space="preserve"> PAGEREF _Toc218682515 \h </w:instrText>
      </w:r>
      <w:r>
        <w:rPr>
          <w:noProof/>
        </w:rPr>
      </w:r>
      <w:r>
        <w:rPr>
          <w:noProof/>
        </w:rPr>
        <w:fldChar w:fldCharType="separate"/>
      </w:r>
      <w:r>
        <w:rPr>
          <w:noProof/>
        </w:rPr>
        <w:t>91</w:t>
      </w:r>
      <w:r>
        <w:rPr>
          <w:noProof/>
        </w:rPr>
        <w:fldChar w:fldCharType="end"/>
      </w:r>
    </w:p>
    <w:p w14:paraId="189C0645" w14:textId="3241AED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MMXX_EST_IND</w:t>
      </w:r>
      <w:r>
        <w:rPr>
          <w:noProof/>
        </w:rPr>
        <w:tab/>
      </w:r>
      <w:r>
        <w:rPr>
          <w:noProof/>
        </w:rPr>
        <w:fldChar w:fldCharType="begin"/>
      </w:r>
      <w:r>
        <w:rPr>
          <w:noProof/>
        </w:rPr>
        <w:instrText xml:space="preserve"> PAGEREF _Toc218682516 \h </w:instrText>
      </w:r>
      <w:r>
        <w:rPr>
          <w:noProof/>
        </w:rPr>
      </w:r>
      <w:r>
        <w:rPr>
          <w:noProof/>
        </w:rPr>
        <w:fldChar w:fldCharType="separate"/>
      </w:r>
      <w:r>
        <w:rPr>
          <w:noProof/>
        </w:rPr>
        <w:t>92</w:t>
      </w:r>
      <w:r>
        <w:rPr>
          <w:noProof/>
        </w:rPr>
        <w:fldChar w:fldCharType="end"/>
      </w:r>
    </w:p>
    <w:p w14:paraId="34A9485A" w14:textId="2DE54CE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MMXX_EST_CNF</w:t>
      </w:r>
      <w:r>
        <w:rPr>
          <w:noProof/>
        </w:rPr>
        <w:tab/>
      </w:r>
      <w:r>
        <w:rPr>
          <w:noProof/>
        </w:rPr>
        <w:fldChar w:fldCharType="begin"/>
      </w:r>
      <w:r>
        <w:rPr>
          <w:noProof/>
        </w:rPr>
        <w:instrText xml:space="preserve"> PAGEREF _Toc218682517 \h </w:instrText>
      </w:r>
      <w:r>
        <w:rPr>
          <w:noProof/>
        </w:rPr>
      </w:r>
      <w:r>
        <w:rPr>
          <w:noProof/>
        </w:rPr>
        <w:fldChar w:fldCharType="separate"/>
      </w:r>
      <w:r>
        <w:rPr>
          <w:noProof/>
        </w:rPr>
        <w:t>92</w:t>
      </w:r>
      <w:r>
        <w:rPr>
          <w:noProof/>
        </w:rPr>
        <w:fldChar w:fldCharType="end"/>
      </w:r>
    </w:p>
    <w:p w14:paraId="5D4982E1" w14:textId="1128E26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MMXX_REL_REQ</w:t>
      </w:r>
      <w:r>
        <w:rPr>
          <w:noProof/>
        </w:rPr>
        <w:tab/>
      </w:r>
      <w:r>
        <w:rPr>
          <w:noProof/>
        </w:rPr>
        <w:fldChar w:fldCharType="begin"/>
      </w:r>
      <w:r>
        <w:rPr>
          <w:noProof/>
        </w:rPr>
        <w:instrText xml:space="preserve"> PAGEREF _Toc218682518 \h </w:instrText>
      </w:r>
      <w:r>
        <w:rPr>
          <w:noProof/>
        </w:rPr>
      </w:r>
      <w:r>
        <w:rPr>
          <w:noProof/>
        </w:rPr>
        <w:fldChar w:fldCharType="separate"/>
      </w:r>
      <w:r>
        <w:rPr>
          <w:noProof/>
        </w:rPr>
        <w:t>92</w:t>
      </w:r>
      <w:r>
        <w:rPr>
          <w:noProof/>
        </w:rPr>
        <w:fldChar w:fldCharType="end"/>
      </w:r>
    </w:p>
    <w:p w14:paraId="682ED7F0" w14:textId="1F4B6A5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MMXX_REL_IND</w:t>
      </w:r>
      <w:r>
        <w:rPr>
          <w:noProof/>
        </w:rPr>
        <w:tab/>
      </w:r>
      <w:r>
        <w:rPr>
          <w:noProof/>
        </w:rPr>
        <w:fldChar w:fldCharType="begin"/>
      </w:r>
      <w:r>
        <w:rPr>
          <w:noProof/>
        </w:rPr>
        <w:instrText xml:space="preserve"> PAGEREF _Toc218682519 \h </w:instrText>
      </w:r>
      <w:r>
        <w:rPr>
          <w:noProof/>
        </w:rPr>
      </w:r>
      <w:r>
        <w:rPr>
          <w:noProof/>
        </w:rPr>
        <w:fldChar w:fldCharType="separate"/>
      </w:r>
      <w:r>
        <w:rPr>
          <w:noProof/>
        </w:rPr>
        <w:t>92</w:t>
      </w:r>
      <w:r>
        <w:rPr>
          <w:noProof/>
        </w:rPr>
        <w:fldChar w:fldCharType="end"/>
      </w:r>
    </w:p>
    <w:p w14:paraId="681F0919" w14:textId="3E68BF9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MMXX_DATA_REQ</w:t>
      </w:r>
      <w:r>
        <w:rPr>
          <w:noProof/>
        </w:rPr>
        <w:tab/>
      </w:r>
      <w:r>
        <w:rPr>
          <w:noProof/>
        </w:rPr>
        <w:fldChar w:fldCharType="begin"/>
      </w:r>
      <w:r>
        <w:rPr>
          <w:noProof/>
        </w:rPr>
        <w:instrText xml:space="preserve"> PAGEREF _Toc218682520 \h </w:instrText>
      </w:r>
      <w:r>
        <w:rPr>
          <w:noProof/>
        </w:rPr>
      </w:r>
      <w:r>
        <w:rPr>
          <w:noProof/>
        </w:rPr>
        <w:fldChar w:fldCharType="separate"/>
      </w:r>
      <w:r>
        <w:rPr>
          <w:noProof/>
        </w:rPr>
        <w:t>92</w:t>
      </w:r>
      <w:r>
        <w:rPr>
          <w:noProof/>
        </w:rPr>
        <w:fldChar w:fldCharType="end"/>
      </w:r>
    </w:p>
    <w:p w14:paraId="09ACE80A" w14:textId="6A02EE4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MMXX_DATA_IND</w:t>
      </w:r>
      <w:r>
        <w:rPr>
          <w:noProof/>
        </w:rPr>
        <w:tab/>
      </w:r>
      <w:r>
        <w:rPr>
          <w:noProof/>
        </w:rPr>
        <w:fldChar w:fldCharType="begin"/>
      </w:r>
      <w:r>
        <w:rPr>
          <w:noProof/>
        </w:rPr>
        <w:instrText xml:space="preserve"> PAGEREF _Toc218682521 \h </w:instrText>
      </w:r>
      <w:r>
        <w:rPr>
          <w:noProof/>
        </w:rPr>
      </w:r>
      <w:r>
        <w:rPr>
          <w:noProof/>
        </w:rPr>
        <w:fldChar w:fldCharType="separate"/>
      </w:r>
      <w:r>
        <w:rPr>
          <w:noProof/>
        </w:rPr>
        <w:t>92</w:t>
      </w:r>
      <w:r>
        <w:rPr>
          <w:noProof/>
        </w:rPr>
        <w:fldChar w:fldCharType="end"/>
      </w:r>
    </w:p>
    <w:p w14:paraId="494E86F2" w14:textId="5A500CA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MMXX_UNIT_DATA_REQ</w:t>
      </w:r>
      <w:r>
        <w:rPr>
          <w:noProof/>
        </w:rPr>
        <w:tab/>
      </w:r>
      <w:r>
        <w:rPr>
          <w:noProof/>
        </w:rPr>
        <w:fldChar w:fldCharType="begin"/>
      </w:r>
      <w:r>
        <w:rPr>
          <w:noProof/>
        </w:rPr>
        <w:instrText xml:space="preserve"> PAGEREF _Toc218682522 \h </w:instrText>
      </w:r>
      <w:r>
        <w:rPr>
          <w:noProof/>
        </w:rPr>
      </w:r>
      <w:r>
        <w:rPr>
          <w:noProof/>
        </w:rPr>
        <w:fldChar w:fldCharType="separate"/>
      </w:r>
      <w:r>
        <w:rPr>
          <w:noProof/>
        </w:rPr>
        <w:t>92</w:t>
      </w:r>
      <w:r>
        <w:rPr>
          <w:noProof/>
        </w:rPr>
        <w:fldChar w:fldCharType="end"/>
      </w:r>
    </w:p>
    <w:p w14:paraId="649BDE69" w14:textId="4542377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MMXX_UNIT_DATA_IND</w:t>
      </w:r>
      <w:r>
        <w:rPr>
          <w:noProof/>
        </w:rPr>
        <w:tab/>
      </w:r>
      <w:r>
        <w:rPr>
          <w:noProof/>
        </w:rPr>
        <w:fldChar w:fldCharType="begin"/>
      </w:r>
      <w:r>
        <w:rPr>
          <w:noProof/>
        </w:rPr>
        <w:instrText xml:space="preserve"> PAGEREF _Toc218682523 \h </w:instrText>
      </w:r>
      <w:r>
        <w:rPr>
          <w:noProof/>
        </w:rPr>
      </w:r>
      <w:r>
        <w:rPr>
          <w:noProof/>
        </w:rPr>
        <w:fldChar w:fldCharType="separate"/>
      </w:r>
      <w:r>
        <w:rPr>
          <w:noProof/>
        </w:rPr>
        <w:t>92</w:t>
      </w:r>
      <w:r>
        <w:rPr>
          <w:noProof/>
        </w:rPr>
        <w:fldChar w:fldCharType="end"/>
      </w:r>
    </w:p>
    <w:p w14:paraId="4AB03C95" w14:textId="4223426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10.2.2.10</w:t>
      </w:r>
      <w:r>
        <w:rPr>
          <w:rFonts w:asciiTheme="minorHAnsi" w:eastAsiaTheme="minorEastAsia" w:hAnsiTheme="minorHAnsi" w:cstheme="minorBidi"/>
          <w:noProof/>
          <w:kern w:val="2"/>
          <w:sz w:val="24"/>
          <w:szCs w:val="24"/>
          <w:lang w:eastAsia="en-GB"/>
          <w14:ligatures w14:val="standardContextual"/>
        </w:rPr>
        <w:tab/>
      </w:r>
      <w:r>
        <w:rPr>
          <w:noProof/>
        </w:rPr>
        <w:t>MMCC_SYNC_REQ</w:t>
      </w:r>
      <w:r>
        <w:rPr>
          <w:noProof/>
        </w:rPr>
        <w:tab/>
      </w:r>
      <w:r>
        <w:rPr>
          <w:noProof/>
        </w:rPr>
        <w:fldChar w:fldCharType="begin"/>
      </w:r>
      <w:r>
        <w:rPr>
          <w:noProof/>
        </w:rPr>
        <w:instrText xml:space="preserve"> PAGEREF _Toc218682524 \h </w:instrText>
      </w:r>
      <w:r>
        <w:rPr>
          <w:noProof/>
        </w:rPr>
      </w:r>
      <w:r>
        <w:rPr>
          <w:noProof/>
        </w:rPr>
        <w:fldChar w:fldCharType="separate"/>
      </w:r>
      <w:r>
        <w:rPr>
          <w:noProof/>
        </w:rPr>
        <w:t>92</w:t>
      </w:r>
      <w:r>
        <w:rPr>
          <w:noProof/>
        </w:rPr>
        <w:fldChar w:fldCharType="end"/>
      </w:r>
    </w:p>
    <w:p w14:paraId="6611032F" w14:textId="1FC221D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10.2.2.11</w:t>
      </w:r>
      <w:r>
        <w:rPr>
          <w:rFonts w:asciiTheme="minorHAnsi" w:eastAsiaTheme="minorEastAsia" w:hAnsiTheme="minorHAnsi" w:cstheme="minorBidi"/>
          <w:noProof/>
          <w:kern w:val="2"/>
          <w:sz w:val="24"/>
          <w:szCs w:val="24"/>
          <w:lang w:eastAsia="en-GB"/>
          <w14:ligatures w14:val="standardContextual"/>
        </w:rPr>
        <w:tab/>
      </w:r>
      <w:r>
        <w:rPr>
          <w:noProof/>
        </w:rPr>
        <w:t>MMCC_SYNC_CNF</w:t>
      </w:r>
      <w:r>
        <w:rPr>
          <w:noProof/>
        </w:rPr>
        <w:tab/>
      </w:r>
      <w:r>
        <w:rPr>
          <w:noProof/>
        </w:rPr>
        <w:fldChar w:fldCharType="begin"/>
      </w:r>
      <w:r>
        <w:rPr>
          <w:noProof/>
        </w:rPr>
        <w:instrText xml:space="preserve"> PAGEREF _Toc218682525 \h </w:instrText>
      </w:r>
      <w:r>
        <w:rPr>
          <w:noProof/>
        </w:rPr>
      </w:r>
      <w:r>
        <w:rPr>
          <w:noProof/>
        </w:rPr>
        <w:fldChar w:fldCharType="separate"/>
      </w:r>
      <w:r>
        <w:rPr>
          <w:noProof/>
        </w:rPr>
        <w:t>92</w:t>
      </w:r>
      <w:r>
        <w:rPr>
          <w:noProof/>
        </w:rPr>
        <w:fldChar w:fldCharType="end"/>
      </w:r>
    </w:p>
    <w:p w14:paraId="35B400DC" w14:textId="6B61EAFA"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Services provided by radio resource management entity for GPRS services</w:t>
      </w:r>
      <w:r>
        <w:rPr>
          <w:noProof/>
        </w:rPr>
        <w:tab/>
      </w:r>
      <w:r>
        <w:rPr>
          <w:noProof/>
        </w:rPr>
        <w:fldChar w:fldCharType="begin"/>
      </w:r>
      <w:r>
        <w:rPr>
          <w:noProof/>
        </w:rPr>
        <w:instrText xml:space="preserve"> PAGEREF _Toc218682526 \h </w:instrText>
      </w:r>
      <w:r>
        <w:rPr>
          <w:noProof/>
        </w:rPr>
      </w:r>
      <w:r>
        <w:rPr>
          <w:noProof/>
        </w:rPr>
        <w:fldChar w:fldCharType="separate"/>
      </w:r>
      <w:r>
        <w:rPr>
          <w:noProof/>
        </w:rPr>
        <w:t>92</w:t>
      </w:r>
      <w:r>
        <w:rPr>
          <w:noProof/>
        </w:rPr>
        <w:fldChar w:fldCharType="end"/>
      </w:r>
    </w:p>
    <w:p w14:paraId="5591C925" w14:textId="4A61E39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Service primitives for GRR-SAP</w:t>
      </w:r>
      <w:r>
        <w:rPr>
          <w:noProof/>
        </w:rPr>
        <w:tab/>
      </w:r>
      <w:r>
        <w:rPr>
          <w:noProof/>
        </w:rPr>
        <w:fldChar w:fldCharType="begin"/>
      </w:r>
      <w:r>
        <w:rPr>
          <w:noProof/>
        </w:rPr>
        <w:instrText xml:space="preserve"> PAGEREF _Toc218682527 \h </w:instrText>
      </w:r>
      <w:r>
        <w:rPr>
          <w:noProof/>
        </w:rPr>
      </w:r>
      <w:r>
        <w:rPr>
          <w:noProof/>
        </w:rPr>
        <w:fldChar w:fldCharType="separate"/>
      </w:r>
      <w:r>
        <w:rPr>
          <w:noProof/>
        </w:rPr>
        <w:t>92</w:t>
      </w:r>
      <w:r>
        <w:rPr>
          <w:noProof/>
        </w:rPr>
        <w:fldChar w:fldCharType="end"/>
      </w:r>
    </w:p>
    <w:p w14:paraId="54DE6662" w14:textId="157465A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Service primitives for GMMRR-SAP</w:t>
      </w:r>
      <w:r>
        <w:rPr>
          <w:noProof/>
        </w:rPr>
        <w:tab/>
      </w:r>
      <w:r>
        <w:rPr>
          <w:noProof/>
        </w:rPr>
        <w:fldChar w:fldCharType="begin"/>
      </w:r>
      <w:r>
        <w:rPr>
          <w:noProof/>
        </w:rPr>
        <w:instrText xml:space="preserve"> PAGEREF _Toc218682528 \h </w:instrText>
      </w:r>
      <w:r>
        <w:rPr>
          <w:noProof/>
        </w:rPr>
      </w:r>
      <w:r>
        <w:rPr>
          <w:noProof/>
        </w:rPr>
        <w:fldChar w:fldCharType="separate"/>
      </w:r>
      <w:r>
        <w:rPr>
          <w:noProof/>
        </w:rPr>
        <w:t>93</w:t>
      </w:r>
      <w:r>
        <w:rPr>
          <w:noProof/>
        </w:rPr>
        <w:fldChar w:fldCharType="end"/>
      </w:r>
    </w:p>
    <w:p w14:paraId="730AA48D" w14:textId="27F5530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GMMRR-PAGE-REQ</w:t>
      </w:r>
      <w:r>
        <w:rPr>
          <w:noProof/>
        </w:rPr>
        <w:tab/>
      </w:r>
      <w:r>
        <w:rPr>
          <w:noProof/>
        </w:rPr>
        <w:fldChar w:fldCharType="begin"/>
      </w:r>
      <w:r>
        <w:rPr>
          <w:noProof/>
        </w:rPr>
        <w:instrText xml:space="preserve"> PAGEREF _Toc218682529 \h </w:instrText>
      </w:r>
      <w:r>
        <w:rPr>
          <w:noProof/>
        </w:rPr>
      </w:r>
      <w:r>
        <w:rPr>
          <w:noProof/>
        </w:rPr>
        <w:fldChar w:fldCharType="separate"/>
      </w:r>
      <w:r>
        <w:rPr>
          <w:noProof/>
        </w:rPr>
        <w:t>93</w:t>
      </w:r>
      <w:r>
        <w:rPr>
          <w:noProof/>
        </w:rPr>
        <w:fldChar w:fldCharType="end"/>
      </w:r>
    </w:p>
    <w:p w14:paraId="7A57A516" w14:textId="1313853F"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Services provided by the LLC entity for GPRS services</w:t>
      </w:r>
      <w:r>
        <w:rPr>
          <w:noProof/>
        </w:rPr>
        <w:tab/>
      </w:r>
      <w:r>
        <w:rPr>
          <w:noProof/>
        </w:rPr>
        <w:fldChar w:fldCharType="begin"/>
      </w:r>
      <w:r>
        <w:rPr>
          <w:noProof/>
        </w:rPr>
        <w:instrText xml:space="preserve"> PAGEREF _Toc218682530 \h </w:instrText>
      </w:r>
      <w:r>
        <w:rPr>
          <w:noProof/>
        </w:rPr>
      </w:r>
      <w:r>
        <w:rPr>
          <w:noProof/>
        </w:rPr>
        <w:fldChar w:fldCharType="separate"/>
      </w:r>
      <w:r>
        <w:rPr>
          <w:noProof/>
        </w:rPr>
        <w:t>93</w:t>
      </w:r>
      <w:r>
        <w:rPr>
          <w:noProof/>
        </w:rPr>
        <w:fldChar w:fldCharType="end"/>
      </w:r>
    </w:p>
    <w:p w14:paraId="0F65448A" w14:textId="4B1C6D6C"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Service primitives for LLGMM-SAP</w:t>
      </w:r>
      <w:r>
        <w:rPr>
          <w:noProof/>
        </w:rPr>
        <w:tab/>
      </w:r>
      <w:r>
        <w:rPr>
          <w:noProof/>
        </w:rPr>
        <w:fldChar w:fldCharType="begin"/>
      </w:r>
      <w:r>
        <w:rPr>
          <w:noProof/>
        </w:rPr>
        <w:instrText xml:space="preserve"> PAGEREF _Toc218682531 \h </w:instrText>
      </w:r>
      <w:r>
        <w:rPr>
          <w:noProof/>
        </w:rPr>
      </w:r>
      <w:r>
        <w:rPr>
          <w:noProof/>
        </w:rPr>
        <w:fldChar w:fldCharType="separate"/>
      </w:r>
      <w:r>
        <w:rPr>
          <w:noProof/>
        </w:rPr>
        <w:t>93</w:t>
      </w:r>
      <w:r>
        <w:rPr>
          <w:noProof/>
        </w:rPr>
        <w:fldChar w:fldCharType="end"/>
      </w:r>
    </w:p>
    <w:p w14:paraId="3B032C3D" w14:textId="470986D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sidRPr="007F2783">
        <w:rPr>
          <w:noProof/>
          <w:lang w:val="fr-FR"/>
        </w:rPr>
        <w:t>10.4.1.1</w:t>
      </w:r>
      <w:r>
        <w:rPr>
          <w:rFonts w:asciiTheme="minorHAnsi" w:eastAsiaTheme="minorEastAsia" w:hAnsiTheme="minorHAnsi" w:cstheme="minorBidi"/>
          <w:noProof/>
          <w:kern w:val="2"/>
          <w:sz w:val="24"/>
          <w:szCs w:val="24"/>
          <w:lang w:eastAsia="en-GB"/>
          <w14:ligatures w14:val="standardContextual"/>
        </w:rPr>
        <w:tab/>
      </w:r>
      <w:r w:rsidRPr="007F2783">
        <w:rPr>
          <w:noProof/>
          <w:lang w:val="fr-FR"/>
        </w:rPr>
        <w:t>LLGMM-ASSIGN-REQ</w:t>
      </w:r>
      <w:r>
        <w:rPr>
          <w:noProof/>
        </w:rPr>
        <w:tab/>
      </w:r>
      <w:r>
        <w:rPr>
          <w:noProof/>
        </w:rPr>
        <w:fldChar w:fldCharType="begin"/>
      </w:r>
      <w:r>
        <w:rPr>
          <w:noProof/>
        </w:rPr>
        <w:instrText xml:space="preserve"> PAGEREF _Toc218682532 \h </w:instrText>
      </w:r>
      <w:r>
        <w:rPr>
          <w:noProof/>
        </w:rPr>
      </w:r>
      <w:r>
        <w:rPr>
          <w:noProof/>
        </w:rPr>
        <w:fldChar w:fldCharType="separate"/>
      </w:r>
      <w:r>
        <w:rPr>
          <w:noProof/>
        </w:rPr>
        <w:t>93</w:t>
      </w:r>
      <w:r>
        <w:rPr>
          <w:noProof/>
        </w:rPr>
        <w:fldChar w:fldCharType="end"/>
      </w:r>
    </w:p>
    <w:p w14:paraId="03C4EC4B" w14:textId="6060490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_Toc218682533 \h </w:instrText>
      </w:r>
      <w:r>
        <w:rPr>
          <w:noProof/>
        </w:rPr>
      </w:r>
      <w:r>
        <w:rPr>
          <w:noProof/>
        </w:rPr>
        <w:fldChar w:fldCharType="separate"/>
      </w:r>
      <w:r>
        <w:rPr>
          <w:noProof/>
        </w:rPr>
        <w:t>93</w:t>
      </w:r>
      <w:r>
        <w:rPr>
          <w:noProof/>
        </w:rPr>
        <w:fldChar w:fldCharType="end"/>
      </w:r>
    </w:p>
    <w:p w14:paraId="34A99B57" w14:textId="5502EDB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LLGMM-SUSPEND-REQ</w:t>
      </w:r>
      <w:r>
        <w:rPr>
          <w:noProof/>
        </w:rPr>
        <w:tab/>
      </w:r>
      <w:r>
        <w:rPr>
          <w:noProof/>
        </w:rPr>
        <w:fldChar w:fldCharType="begin"/>
      </w:r>
      <w:r>
        <w:rPr>
          <w:noProof/>
        </w:rPr>
        <w:instrText xml:space="preserve"> PAGEREF _Toc218682534 \h </w:instrText>
      </w:r>
      <w:r>
        <w:rPr>
          <w:noProof/>
        </w:rPr>
      </w:r>
      <w:r>
        <w:rPr>
          <w:noProof/>
        </w:rPr>
        <w:fldChar w:fldCharType="separate"/>
      </w:r>
      <w:r>
        <w:rPr>
          <w:noProof/>
        </w:rPr>
        <w:t>93</w:t>
      </w:r>
      <w:r>
        <w:rPr>
          <w:noProof/>
        </w:rPr>
        <w:fldChar w:fldCharType="end"/>
      </w:r>
    </w:p>
    <w:p w14:paraId="69B924E1" w14:textId="1DE4BB57"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LLGMM-RESUME-REQ</w:t>
      </w:r>
      <w:r>
        <w:rPr>
          <w:noProof/>
        </w:rPr>
        <w:tab/>
      </w:r>
      <w:r>
        <w:rPr>
          <w:noProof/>
        </w:rPr>
        <w:fldChar w:fldCharType="begin"/>
      </w:r>
      <w:r>
        <w:rPr>
          <w:noProof/>
        </w:rPr>
        <w:instrText xml:space="preserve"> PAGEREF _Toc218682535 \h </w:instrText>
      </w:r>
      <w:r>
        <w:rPr>
          <w:noProof/>
        </w:rPr>
      </w:r>
      <w:r>
        <w:rPr>
          <w:noProof/>
        </w:rPr>
        <w:fldChar w:fldCharType="separate"/>
      </w:r>
      <w:r>
        <w:rPr>
          <w:noProof/>
        </w:rPr>
        <w:t>93</w:t>
      </w:r>
      <w:r>
        <w:rPr>
          <w:noProof/>
        </w:rPr>
        <w:fldChar w:fldCharType="end"/>
      </w:r>
    </w:p>
    <w:p w14:paraId="7EC8C87E" w14:textId="4DDC9D8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_Toc218682536 \h </w:instrText>
      </w:r>
      <w:r>
        <w:rPr>
          <w:noProof/>
        </w:rPr>
      </w:r>
      <w:r>
        <w:rPr>
          <w:noProof/>
        </w:rPr>
        <w:fldChar w:fldCharType="separate"/>
      </w:r>
      <w:r>
        <w:rPr>
          <w:noProof/>
        </w:rPr>
        <w:t>93</w:t>
      </w:r>
      <w:r>
        <w:rPr>
          <w:noProof/>
        </w:rPr>
        <w:fldChar w:fldCharType="end"/>
      </w:r>
    </w:p>
    <w:p w14:paraId="77C0742B" w14:textId="75421F8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_Toc218682537 \h </w:instrText>
      </w:r>
      <w:r>
        <w:rPr>
          <w:noProof/>
        </w:rPr>
      </w:r>
      <w:r>
        <w:rPr>
          <w:noProof/>
        </w:rPr>
        <w:fldChar w:fldCharType="separate"/>
      </w:r>
      <w:r>
        <w:rPr>
          <w:noProof/>
        </w:rPr>
        <w:t>93</w:t>
      </w:r>
      <w:r>
        <w:rPr>
          <w:noProof/>
        </w:rPr>
        <w:fldChar w:fldCharType="end"/>
      </w:r>
    </w:p>
    <w:p w14:paraId="2D359321" w14:textId="778D6CE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10.4.1.7</w:t>
      </w:r>
      <w:r>
        <w:rPr>
          <w:rFonts w:asciiTheme="minorHAnsi" w:eastAsiaTheme="minorEastAsia" w:hAnsiTheme="minorHAnsi" w:cstheme="minorBidi"/>
          <w:noProof/>
          <w:kern w:val="2"/>
          <w:sz w:val="24"/>
          <w:szCs w:val="24"/>
          <w:lang w:eastAsia="en-GB"/>
          <w14:ligatures w14:val="standardContextual"/>
        </w:rPr>
        <w:tab/>
      </w:r>
      <w:r>
        <w:rPr>
          <w:noProof/>
        </w:rPr>
        <w:t>LLGMM-PAGE-IND</w:t>
      </w:r>
      <w:r>
        <w:rPr>
          <w:noProof/>
        </w:rPr>
        <w:tab/>
      </w:r>
      <w:r>
        <w:rPr>
          <w:noProof/>
        </w:rPr>
        <w:fldChar w:fldCharType="begin"/>
      </w:r>
      <w:r>
        <w:rPr>
          <w:noProof/>
        </w:rPr>
        <w:instrText xml:space="preserve"> PAGEREF _Toc218682538 \h </w:instrText>
      </w:r>
      <w:r>
        <w:rPr>
          <w:noProof/>
        </w:rPr>
      </w:r>
      <w:r>
        <w:rPr>
          <w:noProof/>
        </w:rPr>
        <w:fldChar w:fldCharType="separate"/>
      </w:r>
      <w:r>
        <w:rPr>
          <w:noProof/>
        </w:rPr>
        <w:t>93</w:t>
      </w:r>
      <w:r>
        <w:rPr>
          <w:noProof/>
        </w:rPr>
        <w:fldChar w:fldCharType="end"/>
      </w:r>
    </w:p>
    <w:p w14:paraId="7B5A160D" w14:textId="1E1CFA3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10.4.1.8</w:t>
      </w:r>
      <w:r>
        <w:rPr>
          <w:rFonts w:asciiTheme="minorHAnsi" w:eastAsiaTheme="minorEastAsia" w:hAnsiTheme="minorHAnsi" w:cstheme="minorBidi"/>
          <w:noProof/>
          <w:kern w:val="2"/>
          <w:sz w:val="24"/>
          <w:szCs w:val="24"/>
          <w:lang w:eastAsia="en-GB"/>
          <w14:ligatures w14:val="standardContextual"/>
        </w:rPr>
        <w:tab/>
      </w:r>
      <w:r>
        <w:rPr>
          <w:noProof/>
        </w:rPr>
        <w:t>LLGMM-PAGE-RESP-IND</w:t>
      </w:r>
      <w:r>
        <w:rPr>
          <w:noProof/>
        </w:rPr>
        <w:tab/>
      </w:r>
      <w:r>
        <w:rPr>
          <w:noProof/>
        </w:rPr>
        <w:fldChar w:fldCharType="begin"/>
      </w:r>
      <w:r>
        <w:rPr>
          <w:noProof/>
        </w:rPr>
        <w:instrText xml:space="preserve"> PAGEREF _Toc218682539 \h </w:instrText>
      </w:r>
      <w:r>
        <w:rPr>
          <w:noProof/>
        </w:rPr>
      </w:r>
      <w:r>
        <w:rPr>
          <w:noProof/>
        </w:rPr>
        <w:fldChar w:fldCharType="separate"/>
      </w:r>
      <w:r>
        <w:rPr>
          <w:noProof/>
        </w:rPr>
        <w:t>94</w:t>
      </w:r>
      <w:r>
        <w:rPr>
          <w:noProof/>
        </w:rPr>
        <w:fldChar w:fldCharType="end"/>
      </w:r>
    </w:p>
    <w:p w14:paraId="4A0CF259" w14:textId="75F1482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10.4.1.9</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_Toc218682540 \h </w:instrText>
      </w:r>
      <w:r>
        <w:rPr>
          <w:noProof/>
        </w:rPr>
      </w:r>
      <w:r>
        <w:rPr>
          <w:noProof/>
        </w:rPr>
        <w:fldChar w:fldCharType="separate"/>
      </w:r>
      <w:r>
        <w:rPr>
          <w:noProof/>
        </w:rPr>
        <w:t>94</w:t>
      </w:r>
      <w:r>
        <w:rPr>
          <w:noProof/>
        </w:rPr>
        <w:fldChar w:fldCharType="end"/>
      </w:r>
    </w:p>
    <w:p w14:paraId="6DBA2376" w14:textId="516029A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10.4.1.10</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_Toc218682541 \h </w:instrText>
      </w:r>
      <w:r>
        <w:rPr>
          <w:noProof/>
        </w:rPr>
      </w:r>
      <w:r>
        <w:rPr>
          <w:noProof/>
        </w:rPr>
        <w:fldChar w:fldCharType="separate"/>
      </w:r>
      <w:r>
        <w:rPr>
          <w:noProof/>
        </w:rPr>
        <w:t>94</w:t>
      </w:r>
      <w:r>
        <w:rPr>
          <w:noProof/>
        </w:rPr>
        <w:fldChar w:fldCharType="end"/>
      </w:r>
    </w:p>
    <w:p w14:paraId="18EF4B9F" w14:textId="55A301E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10.4.1.11</w:t>
      </w:r>
      <w:r>
        <w:rPr>
          <w:rFonts w:asciiTheme="minorHAnsi" w:eastAsiaTheme="minorEastAsia" w:hAnsiTheme="minorHAnsi" w:cstheme="minorBidi"/>
          <w:noProof/>
          <w:kern w:val="2"/>
          <w:sz w:val="24"/>
          <w:szCs w:val="24"/>
          <w:lang w:eastAsia="en-GB"/>
          <w14:ligatures w14:val="standardContextual"/>
        </w:rPr>
        <w:tab/>
      </w:r>
      <w:r>
        <w:rPr>
          <w:noProof/>
        </w:rPr>
        <w:t>LLGMM-STATUS-IND</w:t>
      </w:r>
      <w:r>
        <w:rPr>
          <w:noProof/>
        </w:rPr>
        <w:tab/>
      </w:r>
      <w:r>
        <w:rPr>
          <w:noProof/>
        </w:rPr>
        <w:fldChar w:fldCharType="begin"/>
      </w:r>
      <w:r>
        <w:rPr>
          <w:noProof/>
        </w:rPr>
        <w:instrText xml:space="preserve"> PAGEREF _Toc218682542 \h </w:instrText>
      </w:r>
      <w:r>
        <w:rPr>
          <w:noProof/>
        </w:rPr>
      </w:r>
      <w:r>
        <w:rPr>
          <w:noProof/>
        </w:rPr>
        <w:fldChar w:fldCharType="separate"/>
      </w:r>
      <w:r>
        <w:rPr>
          <w:noProof/>
        </w:rPr>
        <w:t>94</w:t>
      </w:r>
      <w:r>
        <w:rPr>
          <w:noProof/>
        </w:rPr>
        <w:fldChar w:fldCharType="end"/>
      </w:r>
    </w:p>
    <w:p w14:paraId="2F34E004" w14:textId="55AD1563"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Service primitives for LLSMS-SAP</w:t>
      </w:r>
      <w:r>
        <w:rPr>
          <w:noProof/>
        </w:rPr>
        <w:tab/>
      </w:r>
      <w:r>
        <w:rPr>
          <w:noProof/>
        </w:rPr>
        <w:fldChar w:fldCharType="begin"/>
      </w:r>
      <w:r>
        <w:rPr>
          <w:noProof/>
        </w:rPr>
        <w:instrText xml:space="preserve"> PAGEREF _Toc218682543 \h </w:instrText>
      </w:r>
      <w:r>
        <w:rPr>
          <w:noProof/>
        </w:rPr>
      </w:r>
      <w:r>
        <w:rPr>
          <w:noProof/>
        </w:rPr>
        <w:fldChar w:fldCharType="separate"/>
      </w:r>
      <w:r>
        <w:rPr>
          <w:noProof/>
        </w:rPr>
        <w:t>94</w:t>
      </w:r>
      <w:r>
        <w:rPr>
          <w:noProof/>
        </w:rPr>
        <w:fldChar w:fldCharType="end"/>
      </w:r>
    </w:p>
    <w:p w14:paraId="1A82B759" w14:textId="11585A9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LL-UNITDATA-REQ</w:t>
      </w:r>
      <w:r>
        <w:rPr>
          <w:noProof/>
        </w:rPr>
        <w:tab/>
      </w:r>
      <w:r>
        <w:rPr>
          <w:noProof/>
        </w:rPr>
        <w:fldChar w:fldCharType="begin"/>
      </w:r>
      <w:r>
        <w:rPr>
          <w:noProof/>
        </w:rPr>
        <w:instrText xml:space="preserve"> PAGEREF _Toc218682544 \h </w:instrText>
      </w:r>
      <w:r>
        <w:rPr>
          <w:noProof/>
        </w:rPr>
      </w:r>
      <w:r>
        <w:rPr>
          <w:noProof/>
        </w:rPr>
        <w:fldChar w:fldCharType="separate"/>
      </w:r>
      <w:r>
        <w:rPr>
          <w:noProof/>
        </w:rPr>
        <w:t>94</w:t>
      </w:r>
      <w:r>
        <w:rPr>
          <w:noProof/>
        </w:rPr>
        <w:fldChar w:fldCharType="end"/>
      </w:r>
    </w:p>
    <w:p w14:paraId="23C08629" w14:textId="2DA9E640"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LL-UNITDATA-IND</w:t>
      </w:r>
      <w:r>
        <w:rPr>
          <w:noProof/>
        </w:rPr>
        <w:tab/>
      </w:r>
      <w:r>
        <w:rPr>
          <w:noProof/>
        </w:rPr>
        <w:fldChar w:fldCharType="begin"/>
      </w:r>
      <w:r>
        <w:rPr>
          <w:noProof/>
        </w:rPr>
        <w:instrText xml:space="preserve"> PAGEREF _Toc218682545 \h </w:instrText>
      </w:r>
      <w:r>
        <w:rPr>
          <w:noProof/>
        </w:rPr>
      </w:r>
      <w:r>
        <w:rPr>
          <w:noProof/>
        </w:rPr>
        <w:fldChar w:fldCharType="separate"/>
      </w:r>
      <w:r>
        <w:rPr>
          <w:noProof/>
        </w:rPr>
        <w:t>94</w:t>
      </w:r>
      <w:r>
        <w:rPr>
          <w:noProof/>
        </w:rPr>
        <w:fldChar w:fldCharType="end"/>
      </w:r>
    </w:p>
    <w:p w14:paraId="2BE7888B" w14:textId="05CEDA40"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Services provided by the GMM for GPRS services</w:t>
      </w:r>
      <w:r>
        <w:rPr>
          <w:noProof/>
        </w:rPr>
        <w:tab/>
      </w:r>
      <w:r>
        <w:rPr>
          <w:noProof/>
        </w:rPr>
        <w:fldChar w:fldCharType="begin"/>
      </w:r>
      <w:r>
        <w:rPr>
          <w:noProof/>
        </w:rPr>
        <w:instrText xml:space="preserve"> PAGEREF _Toc218682546 \h </w:instrText>
      </w:r>
      <w:r>
        <w:rPr>
          <w:noProof/>
        </w:rPr>
      </w:r>
      <w:r>
        <w:rPr>
          <w:noProof/>
        </w:rPr>
        <w:fldChar w:fldCharType="separate"/>
      </w:r>
      <w:r>
        <w:rPr>
          <w:noProof/>
        </w:rPr>
        <w:t>94</w:t>
      </w:r>
      <w:r>
        <w:rPr>
          <w:noProof/>
        </w:rPr>
        <w:fldChar w:fldCharType="end"/>
      </w:r>
    </w:p>
    <w:p w14:paraId="6C6E186E" w14:textId="3A7DDE7F"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Service primitives for GMMSM-SAP</w:t>
      </w:r>
      <w:r>
        <w:rPr>
          <w:noProof/>
        </w:rPr>
        <w:tab/>
      </w:r>
      <w:r>
        <w:rPr>
          <w:noProof/>
        </w:rPr>
        <w:fldChar w:fldCharType="begin"/>
      </w:r>
      <w:r>
        <w:rPr>
          <w:noProof/>
        </w:rPr>
        <w:instrText xml:space="preserve"> PAGEREF _Toc218682547 \h </w:instrText>
      </w:r>
      <w:r>
        <w:rPr>
          <w:noProof/>
        </w:rPr>
      </w:r>
      <w:r>
        <w:rPr>
          <w:noProof/>
        </w:rPr>
        <w:fldChar w:fldCharType="separate"/>
      </w:r>
      <w:r>
        <w:rPr>
          <w:noProof/>
        </w:rPr>
        <w:t>94</w:t>
      </w:r>
      <w:r>
        <w:rPr>
          <w:noProof/>
        </w:rPr>
        <w:fldChar w:fldCharType="end"/>
      </w:r>
    </w:p>
    <w:p w14:paraId="56AC2F4B" w14:textId="6E092484"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10.5.1.1</w:t>
      </w:r>
      <w:r>
        <w:rPr>
          <w:rFonts w:asciiTheme="minorHAnsi" w:eastAsiaTheme="minorEastAsia" w:hAnsiTheme="minorHAnsi" w:cstheme="minorBidi"/>
          <w:noProof/>
          <w:kern w:val="2"/>
          <w:sz w:val="24"/>
          <w:szCs w:val="24"/>
          <w:lang w:eastAsia="en-GB"/>
          <w14:ligatures w14:val="standardContextual"/>
        </w:rPr>
        <w:tab/>
      </w:r>
      <w:r>
        <w:rPr>
          <w:noProof/>
        </w:rPr>
        <w:t>GMMSM-RELEASE-IND</w:t>
      </w:r>
      <w:r>
        <w:rPr>
          <w:noProof/>
        </w:rPr>
        <w:tab/>
      </w:r>
      <w:r>
        <w:rPr>
          <w:noProof/>
        </w:rPr>
        <w:fldChar w:fldCharType="begin"/>
      </w:r>
      <w:r>
        <w:rPr>
          <w:noProof/>
        </w:rPr>
        <w:instrText xml:space="preserve"> PAGEREF _Toc218682548 \h </w:instrText>
      </w:r>
      <w:r>
        <w:rPr>
          <w:noProof/>
        </w:rPr>
      </w:r>
      <w:r>
        <w:rPr>
          <w:noProof/>
        </w:rPr>
        <w:fldChar w:fldCharType="separate"/>
      </w:r>
      <w:r>
        <w:rPr>
          <w:noProof/>
        </w:rPr>
        <w:t>94</w:t>
      </w:r>
      <w:r>
        <w:rPr>
          <w:noProof/>
        </w:rPr>
        <w:fldChar w:fldCharType="end"/>
      </w:r>
    </w:p>
    <w:p w14:paraId="269F297D" w14:textId="5149C6F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10.5.1.2</w:t>
      </w:r>
      <w:r>
        <w:rPr>
          <w:rFonts w:asciiTheme="minorHAnsi" w:eastAsiaTheme="minorEastAsia" w:hAnsiTheme="minorHAnsi" w:cstheme="minorBidi"/>
          <w:noProof/>
          <w:kern w:val="2"/>
          <w:sz w:val="24"/>
          <w:szCs w:val="24"/>
          <w:lang w:eastAsia="en-GB"/>
          <w14:ligatures w14:val="standardContextual"/>
        </w:rPr>
        <w:tab/>
      </w:r>
      <w:r>
        <w:rPr>
          <w:noProof/>
        </w:rPr>
        <w:t>GMMSM-UNITDATA-REQ</w:t>
      </w:r>
      <w:r>
        <w:rPr>
          <w:noProof/>
        </w:rPr>
        <w:tab/>
      </w:r>
      <w:r>
        <w:rPr>
          <w:noProof/>
        </w:rPr>
        <w:fldChar w:fldCharType="begin"/>
      </w:r>
      <w:r>
        <w:rPr>
          <w:noProof/>
        </w:rPr>
        <w:instrText xml:space="preserve"> PAGEREF _Toc218682549 \h </w:instrText>
      </w:r>
      <w:r>
        <w:rPr>
          <w:noProof/>
        </w:rPr>
      </w:r>
      <w:r>
        <w:rPr>
          <w:noProof/>
        </w:rPr>
        <w:fldChar w:fldCharType="separate"/>
      </w:r>
      <w:r>
        <w:rPr>
          <w:noProof/>
        </w:rPr>
        <w:t>95</w:t>
      </w:r>
      <w:r>
        <w:rPr>
          <w:noProof/>
        </w:rPr>
        <w:fldChar w:fldCharType="end"/>
      </w:r>
    </w:p>
    <w:p w14:paraId="430760B3" w14:textId="57DDF111"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10.5.1.3</w:t>
      </w:r>
      <w:r>
        <w:rPr>
          <w:rFonts w:asciiTheme="minorHAnsi" w:eastAsiaTheme="minorEastAsia" w:hAnsiTheme="minorHAnsi" w:cstheme="minorBidi"/>
          <w:noProof/>
          <w:kern w:val="2"/>
          <w:sz w:val="24"/>
          <w:szCs w:val="24"/>
          <w:lang w:eastAsia="en-GB"/>
          <w14:ligatures w14:val="standardContextual"/>
        </w:rPr>
        <w:tab/>
      </w:r>
      <w:r>
        <w:rPr>
          <w:noProof/>
        </w:rPr>
        <w:t>GMMSM-UNITDATA-IND</w:t>
      </w:r>
      <w:r>
        <w:rPr>
          <w:noProof/>
        </w:rPr>
        <w:tab/>
      </w:r>
      <w:r>
        <w:rPr>
          <w:noProof/>
        </w:rPr>
        <w:fldChar w:fldCharType="begin"/>
      </w:r>
      <w:r>
        <w:rPr>
          <w:noProof/>
        </w:rPr>
        <w:instrText xml:space="preserve"> PAGEREF _Toc218682550 \h </w:instrText>
      </w:r>
      <w:r>
        <w:rPr>
          <w:noProof/>
        </w:rPr>
      </w:r>
      <w:r>
        <w:rPr>
          <w:noProof/>
        </w:rPr>
        <w:fldChar w:fldCharType="separate"/>
      </w:r>
      <w:r>
        <w:rPr>
          <w:noProof/>
        </w:rPr>
        <w:t>95</w:t>
      </w:r>
      <w:r>
        <w:rPr>
          <w:noProof/>
        </w:rPr>
        <w:fldChar w:fldCharType="end"/>
      </w:r>
    </w:p>
    <w:p w14:paraId="0D158707" w14:textId="42F2B0DC"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Service primitives for PMMSMS-SAP</w:t>
      </w:r>
      <w:r>
        <w:rPr>
          <w:noProof/>
        </w:rPr>
        <w:tab/>
      </w:r>
      <w:r>
        <w:rPr>
          <w:noProof/>
        </w:rPr>
        <w:fldChar w:fldCharType="begin"/>
      </w:r>
      <w:r>
        <w:rPr>
          <w:noProof/>
        </w:rPr>
        <w:instrText xml:space="preserve"> PAGEREF _Toc218682551 \h </w:instrText>
      </w:r>
      <w:r>
        <w:rPr>
          <w:noProof/>
        </w:rPr>
      </w:r>
      <w:r>
        <w:rPr>
          <w:noProof/>
        </w:rPr>
        <w:fldChar w:fldCharType="separate"/>
      </w:r>
      <w:r>
        <w:rPr>
          <w:noProof/>
        </w:rPr>
        <w:t>95</w:t>
      </w:r>
      <w:r>
        <w:rPr>
          <w:noProof/>
        </w:rPr>
        <w:fldChar w:fldCharType="end"/>
      </w:r>
    </w:p>
    <w:p w14:paraId="0DE9BC69" w14:textId="69D2D11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10.5.2.1</w:t>
      </w:r>
      <w:r>
        <w:rPr>
          <w:rFonts w:asciiTheme="minorHAnsi" w:eastAsiaTheme="minorEastAsia" w:hAnsiTheme="minorHAnsi" w:cstheme="minorBidi"/>
          <w:noProof/>
          <w:kern w:val="2"/>
          <w:sz w:val="24"/>
          <w:szCs w:val="24"/>
          <w:lang w:eastAsia="en-GB"/>
          <w14:ligatures w14:val="standardContextual"/>
        </w:rPr>
        <w:tab/>
      </w:r>
      <w:r>
        <w:rPr>
          <w:noProof/>
        </w:rPr>
        <w:t>PMMSMS_REL_REQ</w:t>
      </w:r>
      <w:r>
        <w:rPr>
          <w:noProof/>
        </w:rPr>
        <w:tab/>
      </w:r>
      <w:r>
        <w:rPr>
          <w:noProof/>
        </w:rPr>
        <w:fldChar w:fldCharType="begin"/>
      </w:r>
      <w:r>
        <w:rPr>
          <w:noProof/>
        </w:rPr>
        <w:instrText xml:space="preserve"> PAGEREF _Toc218682552 \h </w:instrText>
      </w:r>
      <w:r>
        <w:rPr>
          <w:noProof/>
        </w:rPr>
      </w:r>
      <w:r>
        <w:rPr>
          <w:noProof/>
        </w:rPr>
        <w:fldChar w:fldCharType="separate"/>
      </w:r>
      <w:r>
        <w:rPr>
          <w:noProof/>
        </w:rPr>
        <w:t>95</w:t>
      </w:r>
      <w:r>
        <w:rPr>
          <w:noProof/>
        </w:rPr>
        <w:fldChar w:fldCharType="end"/>
      </w:r>
    </w:p>
    <w:p w14:paraId="5AEDC9B5" w14:textId="1124E93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10.5.2.2</w:t>
      </w:r>
      <w:r>
        <w:rPr>
          <w:rFonts w:asciiTheme="minorHAnsi" w:eastAsiaTheme="minorEastAsia" w:hAnsiTheme="minorHAnsi" w:cstheme="minorBidi"/>
          <w:noProof/>
          <w:kern w:val="2"/>
          <w:sz w:val="24"/>
          <w:szCs w:val="24"/>
          <w:lang w:eastAsia="en-GB"/>
          <w14:ligatures w14:val="standardContextual"/>
        </w:rPr>
        <w:tab/>
      </w:r>
      <w:r>
        <w:rPr>
          <w:noProof/>
        </w:rPr>
        <w:t>PMMSMS_ERROR_IND</w:t>
      </w:r>
      <w:r>
        <w:rPr>
          <w:noProof/>
        </w:rPr>
        <w:tab/>
      </w:r>
      <w:r>
        <w:rPr>
          <w:noProof/>
        </w:rPr>
        <w:fldChar w:fldCharType="begin"/>
      </w:r>
      <w:r>
        <w:rPr>
          <w:noProof/>
        </w:rPr>
        <w:instrText xml:space="preserve"> PAGEREF _Toc218682553 \h </w:instrText>
      </w:r>
      <w:r>
        <w:rPr>
          <w:noProof/>
        </w:rPr>
      </w:r>
      <w:r>
        <w:rPr>
          <w:noProof/>
        </w:rPr>
        <w:fldChar w:fldCharType="separate"/>
      </w:r>
      <w:r>
        <w:rPr>
          <w:noProof/>
        </w:rPr>
        <w:t>95</w:t>
      </w:r>
      <w:r>
        <w:rPr>
          <w:noProof/>
        </w:rPr>
        <w:fldChar w:fldCharType="end"/>
      </w:r>
    </w:p>
    <w:p w14:paraId="6F5FFC1E" w14:textId="1E8424C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PMMSMS_UNITDATA_REQ</w:t>
      </w:r>
      <w:r>
        <w:rPr>
          <w:noProof/>
        </w:rPr>
        <w:tab/>
      </w:r>
      <w:r>
        <w:rPr>
          <w:noProof/>
        </w:rPr>
        <w:fldChar w:fldCharType="begin"/>
      </w:r>
      <w:r>
        <w:rPr>
          <w:noProof/>
        </w:rPr>
        <w:instrText xml:space="preserve"> PAGEREF _Toc218682554 \h </w:instrText>
      </w:r>
      <w:r>
        <w:rPr>
          <w:noProof/>
        </w:rPr>
      </w:r>
      <w:r>
        <w:rPr>
          <w:noProof/>
        </w:rPr>
        <w:fldChar w:fldCharType="separate"/>
      </w:r>
      <w:r>
        <w:rPr>
          <w:noProof/>
        </w:rPr>
        <w:t>95</w:t>
      </w:r>
      <w:r>
        <w:rPr>
          <w:noProof/>
        </w:rPr>
        <w:fldChar w:fldCharType="end"/>
      </w:r>
    </w:p>
    <w:p w14:paraId="50580328" w14:textId="71DF3D9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PMMSMS_UNITDATA_IND</w:t>
      </w:r>
      <w:r>
        <w:rPr>
          <w:noProof/>
        </w:rPr>
        <w:tab/>
      </w:r>
      <w:r>
        <w:rPr>
          <w:noProof/>
        </w:rPr>
        <w:fldChar w:fldCharType="begin"/>
      </w:r>
      <w:r>
        <w:rPr>
          <w:noProof/>
        </w:rPr>
        <w:instrText xml:space="preserve"> PAGEREF _Toc218682555 \h </w:instrText>
      </w:r>
      <w:r>
        <w:rPr>
          <w:noProof/>
        </w:rPr>
      </w:r>
      <w:r>
        <w:rPr>
          <w:noProof/>
        </w:rPr>
        <w:fldChar w:fldCharType="separate"/>
      </w:r>
      <w:r>
        <w:rPr>
          <w:noProof/>
        </w:rPr>
        <w:t>95</w:t>
      </w:r>
      <w:r>
        <w:rPr>
          <w:noProof/>
        </w:rPr>
        <w:fldChar w:fldCharType="end"/>
      </w:r>
    </w:p>
    <w:p w14:paraId="5B7E03E6" w14:textId="0D67E4F0"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Service primitives for GMMSS-SAP</w:t>
      </w:r>
      <w:r>
        <w:rPr>
          <w:noProof/>
        </w:rPr>
        <w:tab/>
      </w:r>
      <w:r>
        <w:rPr>
          <w:noProof/>
        </w:rPr>
        <w:fldChar w:fldCharType="begin"/>
      </w:r>
      <w:r>
        <w:rPr>
          <w:noProof/>
        </w:rPr>
        <w:instrText xml:space="preserve"> PAGEREF _Toc218682556 \h </w:instrText>
      </w:r>
      <w:r>
        <w:rPr>
          <w:noProof/>
        </w:rPr>
      </w:r>
      <w:r>
        <w:rPr>
          <w:noProof/>
        </w:rPr>
        <w:fldChar w:fldCharType="separate"/>
      </w:r>
      <w:r>
        <w:rPr>
          <w:noProof/>
        </w:rPr>
        <w:t>95</w:t>
      </w:r>
      <w:r>
        <w:rPr>
          <w:noProof/>
        </w:rPr>
        <w:fldChar w:fldCharType="end"/>
      </w:r>
    </w:p>
    <w:p w14:paraId="0C687DC0" w14:textId="01AC5AD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10.5.3.1</w:t>
      </w:r>
      <w:r>
        <w:rPr>
          <w:rFonts w:asciiTheme="minorHAnsi" w:eastAsiaTheme="minorEastAsia" w:hAnsiTheme="minorHAnsi" w:cstheme="minorBidi"/>
          <w:noProof/>
          <w:kern w:val="2"/>
          <w:sz w:val="24"/>
          <w:szCs w:val="24"/>
          <w:lang w:eastAsia="en-GB"/>
          <w14:ligatures w14:val="standardContextual"/>
        </w:rPr>
        <w:tab/>
      </w:r>
      <w:r>
        <w:rPr>
          <w:noProof/>
        </w:rPr>
        <w:t>GMMSS-RELEASE-IND</w:t>
      </w:r>
      <w:r>
        <w:rPr>
          <w:noProof/>
        </w:rPr>
        <w:tab/>
      </w:r>
      <w:r>
        <w:rPr>
          <w:noProof/>
        </w:rPr>
        <w:fldChar w:fldCharType="begin"/>
      </w:r>
      <w:r>
        <w:rPr>
          <w:noProof/>
        </w:rPr>
        <w:instrText xml:space="preserve"> PAGEREF _Toc218682557 \h </w:instrText>
      </w:r>
      <w:r>
        <w:rPr>
          <w:noProof/>
        </w:rPr>
      </w:r>
      <w:r>
        <w:rPr>
          <w:noProof/>
        </w:rPr>
        <w:fldChar w:fldCharType="separate"/>
      </w:r>
      <w:r>
        <w:rPr>
          <w:noProof/>
        </w:rPr>
        <w:t>95</w:t>
      </w:r>
      <w:r>
        <w:rPr>
          <w:noProof/>
        </w:rPr>
        <w:fldChar w:fldCharType="end"/>
      </w:r>
    </w:p>
    <w:p w14:paraId="1FACF782" w14:textId="5F265C0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10.5.3.2</w:t>
      </w:r>
      <w:r>
        <w:rPr>
          <w:rFonts w:asciiTheme="minorHAnsi" w:eastAsiaTheme="minorEastAsia" w:hAnsiTheme="minorHAnsi" w:cstheme="minorBidi"/>
          <w:noProof/>
          <w:kern w:val="2"/>
          <w:sz w:val="24"/>
          <w:szCs w:val="24"/>
          <w:lang w:eastAsia="en-GB"/>
          <w14:ligatures w14:val="standardContextual"/>
        </w:rPr>
        <w:tab/>
      </w:r>
      <w:r>
        <w:rPr>
          <w:noProof/>
        </w:rPr>
        <w:t>GMMSS-UNITDATA-REQ</w:t>
      </w:r>
      <w:r>
        <w:rPr>
          <w:noProof/>
        </w:rPr>
        <w:tab/>
      </w:r>
      <w:r>
        <w:rPr>
          <w:noProof/>
        </w:rPr>
        <w:fldChar w:fldCharType="begin"/>
      </w:r>
      <w:r>
        <w:rPr>
          <w:noProof/>
        </w:rPr>
        <w:instrText xml:space="preserve"> PAGEREF _Toc218682558 \h </w:instrText>
      </w:r>
      <w:r>
        <w:rPr>
          <w:noProof/>
        </w:rPr>
      </w:r>
      <w:r>
        <w:rPr>
          <w:noProof/>
        </w:rPr>
        <w:fldChar w:fldCharType="separate"/>
      </w:r>
      <w:r>
        <w:rPr>
          <w:noProof/>
        </w:rPr>
        <w:t>95</w:t>
      </w:r>
      <w:r>
        <w:rPr>
          <w:noProof/>
        </w:rPr>
        <w:fldChar w:fldCharType="end"/>
      </w:r>
    </w:p>
    <w:p w14:paraId="499FF803" w14:textId="24FFB6A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10.5.3.3</w:t>
      </w:r>
      <w:r>
        <w:rPr>
          <w:rFonts w:asciiTheme="minorHAnsi" w:eastAsiaTheme="minorEastAsia" w:hAnsiTheme="minorHAnsi" w:cstheme="minorBidi"/>
          <w:noProof/>
          <w:kern w:val="2"/>
          <w:sz w:val="24"/>
          <w:szCs w:val="24"/>
          <w:lang w:eastAsia="en-GB"/>
          <w14:ligatures w14:val="standardContextual"/>
        </w:rPr>
        <w:tab/>
      </w:r>
      <w:r>
        <w:rPr>
          <w:noProof/>
        </w:rPr>
        <w:t>GMMSS-UNITDATA-IND</w:t>
      </w:r>
      <w:r>
        <w:rPr>
          <w:noProof/>
        </w:rPr>
        <w:tab/>
      </w:r>
      <w:r>
        <w:rPr>
          <w:noProof/>
        </w:rPr>
        <w:fldChar w:fldCharType="begin"/>
      </w:r>
      <w:r>
        <w:rPr>
          <w:noProof/>
        </w:rPr>
        <w:instrText xml:space="preserve"> PAGEREF _Toc218682559 \h </w:instrText>
      </w:r>
      <w:r>
        <w:rPr>
          <w:noProof/>
        </w:rPr>
      </w:r>
      <w:r>
        <w:rPr>
          <w:noProof/>
        </w:rPr>
        <w:fldChar w:fldCharType="separate"/>
      </w:r>
      <w:r>
        <w:rPr>
          <w:noProof/>
        </w:rPr>
        <w:t>96</w:t>
      </w:r>
      <w:r>
        <w:rPr>
          <w:noProof/>
        </w:rPr>
        <w:fldChar w:fldCharType="end"/>
      </w:r>
    </w:p>
    <w:p w14:paraId="18FA775D" w14:textId="1612D92D"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Services provided by the Radio Resource Management entity for CTS on the fixed part</w:t>
      </w:r>
      <w:r>
        <w:rPr>
          <w:noProof/>
        </w:rPr>
        <w:tab/>
      </w:r>
      <w:r>
        <w:rPr>
          <w:noProof/>
        </w:rPr>
        <w:fldChar w:fldCharType="begin"/>
      </w:r>
      <w:r>
        <w:rPr>
          <w:noProof/>
        </w:rPr>
        <w:instrText xml:space="preserve"> PAGEREF _Toc218682560 \h </w:instrText>
      </w:r>
      <w:r>
        <w:rPr>
          <w:noProof/>
        </w:rPr>
      </w:r>
      <w:r>
        <w:rPr>
          <w:noProof/>
        </w:rPr>
        <w:fldChar w:fldCharType="separate"/>
      </w:r>
      <w:r>
        <w:rPr>
          <w:noProof/>
        </w:rPr>
        <w:t>96</w:t>
      </w:r>
      <w:r>
        <w:rPr>
          <w:noProof/>
        </w:rPr>
        <w:fldChar w:fldCharType="end"/>
      </w:r>
    </w:p>
    <w:p w14:paraId="5BC1F051" w14:textId="1524F862"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Service primitives</w:t>
      </w:r>
      <w:r>
        <w:rPr>
          <w:noProof/>
        </w:rPr>
        <w:tab/>
      </w:r>
      <w:r>
        <w:rPr>
          <w:noProof/>
        </w:rPr>
        <w:fldChar w:fldCharType="begin"/>
      </w:r>
      <w:r>
        <w:rPr>
          <w:noProof/>
        </w:rPr>
        <w:instrText xml:space="preserve"> PAGEREF _Toc218682561 \h </w:instrText>
      </w:r>
      <w:r>
        <w:rPr>
          <w:noProof/>
        </w:rPr>
      </w:r>
      <w:r>
        <w:rPr>
          <w:noProof/>
        </w:rPr>
        <w:fldChar w:fldCharType="separate"/>
      </w:r>
      <w:r>
        <w:rPr>
          <w:noProof/>
        </w:rPr>
        <w:t>96</w:t>
      </w:r>
      <w:r>
        <w:rPr>
          <w:noProof/>
        </w:rPr>
        <w:fldChar w:fldCharType="end"/>
      </w:r>
    </w:p>
    <w:p w14:paraId="3A2D42D8" w14:textId="43BD03CE"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RR_ CTS_ALIVE_CHECK_REQ</w:t>
      </w:r>
      <w:r>
        <w:rPr>
          <w:noProof/>
        </w:rPr>
        <w:tab/>
      </w:r>
      <w:r>
        <w:rPr>
          <w:noProof/>
        </w:rPr>
        <w:fldChar w:fldCharType="begin"/>
      </w:r>
      <w:r>
        <w:rPr>
          <w:noProof/>
        </w:rPr>
        <w:instrText xml:space="preserve"> PAGEREF _Toc218682562 \h </w:instrText>
      </w:r>
      <w:r>
        <w:rPr>
          <w:noProof/>
        </w:rPr>
      </w:r>
      <w:r>
        <w:rPr>
          <w:noProof/>
        </w:rPr>
        <w:fldChar w:fldCharType="separate"/>
      </w:r>
      <w:r>
        <w:rPr>
          <w:noProof/>
        </w:rPr>
        <w:t>96</w:t>
      </w:r>
      <w:r>
        <w:rPr>
          <w:noProof/>
        </w:rPr>
        <w:fldChar w:fldCharType="end"/>
      </w:r>
    </w:p>
    <w:p w14:paraId="756A3620" w14:textId="33EA62A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RR_ CTS_ALIVE_CHECK_IND</w:t>
      </w:r>
      <w:r>
        <w:rPr>
          <w:noProof/>
        </w:rPr>
        <w:tab/>
      </w:r>
      <w:r>
        <w:rPr>
          <w:noProof/>
        </w:rPr>
        <w:fldChar w:fldCharType="begin"/>
      </w:r>
      <w:r>
        <w:rPr>
          <w:noProof/>
        </w:rPr>
        <w:instrText xml:space="preserve"> PAGEREF _Toc218682563 \h </w:instrText>
      </w:r>
      <w:r>
        <w:rPr>
          <w:noProof/>
        </w:rPr>
      </w:r>
      <w:r>
        <w:rPr>
          <w:noProof/>
        </w:rPr>
        <w:fldChar w:fldCharType="separate"/>
      </w:r>
      <w:r>
        <w:rPr>
          <w:noProof/>
        </w:rPr>
        <w:t>96</w:t>
      </w:r>
      <w:r>
        <w:rPr>
          <w:noProof/>
        </w:rPr>
        <w:fldChar w:fldCharType="end"/>
      </w:r>
    </w:p>
    <w:p w14:paraId="06AB6BC7" w14:textId="44F6B973"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RR_ CTS_HUNTING_REQ</w:t>
      </w:r>
      <w:r>
        <w:rPr>
          <w:noProof/>
        </w:rPr>
        <w:tab/>
      </w:r>
      <w:r>
        <w:rPr>
          <w:noProof/>
        </w:rPr>
        <w:fldChar w:fldCharType="begin"/>
      </w:r>
      <w:r>
        <w:rPr>
          <w:noProof/>
        </w:rPr>
        <w:instrText xml:space="preserve"> PAGEREF _Toc218682564 \h </w:instrText>
      </w:r>
      <w:r>
        <w:rPr>
          <w:noProof/>
        </w:rPr>
      </w:r>
      <w:r>
        <w:rPr>
          <w:noProof/>
        </w:rPr>
        <w:fldChar w:fldCharType="separate"/>
      </w:r>
      <w:r>
        <w:rPr>
          <w:noProof/>
        </w:rPr>
        <w:t>96</w:t>
      </w:r>
      <w:r>
        <w:rPr>
          <w:noProof/>
        </w:rPr>
        <w:fldChar w:fldCharType="end"/>
      </w:r>
    </w:p>
    <w:p w14:paraId="79527866" w14:textId="35A29A6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10.6.1.4</w:t>
      </w:r>
      <w:r>
        <w:rPr>
          <w:rFonts w:asciiTheme="minorHAnsi" w:eastAsiaTheme="minorEastAsia" w:hAnsiTheme="minorHAnsi" w:cstheme="minorBidi"/>
          <w:noProof/>
          <w:kern w:val="2"/>
          <w:sz w:val="24"/>
          <w:szCs w:val="24"/>
          <w:lang w:eastAsia="en-GB"/>
          <w14:ligatures w14:val="standardContextual"/>
        </w:rPr>
        <w:tab/>
      </w:r>
      <w:r>
        <w:rPr>
          <w:noProof/>
        </w:rPr>
        <w:t>RR_ CTS_GROUP_ALERTING_REQ</w:t>
      </w:r>
      <w:r>
        <w:rPr>
          <w:noProof/>
        </w:rPr>
        <w:tab/>
      </w:r>
      <w:r>
        <w:rPr>
          <w:noProof/>
        </w:rPr>
        <w:fldChar w:fldCharType="begin"/>
      </w:r>
      <w:r>
        <w:rPr>
          <w:noProof/>
        </w:rPr>
        <w:instrText xml:space="preserve"> PAGEREF _Toc218682565 \h </w:instrText>
      </w:r>
      <w:r>
        <w:rPr>
          <w:noProof/>
        </w:rPr>
      </w:r>
      <w:r>
        <w:rPr>
          <w:noProof/>
        </w:rPr>
        <w:fldChar w:fldCharType="separate"/>
      </w:r>
      <w:r>
        <w:rPr>
          <w:noProof/>
        </w:rPr>
        <w:t>96</w:t>
      </w:r>
      <w:r>
        <w:rPr>
          <w:noProof/>
        </w:rPr>
        <w:fldChar w:fldCharType="end"/>
      </w:r>
    </w:p>
    <w:p w14:paraId="6BE1C95A" w14:textId="6EF8403F"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L3 Messages</w:t>
      </w:r>
      <w:r>
        <w:rPr>
          <w:noProof/>
        </w:rPr>
        <w:tab/>
      </w:r>
      <w:r>
        <w:rPr>
          <w:noProof/>
        </w:rPr>
        <w:fldChar w:fldCharType="begin"/>
      </w:r>
      <w:r>
        <w:rPr>
          <w:noProof/>
        </w:rPr>
        <w:instrText xml:space="preserve"> PAGEREF _Toc218682566 \h </w:instrText>
      </w:r>
      <w:r>
        <w:rPr>
          <w:noProof/>
        </w:rPr>
      </w:r>
      <w:r>
        <w:rPr>
          <w:noProof/>
        </w:rPr>
        <w:fldChar w:fldCharType="separate"/>
      </w:r>
      <w:r>
        <w:rPr>
          <w:noProof/>
        </w:rPr>
        <w:t>97</w:t>
      </w:r>
      <w:r>
        <w:rPr>
          <w:noProof/>
        </w:rPr>
        <w:fldChar w:fldCharType="end"/>
      </w:r>
    </w:p>
    <w:p w14:paraId="4FF67BE7" w14:textId="27654203"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_Toc218682567 \h </w:instrText>
      </w:r>
      <w:r>
        <w:rPr>
          <w:noProof/>
        </w:rPr>
      </w:r>
      <w:r>
        <w:rPr>
          <w:noProof/>
        </w:rPr>
        <w:fldChar w:fldCharType="separate"/>
      </w:r>
      <w:r>
        <w:rPr>
          <w:noProof/>
        </w:rPr>
        <w:t>97</w:t>
      </w:r>
      <w:r>
        <w:rPr>
          <w:noProof/>
        </w:rPr>
        <w:fldChar w:fldCharType="end"/>
      </w:r>
    </w:p>
    <w:p w14:paraId="3DFC30A6" w14:textId="61107AF1"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Messages</w:t>
      </w:r>
      <w:r>
        <w:rPr>
          <w:noProof/>
        </w:rPr>
        <w:tab/>
      </w:r>
      <w:r>
        <w:rPr>
          <w:noProof/>
        </w:rPr>
        <w:fldChar w:fldCharType="begin"/>
      </w:r>
      <w:r>
        <w:rPr>
          <w:noProof/>
        </w:rPr>
        <w:instrText xml:space="preserve"> PAGEREF _Toc218682568 \h </w:instrText>
      </w:r>
      <w:r>
        <w:rPr>
          <w:noProof/>
        </w:rPr>
      </w:r>
      <w:r>
        <w:rPr>
          <w:noProof/>
        </w:rPr>
        <w:fldChar w:fldCharType="separate"/>
      </w:r>
      <w:r>
        <w:rPr>
          <w:noProof/>
        </w:rPr>
        <w:t>97</w:t>
      </w:r>
      <w:r>
        <w:rPr>
          <w:noProof/>
        </w:rPr>
        <w:fldChar w:fldCharType="end"/>
      </w:r>
    </w:p>
    <w:p w14:paraId="0EE32115" w14:textId="0298CE52"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Octets</w:t>
      </w:r>
      <w:r>
        <w:rPr>
          <w:noProof/>
        </w:rPr>
        <w:tab/>
      </w:r>
      <w:r>
        <w:rPr>
          <w:noProof/>
        </w:rPr>
        <w:fldChar w:fldCharType="begin"/>
      </w:r>
      <w:r>
        <w:rPr>
          <w:noProof/>
        </w:rPr>
        <w:instrText xml:space="preserve"> PAGEREF _Toc218682569 \h </w:instrText>
      </w:r>
      <w:r>
        <w:rPr>
          <w:noProof/>
        </w:rPr>
      </w:r>
      <w:r>
        <w:rPr>
          <w:noProof/>
        </w:rPr>
        <w:fldChar w:fldCharType="separate"/>
      </w:r>
      <w:r>
        <w:rPr>
          <w:noProof/>
        </w:rPr>
        <w:t>98</w:t>
      </w:r>
      <w:r>
        <w:rPr>
          <w:noProof/>
        </w:rPr>
        <w:fldChar w:fldCharType="end"/>
      </w:r>
    </w:p>
    <w:p w14:paraId="3A78CEC3" w14:textId="5BCAD8D5"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Integer</w:t>
      </w:r>
      <w:r>
        <w:rPr>
          <w:noProof/>
        </w:rPr>
        <w:tab/>
      </w:r>
      <w:r>
        <w:rPr>
          <w:noProof/>
        </w:rPr>
        <w:fldChar w:fldCharType="begin"/>
      </w:r>
      <w:r>
        <w:rPr>
          <w:noProof/>
        </w:rPr>
        <w:instrText xml:space="preserve"> PAGEREF _Toc218682570 \h </w:instrText>
      </w:r>
      <w:r>
        <w:rPr>
          <w:noProof/>
        </w:rPr>
      </w:r>
      <w:r>
        <w:rPr>
          <w:noProof/>
        </w:rPr>
        <w:fldChar w:fldCharType="separate"/>
      </w:r>
      <w:r>
        <w:rPr>
          <w:noProof/>
        </w:rPr>
        <w:t>98</w:t>
      </w:r>
      <w:r>
        <w:rPr>
          <w:noProof/>
        </w:rPr>
        <w:fldChar w:fldCharType="end"/>
      </w:r>
    </w:p>
    <w:p w14:paraId="47A0E827" w14:textId="53AE6ED8"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rFonts w:asciiTheme="minorHAnsi" w:eastAsiaTheme="minorEastAsia" w:hAnsiTheme="minorHAnsi" w:cstheme="minorBidi"/>
          <w:noProof/>
          <w:kern w:val="2"/>
          <w:sz w:val="24"/>
          <w:szCs w:val="24"/>
          <w:lang w:eastAsia="en-GB"/>
          <w14:ligatures w14:val="standardContextual"/>
        </w:rPr>
        <w:tab/>
      </w:r>
      <w:r>
        <w:rPr>
          <w:noProof/>
        </w:rPr>
        <w:t>Binary</w:t>
      </w:r>
      <w:r>
        <w:rPr>
          <w:noProof/>
        </w:rPr>
        <w:tab/>
      </w:r>
      <w:r>
        <w:rPr>
          <w:noProof/>
        </w:rPr>
        <w:fldChar w:fldCharType="begin"/>
      </w:r>
      <w:r>
        <w:rPr>
          <w:noProof/>
        </w:rPr>
        <w:instrText xml:space="preserve"> PAGEREF _Toc218682571 \h </w:instrText>
      </w:r>
      <w:r>
        <w:rPr>
          <w:noProof/>
        </w:rPr>
      </w:r>
      <w:r>
        <w:rPr>
          <w:noProof/>
        </w:rPr>
        <w:fldChar w:fldCharType="separate"/>
      </w:r>
      <w:r>
        <w:rPr>
          <w:noProof/>
        </w:rPr>
        <w:t>98</w:t>
      </w:r>
      <w:r>
        <w:rPr>
          <w:noProof/>
        </w:rPr>
        <w:fldChar w:fldCharType="end"/>
      </w:r>
    </w:p>
    <w:p w14:paraId="02F70DCB" w14:textId="42937BD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rFonts w:asciiTheme="minorHAnsi" w:eastAsiaTheme="minorEastAsia" w:hAnsiTheme="minorHAnsi" w:cstheme="minorBidi"/>
          <w:noProof/>
          <w:kern w:val="2"/>
          <w:sz w:val="24"/>
          <w:szCs w:val="24"/>
          <w:lang w:eastAsia="en-GB"/>
          <w14:ligatures w14:val="standardContextual"/>
        </w:rPr>
        <w:tab/>
      </w:r>
      <w:r>
        <w:rPr>
          <w:noProof/>
        </w:rPr>
        <w:t>2-complement binary</w:t>
      </w:r>
      <w:r>
        <w:rPr>
          <w:noProof/>
        </w:rPr>
        <w:tab/>
      </w:r>
      <w:r>
        <w:rPr>
          <w:noProof/>
        </w:rPr>
        <w:fldChar w:fldCharType="begin"/>
      </w:r>
      <w:r>
        <w:rPr>
          <w:noProof/>
        </w:rPr>
        <w:instrText xml:space="preserve"> PAGEREF _Toc218682572 \h </w:instrText>
      </w:r>
      <w:r>
        <w:rPr>
          <w:noProof/>
        </w:rPr>
      </w:r>
      <w:r>
        <w:rPr>
          <w:noProof/>
        </w:rPr>
        <w:fldChar w:fldCharType="separate"/>
      </w:r>
      <w:r>
        <w:rPr>
          <w:noProof/>
        </w:rPr>
        <w:t>98</w:t>
      </w:r>
      <w:r>
        <w:rPr>
          <w:noProof/>
        </w:rPr>
        <w:fldChar w:fldCharType="end"/>
      </w:r>
    </w:p>
    <w:p w14:paraId="5AD8CE41" w14:textId="4596F7B4"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r>
      <w:r>
        <w:rPr>
          <w:noProof/>
        </w:rPr>
        <w:instrText xml:space="preserve"> PAGEREF _Toc218682573 \h </w:instrText>
      </w:r>
      <w:r>
        <w:rPr>
          <w:noProof/>
        </w:rPr>
      </w:r>
      <w:r>
        <w:rPr>
          <w:noProof/>
        </w:rPr>
        <w:fldChar w:fldCharType="separate"/>
      </w:r>
      <w:r>
        <w:rPr>
          <w:noProof/>
        </w:rPr>
        <w:t>98</w:t>
      </w:r>
      <w:r>
        <w:rPr>
          <w:noProof/>
        </w:rPr>
        <w:fldChar w:fldCharType="end"/>
      </w:r>
    </w:p>
    <w:p w14:paraId="4A6D8595" w14:textId="2CD0A8C0"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Standard L3 messages</w:t>
      </w:r>
      <w:r>
        <w:rPr>
          <w:noProof/>
        </w:rPr>
        <w:tab/>
      </w:r>
      <w:r>
        <w:rPr>
          <w:noProof/>
        </w:rPr>
        <w:fldChar w:fldCharType="begin"/>
      </w:r>
      <w:r>
        <w:rPr>
          <w:noProof/>
        </w:rPr>
        <w:instrText xml:space="preserve"> PAGEREF _Toc218682574 \h </w:instrText>
      </w:r>
      <w:r>
        <w:rPr>
          <w:noProof/>
        </w:rPr>
      </w:r>
      <w:r>
        <w:rPr>
          <w:noProof/>
        </w:rPr>
        <w:fldChar w:fldCharType="separate"/>
      </w:r>
      <w:r>
        <w:rPr>
          <w:noProof/>
        </w:rPr>
        <w:t>99</w:t>
      </w:r>
      <w:r>
        <w:rPr>
          <w:noProof/>
        </w:rPr>
        <w:fldChar w:fldCharType="end"/>
      </w:r>
    </w:p>
    <w:p w14:paraId="66AA7A2C" w14:textId="5E041B1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Components of a standard L3 message</w:t>
      </w:r>
      <w:r>
        <w:rPr>
          <w:noProof/>
        </w:rPr>
        <w:tab/>
      </w:r>
      <w:r>
        <w:rPr>
          <w:noProof/>
        </w:rPr>
        <w:fldChar w:fldCharType="begin"/>
      </w:r>
      <w:r>
        <w:rPr>
          <w:noProof/>
        </w:rPr>
        <w:instrText xml:space="preserve"> PAGEREF _Toc218682575 \h </w:instrText>
      </w:r>
      <w:r>
        <w:rPr>
          <w:noProof/>
        </w:rPr>
      </w:r>
      <w:r>
        <w:rPr>
          <w:noProof/>
        </w:rPr>
        <w:fldChar w:fldCharType="separate"/>
      </w:r>
      <w:r>
        <w:rPr>
          <w:noProof/>
        </w:rPr>
        <w:t>99</w:t>
      </w:r>
      <w:r>
        <w:rPr>
          <w:noProof/>
        </w:rPr>
        <w:fldChar w:fldCharType="end"/>
      </w:r>
    </w:p>
    <w:p w14:paraId="351DCA0B" w14:textId="5FD468A9"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Format of standard information elements</w:t>
      </w:r>
      <w:r>
        <w:rPr>
          <w:noProof/>
        </w:rPr>
        <w:tab/>
      </w:r>
      <w:r>
        <w:rPr>
          <w:noProof/>
        </w:rPr>
        <w:fldChar w:fldCharType="begin"/>
      </w:r>
      <w:r>
        <w:rPr>
          <w:noProof/>
        </w:rPr>
        <w:instrText xml:space="preserve"> PAGEREF _Toc218682576 \h </w:instrText>
      </w:r>
      <w:r>
        <w:rPr>
          <w:noProof/>
        </w:rPr>
      </w:r>
      <w:r>
        <w:rPr>
          <w:noProof/>
        </w:rPr>
        <w:fldChar w:fldCharType="separate"/>
      </w:r>
      <w:r>
        <w:rPr>
          <w:noProof/>
        </w:rPr>
        <w:t>99</w:t>
      </w:r>
      <w:r>
        <w:rPr>
          <w:noProof/>
        </w:rPr>
        <w:fldChar w:fldCharType="end"/>
      </w:r>
    </w:p>
    <w:p w14:paraId="52DCDC97" w14:textId="74945D45"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rFonts w:asciiTheme="minorHAnsi" w:eastAsiaTheme="minorEastAsia" w:hAnsiTheme="minorHAnsi" w:cstheme="minorBidi"/>
          <w:noProof/>
          <w:kern w:val="2"/>
          <w:sz w:val="24"/>
          <w:szCs w:val="24"/>
          <w:lang w:eastAsia="en-GB"/>
          <w14:ligatures w14:val="standardContextual"/>
        </w:rPr>
        <w:tab/>
      </w:r>
      <w:r>
        <w:rPr>
          <w:noProof/>
        </w:rPr>
        <w:t>Information element type and value part</w:t>
      </w:r>
      <w:r>
        <w:rPr>
          <w:noProof/>
        </w:rPr>
        <w:tab/>
      </w:r>
      <w:r>
        <w:rPr>
          <w:noProof/>
        </w:rPr>
        <w:fldChar w:fldCharType="begin"/>
      </w:r>
      <w:r>
        <w:rPr>
          <w:noProof/>
        </w:rPr>
        <w:instrText xml:space="preserve"> PAGEREF _Toc218682577 \h </w:instrText>
      </w:r>
      <w:r>
        <w:rPr>
          <w:noProof/>
        </w:rPr>
      </w:r>
      <w:r>
        <w:rPr>
          <w:noProof/>
        </w:rPr>
        <w:fldChar w:fldCharType="separate"/>
      </w:r>
      <w:r>
        <w:rPr>
          <w:noProof/>
        </w:rPr>
        <w:t>99</w:t>
      </w:r>
      <w:r>
        <w:rPr>
          <w:noProof/>
        </w:rPr>
        <w:fldChar w:fldCharType="end"/>
      </w:r>
    </w:p>
    <w:p w14:paraId="7E076977" w14:textId="45F8A2FA"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Pr>
          <w:noProof/>
        </w:rPr>
        <w:t>Length indicator</w:t>
      </w:r>
      <w:r>
        <w:rPr>
          <w:noProof/>
        </w:rPr>
        <w:tab/>
      </w:r>
      <w:r>
        <w:rPr>
          <w:noProof/>
        </w:rPr>
        <w:fldChar w:fldCharType="begin"/>
      </w:r>
      <w:r>
        <w:rPr>
          <w:noProof/>
        </w:rPr>
        <w:instrText xml:space="preserve"> PAGEREF _Toc218682578 \h </w:instrText>
      </w:r>
      <w:r>
        <w:rPr>
          <w:noProof/>
        </w:rPr>
      </w:r>
      <w:r>
        <w:rPr>
          <w:noProof/>
        </w:rPr>
        <w:fldChar w:fldCharType="separate"/>
      </w:r>
      <w:r>
        <w:rPr>
          <w:noProof/>
        </w:rPr>
        <w:t>100</w:t>
      </w:r>
      <w:r>
        <w:rPr>
          <w:noProof/>
        </w:rPr>
        <w:fldChar w:fldCharType="end"/>
      </w:r>
    </w:p>
    <w:p w14:paraId="7D65E78C" w14:textId="0CB9F702"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11.2.1.1.3</w:t>
      </w:r>
      <w:r>
        <w:rPr>
          <w:rFonts w:asciiTheme="minorHAnsi" w:eastAsiaTheme="minorEastAsia" w:hAnsiTheme="minorHAnsi" w:cstheme="minorBidi"/>
          <w:noProof/>
          <w:kern w:val="2"/>
          <w:sz w:val="24"/>
          <w:szCs w:val="24"/>
          <w:lang w:eastAsia="en-GB"/>
          <w14:ligatures w14:val="standardContextual"/>
        </w:rPr>
        <w:tab/>
      </w:r>
      <w:r>
        <w:rPr>
          <w:noProof/>
        </w:rPr>
        <w:t>Information element identifier</w:t>
      </w:r>
      <w:r>
        <w:rPr>
          <w:noProof/>
        </w:rPr>
        <w:tab/>
      </w:r>
      <w:r>
        <w:rPr>
          <w:noProof/>
        </w:rPr>
        <w:fldChar w:fldCharType="begin"/>
      </w:r>
      <w:r>
        <w:rPr>
          <w:noProof/>
        </w:rPr>
        <w:instrText xml:space="preserve"> PAGEREF _Toc218682579 \h </w:instrText>
      </w:r>
      <w:r>
        <w:rPr>
          <w:noProof/>
        </w:rPr>
      </w:r>
      <w:r>
        <w:rPr>
          <w:noProof/>
        </w:rPr>
        <w:fldChar w:fldCharType="separate"/>
      </w:r>
      <w:r>
        <w:rPr>
          <w:noProof/>
        </w:rPr>
        <w:t>100</w:t>
      </w:r>
      <w:r>
        <w:rPr>
          <w:noProof/>
        </w:rPr>
        <w:fldChar w:fldCharType="end"/>
      </w:r>
    </w:p>
    <w:p w14:paraId="4970E6A9" w14:textId="315E3F49"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11.2.1.1.4</w:t>
      </w:r>
      <w:r>
        <w:rPr>
          <w:rFonts w:asciiTheme="minorHAnsi" w:eastAsiaTheme="minorEastAsia" w:hAnsiTheme="minorHAnsi" w:cstheme="minorBidi"/>
          <w:noProof/>
          <w:kern w:val="2"/>
          <w:sz w:val="24"/>
          <w:szCs w:val="24"/>
          <w:lang w:eastAsia="en-GB"/>
          <w14:ligatures w14:val="standardContextual"/>
        </w:rPr>
        <w:tab/>
      </w:r>
      <w:r>
        <w:rPr>
          <w:noProof/>
        </w:rPr>
        <w:t>Categories of IEs; order of occurrence of IEI, LI, and value part</w:t>
      </w:r>
      <w:r>
        <w:rPr>
          <w:noProof/>
        </w:rPr>
        <w:tab/>
      </w:r>
      <w:r>
        <w:rPr>
          <w:noProof/>
        </w:rPr>
        <w:fldChar w:fldCharType="begin"/>
      </w:r>
      <w:r>
        <w:rPr>
          <w:noProof/>
        </w:rPr>
        <w:instrText xml:space="preserve"> PAGEREF _Toc218682580 \h </w:instrText>
      </w:r>
      <w:r>
        <w:rPr>
          <w:noProof/>
        </w:rPr>
      </w:r>
      <w:r>
        <w:rPr>
          <w:noProof/>
        </w:rPr>
        <w:fldChar w:fldCharType="separate"/>
      </w:r>
      <w:r>
        <w:rPr>
          <w:noProof/>
        </w:rPr>
        <w:t>100</w:t>
      </w:r>
      <w:r>
        <w:rPr>
          <w:noProof/>
        </w:rPr>
        <w:fldChar w:fldCharType="end"/>
      </w:r>
    </w:p>
    <w:p w14:paraId="0B4DC487" w14:textId="329C21BC"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Description methods for IE structure</w:t>
      </w:r>
      <w:r>
        <w:rPr>
          <w:noProof/>
        </w:rPr>
        <w:tab/>
      </w:r>
      <w:r>
        <w:rPr>
          <w:noProof/>
        </w:rPr>
        <w:fldChar w:fldCharType="begin"/>
      </w:r>
      <w:r>
        <w:rPr>
          <w:noProof/>
        </w:rPr>
        <w:instrText xml:space="preserve"> PAGEREF _Toc218682581 \h </w:instrText>
      </w:r>
      <w:r>
        <w:rPr>
          <w:noProof/>
        </w:rPr>
      </w:r>
      <w:r>
        <w:rPr>
          <w:noProof/>
        </w:rPr>
        <w:fldChar w:fldCharType="separate"/>
      </w:r>
      <w:r>
        <w:rPr>
          <w:noProof/>
        </w:rPr>
        <w:t>102</w:t>
      </w:r>
      <w:r>
        <w:rPr>
          <w:noProof/>
        </w:rPr>
        <w:fldChar w:fldCharType="end"/>
      </w:r>
    </w:p>
    <w:p w14:paraId="41792E6F" w14:textId="41E4776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Tables</w:t>
      </w:r>
      <w:r>
        <w:rPr>
          <w:noProof/>
        </w:rPr>
        <w:tab/>
      </w:r>
      <w:r>
        <w:rPr>
          <w:noProof/>
        </w:rPr>
        <w:fldChar w:fldCharType="begin"/>
      </w:r>
      <w:r>
        <w:rPr>
          <w:noProof/>
        </w:rPr>
        <w:instrText xml:space="preserve"> PAGEREF _Toc218682582 \h </w:instrText>
      </w:r>
      <w:r>
        <w:rPr>
          <w:noProof/>
        </w:rPr>
      </w:r>
      <w:r>
        <w:rPr>
          <w:noProof/>
        </w:rPr>
        <w:fldChar w:fldCharType="separate"/>
      </w:r>
      <w:r>
        <w:rPr>
          <w:noProof/>
        </w:rPr>
        <w:t>102</w:t>
      </w:r>
      <w:r>
        <w:rPr>
          <w:noProof/>
        </w:rPr>
        <w:fldChar w:fldCharType="end"/>
      </w:r>
    </w:p>
    <w:p w14:paraId="60F7256C" w14:textId="5CAB5332"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11.2.2.1.1</w:t>
      </w:r>
      <w:r>
        <w:rPr>
          <w:rFonts w:asciiTheme="minorHAnsi" w:eastAsiaTheme="minorEastAsia" w:hAnsiTheme="minorHAnsi" w:cstheme="minorBidi"/>
          <w:noProof/>
          <w:kern w:val="2"/>
          <w:sz w:val="24"/>
          <w:szCs w:val="24"/>
          <w:lang w:eastAsia="en-GB"/>
          <w14:ligatures w14:val="standardContextual"/>
        </w:rPr>
        <w:tab/>
      </w:r>
      <w:r>
        <w:rPr>
          <w:noProof/>
        </w:rPr>
        <w:t>Compact notation</w:t>
      </w:r>
      <w:r>
        <w:rPr>
          <w:noProof/>
        </w:rPr>
        <w:tab/>
      </w:r>
      <w:r>
        <w:rPr>
          <w:noProof/>
        </w:rPr>
        <w:fldChar w:fldCharType="begin"/>
      </w:r>
      <w:r>
        <w:rPr>
          <w:noProof/>
        </w:rPr>
        <w:instrText xml:space="preserve"> PAGEREF _Toc218682583 \h </w:instrText>
      </w:r>
      <w:r>
        <w:rPr>
          <w:noProof/>
        </w:rPr>
      </w:r>
      <w:r>
        <w:rPr>
          <w:noProof/>
        </w:rPr>
        <w:fldChar w:fldCharType="separate"/>
      </w:r>
      <w:r>
        <w:rPr>
          <w:noProof/>
        </w:rPr>
        <w:t>103</w:t>
      </w:r>
      <w:r>
        <w:rPr>
          <w:noProof/>
        </w:rPr>
        <w:fldChar w:fldCharType="end"/>
      </w:r>
    </w:p>
    <w:p w14:paraId="04639CEB" w14:textId="5C58AA5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Imperative part of a standard L3 message</w:t>
      </w:r>
      <w:r>
        <w:rPr>
          <w:noProof/>
        </w:rPr>
        <w:tab/>
      </w:r>
      <w:r>
        <w:rPr>
          <w:noProof/>
        </w:rPr>
        <w:fldChar w:fldCharType="begin"/>
      </w:r>
      <w:r>
        <w:rPr>
          <w:noProof/>
        </w:rPr>
        <w:instrText xml:space="preserve"> PAGEREF _Toc218682584 \h </w:instrText>
      </w:r>
      <w:r>
        <w:rPr>
          <w:noProof/>
        </w:rPr>
      </w:r>
      <w:r>
        <w:rPr>
          <w:noProof/>
        </w:rPr>
        <w:fldChar w:fldCharType="separate"/>
      </w:r>
      <w:r>
        <w:rPr>
          <w:noProof/>
        </w:rPr>
        <w:t>103</w:t>
      </w:r>
      <w:r>
        <w:rPr>
          <w:noProof/>
        </w:rPr>
        <w:fldChar w:fldCharType="end"/>
      </w:r>
    </w:p>
    <w:p w14:paraId="7C87A06F" w14:textId="76903BAF"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11.2.3.1</w:t>
      </w:r>
      <w:r>
        <w:rPr>
          <w:rFonts w:asciiTheme="minorHAnsi" w:eastAsiaTheme="minorEastAsia" w:hAnsiTheme="minorHAnsi" w:cstheme="minorBidi"/>
          <w:noProof/>
          <w:kern w:val="2"/>
          <w:sz w:val="24"/>
          <w:szCs w:val="24"/>
          <w:lang w:eastAsia="en-GB"/>
          <w14:ligatures w14:val="standardContextual"/>
        </w:rPr>
        <w:tab/>
      </w:r>
      <w:r>
        <w:rPr>
          <w:noProof/>
        </w:rPr>
        <w:t>Standard L3 message header</w:t>
      </w:r>
      <w:r>
        <w:rPr>
          <w:noProof/>
        </w:rPr>
        <w:tab/>
      </w:r>
      <w:r>
        <w:rPr>
          <w:noProof/>
        </w:rPr>
        <w:fldChar w:fldCharType="begin"/>
      </w:r>
      <w:r>
        <w:rPr>
          <w:noProof/>
        </w:rPr>
        <w:instrText xml:space="preserve"> PAGEREF _Toc218682585 \h </w:instrText>
      </w:r>
      <w:r>
        <w:rPr>
          <w:noProof/>
        </w:rPr>
      </w:r>
      <w:r>
        <w:rPr>
          <w:noProof/>
        </w:rPr>
        <w:fldChar w:fldCharType="separate"/>
      </w:r>
      <w:r>
        <w:rPr>
          <w:noProof/>
        </w:rPr>
        <w:t>103</w:t>
      </w:r>
      <w:r>
        <w:rPr>
          <w:noProof/>
        </w:rPr>
        <w:fldChar w:fldCharType="end"/>
      </w:r>
    </w:p>
    <w:p w14:paraId="7A22C3F2" w14:textId="302286A2"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11.2.3.1.1</w:t>
      </w:r>
      <w:r>
        <w:rPr>
          <w:rFonts w:asciiTheme="minorHAnsi" w:eastAsiaTheme="minorEastAsia" w:hAnsiTheme="minorHAnsi" w:cstheme="minorBidi"/>
          <w:noProof/>
          <w:kern w:val="2"/>
          <w:sz w:val="24"/>
          <w:szCs w:val="24"/>
          <w:lang w:eastAsia="en-GB"/>
          <w14:ligatures w14:val="standardContextual"/>
        </w:rPr>
        <w:tab/>
      </w:r>
      <w:r>
        <w:rPr>
          <w:noProof/>
        </w:rPr>
        <w:t>Protocol discriminator</w:t>
      </w:r>
      <w:r>
        <w:rPr>
          <w:noProof/>
        </w:rPr>
        <w:tab/>
      </w:r>
      <w:r>
        <w:rPr>
          <w:noProof/>
        </w:rPr>
        <w:fldChar w:fldCharType="begin"/>
      </w:r>
      <w:r>
        <w:rPr>
          <w:noProof/>
        </w:rPr>
        <w:instrText xml:space="preserve"> PAGEREF _Toc218682586 \h </w:instrText>
      </w:r>
      <w:r>
        <w:rPr>
          <w:noProof/>
        </w:rPr>
      </w:r>
      <w:r>
        <w:rPr>
          <w:noProof/>
        </w:rPr>
        <w:fldChar w:fldCharType="separate"/>
      </w:r>
      <w:r>
        <w:rPr>
          <w:noProof/>
        </w:rPr>
        <w:t>104</w:t>
      </w:r>
      <w:r>
        <w:rPr>
          <w:noProof/>
        </w:rPr>
        <w:fldChar w:fldCharType="end"/>
      </w:r>
    </w:p>
    <w:p w14:paraId="22C42469" w14:textId="5210E25D"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11.2.3.1.1A</w:t>
      </w:r>
      <w:r>
        <w:rPr>
          <w:rFonts w:asciiTheme="minorHAnsi" w:eastAsiaTheme="minorEastAsia" w:hAnsiTheme="minorHAnsi" w:cstheme="minorBidi"/>
          <w:noProof/>
          <w:kern w:val="2"/>
          <w:sz w:val="24"/>
          <w:szCs w:val="24"/>
          <w:lang w:eastAsia="en-GB"/>
          <w14:ligatures w14:val="standardContextual"/>
        </w:rPr>
        <w:tab/>
      </w:r>
      <w:r>
        <w:rPr>
          <w:noProof/>
        </w:rPr>
        <w:t>Extended protocol discriminator (EPD)</w:t>
      </w:r>
      <w:r>
        <w:rPr>
          <w:noProof/>
        </w:rPr>
        <w:tab/>
      </w:r>
      <w:r>
        <w:rPr>
          <w:noProof/>
        </w:rPr>
        <w:fldChar w:fldCharType="begin"/>
      </w:r>
      <w:r>
        <w:rPr>
          <w:noProof/>
        </w:rPr>
        <w:instrText xml:space="preserve"> PAGEREF _Toc218682587 \h </w:instrText>
      </w:r>
      <w:r>
        <w:rPr>
          <w:noProof/>
        </w:rPr>
      </w:r>
      <w:r>
        <w:rPr>
          <w:noProof/>
        </w:rPr>
        <w:fldChar w:fldCharType="separate"/>
      </w:r>
      <w:r>
        <w:rPr>
          <w:noProof/>
        </w:rPr>
        <w:t>105</w:t>
      </w:r>
      <w:r>
        <w:rPr>
          <w:noProof/>
        </w:rPr>
        <w:fldChar w:fldCharType="end"/>
      </w:r>
    </w:p>
    <w:p w14:paraId="59B58F9C" w14:textId="3B4E462E"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11.2.3.1.2</w:t>
      </w:r>
      <w:r>
        <w:rPr>
          <w:rFonts w:asciiTheme="minorHAnsi" w:eastAsiaTheme="minorEastAsia" w:hAnsiTheme="minorHAnsi" w:cstheme="minorBidi"/>
          <w:noProof/>
          <w:kern w:val="2"/>
          <w:sz w:val="24"/>
          <w:szCs w:val="24"/>
          <w:lang w:eastAsia="en-GB"/>
          <w14:ligatures w14:val="standardContextual"/>
        </w:rPr>
        <w:tab/>
      </w:r>
      <w:r>
        <w:rPr>
          <w:noProof/>
        </w:rPr>
        <w:t>Skip indicator</w:t>
      </w:r>
      <w:r>
        <w:rPr>
          <w:noProof/>
        </w:rPr>
        <w:tab/>
      </w:r>
      <w:r>
        <w:rPr>
          <w:noProof/>
        </w:rPr>
        <w:fldChar w:fldCharType="begin"/>
      </w:r>
      <w:r>
        <w:rPr>
          <w:noProof/>
        </w:rPr>
        <w:instrText xml:space="preserve"> PAGEREF _Toc218682588 \h </w:instrText>
      </w:r>
      <w:r>
        <w:rPr>
          <w:noProof/>
        </w:rPr>
      </w:r>
      <w:r>
        <w:rPr>
          <w:noProof/>
        </w:rPr>
        <w:fldChar w:fldCharType="separate"/>
      </w:r>
      <w:r>
        <w:rPr>
          <w:noProof/>
        </w:rPr>
        <w:t>105</w:t>
      </w:r>
      <w:r>
        <w:rPr>
          <w:noProof/>
        </w:rPr>
        <w:fldChar w:fldCharType="end"/>
      </w:r>
    </w:p>
    <w:p w14:paraId="255327BE" w14:textId="7413904C"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11.2.3.1.3</w:t>
      </w:r>
      <w:r>
        <w:rPr>
          <w:rFonts w:asciiTheme="minorHAnsi" w:eastAsiaTheme="minorEastAsia" w:hAnsiTheme="minorHAnsi" w:cstheme="minorBidi"/>
          <w:noProof/>
          <w:kern w:val="2"/>
          <w:sz w:val="24"/>
          <w:szCs w:val="24"/>
          <w:lang w:eastAsia="en-GB"/>
          <w14:ligatures w14:val="standardContextual"/>
        </w:rPr>
        <w:tab/>
      </w:r>
      <w:r>
        <w:rPr>
          <w:noProof/>
        </w:rPr>
        <w:t>Transaction identifier</w:t>
      </w:r>
      <w:r>
        <w:rPr>
          <w:noProof/>
        </w:rPr>
        <w:tab/>
      </w:r>
      <w:r>
        <w:rPr>
          <w:noProof/>
        </w:rPr>
        <w:fldChar w:fldCharType="begin"/>
      </w:r>
      <w:r>
        <w:rPr>
          <w:noProof/>
        </w:rPr>
        <w:instrText xml:space="preserve"> PAGEREF _Toc218682589 \h </w:instrText>
      </w:r>
      <w:r>
        <w:rPr>
          <w:noProof/>
        </w:rPr>
      </w:r>
      <w:r>
        <w:rPr>
          <w:noProof/>
        </w:rPr>
        <w:fldChar w:fldCharType="separate"/>
      </w:r>
      <w:r>
        <w:rPr>
          <w:noProof/>
        </w:rPr>
        <w:t>105</w:t>
      </w:r>
      <w:r>
        <w:rPr>
          <w:noProof/>
        </w:rPr>
        <w:fldChar w:fldCharType="end"/>
      </w:r>
    </w:p>
    <w:p w14:paraId="02287639" w14:textId="51A2267B"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11.2.3.1.4</w:t>
      </w:r>
      <w:r>
        <w:rPr>
          <w:rFonts w:asciiTheme="minorHAnsi" w:eastAsiaTheme="minorEastAsia" w:hAnsiTheme="minorHAnsi" w:cstheme="minorBidi"/>
          <w:noProof/>
          <w:kern w:val="2"/>
          <w:sz w:val="24"/>
          <w:szCs w:val="24"/>
          <w:lang w:eastAsia="en-GB"/>
          <w14:ligatures w14:val="standardContextual"/>
        </w:rPr>
        <w:tab/>
      </w:r>
      <w:r>
        <w:rPr>
          <w:noProof/>
        </w:rPr>
        <w:t>Sub-protocol discriminator</w:t>
      </w:r>
      <w:r>
        <w:rPr>
          <w:noProof/>
        </w:rPr>
        <w:tab/>
      </w:r>
      <w:r>
        <w:rPr>
          <w:noProof/>
        </w:rPr>
        <w:fldChar w:fldCharType="begin"/>
      </w:r>
      <w:r>
        <w:rPr>
          <w:noProof/>
        </w:rPr>
        <w:instrText xml:space="preserve"> PAGEREF _Toc218682590 \h </w:instrText>
      </w:r>
      <w:r>
        <w:rPr>
          <w:noProof/>
        </w:rPr>
      </w:r>
      <w:r>
        <w:rPr>
          <w:noProof/>
        </w:rPr>
        <w:fldChar w:fldCharType="separate"/>
      </w:r>
      <w:r>
        <w:rPr>
          <w:noProof/>
        </w:rPr>
        <w:t>107</w:t>
      </w:r>
      <w:r>
        <w:rPr>
          <w:noProof/>
        </w:rPr>
        <w:fldChar w:fldCharType="end"/>
      </w:r>
    </w:p>
    <w:p w14:paraId="654C2625" w14:textId="73BA563F"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11.2.3.1.5</w:t>
      </w:r>
      <w:r>
        <w:rPr>
          <w:rFonts w:asciiTheme="minorHAnsi" w:eastAsiaTheme="minorEastAsia" w:hAnsiTheme="minorHAnsi" w:cstheme="minorBidi"/>
          <w:noProof/>
          <w:kern w:val="2"/>
          <w:sz w:val="24"/>
          <w:szCs w:val="24"/>
          <w:lang w:eastAsia="en-GB"/>
          <w14:ligatures w14:val="standardContextual"/>
        </w:rPr>
        <w:tab/>
      </w:r>
      <w:r>
        <w:rPr>
          <w:noProof/>
        </w:rPr>
        <w:t>EPS bearer identity</w:t>
      </w:r>
      <w:r>
        <w:rPr>
          <w:noProof/>
        </w:rPr>
        <w:tab/>
      </w:r>
      <w:r>
        <w:rPr>
          <w:noProof/>
        </w:rPr>
        <w:fldChar w:fldCharType="begin"/>
      </w:r>
      <w:r>
        <w:rPr>
          <w:noProof/>
        </w:rPr>
        <w:instrText xml:space="preserve"> PAGEREF _Toc218682591 \h </w:instrText>
      </w:r>
      <w:r>
        <w:rPr>
          <w:noProof/>
        </w:rPr>
      </w:r>
      <w:r>
        <w:rPr>
          <w:noProof/>
        </w:rPr>
        <w:fldChar w:fldCharType="separate"/>
      </w:r>
      <w:r>
        <w:rPr>
          <w:noProof/>
        </w:rPr>
        <w:t>107</w:t>
      </w:r>
      <w:r>
        <w:rPr>
          <w:noProof/>
        </w:rPr>
        <w:fldChar w:fldCharType="end"/>
      </w:r>
    </w:p>
    <w:p w14:paraId="3560578D" w14:textId="6078F067"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11.2.3.1.6</w:t>
      </w:r>
      <w:r>
        <w:rPr>
          <w:rFonts w:asciiTheme="minorHAnsi" w:eastAsiaTheme="minorEastAsia" w:hAnsiTheme="minorHAnsi" w:cstheme="minorBidi"/>
          <w:noProof/>
          <w:kern w:val="2"/>
          <w:sz w:val="24"/>
          <w:szCs w:val="24"/>
          <w:lang w:eastAsia="en-GB"/>
          <w14:ligatures w14:val="standardContextual"/>
        </w:rPr>
        <w:tab/>
      </w:r>
      <w:r>
        <w:rPr>
          <w:noProof/>
        </w:rPr>
        <w:t>Security header type</w:t>
      </w:r>
      <w:r>
        <w:rPr>
          <w:noProof/>
        </w:rPr>
        <w:tab/>
      </w:r>
      <w:r>
        <w:rPr>
          <w:noProof/>
        </w:rPr>
        <w:fldChar w:fldCharType="begin"/>
      </w:r>
      <w:r>
        <w:rPr>
          <w:noProof/>
        </w:rPr>
        <w:instrText xml:space="preserve"> PAGEREF _Toc218682592 \h </w:instrText>
      </w:r>
      <w:r>
        <w:rPr>
          <w:noProof/>
        </w:rPr>
      </w:r>
      <w:r>
        <w:rPr>
          <w:noProof/>
        </w:rPr>
        <w:fldChar w:fldCharType="separate"/>
      </w:r>
      <w:r>
        <w:rPr>
          <w:noProof/>
        </w:rPr>
        <w:t>108</w:t>
      </w:r>
      <w:r>
        <w:rPr>
          <w:noProof/>
        </w:rPr>
        <w:fldChar w:fldCharType="end"/>
      </w:r>
    </w:p>
    <w:p w14:paraId="4C0B7B3D" w14:textId="63985D5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11.2.3.1a</w:t>
      </w:r>
      <w:r>
        <w:rPr>
          <w:rFonts w:asciiTheme="minorHAnsi" w:eastAsiaTheme="minorEastAsia" w:hAnsiTheme="minorHAnsi" w:cstheme="minorBidi"/>
          <w:noProof/>
          <w:kern w:val="2"/>
          <w:sz w:val="24"/>
          <w:szCs w:val="24"/>
          <w:lang w:eastAsia="en-GB"/>
          <w14:ligatures w14:val="standardContextual"/>
        </w:rPr>
        <w:tab/>
      </w:r>
      <w:r>
        <w:rPr>
          <w:noProof/>
        </w:rPr>
        <w:t>Procedure transaction identity</w:t>
      </w:r>
      <w:r>
        <w:rPr>
          <w:noProof/>
        </w:rPr>
        <w:tab/>
      </w:r>
      <w:r>
        <w:rPr>
          <w:noProof/>
        </w:rPr>
        <w:fldChar w:fldCharType="begin"/>
      </w:r>
      <w:r>
        <w:rPr>
          <w:noProof/>
        </w:rPr>
        <w:instrText xml:space="preserve"> PAGEREF _Toc218682593 \h </w:instrText>
      </w:r>
      <w:r>
        <w:rPr>
          <w:noProof/>
        </w:rPr>
      </w:r>
      <w:r>
        <w:rPr>
          <w:noProof/>
        </w:rPr>
        <w:fldChar w:fldCharType="separate"/>
      </w:r>
      <w:r>
        <w:rPr>
          <w:noProof/>
        </w:rPr>
        <w:t>108</w:t>
      </w:r>
      <w:r>
        <w:rPr>
          <w:noProof/>
        </w:rPr>
        <w:fldChar w:fldCharType="end"/>
      </w:r>
    </w:p>
    <w:p w14:paraId="6F83A3C8" w14:textId="7571BFBA"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11.2.3.1b</w:t>
      </w:r>
      <w:r>
        <w:rPr>
          <w:rFonts w:asciiTheme="minorHAnsi" w:eastAsiaTheme="minorEastAsia" w:hAnsiTheme="minorHAnsi" w:cstheme="minorBidi"/>
          <w:noProof/>
          <w:kern w:val="2"/>
          <w:sz w:val="24"/>
          <w:szCs w:val="24"/>
          <w:lang w:eastAsia="en-GB"/>
          <w14:ligatures w14:val="standardContextual"/>
        </w:rPr>
        <w:tab/>
      </w:r>
      <w:r>
        <w:rPr>
          <w:noProof/>
        </w:rPr>
        <w:t>PDU session identity</w:t>
      </w:r>
      <w:r>
        <w:rPr>
          <w:noProof/>
        </w:rPr>
        <w:tab/>
      </w:r>
      <w:r>
        <w:rPr>
          <w:noProof/>
        </w:rPr>
        <w:fldChar w:fldCharType="begin"/>
      </w:r>
      <w:r>
        <w:rPr>
          <w:noProof/>
        </w:rPr>
        <w:instrText xml:space="preserve"> PAGEREF _Toc218682594 \h </w:instrText>
      </w:r>
      <w:r>
        <w:rPr>
          <w:noProof/>
        </w:rPr>
      </w:r>
      <w:r>
        <w:rPr>
          <w:noProof/>
        </w:rPr>
        <w:fldChar w:fldCharType="separate"/>
      </w:r>
      <w:r>
        <w:rPr>
          <w:noProof/>
        </w:rPr>
        <w:t>108</w:t>
      </w:r>
      <w:r>
        <w:rPr>
          <w:noProof/>
        </w:rPr>
        <w:fldChar w:fldCharType="end"/>
      </w:r>
    </w:p>
    <w:p w14:paraId="282F1A95" w14:textId="6A18735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11.2.3.2</w:t>
      </w:r>
      <w:r>
        <w:rPr>
          <w:rFonts w:asciiTheme="minorHAnsi" w:eastAsiaTheme="minorEastAsia" w:hAnsiTheme="minorHAnsi" w:cstheme="minorBidi"/>
          <w:noProof/>
          <w:kern w:val="2"/>
          <w:sz w:val="24"/>
          <w:szCs w:val="24"/>
          <w:lang w:eastAsia="en-GB"/>
          <w14:ligatures w14:val="standardContextual"/>
        </w:rPr>
        <w:tab/>
      </w:r>
      <w:r>
        <w:rPr>
          <w:noProof/>
        </w:rPr>
        <w:t>Message type octet</w:t>
      </w:r>
      <w:r>
        <w:rPr>
          <w:noProof/>
        </w:rPr>
        <w:tab/>
      </w:r>
      <w:r>
        <w:rPr>
          <w:noProof/>
        </w:rPr>
        <w:fldChar w:fldCharType="begin"/>
      </w:r>
      <w:r>
        <w:rPr>
          <w:noProof/>
        </w:rPr>
        <w:instrText xml:space="preserve"> PAGEREF _Toc218682595 \h </w:instrText>
      </w:r>
      <w:r>
        <w:rPr>
          <w:noProof/>
        </w:rPr>
      </w:r>
      <w:r>
        <w:rPr>
          <w:noProof/>
        </w:rPr>
        <w:fldChar w:fldCharType="separate"/>
      </w:r>
      <w:r>
        <w:rPr>
          <w:noProof/>
        </w:rPr>
        <w:t>109</w:t>
      </w:r>
      <w:r>
        <w:rPr>
          <w:noProof/>
        </w:rPr>
        <w:fldChar w:fldCharType="end"/>
      </w:r>
    </w:p>
    <w:p w14:paraId="321B8166" w14:textId="66F834E1"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11.2.3.2.1</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98 and older networks only)</w:t>
      </w:r>
      <w:r>
        <w:rPr>
          <w:noProof/>
        </w:rPr>
        <w:tab/>
      </w:r>
      <w:r>
        <w:rPr>
          <w:noProof/>
        </w:rPr>
        <w:fldChar w:fldCharType="begin"/>
      </w:r>
      <w:r>
        <w:rPr>
          <w:noProof/>
        </w:rPr>
        <w:instrText xml:space="preserve"> PAGEREF _Toc218682596 \h </w:instrText>
      </w:r>
      <w:r>
        <w:rPr>
          <w:noProof/>
        </w:rPr>
      </w:r>
      <w:r>
        <w:rPr>
          <w:noProof/>
        </w:rPr>
        <w:fldChar w:fldCharType="separate"/>
      </w:r>
      <w:r>
        <w:rPr>
          <w:noProof/>
        </w:rPr>
        <w:t>109</w:t>
      </w:r>
      <w:r>
        <w:rPr>
          <w:noProof/>
        </w:rPr>
        <w:fldChar w:fldCharType="end"/>
      </w:r>
    </w:p>
    <w:p w14:paraId="643FF387" w14:textId="4D67E202"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11.2.3.2.2</w:t>
      </w:r>
      <w:r>
        <w:rPr>
          <w:rFonts w:asciiTheme="minorHAnsi" w:eastAsiaTheme="minorEastAsia" w:hAnsiTheme="minorHAnsi" w:cstheme="minorBidi"/>
          <w:noProof/>
          <w:kern w:val="2"/>
          <w:sz w:val="24"/>
          <w:szCs w:val="24"/>
          <w:lang w:eastAsia="en-GB"/>
          <w14:ligatures w14:val="standardContextual"/>
        </w:rPr>
        <w:tab/>
      </w:r>
      <w:r>
        <w:rPr>
          <w:noProof/>
        </w:rPr>
        <w:t>Message type octet (when accessing Release 99 and newer networks)</w:t>
      </w:r>
      <w:r>
        <w:rPr>
          <w:noProof/>
        </w:rPr>
        <w:tab/>
      </w:r>
      <w:r>
        <w:rPr>
          <w:noProof/>
        </w:rPr>
        <w:fldChar w:fldCharType="begin"/>
      </w:r>
      <w:r>
        <w:rPr>
          <w:noProof/>
        </w:rPr>
        <w:instrText xml:space="preserve"> PAGEREF _Toc218682597 \h </w:instrText>
      </w:r>
      <w:r>
        <w:rPr>
          <w:noProof/>
        </w:rPr>
      </w:r>
      <w:r>
        <w:rPr>
          <w:noProof/>
        </w:rPr>
        <w:fldChar w:fldCharType="separate"/>
      </w:r>
      <w:r>
        <w:rPr>
          <w:noProof/>
        </w:rPr>
        <w:t>110</w:t>
      </w:r>
      <w:r>
        <w:rPr>
          <w:noProof/>
        </w:rPr>
        <w:fldChar w:fldCharType="end"/>
      </w:r>
    </w:p>
    <w:p w14:paraId="046E7B35" w14:textId="43505E4B" w:rsidR="00F4206E" w:rsidRDefault="00F4206E">
      <w:pPr>
        <w:pStyle w:val="TOC5"/>
        <w:rPr>
          <w:rFonts w:asciiTheme="minorHAnsi" w:eastAsiaTheme="minorEastAsia" w:hAnsiTheme="minorHAnsi" w:cstheme="minorBidi"/>
          <w:noProof/>
          <w:kern w:val="2"/>
          <w:sz w:val="24"/>
          <w:szCs w:val="24"/>
          <w:lang w:eastAsia="en-GB"/>
          <w14:ligatures w14:val="standardContextual"/>
        </w:rPr>
      </w:pPr>
      <w:r>
        <w:rPr>
          <w:noProof/>
        </w:rPr>
        <w:t>11.2.3.2.3</w:t>
      </w:r>
      <w:r>
        <w:rPr>
          <w:rFonts w:asciiTheme="minorHAnsi" w:eastAsiaTheme="minorEastAsia" w:hAnsiTheme="minorHAnsi" w:cstheme="minorBidi"/>
          <w:noProof/>
          <w:kern w:val="2"/>
          <w:sz w:val="24"/>
          <w:szCs w:val="24"/>
          <w:lang w:eastAsia="en-GB"/>
          <w14:ligatures w14:val="standardContextual"/>
        </w:rPr>
        <w:tab/>
      </w:r>
      <w:r>
        <w:rPr>
          <w:noProof/>
        </w:rPr>
        <w:t>Sequenced message transfer operation</w:t>
      </w:r>
      <w:r>
        <w:rPr>
          <w:noProof/>
        </w:rPr>
        <w:tab/>
      </w:r>
      <w:r>
        <w:rPr>
          <w:noProof/>
        </w:rPr>
        <w:fldChar w:fldCharType="begin"/>
      </w:r>
      <w:r>
        <w:rPr>
          <w:noProof/>
        </w:rPr>
        <w:instrText xml:space="preserve"> PAGEREF _Toc218682598 \h </w:instrText>
      </w:r>
      <w:r>
        <w:rPr>
          <w:noProof/>
        </w:rPr>
      </w:r>
      <w:r>
        <w:rPr>
          <w:noProof/>
        </w:rPr>
        <w:fldChar w:fldCharType="separate"/>
      </w:r>
      <w:r>
        <w:rPr>
          <w:noProof/>
        </w:rPr>
        <w:t>112</w:t>
      </w:r>
      <w:r>
        <w:rPr>
          <w:noProof/>
        </w:rPr>
        <w:fldChar w:fldCharType="end"/>
      </w:r>
    </w:p>
    <w:p w14:paraId="1D7948B8" w14:textId="55BFDAC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11.2.3.3</w:t>
      </w:r>
      <w:r>
        <w:rPr>
          <w:rFonts w:asciiTheme="minorHAnsi" w:eastAsiaTheme="minorEastAsia" w:hAnsiTheme="minorHAnsi" w:cstheme="minorBidi"/>
          <w:noProof/>
          <w:kern w:val="2"/>
          <w:sz w:val="24"/>
          <w:szCs w:val="24"/>
          <w:lang w:eastAsia="en-GB"/>
          <w14:ligatures w14:val="standardContextual"/>
        </w:rPr>
        <w:tab/>
      </w:r>
      <w:r>
        <w:rPr>
          <w:noProof/>
        </w:rPr>
        <w:t>Standard information elements of the imperative part</w:t>
      </w:r>
      <w:r>
        <w:rPr>
          <w:noProof/>
        </w:rPr>
        <w:tab/>
      </w:r>
      <w:r>
        <w:rPr>
          <w:noProof/>
        </w:rPr>
        <w:fldChar w:fldCharType="begin"/>
      </w:r>
      <w:r>
        <w:rPr>
          <w:noProof/>
        </w:rPr>
        <w:instrText xml:space="preserve"> PAGEREF _Toc218682599 \h </w:instrText>
      </w:r>
      <w:r>
        <w:rPr>
          <w:noProof/>
        </w:rPr>
      </w:r>
      <w:r>
        <w:rPr>
          <w:noProof/>
        </w:rPr>
        <w:fldChar w:fldCharType="separate"/>
      </w:r>
      <w:r>
        <w:rPr>
          <w:noProof/>
        </w:rPr>
        <w:t>113</w:t>
      </w:r>
      <w:r>
        <w:rPr>
          <w:noProof/>
        </w:rPr>
        <w:fldChar w:fldCharType="end"/>
      </w:r>
    </w:p>
    <w:p w14:paraId="50E7719E" w14:textId="20B2EAE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Non-imperative part of a standard L3 message</w:t>
      </w:r>
      <w:r>
        <w:rPr>
          <w:noProof/>
        </w:rPr>
        <w:tab/>
      </w:r>
      <w:r>
        <w:rPr>
          <w:noProof/>
        </w:rPr>
        <w:fldChar w:fldCharType="begin"/>
      </w:r>
      <w:r>
        <w:rPr>
          <w:noProof/>
        </w:rPr>
        <w:instrText xml:space="preserve"> PAGEREF _Toc218682600 \h </w:instrText>
      </w:r>
      <w:r>
        <w:rPr>
          <w:noProof/>
        </w:rPr>
      </w:r>
      <w:r>
        <w:rPr>
          <w:noProof/>
        </w:rPr>
        <w:fldChar w:fldCharType="separate"/>
      </w:r>
      <w:r>
        <w:rPr>
          <w:noProof/>
        </w:rPr>
        <w:t>114</w:t>
      </w:r>
      <w:r>
        <w:rPr>
          <w:noProof/>
        </w:rPr>
        <w:fldChar w:fldCharType="end"/>
      </w:r>
    </w:p>
    <w:p w14:paraId="59FE8BC5" w14:textId="4486034A"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Presence requirements of information elements</w:t>
      </w:r>
      <w:r>
        <w:rPr>
          <w:noProof/>
        </w:rPr>
        <w:tab/>
      </w:r>
      <w:r>
        <w:rPr>
          <w:noProof/>
        </w:rPr>
        <w:fldChar w:fldCharType="begin"/>
      </w:r>
      <w:r>
        <w:rPr>
          <w:noProof/>
        </w:rPr>
        <w:instrText xml:space="preserve"> PAGEREF _Toc218682601 \h </w:instrText>
      </w:r>
      <w:r>
        <w:rPr>
          <w:noProof/>
        </w:rPr>
      </w:r>
      <w:r>
        <w:rPr>
          <w:noProof/>
        </w:rPr>
        <w:fldChar w:fldCharType="separate"/>
      </w:r>
      <w:r>
        <w:rPr>
          <w:noProof/>
        </w:rPr>
        <w:t>115</w:t>
      </w:r>
      <w:r>
        <w:rPr>
          <w:noProof/>
        </w:rPr>
        <w:fldChar w:fldCharType="end"/>
      </w:r>
    </w:p>
    <w:p w14:paraId="1544E873" w14:textId="3E1E84B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Description of standard L3 messages</w:t>
      </w:r>
      <w:r>
        <w:rPr>
          <w:noProof/>
        </w:rPr>
        <w:tab/>
      </w:r>
      <w:r>
        <w:rPr>
          <w:noProof/>
        </w:rPr>
        <w:fldChar w:fldCharType="begin"/>
      </w:r>
      <w:r>
        <w:rPr>
          <w:noProof/>
        </w:rPr>
        <w:instrText xml:space="preserve"> PAGEREF _Toc218682602 \h </w:instrText>
      </w:r>
      <w:r>
        <w:rPr>
          <w:noProof/>
        </w:rPr>
      </w:r>
      <w:r>
        <w:rPr>
          <w:noProof/>
        </w:rPr>
        <w:fldChar w:fldCharType="separate"/>
      </w:r>
      <w:r>
        <w:rPr>
          <w:noProof/>
        </w:rPr>
        <w:t>116</w:t>
      </w:r>
      <w:r>
        <w:rPr>
          <w:noProof/>
        </w:rPr>
        <w:fldChar w:fldCharType="end"/>
      </w:r>
    </w:p>
    <w:p w14:paraId="0F963C20" w14:textId="7D71A4DC"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Non standard L3 messages</w:t>
      </w:r>
      <w:r>
        <w:rPr>
          <w:noProof/>
        </w:rPr>
        <w:tab/>
      </w:r>
      <w:r>
        <w:rPr>
          <w:noProof/>
        </w:rPr>
        <w:fldChar w:fldCharType="begin"/>
      </w:r>
      <w:r>
        <w:rPr>
          <w:noProof/>
        </w:rPr>
        <w:instrText xml:space="preserve"> PAGEREF _Toc218682603 \h </w:instrText>
      </w:r>
      <w:r>
        <w:rPr>
          <w:noProof/>
        </w:rPr>
      </w:r>
      <w:r>
        <w:rPr>
          <w:noProof/>
        </w:rPr>
        <w:fldChar w:fldCharType="separate"/>
      </w:r>
      <w:r>
        <w:rPr>
          <w:noProof/>
        </w:rPr>
        <w:t>116</w:t>
      </w:r>
      <w:r>
        <w:rPr>
          <w:noProof/>
        </w:rPr>
        <w:fldChar w:fldCharType="end"/>
      </w:r>
    </w:p>
    <w:p w14:paraId="118D61E2" w14:textId="26B4CF15"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Case A: BCCH and AGCH/PCH messages</w:t>
      </w:r>
      <w:r>
        <w:rPr>
          <w:noProof/>
        </w:rPr>
        <w:tab/>
      </w:r>
      <w:r>
        <w:rPr>
          <w:noProof/>
        </w:rPr>
        <w:fldChar w:fldCharType="begin"/>
      </w:r>
      <w:r>
        <w:rPr>
          <w:noProof/>
        </w:rPr>
        <w:instrText xml:space="preserve"> PAGEREF _Toc218682604 \h </w:instrText>
      </w:r>
      <w:r>
        <w:rPr>
          <w:noProof/>
        </w:rPr>
      </w:r>
      <w:r>
        <w:rPr>
          <w:noProof/>
        </w:rPr>
        <w:fldChar w:fldCharType="separate"/>
      </w:r>
      <w:r>
        <w:rPr>
          <w:noProof/>
        </w:rPr>
        <w:t>116</w:t>
      </w:r>
      <w:r>
        <w:rPr>
          <w:noProof/>
        </w:rPr>
        <w:fldChar w:fldCharType="end"/>
      </w:r>
    </w:p>
    <w:p w14:paraId="77F0CECD" w14:textId="1234F16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L2 Pseudo Length octet</w:t>
      </w:r>
      <w:r>
        <w:rPr>
          <w:noProof/>
        </w:rPr>
        <w:tab/>
      </w:r>
      <w:r>
        <w:rPr>
          <w:noProof/>
        </w:rPr>
        <w:fldChar w:fldCharType="begin"/>
      </w:r>
      <w:r>
        <w:rPr>
          <w:noProof/>
        </w:rPr>
        <w:instrText xml:space="preserve"> PAGEREF _Toc218682605 \h </w:instrText>
      </w:r>
      <w:r>
        <w:rPr>
          <w:noProof/>
        </w:rPr>
      </w:r>
      <w:r>
        <w:rPr>
          <w:noProof/>
        </w:rPr>
        <w:fldChar w:fldCharType="separate"/>
      </w:r>
      <w:r>
        <w:rPr>
          <w:noProof/>
        </w:rPr>
        <w:t>116</w:t>
      </w:r>
      <w:r>
        <w:rPr>
          <w:noProof/>
        </w:rPr>
        <w:fldChar w:fldCharType="end"/>
      </w:r>
    </w:p>
    <w:p w14:paraId="6C3A750C" w14:textId="1FD8C7AC"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Rest Octets</w:t>
      </w:r>
      <w:r>
        <w:rPr>
          <w:noProof/>
        </w:rPr>
        <w:tab/>
      </w:r>
      <w:r>
        <w:rPr>
          <w:noProof/>
        </w:rPr>
        <w:fldChar w:fldCharType="begin"/>
      </w:r>
      <w:r>
        <w:rPr>
          <w:noProof/>
        </w:rPr>
        <w:instrText xml:space="preserve"> PAGEREF _Toc218682606 \h </w:instrText>
      </w:r>
      <w:r>
        <w:rPr>
          <w:noProof/>
        </w:rPr>
      </w:r>
      <w:r>
        <w:rPr>
          <w:noProof/>
        </w:rPr>
        <w:fldChar w:fldCharType="separate"/>
      </w:r>
      <w:r>
        <w:rPr>
          <w:noProof/>
        </w:rPr>
        <w:t>117</w:t>
      </w:r>
      <w:r>
        <w:rPr>
          <w:noProof/>
        </w:rPr>
        <w:fldChar w:fldCharType="end"/>
      </w:r>
    </w:p>
    <w:p w14:paraId="19A940D4" w14:textId="41A05256"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Description of a modified standard L3 message</w:t>
      </w:r>
      <w:r>
        <w:rPr>
          <w:noProof/>
        </w:rPr>
        <w:tab/>
      </w:r>
      <w:r>
        <w:rPr>
          <w:noProof/>
        </w:rPr>
        <w:fldChar w:fldCharType="begin"/>
      </w:r>
      <w:r>
        <w:rPr>
          <w:noProof/>
        </w:rPr>
        <w:instrText xml:space="preserve"> PAGEREF _Toc218682607 \h </w:instrText>
      </w:r>
      <w:r>
        <w:rPr>
          <w:noProof/>
        </w:rPr>
      </w:r>
      <w:r>
        <w:rPr>
          <w:noProof/>
        </w:rPr>
        <w:fldChar w:fldCharType="separate"/>
      </w:r>
      <w:r>
        <w:rPr>
          <w:noProof/>
        </w:rPr>
        <w:t>117</w:t>
      </w:r>
      <w:r>
        <w:rPr>
          <w:noProof/>
        </w:rPr>
        <w:fldChar w:fldCharType="end"/>
      </w:r>
    </w:p>
    <w:p w14:paraId="0D28B50C" w14:textId="72608BE1"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Case B: SACCH / SDCCH / FACCH messages sent in unacknowledged mode</w:t>
      </w:r>
      <w:r>
        <w:rPr>
          <w:noProof/>
        </w:rPr>
        <w:tab/>
      </w:r>
      <w:r>
        <w:rPr>
          <w:noProof/>
        </w:rPr>
        <w:fldChar w:fldCharType="begin"/>
      </w:r>
      <w:r>
        <w:rPr>
          <w:noProof/>
        </w:rPr>
        <w:instrText xml:space="preserve"> PAGEREF _Toc218682608 \h </w:instrText>
      </w:r>
      <w:r>
        <w:rPr>
          <w:noProof/>
        </w:rPr>
      </w:r>
      <w:r>
        <w:rPr>
          <w:noProof/>
        </w:rPr>
        <w:fldChar w:fldCharType="separate"/>
      </w:r>
      <w:r>
        <w:rPr>
          <w:noProof/>
        </w:rPr>
        <w:t>117</w:t>
      </w:r>
      <w:r>
        <w:rPr>
          <w:noProof/>
        </w:rPr>
        <w:fldChar w:fldCharType="end"/>
      </w:r>
    </w:p>
    <w:p w14:paraId="6DB65164" w14:textId="2B8DC092"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The first octet</w:t>
      </w:r>
      <w:r>
        <w:rPr>
          <w:noProof/>
        </w:rPr>
        <w:tab/>
      </w:r>
      <w:r>
        <w:rPr>
          <w:noProof/>
        </w:rPr>
        <w:fldChar w:fldCharType="begin"/>
      </w:r>
      <w:r>
        <w:rPr>
          <w:noProof/>
        </w:rPr>
        <w:instrText xml:space="preserve"> PAGEREF _Toc218682609 \h </w:instrText>
      </w:r>
      <w:r>
        <w:rPr>
          <w:noProof/>
        </w:rPr>
      </w:r>
      <w:r>
        <w:rPr>
          <w:noProof/>
        </w:rPr>
        <w:fldChar w:fldCharType="separate"/>
      </w:r>
      <w:r>
        <w:rPr>
          <w:noProof/>
        </w:rPr>
        <w:t>117</w:t>
      </w:r>
      <w:r>
        <w:rPr>
          <w:noProof/>
        </w:rPr>
        <w:fldChar w:fldCharType="end"/>
      </w:r>
    </w:p>
    <w:p w14:paraId="065D66D6" w14:textId="4210D90D"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The rest of the message</w:t>
      </w:r>
      <w:r>
        <w:rPr>
          <w:noProof/>
        </w:rPr>
        <w:tab/>
      </w:r>
      <w:r>
        <w:rPr>
          <w:noProof/>
        </w:rPr>
        <w:fldChar w:fldCharType="begin"/>
      </w:r>
      <w:r>
        <w:rPr>
          <w:noProof/>
        </w:rPr>
        <w:instrText xml:space="preserve"> PAGEREF _Toc218682610 \h </w:instrText>
      </w:r>
      <w:r>
        <w:rPr>
          <w:noProof/>
        </w:rPr>
      </w:r>
      <w:r>
        <w:rPr>
          <w:noProof/>
        </w:rPr>
        <w:fldChar w:fldCharType="separate"/>
      </w:r>
      <w:r>
        <w:rPr>
          <w:noProof/>
        </w:rPr>
        <w:t>117</w:t>
      </w:r>
      <w:r>
        <w:rPr>
          <w:noProof/>
        </w:rPr>
        <w:fldChar w:fldCharType="end"/>
      </w:r>
    </w:p>
    <w:p w14:paraId="483EDCCF" w14:textId="3DFDEFFB"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Design guidelines for non standard parts</w:t>
      </w:r>
      <w:r>
        <w:rPr>
          <w:noProof/>
        </w:rPr>
        <w:tab/>
      </w:r>
      <w:r>
        <w:rPr>
          <w:noProof/>
        </w:rPr>
        <w:fldChar w:fldCharType="begin"/>
      </w:r>
      <w:r>
        <w:rPr>
          <w:noProof/>
        </w:rPr>
        <w:instrText xml:space="preserve"> PAGEREF _Toc218682611 \h </w:instrText>
      </w:r>
      <w:r>
        <w:rPr>
          <w:noProof/>
        </w:rPr>
      </w:r>
      <w:r>
        <w:rPr>
          <w:noProof/>
        </w:rPr>
        <w:fldChar w:fldCharType="separate"/>
      </w:r>
      <w:r>
        <w:rPr>
          <w:noProof/>
        </w:rPr>
        <w:t>117</w:t>
      </w:r>
      <w:r>
        <w:rPr>
          <w:noProof/>
        </w:rPr>
        <w:fldChar w:fldCharType="end"/>
      </w:r>
    </w:p>
    <w:p w14:paraId="2EA9CC77" w14:textId="32C5E1C5" w:rsidR="00F4206E" w:rsidRDefault="00F4206E">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_Toc218682612 \h </w:instrText>
      </w:r>
      <w:r>
        <w:rPr>
          <w:noProof/>
        </w:rPr>
      </w:r>
      <w:r>
        <w:rPr>
          <w:noProof/>
        </w:rPr>
        <w:fldChar w:fldCharType="separate"/>
      </w:r>
      <w:r>
        <w:rPr>
          <w:noProof/>
        </w:rPr>
        <w:t>118</w:t>
      </w:r>
      <w:r>
        <w:rPr>
          <w:noProof/>
        </w:rPr>
        <w:fldChar w:fldCharType="end"/>
      </w:r>
    </w:p>
    <w:p w14:paraId="4315ADD9" w14:textId="24B4A04C"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Handling of superfluous information</w:t>
      </w:r>
      <w:r>
        <w:rPr>
          <w:noProof/>
        </w:rPr>
        <w:tab/>
      </w:r>
      <w:r>
        <w:rPr>
          <w:noProof/>
        </w:rPr>
        <w:fldChar w:fldCharType="begin"/>
      </w:r>
      <w:r>
        <w:rPr>
          <w:noProof/>
        </w:rPr>
        <w:instrText xml:space="preserve"> PAGEREF _Toc218682613 \h </w:instrText>
      </w:r>
      <w:r>
        <w:rPr>
          <w:noProof/>
        </w:rPr>
      </w:r>
      <w:r>
        <w:rPr>
          <w:noProof/>
        </w:rPr>
        <w:fldChar w:fldCharType="separate"/>
      </w:r>
      <w:r>
        <w:rPr>
          <w:noProof/>
        </w:rPr>
        <w:t>118</w:t>
      </w:r>
      <w:r>
        <w:rPr>
          <w:noProof/>
        </w:rPr>
        <w:fldChar w:fldCharType="end"/>
      </w:r>
    </w:p>
    <w:p w14:paraId="31BB35A6" w14:textId="7AE1CB06"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Information elements that are unnecessary in a message</w:t>
      </w:r>
      <w:r>
        <w:rPr>
          <w:noProof/>
        </w:rPr>
        <w:tab/>
      </w:r>
      <w:r>
        <w:rPr>
          <w:noProof/>
        </w:rPr>
        <w:fldChar w:fldCharType="begin"/>
      </w:r>
      <w:r>
        <w:rPr>
          <w:noProof/>
        </w:rPr>
        <w:instrText xml:space="preserve"> PAGEREF _Toc218682614 \h </w:instrText>
      </w:r>
      <w:r>
        <w:rPr>
          <w:noProof/>
        </w:rPr>
      </w:r>
      <w:r>
        <w:rPr>
          <w:noProof/>
        </w:rPr>
        <w:fldChar w:fldCharType="separate"/>
      </w:r>
      <w:r>
        <w:rPr>
          <w:noProof/>
        </w:rPr>
        <w:t>118</w:t>
      </w:r>
      <w:r>
        <w:rPr>
          <w:noProof/>
        </w:rPr>
        <w:fldChar w:fldCharType="end"/>
      </w:r>
    </w:p>
    <w:p w14:paraId="7605F6A5" w14:textId="5FF35AE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Other syntactic errors</w:t>
      </w:r>
      <w:r>
        <w:rPr>
          <w:noProof/>
        </w:rPr>
        <w:tab/>
      </w:r>
      <w:r>
        <w:rPr>
          <w:noProof/>
        </w:rPr>
        <w:fldChar w:fldCharType="begin"/>
      </w:r>
      <w:r>
        <w:rPr>
          <w:noProof/>
        </w:rPr>
        <w:instrText xml:space="preserve"> PAGEREF _Toc218682615 \h </w:instrText>
      </w:r>
      <w:r>
        <w:rPr>
          <w:noProof/>
        </w:rPr>
      </w:r>
      <w:r>
        <w:rPr>
          <w:noProof/>
        </w:rPr>
        <w:fldChar w:fldCharType="separate"/>
      </w:r>
      <w:r>
        <w:rPr>
          <w:noProof/>
        </w:rPr>
        <w:t>118</w:t>
      </w:r>
      <w:r>
        <w:rPr>
          <w:noProof/>
        </w:rPr>
        <w:fldChar w:fldCharType="end"/>
      </w:r>
    </w:p>
    <w:p w14:paraId="5DD413DF" w14:textId="29C5268E" w:rsidR="00F4206E" w:rsidRDefault="00F4206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MN</w:t>
      </w:r>
      <w:r>
        <w:rPr>
          <w:noProof/>
        </w:rPr>
        <w:noBreakHyphen/>
        <w:t>Services arrow diagram</w:t>
      </w:r>
      <w:r>
        <w:rPr>
          <w:noProof/>
        </w:rPr>
        <w:tab/>
      </w:r>
      <w:r>
        <w:rPr>
          <w:noProof/>
        </w:rPr>
        <w:fldChar w:fldCharType="begin"/>
      </w:r>
      <w:r>
        <w:rPr>
          <w:noProof/>
        </w:rPr>
        <w:instrText xml:space="preserve"> PAGEREF _Toc218682616 \h </w:instrText>
      </w:r>
      <w:r>
        <w:rPr>
          <w:noProof/>
        </w:rPr>
      </w:r>
      <w:r>
        <w:rPr>
          <w:noProof/>
        </w:rPr>
        <w:fldChar w:fldCharType="separate"/>
      </w:r>
      <w:r>
        <w:rPr>
          <w:noProof/>
        </w:rPr>
        <w:t>119</w:t>
      </w:r>
      <w:r>
        <w:rPr>
          <w:noProof/>
        </w:rPr>
        <w:fldChar w:fldCharType="end"/>
      </w:r>
    </w:p>
    <w:p w14:paraId="2C0B3CA3" w14:textId="1FFDB481" w:rsidR="00F4206E" w:rsidRDefault="00F4206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Description of CSN.1</w:t>
      </w:r>
      <w:r>
        <w:rPr>
          <w:noProof/>
        </w:rPr>
        <w:tab/>
      </w:r>
      <w:r>
        <w:rPr>
          <w:noProof/>
        </w:rPr>
        <w:fldChar w:fldCharType="begin"/>
      </w:r>
      <w:r>
        <w:rPr>
          <w:noProof/>
        </w:rPr>
        <w:instrText xml:space="preserve"> PAGEREF _Toc218682617 \h </w:instrText>
      </w:r>
      <w:r>
        <w:rPr>
          <w:noProof/>
        </w:rPr>
      </w:r>
      <w:r>
        <w:rPr>
          <w:noProof/>
        </w:rPr>
        <w:fldChar w:fldCharType="separate"/>
      </w:r>
      <w:r>
        <w:rPr>
          <w:noProof/>
        </w:rPr>
        <w:t>127</w:t>
      </w:r>
      <w:r>
        <w:rPr>
          <w:noProof/>
        </w:rPr>
        <w:fldChar w:fldCharType="end"/>
      </w:r>
    </w:p>
    <w:p w14:paraId="4621FEE6" w14:textId="7BEFFD60"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The Basic Rules</w:t>
      </w:r>
      <w:r>
        <w:rPr>
          <w:noProof/>
        </w:rPr>
        <w:tab/>
      </w:r>
      <w:r>
        <w:rPr>
          <w:noProof/>
        </w:rPr>
        <w:fldChar w:fldCharType="begin"/>
      </w:r>
      <w:r>
        <w:rPr>
          <w:noProof/>
        </w:rPr>
        <w:instrText xml:space="preserve"> PAGEREF _Toc218682618 \h </w:instrText>
      </w:r>
      <w:r>
        <w:rPr>
          <w:noProof/>
        </w:rPr>
      </w:r>
      <w:r>
        <w:rPr>
          <w:noProof/>
        </w:rPr>
        <w:fldChar w:fldCharType="separate"/>
      </w:r>
      <w:r>
        <w:rPr>
          <w:noProof/>
        </w:rPr>
        <w:t>127</w:t>
      </w:r>
      <w:r>
        <w:rPr>
          <w:noProof/>
        </w:rPr>
        <w:fldChar w:fldCharType="end"/>
      </w:r>
    </w:p>
    <w:p w14:paraId="213C948C" w14:textId="1B4A6338"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Core Rules</w:t>
      </w:r>
      <w:r>
        <w:rPr>
          <w:noProof/>
        </w:rPr>
        <w:tab/>
      </w:r>
      <w:r>
        <w:rPr>
          <w:noProof/>
        </w:rPr>
        <w:fldChar w:fldCharType="begin"/>
      </w:r>
      <w:r>
        <w:rPr>
          <w:noProof/>
        </w:rPr>
        <w:instrText xml:space="preserve"> PAGEREF _Toc218682619 \h </w:instrText>
      </w:r>
      <w:r>
        <w:rPr>
          <w:noProof/>
        </w:rPr>
      </w:r>
      <w:r>
        <w:rPr>
          <w:noProof/>
        </w:rPr>
        <w:fldChar w:fldCharType="separate"/>
      </w:r>
      <w:r>
        <w:rPr>
          <w:noProof/>
        </w:rPr>
        <w:t>127</w:t>
      </w:r>
      <w:r>
        <w:rPr>
          <w:noProof/>
        </w:rPr>
        <w:fldChar w:fldCharType="end"/>
      </w:r>
    </w:p>
    <w:p w14:paraId="2C1B9447" w14:textId="1EAACEA5"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Rule B1: Bits</w:t>
      </w:r>
      <w:r>
        <w:rPr>
          <w:noProof/>
        </w:rPr>
        <w:tab/>
      </w:r>
      <w:r>
        <w:rPr>
          <w:noProof/>
        </w:rPr>
        <w:fldChar w:fldCharType="begin"/>
      </w:r>
      <w:r>
        <w:rPr>
          <w:noProof/>
        </w:rPr>
        <w:instrText xml:space="preserve"> PAGEREF _Toc218682620 \h </w:instrText>
      </w:r>
      <w:r>
        <w:rPr>
          <w:noProof/>
        </w:rPr>
      </w:r>
      <w:r>
        <w:rPr>
          <w:noProof/>
        </w:rPr>
        <w:fldChar w:fldCharType="separate"/>
      </w:r>
      <w:r>
        <w:rPr>
          <w:noProof/>
        </w:rPr>
        <w:t>127</w:t>
      </w:r>
      <w:r>
        <w:rPr>
          <w:noProof/>
        </w:rPr>
        <w:fldChar w:fldCharType="end"/>
      </w:r>
    </w:p>
    <w:p w14:paraId="39144455" w14:textId="1CE1B638"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Rule B2: Null String</w:t>
      </w:r>
      <w:r>
        <w:rPr>
          <w:noProof/>
        </w:rPr>
        <w:tab/>
      </w:r>
      <w:r>
        <w:rPr>
          <w:noProof/>
        </w:rPr>
        <w:fldChar w:fldCharType="begin"/>
      </w:r>
      <w:r>
        <w:rPr>
          <w:noProof/>
        </w:rPr>
        <w:instrText xml:space="preserve"> PAGEREF _Toc218682621 \h </w:instrText>
      </w:r>
      <w:r>
        <w:rPr>
          <w:noProof/>
        </w:rPr>
      </w:r>
      <w:r>
        <w:rPr>
          <w:noProof/>
        </w:rPr>
        <w:fldChar w:fldCharType="separate"/>
      </w:r>
      <w:r>
        <w:rPr>
          <w:noProof/>
        </w:rPr>
        <w:t>127</w:t>
      </w:r>
      <w:r>
        <w:rPr>
          <w:noProof/>
        </w:rPr>
        <w:fldChar w:fldCharType="end"/>
      </w:r>
    </w:p>
    <w:p w14:paraId="598E30DE" w14:textId="1182E45C"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B.1.1.3</w:t>
      </w:r>
      <w:r>
        <w:rPr>
          <w:rFonts w:asciiTheme="minorHAnsi" w:eastAsiaTheme="minorEastAsia" w:hAnsiTheme="minorHAnsi" w:cstheme="minorBidi"/>
          <w:noProof/>
          <w:kern w:val="2"/>
          <w:sz w:val="24"/>
          <w:szCs w:val="24"/>
          <w:lang w:eastAsia="en-GB"/>
          <w14:ligatures w14:val="standardContextual"/>
        </w:rPr>
        <w:tab/>
      </w:r>
      <w:r>
        <w:rPr>
          <w:noProof/>
        </w:rPr>
        <w:t>Rule B3: Concatenation</w:t>
      </w:r>
      <w:r>
        <w:rPr>
          <w:noProof/>
        </w:rPr>
        <w:tab/>
      </w:r>
      <w:r>
        <w:rPr>
          <w:noProof/>
        </w:rPr>
        <w:fldChar w:fldCharType="begin"/>
      </w:r>
      <w:r>
        <w:rPr>
          <w:noProof/>
        </w:rPr>
        <w:instrText xml:space="preserve"> PAGEREF _Toc218682622 \h </w:instrText>
      </w:r>
      <w:r>
        <w:rPr>
          <w:noProof/>
        </w:rPr>
      </w:r>
      <w:r>
        <w:rPr>
          <w:noProof/>
        </w:rPr>
        <w:fldChar w:fldCharType="separate"/>
      </w:r>
      <w:r>
        <w:rPr>
          <w:noProof/>
        </w:rPr>
        <w:t>128</w:t>
      </w:r>
      <w:r>
        <w:rPr>
          <w:noProof/>
        </w:rPr>
        <w:fldChar w:fldCharType="end"/>
      </w:r>
    </w:p>
    <w:p w14:paraId="3EF59322" w14:textId="1FF33463"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B.1.1.4</w:t>
      </w:r>
      <w:r>
        <w:rPr>
          <w:rFonts w:asciiTheme="minorHAnsi" w:eastAsiaTheme="minorEastAsia" w:hAnsiTheme="minorHAnsi" w:cstheme="minorBidi"/>
          <w:noProof/>
          <w:kern w:val="2"/>
          <w:sz w:val="24"/>
          <w:szCs w:val="24"/>
          <w:lang w:eastAsia="en-GB"/>
          <w14:ligatures w14:val="standardContextual"/>
        </w:rPr>
        <w:tab/>
      </w:r>
      <w:r>
        <w:rPr>
          <w:noProof/>
        </w:rPr>
        <w:t>Rule B4: Choice</w:t>
      </w:r>
      <w:r>
        <w:rPr>
          <w:noProof/>
        </w:rPr>
        <w:tab/>
      </w:r>
      <w:r>
        <w:rPr>
          <w:noProof/>
        </w:rPr>
        <w:fldChar w:fldCharType="begin"/>
      </w:r>
      <w:r>
        <w:rPr>
          <w:noProof/>
        </w:rPr>
        <w:instrText xml:space="preserve"> PAGEREF _Toc218682623 \h </w:instrText>
      </w:r>
      <w:r>
        <w:rPr>
          <w:noProof/>
        </w:rPr>
      </w:r>
      <w:r>
        <w:rPr>
          <w:noProof/>
        </w:rPr>
        <w:fldChar w:fldCharType="separate"/>
      </w:r>
      <w:r>
        <w:rPr>
          <w:noProof/>
        </w:rPr>
        <w:t>128</w:t>
      </w:r>
      <w:r>
        <w:rPr>
          <w:noProof/>
        </w:rPr>
        <w:fldChar w:fldCharType="end"/>
      </w:r>
    </w:p>
    <w:p w14:paraId="6E1A5B10" w14:textId="2F1E732C"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B.1.1.5</w:t>
      </w:r>
      <w:r>
        <w:rPr>
          <w:rFonts w:asciiTheme="minorHAnsi" w:eastAsiaTheme="minorEastAsia" w:hAnsiTheme="minorHAnsi" w:cstheme="minorBidi"/>
          <w:noProof/>
          <w:kern w:val="2"/>
          <w:sz w:val="24"/>
          <w:szCs w:val="24"/>
          <w:lang w:eastAsia="en-GB"/>
          <w14:ligatures w14:val="standardContextual"/>
        </w:rPr>
        <w:tab/>
      </w:r>
      <w:r>
        <w:rPr>
          <w:noProof/>
        </w:rPr>
        <w:t>Rule B5: Naming</w:t>
      </w:r>
      <w:r>
        <w:rPr>
          <w:noProof/>
        </w:rPr>
        <w:tab/>
      </w:r>
      <w:r>
        <w:rPr>
          <w:noProof/>
        </w:rPr>
        <w:fldChar w:fldCharType="begin"/>
      </w:r>
      <w:r>
        <w:rPr>
          <w:noProof/>
        </w:rPr>
        <w:instrText xml:space="preserve"> PAGEREF _Toc218682624 \h </w:instrText>
      </w:r>
      <w:r>
        <w:rPr>
          <w:noProof/>
        </w:rPr>
      </w:r>
      <w:r>
        <w:rPr>
          <w:noProof/>
        </w:rPr>
        <w:fldChar w:fldCharType="separate"/>
      </w:r>
      <w:r>
        <w:rPr>
          <w:noProof/>
        </w:rPr>
        <w:t>129</w:t>
      </w:r>
      <w:r>
        <w:rPr>
          <w:noProof/>
        </w:rPr>
        <w:fldChar w:fldCharType="end"/>
      </w:r>
    </w:p>
    <w:p w14:paraId="04245B3E" w14:textId="7DB9A02E"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B.1.1.6</w:t>
      </w:r>
      <w:r>
        <w:rPr>
          <w:rFonts w:asciiTheme="minorHAnsi" w:eastAsiaTheme="minorEastAsia" w:hAnsiTheme="minorHAnsi" w:cstheme="minorBidi"/>
          <w:noProof/>
          <w:kern w:val="2"/>
          <w:sz w:val="24"/>
          <w:szCs w:val="24"/>
          <w:lang w:eastAsia="en-GB"/>
          <w14:ligatures w14:val="standardContextual"/>
        </w:rPr>
        <w:tab/>
      </w:r>
      <w:r>
        <w:rPr>
          <w:noProof/>
        </w:rPr>
        <w:t>Rule B6: Definition</w:t>
      </w:r>
      <w:r>
        <w:rPr>
          <w:noProof/>
        </w:rPr>
        <w:tab/>
      </w:r>
      <w:r>
        <w:rPr>
          <w:noProof/>
        </w:rPr>
        <w:fldChar w:fldCharType="begin"/>
      </w:r>
      <w:r>
        <w:rPr>
          <w:noProof/>
        </w:rPr>
        <w:instrText xml:space="preserve"> PAGEREF _Toc218682625 \h </w:instrText>
      </w:r>
      <w:r>
        <w:rPr>
          <w:noProof/>
        </w:rPr>
      </w:r>
      <w:r>
        <w:rPr>
          <w:noProof/>
        </w:rPr>
        <w:fldChar w:fldCharType="separate"/>
      </w:r>
      <w:r>
        <w:rPr>
          <w:noProof/>
        </w:rPr>
        <w:t>129</w:t>
      </w:r>
      <w:r>
        <w:rPr>
          <w:noProof/>
        </w:rPr>
        <w:fldChar w:fldCharType="end"/>
      </w:r>
    </w:p>
    <w:p w14:paraId="01CD18B1" w14:textId="71025692"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Spare parts</w:t>
      </w:r>
      <w:r>
        <w:rPr>
          <w:noProof/>
        </w:rPr>
        <w:tab/>
      </w:r>
      <w:r>
        <w:rPr>
          <w:noProof/>
        </w:rPr>
        <w:fldChar w:fldCharType="begin"/>
      </w:r>
      <w:r>
        <w:rPr>
          <w:noProof/>
        </w:rPr>
        <w:instrText xml:space="preserve"> PAGEREF _Toc218682626 \h </w:instrText>
      </w:r>
      <w:r>
        <w:rPr>
          <w:noProof/>
        </w:rPr>
      </w:r>
      <w:r>
        <w:rPr>
          <w:noProof/>
        </w:rPr>
        <w:fldChar w:fldCharType="separate"/>
      </w:r>
      <w:r>
        <w:rPr>
          <w:noProof/>
        </w:rPr>
        <w:t>129</w:t>
      </w:r>
      <w:r>
        <w:rPr>
          <w:noProof/>
        </w:rPr>
        <w:fldChar w:fldCharType="end"/>
      </w:r>
    </w:p>
    <w:p w14:paraId="3438F680" w14:textId="338F0295"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Rule B7: Spare bits</w:t>
      </w:r>
      <w:r>
        <w:rPr>
          <w:noProof/>
        </w:rPr>
        <w:tab/>
      </w:r>
      <w:r>
        <w:rPr>
          <w:noProof/>
        </w:rPr>
        <w:fldChar w:fldCharType="begin"/>
      </w:r>
      <w:r>
        <w:rPr>
          <w:noProof/>
        </w:rPr>
        <w:instrText xml:space="preserve"> PAGEREF _Toc218682627 \h </w:instrText>
      </w:r>
      <w:r>
        <w:rPr>
          <w:noProof/>
        </w:rPr>
      </w:r>
      <w:r>
        <w:rPr>
          <w:noProof/>
        </w:rPr>
        <w:fldChar w:fldCharType="separate"/>
      </w:r>
      <w:r>
        <w:rPr>
          <w:noProof/>
        </w:rPr>
        <w:t>129</w:t>
      </w:r>
      <w:r>
        <w:rPr>
          <w:noProof/>
        </w:rPr>
        <w:fldChar w:fldCharType="end"/>
      </w:r>
    </w:p>
    <w:p w14:paraId="085548D3" w14:textId="13324EC4"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Rule B8: Padding bits</w:t>
      </w:r>
      <w:r>
        <w:rPr>
          <w:noProof/>
        </w:rPr>
        <w:tab/>
      </w:r>
      <w:r>
        <w:rPr>
          <w:noProof/>
        </w:rPr>
        <w:fldChar w:fldCharType="begin"/>
      </w:r>
      <w:r>
        <w:rPr>
          <w:noProof/>
        </w:rPr>
        <w:instrText xml:space="preserve"> PAGEREF _Toc218682628 \h </w:instrText>
      </w:r>
      <w:r>
        <w:rPr>
          <w:noProof/>
        </w:rPr>
      </w:r>
      <w:r>
        <w:rPr>
          <w:noProof/>
        </w:rPr>
        <w:fldChar w:fldCharType="separate"/>
      </w:r>
      <w:r>
        <w:rPr>
          <w:noProof/>
        </w:rPr>
        <w:t>130</w:t>
      </w:r>
      <w:r>
        <w:rPr>
          <w:noProof/>
        </w:rPr>
        <w:fldChar w:fldCharType="end"/>
      </w:r>
    </w:p>
    <w:p w14:paraId="4AD7733C" w14:textId="00B0874E"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Predefined sets</w:t>
      </w:r>
      <w:r>
        <w:rPr>
          <w:noProof/>
        </w:rPr>
        <w:tab/>
      </w:r>
      <w:r>
        <w:rPr>
          <w:noProof/>
        </w:rPr>
        <w:fldChar w:fldCharType="begin"/>
      </w:r>
      <w:r>
        <w:rPr>
          <w:noProof/>
        </w:rPr>
        <w:instrText xml:space="preserve"> PAGEREF _Toc218682629 \h </w:instrText>
      </w:r>
      <w:r>
        <w:rPr>
          <w:noProof/>
        </w:rPr>
      </w:r>
      <w:r>
        <w:rPr>
          <w:noProof/>
        </w:rPr>
        <w:fldChar w:fldCharType="separate"/>
      </w:r>
      <w:r>
        <w:rPr>
          <w:noProof/>
        </w:rPr>
        <w:t>130</w:t>
      </w:r>
      <w:r>
        <w:rPr>
          <w:noProof/>
        </w:rPr>
        <w:fldChar w:fldCharType="end"/>
      </w:r>
    </w:p>
    <w:p w14:paraId="466CA18F" w14:textId="037077B3"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Labelling Parts</w:t>
      </w:r>
      <w:r>
        <w:rPr>
          <w:noProof/>
        </w:rPr>
        <w:tab/>
      </w:r>
      <w:r>
        <w:rPr>
          <w:noProof/>
        </w:rPr>
        <w:fldChar w:fldCharType="begin"/>
      </w:r>
      <w:r>
        <w:rPr>
          <w:noProof/>
        </w:rPr>
        <w:instrText xml:space="preserve"> PAGEREF _Toc218682630 \h </w:instrText>
      </w:r>
      <w:r>
        <w:rPr>
          <w:noProof/>
        </w:rPr>
      </w:r>
      <w:r>
        <w:rPr>
          <w:noProof/>
        </w:rPr>
        <w:fldChar w:fldCharType="separate"/>
      </w:r>
      <w:r>
        <w:rPr>
          <w:noProof/>
        </w:rPr>
        <w:t>131</w:t>
      </w:r>
      <w:r>
        <w:rPr>
          <w:noProof/>
        </w:rPr>
        <w:fldChar w:fldCharType="end"/>
      </w:r>
    </w:p>
    <w:p w14:paraId="507EBFD8" w14:textId="1EB28ED1"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B.1.4.1</w:t>
      </w:r>
      <w:r>
        <w:rPr>
          <w:rFonts w:asciiTheme="minorHAnsi" w:eastAsiaTheme="minorEastAsia" w:hAnsiTheme="minorHAnsi" w:cstheme="minorBidi"/>
          <w:noProof/>
          <w:kern w:val="2"/>
          <w:sz w:val="24"/>
          <w:szCs w:val="24"/>
          <w:lang w:eastAsia="en-GB"/>
          <w14:ligatures w14:val="standardContextual"/>
        </w:rPr>
        <w:tab/>
      </w:r>
      <w:r>
        <w:rPr>
          <w:noProof/>
        </w:rPr>
        <w:t>Rule A1: Labels</w:t>
      </w:r>
      <w:r>
        <w:rPr>
          <w:noProof/>
        </w:rPr>
        <w:tab/>
      </w:r>
      <w:r>
        <w:rPr>
          <w:noProof/>
        </w:rPr>
        <w:fldChar w:fldCharType="begin"/>
      </w:r>
      <w:r>
        <w:rPr>
          <w:noProof/>
        </w:rPr>
        <w:instrText xml:space="preserve"> PAGEREF _Toc218682631 \h </w:instrText>
      </w:r>
      <w:r>
        <w:rPr>
          <w:noProof/>
        </w:rPr>
      </w:r>
      <w:r>
        <w:rPr>
          <w:noProof/>
        </w:rPr>
        <w:fldChar w:fldCharType="separate"/>
      </w:r>
      <w:r>
        <w:rPr>
          <w:noProof/>
        </w:rPr>
        <w:t>131</w:t>
      </w:r>
      <w:r>
        <w:rPr>
          <w:noProof/>
        </w:rPr>
        <w:fldChar w:fldCharType="end"/>
      </w:r>
    </w:p>
    <w:p w14:paraId="29929398" w14:textId="3CEF1CE4"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Goodies</w:t>
      </w:r>
      <w:r>
        <w:rPr>
          <w:noProof/>
        </w:rPr>
        <w:tab/>
      </w:r>
      <w:r>
        <w:rPr>
          <w:noProof/>
        </w:rPr>
        <w:fldChar w:fldCharType="begin"/>
      </w:r>
      <w:r>
        <w:rPr>
          <w:noProof/>
        </w:rPr>
        <w:instrText xml:space="preserve"> PAGEREF _Toc218682632 \h </w:instrText>
      </w:r>
      <w:r>
        <w:rPr>
          <w:noProof/>
        </w:rPr>
      </w:r>
      <w:r>
        <w:rPr>
          <w:noProof/>
        </w:rPr>
        <w:fldChar w:fldCharType="separate"/>
      </w:r>
      <w:r>
        <w:rPr>
          <w:noProof/>
        </w:rPr>
        <w:t>131</w:t>
      </w:r>
      <w:r>
        <w:rPr>
          <w:noProof/>
        </w:rPr>
        <w:fldChar w:fldCharType="end"/>
      </w:r>
    </w:p>
    <w:p w14:paraId="7734E4B0" w14:textId="6D41A2C8" w:rsidR="00F4206E" w:rsidRDefault="00F4206E">
      <w:pPr>
        <w:pStyle w:val="TOC3"/>
        <w:rPr>
          <w:rFonts w:asciiTheme="minorHAnsi" w:eastAsiaTheme="minorEastAsia" w:hAnsiTheme="minorHAnsi" w:cstheme="minorBidi"/>
          <w:noProof/>
          <w:kern w:val="2"/>
          <w:sz w:val="24"/>
          <w:szCs w:val="24"/>
          <w:lang w:eastAsia="en-GB"/>
          <w14:ligatures w14:val="standardContextual"/>
        </w:rPr>
      </w:pPr>
      <w:r>
        <w:rPr>
          <w:noProof/>
        </w:rPr>
        <w:t>B.1.5.1</w:t>
      </w:r>
      <w:r>
        <w:rPr>
          <w:rFonts w:asciiTheme="minorHAnsi" w:eastAsiaTheme="minorEastAsia" w:hAnsiTheme="minorHAnsi" w:cstheme="minorBidi"/>
          <w:noProof/>
          <w:kern w:val="2"/>
          <w:sz w:val="24"/>
          <w:szCs w:val="24"/>
          <w:lang w:eastAsia="en-GB"/>
          <w14:ligatures w14:val="standardContextual"/>
        </w:rPr>
        <w:tab/>
      </w:r>
      <w:r>
        <w:rPr>
          <w:noProof/>
        </w:rPr>
        <w:t>Rule G1: Comments</w:t>
      </w:r>
      <w:r>
        <w:rPr>
          <w:noProof/>
        </w:rPr>
        <w:tab/>
      </w:r>
      <w:r>
        <w:rPr>
          <w:noProof/>
        </w:rPr>
        <w:fldChar w:fldCharType="begin"/>
      </w:r>
      <w:r>
        <w:rPr>
          <w:noProof/>
        </w:rPr>
        <w:instrText xml:space="preserve"> PAGEREF _Toc218682633 \h </w:instrText>
      </w:r>
      <w:r>
        <w:rPr>
          <w:noProof/>
        </w:rPr>
      </w:r>
      <w:r>
        <w:rPr>
          <w:noProof/>
        </w:rPr>
        <w:fldChar w:fldCharType="separate"/>
      </w:r>
      <w:r>
        <w:rPr>
          <w:noProof/>
        </w:rPr>
        <w:t>131</w:t>
      </w:r>
      <w:r>
        <w:rPr>
          <w:noProof/>
        </w:rPr>
        <w:fldChar w:fldCharType="end"/>
      </w:r>
    </w:p>
    <w:p w14:paraId="4336362A" w14:textId="5401DD91" w:rsidR="00F4206E" w:rsidRDefault="00F4206E">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Advanced rules</w:t>
      </w:r>
      <w:r>
        <w:rPr>
          <w:noProof/>
        </w:rPr>
        <w:tab/>
      </w:r>
      <w:r>
        <w:rPr>
          <w:noProof/>
        </w:rPr>
        <w:fldChar w:fldCharType="begin"/>
      </w:r>
      <w:r>
        <w:rPr>
          <w:noProof/>
        </w:rPr>
        <w:instrText xml:space="preserve"> PAGEREF _Toc218682634 \h </w:instrText>
      </w:r>
      <w:r>
        <w:rPr>
          <w:noProof/>
        </w:rPr>
      </w:r>
      <w:r>
        <w:rPr>
          <w:noProof/>
        </w:rPr>
        <w:fldChar w:fldCharType="separate"/>
      </w:r>
      <w:r>
        <w:rPr>
          <w:noProof/>
        </w:rPr>
        <w:t>131</w:t>
      </w:r>
      <w:r>
        <w:rPr>
          <w:noProof/>
        </w:rPr>
        <w:fldChar w:fldCharType="end"/>
      </w:r>
    </w:p>
    <w:p w14:paraId="11C8B769" w14:textId="6F1BFB74" w:rsidR="00F4206E" w:rsidRDefault="00F4206E">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Rule A2: Exponent notation</w:t>
      </w:r>
      <w:r>
        <w:rPr>
          <w:noProof/>
        </w:rPr>
        <w:tab/>
      </w:r>
      <w:r>
        <w:rPr>
          <w:noProof/>
        </w:rPr>
        <w:fldChar w:fldCharType="begin"/>
      </w:r>
      <w:r>
        <w:rPr>
          <w:noProof/>
        </w:rPr>
        <w:instrText xml:space="preserve"> PAGEREF _Toc218682635 \h </w:instrText>
      </w:r>
      <w:r>
        <w:rPr>
          <w:noProof/>
        </w:rPr>
      </w:r>
      <w:r>
        <w:rPr>
          <w:noProof/>
        </w:rPr>
        <w:fldChar w:fldCharType="separate"/>
      </w:r>
      <w:r>
        <w:rPr>
          <w:noProof/>
        </w:rPr>
        <w:t>131</w:t>
      </w:r>
      <w:r>
        <w:rPr>
          <w:noProof/>
        </w:rPr>
        <w:fldChar w:fldCharType="end"/>
      </w:r>
    </w:p>
    <w:p w14:paraId="5C30FBED" w14:textId="64A70399" w:rsidR="00F4206E" w:rsidRDefault="00F4206E">
      <w:pPr>
        <w:pStyle w:val="TOC8"/>
        <w:rPr>
          <w:rFonts w:asciiTheme="minorHAnsi" w:eastAsiaTheme="minorEastAsia" w:hAnsiTheme="minorHAnsi" w:cstheme="minorBidi"/>
          <w:b w:val="0"/>
          <w:noProof/>
          <w:kern w:val="2"/>
          <w:sz w:val="24"/>
          <w:szCs w:val="24"/>
          <w:lang w:eastAsia="en-GB"/>
          <w14:ligatures w14:val="standardContextual"/>
        </w:rPr>
      </w:pPr>
      <w:r w:rsidRPr="007F2783">
        <w:rPr>
          <w:noProof/>
          <w:lang w:val="fr-FR"/>
        </w:rPr>
        <w:t>Annex C (informative): GPRS</w:t>
      </w:r>
      <w:r w:rsidRPr="007F2783">
        <w:rPr>
          <w:noProof/>
          <w:lang w:val="fr-FR"/>
        </w:rPr>
        <w:noBreakHyphen/>
        <w:t>Services sequence diagram</w:t>
      </w:r>
      <w:r>
        <w:rPr>
          <w:noProof/>
        </w:rPr>
        <w:tab/>
      </w:r>
      <w:r>
        <w:rPr>
          <w:noProof/>
        </w:rPr>
        <w:fldChar w:fldCharType="begin"/>
      </w:r>
      <w:r>
        <w:rPr>
          <w:noProof/>
        </w:rPr>
        <w:instrText xml:space="preserve"> PAGEREF _Toc218682636 \h </w:instrText>
      </w:r>
      <w:r>
        <w:rPr>
          <w:noProof/>
        </w:rPr>
      </w:r>
      <w:r>
        <w:rPr>
          <w:noProof/>
        </w:rPr>
        <w:fldChar w:fldCharType="separate"/>
      </w:r>
      <w:r>
        <w:rPr>
          <w:noProof/>
        </w:rPr>
        <w:t>133</w:t>
      </w:r>
      <w:r>
        <w:rPr>
          <w:noProof/>
        </w:rPr>
        <w:fldChar w:fldCharType="end"/>
      </w:r>
    </w:p>
    <w:p w14:paraId="5E3DA98F" w14:textId="6A8109D6" w:rsidR="00F4206E" w:rsidRDefault="00F4206E">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r>
      <w:r>
        <w:rPr>
          <w:noProof/>
        </w:rPr>
        <w:instrText xml:space="preserve"> PAGEREF _Toc218682637 \h </w:instrText>
      </w:r>
      <w:r>
        <w:rPr>
          <w:noProof/>
        </w:rPr>
      </w:r>
      <w:r>
        <w:rPr>
          <w:noProof/>
        </w:rPr>
        <w:fldChar w:fldCharType="separate"/>
      </w:r>
      <w:r>
        <w:rPr>
          <w:noProof/>
        </w:rPr>
        <w:t>154</w:t>
      </w:r>
      <w:r>
        <w:rPr>
          <w:noProof/>
        </w:rPr>
        <w:fldChar w:fldCharType="end"/>
      </w:r>
    </w:p>
    <w:p w14:paraId="1C923610" w14:textId="7E9EB374"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CRForeword"/>
      <w:bookmarkStart w:id="7" w:name="_Toc11256321"/>
      <w:bookmarkStart w:id="8" w:name="_Toc36116313"/>
      <w:bookmarkStart w:id="9" w:name="_Toc45096370"/>
      <w:bookmarkStart w:id="10" w:name="_Toc51762236"/>
      <w:bookmarkStart w:id="11" w:name="_Toc218682142"/>
      <w:bookmarkEnd w:id="6"/>
      <w:r>
        <w:lastRenderedPageBreak/>
        <w:t>Foreword</w:t>
      </w:r>
      <w:bookmarkEnd w:id="7"/>
      <w:bookmarkEnd w:id="8"/>
      <w:bookmarkEnd w:id="9"/>
      <w:bookmarkEnd w:id="10"/>
      <w:bookmarkEnd w:id="11"/>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bookmarkStart w:id="12" w:name="_CR1"/>
      <w:bookmarkEnd w:id="12"/>
      <w:r>
        <w:br w:type="page"/>
      </w:r>
      <w:bookmarkStart w:id="13" w:name="_Toc11256322"/>
      <w:bookmarkStart w:id="14" w:name="_Toc36116314"/>
      <w:bookmarkStart w:id="15" w:name="_Toc45096371"/>
      <w:bookmarkStart w:id="16" w:name="_Toc51762237"/>
      <w:bookmarkStart w:id="17" w:name="_Toc218682143"/>
      <w:r>
        <w:lastRenderedPageBreak/>
        <w:t>1</w:t>
      </w:r>
      <w:r>
        <w:tab/>
        <w:t>Scope</w:t>
      </w:r>
      <w:bookmarkEnd w:id="13"/>
      <w:bookmarkEnd w:id="14"/>
      <w:bookmarkEnd w:id="15"/>
      <w:bookmarkEnd w:id="16"/>
      <w:bookmarkEnd w:id="17"/>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8" w:name="_CR2"/>
      <w:bookmarkStart w:id="19" w:name="_Toc11256323"/>
      <w:bookmarkStart w:id="20" w:name="_Toc36116315"/>
      <w:bookmarkStart w:id="21" w:name="_Toc45096372"/>
      <w:bookmarkStart w:id="22" w:name="_Toc51762238"/>
      <w:bookmarkStart w:id="23" w:name="_Toc218682144"/>
      <w:bookmarkEnd w:id="18"/>
      <w:r>
        <w:t>2</w:t>
      </w:r>
      <w:r>
        <w:tab/>
        <w:t>References</w:t>
      </w:r>
      <w:bookmarkEnd w:id="19"/>
      <w:bookmarkEnd w:id="20"/>
      <w:bookmarkEnd w:id="21"/>
      <w:bookmarkEnd w:id="22"/>
      <w:bookmarkEnd w:id="23"/>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lastRenderedPageBreak/>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lastRenderedPageBreak/>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4" w:name="_Toc11256324"/>
      <w:bookmarkStart w:id="25" w:name="_Toc36116316"/>
      <w:bookmarkStart w:id="26"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7" w:name="_Hlk57812517"/>
      <w:bookmarkStart w:id="28" w:name="_Toc51762239"/>
      <w:r>
        <w:t>[</w:t>
      </w:r>
      <w:r w:rsidR="007559F1" w:rsidRPr="00461F57">
        <w:t>34</w:t>
      </w:r>
      <w:r>
        <w:t>]</w:t>
      </w:r>
      <w:bookmarkEnd w:id="27"/>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5D9D8354" w14:textId="12F58B59" w:rsidR="00C2789D" w:rsidRDefault="00C2789D" w:rsidP="00550839">
      <w:pPr>
        <w:pStyle w:val="EX"/>
      </w:pPr>
      <w:r>
        <w:t>[</w:t>
      </w:r>
      <w:r>
        <w:rPr>
          <w:lang w:val="hr-HR"/>
        </w:rPr>
        <w:t>41</w:t>
      </w:r>
      <w:r>
        <w:t>]</w:t>
      </w:r>
      <w:r>
        <w:tab/>
        <w:t>3GPP TS 24.514: "</w:t>
      </w:r>
      <w:r w:rsidRPr="007D6567">
        <w:rPr>
          <w:lang w:val="en-US" w:eastAsia="zh-CN"/>
        </w:rPr>
        <w:t>Ranging based services and sidelink positioning in 5G system(5GS); Stage 3</w:t>
      </w:r>
      <w:r>
        <w:t>".</w:t>
      </w:r>
    </w:p>
    <w:p w14:paraId="2A9A9CE6" w14:textId="0353848E" w:rsidR="001E776A" w:rsidRDefault="001E776A" w:rsidP="00550839">
      <w:pPr>
        <w:pStyle w:val="EX"/>
      </w:pPr>
      <w:r>
        <w:t>[42</w:t>
      </w:r>
      <w:r w:rsidRPr="007F2770">
        <w:t>]</w:t>
      </w:r>
      <w:r w:rsidRPr="007F2770">
        <w:tab/>
        <w:t>3GPP TS 24.577: "Aircraft-to-Everything (A2X) services in 5G System (5GS) protocol aspects; Stage 3".</w:t>
      </w:r>
    </w:p>
    <w:p w14:paraId="0A37EE3B" w14:textId="5D9B89EF" w:rsidR="006E0E53" w:rsidRDefault="006E0E53" w:rsidP="00550839">
      <w:pPr>
        <w:pStyle w:val="EX"/>
      </w:pPr>
      <w:r>
        <w:t>[43]</w:t>
      </w:r>
      <w:r>
        <w:tab/>
        <w:t>3GPP TS </w:t>
      </w:r>
      <w:r w:rsidRPr="009F3417">
        <w:t>24.</w:t>
      </w:r>
      <w:r w:rsidR="00134B2D" w:rsidRPr="009F3417">
        <w:t>369</w:t>
      </w:r>
      <w:r w:rsidRPr="009F3417">
        <w:t>: "Ambient Io</w:t>
      </w:r>
      <w:r w:rsidRPr="00250BD0">
        <w:t>T Non-Access-Stratum (AIoT NAS) protocol for 5G System (5GS)</w:t>
      </w:r>
      <w:r>
        <w:t>; Stage 3".</w:t>
      </w:r>
    </w:p>
    <w:p w14:paraId="740E77F9" w14:textId="77777777" w:rsidR="00D476B3" w:rsidRDefault="00D476B3">
      <w:pPr>
        <w:pStyle w:val="Heading1"/>
      </w:pPr>
      <w:bookmarkStart w:id="29" w:name="_CR3"/>
      <w:bookmarkStart w:id="30" w:name="_Toc218682145"/>
      <w:bookmarkEnd w:id="29"/>
      <w:r>
        <w:t>3</w:t>
      </w:r>
      <w:r>
        <w:tab/>
      </w:r>
      <w:r w:rsidR="00394839">
        <w:t>Definitions and a</w:t>
      </w:r>
      <w:r>
        <w:t>bbreviations</w:t>
      </w:r>
      <w:bookmarkEnd w:id="24"/>
      <w:bookmarkEnd w:id="25"/>
      <w:bookmarkEnd w:id="26"/>
      <w:bookmarkEnd w:id="28"/>
      <w:bookmarkEnd w:id="30"/>
    </w:p>
    <w:p w14:paraId="6A1D7BFF" w14:textId="77777777" w:rsidR="00394839" w:rsidRPr="003168A2" w:rsidRDefault="00394839" w:rsidP="00394839">
      <w:pPr>
        <w:pStyle w:val="Heading2"/>
      </w:pPr>
      <w:bookmarkStart w:id="31" w:name="_CR3_1"/>
      <w:bookmarkStart w:id="32" w:name="_Toc11256325"/>
      <w:bookmarkStart w:id="33" w:name="_Toc36116317"/>
      <w:bookmarkStart w:id="34" w:name="_Toc45096374"/>
      <w:bookmarkStart w:id="35" w:name="_Toc51762240"/>
      <w:bookmarkStart w:id="36" w:name="_Toc218682146"/>
      <w:bookmarkEnd w:id="31"/>
      <w:r w:rsidRPr="003168A2">
        <w:t>3.1</w:t>
      </w:r>
      <w:r w:rsidRPr="003168A2">
        <w:tab/>
        <w:t>Definitions</w:t>
      </w:r>
      <w:bookmarkEnd w:id="32"/>
      <w:bookmarkEnd w:id="33"/>
      <w:bookmarkEnd w:id="34"/>
      <w:bookmarkEnd w:id="35"/>
      <w:bookmarkEnd w:id="36"/>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7" w:name="_CR3_2"/>
      <w:bookmarkStart w:id="38" w:name="_Toc11256326"/>
      <w:bookmarkStart w:id="39" w:name="_Toc36116318"/>
      <w:bookmarkStart w:id="40" w:name="_Toc45096375"/>
      <w:bookmarkStart w:id="41" w:name="_Toc51762241"/>
      <w:bookmarkStart w:id="42" w:name="_Toc218682147"/>
      <w:bookmarkEnd w:id="37"/>
      <w:r w:rsidRPr="003168A2">
        <w:t>3.2</w:t>
      </w:r>
      <w:r w:rsidRPr="003168A2">
        <w:tab/>
        <w:t>Abbreviations</w:t>
      </w:r>
      <w:bookmarkEnd w:id="38"/>
      <w:bookmarkEnd w:id="39"/>
      <w:bookmarkEnd w:id="40"/>
      <w:bookmarkEnd w:id="41"/>
      <w:bookmarkEnd w:id="42"/>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Type">
        <w:smartTag w:uri="urn:schemas-microsoft-com:office:smarttags" w:element="place">
          <w:r>
            <w:t>Mobile</w:t>
          </w:r>
        </w:smartTag>
      </w:smartTag>
      <w:r>
        <w:t xml:space="preserve"> Network Signalling </w:t>
      </w:r>
    </w:p>
    <w:p w14:paraId="481E0B2C" w14:textId="77777777" w:rsidR="00D476B3" w:rsidRPr="00FA6875" w:rsidRDefault="00D476B3">
      <w:pPr>
        <w:pStyle w:val="EW"/>
        <w:rPr>
          <w:lang w:val="it-IT"/>
        </w:rPr>
      </w:pPr>
      <w:r w:rsidRPr="00FA6875">
        <w:rPr>
          <w:lang w:val="it-IT"/>
        </w:rPr>
        <w:t>N-PDU</w:t>
      </w:r>
      <w:r w:rsidRPr="00FA6875">
        <w:rPr>
          <w:lang w:val="it-IT"/>
        </w:rP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lastRenderedPageBreak/>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307CED">
      <w:pPr>
        <w:pStyle w:val="EX"/>
        <w:rPr>
          <w:noProof/>
        </w:rPr>
      </w:pPr>
      <w:r>
        <w:rPr>
          <w:noProof/>
        </w:rPr>
        <w:t>MOCN</w:t>
      </w:r>
      <w:r>
        <w:rPr>
          <w:noProof/>
        </w:rPr>
        <w:tab/>
        <w:t>Multi-Operator Core Network</w:t>
      </w:r>
    </w:p>
    <w:p w14:paraId="54108274" w14:textId="77777777" w:rsidR="00D476B3" w:rsidRDefault="00D476B3">
      <w:pPr>
        <w:pStyle w:val="Heading1"/>
      </w:pPr>
      <w:bookmarkStart w:id="43" w:name="_CR4"/>
      <w:bookmarkStart w:id="44" w:name="_Toc11256327"/>
      <w:bookmarkStart w:id="45" w:name="_Toc36116319"/>
      <w:bookmarkStart w:id="46" w:name="_Toc45096376"/>
      <w:bookmarkStart w:id="47" w:name="_Toc51762242"/>
      <w:bookmarkStart w:id="48" w:name="_Toc218682148"/>
      <w:bookmarkEnd w:id="43"/>
      <w:r>
        <w:t>4</w:t>
      </w:r>
      <w:r>
        <w:tab/>
        <w:t>Introduction</w:t>
      </w:r>
      <w:bookmarkEnd w:id="44"/>
      <w:bookmarkEnd w:id="45"/>
      <w:bookmarkEnd w:id="46"/>
      <w:bookmarkEnd w:id="47"/>
      <w:bookmarkEnd w:id="48"/>
    </w:p>
    <w:p w14:paraId="18697469" w14:textId="77777777" w:rsidR="00D476B3" w:rsidRDefault="00D476B3">
      <w:pPr>
        <w:pStyle w:val="Heading2"/>
      </w:pPr>
      <w:bookmarkStart w:id="49" w:name="_CR4_1"/>
      <w:bookmarkStart w:id="50" w:name="_Toc11256328"/>
      <w:bookmarkStart w:id="51" w:name="_Toc36116320"/>
      <w:bookmarkStart w:id="52" w:name="_Toc45096377"/>
      <w:bookmarkStart w:id="53" w:name="_Toc51762243"/>
      <w:bookmarkStart w:id="54" w:name="_Toc218682149"/>
      <w:bookmarkEnd w:id="49"/>
      <w:r>
        <w:t>4.1</w:t>
      </w:r>
      <w:r>
        <w:tab/>
        <w:t>General</w:t>
      </w:r>
      <w:bookmarkEnd w:id="50"/>
      <w:bookmarkEnd w:id="51"/>
      <w:bookmarkEnd w:id="52"/>
      <w:bookmarkEnd w:id="53"/>
      <w:bookmarkEnd w:id="54"/>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Pr="00307CED" w:rsidRDefault="00D476B3" w:rsidP="00307CED">
      <w:r w:rsidRPr="00307CED">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lastRenderedPageBreak/>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Pr="00307CED" w:rsidRDefault="00D476B3" w:rsidP="00307CED">
      <w:r w:rsidRPr="00307CED">
        <w:t xml:space="preserve">The Connection Management (CM) sublayer is composed of </w:t>
      </w:r>
      <w:r w:rsidR="00282B35" w:rsidRPr="00307CED">
        <w:t xml:space="preserve">a </w:t>
      </w:r>
      <w:r w:rsidRPr="00307CED">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lastRenderedPageBreak/>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55" w:name="_CR4_2"/>
      <w:bookmarkStart w:id="56" w:name="_Toc11256329"/>
      <w:bookmarkStart w:id="57" w:name="_Toc36116321"/>
      <w:bookmarkStart w:id="58" w:name="_Toc45096378"/>
      <w:bookmarkStart w:id="59" w:name="_Toc51762244"/>
      <w:bookmarkStart w:id="60" w:name="_Toc218682150"/>
      <w:bookmarkEnd w:id="55"/>
      <w:r>
        <w:t>4.2</w:t>
      </w:r>
      <w:r>
        <w:tab/>
        <w:t>Applicability of functional blocks</w:t>
      </w:r>
      <w:bookmarkEnd w:id="56"/>
      <w:bookmarkEnd w:id="57"/>
      <w:bookmarkEnd w:id="58"/>
      <w:bookmarkEnd w:id="59"/>
      <w:bookmarkEnd w:id="60"/>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61" w:name="_CR4_3"/>
      <w:bookmarkStart w:id="62" w:name="_Toc11256330"/>
      <w:bookmarkStart w:id="63" w:name="_Toc36116322"/>
      <w:bookmarkStart w:id="64" w:name="_Toc45096379"/>
      <w:bookmarkStart w:id="65" w:name="_Toc51762245"/>
      <w:bookmarkStart w:id="66" w:name="_Toc218682151"/>
      <w:bookmarkEnd w:id="61"/>
      <w:r>
        <w:t>4.3</w:t>
      </w:r>
      <w:r>
        <w:tab/>
        <w:t>Technique of description</w:t>
      </w:r>
      <w:bookmarkEnd w:id="62"/>
      <w:bookmarkEnd w:id="63"/>
      <w:bookmarkEnd w:id="64"/>
      <w:bookmarkEnd w:id="65"/>
      <w:bookmarkEnd w:id="66"/>
    </w:p>
    <w:p w14:paraId="3B0E8020" w14:textId="77777777" w:rsidR="00D476B3" w:rsidRPr="00307CED" w:rsidRDefault="00D476B3" w:rsidP="00307CED">
      <w:r w:rsidRPr="00307CED">
        <w:t>Layer 3 and its sub</w:t>
      </w:r>
      <w:r w:rsidRPr="00307CED">
        <w:noBreakHyphen/>
        <w:t>layers are specified by:</w:t>
      </w:r>
    </w:p>
    <w:p w14:paraId="36561DB6" w14:textId="231DB729" w:rsidR="00D476B3" w:rsidRPr="00307CED" w:rsidRDefault="00D476B3" w:rsidP="00307CED">
      <w:pPr>
        <w:pStyle w:val="B1"/>
      </w:pPr>
      <w:r w:rsidRPr="00307CED">
        <w:t>-</w:t>
      </w:r>
      <w:r w:rsidRPr="00307CED">
        <w:tab/>
        <w:t xml:space="preserve">their service specification, see </w:t>
      </w:r>
      <w:r w:rsidR="00203CFF" w:rsidRPr="00307CED">
        <w:t>clause</w:t>
      </w:r>
      <w:r w:rsidR="00A8346E" w:rsidRPr="00307CED">
        <w:t> </w:t>
      </w:r>
      <w:r w:rsidRPr="00307CED">
        <w:t>4.3.1;</w:t>
      </w:r>
    </w:p>
    <w:p w14:paraId="20BE9541" w14:textId="4DBA3E90" w:rsidR="00D476B3" w:rsidRPr="00307CED" w:rsidRDefault="00D476B3" w:rsidP="00307CED">
      <w:pPr>
        <w:pStyle w:val="B1"/>
      </w:pPr>
      <w:r w:rsidRPr="00307CED">
        <w:t>-</w:t>
      </w:r>
      <w:r w:rsidRPr="00307CED">
        <w:tab/>
        <w:t xml:space="preserve">their protocol specification, see </w:t>
      </w:r>
      <w:r w:rsidR="00203CFF" w:rsidRPr="00307CED">
        <w:t>clause</w:t>
      </w:r>
      <w:r w:rsidR="00A8346E" w:rsidRPr="00307CED">
        <w:t> </w:t>
      </w:r>
      <w:r w:rsidRPr="00307CED">
        <w:t>4.3.3;</w:t>
      </w:r>
    </w:p>
    <w:p w14:paraId="4A7092B0" w14:textId="77777777" w:rsidR="008510F9" w:rsidRPr="00307CED" w:rsidRDefault="00D476B3" w:rsidP="00307CED">
      <w:pPr>
        <w:pStyle w:val="B1"/>
      </w:pPr>
      <w:r w:rsidRPr="00307CED">
        <w:t>-</w:t>
      </w:r>
      <w:r w:rsidRPr="00307CED">
        <w:tab/>
        <w:t>the specification of functions, see clause</w:t>
      </w:r>
      <w:r w:rsidR="00A8346E" w:rsidRPr="00307CED">
        <w:t> </w:t>
      </w:r>
      <w:r w:rsidRPr="00307CED">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67" w:name="_CR4_3_1"/>
      <w:bookmarkStart w:id="68" w:name="_Toc11256331"/>
      <w:bookmarkStart w:id="69" w:name="_Toc36116323"/>
      <w:bookmarkStart w:id="70" w:name="_Toc45096380"/>
      <w:bookmarkStart w:id="71" w:name="_Toc51762246"/>
      <w:bookmarkStart w:id="72" w:name="_Toc218682152"/>
      <w:bookmarkEnd w:id="67"/>
      <w:r>
        <w:t>4.3.1</w:t>
      </w:r>
      <w:r>
        <w:tab/>
        <w:t>Service description</w:t>
      </w:r>
      <w:bookmarkEnd w:id="68"/>
      <w:bookmarkEnd w:id="69"/>
      <w:bookmarkEnd w:id="70"/>
      <w:bookmarkEnd w:id="71"/>
      <w:bookmarkEnd w:id="72"/>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73" w:name="_CR4_3_2"/>
      <w:bookmarkStart w:id="74" w:name="_Toc11256332"/>
      <w:bookmarkStart w:id="75" w:name="_Toc36116324"/>
      <w:bookmarkStart w:id="76" w:name="_Toc45096381"/>
      <w:bookmarkStart w:id="77" w:name="_Toc51762247"/>
      <w:bookmarkStart w:id="78" w:name="_Toc218682153"/>
      <w:bookmarkEnd w:id="73"/>
      <w:r>
        <w:t>4.3.2</w:t>
      </w:r>
      <w:r>
        <w:tab/>
        <w:t>Abstract service primitives</w:t>
      </w:r>
      <w:bookmarkEnd w:id="74"/>
      <w:bookmarkEnd w:id="75"/>
      <w:bookmarkEnd w:id="76"/>
      <w:bookmarkEnd w:id="77"/>
      <w:bookmarkEnd w:id="78"/>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79" w:name="_CR4_3_3"/>
      <w:bookmarkStart w:id="80" w:name="_Toc11256333"/>
      <w:bookmarkStart w:id="81" w:name="_Toc36116325"/>
      <w:bookmarkStart w:id="82" w:name="_Toc45096382"/>
      <w:bookmarkStart w:id="83" w:name="_Toc51762248"/>
      <w:bookmarkStart w:id="84" w:name="_Toc218682154"/>
      <w:bookmarkEnd w:id="79"/>
      <w:r>
        <w:t>4.3.3</w:t>
      </w:r>
      <w:r>
        <w:tab/>
        <w:t>Protocols and peer</w:t>
      </w:r>
      <w:r>
        <w:noBreakHyphen/>
        <w:t>to</w:t>
      </w:r>
      <w:r>
        <w:noBreakHyphen/>
        <w:t>peer communication</w:t>
      </w:r>
      <w:bookmarkEnd w:id="80"/>
      <w:bookmarkEnd w:id="81"/>
      <w:bookmarkEnd w:id="82"/>
      <w:bookmarkEnd w:id="83"/>
      <w:bookmarkEnd w:id="84"/>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lastRenderedPageBreak/>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Pr="00307CED" w:rsidRDefault="00D476B3" w:rsidP="00307CED">
      <w:pPr>
        <w:pStyle w:val="B1"/>
      </w:pPr>
      <w:r w:rsidRPr="00307CED">
        <w:t>2) for CTS services (in addition to non-GPRS services):</w:t>
      </w:r>
    </w:p>
    <w:p w14:paraId="2BCE45DB" w14:textId="77777777" w:rsidR="00D476B3" w:rsidRPr="00307CED" w:rsidRDefault="00D476B3" w:rsidP="00307CED">
      <w:pPr>
        <w:pStyle w:val="B2"/>
      </w:pPr>
      <w:r w:rsidRPr="00307CED">
        <w:t>-</w:t>
      </w:r>
      <w:r w:rsidRPr="00307CED">
        <w:tab/>
        <w:t>one RR sub-layer entity in the MS and one in the CTS fixed part. These RR sub-layers include one CTS-RR sub-entity on each side;</w:t>
      </w:r>
    </w:p>
    <w:p w14:paraId="235AA6BF" w14:textId="77777777" w:rsidR="00D476B3" w:rsidRPr="00307CED" w:rsidRDefault="00D476B3" w:rsidP="00307CED">
      <w:pPr>
        <w:pStyle w:val="B2"/>
      </w:pPr>
      <w:r w:rsidRPr="00307CED">
        <w:t>-</w:t>
      </w:r>
      <w:r w:rsidRPr="00307CED">
        <w:tab/>
        <w:t>one MM sub-layer entity in the MS and one in the CTS fixed part These MM sub-layers include one CTS-MM sub-entity on each side;</w:t>
      </w:r>
    </w:p>
    <w:p w14:paraId="67BBAC19" w14:textId="3369247E" w:rsidR="00D476B3" w:rsidRPr="00307CED" w:rsidRDefault="00D476B3" w:rsidP="00307CED">
      <w:pPr>
        <w:pStyle w:val="B2"/>
      </w:pPr>
      <w:r w:rsidRPr="00307CED">
        <w:t>-</w:t>
      </w:r>
      <w:r w:rsidRPr="00307CED">
        <w:tab/>
        <w:t xml:space="preserve">for each functional block of the CM sublayer as defined in </w:t>
      </w:r>
      <w:r w:rsidR="00203CFF" w:rsidRPr="00307CED">
        <w:t>clause</w:t>
      </w:r>
      <w:r w:rsidR="00A8346E" w:rsidRPr="00307CED">
        <w:t> </w:t>
      </w:r>
      <w:r w:rsidRPr="00307CED">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lastRenderedPageBreak/>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85" w:name="_CR4_3_4"/>
      <w:bookmarkStart w:id="86" w:name="_Toc11256334"/>
      <w:bookmarkStart w:id="87" w:name="_Toc36116326"/>
      <w:bookmarkStart w:id="88" w:name="_Toc45096383"/>
      <w:bookmarkStart w:id="89" w:name="_Toc51762249"/>
      <w:bookmarkStart w:id="90" w:name="_Toc218682155"/>
      <w:bookmarkEnd w:id="85"/>
      <w:r>
        <w:t>4.3.4</w:t>
      </w:r>
      <w:r>
        <w:tab/>
        <w:t>Contents of layer 3 related Technical Specifications</w:t>
      </w:r>
      <w:bookmarkEnd w:id="86"/>
      <w:bookmarkEnd w:id="87"/>
      <w:bookmarkEnd w:id="88"/>
      <w:bookmarkEnd w:id="89"/>
      <w:bookmarkEnd w:id="90"/>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lastRenderedPageBreak/>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pPr>
      <w:bookmarkStart w:id="91" w:name="_Toc11256335"/>
      <w:bookmarkStart w:id="92" w:name="_Toc36116327"/>
      <w:bookmarkStart w:id="93" w:name="_Toc45096384"/>
      <w:bookmarkStart w:id="94" w:name="_Toc51762250"/>
      <w:r>
        <w:t>-</w:t>
      </w:r>
      <w:r>
        <w:tab/>
        <w:t xml:space="preserve">the </w:t>
      </w:r>
      <w:r w:rsidRPr="00821336">
        <w:t xml:space="preserve">PC5 signalling protocol </w:t>
      </w:r>
      <w:r>
        <w:t>for V2X communication for 5GS is defined in 3GPP TS 24.587 [</w:t>
      </w:r>
      <w:r w:rsidRPr="00461F57">
        <w:t>34</w:t>
      </w:r>
      <w:r>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6915035"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w:t>
      </w:r>
    </w:p>
    <w:p w14:paraId="7AE32EF9" w14:textId="6B84CF5A"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r w:rsidR="00370E31">
        <w:t>;</w:t>
      </w:r>
    </w:p>
    <w:p w14:paraId="309E9039" w14:textId="49A38FA5" w:rsidR="00370E31" w:rsidRDefault="00370E31" w:rsidP="00370E31">
      <w:pPr>
        <w:pStyle w:val="B1"/>
      </w:pPr>
      <w:r>
        <w:t>-</w:t>
      </w:r>
      <w:r>
        <w:tab/>
        <w:t xml:space="preserve">the </w:t>
      </w:r>
      <w:r w:rsidRPr="008E381C">
        <w:t>User Plane Positioning Connection Management</w:t>
      </w:r>
      <w:r>
        <w:t xml:space="preserve"> (UPP-CM) protocol is defined in 3GPP TS 24.572 [40]</w:t>
      </w:r>
      <w:r w:rsidR="00C2789D">
        <w:t xml:space="preserve">; </w:t>
      </w:r>
    </w:p>
    <w:p w14:paraId="005B5BB6" w14:textId="09E51B45" w:rsidR="00C2789D" w:rsidRDefault="00C2789D" w:rsidP="00370E31">
      <w:pPr>
        <w:pStyle w:val="B1"/>
      </w:pPr>
      <w:r>
        <w:t>-</w:t>
      </w:r>
      <w:r>
        <w:tab/>
        <w:t>the extended PC</w:t>
      </w:r>
      <w:r w:rsidRPr="00821336">
        <w:t>5</w:t>
      </w:r>
      <w:r w:rsidRPr="00535B74">
        <w:t xml:space="preserve"> </w:t>
      </w:r>
      <w:r w:rsidRPr="00821336">
        <w:t>signalling protocol</w:t>
      </w:r>
      <w:r>
        <w:t xml:space="preserve"> </w:t>
      </w:r>
      <w:r w:rsidR="00EE0B6D">
        <w:rPr>
          <w:noProof/>
          <w:lang w:val="en-US" w:eastAsia="zh-CN"/>
        </w:rPr>
        <w:t xml:space="preserve">for </w:t>
      </w:r>
      <w:r w:rsidR="00EE0B6D" w:rsidRPr="00C36222">
        <w:rPr>
          <w:noProof/>
          <w:lang w:val="en-US" w:eastAsia="zh-CN"/>
        </w:rPr>
        <w:t>ranging and sidelink positioning</w:t>
      </w:r>
      <w:r w:rsidR="00EE0B6D">
        <w:rPr>
          <w:noProof/>
          <w:lang w:val="en-US" w:eastAsia="zh-CN"/>
        </w:rPr>
        <w:t xml:space="preserve"> </w:t>
      </w:r>
      <w:r>
        <w:t>and s</w:t>
      </w:r>
      <w:r w:rsidRPr="00C36222">
        <w:t>upplementary RSPP signalling</w:t>
      </w:r>
      <w:r w:rsidRPr="00821336">
        <w:t xml:space="preserve"> protocol</w:t>
      </w:r>
      <w:r>
        <w:t xml:space="preserve"> over PC5-U</w:t>
      </w:r>
      <w:r w:rsidRPr="00821336">
        <w:t xml:space="preserve"> </w:t>
      </w:r>
      <w:r>
        <w:rPr>
          <w:noProof/>
          <w:lang w:val="en-US" w:eastAsia="zh-CN"/>
        </w:rPr>
        <w:t xml:space="preserve">for </w:t>
      </w:r>
      <w:r w:rsidRPr="00C36222">
        <w:rPr>
          <w:noProof/>
          <w:lang w:val="en-US" w:eastAsia="zh-CN"/>
        </w:rPr>
        <w:t>ranging and sidelink positioning</w:t>
      </w:r>
      <w:r>
        <w:rPr>
          <w:noProof/>
          <w:lang w:val="en-US" w:eastAsia="zh-CN"/>
        </w:rPr>
        <w:t xml:space="preserve"> </w:t>
      </w:r>
      <w:r>
        <w:t>are defined in 3GPP TS 24.514 [41]</w:t>
      </w:r>
      <w:r w:rsidR="00FA6875">
        <w:t xml:space="preserve">; </w:t>
      </w:r>
    </w:p>
    <w:p w14:paraId="785A1EA8" w14:textId="3553D918" w:rsidR="00A91286" w:rsidRDefault="00A91286" w:rsidP="00370E31">
      <w:pPr>
        <w:pStyle w:val="B1"/>
      </w:pPr>
      <w:r>
        <w:t>-</w:t>
      </w:r>
      <w:r>
        <w:tab/>
        <w:t xml:space="preserve">the PC5 signalling protocol for </w:t>
      </w:r>
      <w:r w:rsidRPr="00064576">
        <w:t xml:space="preserve">aircraft-to-everything (A2X) communication </w:t>
      </w:r>
      <w:r>
        <w:t>is defined in 3GPP TS 24.577 [42]</w:t>
      </w:r>
      <w:r w:rsidR="00B74259">
        <w:t>; and</w:t>
      </w:r>
    </w:p>
    <w:p w14:paraId="64EF5248" w14:textId="410878C2" w:rsidR="00B74259" w:rsidRDefault="005B72F2" w:rsidP="00370E31">
      <w:pPr>
        <w:pStyle w:val="B1"/>
      </w:pPr>
      <w:r>
        <w:t>-</w:t>
      </w:r>
      <w:r>
        <w:tab/>
        <w:t>the Ambient IoT Non-Access Stratum (AIoT NAS) protocol  is define</w:t>
      </w:r>
      <w:r w:rsidRPr="009F3417">
        <w:t>d in 3GPP TS 24.369 [43].</w:t>
      </w:r>
    </w:p>
    <w:p w14:paraId="44E53FD5" w14:textId="77777777" w:rsidR="00D476B3" w:rsidRDefault="00D476B3">
      <w:pPr>
        <w:pStyle w:val="Heading1"/>
      </w:pPr>
      <w:bookmarkStart w:id="95" w:name="_CR5"/>
      <w:bookmarkStart w:id="96" w:name="_Toc218682156"/>
      <w:bookmarkEnd w:id="95"/>
      <w:r>
        <w:t>5</w:t>
      </w:r>
      <w:r>
        <w:tab/>
        <w:t>Structure of layer 3 functions</w:t>
      </w:r>
      <w:bookmarkEnd w:id="91"/>
      <w:bookmarkEnd w:id="92"/>
      <w:bookmarkEnd w:id="93"/>
      <w:bookmarkEnd w:id="94"/>
      <w:bookmarkEnd w:id="96"/>
    </w:p>
    <w:p w14:paraId="29CEB1A9" w14:textId="77777777" w:rsidR="00D476B3" w:rsidRDefault="00D476B3">
      <w:pPr>
        <w:pStyle w:val="Heading2"/>
      </w:pPr>
      <w:bookmarkStart w:id="97" w:name="_CR5_1"/>
      <w:bookmarkStart w:id="98" w:name="_Toc11256336"/>
      <w:bookmarkStart w:id="99" w:name="_Toc36116328"/>
      <w:bookmarkStart w:id="100" w:name="_Toc45096385"/>
      <w:bookmarkStart w:id="101" w:name="_Toc51762251"/>
      <w:bookmarkStart w:id="102" w:name="_Toc218682157"/>
      <w:bookmarkEnd w:id="97"/>
      <w:r>
        <w:t>5.1</w:t>
      </w:r>
      <w:r>
        <w:tab/>
        <w:t>Basic groups of functions</w:t>
      </w:r>
      <w:bookmarkEnd w:id="98"/>
      <w:bookmarkEnd w:id="99"/>
      <w:bookmarkEnd w:id="100"/>
      <w:bookmarkEnd w:id="101"/>
      <w:bookmarkEnd w:id="102"/>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lastRenderedPageBreak/>
        <w:t>The routing functions with task 2 make use of the protocol discriminator (PD) which is part of the message header.</w:t>
      </w:r>
    </w:p>
    <w:p w14:paraId="1C4C64FA" w14:textId="0FD3729E"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w:t>
      </w:r>
    </w:p>
    <w:p w14:paraId="39CA9573" w14:textId="77777777" w:rsidR="00D476B3" w:rsidRPr="00307CED" w:rsidRDefault="00D476B3" w:rsidP="00307CED">
      <w:pPr>
        <w:pStyle w:val="B1"/>
      </w:pPr>
      <w:r w:rsidRPr="00307CED">
        <w:t>-</w:t>
      </w:r>
      <w:r w:rsidRPr="00307CED">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307CED" w:rsidRDefault="00D476B3" w:rsidP="00307CED">
      <w:pPr>
        <w:pStyle w:val="B1"/>
      </w:pPr>
      <w:r w:rsidRPr="00307CED">
        <w:t>-</w:t>
      </w:r>
      <w:r w:rsidRPr="00307CED">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307CED">
        <w:t>For EPS services, the Paging messages received from the PCH are always routed to EMM.</w:t>
      </w:r>
    </w:p>
    <w:p w14:paraId="06C1A2C4" w14:textId="77777777" w:rsidR="00D476B3" w:rsidRPr="00307CED" w:rsidRDefault="00D476B3" w:rsidP="00307CED">
      <w:pPr>
        <w:pStyle w:val="B1"/>
      </w:pPr>
      <w:r w:rsidRPr="00307CED">
        <w:t>-</w:t>
      </w:r>
      <w:r w:rsidRPr="00307CED">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Pr="00307CED" w:rsidRDefault="00D476B3" w:rsidP="00307CED">
      <w:pPr>
        <w:pStyle w:val="B1"/>
      </w:pPr>
      <w:r w:rsidRPr="00307CED">
        <w:t>-</w:t>
      </w:r>
      <w:r w:rsidRPr="00307CED">
        <w:tab/>
        <w:t>The routing function of MM-sublayer passes Standard L3 messages according to the protocol discriminator (PD) and, if applicable, the transaction identifier (TI) or the PDP address towards the MM entity or towards the CM entities via the various MM-SAP's.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D7CB15B" w:rsidR="0037636E" w:rsidRDefault="0037636E" w:rsidP="0037636E">
      <w:pPr>
        <w:pStyle w:val="B1"/>
      </w:pPr>
      <w:r>
        <w:lastRenderedPageBreak/>
        <w:t>-</w:t>
      </w:r>
      <w:r>
        <w:tab/>
        <w:t>For 5G</w:t>
      </w:r>
      <w:r w:rsidRPr="00B81CB7">
        <w:t>S serv</w:t>
      </w:r>
      <w:r>
        <w:t>ices, the routing function of 5G</w:t>
      </w:r>
      <w:r w:rsidRPr="00B81CB7">
        <w:t>S NAS passes standard L3 messages according to the</w:t>
      </w:r>
      <w:r w:rsidR="00722AD0">
        <w:t xml:space="preserve"> extended</w:t>
      </w:r>
      <w:r w:rsidRPr="00B81CB7">
        <w:t xml:space="preserve"> protocol discriminator (</w:t>
      </w:r>
      <w:r w:rsidR="00722AD0">
        <w:t>E</w:t>
      </w:r>
      <w:r w:rsidRPr="00B81CB7">
        <w:t xml:space="preserve">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103" w:name="_CR5_2"/>
      <w:bookmarkStart w:id="104" w:name="_Toc11256337"/>
      <w:bookmarkStart w:id="105" w:name="_Toc36116329"/>
      <w:bookmarkStart w:id="106" w:name="_Toc45096386"/>
      <w:bookmarkStart w:id="107" w:name="_Toc51762252"/>
      <w:bookmarkStart w:id="108" w:name="_Toc218682158"/>
      <w:bookmarkEnd w:id="103"/>
      <w:r>
        <w:t>5.2</w:t>
      </w:r>
      <w:r>
        <w:tab/>
        <w:t>Protocol architecture</w:t>
      </w:r>
      <w:bookmarkEnd w:id="104"/>
      <w:bookmarkEnd w:id="105"/>
      <w:bookmarkEnd w:id="106"/>
      <w:bookmarkEnd w:id="107"/>
      <w:bookmarkEnd w:id="108"/>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95pt;height:622.6pt" o:ole="">
            <v:imagedata r:id="rId13" o:title=""/>
          </v:shape>
          <o:OLEObject Type="Embed" ProgID="Designer" ShapeID="_x0000_i1025" DrawAspect="Content" ObjectID="_1829294661"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bookmarkStart w:id="109" w:name="_CRFigure5_1"/>
      <w:r>
        <w:t>Figure </w:t>
      </w:r>
      <w:bookmarkEnd w:id="109"/>
      <w:r>
        <w:t xml:space="preserve">5.1: Protocol Architecture not supporting GPRS service </w:t>
      </w:r>
      <w:r>
        <w:noBreakHyphen/>
        <w:t xml:space="preserve"> MS side</w:t>
      </w:r>
    </w:p>
    <w:p w14:paraId="3A74A7AB" w14:textId="77777777" w:rsidR="00D476B3" w:rsidRDefault="00D476B3">
      <w:pPr>
        <w:pStyle w:val="TH"/>
      </w:pPr>
      <w:r>
        <w:rPr>
          <w:rFonts w:hint="eastAsia"/>
          <w:bCs/>
          <w:szCs w:val="24"/>
        </w:rPr>
        <w:object w:dxaOrig="8451" w:dyaOrig="12300" w14:anchorId="0F7999BB">
          <v:shape id="_x0000_i1026" type="#_x0000_t75" style="width:422pt;height:615.55pt" o:ole="" fillcolor="window">
            <v:imagedata r:id="rId15" o:title=""/>
          </v:shape>
          <o:OLEObject Type="Embed" ProgID="Word.Picture.8" ShapeID="_x0000_i1026" DrawAspect="Content" ObjectID="_1829294662" r:id="rId16"/>
        </w:object>
      </w:r>
    </w:p>
    <w:p w14:paraId="28512DF4" w14:textId="77777777" w:rsidR="00D476B3" w:rsidRDefault="00D476B3">
      <w:pPr>
        <w:pStyle w:val="TF"/>
      </w:pPr>
      <w:bookmarkStart w:id="110" w:name="_CRFigure5_2"/>
      <w:r>
        <w:t xml:space="preserve">Figure </w:t>
      </w:r>
      <w:bookmarkEnd w:id="110"/>
      <w:r>
        <w:t>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4.95pt;height:615.95pt" o:ole="" fillcolor="window">
            <v:imagedata r:id="rId17" o:title=""/>
          </v:shape>
          <o:OLEObject Type="Embed" ProgID="Word.Picture.8" ShapeID="_x0000_i1027" DrawAspect="Content" ObjectID="_1829294663" r:id="rId18"/>
        </w:object>
      </w:r>
    </w:p>
    <w:p w14:paraId="785FD2E6" w14:textId="77777777" w:rsidR="00D476B3" w:rsidRDefault="00D476B3">
      <w:pPr>
        <w:pStyle w:val="TF"/>
      </w:pPr>
      <w:bookmarkStart w:id="111" w:name="_CRFigure5_33GPPTS24_007"/>
      <w:r>
        <w:t xml:space="preserve">Figure </w:t>
      </w:r>
      <w:bookmarkEnd w:id="111"/>
      <w:r>
        <w:t>5.3/</w:t>
      </w:r>
      <w:r>
        <w:rPr>
          <w:rFonts w:hint="eastAsia"/>
        </w:rPr>
        <w:t>3GPP TS</w:t>
      </w:r>
      <w:r>
        <w:t xml:space="preserve"> 24.007: Protocol architecture supporting GPRS class A and B MSs, MS - side</w:t>
      </w:r>
    </w:p>
    <w:bookmarkStart w:id="112" w:name="_MON_1297683829"/>
    <w:bookmarkEnd w:id="112"/>
    <w:p w14:paraId="0F2ABCBD" w14:textId="77777777" w:rsidR="00D476B3" w:rsidRDefault="00D476B3">
      <w:pPr>
        <w:pStyle w:val="TH"/>
      </w:pPr>
      <w:r>
        <w:object w:dxaOrig="9330" w:dyaOrig="12915" w14:anchorId="1ADF8062">
          <v:shape id="_x0000_i1028" type="#_x0000_t75" style="width:465.7pt;height:645.9pt" o:ole="" fillcolor="window">
            <v:imagedata r:id="rId19" o:title=""/>
          </v:shape>
          <o:OLEObject Type="Embed" ProgID="Word.Picture.8" ShapeID="_x0000_i1028" DrawAspect="Content" ObjectID="_1829294664" r:id="rId20"/>
        </w:object>
      </w:r>
    </w:p>
    <w:p w14:paraId="759769CF" w14:textId="77777777" w:rsidR="00D476B3" w:rsidRDefault="00D476B3">
      <w:pPr>
        <w:pStyle w:val="TF"/>
      </w:pPr>
      <w:bookmarkStart w:id="113" w:name="_CRFigure5_43GPPTS24_007"/>
      <w:r>
        <w:t xml:space="preserve">Figure </w:t>
      </w:r>
      <w:bookmarkEnd w:id="113"/>
      <w:r>
        <w:t>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85pt" o:ole="" fillcolor="window">
            <v:imagedata r:id="rId21" o:title=""/>
          </v:shape>
          <o:OLEObject Type="Embed" ProgID="Word.Picture.8" ShapeID="_x0000_i1029" DrawAspect="Content" ObjectID="_1829294665" r:id="rId22"/>
        </w:object>
      </w:r>
    </w:p>
    <w:p w14:paraId="774F96F3" w14:textId="77777777" w:rsidR="00D476B3" w:rsidRDefault="00D476B3">
      <w:pPr>
        <w:pStyle w:val="TF"/>
      </w:pPr>
      <w:bookmarkStart w:id="114" w:name="_CRFigure5_53GPPTS24_007"/>
      <w:r>
        <w:t xml:space="preserve">Figure </w:t>
      </w:r>
      <w:bookmarkEnd w:id="114"/>
      <w:r>
        <w:t>5.5/</w:t>
      </w:r>
      <w:r>
        <w:rPr>
          <w:rFonts w:hint="eastAsia"/>
        </w:rPr>
        <w:t>3GPP TS</w:t>
      </w:r>
      <w:r>
        <w:t xml:space="preserve"> 24.007: Protocol architecture of Non Access Stratum supporting PS mode of operation MSs, MS</w:t>
      </w:r>
      <w:r>
        <w:noBreakHyphen/>
        <w:t>side</w:t>
      </w:r>
    </w:p>
    <w:bookmarkStart w:id="115" w:name="_MON_1073819135"/>
    <w:bookmarkStart w:id="116" w:name="_MON_1073818901"/>
    <w:bookmarkEnd w:id="115"/>
    <w:bookmarkEnd w:id="116"/>
    <w:bookmarkStart w:id="117" w:name="_MON_1073819136"/>
    <w:bookmarkEnd w:id="117"/>
    <w:p w14:paraId="435EEE19" w14:textId="248A399F" w:rsidR="00D476B3" w:rsidRDefault="00D476B3">
      <w:pPr>
        <w:pStyle w:val="TH"/>
      </w:pPr>
      <w:r>
        <w:rPr>
          <w:rFonts w:hint="eastAsia"/>
        </w:rPr>
        <w:object w:dxaOrig="12907" w:dyaOrig="8165" w14:anchorId="22E0A336">
          <v:shape id="_x0000_i1030" type="#_x0000_t75" style="width:476.95pt;height:302.15pt" o:ole="" fillcolor="window">
            <v:imagedata r:id="rId23" o:title=""/>
          </v:shape>
          <o:OLEObject Type="Embed" ProgID="Word.Picture.8" ShapeID="_x0000_i1030" DrawAspect="Content" ObjectID="_1829294666" r:id="rId24"/>
        </w:object>
      </w:r>
    </w:p>
    <w:p w14:paraId="2BE11ECF" w14:textId="77777777" w:rsidR="00D476B3" w:rsidRDefault="00D476B3">
      <w:pPr>
        <w:pStyle w:val="TF"/>
      </w:pPr>
      <w:bookmarkStart w:id="118" w:name="_CRFigure5_624_007"/>
      <w:r>
        <w:t xml:space="preserve">Figure </w:t>
      </w:r>
      <w:bookmarkEnd w:id="118"/>
      <w:r>
        <w:t>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1CF15146" w14:textId="77777777" w:rsidR="00F003F4" w:rsidRDefault="00436818" w:rsidP="00F003F4">
      <w:pPr>
        <w:pStyle w:val="TH"/>
      </w:pPr>
      <w:r>
        <w:object w:dxaOrig="10545" w:dyaOrig="9265" w14:anchorId="1EE21487">
          <v:shape id="_x0000_i1031" type="#_x0000_t75" style="width:433.25pt;height:380.8pt" o:ole="">
            <v:imagedata r:id="rId25" o:title=""/>
          </v:shape>
          <o:OLEObject Type="Embed" ProgID="Visio.Drawing.11" ShapeID="_x0000_i1031" DrawAspect="Content" ObjectID="_1829294667" r:id="rId26"/>
        </w:object>
      </w:r>
    </w:p>
    <w:p w14:paraId="70C7AB78" w14:textId="77777777" w:rsidR="00F003F4" w:rsidRDefault="00F003F4" w:rsidP="00F003F4">
      <w:pPr>
        <w:pStyle w:val="TF"/>
      </w:pPr>
      <w:bookmarkStart w:id="119" w:name="_CRFigure5_73GPPTS24_007"/>
      <w:r>
        <w:t>Figure </w:t>
      </w:r>
      <w:bookmarkEnd w:id="119"/>
      <w:r>
        <w:t>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9.05pt;height:393.3pt" o:ole="" o:allowoverlap="f">
            <v:imagedata r:id="rId27" o:title=""/>
          </v:shape>
          <o:OLEObject Type="Embed" ProgID="Visio.Drawing.11" ShapeID="_x0000_i1032" DrawAspect="Content" ObjectID="_1829294668" r:id="rId28"/>
        </w:object>
      </w:r>
    </w:p>
    <w:p w14:paraId="157726B1" w14:textId="77777777" w:rsidR="00F003F4" w:rsidRDefault="00F003F4" w:rsidP="00F003F4">
      <w:pPr>
        <w:pStyle w:val="TF"/>
      </w:pPr>
      <w:bookmarkStart w:id="120" w:name="_CRFigure5_83GPPTS24_007"/>
      <w:r>
        <w:t xml:space="preserve">Figure </w:t>
      </w:r>
      <w:bookmarkEnd w:id="120"/>
      <w:r>
        <w:t>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8pt;height:402.45pt" o:ole="">
            <v:imagedata r:id="rId29" o:title=""/>
          </v:shape>
          <o:OLEObject Type="Embed" ProgID="Visio.Drawing.11" ShapeID="_x0000_i1033" DrawAspect="Content" ObjectID="_1829294669" r:id="rId30"/>
        </w:object>
      </w:r>
    </w:p>
    <w:p w14:paraId="759DD8EC" w14:textId="77777777" w:rsidR="0037636E" w:rsidRPr="00BD0557" w:rsidRDefault="0037636E" w:rsidP="0037636E">
      <w:pPr>
        <w:pStyle w:val="TF"/>
      </w:pPr>
      <w:bookmarkStart w:id="121" w:name="_CRFigure5_93GPPTS24_007"/>
      <w:r w:rsidRPr="00BD0557">
        <w:t>Figure </w:t>
      </w:r>
      <w:bookmarkEnd w:id="121"/>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1pt;height:440.75pt" o:ole="">
            <v:imagedata r:id="rId31" o:title=""/>
          </v:shape>
          <o:OLEObject Type="Embed" ProgID="Visio.Drawing.11" ShapeID="_x0000_i1034" DrawAspect="Content" ObjectID="_1829294670" r:id="rId32"/>
        </w:object>
      </w:r>
    </w:p>
    <w:p w14:paraId="2EB5BAE0" w14:textId="77777777" w:rsidR="0037636E" w:rsidRPr="00BD0557" w:rsidRDefault="0037636E" w:rsidP="0037636E">
      <w:pPr>
        <w:pStyle w:val="TF"/>
      </w:pPr>
      <w:bookmarkStart w:id="122" w:name="_CRFigure5_103GPPTS24_007"/>
      <w:r w:rsidRPr="00BD0557">
        <w:t>Figure </w:t>
      </w:r>
      <w:bookmarkEnd w:id="122"/>
      <w:r>
        <w:t>5.10/3GPP TS 24.007</w:t>
      </w:r>
      <w:r w:rsidRPr="00BD0557">
        <w:t>: Protocol architecture of Non Access Stratum supporting MSs, MS</w:t>
      </w:r>
      <w:r w:rsidRPr="00BD0557">
        <w:noBreakHyphen/>
        <w:t>side (over non-3GPP access)</w:t>
      </w:r>
    </w:p>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the CM sublayer includes the SM, SS and GSMS entities. The SM entity provides services to the SNDCP entity and uses services of the MM sublayer. The GSMS entity is identical to the SMS entity for non-GPRS services 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lastRenderedPageBreak/>
        <w:t>Figure</w:t>
      </w:r>
      <w:r w:rsidR="00A8346E">
        <w:t> </w:t>
      </w:r>
      <w:r>
        <w:t>5.3 defines four sublayers for non-GPRS and GPRS-services supporting Class A and Class B MSs:</w:t>
      </w:r>
    </w:p>
    <w:p w14:paraId="437B8809" w14:textId="77777777" w:rsidR="00D476B3" w:rsidRPr="00307CED" w:rsidRDefault="00D476B3" w:rsidP="00307CED">
      <w:pPr>
        <w:pStyle w:val="B1"/>
      </w:pPr>
      <w:r w:rsidRPr="00307CED">
        <w:t>-</w:t>
      </w:r>
      <w:r w:rsidRPr="00307CED">
        <w:tab/>
        <w:t>the RR sublayer provides services to the MM and LLC sublayers;</w:t>
      </w:r>
    </w:p>
    <w:p w14:paraId="751E9EC7" w14:textId="77777777" w:rsidR="00D476B3" w:rsidRPr="00307CED" w:rsidRDefault="00D476B3" w:rsidP="00307CED">
      <w:pPr>
        <w:pStyle w:val="B1"/>
      </w:pPr>
      <w:r w:rsidRPr="00307CED">
        <w:t>-</w:t>
      </w:r>
      <w:r w:rsidRPr="00307CED">
        <w:tab/>
        <w:t>the LLC sublayer provides services to the MM sublayer, the SNDCP and GSMS entities and uses services of the RR sublayer;</w:t>
      </w:r>
    </w:p>
    <w:p w14:paraId="32BE2C82" w14:textId="77777777" w:rsidR="00D476B3" w:rsidRPr="00307CED" w:rsidRDefault="00D476B3" w:rsidP="00307CED">
      <w:pPr>
        <w:pStyle w:val="B1"/>
      </w:pPr>
      <w:r w:rsidRPr="00307CED">
        <w:t>-</w:t>
      </w:r>
      <w:r w:rsidRPr="00307CED">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Pr="00307CED" w:rsidRDefault="00D476B3" w:rsidP="00307CED">
      <w:pPr>
        <w:pStyle w:val="B1"/>
      </w:pPr>
      <w:r w:rsidRPr="00307CED">
        <w:t>-</w:t>
      </w:r>
      <w:r w:rsidRPr="00307CED">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lastRenderedPageBreak/>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123" w:name="_CR6"/>
      <w:bookmarkStart w:id="124" w:name="_Toc11256338"/>
      <w:bookmarkStart w:id="125" w:name="_Toc36116330"/>
      <w:bookmarkStart w:id="126" w:name="_Toc45096387"/>
      <w:bookmarkStart w:id="127" w:name="_Toc51762253"/>
      <w:bookmarkStart w:id="128" w:name="_Toc218682159"/>
      <w:bookmarkEnd w:id="123"/>
      <w:r>
        <w:lastRenderedPageBreak/>
        <w:t>6</w:t>
      </w:r>
      <w:r>
        <w:tab/>
        <w:t>Services provided by signalling layer 3 at the MS side</w:t>
      </w:r>
      <w:bookmarkEnd w:id="124"/>
      <w:bookmarkEnd w:id="125"/>
      <w:bookmarkEnd w:id="126"/>
      <w:bookmarkEnd w:id="127"/>
      <w:bookmarkEnd w:id="128"/>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Pr="00307CED" w:rsidRDefault="00D476B3" w:rsidP="00307CED">
      <w:pPr>
        <w:pStyle w:val="B1"/>
      </w:pPr>
      <w:r w:rsidRPr="00307CED">
        <w:t>-</w:t>
      </w:r>
      <w:r w:rsidRPr="00307CED">
        <w:tab/>
        <w:t>Call Control services for normal and emergency calls including call related Supplementary Services Support services at the MNCC-SAP;</w:t>
      </w:r>
    </w:p>
    <w:p w14:paraId="2D535CDA" w14:textId="77777777" w:rsidR="00D476B3" w:rsidRPr="00307CED" w:rsidRDefault="00D476B3" w:rsidP="00307CED">
      <w:pPr>
        <w:pStyle w:val="B1"/>
      </w:pPr>
      <w:r w:rsidRPr="00307CED">
        <w:t>-</w:t>
      </w:r>
      <w:r w:rsidRPr="00307CED">
        <w:tab/>
        <w:t>Short Message Services Support services at the MNSMS-SAP;</w:t>
      </w:r>
    </w:p>
    <w:p w14:paraId="721DEDF6" w14:textId="77777777" w:rsidR="00D476B3" w:rsidRPr="00307CED" w:rsidRDefault="00D476B3" w:rsidP="00307CED">
      <w:pPr>
        <w:pStyle w:val="B1"/>
      </w:pPr>
      <w:r w:rsidRPr="00307CED">
        <w:t>-</w:t>
      </w:r>
      <w:r w:rsidRPr="00307CED">
        <w:tab/>
        <w:t>Call independent Supplementary Services Support services at the MNSS-SAP;</w:t>
      </w:r>
    </w:p>
    <w:p w14:paraId="013EDD3F" w14:textId="77777777" w:rsidR="00D476B3" w:rsidRPr="00307CED" w:rsidRDefault="00D476B3" w:rsidP="00307CED">
      <w:pPr>
        <w:pStyle w:val="B1"/>
      </w:pPr>
      <w:r w:rsidRPr="00307CED">
        <w:t>-</w:t>
      </w:r>
      <w:r w:rsidRPr="00307CED">
        <w:tab/>
        <w:t>Location Services Support services at the MNLCS-SAP;</w:t>
      </w:r>
    </w:p>
    <w:p w14:paraId="63BA7C7F" w14:textId="77777777" w:rsidR="00D476B3" w:rsidRPr="00307CED" w:rsidRDefault="00D476B3" w:rsidP="00307CED">
      <w:pPr>
        <w:pStyle w:val="B1"/>
      </w:pPr>
      <w:r w:rsidRPr="00307CED">
        <w:t>-</w:t>
      </w:r>
      <w:r w:rsidRPr="00307CED">
        <w:tab/>
        <w:t>other services corresponding to further functional blocks of the CM sublayer at the appropriate service access points. These services are not further described in this clause;</w:t>
      </w:r>
    </w:p>
    <w:p w14:paraId="04470057" w14:textId="77777777" w:rsidR="00D476B3" w:rsidRPr="00307CED" w:rsidRDefault="00D476B3" w:rsidP="00307CED">
      <w:pPr>
        <w:pStyle w:val="B1"/>
      </w:pPr>
      <w:r w:rsidRPr="00307CED">
        <w:t>-</w:t>
      </w:r>
      <w:r w:rsidRPr="00307CED">
        <w:tab/>
        <w:t>Session Management services at the SMREG-SAP and at the SNSM-SAP;</w:t>
      </w:r>
    </w:p>
    <w:p w14:paraId="32E4AD46" w14:textId="77777777" w:rsidR="00D476B3" w:rsidRPr="00307CED" w:rsidRDefault="00D476B3" w:rsidP="00307CED">
      <w:pPr>
        <w:pStyle w:val="B1"/>
      </w:pPr>
      <w:r w:rsidRPr="00307CED">
        <w:t>-</w:t>
      </w:r>
      <w:r w:rsidRPr="00307CED">
        <w:tab/>
        <w:t>Logical Link Control services at the QoS1-SAP, QoS2-SAP, QoS3-SAP and QoS4-SAP.</w:t>
      </w:r>
    </w:p>
    <w:p w14:paraId="09D81B98" w14:textId="77777777" w:rsidR="00D476B3" w:rsidRDefault="00D476B3">
      <w:pPr>
        <w:pStyle w:val="Heading2"/>
      </w:pPr>
      <w:bookmarkStart w:id="129" w:name="_CR6_1"/>
      <w:bookmarkStart w:id="130" w:name="_Toc11256339"/>
      <w:bookmarkStart w:id="131" w:name="_Toc36116331"/>
      <w:bookmarkStart w:id="132" w:name="_Toc45096388"/>
      <w:bookmarkStart w:id="133" w:name="_Toc51762254"/>
      <w:bookmarkStart w:id="134" w:name="_Toc218682160"/>
      <w:bookmarkEnd w:id="129"/>
      <w:r>
        <w:t>6.1</w:t>
      </w:r>
      <w:r>
        <w:tab/>
        <w:t>Registration services</w:t>
      </w:r>
      <w:bookmarkEnd w:id="130"/>
      <w:bookmarkEnd w:id="131"/>
      <w:bookmarkEnd w:id="132"/>
      <w:bookmarkEnd w:id="133"/>
      <w:bookmarkEnd w:id="134"/>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35" w:name="_CR6_1_1"/>
      <w:bookmarkStart w:id="136" w:name="_Toc11256340"/>
      <w:bookmarkStart w:id="137" w:name="_Toc36116332"/>
      <w:bookmarkStart w:id="138" w:name="_Toc45096389"/>
      <w:bookmarkStart w:id="139" w:name="_Toc51762255"/>
      <w:bookmarkStart w:id="140" w:name="_Toc218682161"/>
      <w:bookmarkEnd w:id="135"/>
      <w:r>
        <w:lastRenderedPageBreak/>
        <w:t>6.1.1</w:t>
      </w:r>
      <w:r>
        <w:tab/>
        <w:t>Service state diagram for MS not supporting GPRS service</w:t>
      </w:r>
      <w:bookmarkEnd w:id="136"/>
      <w:bookmarkEnd w:id="137"/>
      <w:bookmarkEnd w:id="138"/>
      <w:bookmarkEnd w:id="139"/>
      <w:bookmarkEnd w:id="14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7pt;height:277.2pt" o:ole="">
            <v:imagedata r:id="rId33" o:title=""/>
          </v:shape>
          <o:OLEObject Type="Embed" ProgID="Designer" ShapeID="_x0000_i1035" DrawAspect="Content" ObjectID="_1829294671" r:id="rId34"/>
        </w:object>
      </w:r>
    </w:p>
    <w:p w14:paraId="03992EB6" w14:textId="77777777" w:rsidR="00D476B3" w:rsidRDefault="00D476B3">
      <w:pPr>
        <w:pStyle w:val="TF"/>
      </w:pPr>
      <w:bookmarkStart w:id="141" w:name="_CRFigure6_1"/>
      <w:r>
        <w:t>Figure </w:t>
      </w:r>
      <w:bookmarkEnd w:id="141"/>
      <w:r>
        <w:t>6.1: Registration services provided at MMREG</w:t>
      </w:r>
      <w:r>
        <w:noBreakHyphen/>
        <w:t xml:space="preserve">SAP </w:t>
      </w:r>
      <w:r>
        <w:noBreakHyphen/>
        <w:t xml:space="preserve"> MS side</w:t>
      </w:r>
    </w:p>
    <w:p w14:paraId="26A1A45B" w14:textId="77777777" w:rsidR="00D476B3" w:rsidRDefault="00D476B3">
      <w:pPr>
        <w:pStyle w:val="Heading3"/>
      </w:pPr>
      <w:bookmarkStart w:id="142" w:name="_CR6_1_2"/>
      <w:bookmarkStart w:id="143" w:name="_Toc11256341"/>
      <w:bookmarkStart w:id="144" w:name="_Toc36116333"/>
      <w:bookmarkStart w:id="145" w:name="_Toc45096390"/>
      <w:bookmarkStart w:id="146" w:name="_Toc51762256"/>
      <w:bookmarkStart w:id="147" w:name="_Toc218682162"/>
      <w:bookmarkEnd w:id="142"/>
      <w:r>
        <w:t>6.1.2</w:t>
      </w:r>
      <w:r>
        <w:tab/>
        <w:t>Service primitives</w:t>
      </w:r>
      <w:bookmarkEnd w:id="143"/>
      <w:bookmarkEnd w:id="144"/>
      <w:bookmarkEnd w:id="145"/>
      <w:bookmarkEnd w:id="146"/>
      <w:bookmarkEnd w:id="147"/>
    </w:p>
    <w:p w14:paraId="222AFF4B" w14:textId="77777777" w:rsidR="00D476B3" w:rsidRDefault="00D476B3">
      <w:pPr>
        <w:pStyle w:val="TH"/>
      </w:pPr>
      <w:bookmarkStart w:id="148" w:name="_CRTable6_1"/>
      <w:r>
        <w:t>Table </w:t>
      </w:r>
      <w:bookmarkEnd w:id="148"/>
      <w:r>
        <w:t>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49" w:name="_CR6_1_2_1"/>
      <w:bookmarkStart w:id="150" w:name="_Toc11256342"/>
      <w:bookmarkStart w:id="151" w:name="_Toc36116334"/>
      <w:bookmarkStart w:id="152" w:name="_Toc45096391"/>
      <w:bookmarkStart w:id="153" w:name="_Toc51762257"/>
      <w:bookmarkStart w:id="154" w:name="_Toc218682163"/>
      <w:bookmarkEnd w:id="149"/>
      <w:r>
        <w:rPr>
          <w:lang w:val="fr-FR"/>
        </w:rPr>
        <w:t>6.1.2.1</w:t>
      </w:r>
      <w:r>
        <w:rPr>
          <w:lang w:val="fr-FR"/>
        </w:rPr>
        <w:tab/>
        <w:t>MMR_REG_REQ</w:t>
      </w:r>
      <w:bookmarkEnd w:id="150"/>
      <w:bookmarkEnd w:id="151"/>
      <w:bookmarkEnd w:id="152"/>
      <w:bookmarkEnd w:id="153"/>
      <w:bookmarkEnd w:id="154"/>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55" w:name="_CR6_1_2_2"/>
      <w:bookmarkStart w:id="156" w:name="_Toc11256343"/>
      <w:bookmarkStart w:id="157" w:name="_Toc36116335"/>
      <w:bookmarkStart w:id="158" w:name="_Toc45096392"/>
      <w:bookmarkStart w:id="159" w:name="_Toc51762258"/>
      <w:bookmarkStart w:id="160" w:name="_Toc218682164"/>
      <w:bookmarkEnd w:id="155"/>
      <w:r>
        <w:t>6.1.2.2</w:t>
      </w:r>
      <w:r>
        <w:tab/>
        <w:t>MMR_REG_CNF</w:t>
      </w:r>
      <w:bookmarkEnd w:id="156"/>
      <w:bookmarkEnd w:id="157"/>
      <w:bookmarkEnd w:id="158"/>
      <w:bookmarkEnd w:id="159"/>
      <w:bookmarkEnd w:id="160"/>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61" w:name="_CR6_1_2_3"/>
      <w:bookmarkStart w:id="162" w:name="_Toc11256344"/>
      <w:bookmarkStart w:id="163" w:name="_Toc36116336"/>
      <w:bookmarkStart w:id="164" w:name="_Toc45096393"/>
      <w:bookmarkStart w:id="165" w:name="_Toc51762259"/>
      <w:bookmarkStart w:id="166" w:name="_Toc218682165"/>
      <w:bookmarkEnd w:id="161"/>
      <w:r>
        <w:t>6.1.2.3</w:t>
      </w:r>
      <w:r>
        <w:tab/>
        <w:t>Void</w:t>
      </w:r>
      <w:bookmarkEnd w:id="162"/>
      <w:bookmarkEnd w:id="163"/>
      <w:bookmarkEnd w:id="164"/>
      <w:bookmarkEnd w:id="165"/>
      <w:bookmarkEnd w:id="166"/>
    </w:p>
    <w:p w14:paraId="45017B6B" w14:textId="77777777" w:rsidR="00D476B3" w:rsidRDefault="00D476B3">
      <w:pPr>
        <w:pStyle w:val="Heading4"/>
      </w:pPr>
      <w:bookmarkStart w:id="167" w:name="_CR6_1_2_4"/>
      <w:bookmarkStart w:id="168" w:name="_Toc11256345"/>
      <w:bookmarkStart w:id="169" w:name="_Toc36116337"/>
      <w:bookmarkStart w:id="170" w:name="_Toc45096394"/>
      <w:bookmarkStart w:id="171" w:name="_Toc51762260"/>
      <w:bookmarkStart w:id="172" w:name="_Toc218682166"/>
      <w:bookmarkEnd w:id="167"/>
      <w:r>
        <w:t>6.1.2.4</w:t>
      </w:r>
      <w:r>
        <w:tab/>
        <w:t>MMR_NREG_REQ</w:t>
      </w:r>
      <w:bookmarkEnd w:id="168"/>
      <w:bookmarkEnd w:id="169"/>
      <w:bookmarkEnd w:id="170"/>
      <w:bookmarkEnd w:id="171"/>
      <w:bookmarkEnd w:id="172"/>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73" w:name="_CR6_1_2_5"/>
      <w:bookmarkStart w:id="174" w:name="_Toc11256346"/>
      <w:bookmarkStart w:id="175" w:name="_Toc36116338"/>
      <w:bookmarkStart w:id="176" w:name="_Toc45096395"/>
      <w:bookmarkStart w:id="177" w:name="_Toc51762261"/>
      <w:bookmarkStart w:id="178" w:name="_Toc218682167"/>
      <w:bookmarkEnd w:id="173"/>
      <w:r>
        <w:lastRenderedPageBreak/>
        <w:t>6.1.2.5</w:t>
      </w:r>
      <w:r>
        <w:tab/>
        <w:t>MMR_NREG_IND</w:t>
      </w:r>
      <w:bookmarkEnd w:id="174"/>
      <w:bookmarkEnd w:id="175"/>
      <w:bookmarkEnd w:id="176"/>
      <w:bookmarkEnd w:id="177"/>
      <w:bookmarkEnd w:id="178"/>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79" w:name="_CR6_1_3"/>
      <w:bookmarkStart w:id="180" w:name="_Toc11256347"/>
      <w:bookmarkStart w:id="181" w:name="_Toc36116339"/>
      <w:bookmarkStart w:id="182" w:name="_Toc45096396"/>
      <w:bookmarkStart w:id="183" w:name="_Toc51762262"/>
      <w:bookmarkStart w:id="184" w:name="_Toc218682168"/>
      <w:bookmarkEnd w:id="179"/>
      <w:r>
        <w:t>6.1.3</w:t>
      </w:r>
      <w:r>
        <w:tab/>
        <w:t>Registration Services for CTS-Services</w:t>
      </w:r>
      <w:bookmarkEnd w:id="180"/>
      <w:bookmarkEnd w:id="181"/>
      <w:bookmarkEnd w:id="182"/>
      <w:bookmarkEnd w:id="183"/>
      <w:bookmarkEnd w:id="184"/>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bookmarkStart w:id="185" w:name="_CRTable6_1_3"/>
      <w:r>
        <w:t>Table </w:t>
      </w:r>
      <w:bookmarkEnd w:id="185"/>
      <w:r>
        <w:t>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Pr="006E0E53" w:rsidRDefault="00D476B3">
            <w:pPr>
              <w:pStyle w:val="TAC"/>
              <w:rPr>
                <w:lang w:val="sv-SE"/>
              </w:rPr>
            </w:pPr>
            <w:r w:rsidRPr="006E0E53">
              <w:rPr>
                <w:lang w:val="sv-SE"/>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86" w:name="_CR6_1_3_1"/>
      <w:bookmarkStart w:id="187" w:name="_Toc11256348"/>
      <w:bookmarkStart w:id="188" w:name="_Toc36116340"/>
      <w:bookmarkStart w:id="189" w:name="_Toc45096397"/>
      <w:bookmarkStart w:id="190" w:name="_Toc51762263"/>
      <w:bookmarkStart w:id="191" w:name="_Toc218682169"/>
      <w:bookmarkEnd w:id="186"/>
      <w:r>
        <w:t>6.1.3.1</w:t>
      </w:r>
      <w:r>
        <w:tab/>
        <w:t>MMR_CTS _ATTACH_REQ</w:t>
      </w:r>
      <w:bookmarkEnd w:id="187"/>
      <w:bookmarkEnd w:id="188"/>
      <w:bookmarkEnd w:id="189"/>
      <w:bookmarkEnd w:id="190"/>
      <w:bookmarkEnd w:id="191"/>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92" w:name="_CR6_1_3_2"/>
      <w:bookmarkStart w:id="193" w:name="_Toc11256349"/>
      <w:bookmarkStart w:id="194" w:name="_Toc36116341"/>
      <w:bookmarkStart w:id="195" w:name="_Toc45096398"/>
      <w:bookmarkStart w:id="196" w:name="_Toc51762264"/>
      <w:bookmarkStart w:id="197" w:name="_Toc218682170"/>
      <w:bookmarkEnd w:id="192"/>
      <w:r>
        <w:t>6.1.3.2</w:t>
      </w:r>
      <w:r>
        <w:tab/>
        <w:t>MMR_CTS _ATTACH_CNF</w:t>
      </w:r>
      <w:bookmarkEnd w:id="193"/>
      <w:bookmarkEnd w:id="194"/>
      <w:bookmarkEnd w:id="195"/>
      <w:bookmarkEnd w:id="196"/>
      <w:bookmarkEnd w:id="197"/>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98" w:name="_CR6_1_3_3"/>
      <w:bookmarkStart w:id="199" w:name="_Toc11256350"/>
      <w:bookmarkStart w:id="200" w:name="_Toc36116342"/>
      <w:bookmarkStart w:id="201" w:name="_Toc45096399"/>
      <w:bookmarkStart w:id="202" w:name="_Toc51762265"/>
      <w:bookmarkStart w:id="203" w:name="_Toc218682171"/>
      <w:bookmarkEnd w:id="198"/>
      <w:r>
        <w:t>6.1.3.3</w:t>
      </w:r>
      <w:r>
        <w:tab/>
        <w:t>MMR_CTS _ATTACH_REJ</w:t>
      </w:r>
      <w:bookmarkEnd w:id="199"/>
      <w:bookmarkEnd w:id="200"/>
      <w:bookmarkEnd w:id="201"/>
      <w:bookmarkEnd w:id="202"/>
      <w:bookmarkEnd w:id="203"/>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204" w:name="_CR6_1_3_4"/>
      <w:bookmarkStart w:id="205" w:name="_Toc11256351"/>
      <w:bookmarkStart w:id="206" w:name="_Toc36116343"/>
      <w:bookmarkStart w:id="207" w:name="_Toc45096400"/>
      <w:bookmarkStart w:id="208" w:name="_Toc51762266"/>
      <w:bookmarkStart w:id="209" w:name="_Toc218682172"/>
      <w:bookmarkEnd w:id="204"/>
      <w:r>
        <w:t>6.1.3.4</w:t>
      </w:r>
      <w:r>
        <w:tab/>
        <w:t>MMR_CTS _DETACH_IND</w:t>
      </w:r>
      <w:bookmarkEnd w:id="205"/>
      <w:bookmarkEnd w:id="206"/>
      <w:bookmarkEnd w:id="207"/>
      <w:bookmarkEnd w:id="208"/>
      <w:bookmarkEnd w:id="209"/>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210" w:name="_CR6_1_3_5"/>
      <w:bookmarkStart w:id="211" w:name="_Toc11256352"/>
      <w:bookmarkStart w:id="212" w:name="_Toc36116344"/>
      <w:bookmarkStart w:id="213" w:name="_Toc45096401"/>
      <w:bookmarkStart w:id="214" w:name="_Toc51762267"/>
      <w:bookmarkStart w:id="215" w:name="_Toc218682173"/>
      <w:bookmarkEnd w:id="210"/>
      <w:r>
        <w:t>6.1.3.5</w:t>
      </w:r>
      <w:r>
        <w:tab/>
        <w:t>MMR_CTS _ENROLL_REQ</w:t>
      </w:r>
      <w:bookmarkEnd w:id="211"/>
      <w:bookmarkEnd w:id="212"/>
      <w:bookmarkEnd w:id="213"/>
      <w:bookmarkEnd w:id="214"/>
      <w:bookmarkEnd w:id="215"/>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216" w:name="_CR6_1_3_6"/>
      <w:bookmarkStart w:id="217" w:name="_Toc11256353"/>
      <w:bookmarkStart w:id="218" w:name="_Toc36116345"/>
      <w:bookmarkStart w:id="219" w:name="_Toc45096402"/>
      <w:bookmarkStart w:id="220" w:name="_Toc51762268"/>
      <w:bookmarkStart w:id="221" w:name="_Toc218682174"/>
      <w:bookmarkEnd w:id="216"/>
      <w:r>
        <w:t>6.1.3.6</w:t>
      </w:r>
      <w:r>
        <w:tab/>
        <w:t>MMR_CTS _ENROLL_CNF</w:t>
      </w:r>
      <w:bookmarkEnd w:id="217"/>
      <w:bookmarkEnd w:id="218"/>
      <w:bookmarkEnd w:id="219"/>
      <w:bookmarkEnd w:id="220"/>
      <w:bookmarkEnd w:id="221"/>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222" w:name="_CR6_1_3_7"/>
      <w:bookmarkStart w:id="223" w:name="_Toc11256354"/>
      <w:bookmarkStart w:id="224" w:name="_Toc36116346"/>
      <w:bookmarkStart w:id="225" w:name="_Toc45096403"/>
      <w:bookmarkStart w:id="226" w:name="_Toc51762269"/>
      <w:bookmarkStart w:id="227" w:name="_Toc218682175"/>
      <w:bookmarkEnd w:id="222"/>
      <w:r>
        <w:t>6.1.3.7</w:t>
      </w:r>
      <w:r>
        <w:tab/>
        <w:t>MMR_CTS _ENROLL_REJ</w:t>
      </w:r>
      <w:bookmarkEnd w:id="223"/>
      <w:bookmarkEnd w:id="224"/>
      <w:bookmarkEnd w:id="225"/>
      <w:bookmarkEnd w:id="226"/>
      <w:bookmarkEnd w:id="227"/>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Pr="00E34F32" w:rsidRDefault="00D476B3">
      <w:pPr>
        <w:pStyle w:val="Heading4"/>
      </w:pPr>
      <w:bookmarkStart w:id="228" w:name="_CR6_1_3_8"/>
      <w:bookmarkStart w:id="229" w:name="_Toc11256355"/>
      <w:bookmarkStart w:id="230" w:name="_Toc36116347"/>
      <w:bookmarkStart w:id="231" w:name="_Toc45096404"/>
      <w:bookmarkStart w:id="232" w:name="_Toc51762270"/>
      <w:bookmarkStart w:id="233" w:name="_Toc218682176"/>
      <w:bookmarkEnd w:id="228"/>
      <w:r w:rsidRPr="00E34F32">
        <w:lastRenderedPageBreak/>
        <w:t>6.1.3.8</w:t>
      </w:r>
      <w:r w:rsidRPr="00E34F32">
        <w:tab/>
        <w:t>MMR_CTS _DE_ENROLL_IND</w:t>
      </w:r>
      <w:bookmarkEnd w:id="229"/>
      <w:bookmarkEnd w:id="230"/>
      <w:bookmarkEnd w:id="231"/>
      <w:bookmarkEnd w:id="232"/>
      <w:bookmarkEnd w:id="233"/>
    </w:p>
    <w:p w14:paraId="3560E3C4" w14:textId="77777777" w:rsidR="00D476B3" w:rsidRDefault="00D476B3">
      <w:r w:rsidRPr="00E34F32">
        <w:t xml:space="preserve">FP initiates CTS de-enrolment. </w:t>
      </w:r>
      <w:r>
        <w:t>CTS</w:t>
      </w:r>
      <w:r>
        <w:noBreakHyphen/>
        <w:t>MM is requested to send a CTS DE-ENROLMENT INDICATION message. The de-enrolment procedure is initiated.</w:t>
      </w:r>
    </w:p>
    <w:p w14:paraId="610E9584" w14:textId="77777777" w:rsidR="00D476B3" w:rsidRDefault="00D476B3">
      <w:pPr>
        <w:pStyle w:val="Heading2"/>
      </w:pPr>
      <w:bookmarkStart w:id="234" w:name="_CR6_2"/>
      <w:bookmarkStart w:id="235" w:name="_Toc11256356"/>
      <w:bookmarkStart w:id="236" w:name="_Toc36116348"/>
      <w:bookmarkStart w:id="237" w:name="_Toc45096405"/>
      <w:bookmarkStart w:id="238" w:name="_Toc51762271"/>
      <w:bookmarkStart w:id="239" w:name="_Toc218682177"/>
      <w:bookmarkEnd w:id="234"/>
      <w:r>
        <w:t>6.2</w:t>
      </w:r>
      <w:r>
        <w:tab/>
        <w:t>Call Control services</w:t>
      </w:r>
      <w:bookmarkEnd w:id="235"/>
      <w:bookmarkEnd w:id="236"/>
      <w:bookmarkEnd w:id="237"/>
      <w:bookmarkEnd w:id="238"/>
      <w:bookmarkEnd w:id="239"/>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240" w:name="_CR6_2_1"/>
      <w:bookmarkStart w:id="241" w:name="_Toc11256357"/>
      <w:bookmarkStart w:id="242" w:name="_Toc36116349"/>
      <w:bookmarkStart w:id="243" w:name="_Toc45096406"/>
      <w:bookmarkStart w:id="244" w:name="_Toc51762272"/>
      <w:bookmarkStart w:id="245" w:name="_Toc218682178"/>
      <w:bookmarkEnd w:id="240"/>
      <w:r>
        <w:t>6.2.1</w:t>
      </w:r>
      <w:r>
        <w:tab/>
        <w:t>Service state diagram</w:t>
      </w:r>
      <w:bookmarkEnd w:id="241"/>
      <w:bookmarkEnd w:id="242"/>
      <w:bookmarkEnd w:id="243"/>
      <w:bookmarkEnd w:id="244"/>
      <w:bookmarkEnd w:id="24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1.35pt;height:451.55pt" o:ole="" fillcolor="window">
            <v:imagedata r:id="rId37" o:title=""/>
          </v:shape>
          <o:OLEObject Type="Embed" ProgID="Designer" ShapeID="_x0000_i1036" DrawAspect="Content" ObjectID="_1829294672"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7pt;height:447pt" o:ole="" fillcolor="window">
            <v:imagedata r:id="rId39" o:title=""/>
          </v:shape>
          <o:OLEObject Type="Embed" ProgID="Designer" ShapeID="_x0000_i1037" DrawAspect="Content" ObjectID="_1829294673" r:id="rId40"/>
        </w:object>
      </w:r>
    </w:p>
    <w:p w14:paraId="2BCA84E8" w14:textId="77777777" w:rsidR="00D476B3" w:rsidRDefault="00D476B3">
      <w:pPr>
        <w:pStyle w:val="TF"/>
      </w:pPr>
      <w:bookmarkStart w:id="246" w:name="_CRFigure6_2"/>
      <w:r>
        <w:t>Figure </w:t>
      </w:r>
      <w:bookmarkEnd w:id="246"/>
      <w:r>
        <w:t xml:space="preserve">6.2: Service graph of Call Control entity </w:t>
      </w:r>
      <w:r>
        <w:noBreakHyphen/>
        <w:t xml:space="preserve"> MS side Active state (page 2 of 2)</w:t>
      </w:r>
    </w:p>
    <w:p w14:paraId="13597CD8" w14:textId="77777777" w:rsidR="00D476B3" w:rsidRDefault="00D476B3">
      <w:pPr>
        <w:pStyle w:val="Heading3"/>
      </w:pPr>
      <w:bookmarkStart w:id="247" w:name="_CR6_2_2"/>
      <w:bookmarkStart w:id="248" w:name="_Toc11256358"/>
      <w:bookmarkStart w:id="249" w:name="_Toc36116350"/>
      <w:bookmarkStart w:id="250" w:name="_Toc45096407"/>
      <w:bookmarkStart w:id="251" w:name="_Toc51762273"/>
      <w:bookmarkStart w:id="252" w:name="_Toc218682179"/>
      <w:bookmarkEnd w:id="247"/>
      <w:r>
        <w:lastRenderedPageBreak/>
        <w:t>6.2.2</w:t>
      </w:r>
      <w:r>
        <w:tab/>
        <w:t>Service primitives</w:t>
      </w:r>
      <w:bookmarkEnd w:id="248"/>
      <w:bookmarkEnd w:id="249"/>
      <w:bookmarkEnd w:id="250"/>
      <w:bookmarkEnd w:id="251"/>
      <w:bookmarkEnd w:id="252"/>
    </w:p>
    <w:p w14:paraId="6B1725A9" w14:textId="77777777" w:rsidR="00D476B3" w:rsidRDefault="00D476B3">
      <w:pPr>
        <w:pStyle w:val="TH"/>
      </w:pPr>
      <w:bookmarkStart w:id="253" w:name="_CRTable6_2"/>
      <w:r>
        <w:t>Table </w:t>
      </w:r>
      <w:bookmarkEnd w:id="253"/>
      <w:r>
        <w:t>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54" w:name="_CR6_2_2_1"/>
      <w:bookmarkStart w:id="255" w:name="_Toc11256359"/>
      <w:bookmarkStart w:id="256" w:name="_Toc36116351"/>
      <w:bookmarkStart w:id="257" w:name="_Toc45096408"/>
      <w:bookmarkStart w:id="258" w:name="_Toc51762274"/>
      <w:bookmarkStart w:id="259" w:name="_Toc218682180"/>
      <w:bookmarkEnd w:id="254"/>
      <w:r>
        <w:t>6.2.2.1</w:t>
      </w:r>
      <w:r>
        <w:tab/>
        <w:t>MNCC_SETUP_REQ</w:t>
      </w:r>
      <w:bookmarkEnd w:id="255"/>
      <w:bookmarkEnd w:id="256"/>
      <w:bookmarkEnd w:id="257"/>
      <w:bookmarkEnd w:id="258"/>
      <w:bookmarkEnd w:id="259"/>
    </w:p>
    <w:p w14:paraId="4922E44E" w14:textId="77777777" w:rsidR="00D476B3" w:rsidRDefault="00D476B3">
      <w:r>
        <w:t xml:space="preserve">Request to send a SETUP or EMERGENCY SETUP message to initiate </w:t>
      </w:r>
      <w:smartTag w:uri="urn:schemas-microsoft-com:office:smarttags" w:element="PlaceType">
        <w:smartTag w:uri="urn:schemas-microsoft-com:office:smarttags" w:element="place">
          <w:r>
            <w:t>Mobile</w:t>
          </w:r>
        </w:smartTag>
      </w:smartTag>
      <w:r>
        <w:t xml:space="preserve"> originating establishment of either a normal or an emergency call.</w:t>
      </w:r>
    </w:p>
    <w:p w14:paraId="5A9D50B0" w14:textId="77777777" w:rsidR="00D476B3" w:rsidRDefault="00D476B3">
      <w:pPr>
        <w:pStyle w:val="Heading4"/>
      </w:pPr>
      <w:bookmarkStart w:id="260" w:name="_CR6_2_2_2"/>
      <w:bookmarkStart w:id="261" w:name="_Toc11256360"/>
      <w:bookmarkStart w:id="262" w:name="_Toc36116352"/>
      <w:bookmarkStart w:id="263" w:name="_Toc45096409"/>
      <w:bookmarkStart w:id="264" w:name="_Toc51762275"/>
      <w:bookmarkStart w:id="265" w:name="_Toc218682181"/>
      <w:bookmarkEnd w:id="260"/>
      <w:r>
        <w:t>6.2.2.2</w:t>
      </w:r>
      <w:r>
        <w:tab/>
        <w:t>MNCC_SETUP_IND</w:t>
      </w:r>
      <w:bookmarkEnd w:id="261"/>
      <w:bookmarkEnd w:id="262"/>
      <w:bookmarkEnd w:id="263"/>
      <w:bookmarkEnd w:id="264"/>
      <w:bookmarkEnd w:id="265"/>
    </w:p>
    <w:p w14:paraId="602D4D4C" w14:textId="77777777" w:rsidR="00D476B3" w:rsidRDefault="00D476B3">
      <w:r>
        <w:t xml:space="preserve">Receipt of a SETUP message, the </w:t>
      </w:r>
      <w:smartTag w:uri="urn:schemas-microsoft-com:office:smarttags" w:element="PlaceType">
        <w:smartTag w:uri="urn:schemas-microsoft-com:office:smarttags" w:element="place">
          <w:r>
            <w:t>Mobile</w:t>
          </w:r>
        </w:smartTag>
      </w:smartTag>
      <w:r>
        <w:t xml:space="preserve"> terminated call establishment has been initiated.</w:t>
      </w:r>
    </w:p>
    <w:p w14:paraId="44FB42E3" w14:textId="77777777" w:rsidR="00D476B3" w:rsidRDefault="00D476B3">
      <w:pPr>
        <w:pStyle w:val="Heading4"/>
      </w:pPr>
      <w:bookmarkStart w:id="266" w:name="_CR6_2_2_3"/>
      <w:bookmarkStart w:id="267" w:name="_Toc11256361"/>
      <w:bookmarkStart w:id="268" w:name="_Toc36116353"/>
      <w:bookmarkStart w:id="269" w:name="_Toc45096410"/>
      <w:bookmarkStart w:id="270" w:name="_Toc51762276"/>
      <w:bookmarkStart w:id="271" w:name="_Toc218682182"/>
      <w:bookmarkEnd w:id="266"/>
      <w:r>
        <w:t>6.2.2.3</w:t>
      </w:r>
      <w:r>
        <w:tab/>
        <w:t>MNCC_SETUP_RES</w:t>
      </w:r>
      <w:bookmarkEnd w:id="267"/>
      <w:bookmarkEnd w:id="268"/>
      <w:bookmarkEnd w:id="269"/>
      <w:bookmarkEnd w:id="270"/>
      <w:bookmarkEnd w:id="271"/>
    </w:p>
    <w:p w14:paraId="7641D5FA" w14:textId="77777777" w:rsidR="00D476B3" w:rsidRDefault="00D476B3">
      <w:r>
        <w:t xml:space="preserve">Response to send a CONNECT message to indicate call acceptance by the </w:t>
      </w:r>
      <w:smartTag w:uri="urn:schemas-microsoft-com:office:smarttags" w:element="PlaceType">
        <w:smartTag w:uri="urn:schemas-microsoft-com:office:smarttags" w:element="plac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72" w:name="_CR6_2_2_4"/>
      <w:bookmarkStart w:id="273" w:name="_Toc11256362"/>
      <w:bookmarkStart w:id="274" w:name="_Toc36116354"/>
      <w:bookmarkStart w:id="275" w:name="_Toc45096411"/>
      <w:bookmarkStart w:id="276" w:name="_Toc51762277"/>
      <w:bookmarkStart w:id="277" w:name="_Toc218682183"/>
      <w:bookmarkEnd w:id="272"/>
      <w:r>
        <w:t>6.2.2.4</w:t>
      </w:r>
      <w:r>
        <w:tab/>
        <w:t>MNCC_SETUP_CNF</w:t>
      </w:r>
      <w:bookmarkEnd w:id="273"/>
      <w:bookmarkEnd w:id="274"/>
      <w:bookmarkEnd w:id="275"/>
      <w:bookmarkEnd w:id="276"/>
      <w:bookmarkEnd w:id="277"/>
    </w:p>
    <w:p w14:paraId="59E42594" w14:textId="77777777" w:rsidR="00D476B3" w:rsidRDefault="00D476B3">
      <w:r>
        <w:t xml:space="preserve">Receipt of a CONNECT message,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accepted by the remote called user.</w:t>
      </w:r>
    </w:p>
    <w:p w14:paraId="20828EB6" w14:textId="77777777" w:rsidR="00D476B3" w:rsidRDefault="00D476B3">
      <w:pPr>
        <w:pStyle w:val="Heading4"/>
      </w:pPr>
      <w:bookmarkStart w:id="278" w:name="_CR6_2_2_5"/>
      <w:bookmarkStart w:id="279" w:name="_Toc11256363"/>
      <w:bookmarkStart w:id="280" w:name="_Toc36116355"/>
      <w:bookmarkStart w:id="281" w:name="_Toc45096412"/>
      <w:bookmarkStart w:id="282" w:name="_Toc51762278"/>
      <w:bookmarkStart w:id="283" w:name="_Toc218682184"/>
      <w:bookmarkEnd w:id="278"/>
      <w:r>
        <w:t>6.2.2.5</w:t>
      </w:r>
      <w:r>
        <w:tab/>
        <w:t>MNCC_SETUP_COMPL_REQ</w:t>
      </w:r>
      <w:bookmarkEnd w:id="279"/>
      <w:bookmarkEnd w:id="280"/>
      <w:bookmarkEnd w:id="281"/>
      <w:bookmarkEnd w:id="282"/>
      <w:bookmarkEnd w:id="283"/>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84" w:name="_CR6_2_2_6"/>
      <w:bookmarkStart w:id="285" w:name="_Toc11256364"/>
      <w:bookmarkStart w:id="286" w:name="_Toc36116356"/>
      <w:bookmarkStart w:id="287" w:name="_Toc45096413"/>
      <w:bookmarkStart w:id="288" w:name="_Toc51762279"/>
      <w:bookmarkStart w:id="289" w:name="_Toc218682185"/>
      <w:bookmarkEnd w:id="284"/>
      <w:r>
        <w:lastRenderedPageBreak/>
        <w:t>6.2.2.6</w:t>
      </w:r>
      <w:r>
        <w:tab/>
        <w:t>MNCC_SETUP_COMPL_IND</w:t>
      </w:r>
      <w:bookmarkEnd w:id="285"/>
      <w:bookmarkEnd w:id="286"/>
      <w:bookmarkEnd w:id="287"/>
      <w:bookmarkEnd w:id="288"/>
      <w:bookmarkEnd w:id="289"/>
    </w:p>
    <w:p w14:paraId="5FA41A71" w14:textId="77777777" w:rsidR="00D476B3" w:rsidRDefault="00D476B3">
      <w:r>
        <w:t xml:space="preserve">Receipt of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90" w:name="_CR6_2_2_7"/>
      <w:bookmarkStart w:id="291" w:name="_Toc11256365"/>
      <w:bookmarkStart w:id="292" w:name="_Toc36116357"/>
      <w:bookmarkStart w:id="293" w:name="_Toc45096414"/>
      <w:bookmarkStart w:id="294" w:name="_Toc51762280"/>
      <w:bookmarkStart w:id="295" w:name="_Toc218682186"/>
      <w:bookmarkEnd w:id="290"/>
      <w:r>
        <w:t>6.2.2.7</w:t>
      </w:r>
      <w:r>
        <w:tab/>
        <w:t>MNCC_REJ_REQ</w:t>
      </w:r>
      <w:bookmarkEnd w:id="291"/>
      <w:bookmarkEnd w:id="292"/>
      <w:bookmarkEnd w:id="293"/>
      <w:bookmarkEnd w:id="294"/>
      <w:bookmarkEnd w:id="295"/>
    </w:p>
    <w:p w14:paraId="08E889E8" w14:textId="77777777" w:rsidR="00D476B3" w:rsidRDefault="00D476B3">
      <w:r>
        <w:t xml:space="preserve">Request to reject a </w:t>
      </w:r>
      <w:smartTag w:uri="urn:schemas-microsoft-com:office:smarttags" w:element="PlaceType">
        <w:smartTag w:uri="urn:schemas-microsoft-com:office:smarttags" w:element="plac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96" w:name="_CR6_2_2_8"/>
      <w:bookmarkStart w:id="297" w:name="_Toc11256366"/>
      <w:bookmarkStart w:id="298" w:name="_Toc36116358"/>
      <w:bookmarkStart w:id="299" w:name="_Toc45096415"/>
      <w:bookmarkStart w:id="300" w:name="_Toc51762281"/>
      <w:bookmarkStart w:id="301" w:name="_Toc218682187"/>
      <w:bookmarkEnd w:id="296"/>
      <w:r>
        <w:t>6.2.2.8</w:t>
      </w:r>
      <w:r>
        <w:tab/>
        <w:t>MNCC_REJ_IND</w:t>
      </w:r>
      <w:bookmarkEnd w:id="297"/>
      <w:bookmarkEnd w:id="298"/>
      <w:bookmarkEnd w:id="299"/>
      <w:bookmarkEnd w:id="300"/>
      <w:bookmarkEnd w:id="301"/>
    </w:p>
    <w:p w14:paraId="676C2B6F" w14:textId="77777777" w:rsidR="00D476B3" w:rsidRDefault="00D476B3">
      <w:r>
        <w:t xml:space="preserve">Indication that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302" w:name="_CR6_2_2_9"/>
      <w:bookmarkStart w:id="303" w:name="_Toc11256367"/>
      <w:bookmarkStart w:id="304" w:name="_Toc36116359"/>
      <w:bookmarkStart w:id="305" w:name="_Toc45096416"/>
      <w:bookmarkStart w:id="306" w:name="_Toc51762282"/>
      <w:bookmarkStart w:id="307" w:name="_Toc218682188"/>
      <w:bookmarkEnd w:id="302"/>
      <w:r>
        <w:t>6.2.2.9</w:t>
      </w:r>
      <w:r>
        <w:tab/>
        <w:t>MNCC_CALL_CONF_REQ</w:t>
      </w:r>
      <w:bookmarkEnd w:id="303"/>
      <w:bookmarkEnd w:id="304"/>
      <w:bookmarkEnd w:id="305"/>
      <w:bookmarkEnd w:id="306"/>
      <w:bookmarkEnd w:id="307"/>
    </w:p>
    <w:p w14:paraId="7DA0E09A" w14:textId="77777777" w:rsidR="00D476B3" w:rsidRDefault="00D476B3">
      <w:r>
        <w:t xml:space="preserve">Request to confirm a </w:t>
      </w:r>
      <w:smartTag w:uri="urn:schemas-microsoft-com:office:smarttags" w:element="PlaceType">
        <w:smartTag w:uri="urn:schemas-microsoft-com:office:smarttags" w:element="plac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308" w:name="_CR6_2_2_10"/>
      <w:bookmarkStart w:id="309" w:name="_Toc11256368"/>
      <w:bookmarkStart w:id="310" w:name="_Toc36116360"/>
      <w:bookmarkStart w:id="311" w:name="_Toc45096417"/>
      <w:bookmarkStart w:id="312" w:name="_Toc51762283"/>
      <w:bookmarkStart w:id="313" w:name="_Toc218682189"/>
      <w:bookmarkEnd w:id="308"/>
      <w:r>
        <w:t>6.2.2.10</w:t>
      </w:r>
      <w:r>
        <w:tab/>
        <w:t>MNCC_CALL_PROC_IND</w:t>
      </w:r>
      <w:bookmarkEnd w:id="309"/>
      <w:bookmarkEnd w:id="310"/>
      <w:bookmarkEnd w:id="311"/>
      <w:bookmarkEnd w:id="312"/>
      <w:bookmarkEnd w:id="313"/>
    </w:p>
    <w:p w14:paraId="5AD88759"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314" w:name="_CR6_2_2_11"/>
      <w:bookmarkStart w:id="315" w:name="_Toc11256369"/>
      <w:bookmarkStart w:id="316" w:name="_Toc36116361"/>
      <w:bookmarkStart w:id="317" w:name="_Toc45096418"/>
      <w:bookmarkStart w:id="318" w:name="_Toc51762284"/>
      <w:bookmarkStart w:id="319" w:name="_Toc218682190"/>
      <w:bookmarkEnd w:id="314"/>
      <w:r>
        <w:t>6.2.2.11</w:t>
      </w:r>
      <w:r>
        <w:tab/>
        <w:t>MNCC_PROGRESS_IND</w:t>
      </w:r>
      <w:bookmarkEnd w:id="315"/>
      <w:bookmarkEnd w:id="316"/>
      <w:bookmarkEnd w:id="317"/>
      <w:bookmarkEnd w:id="318"/>
      <w:bookmarkEnd w:id="319"/>
    </w:p>
    <w:p w14:paraId="3EB4808C"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320" w:name="_CR6_2_2_12"/>
      <w:bookmarkStart w:id="321" w:name="_Toc11256370"/>
      <w:bookmarkStart w:id="322" w:name="_Toc36116362"/>
      <w:bookmarkStart w:id="323" w:name="_Toc45096419"/>
      <w:bookmarkStart w:id="324" w:name="_Toc51762285"/>
      <w:bookmarkStart w:id="325" w:name="_Toc218682191"/>
      <w:bookmarkEnd w:id="320"/>
      <w:r>
        <w:t>6.2.2.12</w:t>
      </w:r>
      <w:r>
        <w:tab/>
        <w:t>MNCC_ALERT_REQ</w:t>
      </w:r>
      <w:bookmarkEnd w:id="321"/>
      <w:bookmarkEnd w:id="322"/>
      <w:bookmarkEnd w:id="323"/>
      <w:bookmarkEnd w:id="324"/>
      <w:bookmarkEnd w:id="325"/>
    </w:p>
    <w:p w14:paraId="777EA716" w14:textId="77777777" w:rsidR="00D476B3" w:rsidRDefault="00D476B3">
      <w:r>
        <w:t xml:space="preserve">Request to send an ALERTING message from the called </w:t>
      </w:r>
      <w:smartTag w:uri="urn:schemas-microsoft-com:office:smarttags" w:element="PlaceType">
        <w:smartTag w:uri="urn:schemas-microsoft-com:office:smarttags" w:element="place">
          <w:r>
            <w:t>Mobile</w:t>
          </w:r>
        </w:smartTag>
      </w:smartTag>
      <w:r>
        <w:t xml:space="preserve"> user to the remote calling user to indicate that user alerting has been initiated.</w:t>
      </w:r>
    </w:p>
    <w:p w14:paraId="50DD001C" w14:textId="77777777" w:rsidR="00D476B3" w:rsidRDefault="00D476B3">
      <w:pPr>
        <w:pStyle w:val="Heading4"/>
      </w:pPr>
      <w:bookmarkStart w:id="326" w:name="_CR6_2_2_13"/>
      <w:bookmarkStart w:id="327" w:name="_Toc11256371"/>
      <w:bookmarkStart w:id="328" w:name="_Toc36116363"/>
      <w:bookmarkStart w:id="329" w:name="_Toc45096420"/>
      <w:bookmarkStart w:id="330" w:name="_Toc51762286"/>
      <w:bookmarkStart w:id="331" w:name="_Toc218682192"/>
      <w:bookmarkEnd w:id="326"/>
      <w:r>
        <w:t>6.2.2.13</w:t>
      </w:r>
      <w:r>
        <w:tab/>
        <w:t>MNCC_ALERT_IND</w:t>
      </w:r>
      <w:bookmarkEnd w:id="327"/>
      <w:bookmarkEnd w:id="328"/>
      <w:bookmarkEnd w:id="329"/>
      <w:bookmarkEnd w:id="330"/>
      <w:bookmarkEnd w:id="331"/>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332" w:name="_CR6_2_2_14"/>
      <w:bookmarkStart w:id="333" w:name="_Toc11256372"/>
      <w:bookmarkStart w:id="334" w:name="_Toc36116364"/>
      <w:bookmarkStart w:id="335" w:name="_Toc45096421"/>
      <w:bookmarkStart w:id="336" w:name="_Toc51762287"/>
      <w:bookmarkStart w:id="337" w:name="_Toc218682193"/>
      <w:bookmarkEnd w:id="332"/>
      <w:r>
        <w:t>6.2.2.14</w:t>
      </w:r>
      <w:r>
        <w:tab/>
        <w:t>MNCC_NOTIFY_REQ</w:t>
      </w:r>
      <w:bookmarkEnd w:id="333"/>
      <w:bookmarkEnd w:id="334"/>
      <w:bookmarkEnd w:id="335"/>
      <w:bookmarkEnd w:id="336"/>
      <w:bookmarkEnd w:id="337"/>
    </w:p>
    <w:p w14:paraId="06D93B7E" w14:textId="77777777" w:rsidR="00D476B3" w:rsidRDefault="00D476B3">
      <w:r>
        <w:t xml:space="preserve">Request to send information pertaining to a call, such as user suspended, to the Network by the </w:t>
      </w:r>
      <w:smartTag w:uri="urn:schemas-microsoft-com:office:smarttags" w:element="PlaceType">
        <w:smartTag w:uri="urn:schemas-microsoft-com:office:smarttags" w:element="place">
          <w:r>
            <w:t>Mobile</w:t>
          </w:r>
        </w:smartTag>
      </w:smartTag>
      <w:r>
        <w:t xml:space="preserve"> user.</w:t>
      </w:r>
    </w:p>
    <w:p w14:paraId="56CBF9D5" w14:textId="77777777" w:rsidR="00D476B3" w:rsidRDefault="00D476B3">
      <w:pPr>
        <w:pStyle w:val="Heading4"/>
      </w:pPr>
      <w:bookmarkStart w:id="338" w:name="_CR6_2_2_15"/>
      <w:bookmarkStart w:id="339" w:name="_Toc11256373"/>
      <w:bookmarkStart w:id="340" w:name="_Toc36116365"/>
      <w:bookmarkStart w:id="341" w:name="_Toc45096422"/>
      <w:bookmarkStart w:id="342" w:name="_Toc51762288"/>
      <w:bookmarkStart w:id="343" w:name="_Toc218682194"/>
      <w:bookmarkEnd w:id="338"/>
      <w:r>
        <w:t>6.2.2.15</w:t>
      </w:r>
      <w:r>
        <w:tab/>
        <w:t>MNCC_NOTIFY_IND</w:t>
      </w:r>
      <w:bookmarkEnd w:id="339"/>
      <w:bookmarkEnd w:id="340"/>
      <w:bookmarkEnd w:id="341"/>
      <w:bookmarkEnd w:id="342"/>
      <w:bookmarkEnd w:id="343"/>
    </w:p>
    <w:p w14:paraId="6A3C4EE5"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344" w:name="_CR6_2_2_16"/>
      <w:bookmarkStart w:id="345" w:name="_Toc11256374"/>
      <w:bookmarkStart w:id="346" w:name="_Toc36116366"/>
      <w:bookmarkStart w:id="347" w:name="_Toc45096423"/>
      <w:bookmarkStart w:id="348" w:name="_Toc51762289"/>
      <w:bookmarkStart w:id="349" w:name="_Toc218682195"/>
      <w:bookmarkEnd w:id="344"/>
      <w:r>
        <w:t>6.2.2.16</w:t>
      </w:r>
      <w:r>
        <w:tab/>
        <w:t>MNCC_DISC_REQ</w:t>
      </w:r>
      <w:bookmarkEnd w:id="345"/>
      <w:bookmarkEnd w:id="346"/>
      <w:bookmarkEnd w:id="347"/>
      <w:bookmarkEnd w:id="348"/>
      <w:bookmarkEnd w:id="349"/>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350" w:name="_CR6_2_2_17"/>
      <w:bookmarkStart w:id="351" w:name="_Toc11256375"/>
      <w:bookmarkStart w:id="352" w:name="_Toc36116367"/>
      <w:bookmarkStart w:id="353" w:name="_Toc45096424"/>
      <w:bookmarkStart w:id="354" w:name="_Toc51762290"/>
      <w:bookmarkStart w:id="355" w:name="_Toc218682196"/>
      <w:bookmarkEnd w:id="350"/>
      <w:r>
        <w:t>6.2.2.17</w:t>
      </w:r>
      <w:r>
        <w:tab/>
        <w:t>MNCC_DISC_IND</w:t>
      </w:r>
      <w:bookmarkEnd w:id="351"/>
      <w:bookmarkEnd w:id="352"/>
      <w:bookmarkEnd w:id="353"/>
      <w:bookmarkEnd w:id="354"/>
      <w:bookmarkEnd w:id="35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356" w:name="_CR6_2_2_18"/>
      <w:bookmarkStart w:id="357" w:name="_Toc11256376"/>
      <w:bookmarkStart w:id="358" w:name="_Toc36116368"/>
      <w:bookmarkStart w:id="359" w:name="_Toc45096425"/>
      <w:bookmarkStart w:id="360" w:name="_Toc51762291"/>
      <w:bookmarkStart w:id="361" w:name="_Toc218682197"/>
      <w:bookmarkEnd w:id="356"/>
      <w:r>
        <w:lastRenderedPageBreak/>
        <w:t>6.2.2.18</w:t>
      </w:r>
      <w:r>
        <w:tab/>
        <w:t>MNCC_REL_REQ</w:t>
      </w:r>
      <w:bookmarkEnd w:id="357"/>
      <w:bookmarkEnd w:id="358"/>
      <w:bookmarkEnd w:id="359"/>
      <w:bookmarkEnd w:id="360"/>
      <w:bookmarkEnd w:id="361"/>
    </w:p>
    <w:p w14:paraId="0C796259" w14:textId="77777777" w:rsidR="00D476B3" w:rsidRDefault="00D476B3">
      <w:r>
        <w:t xml:space="preserve">Request of the </w:t>
      </w:r>
      <w:smartTag w:uri="urn:schemas-microsoft-com:office:smarttags" w:element="PlaceType">
        <w:smartTag w:uri="urn:schemas-microsoft-com:office:smarttags" w:element="plac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362" w:name="_CR6_2_2_19"/>
      <w:bookmarkStart w:id="363" w:name="_Toc11256377"/>
      <w:bookmarkStart w:id="364" w:name="_Toc36116369"/>
      <w:bookmarkStart w:id="365" w:name="_Toc45096426"/>
      <w:bookmarkStart w:id="366" w:name="_Toc51762292"/>
      <w:bookmarkStart w:id="367" w:name="_Toc218682198"/>
      <w:bookmarkEnd w:id="362"/>
      <w:r>
        <w:t>6.2.2.19</w:t>
      </w:r>
      <w:r>
        <w:tab/>
        <w:t>MNCC_REL_IND</w:t>
      </w:r>
      <w:bookmarkEnd w:id="363"/>
      <w:bookmarkEnd w:id="364"/>
      <w:bookmarkEnd w:id="365"/>
      <w:bookmarkEnd w:id="366"/>
      <w:bookmarkEnd w:id="367"/>
    </w:p>
    <w:p w14:paraId="58AA61D8" w14:textId="77777777" w:rsidR="00D476B3" w:rsidRDefault="00D476B3">
      <w:r>
        <w:t xml:space="preserve">Indication to the </w:t>
      </w:r>
      <w:smartTag w:uri="urn:schemas-microsoft-com:office:smarttags" w:element="PlaceType">
        <w:smartTag w:uri="urn:schemas-microsoft-com:office:smarttags" w:element="place">
          <w:r>
            <w:t>Mobile</w:t>
          </w:r>
        </w:smartTag>
      </w:smartTag>
      <w:r>
        <w:t xml:space="preserve"> originating or terminated user that a RELEASE message has been received and the Network intends to release its MM connection. The </w:t>
      </w:r>
      <w:smartTag w:uri="urn:schemas-microsoft-com:office:smarttags" w:element="PlaceType">
        <w:smartTag w:uri="urn:schemas-microsoft-com:office:smarttags" w:element="place">
          <w:r>
            <w:t>Mobile</w:t>
          </w:r>
        </w:smartTag>
      </w:smartTag>
      <w:r>
        <w:t xml:space="preserve"> user is requested to release the call reference and the corresponding MM connection.</w:t>
      </w:r>
    </w:p>
    <w:p w14:paraId="1B78753C" w14:textId="77777777" w:rsidR="00D476B3" w:rsidRDefault="00D476B3">
      <w:pPr>
        <w:pStyle w:val="Heading4"/>
      </w:pPr>
      <w:bookmarkStart w:id="368" w:name="_CR6_2_2_20"/>
      <w:bookmarkStart w:id="369" w:name="_Toc11256378"/>
      <w:bookmarkStart w:id="370" w:name="_Toc36116370"/>
      <w:bookmarkStart w:id="371" w:name="_Toc45096427"/>
      <w:bookmarkStart w:id="372" w:name="_Toc51762293"/>
      <w:bookmarkStart w:id="373" w:name="_Toc218682199"/>
      <w:bookmarkEnd w:id="368"/>
      <w:r>
        <w:t>6.2.2.20</w:t>
      </w:r>
      <w:r>
        <w:tab/>
        <w:t>MNCC_REL_CNF</w:t>
      </w:r>
      <w:bookmarkEnd w:id="369"/>
      <w:bookmarkEnd w:id="370"/>
      <w:bookmarkEnd w:id="371"/>
      <w:bookmarkEnd w:id="372"/>
      <w:bookmarkEnd w:id="373"/>
    </w:p>
    <w:p w14:paraId="7736497F" w14:textId="77777777" w:rsidR="00D476B3" w:rsidRDefault="00D476B3">
      <w:r>
        <w:t xml:space="preserve">Confirmation of the </w:t>
      </w:r>
      <w:smartTag w:uri="urn:schemas-microsoft-com:office:smarttags" w:element="PlaceType">
        <w:smartTag w:uri="urn:schemas-microsoft-com:office:smarttags" w:element="plac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Type">
        <w:smartTag w:uri="urn:schemas-microsoft-com:office:smarttags" w:element="place">
          <w:r>
            <w:t>Mobile</w:t>
          </w:r>
        </w:smartTag>
      </w:smartTag>
      <w:r>
        <w:t xml:space="preserve"> user may release the call reference and the corresponding MM connection.</w:t>
      </w:r>
    </w:p>
    <w:p w14:paraId="78AE9102" w14:textId="77777777" w:rsidR="00D476B3" w:rsidRDefault="00D476B3">
      <w:pPr>
        <w:pStyle w:val="Heading4"/>
      </w:pPr>
      <w:bookmarkStart w:id="374" w:name="_CR6_2_2_21"/>
      <w:bookmarkStart w:id="375" w:name="_Toc11256379"/>
      <w:bookmarkStart w:id="376" w:name="_Toc36116371"/>
      <w:bookmarkStart w:id="377" w:name="_Toc45096428"/>
      <w:bookmarkStart w:id="378" w:name="_Toc51762294"/>
      <w:bookmarkStart w:id="379" w:name="_Toc218682200"/>
      <w:bookmarkEnd w:id="374"/>
      <w:r>
        <w:t>6.2.2.21</w:t>
      </w:r>
      <w:r>
        <w:tab/>
        <w:t>MNCC_FACILITY_REQ</w:t>
      </w:r>
      <w:bookmarkEnd w:id="375"/>
      <w:bookmarkEnd w:id="376"/>
      <w:bookmarkEnd w:id="377"/>
      <w:bookmarkEnd w:id="378"/>
      <w:bookmarkEnd w:id="379"/>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80" w:name="_CR6_2_2_22"/>
      <w:bookmarkStart w:id="381" w:name="_Toc11256380"/>
      <w:bookmarkStart w:id="382" w:name="_Toc36116372"/>
      <w:bookmarkStart w:id="383" w:name="_Toc45096429"/>
      <w:bookmarkStart w:id="384" w:name="_Toc51762295"/>
      <w:bookmarkStart w:id="385" w:name="_Toc218682201"/>
      <w:bookmarkEnd w:id="380"/>
      <w:r>
        <w:t>6.2.2.22</w:t>
      </w:r>
      <w:r>
        <w:tab/>
        <w:t>MNCC_FACILITY_IND</w:t>
      </w:r>
      <w:bookmarkEnd w:id="381"/>
      <w:bookmarkEnd w:id="382"/>
      <w:bookmarkEnd w:id="383"/>
      <w:bookmarkEnd w:id="384"/>
      <w:bookmarkEnd w:id="385"/>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86" w:name="_CR6_2_2_23"/>
      <w:bookmarkStart w:id="387" w:name="_Toc11256381"/>
      <w:bookmarkStart w:id="388" w:name="_Toc36116373"/>
      <w:bookmarkStart w:id="389" w:name="_Toc45096430"/>
      <w:bookmarkStart w:id="390" w:name="_Toc51762296"/>
      <w:bookmarkStart w:id="391" w:name="_Toc218682202"/>
      <w:bookmarkEnd w:id="386"/>
      <w:r>
        <w:t>6.2.2.23</w:t>
      </w:r>
      <w:r>
        <w:tab/>
        <w:t>MNCC_START_DTMF_REQ</w:t>
      </w:r>
      <w:bookmarkEnd w:id="387"/>
      <w:bookmarkEnd w:id="388"/>
      <w:bookmarkEnd w:id="389"/>
      <w:bookmarkEnd w:id="390"/>
      <w:bookmarkEnd w:id="391"/>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92" w:name="_CR6_2_2_24"/>
      <w:bookmarkStart w:id="393" w:name="_Toc11256382"/>
      <w:bookmarkStart w:id="394" w:name="_Toc36116374"/>
      <w:bookmarkStart w:id="395" w:name="_Toc45096431"/>
      <w:bookmarkStart w:id="396" w:name="_Toc51762297"/>
      <w:bookmarkStart w:id="397" w:name="_Toc218682203"/>
      <w:bookmarkEnd w:id="392"/>
      <w:r>
        <w:t>6.2.2.24</w:t>
      </w:r>
      <w:r>
        <w:tab/>
        <w:t>MNCC_START_DTMF_CNF</w:t>
      </w:r>
      <w:bookmarkEnd w:id="393"/>
      <w:bookmarkEnd w:id="394"/>
      <w:bookmarkEnd w:id="395"/>
      <w:bookmarkEnd w:id="396"/>
      <w:bookmarkEnd w:id="397"/>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98" w:name="_CR6_2_2_25"/>
      <w:bookmarkStart w:id="399" w:name="_Toc11256383"/>
      <w:bookmarkStart w:id="400" w:name="_Toc36116375"/>
      <w:bookmarkStart w:id="401" w:name="_Toc45096432"/>
      <w:bookmarkStart w:id="402" w:name="_Toc51762298"/>
      <w:bookmarkStart w:id="403" w:name="_Toc218682204"/>
      <w:bookmarkEnd w:id="398"/>
      <w:r>
        <w:t>6.2.2.25</w:t>
      </w:r>
      <w:r>
        <w:tab/>
        <w:t>MNCC_STOP_DTMF_REQ</w:t>
      </w:r>
      <w:bookmarkEnd w:id="399"/>
      <w:bookmarkEnd w:id="400"/>
      <w:bookmarkEnd w:id="401"/>
      <w:bookmarkEnd w:id="402"/>
      <w:bookmarkEnd w:id="403"/>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404" w:name="_CR6_2_2_26"/>
      <w:bookmarkStart w:id="405" w:name="_Toc11256384"/>
      <w:bookmarkStart w:id="406" w:name="_Toc36116376"/>
      <w:bookmarkStart w:id="407" w:name="_Toc45096433"/>
      <w:bookmarkStart w:id="408" w:name="_Toc51762299"/>
      <w:bookmarkStart w:id="409" w:name="_Toc218682205"/>
      <w:bookmarkEnd w:id="404"/>
      <w:r>
        <w:t>6.2.2.26</w:t>
      </w:r>
      <w:r>
        <w:tab/>
        <w:t>MNCC_STOP_DTMF_CNF</w:t>
      </w:r>
      <w:bookmarkEnd w:id="405"/>
      <w:bookmarkEnd w:id="406"/>
      <w:bookmarkEnd w:id="407"/>
      <w:bookmarkEnd w:id="408"/>
      <w:bookmarkEnd w:id="409"/>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410" w:name="_CR6_2_2_27"/>
      <w:bookmarkStart w:id="411" w:name="_Toc11256385"/>
      <w:bookmarkStart w:id="412" w:name="_Toc36116377"/>
      <w:bookmarkStart w:id="413" w:name="_Toc45096434"/>
      <w:bookmarkStart w:id="414" w:name="_Toc51762300"/>
      <w:bookmarkStart w:id="415" w:name="_Toc218682206"/>
      <w:bookmarkEnd w:id="410"/>
      <w:r>
        <w:t>6.2.2.27</w:t>
      </w:r>
      <w:r>
        <w:tab/>
        <w:t>MNCC_MODIFY_REQ</w:t>
      </w:r>
      <w:bookmarkEnd w:id="411"/>
      <w:bookmarkEnd w:id="412"/>
      <w:bookmarkEnd w:id="413"/>
      <w:bookmarkEnd w:id="414"/>
      <w:bookmarkEnd w:id="415"/>
    </w:p>
    <w:p w14:paraId="57E0E563" w14:textId="77777777" w:rsidR="00D476B3" w:rsidRDefault="00D476B3">
      <w:r>
        <w:t xml:space="preserve">Request to start </w:t>
      </w:r>
      <w:smartTag w:uri="urn:schemas-microsoft-com:office:smarttags" w:element="PlaceType">
        <w:smartTag w:uri="urn:schemas-microsoft-com:office:smarttags" w:element="plac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416" w:name="_CR6_2_2_28"/>
      <w:bookmarkStart w:id="417" w:name="_Toc11256386"/>
      <w:bookmarkStart w:id="418" w:name="_Toc36116378"/>
      <w:bookmarkStart w:id="419" w:name="_Toc45096435"/>
      <w:bookmarkStart w:id="420" w:name="_Toc51762301"/>
      <w:bookmarkStart w:id="421" w:name="_Toc218682207"/>
      <w:bookmarkEnd w:id="416"/>
      <w:r>
        <w:t>6.2.2.28</w:t>
      </w:r>
      <w:r>
        <w:tab/>
        <w:t>MNCC_MODIFY_IND</w:t>
      </w:r>
      <w:bookmarkEnd w:id="417"/>
      <w:bookmarkEnd w:id="418"/>
      <w:bookmarkEnd w:id="419"/>
      <w:bookmarkEnd w:id="420"/>
      <w:bookmarkEnd w:id="421"/>
    </w:p>
    <w:p w14:paraId="732118C8" w14:textId="77777777" w:rsidR="00D476B3" w:rsidRDefault="00D476B3">
      <w:r>
        <w:t xml:space="preserve">RECEIPT OF A MODIFY message, a </w:t>
      </w:r>
      <w:smartTag w:uri="urn:schemas-microsoft-com:office:smarttags" w:element="PlaceType">
        <w:smartTag w:uri="urn:schemas-microsoft-com:office:smarttags" w:element="place">
          <w:r>
            <w:t>Mobile</w:t>
          </w:r>
        </w:smartTag>
      </w:smartTag>
      <w:r>
        <w:t xml:space="preserve"> terminating in</w:t>
      </w:r>
      <w:r>
        <w:noBreakHyphen/>
        <w:t>call modification has been initiated.</w:t>
      </w:r>
    </w:p>
    <w:p w14:paraId="57C0AB9D" w14:textId="77777777" w:rsidR="00D476B3" w:rsidRDefault="00D476B3">
      <w:pPr>
        <w:pStyle w:val="Heading4"/>
      </w:pPr>
      <w:bookmarkStart w:id="422" w:name="_CR6_2_2_29"/>
      <w:bookmarkStart w:id="423" w:name="_Toc11256387"/>
      <w:bookmarkStart w:id="424" w:name="_Toc36116379"/>
      <w:bookmarkStart w:id="425" w:name="_Toc45096436"/>
      <w:bookmarkStart w:id="426" w:name="_Toc51762302"/>
      <w:bookmarkStart w:id="427" w:name="_Toc218682208"/>
      <w:bookmarkEnd w:id="422"/>
      <w:r>
        <w:t>6.2.2.29</w:t>
      </w:r>
      <w:r>
        <w:tab/>
        <w:t>MNCC_MODIFY_RES</w:t>
      </w:r>
      <w:bookmarkEnd w:id="423"/>
      <w:bookmarkEnd w:id="424"/>
      <w:bookmarkEnd w:id="425"/>
      <w:bookmarkEnd w:id="426"/>
      <w:bookmarkEnd w:id="427"/>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Type">
        <w:smartTag w:uri="urn:schemas-microsoft-com:office:smarttags" w:element="place">
          <w:r>
            <w:t>Mobile</w:t>
          </w:r>
        </w:smartTag>
      </w:smartTag>
      <w:r>
        <w:t xml:space="preserve"> user.</w:t>
      </w:r>
    </w:p>
    <w:p w14:paraId="1797C123" w14:textId="77777777" w:rsidR="00D476B3" w:rsidRDefault="00D476B3">
      <w:pPr>
        <w:pStyle w:val="Heading4"/>
      </w:pPr>
      <w:bookmarkStart w:id="428" w:name="_CR6_2_2_30"/>
      <w:bookmarkStart w:id="429" w:name="_Toc11256388"/>
      <w:bookmarkStart w:id="430" w:name="_Toc36116380"/>
      <w:bookmarkStart w:id="431" w:name="_Toc45096437"/>
      <w:bookmarkStart w:id="432" w:name="_Toc51762303"/>
      <w:bookmarkStart w:id="433" w:name="_Toc218682209"/>
      <w:bookmarkEnd w:id="428"/>
      <w:r>
        <w:lastRenderedPageBreak/>
        <w:t>6.2.2.30</w:t>
      </w:r>
      <w:r>
        <w:tab/>
        <w:t>MNCC_MODIFY_CNF</w:t>
      </w:r>
      <w:bookmarkEnd w:id="429"/>
      <w:bookmarkEnd w:id="430"/>
      <w:bookmarkEnd w:id="431"/>
      <w:bookmarkEnd w:id="432"/>
      <w:bookmarkEnd w:id="433"/>
    </w:p>
    <w:p w14:paraId="33D90B98" w14:textId="77777777" w:rsidR="00D476B3" w:rsidRDefault="00D476B3">
      <w:r>
        <w:t xml:space="preserve">Receipt of a MODIFY COMPLETE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completed.</w:t>
      </w:r>
    </w:p>
    <w:p w14:paraId="289EA2AF" w14:textId="77777777" w:rsidR="00D476B3" w:rsidRDefault="00D476B3">
      <w:pPr>
        <w:pStyle w:val="Heading4"/>
      </w:pPr>
      <w:bookmarkStart w:id="434" w:name="_CR6_2_2_31"/>
      <w:bookmarkStart w:id="435" w:name="_Toc11256389"/>
      <w:bookmarkStart w:id="436" w:name="_Toc36116381"/>
      <w:bookmarkStart w:id="437" w:name="_Toc45096438"/>
      <w:bookmarkStart w:id="438" w:name="_Toc51762304"/>
      <w:bookmarkStart w:id="439" w:name="_Toc218682210"/>
      <w:bookmarkEnd w:id="434"/>
      <w:r>
        <w:t>6.2.2.31</w:t>
      </w:r>
      <w:r>
        <w:tab/>
        <w:t>MNCC_SYNC_IND</w:t>
      </w:r>
      <w:bookmarkEnd w:id="435"/>
      <w:bookmarkEnd w:id="436"/>
      <w:bookmarkEnd w:id="437"/>
      <w:bookmarkEnd w:id="438"/>
      <w:bookmarkEnd w:id="439"/>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440" w:name="_CR6_3"/>
      <w:bookmarkStart w:id="441" w:name="_Toc11256390"/>
      <w:bookmarkStart w:id="442" w:name="_Toc36116382"/>
      <w:bookmarkStart w:id="443" w:name="_Toc45096439"/>
      <w:bookmarkStart w:id="444" w:name="_Toc51762305"/>
      <w:bookmarkStart w:id="445" w:name="_Toc218682211"/>
      <w:bookmarkEnd w:id="440"/>
      <w:r>
        <w:t>6.3</w:t>
      </w:r>
      <w:r>
        <w:tab/>
        <w:t>Call independent Supplementary Services Support</w:t>
      </w:r>
      <w:bookmarkEnd w:id="441"/>
      <w:bookmarkEnd w:id="442"/>
      <w:bookmarkEnd w:id="443"/>
      <w:bookmarkEnd w:id="444"/>
      <w:bookmarkEnd w:id="445"/>
    </w:p>
    <w:p w14:paraId="221E0AFE" w14:textId="77777777" w:rsidR="00D476B3" w:rsidRDefault="00D476B3">
      <w:pPr>
        <w:pStyle w:val="Heading3"/>
      </w:pPr>
      <w:bookmarkStart w:id="446" w:name="_CR6_3_1"/>
      <w:bookmarkStart w:id="447" w:name="_Toc11256391"/>
      <w:bookmarkStart w:id="448" w:name="_Toc36116383"/>
      <w:bookmarkStart w:id="449" w:name="_Toc45096440"/>
      <w:bookmarkStart w:id="450" w:name="_Toc51762306"/>
      <w:bookmarkStart w:id="451" w:name="_Toc218682212"/>
      <w:bookmarkEnd w:id="446"/>
      <w:r>
        <w:t>6.3.1</w:t>
      </w:r>
      <w:r>
        <w:tab/>
        <w:t>Service state diagram</w:t>
      </w:r>
      <w:bookmarkEnd w:id="447"/>
      <w:bookmarkEnd w:id="448"/>
      <w:bookmarkEnd w:id="449"/>
      <w:bookmarkEnd w:id="450"/>
      <w:bookmarkEnd w:id="451"/>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3pt;height:225.15pt" o:ole="">
            <v:imagedata r:id="rId41" o:title=""/>
          </v:shape>
          <o:OLEObject Type="Embed" ProgID="Designer" ShapeID="_x0000_i1038" DrawAspect="Content" ObjectID="_1829294674"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bookmarkStart w:id="452" w:name="_CRFigure6_3"/>
      <w:r>
        <w:t>Figure </w:t>
      </w:r>
      <w:bookmarkEnd w:id="452"/>
      <w:r>
        <w:t xml:space="preserve">6.3: Service graph of the call independent Supplementary Services Support entity </w:t>
      </w:r>
      <w:r>
        <w:noBreakHyphen/>
        <w:t xml:space="preserve"> MS side</w:t>
      </w:r>
    </w:p>
    <w:p w14:paraId="03546B1B" w14:textId="77777777" w:rsidR="00D476B3" w:rsidRDefault="00D476B3">
      <w:pPr>
        <w:pStyle w:val="Heading3"/>
      </w:pPr>
      <w:bookmarkStart w:id="453" w:name="_CR6_3_2"/>
      <w:bookmarkStart w:id="454" w:name="_Toc11256392"/>
      <w:bookmarkStart w:id="455" w:name="_Toc36116384"/>
      <w:bookmarkStart w:id="456" w:name="_Toc45096441"/>
      <w:bookmarkStart w:id="457" w:name="_Toc51762307"/>
      <w:bookmarkStart w:id="458" w:name="_Toc218682213"/>
      <w:bookmarkEnd w:id="453"/>
      <w:r>
        <w:t>6.3.2</w:t>
      </w:r>
      <w:r>
        <w:tab/>
        <w:t>Service primitives</w:t>
      </w:r>
      <w:bookmarkEnd w:id="454"/>
      <w:bookmarkEnd w:id="455"/>
      <w:bookmarkEnd w:id="456"/>
      <w:bookmarkEnd w:id="457"/>
      <w:bookmarkEnd w:id="458"/>
    </w:p>
    <w:p w14:paraId="589D9B23" w14:textId="77777777" w:rsidR="00D476B3" w:rsidRDefault="00D476B3">
      <w:pPr>
        <w:pStyle w:val="TH"/>
      </w:pPr>
      <w:bookmarkStart w:id="459" w:name="_CRTable6_3"/>
      <w:r>
        <w:t>Table </w:t>
      </w:r>
      <w:bookmarkEnd w:id="459"/>
      <w:r>
        <w:t>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460" w:name="_CR6_3_2_1"/>
      <w:bookmarkStart w:id="461" w:name="_Toc11256393"/>
      <w:bookmarkStart w:id="462" w:name="_Toc36116385"/>
      <w:bookmarkStart w:id="463" w:name="_Toc45096442"/>
      <w:bookmarkStart w:id="464" w:name="_Toc51762308"/>
      <w:bookmarkStart w:id="465" w:name="_Toc218682214"/>
      <w:bookmarkEnd w:id="460"/>
      <w:r>
        <w:lastRenderedPageBreak/>
        <w:t>6.3.2.1</w:t>
      </w:r>
      <w:r>
        <w:tab/>
        <w:t>MNSS_BEGIN_REQ</w:t>
      </w:r>
      <w:bookmarkEnd w:id="461"/>
      <w:bookmarkEnd w:id="462"/>
      <w:bookmarkEnd w:id="463"/>
      <w:bookmarkEnd w:id="464"/>
      <w:bookmarkEnd w:id="46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466" w:name="_CR6_3_2_2"/>
      <w:bookmarkStart w:id="467" w:name="_Toc11256394"/>
      <w:bookmarkStart w:id="468" w:name="_Toc36116386"/>
      <w:bookmarkStart w:id="469" w:name="_Toc45096443"/>
      <w:bookmarkStart w:id="470" w:name="_Toc51762309"/>
      <w:bookmarkStart w:id="471" w:name="_Toc218682215"/>
      <w:bookmarkEnd w:id="466"/>
      <w:r>
        <w:t>6.3.2.2</w:t>
      </w:r>
      <w:r>
        <w:tab/>
        <w:t>MNSS_BEGIN_IND</w:t>
      </w:r>
      <w:bookmarkEnd w:id="467"/>
      <w:bookmarkEnd w:id="468"/>
      <w:bookmarkEnd w:id="469"/>
      <w:bookmarkEnd w:id="470"/>
      <w:bookmarkEnd w:id="471"/>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472" w:name="_CR6_3_2_3"/>
      <w:bookmarkStart w:id="473" w:name="_Toc11256395"/>
      <w:bookmarkStart w:id="474" w:name="_Toc36116387"/>
      <w:bookmarkStart w:id="475" w:name="_Toc45096444"/>
      <w:bookmarkStart w:id="476" w:name="_Toc51762310"/>
      <w:bookmarkStart w:id="477" w:name="_Toc218682216"/>
      <w:bookmarkEnd w:id="472"/>
      <w:r>
        <w:t>6.3.2.3</w:t>
      </w:r>
      <w:r>
        <w:tab/>
        <w:t>MNSS_FACILITY_REQ</w:t>
      </w:r>
      <w:bookmarkEnd w:id="473"/>
      <w:bookmarkEnd w:id="474"/>
      <w:bookmarkEnd w:id="475"/>
      <w:bookmarkEnd w:id="476"/>
      <w:bookmarkEnd w:id="477"/>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478" w:name="_CR6_3_2_4"/>
      <w:bookmarkStart w:id="479" w:name="_Toc11256396"/>
      <w:bookmarkStart w:id="480" w:name="_Toc36116388"/>
      <w:bookmarkStart w:id="481" w:name="_Toc45096445"/>
      <w:bookmarkStart w:id="482" w:name="_Toc51762311"/>
      <w:bookmarkStart w:id="483" w:name="_Toc218682217"/>
      <w:bookmarkEnd w:id="478"/>
      <w:r>
        <w:t>6.3.2.4</w:t>
      </w:r>
      <w:r>
        <w:tab/>
        <w:t>MNSS_FACILITY_IND</w:t>
      </w:r>
      <w:bookmarkEnd w:id="479"/>
      <w:bookmarkEnd w:id="480"/>
      <w:bookmarkEnd w:id="481"/>
      <w:bookmarkEnd w:id="482"/>
      <w:bookmarkEnd w:id="483"/>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484" w:name="_CR6_3_2_5"/>
      <w:bookmarkStart w:id="485" w:name="_Toc11256397"/>
      <w:bookmarkStart w:id="486" w:name="_Toc36116389"/>
      <w:bookmarkStart w:id="487" w:name="_Toc45096446"/>
      <w:bookmarkStart w:id="488" w:name="_Toc51762312"/>
      <w:bookmarkStart w:id="489" w:name="_Toc218682218"/>
      <w:bookmarkEnd w:id="484"/>
      <w:r>
        <w:t>6.3.2.5</w:t>
      </w:r>
      <w:r>
        <w:tab/>
        <w:t>MNSS_END_REQ</w:t>
      </w:r>
      <w:bookmarkEnd w:id="485"/>
      <w:bookmarkEnd w:id="486"/>
      <w:bookmarkEnd w:id="487"/>
      <w:bookmarkEnd w:id="488"/>
      <w:bookmarkEnd w:id="489"/>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490" w:name="_CR6_3_2_6"/>
      <w:bookmarkStart w:id="491" w:name="_Toc11256398"/>
      <w:bookmarkStart w:id="492" w:name="_Toc36116390"/>
      <w:bookmarkStart w:id="493" w:name="_Toc45096447"/>
      <w:bookmarkStart w:id="494" w:name="_Toc51762313"/>
      <w:bookmarkStart w:id="495" w:name="_Toc218682219"/>
      <w:bookmarkEnd w:id="490"/>
      <w:r>
        <w:t>6.3.2.6</w:t>
      </w:r>
      <w:r>
        <w:tab/>
        <w:t>MNSS_END_IND</w:t>
      </w:r>
      <w:bookmarkEnd w:id="491"/>
      <w:bookmarkEnd w:id="492"/>
      <w:bookmarkEnd w:id="493"/>
      <w:bookmarkEnd w:id="494"/>
      <w:bookmarkEnd w:id="495"/>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96" w:name="_CR6_4"/>
      <w:bookmarkStart w:id="497" w:name="_Toc11256399"/>
      <w:bookmarkStart w:id="498" w:name="_Toc36116391"/>
      <w:bookmarkStart w:id="499" w:name="_Toc45096448"/>
      <w:bookmarkStart w:id="500" w:name="_Toc51762314"/>
      <w:bookmarkStart w:id="501" w:name="_Toc218682220"/>
      <w:bookmarkEnd w:id="496"/>
      <w:r>
        <w:t>6.4</w:t>
      </w:r>
      <w:r>
        <w:tab/>
        <w:t>Short Message Services Support</w:t>
      </w:r>
      <w:bookmarkEnd w:id="497"/>
      <w:bookmarkEnd w:id="498"/>
      <w:bookmarkEnd w:id="499"/>
      <w:bookmarkEnd w:id="500"/>
      <w:bookmarkEnd w:id="501"/>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502" w:name="_CR6_5"/>
      <w:bookmarkStart w:id="503" w:name="_Toc11256400"/>
      <w:bookmarkStart w:id="504" w:name="_Toc36116392"/>
      <w:bookmarkStart w:id="505" w:name="_Toc45096449"/>
      <w:bookmarkStart w:id="506" w:name="_Toc51762315"/>
      <w:bookmarkStart w:id="507" w:name="_Toc218682221"/>
      <w:bookmarkEnd w:id="502"/>
      <w:r>
        <w:t>6.5</w:t>
      </w:r>
      <w:r>
        <w:tab/>
        <w:t>Session Management Services for GPRS-Services</w:t>
      </w:r>
      <w:bookmarkEnd w:id="503"/>
      <w:bookmarkEnd w:id="504"/>
      <w:bookmarkEnd w:id="505"/>
      <w:bookmarkEnd w:id="506"/>
      <w:bookmarkEnd w:id="507"/>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508" w:name="_CR6_5_1"/>
      <w:bookmarkStart w:id="509" w:name="_Toc11256401"/>
      <w:bookmarkStart w:id="510" w:name="_Toc36116393"/>
      <w:bookmarkStart w:id="511" w:name="_Toc45096450"/>
      <w:bookmarkStart w:id="512" w:name="_Toc51762316"/>
      <w:bookmarkStart w:id="513" w:name="_Toc218682222"/>
      <w:bookmarkEnd w:id="508"/>
      <w:r>
        <w:lastRenderedPageBreak/>
        <w:t>6.5.1</w:t>
      </w:r>
      <w:r>
        <w:tab/>
        <w:t>Session Management Services for SMREG-SAP</w:t>
      </w:r>
      <w:bookmarkEnd w:id="509"/>
      <w:bookmarkEnd w:id="510"/>
      <w:bookmarkEnd w:id="511"/>
      <w:bookmarkEnd w:id="512"/>
      <w:bookmarkEnd w:id="513"/>
    </w:p>
    <w:p w14:paraId="4DB3CF44" w14:textId="77777777" w:rsidR="00D476B3" w:rsidRDefault="00D476B3">
      <w:pPr>
        <w:pStyle w:val="TH"/>
      </w:pPr>
      <w:bookmarkStart w:id="514" w:name="_CRTable6_5_1"/>
      <w:r>
        <w:t xml:space="preserve">Table </w:t>
      </w:r>
      <w:bookmarkEnd w:id="514"/>
      <w:r>
        <w:t>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FA6875" w:rsidRDefault="00B464CD" w:rsidP="00D476B3">
            <w:pPr>
              <w:pStyle w:val="TAL"/>
              <w:rPr>
                <w:lang w:val="fr-FR"/>
              </w:rPr>
            </w:pPr>
            <w:r w:rsidRPr="00FA6875">
              <w:rPr>
                <w:lang w:val="fr-FR"/>
              </w:rPr>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515" w:name="_CR6_5_1_1"/>
      <w:bookmarkStart w:id="516" w:name="_Toc11256402"/>
      <w:bookmarkStart w:id="517" w:name="_Toc36116394"/>
      <w:bookmarkStart w:id="518" w:name="_Toc45096451"/>
      <w:bookmarkStart w:id="519" w:name="_Toc51762317"/>
      <w:bookmarkStart w:id="520" w:name="_Toc218682223"/>
      <w:bookmarkEnd w:id="515"/>
      <w:r>
        <w:t>6.5.1.1</w:t>
      </w:r>
      <w:r>
        <w:tab/>
        <w:t>SMREG-PDP-ACTIVATE-REQ</w:t>
      </w:r>
      <w:bookmarkEnd w:id="516"/>
      <w:bookmarkEnd w:id="517"/>
      <w:bookmarkEnd w:id="518"/>
      <w:bookmarkEnd w:id="519"/>
      <w:bookmarkEnd w:id="5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521" w:name="_CR6_5_1_2"/>
      <w:bookmarkStart w:id="522" w:name="_Toc11256403"/>
      <w:bookmarkStart w:id="523" w:name="_Toc36116395"/>
      <w:bookmarkStart w:id="524" w:name="_Toc45096452"/>
      <w:bookmarkStart w:id="525" w:name="_Toc51762318"/>
      <w:bookmarkStart w:id="526" w:name="_Toc218682224"/>
      <w:bookmarkEnd w:id="521"/>
      <w:r>
        <w:t>6.5.1.2</w:t>
      </w:r>
      <w:r>
        <w:tab/>
        <w:t>SMREG-PDP-ACTIVATE-CNF</w:t>
      </w:r>
      <w:bookmarkEnd w:id="522"/>
      <w:bookmarkEnd w:id="523"/>
      <w:bookmarkEnd w:id="524"/>
      <w:bookmarkEnd w:id="525"/>
      <w:bookmarkEnd w:id="526"/>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527" w:name="_CR6_5_1_3"/>
      <w:bookmarkStart w:id="528" w:name="_Toc11256404"/>
      <w:bookmarkStart w:id="529" w:name="_Toc36116396"/>
      <w:bookmarkStart w:id="530" w:name="_Toc45096453"/>
      <w:bookmarkStart w:id="531" w:name="_Toc51762319"/>
      <w:bookmarkStart w:id="532" w:name="_Toc218682225"/>
      <w:bookmarkEnd w:id="527"/>
      <w:r>
        <w:t>6.5.1.3</w:t>
      </w:r>
      <w:r>
        <w:tab/>
        <w:t>SMREG-PDP-ACTIVATE-REJ</w:t>
      </w:r>
      <w:bookmarkEnd w:id="528"/>
      <w:bookmarkEnd w:id="529"/>
      <w:bookmarkEnd w:id="530"/>
      <w:bookmarkEnd w:id="531"/>
      <w:bookmarkEnd w:id="532"/>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533" w:name="_CR6_5_1_4"/>
      <w:bookmarkStart w:id="534" w:name="_Toc11256405"/>
      <w:bookmarkStart w:id="535" w:name="_Toc36116397"/>
      <w:bookmarkStart w:id="536" w:name="_Toc45096454"/>
      <w:bookmarkStart w:id="537" w:name="_Toc51762320"/>
      <w:bookmarkStart w:id="538" w:name="_Toc218682226"/>
      <w:bookmarkEnd w:id="533"/>
      <w:r>
        <w:lastRenderedPageBreak/>
        <w:t>6.5.1.4</w:t>
      </w:r>
      <w:r>
        <w:tab/>
        <w:t>SMREG-PDP-ACTIVATE-IND</w:t>
      </w:r>
      <w:bookmarkEnd w:id="534"/>
      <w:bookmarkEnd w:id="535"/>
      <w:bookmarkEnd w:id="536"/>
      <w:bookmarkEnd w:id="537"/>
      <w:bookmarkEnd w:id="538"/>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539" w:name="_CR6_5_1_5"/>
      <w:bookmarkStart w:id="540" w:name="_Toc11256406"/>
      <w:bookmarkStart w:id="541" w:name="_Toc36116398"/>
      <w:bookmarkStart w:id="542" w:name="_Toc45096455"/>
      <w:bookmarkStart w:id="543" w:name="_Toc51762321"/>
      <w:bookmarkStart w:id="544" w:name="_Toc218682227"/>
      <w:bookmarkEnd w:id="539"/>
      <w:r>
        <w:t>6.5.1.5</w:t>
      </w:r>
      <w:r>
        <w:tab/>
        <w:t>SMREG-PDP-DEACTIVATE-REQ</w:t>
      </w:r>
      <w:bookmarkEnd w:id="540"/>
      <w:bookmarkEnd w:id="541"/>
      <w:bookmarkEnd w:id="542"/>
      <w:bookmarkEnd w:id="543"/>
      <w:bookmarkEnd w:id="544"/>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545" w:name="_CR6_5_1_6"/>
      <w:bookmarkStart w:id="546" w:name="_Toc11256407"/>
      <w:bookmarkStart w:id="547" w:name="_Toc36116399"/>
      <w:bookmarkStart w:id="548" w:name="_Toc45096456"/>
      <w:bookmarkStart w:id="549" w:name="_Toc51762322"/>
      <w:bookmarkStart w:id="550" w:name="_Toc218682228"/>
      <w:bookmarkEnd w:id="545"/>
      <w:r>
        <w:t>6.5.1.6</w:t>
      </w:r>
      <w:r>
        <w:tab/>
        <w:t>SMREG-PDP-DEACTIVATE-CNF</w:t>
      </w:r>
      <w:bookmarkEnd w:id="546"/>
      <w:bookmarkEnd w:id="547"/>
      <w:bookmarkEnd w:id="548"/>
      <w:bookmarkEnd w:id="549"/>
      <w:bookmarkEnd w:id="550"/>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551" w:name="_CR6_5_1_7"/>
      <w:bookmarkStart w:id="552" w:name="_Toc11256408"/>
      <w:bookmarkStart w:id="553" w:name="_Toc36116400"/>
      <w:bookmarkStart w:id="554" w:name="_Toc45096457"/>
      <w:bookmarkStart w:id="555" w:name="_Toc51762323"/>
      <w:bookmarkStart w:id="556" w:name="_Toc218682229"/>
      <w:bookmarkEnd w:id="551"/>
      <w:r>
        <w:t>6.5.1.7</w:t>
      </w:r>
      <w:r>
        <w:tab/>
        <w:t>SMREG-PDP-DEACTIVATE-IND</w:t>
      </w:r>
      <w:bookmarkEnd w:id="552"/>
      <w:bookmarkEnd w:id="553"/>
      <w:bookmarkEnd w:id="554"/>
      <w:bookmarkEnd w:id="555"/>
      <w:bookmarkEnd w:id="556"/>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557" w:name="_CR6_5_1_8"/>
      <w:bookmarkStart w:id="558" w:name="_Toc11256409"/>
      <w:bookmarkStart w:id="559" w:name="_Toc36116401"/>
      <w:bookmarkStart w:id="560" w:name="_Toc45096458"/>
      <w:bookmarkStart w:id="561" w:name="_Toc51762324"/>
      <w:bookmarkStart w:id="562" w:name="_Toc218682230"/>
      <w:bookmarkEnd w:id="557"/>
      <w:r>
        <w:t>6.5.1.8</w:t>
      </w:r>
      <w:r>
        <w:tab/>
        <w:t>SMREG-PDP-MODIFY-IND</w:t>
      </w:r>
      <w:bookmarkEnd w:id="558"/>
      <w:bookmarkEnd w:id="559"/>
      <w:bookmarkEnd w:id="560"/>
      <w:bookmarkEnd w:id="561"/>
      <w:bookmarkEnd w:id="562"/>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Pr="00FA6875" w:rsidRDefault="00D476B3">
      <w:pPr>
        <w:pStyle w:val="Heading4"/>
        <w:rPr>
          <w:lang w:val="nl-NL"/>
        </w:rPr>
      </w:pPr>
      <w:bookmarkStart w:id="563" w:name="_CR6_5_1_9"/>
      <w:bookmarkStart w:id="564" w:name="_Toc11256410"/>
      <w:bookmarkStart w:id="565" w:name="_Toc36116402"/>
      <w:bookmarkStart w:id="566" w:name="_Toc45096459"/>
      <w:bookmarkStart w:id="567" w:name="_Toc51762325"/>
      <w:bookmarkStart w:id="568" w:name="_Toc218682231"/>
      <w:bookmarkEnd w:id="563"/>
      <w:r w:rsidRPr="00FA6875">
        <w:rPr>
          <w:lang w:val="nl-NL"/>
        </w:rPr>
        <w:t>6.5.1.9</w:t>
      </w:r>
      <w:r w:rsidRPr="00FA6875">
        <w:rPr>
          <w:lang w:val="nl-NL"/>
        </w:rPr>
        <w:tab/>
        <w:t>V</w:t>
      </w:r>
      <w:r w:rsidR="007D5EB7" w:rsidRPr="00FA6875">
        <w:rPr>
          <w:lang w:val="nl-NL"/>
        </w:rPr>
        <w:t>oid</w:t>
      </w:r>
      <w:bookmarkEnd w:id="564"/>
      <w:bookmarkEnd w:id="565"/>
      <w:bookmarkEnd w:id="566"/>
      <w:bookmarkEnd w:id="567"/>
      <w:bookmarkEnd w:id="568"/>
    </w:p>
    <w:p w14:paraId="2CA9D491" w14:textId="77777777" w:rsidR="00D476B3" w:rsidRPr="00FA6875" w:rsidRDefault="00D476B3">
      <w:pPr>
        <w:pStyle w:val="Heading4"/>
        <w:rPr>
          <w:lang w:val="nl-NL"/>
        </w:rPr>
      </w:pPr>
      <w:bookmarkStart w:id="569" w:name="_CR6_5_1_10"/>
      <w:bookmarkStart w:id="570" w:name="_Toc11256411"/>
      <w:bookmarkStart w:id="571" w:name="_Toc36116403"/>
      <w:bookmarkStart w:id="572" w:name="_Toc45096460"/>
      <w:bookmarkStart w:id="573" w:name="_Toc51762326"/>
      <w:bookmarkStart w:id="574" w:name="_Toc218682232"/>
      <w:bookmarkEnd w:id="569"/>
      <w:r w:rsidRPr="00FA6875">
        <w:rPr>
          <w:lang w:val="nl-NL"/>
        </w:rPr>
        <w:t>6.5.1.10</w:t>
      </w:r>
      <w:r w:rsidRPr="00FA6875">
        <w:rPr>
          <w:lang w:val="nl-NL"/>
        </w:rPr>
        <w:tab/>
        <w:t>V</w:t>
      </w:r>
      <w:r w:rsidR="007D5EB7" w:rsidRPr="00FA6875">
        <w:rPr>
          <w:lang w:val="nl-NL"/>
        </w:rPr>
        <w:t>oid</w:t>
      </w:r>
      <w:bookmarkEnd w:id="570"/>
      <w:bookmarkEnd w:id="571"/>
      <w:bookmarkEnd w:id="572"/>
      <w:bookmarkEnd w:id="573"/>
      <w:bookmarkEnd w:id="574"/>
    </w:p>
    <w:p w14:paraId="0A4C8736" w14:textId="77777777" w:rsidR="00D476B3" w:rsidRPr="00FA6875" w:rsidRDefault="00D476B3">
      <w:pPr>
        <w:pStyle w:val="Heading4"/>
        <w:rPr>
          <w:lang w:val="nl-NL"/>
        </w:rPr>
      </w:pPr>
      <w:bookmarkStart w:id="575" w:name="_CR6_5_1_11"/>
      <w:bookmarkStart w:id="576" w:name="_Toc11256412"/>
      <w:bookmarkStart w:id="577" w:name="_Toc36116404"/>
      <w:bookmarkStart w:id="578" w:name="_Toc45096461"/>
      <w:bookmarkStart w:id="579" w:name="_Toc51762327"/>
      <w:bookmarkStart w:id="580" w:name="_Toc218682233"/>
      <w:bookmarkEnd w:id="575"/>
      <w:r w:rsidRPr="00FA6875">
        <w:rPr>
          <w:lang w:val="nl-NL"/>
        </w:rPr>
        <w:t>6.5.1.11</w:t>
      </w:r>
      <w:r w:rsidRPr="00FA6875">
        <w:rPr>
          <w:lang w:val="nl-NL"/>
        </w:rPr>
        <w:tab/>
        <w:t>V</w:t>
      </w:r>
      <w:r w:rsidR="007D5EB7" w:rsidRPr="00FA6875">
        <w:rPr>
          <w:lang w:val="nl-NL"/>
        </w:rPr>
        <w:t>oid</w:t>
      </w:r>
      <w:bookmarkEnd w:id="576"/>
      <w:bookmarkEnd w:id="577"/>
      <w:bookmarkEnd w:id="578"/>
      <w:bookmarkEnd w:id="579"/>
      <w:bookmarkEnd w:id="580"/>
    </w:p>
    <w:p w14:paraId="34EBCF80" w14:textId="77777777" w:rsidR="00D476B3" w:rsidRPr="00FA6875" w:rsidRDefault="00D476B3">
      <w:pPr>
        <w:pStyle w:val="Heading4"/>
        <w:rPr>
          <w:lang w:val="nl-NL"/>
        </w:rPr>
      </w:pPr>
      <w:bookmarkStart w:id="581" w:name="_CR6_5_1_12"/>
      <w:bookmarkStart w:id="582" w:name="_Toc11256413"/>
      <w:bookmarkStart w:id="583" w:name="_Toc36116405"/>
      <w:bookmarkStart w:id="584" w:name="_Toc45096462"/>
      <w:bookmarkStart w:id="585" w:name="_Toc51762328"/>
      <w:bookmarkStart w:id="586" w:name="_Toc218682234"/>
      <w:bookmarkEnd w:id="581"/>
      <w:r w:rsidRPr="00FA6875">
        <w:rPr>
          <w:lang w:val="nl-NL"/>
        </w:rPr>
        <w:t>6.5.1.12</w:t>
      </w:r>
      <w:r w:rsidRPr="00FA6875">
        <w:rPr>
          <w:lang w:val="nl-NL"/>
        </w:rPr>
        <w:tab/>
        <w:t>V</w:t>
      </w:r>
      <w:r w:rsidR="007D5EB7" w:rsidRPr="00FA6875">
        <w:rPr>
          <w:lang w:val="nl-NL"/>
        </w:rPr>
        <w:t>oid</w:t>
      </w:r>
      <w:bookmarkEnd w:id="582"/>
      <w:bookmarkEnd w:id="583"/>
      <w:bookmarkEnd w:id="584"/>
      <w:bookmarkEnd w:id="585"/>
      <w:bookmarkEnd w:id="586"/>
    </w:p>
    <w:p w14:paraId="558433C5" w14:textId="77777777" w:rsidR="00D476B3" w:rsidRPr="00FA6875" w:rsidRDefault="00D476B3">
      <w:pPr>
        <w:pStyle w:val="Heading4"/>
        <w:rPr>
          <w:lang w:val="nl-NL"/>
        </w:rPr>
      </w:pPr>
      <w:bookmarkStart w:id="587" w:name="_CR6_5_1_13"/>
      <w:bookmarkStart w:id="588" w:name="_Toc11256414"/>
      <w:bookmarkStart w:id="589" w:name="_Toc36116406"/>
      <w:bookmarkStart w:id="590" w:name="_Toc45096463"/>
      <w:bookmarkStart w:id="591" w:name="_Toc51762329"/>
      <w:bookmarkStart w:id="592" w:name="_Toc218682235"/>
      <w:bookmarkEnd w:id="587"/>
      <w:r w:rsidRPr="00FA6875">
        <w:rPr>
          <w:lang w:val="nl-NL"/>
        </w:rPr>
        <w:t>6.5.1.13</w:t>
      </w:r>
      <w:r w:rsidRPr="00FA6875">
        <w:rPr>
          <w:lang w:val="nl-NL"/>
        </w:rPr>
        <w:tab/>
        <w:t>V</w:t>
      </w:r>
      <w:r w:rsidR="007D5EB7" w:rsidRPr="00FA6875">
        <w:rPr>
          <w:lang w:val="nl-NL"/>
        </w:rPr>
        <w:t>oid</w:t>
      </w:r>
      <w:bookmarkEnd w:id="588"/>
      <w:bookmarkEnd w:id="589"/>
      <w:bookmarkEnd w:id="590"/>
      <w:bookmarkEnd w:id="591"/>
      <w:bookmarkEnd w:id="592"/>
    </w:p>
    <w:p w14:paraId="4BC2F757" w14:textId="77777777" w:rsidR="00D476B3" w:rsidRPr="00FA6875" w:rsidRDefault="00D476B3">
      <w:pPr>
        <w:pStyle w:val="Heading4"/>
        <w:rPr>
          <w:lang w:val="nl-NL"/>
        </w:rPr>
      </w:pPr>
      <w:bookmarkStart w:id="593" w:name="_CR6_5_1_14"/>
      <w:bookmarkStart w:id="594" w:name="_Toc11256415"/>
      <w:bookmarkStart w:id="595" w:name="_Toc36116407"/>
      <w:bookmarkStart w:id="596" w:name="_Toc45096464"/>
      <w:bookmarkStart w:id="597" w:name="_Toc51762330"/>
      <w:bookmarkStart w:id="598" w:name="_Toc218682236"/>
      <w:bookmarkEnd w:id="593"/>
      <w:r w:rsidRPr="00FA6875">
        <w:rPr>
          <w:lang w:val="nl-NL"/>
        </w:rPr>
        <w:t>6.5.1.14</w:t>
      </w:r>
      <w:r w:rsidRPr="00FA6875">
        <w:rPr>
          <w:lang w:val="nl-NL"/>
        </w:rPr>
        <w:tab/>
        <w:t>SMREG-PDP-ACTIVATE-REJ-RSP</w:t>
      </w:r>
      <w:bookmarkEnd w:id="594"/>
      <w:bookmarkEnd w:id="595"/>
      <w:bookmarkEnd w:id="596"/>
      <w:bookmarkEnd w:id="597"/>
      <w:bookmarkEnd w:id="598"/>
    </w:p>
    <w:p w14:paraId="1197983B" w14:textId="77777777" w:rsidR="00D476B3" w:rsidRDefault="00D476B3">
      <w:r>
        <w:t>The network requested PDP context activation failed.</w:t>
      </w:r>
    </w:p>
    <w:p w14:paraId="7FB7B7D1" w14:textId="77777777" w:rsidR="00D476B3" w:rsidRDefault="00D476B3">
      <w:pPr>
        <w:pStyle w:val="Heading4"/>
      </w:pPr>
      <w:bookmarkStart w:id="599" w:name="_CR6_5_1_15"/>
      <w:bookmarkStart w:id="600" w:name="_Toc11256416"/>
      <w:bookmarkStart w:id="601" w:name="_Toc36116408"/>
      <w:bookmarkStart w:id="602" w:name="_Toc45096465"/>
      <w:bookmarkStart w:id="603" w:name="_Toc51762331"/>
      <w:bookmarkStart w:id="604" w:name="_Toc218682237"/>
      <w:bookmarkEnd w:id="599"/>
      <w:r>
        <w:t>6.5.1.15</w:t>
      </w:r>
      <w:r>
        <w:tab/>
        <w:t>SMREG-PDP-ACTIVATE-SEC-REQ</w:t>
      </w:r>
      <w:bookmarkEnd w:id="600"/>
      <w:bookmarkEnd w:id="601"/>
      <w:bookmarkEnd w:id="602"/>
      <w:bookmarkEnd w:id="603"/>
      <w:bookmarkEnd w:id="604"/>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605" w:name="_CR6_5_1_16"/>
      <w:bookmarkStart w:id="606" w:name="_Toc11256417"/>
      <w:bookmarkStart w:id="607" w:name="_Toc36116409"/>
      <w:bookmarkStart w:id="608" w:name="_Toc45096466"/>
      <w:bookmarkStart w:id="609" w:name="_Toc51762332"/>
      <w:bookmarkStart w:id="610" w:name="_Toc218682238"/>
      <w:bookmarkEnd w:id="605"/>
      <w:r>
        <w:lastRenderedPageBreak/>
        <w:t>6.5.1.16</w:t>
      </w:r>
      <w:r>
        <w:tab/>
        <w:t>SMREG-PDP-ACTIVATE-SEC-CNF</w:t>
      </w:r>
      <w:bookmarkEnd w:id="606"/>
      <w:bookmarkEnd w:id="607"/>
      <w:bookmarkEnd w:id="608"/>
      <w:bookmarkEnd w:id="609"/>
      <w:bookmarkEnd w:id="610"/>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611" w:name="_CR6_5_1_17"/>
      <w:bookmarkStart w:id="612" w:name="_Toc11256418"/>
      <w:bookmarkStart w:id="613" w:name="_Toc36116410"/>
      <w:bookmarkStart w:id="614" w:name="_Toc45096467"/>
      <w:bookmarkStart w:id="615" w:name="_Toc51762333"/>
      <w:bookmarkStart w:id="616" w:name="_Toc218682239"/>
      <w:bookmarkEnd w:id="611"/>
      <w:r>
        <w:t>6.5.1.17</w:t>
      </w:r>
      <w:r>
        <w:tab/>
        <w:t>SMREG-PDP-ACTIVATE-SEC-REJ</w:t>
      </w:r>
      <w:bookmarkEnd w:id="612"/>
      <w:bookmarkEnd w:id="613"/>
      <w:bookmarkEnd w:id="614"/>
      <w:bookmarkEnd w:id="615"/>
      <w:bookmarkEnd w:id="616"/>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617" w:name="_CR6_5_1_18"/>
      <w:bookmarkStart w:id="618" w:name="_Toc11256419"/>
      <w:bookmarkStart w:id="619" w:name="_Toc36116411"/>
      <w:bookmarkStart w:id="620" w:name="_Toc45096468"/>
      <w:bookmarkStart w:id="621" w:name="_Toc51762334"/>
      <w:bookmarkStart w:id="622" w:name="_Toc218682240"/>
      <w:bookmarkEnd w:id="617"/>
      <w:r>
        <w:t>6.5.1.18</w:t>
      </w:r>
      <w:r>
        <w:tab/>
        <w:t>SMREG-PDP-MODIFY-REQ</w:t>
      </w:r>
      <w:bookmarkEnd w:id="618"/>
      <w:bookmarkEnd w:id="619"/>
      <w:bookmarkEnd w:id="620"/>
      <w:bookmarkEnd w:id="621"/>
      <w:bookmarkEnd w:id="622"/>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623" w:name="_CR6_5_1_19"/>
      <w:bookmarkStart w:id="624" w:name="_Toc11256420"/>
      <w:bookmarkStart w:id="625" w:name="_Toc36116412"/>
      <w:bookmarkStart w:id="626" w:name="_Toc45096469"/>
      <w:bookmarkStart w:id="627" w:name="_Toc51762335"/>
      <w:bookmarkStart w:id="628" w:name="_Toc218682241"/>
      <w:bookmarkEnd w:id="623"/>
      <w:r>
        <w:rPr>
          <w:lang w:val="nb-NO"/>
        </w:rPr>
        <w:t>6.5.1.19</w:t>
      </w:r>
      <w:r>
        <w:rPr>
          <w:lang w:val="nb-NO"/>
        </w:rPr>
        <w:tab/>
        <w:t>SMREG-PDP-MODIFY-CNF</w:t>
      </w:r>
      <w:bookmarkEnd w:id="624"/>
      <w:bookmarkEnd w:id="625"/>
      <w:bookmarkEnd w:id="626"/>
      <w:bookmarkEnd w:id="627"/>
      <w:bookmarkEnd w:id="628"/>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629" w:name="_CR6_5_1_20"/>
      <w:bookmarkStart w:id="630" w:name="_Toc11256421"/>
      <w:bookmarkStart w:id="631" w:name="_Toc36116413"/>
      <w:bookmarkStart w:id="632" w:name="_Toc45096470"/>
      <w:bookmarkStart w:id="633" w:name="_Toc51762336"/>
      <w:bookmarkStart w:id="634" w:name="_Toc218682242"/>
      <w:bookmarkEnd w:id="629"/>
      <w:r>
        <w:t>6.5.1.20</w:t>
      </w:r>
      <w:r>
        <w:tab/>
        <w:t>SMREG-PDP-MODIFY-REJ</w:t>
      </w:r>
      <w:bookmarkEnd w:id="630"/>
      <w:bookmarkEnd w:id="631"/>
      <w:bookmarkEnd w:id="632"/>
      <w:bookmarkEnd w:id="633"/>
      <w:bookmarkEnd w:id="634"/>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635" w:name="_CR6_5_1_21"/>
      <w:bookmarkStart w:id="636" w:name="_Toc11256422"/>
      <w:bookmarkStart w:id="637" w:name="_Toc36116414"/>
      <w:bookmarkStart w:id="638" w:name="_Toc45096471"/>
      <w:bookmarkStart w:id="639" w:name="_Toc51762337"/>
      <w:bookmarkStart w:id="640" w:name="_Toc218682243"/>
      <w:bookmarkEnd w:id="635"/>
      <w:r>
        <w:t>6.5.1.21</w:t>
      </w:r>
      <w:r>
        <w:tab/>
        <w:t>SMREG-MBMS-ACTIVATE-REQ</w:t>
      </w:r>
      <w:bookmarkEnd w:id="636"/>
      <w:bookmarkEnd w:id="637"/>
      <w:bookmarkEnd w:id="638"/>
      <w:bookmarkEnd w:id="639"/>
      <w:bookmarkEnd w:id="64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641" w:name="_CR6_5_1_22"/>
      <w:bookmarkStart w:id="642" w:name="_Toc11256423"/>
      <w:bookmarkStart w:id="643" w:name="_Toc36116415"/>
      <w:bookmarkStart w:id="644" w:name="_Toc45096472"/>
      <w:bookmarkStart w:id="645" w:name="_Toc51762338"/>
      <w:bookmarkStart w:id="646" w:name="_Toc218682244"/>
      <w:bookmarkEnd w:id="641"/>
      <w:r>
        <w:t>6.5.1.22</w:t>
      </w:r>
      <w:r>
        <w:tab/>
        <w:t>SMREG-MBMS-ACTIVATE-CNF</w:t>
      </w:r>
      <w:bookmarkEnd w:id="642"/>
      <w:bookmarkEnd w:id="643"/>
      <w:bookmarkEnd w:id="644"/>
      <w:bookmarkEnd w:id="645"/>
      <w:bookmarkEnd w:id="646"/>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647" w:name="_CR6_5_1_23"/>
      <w:bookmarkStart w:id="648" w:name="_Toc11256424"/>
      <w:bookmarkStart w:id="649" w:name="_Toc36116416"/>
      <w:bookmarkStart w:id="650" w:name="_Toc45096473"/>
      <w:bookmarkStart w:id="651" w:name="_Toc51762339"/>
      <w:bookmarkStart w:id="652" w:name="_Toc218682245"/>
      <w:bookmarkEnd w:id="647"/>
      <w:r>
        <w:t>6.5.1.23</w:t>
      </w:r>
      <w:r>
        <w:tab/>
        <w:t>SMREG-MBMS-ACTIVATE-REJ</w:t>
      </w:r>
      <w:bookmarkEnd w:id="648"/>
      <w:bookmarkEnd w:id="649"/>
      <w:bookmarkEnd w:id="650"/>
      <w:bookmarkEnd w:id="651"/>
      <w:bookmarkEnd w:id="652"/>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653" w:name="_CR6_5_1_24"/>
      <w:bookmarkStart w:id="654" w:name="_Toc11256425"/>
      <w:bookmarkStart w:id="655" w:name="_Toc36116417"/>
      <w:bookmarkStart w:id="656" w:name="_Toc45096474"/>
      <w:bookmarkStart w:id="657" w:name="_Toc51762340"/>
      <w:bookmarkStart w:id="658" w:name="_Toc218682246"/>
      <w:bookmarkEnd w:id="653"/>
      <w:r>
        <w:t>6.5.1.24</w:t>
      </w:r>
      <w:r>
        <w:tab/>
        <w:t>SMREG-MBMS-ACTIVATE-REJ-RSP</w:t>
      </w:r>
      <w:bookmarkEnd w:id="654"/>
      <w:bookmarkEnd w:id="655"/>
      <w:bookmarkEnd w:id="656"/>
      <w:bookmarkEnd w:id="657"/>
      <w:bookmarkEnd w:id="658"/>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659" w:name="_CR6_5_1_25"/>
      <w:bookmarkStart w:id="660" w:name="_Toc11256426"/>
      <w:bookmarkStart w:id="661" w:name="_Toc36116418"/>
      <w:bookmarkStart w:id="662" w:name="_Toc45096475"/>
      <w:bookmarkStart w:id="663" w:name="_Toc51762341"/>
      <w:bookmarkStart w:id="664" w:name="_Toc218682247"/>
      <w:bookmarkEnd w:id="659"/>
      <w:r>
        <w:t>6.5.1.25</w:t>
      </w:r>
      <w:r>
        <w:tab/>
        <w:t>SMREG-MBMS-ACTIVATE-IND</w:t>
      </w:r>
      <w:bookmarkEnd w:id="660"/>
      <w:bookmarkEnd w:id="661"/>
      <w:bookmarkEnd w:id="662"/>
      <w:bookmarkEnd w:id="663"/>
      <w:bookmarkEnd w:id="664"/>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lastRenderedPageBreak/>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4pt;height:329.2pt" o:ole="" fillcolor="window">
            <v:imagedata r:id="rId43" o:title=""/>
          </v:shape>
          <o:OLEObject Type="Embed" ProgID="Word.Picture.8" ShapeID="_x0000_i1039" DrawAspect="Content" ObjectID="_1829294675" r:id="rId44"/>
        </w:object>
      </w:r>
    </w:p>
    <w:p w14:paraId="65814C85" w14:textId="77777777" w:rsidR="00D476B3" w:rsidRDefault="00D476B3">
      <w:pPr>
        <w:pStyle w:val="TF"/>
      </w:pPr>
      <w:bookmarkStart w:id="665" w:name="_CRFigure6_4"/>
      <w:r>
        <w:t xml:space="preserve">Figure </w:t>
      </w:r>
      <w:bookmarkEnd w:id="665"/>
      <w:r>
        <w:t>6.4: Session Management service states at the SMREG-SAP for GPRS PDP context handling </w:t>
      </w:r>
      <w:r>
        <w:noBreakHyphen/>
        <w:t> MS side</w:t>
      </w:r>
    </w:p>
    <w:bookmarkStart w:id="666" w:name="_MON_1154503174"/>
    <w:bookmarkStart w:id="667" w:name="_MON_1150626961"/>
    <w:bookmarkStart w:id="668" w:name="_MON_1150627171"/>
    <w:bookmarkStart w:id="669" w:name="_MON_1150628020"/>
    <w:bookmarkEnd w:id="666"/>
    <w:bookmarkEnd w:id="667"/>
    <w:bookmarkEnd w:id="668"/>
    <w:bookmarkEnd w:id="669"/>
    <w:bookmarkStart w:id="670" w:name="_MON_1150628580"/>
    <w:bookmarkEnd w:id="670"/>
    <w:p w14:paraId="2C6183ED" w14:textId="77777777" w:rsidR="00D33D65" w:rsidRDefault="00D33D65" w:rsidP="00D33D65">
      <w:pPr>
        <w:pStyle w:val="TH"/>
      </w:pPr>
      <w:r>
        <w:rPr>
          <w:b w:val="0"/>
        </w:rPr>
        <w:object w:dxaOrig="8251" w:dyaOrig="7634" w14:anchorId="7AC29D28">
          <v:shape id="_x0000_i1040" type="#_x0000_t75" style="width:360.4pt;height:329.2pt" o:ole="" fillcolor="window">
            <v:imagedata r:id="rId45" o:title=""/>
          </v:shape>
          <o:OLEObject Type="Embed" ProgID="Word.Picture.8" ShapeID="_x0000_i1040" DrawAspect="Content" ObjectID="_1829294676" r:id="rId46"/>
        </w:object>
      </w:r>
    </w:p>
    <w:p w14:paraId="340EED5F" w14:textId="77777777" w:rsidR="00D33D65" w:rsidRDefault="00D33D65">
      <w:pPr>
        <w:pStyle w:val="TF"/>
      </w:pPr>
      <w:bookmarkStart w:id="671" w:name="_CRFigure6_5"/>
      <w:r>
        <w:t xml:space="preserve">Figure </w:t>
      </w:r>
      <w:bookmarkEnd w:id="671"/>
      <w:r>
        <w:t>6.5: Session Management service states at the SMREG-SAP for MBMS context handling </w:t>
      </w:r>
      <w:r>
        <w:noBreakHyphen/>
        <w:t> MS side</w:t>
      </w:r>
    </w:p>
    <w:p w14:paraId="3BB519EC" w14:textId="77777777" w:rsidR="00D476B3" w:rsidRDefault="00D476B3">
      <w:pPr>
        <w:pStyle w:val="Heading3"/>
      </w:pPr>
      <w:bookmarkStart w:id="672" w:name="_CR6_5_2"/>
      <w:bookmarkStart w:id="673" w:name="_Toc11256427"/>
      <w:bookmarkStart w:id="674" w:name="_Toc36116419"/>
      <w:bookmarkStart w:id="675" w:name="_Toc45096476"/>
      <w:bookmarkStart w:id="676" w:name="_Toc51762342"/>
      <w:bookmarkStart w:id="677" w:name="_Toc218682248"/>
      <w:bookmarkEnd w:id="672"/>
      <w:r>
        <w:t>6.5.2</w:t>
      </w:r>
      <w:r>
        <w:tab/>
        <w:t>Session Management Services for SNSM-SAP (GSM only)</w:t>
      </w:r>
      <w:bookmarkEnd w:id="673"/>
      <w:bookmarkEnd w:id="674"/>
      <w:bookmarkEnd w:id="675"/>
      <w:bookmarkEnd w:id="676"/>
      <w:bookmarkEnd w:id="677"/>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678" w:name="_CR6_5_3"/>
      <w:bookmarkStart w:id="679" w:name="_Toc11256428"/>
      <w:bookmarkStart w:id="680" w:name="_Toc36116420"/>
      <w:bookmarkStart w:id="681" w:name="_Toc45096477"/>
      <w:bookmarkStart w:id="682" w:name="_Toc51762343"/>
      <w:bookmarkStart w:id="683" w:name="_Toc218682249"/>
      <w:bookmarkEnd w:id="678"/>
      <w:r>
        <w:t>6.5.3</w:t>
      </w:r>
      <w:r>
        <w:tab/>
        <w:t>Session Management Services for RABMSM-SAP (UMTS only)</w:t>
      </w:r>
      <w:bookmarkEnd w:id="679"/>
      <w:bookmarkEnd w:id="680"/>
      <w:bookmarkEnd w:id="681"/>
      <w:bookmarkEnd w:id="682"/>
      <w:bookmarkEnd w:id="683"/>
    </w:p>
    <w:p w14:paraId="1DA1DE5F" w14:textId="77777777" w:rsidR="00D476B3" w:rsidRDefault="00D476B3">
      <w:pPr>
        <w:pStyle w:val="TH"/>
      </w:pPr>
      <w:bookmarkStart w:id="684" w:name="_CRTable6_5_3"/>
      <w:r>
        <w:t xml:space="preserve">Table </w:t>
      </w:r>
      <w:bookmarkEnd w:id="684"/>
      <w:r>
        <w:t>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685" w:name="_CR6_5_3_1"/>
      <w:bookmarkStart w:id="686" w:name="_Toc11256429"/>
      <w:bookmarkStart w:id="687" w:name="_Toc36116421"/>
      <w:bookmarkStart w:id="688" w:name="_Toc45096478"/>
      <w:bookmarkStart w:id="689" w:name="_Toc51762344"/>
      <w:bookmarkStart w:id="690" w:name="_Toc218682250"/>
      <w:bookmarkEnd w:id="685"/>
      <w:r>
        <w:lastRenderedPageBreak/>
        <w:t>6.5.3.1</w:t>
      </w:r>
      <w:r>
        <w:tab/>
        <w:t>RABMSM-ACTIVATE-IND</w:t>
      </w:r>
      <w:bookmarkEnd w:id="686"/>
      <w:bookmarkEnd w:id="687"/>
      <w:bookmarkEnd w:id="688"/>
      <w:bookmarkEnd w:id="689"/>
      <w:bookmarkEnd w:id="69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691" w:name="_CR6_5_3_2"/>
      <w:bookmarkStart w:id="692" w:name="_Toc11256430"/>
      <w:bookmarkStart w:id="693" w:name="_Toc36116422"/>
      <w:bookmarkStart w:id="694" w:name="_Toc45096479"/>
      <w:bookmarkStart w:id="695" w:name="_Toc51762345"/>
      <w:bookmarkStart w:id="696" w:name="_Toc218682251"/>
      <w:bookmarkEnd w:id="691"/>
      <w:r>
        <w:t>6.5.3.2</w:t>
      </w:r>
      <w:r>
        <w:tab/>
        <w:t>RABMSM-ACTIVATE-RSP</w:t>
      </w:r>
      <w:bookmarkEnd w:id="692"/>
      <w:bookmarkEnd w:id="693"/>
      <w:bookmarkEnd w:id="694"/>
      <w:bookmarkEnd w:id="695"/>
      <w:bookmarkEnd w:id="696"/>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697" w:name="_CR6_5_3_3"/>
      <w:bookmarkStart w:id="698" w:name="_Toc11256431"/>
      <w:bookmarkStart w:id="699" w:name="_Toc36116423"/>
      <w:bookmarkStart w:id="700" w:name="_Toc45096480"/>
      <w:bookmarkStart w:id="701" w:name="_Toc51762346"/>
      <w:bookmarkStart w:id="702" w:name="_Toc218682252"/>
      <w:bookmarkEnd w:id="697"/>
      <w:r>
        <w:t>6.5.3.3</w:t>
      </w:r>
      <w:r>
        <w:tab/>
        <w:t>RABMSM-DEACTIVATE-IND</w:t>
      </w:r>
      <w:bookmarkEnd w:id="698"/>
      <w:bookmarkEnd w:id="699"/>
      <w:bookmarkEnd w:id="700"/>
      <w:bookmarkEnd w:id="701"/>
      <w:bookmarkEnd w:id="702"/>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703" w:name="_CR6_5_3_4"/>
      <w:bookmarkStart w:id="704" w:name="_Toc11256432"/>
      <w:bookmarkStart w:id="705" w:name="_Toc36116424"/>
      <w:bookmarkStart w:id="706" w:name="_Toc45096481"/>
      <w:bookmarkStart w:id="707" w:name="_Toc51762347"/>
      <w:bookmarkStart w:id="708" w:name="_Toc218682253"/>
      <w:bookmarkEnd w:id="703"/>
      <w:r>
        <w:t>6.5.3.4</w:t>
      </w:r>
      <w:r>
        <w:tab/>
        <w:t>RABMSM-DEACTIVATE-RSP</w:t>
      </w:r>
      <w:bookmarkEnd w:id="704"/>
      <w:bookmarkEnd w:id="705"/>
      <w:bookmarkEnd w:id="706"/>
      <w:bookmarkEnd w:id="707"/>
      <w:bookmarkEnd w:id="708"/>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709" w:name="_CR6_5_3_5"/>
      <w:bookmarkStart w:id="710" w:name="_Toc11256433"/>
      <w:bookmarkStart w:id="711" w:name="_Toc36116425"/>
      <w:bookmarkStart w:id="712" w:name="_Toc45096482"/>
      <w:bookmarkStart w:id="713" w:name="_Toc51762348"/>
      <w:bookmarkStart w:id="714" w:name="_Toc218682254"/>
      <w:bookmarkEnd w:id="709"/>
      <w:r>
        <w:t>6.5.3.5</w:t>
      </w:r>
      <w:r>
        <w:tab/>
        <w:t>RABMSM-DEACTIVATE-REQ</w:t>
      </w:r>
      <w:bookmarkEnd w:id="710"/>
      <w:bookmarkEnd w:id="711"/>
      <w:bookmarkEnd w:id="712"/>
      <w:bookmarkEnd w:id="713"/>
      <w:bookmarkEnd w:id="714"/>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715" w:name="_CR6_5_3_6"/>
      <w:bookmarkStart w:id="716" w:name="_Toc11256434"/>
      <w:bookmarkStart w:id="717" w:name="_Toc36116426"/>
      <w:bookmarkStart w:id="718" w:name="_Toc45096483"/>
      <w:bookmarkStart w:id="719" w:name="_Toc51762349"/>
      <w:bookmarkStart w:id="720" w:name="_Toc218682255"/>
      <w:bookmarkEnd w:id="715"/>
      <w:r>
        <w:t>6.5.3.6</w:t>
      </w:r>
      <w:r>
        <w:tab/>
        <w:t>RABMSM-MODIFY-IND</w:t>
      </w:r>
      <w:bookmarkEnd w:id="716"/>
      <w:bookmarkEnd w:id="717"/>
      <w:bookmarkEnd w:id="718"/>
      <w:bookmarkEnd w:id="719"/>
      <w:bookmarkEnd w:id="720"/>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721" w:name="_CR6_5_3_7"/>
      <w:bookmarkStart w:id="722" w:name="_Toc11256435"/>
      <w:bookmarkStart w:id="723" w:name="_Toc36116427"/>
      <w:bookmarkStart w:id="724" w:name="_Toc45096484"/>
      <w:bookmarkStart w:id="725" w:name="_Toc51762350"/>
      <w:bookmarkStart w:id="726" w:name="_Toc218682256"/>
      <w:bookmarkEnd w:id="721"/>
      <w:r>
        <w:t>6.5.3.7</w:t>
      </w:r>
      <w:r>
        <w:tab/>
        <w:t>RABMSM-MODIFY-RSP</w:t>
      </w:r>
      <w:bookmarkEnd w:id="722"/>
      <w:bookmarkEnd w:id="723"/>
      <w:bookmarkEnd w:id="724"/>
      <w:bookmarkEnd w:id="725"/>
      <w:bookmarkEnd w:id="726"/>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727" w:name="_CR6_5_3_8"/>
      <w:bookmarkStart w:id="728" w:name="_Toc11256436"/>
      <w:bookmarkStart w:id="729" w:name="_Toc36116428"/>
      <w:bookmarkStart w:id="730" w:name="_Toc45096485"/>
      <w:bookmarkStart w:id="731" w:name="_Toc51762351"/>
      <w:bookmarkStart w:id="732" w:name="_Toc218682257"/>
      <w:bookmarkEnd w:id="727"/>
      <w:r>
        <w:t>6.5.3.8</w:t>
      </w:r>
      <w:r>
        <w:tab/>
        <w:t>RABMSM-STATUS-REQ</w:t>
      </w:r>
      <w:bookmarkEnd w:id="728"/>
      <w:bookmarkEnd w:id="729"/>
      <w:bookmarkEnd w:id="730"/>
      <w:bookmarkEnd w:id="731"/>
      <w:bookmarkEnd w:id="732"/>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733" w:name="_CR6_6"/>
      <w:bookmarkStart w:id="734" w:name="_Toc11256437"/>
      <w:bookmarkStart w:id="735" w:name="_Toc36116429"/>
      <w:bookmarkStart w:id="736" w:name="_Toc45096486"/>
      <w:bookmarkStart w:id="737" w:name="_Toc51762352"/>
      <w:bookmarkStart w:id="738" w:name="_Toc218682258"/>
      <w:bookmarkEnd w:id="733"/>
      <w:r>
        <w:t>6.6</w:t>
      </w:r>
      <w:r>
        <w:tab/>
        <w:t>Registration Services for GPRS-Services</w:t>
      </w:r>
      <w:bookmarkEnd w:id="734"/>
      <w:bookmarkEnd w:id="735"/>
      <w:bookmarkEnd w:id="736"/>
      <w:bookmarkEnd w:id="737"/>
      <w:bookmarkEnd w:id="738"/>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739" w:name="_CR6_6_1"/>
      <w:bookmarkStart w:id="740" w:name="_Toc11256438"/>
      <w:bookmarkStart w:id="741" w:name="_Toc36116430"/>
      <w:bookmarkStart w:id="742" w:name="_Toc45096487"/>
      <w:bookmarkStart w:id="743" w:name="_Toc51762353"/>
      <w:bookmarkStart w:id="744" w:name="_Toc218682259"/>
      <w:bookmarkEnd w:id="739"/>
      <w:r>
        <w:lastRenderedPageBreak/>
        <w:t>6.6.1</w:t>
      </w:r>
      <w:r>
        <w:tab/>
        <w:t>Registration Services for GMMREG-SAP</w:t>
      </w:r>
      <w:bookmarkEnd w:id="740"/>
      <w:bookmarkEnd w:id="741"/>
      <w:bookmarkEnd w:id="742"/>
      <w:bookmarkEnd w:id="743"/>
      <w:bookmarkEnd w:id="744"/>
    </w:p>
    <w:p w14:paraId="6F7431B8" w14:textId="77777777" w:rsidR="00D476B3" w:rsidRDefault="00D476B3">
      <w:pPr>
        <w:pStyle w:val="TH"/>
      </w:pPr>
      <w:bookmarkStart w:id="745" w:name="_CRTable6_6_1"/>
      <w:r>
        <w:t xml:space="preserve">Table </w:t>
      </w:r>
      <w:bookmarkEnd w:id="745"/>
      <w:r>
        <w:t>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746" w:name="_CR6_6_1_1"/>
      <w:bookmarkStart w:id="747" w:name="_Toc11256439"/>
      <w:bookmarkStart w:id="748" w:name="_Toc36116431"/>
      <w:bookmarkStart w:id="749" w:name="_Toc45096488"/>
      <w:bookmarkStart w:id="750" w:name="_Toc51762354"/>
      <w:bookmarkStart w:id="751" w:name="_Toc218682260"/>
      <w:bookmarkEnd w:id="746"/>
      <w:r>
        <w:t>6.6.1.1</w:t>
      </w:r>
      <w:r>
        <w:tab/>
        <w:t>GMMREG-ATTACH-REQ</w:t>
      </w:r>
      <w:bookmarkEnd w:id="747"/>
      <w:bookmarkEnd w:id="748"/>
      <w:bookmarkEnd w:id="749"/>
      <w:bookmarkEnd w:id="750"/>
      <w:bookmarkEnd w:id="751"/>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752" w:name="_CR6_6_1_2"/>
      <w:bookmarkStart w:id="753" w:name="_Toc11256440"/>
      <w:bookmarkStart w:id="754" w:name="_Toc36116432"/>
      <w:bookmarkStart w:id="755" w:name="_Toc45096489"/>
      <w:bookmarkStart w:id="756" w:name="_Toc51762355"/>
      <w:bookmarkStart w:id="757" w:name="_Toc218682261"/>
      <w:bookmarkEnd w:id="752"/>
      <w:r>
        <w:t>6.6.1.2</w:t>
      </w:r>
      <w:r>
        <w:tab/>
        <w:t>GMMREG-ATTACH-CNF</w:t>
      </w:r>
      <w:bookmarkEnd w:id="753"/>
      <w:bookmarkEnd w:id="754"/>
      <w:bookmarkEnd w:id="755"/>
      <w:bookmarkEnd w:id="756"/>
      <w:bookmarkEnd w:id="757"/>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758" w:name="_CR6_6_1_3"/>
      <w:bookmarkStart w:id="759" w:name="_Toc11256441"/>
      <w:bookmarkStart w:id="760" w:name="_Toc36116433"/>
      <w:bookmarkStart w:id="761" w:name="_Toc45096490"/>
      <w:bookmarkStart w:id="762" w:name="_Toc51762356"/>
      <w:bookmarkStart w:id="763" w:name="_Toc218682262"/>
      <w:bookmarkEnd w:id="758"/>
      <w:r>
        <w:t>6.6.1.3</w:t>
      </w:r>
      <w:r>
        <w:tab/>
        <w:t>GMMREG-ATTACH-REJ</w:t>
      </w:r>
      <w:bookmarkEnd w:id="759"/>
      <w:bookmarkEnd w:id="760"/>
      <w:bookmarkEnd w:id="761"/>
      <w:bookmarkEnd w:id="762"/>
      <w:bookmarkEnd w:id="763"/>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764" w:name="_CR6_6_1_4"/>
      <w:bookmarkStart w:id="765" w:name="_Toc11256442"/>
      <w:bookmarkStart w:id="766" w:name="_Toc36116434"/>
      <w:bookmarkStart w:id="767" w:name="_Toc45096491"/>
      <w:bookmarkStart w:id="768" w:name="_Toc51762357"/>
      <w:bookmarkStart w:id="769" w:name="_Toc218682263"/>
      <w:bookmarkEnd w:id="764"/>
      <w:r>
        <w:t>6.6.1.4</w:t>
      </w:r>
      <w:r>
        <w:tab/>
        <w:t>GMMREG-DETACH-REQ</w:t>
      </w:r>
      <w:bookmarkEnd w:id="765"/>
      <w:bookmarkEnd w:id="766"/>
      <w:bookmarkEnd w:id="767"/>
      <w:bookmarkEnd w:id="768"/>
      <w:bookmarkEnd w:id="769"/>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770" w:name="_CR6_6_1_5"/>
      <w:bookmarkStart w:id="771" w:name="_Toc11256443"/>
      <w:bookmarkStart w:id="772" w:name="_Toc36116435"/>
      <w:bookmarkStart w:id="773" w:name="_Toc45096492"/>
      <w:bookmarkStart w:id="774" w:name="_Toc51762358"/>
      <w:bookmarkStart w:id="775" w:name="_Toc218682264"/>
      <w:bookmarkEnd w:id="770"/>
      <w:r>
        <w:t>6.6.1.5</w:t>
      </w:r>
      <w:r>
        <w:tab/>
        <w:t>GMMREG-DETACH-CNF</w:t>
      </w:r>
      <w:bookmarkEnd w:id="771"/>
      <w:bookmarkEnd w:id="772"/>
      <w:bookmarkEnd w:id="773"/>
      <w:bookmarkEnd w:id="774"/>
      <w:bookmarkEnd w:id="775"/>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776" w:name="_CR6_6_1_6"/>
      <w:bookmarkStart w:id="777" w:name="_Toc11256444"/>
      <w:bookmarkStart w:id="778" w:name="_Toc36116436"/>
      <w:bookmarkStart w:id="779" w:name="_Toc45096493"/>
      <w:bookmarkStart w:id="780" w:name="_Toc51762359"/>
      <w:bookmarkStart w:id="781" w:name="_Toc218682265"/>
      <w:bookmarkEnd w:id="776"/>
      <w:r>
        <w:t>6.6.1.6</w:t>
      </w:r>
      <w:r>
        <w:tab/>
        <w:t>GMMREG-DETACH-IND</w:t>
      </w:r>
      <w:bookmarkEnd w:id="777"/>
      <w:bookmarkEnd w:id="778"/>
      <w:bookmarkEnd w:id="779"/>
      <w:bookmarkEnd w:id="780"/>
      <w:bookmarkEnd w:id="781"/>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2pt;height:243.05pt" o:ole="">
            <v:imagedata r:id="rId47" o:title=""/>
          </v:shape>
          <o:OLEObject Type="Embed" ProgID="Word.Picture.8" ShapeID="_x0000_i1041" DrawAspect="Content" ObjectID="_1829294677" r:id="rId48"/>
        </w:object>
      </w:r>
    </w:p>
    <w:p w14:paraId="532B3E99" w14:textId="77777777" w:rsidR="00D476B3" w:rsidRDefault="00D476B3">
      <w:pPr>
        <w:pStyle w:val="TF"/>
      </w:pPr>
      <w:bookmarkStart w:id="782" w:name="_CRFigure6_6"/>
      <w:r>
        <w:t xml:space="preserve">Figure </w:t>
      </w:r>
      <w:bookmarkEnd w:id="782"/>
      <w:r>
        <w:t>6.6: Registration services states at GMMREG-SAP for GPRS attach and detach - MS side</w:t>
      </w:r>
    </w:p>
    <w:p w14:paraId="3D0D51FE" w14:textId="77777777" w:rsidR="00D476B3" w:rsidRDefault="00D476B3">
      <w:pPr>
        <w:pStyle w:val="Heading2"/>
      </w:pPr>
      <w:bookmarkStart w:id="783" w:name="_CR6_7"/>
      <w:bookmarkStart w:id="784" w:name="_Toc11256445"/>
      <w:bookmarkStart w:id="785" w:name="_Toc36116437"/>
      <w:bookmarkStart w:id="786" w:name="_Toc45096494"/>
      <w:bookmarkStart w:id="787" w:name="_Toc51762360"/>
      <w:bookmarkStart w:id="788" w:name="_Toc218682266"/>
      <w:bookmarkEnd w:id="783"/>
      <w:r>
        <w:t>6.7</w:t>
      </w:r>
      <w:r>
        <w:tab/>
        <w:t>Services provided to SNDCP entities by GPRS Logical Link Control services</w:t>
      </w:r>
      <w:bookmarkEnd w:id="784"/>
      <w:bookmarkEnd w:id="785"/>
      <w:bookmarkEnd w:id="786"/>
      <w:bookmarkEnd w:id="787"/>
      <w:bookmarkEnd w:id="788"/>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789" w:name="_CR6_7_1"/>
      <w:bookmarkStart w:id="790" w:name="_Toc11256446"/>
      <w:bookmarkStart w:id="791" w:name="_Toc36116438"/>
      <w:bookmarkStart w:id="792" w:name="_Toc45096495"/>
      <w:bookmarkStart w:id="793" w:name="_Toc51762361"/>
      <w:bookmarkStart w:id="794" w:name="_Toc218682267"/>
      <w:bookmarkEnd w:id="789"/>
      <w:r>
        <w:lastRenderedPageBreak/>
        <w:t>6.7.1</w:t>
      </w:r>
      <w:r>
        <w:tab/>
        <w:t>Service state diagram for QoS1-SAP, QoS2-SAP, QoS3-SAP and QoS4-SAP</w:t>
      </w:r>
      <w:bookmarkEnd w:id="790"/>
      <w:bookmarkEnd w:id="791"/>
      <w:bookmarkEnd w:id="792"/>
      <w:bookmarkEnd w:id="793"/>
      <w:bookmarkEnd w:id="794"/>
    </w:p>
    <w:bookmarkStart w:id="795" w:name="_MON_1073811782"/>
    <w:bookmarkEnd w:id="795"/>
    <w:p w14:paraId="6A2A4960" w14:textId="77777777" w:rsidR="00D476B3" w:rsidRDefault="00D476B3">
      <w:pPr>
        <w:pStyle w:val="TH"/>
      </w:pPr>
      <w:r>
        <w:object w:dxaOrig="6511" w:dyaOrig="5326" w14:anchorId="73E466C9">
          <v:shape id="_x0000_i1042" type="#_x0000_t75" style="width:327.1pt;height:273.85pt" o:ole="">
            <v:imagedata r:id="rId49" o:title=""/>
          </v:shape>
          <o:OLEObject Type="Embed" ProgID="Word.Picture.8" ShapeID="_x0000_i1042" DrawAspect="Content" ObjectID="_1829294678" r:id="rId50"/>
        </w:object>
      </w:r>
    </w:p>
    <w:p w14:paraId="734DE347" w14:textId="77777777" w:rsidR="00D476B3" w:rsidRDefault="00D476B3">
      <w:pPr>
        <w:pStyle w:val="TF"/>
      </w:pPr>
      <w:bookmarkStart w:id="796" w:name="_CRFigure6_7"/>
      <w:r>
        <w:t xml:space="preserve">Figure </w:t>
      </w:r>
      <w:bookmarkEnd w:id="796"/>
      <w:r>
        <w:t>6.7: States to establish and release ABM mode operation</w:t>
      </w:r>
    </w:p>
    <w:p w14:paraId="0E152138" w14:textId="77777777" w:rsidR="00D476B3" w:rsidRDefault="00D476B3">
      <w:pPr>
        <w:pStyle w:val="Heading3"/>
      </w:pPr>
      <w:bookmarkStart w:id="797" w:name="_CR6_7_2"/>
      <w:bookmarkStart w:id="798" w:name="_Toc11256447"/>
      <w:bookmarkStart w:id="799" w:name="_Toc36116439"/>
      <w:bookmarkStart w:id="800" w:name="_Toc45096496"/>
      <w:bookmarkStart w:id="801" w:name="_Toc51762362"/>
      <w:bookmarkStart w:id="802" w:name="_Toc218682268"/>
      <w:bookmarkEnd w:id="797"/>
      <w:r>
        <w:t>6.7.2</w:t>
      </w:r>
      <w:r>
        <w:tab/>
        <w:t>Service primitives for QoS1-SAP, QoS2-SAP, QoS3-SAP and QoS4-SAP</w:t>
      </w:r>
      <w:bookmarkEnd w:id="798"/>
      <w:bookmarkEnd w:id="799"/>
      <w:bookmarkEnd w:id="800"/>
      <w:bookmarkEnd w:id="801"/>
      <w:bookmarkEnd w:id="802"/>
    </w:p>
    <w:p w14:paraId="5BA80FB9" w14:textId="77777777" w:rsidR="00D476B3" w:rsidRDefault="00D476B3">
      <w:pPr>
        <w:pStyle w:val="TH"/>
      </w:pPr>
      <w:bookmarkStart w:id="803" w:name="_CRTable6_7_2"/>
      <w:r>
        <w:t xml:space="preserve">Table </w:t>
      </w:r>
      <w:bookmarkEnd w:id="803"/>
      <w:r>
        <w:t>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804" w:name="_CR6_7_2_1"/>
      <w:bookmarkStart w:id="805" w:name="_Toc11256448"/>
      <w:bookmarkStart w:id="806" w:name="_Toc36116440"/>
      <w:bookmarkStart w:id="807" w:name="_Toc45096497"/>
      <w:bookmarkStart w:id="808" w:name="_Toc51762363"/>
      <w:bookmarkStart w:id="809" w:name="_Toc218682269"/>
      <w:bookmarkEnd w:id="804"/>
      <w:r>
        <w:rPr>
          <w:lang w:val="fr-FR"/>
        </w:rPr>
        <w:t>6.7.2.1</w:t>
      </w:r>
      <w:r>
        <w:rPr>
          <w:lang w:val="fr-FR"/>
        </w:rPr>
        <w:tab/>
        <w:t>LL-ESTABLISH-REQ</w:t>
      </w:r>
      <w:bookmarkEnd w:id="805"/>
      <w:bookmarkEnd w:id="806"/>
      <w:bookmarkEnd w:id="807"/>
      <w:bookmarkEnd w:id="808"/>
      <w:bookmarkEnd w:id="809"/>
    </w:p>
    <w:p w14:paraId="1BB2D5A9" w14:textId="77777777" w:rsidR="00D476B3" w:rsidRDefault="00D476B3">
      <w:r>
        <w:t>A LLC SABM frame will be sent to establish the LLC ABM mode.</w:t>
      </w:r>
    </w:p>
    <w:p w14:paraId="36BB6998" w14:textId="77777777" w:rsidR="00D476B3" w:rsidRDefault="00D476B3">
      <w:pPr>
        <w:pStyle w:val="Heading4"/>
      </w:pPr>
      <w:bookmarkStart w:id="810" w:name="_CR6_7_2_2"/>
      <w:bookmarkStart w:id="811" w:name="_Toc11256449"/>
      <w:bookmarkStart w:id="812" w:name="_Toc36116441"/>
      <w:bookmarkStart w:id="813" w:name="_Toc45096498"/>
      <w:bookmarkStart w:id="814" w:name="_Toc51762364"/>
      <w:bookmarkStart w:id="815" w:name="_Toc218682270"/>
      <w:bookmarkEnd w:id="810"/>
      <w:r>
        <w:lastRenderedPageBreak/>
        <w:t>6.7.2.2</w:t>
      </w:r>
      <w:r>
        <w:tab/>
        <w:t>LL-ESTABLISH-CNF</w:t>
      </w:r>
      <w:bookmarkEnd w:id="811"/>
      <w:bookmarkEnd w:id="812"/>
      <w:bookmarkEnd w:id="813"/>
      <w:bookmarkEnd w:id="814"/>
      <w:bookmarkEnd w:id="815"/>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816" w:name="_CR6_7_2_3"/>
      <w:bookmarkStart w:id="817" w:name="_Toc11256450"/>
      <w:bookmarkStart w:id="818" w:name="_Toc36116442"/>
      <w:bookmarkStart w:id="819" w:name="_Toc45096499"/>
      <w:bookmarkStart w:id="820" w:name="_Toc51762365"/>
      <w:bookmarkStart w:id="821" w:name="_Toc218682271"/>
      <w:bookmarkEnd w:id="816"/>
      <w:r>
        <w:t>6.7.2.3</w:t>
      </w:r>
      <w:r>
        <w:tab/>
        <w:t>LL-ESTABLISH-IND</w:t>
      </w:r>
      <w:bookmarkEnd w:id="817"/>
      <w:bookmarkEnd w:id="818"/>
      <w:bookmarkEnd w:id="819"/>
      <w:bookmarkEnd w:id="820"/>
      <w:bookmarkEnd w:id="821"/>
    </w:p>
    <w:p w14:paraId="2DA4AF9F" w14:textId="77777777" w:rsidR="00D476B3" w:rsidRDefault="00D476B3">
      <w:r>
        <w:t>A LLC SABM frame is received.</w:t>
      </w:r>
    </w:p>
    <w:p w14:paraId="21F22E52" w14:textId="77777777" w:rsidR="00D476B3" w:rsidRDefault="00D476B3">
      <w:pPr>
        <w:pStyle w:val="Heading4"/>
      </w:pPr>
      <w:bookmarkStart w:id="822" w:name="_CR6_7_2_4"/>
      <w:bookmarkStart w:id="823" w:name="_Toc11256451"/>
      <w:bookmarkStart w:id="824" w:name="_Toc36116443"/>
      <w:bookmarkStart w:id="825" w:name="_Toc45096500"/>
      <w:bookmarkStart w:id="826" w:name="_Toc51762366"/>
      <w:bookmarkStart w:id="827" w:name="_Toc218682272"/>
      <w:bookmarkEnd w:id="822"/>
      <w:r>
        <w:t>6.7.2.4</w:t>
      </w:r>
      <w:r>
        <w:tab/>
        <w:t>LL-ESTABLISH-RSP</w:t>
      </w:r>
      <w:bookmarkEnd w:id="823"/>
      <w:bookmarkEnd w:id="824"/>
      <w:bookmarkEnd w:id="825"/>
      <w:bookmarkEnd w:id="826"/>
      <w:bookmarkEnd w:id="827"/>
    </w:p>
    <w:p w14:paraId="62E7C52C" w14:textId="77777777" w:rsidR="00D476B3" w:rsidRDefault="00D476B3">
      <w:r>
        <w:t>A LLC UA frame will be sent, the ABM mode is established.</w:t>
      </w:r>
    </w:p>
    <w:p w14:paraId="70840A77" w14:textId="77777777" w:rsidR="00D476B3" w:rsidRDefault="00D476B3">
      <w:pPr>
        <w:pStyle w:val="Heading4"/>
      </w:pPr>
      <w:bookmarkStart w:id="828" w:name="_CR6_7_2_5"/>
      <w:bookmarkStart w:id="829" w:name="_Toc11256452"/>
      <w:bookmarkStart w:id="830" w:name="_Toc36116444"/>
      <w:bookmarkStart w:id="831" w:name="_Toc45096501"/>
      <w:bookmarkStart w:id="832" w:name="_Toc51762367"/>
      <w:bookmarkStart w:id="833" w:name="_Toc218682273"/>
      <w:bookmarkEnd w:id="828"/>
      <w:r>
        <w:t>6.7.2.5</w:t>
      </w:r>
      <w:r>
        <w:tab/>
        <w:t>LL-RELEASE-REQ</w:t>
      </w:r>
      <w:bookmarkEnd w:id="829"/>
      <w:bookmarkEnd w:id="830"/>
      <w:bookmarkEnd w:id="831"/>
      <w:bookmarkEnd w:id="832"/>
      <w:bookmarkEnd w:id="833"/>
    </w:p>
    <w:p w14:paraId="14925D23" w14:textId="77777777" w:rsidR="00D476B3" w:rsidRDefault="00D476B3">
      <w:r>
        <w:t>A LLC DISC frame will be sent to change to LLC ADM mode.</w:t>
      </w:r>
    </w:p>
    <w:p w14:paraId="4E0BBC64" w14:textId="77777777" w:rsidR="00D476B3" w:rsidRDefault="00D476B3">
      <w:pPr>
        <w:pStyle w:val="Heading4"/>
      </w:pPr>
      <w:bookmarkStart w:id="834" w:name="_CR6_7_2_6"/>
      <w:bookmarkStart w:id="835" w:name="_Toc11256453"/>
      <w:bookmarkStart w:id="836" w:name="_Toc36116445"/>
      <w:bookmarkStart w:id="837" w:name="_Toc45096502"/>
      <w:bookmarkStart w:id="838" w:name="_Toc51762368"/>
      <w:bookmarkStart w:id="839" w:name="_Toc218682274"/>
      <w:bookmarkEnd w:id="834"/>
      <w:r>
        <w:t>6.7.2.6</w:t>
      </w:r>
      <w:r>
        <w:tab/>
        <w:t>LL-RELEASE-CNF</w:t>
      </w:r>
      <w:bookmarkEnd w:id="835"/>
      <w:bookmarkEnd w:id="836"/>
      <w:bookmarkEnd w:id="837"/>
      <w:bookmarkEnd w:id="838"/>
      <w:bookmarkEnd w:id="839"/>
    </w:p>
    <w:p w14:paraId="33471668" w14:textId="77777777" w:rsidR="00D476B3" w:rsidRDefault="00D476B3">
      <w:r>
        <w:t>The LLC link has been disconnected, LLC is in ADM mode.</w:t>
      </w:r>
    </w:p>
    <w:p w14:paraId="49335199" w14:textId="77777777" w:rsidR="00D476B3" w:rsidRDefault="00D476B3">
      <w:pPr>
        <w:pStyle w:val="Heading4"/>
      </w:pPr>
      <w:bookmarkStart w:id="840" w:name="_CR6_7_2_7"/>
      <w:bookmarkStart w:id="841" w:name="_Toc11256454"/>
      <w:bookmarkStart w:id="842" w:name="_Toc36116446"/>
      <w:bookmarkStart w:id="843" w:name="_Toc45096503"/>
      <w:bookmarkStart w:id="844" w:name="_Toc51762369"/>
      <w:bookmarkStart w:id="845" w:name="_Toc218682275"/>
      <w:bookmarkEnd w:id="840"/>
      <w:r>
        <w:t>6.7.2.7</w:t>
      </w:r>
      <w:r>
        <w:tab/>
        <w:t>LL-RELEASE-IND</w:t>
      </w:r>
      <w:bookmarkEnd w:id="841"/>
      <w:bookmarkEnd w:id="842"/>
      <w:bookmarkEnd w:id="843"/>
      <w:bookmarkEnd w:id="844"/>
      <w:bookmarkEnd w:id="845"/>
    </w:p>
    <w:p w14:paraId="50CE2ECD" w14:textId="77777777" w:rsidR="00D476B3" w:rsidRDefault="00D476B3">
      <w:r>
        <w:t>LLC is in idle mode.</w:t>
      </w:r>
    </w:p>
    <w:p w14:paraId="10E64E9C" w14:textId="77777777" w:rsidR="00D476B3" w:rsidRDefault="00D476B3">
      <w:pPr>
        <w:pStyle w:val="Heading4"/>
      </w:pPr>
      <w:bookmarkStart w:id="846" w:name="_CR6_7_2_8"/>
      <w:bookmarkStart w:id="847" w:name="_Toc11256455"/>
      <w:bookmarkStart w:id="848" w:name="_Toc36116447"/>
      <w:bookmarkStart w:id="849" w:name="_Toc45096504"/>
      <w:bookmarkStart w:id="850" w:name="_Toc51762370"/>
      <w:bookmarkStart w:id="851" w:name="_Toc218682276"/>
      <w:bookmarkEnd w:id="846"/>
      <w:r>
        <w:t>6.7.2.8</w:t>
      </w:r>
      <w:r>
        <w:tab/>
        <w:t>LL-XID-REQ</w:t>
      </w:r>
      <w:bookmarkEnd w:id="847"/>
      <w:bookmarkEnd w:id="848"/>
      <w:bookmarkEnd w:id="849"/>
      <w:bookmarkEnd w:id="850"/>
      <w:bookmarkEnd w:id="851"/>
    </w:p>
    <w:p w14:paraId="6E626BDE" w14:textId="77777777" w:rsidR="00D476B3" w:rsidRDefault="00D476B3">
      <w:r>
        <w:t>An LLC XID frame will be sent.</w:t>
      </w:r>
    </w:p>
    <w:p w14:paraId="50D12280" w14:textId="77777777" w:rsidR="00D476B3" w:rsidRDefault="00D476B3">
      <w:pPr>
        <w:pStyle w:val="Heading4"/>
      </w:pPr>
      <w:bookmarkStart w:id="852" w:name="_CR6_7_2_9"/>
      <w:bookmarkStart w:id="853" w:name="_Toc11256456"/>
      <w:bookmarkStart w:id="854" w:name="_Toc36116448"/>
      <w:bookmarkStart w:id="855" w:name="_Toc45096505"/>
      <w:bookmarkStart w:id="856" w:name="_Toc51762371"/>
      <w:bookmarkStart w:id="857" w:name="_Toc218682277"/>
      <w:bookmarkEnd w:id="852"/>
      <w:r>
        <w:t>6.7.2.9</w:t>
      </w:r>
      <w:r>
        <w:tab/>
        <w:t>LL-XID-IND</w:t>
      </w:r>
      <w:bookmarkEnd w:id="853"/>
      <w:bookmarkEnd w:id="854"/>
      <w:bookmarkEnd w:id="855"/>
      <w:bookmarkEnd w:id="856"/>
      <w:bookmarkEnd w:id="857"/>
    </w:p>
    <w:p w14:paraId="02257646" w14:textId="77777777" w:rsidR="00D476B3" w:rsidRDefault="00D476B3">
      <w:r>
        <w:t>An LLC XID frame has been received.</w:t>
      </w:r>
    </w:p>
    <w:p w14:paraId="723712E0" w14:textId="77777777" w:rsidR="00D476B3" w:rsidRDefault="00D476B3">
      <w:pPr>
        <w:pStyle w:val="Heading4"/>
      </w:pPr>
      <w:bookmarkStart w:id="858" w:name="_CR6_7_2_10"/>
      <w:bookmarkStart w:id="859" w:name="_Toc11256457"/>
      <w:bookmarkStart w:id="860" w:name="_Toc36116449"/>
      <w:bookmarkStart w:id="861" w:name="_Toc45096506"/>
      <w:bookmarkStart w:id="862" w:name="_Toc51762372"/>
      <w:bookmarkStart w:id="863" w:name="_Toc218682278"/>
      <w:bookmarkEnd w:id="858"/>
      <w:r>
        <w:t>6.7.2.10</w:t>
      </w:r>
      <w:r>
        <w:tab/>
        <w:t>LL-XID-RSP</w:t>
      </w:r>
      <w:bookmarkEnd w:id="859"/>
      <w:bookmarkEnd w:id="860"/>
      <w:bookmarkEnd w:id="861"/>
      <w:bookmarkEnd w:id="862"/>
      <w:bookmarkEnd w:id="863"/>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864" w:name="_CR6_7_2_11"/>
      <w:bookmarkStart w:id="865" w:name="_Toc11256458"/>
      <w:bookmarkStart w:id="866" w:name="_Toc36116450"/>
      <w:bookmarkStart w:id="867" w:name="_Toc45096507"/>
      <w:bookmarkStart w:id="868" w:name="_Toc51762373"/>
      <w:bookmarkStart w:id="869" w:name="_Toc218682279"/>
      <w:bookmarkEnd w:id="864"/>
      <w:r>
        <w:t>6.7.2.11</w:t>
      </w:r>
      <w:r>
        <w:tab/>
        <w:t>LL-XID-CNF</w:t>
      </w:r>
      <w:bookmarkEnd w:id="865"/>
      <w:bookmarkEnd w:id="866"/>
      <w:bookmarkEnd w:id="867"/>
      <w:bookmarkEnd w:id="868"/>
      <w:bookmarkEnd w:id="869"/>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870" w:name="_CR6_7_2_12"/>
      <w:bookmarkStart w:id="871" w:name="_Toc11256459"/>
      <w:bookmarkStart w:id="872" w:name="_Toc36116451"/>
      <w:bookmarkStart w:id="873" w:name="_Toc45096508"/>
      <w:bookmarkStart w:id="874" w:name="_Toc51762374"/>
      <w:bookmarkStart w:id="875" w:name="_Toc218682280"/>
      <w:bookmarkEnd w:id="870"/>
      <w:r>
        <w:t>6.7.2.12</w:t>
      </w:r>
      <w:r>
        <w:tab/>
        <w:t>LL-DATA-REQ</w:t>
      </w:r>
      <w:bookmarkEnd w:id="871"/>
      <w:bookmarkEnd w:id="872"/>
      <w:bookmarkEnd w:id="873"/>
      <w:bookmarkEnd w:id="874"/>
      <w:bookmarkEnd w:id="875"/>
    </w:p>
    <w:p w14:paraId="04A72A28" w14:textId="77777777" w:rsidR="00D476B3" w:rsidRDefault="00D476B3">
      <w:r>
        <w:t>An LLC I frame will be sent to the peer entity.</w:t>
      </w:r>
    </w:p>
    <w:p w14:paraId="1C08EB3E" w14:textId="77777777" w:rsidR="00D476B3" w:rsidRDefault="00D476B3">
      <w:pPr>
        <w:pStyle w:val="Heading4"/>
      </w:pPr>
      <w:bookmarkStart w:id="876" w:name="_CR6_7_2_13"/>
      <w:bookmarkStart w:id="877" w:name="_Toc11256460"/>
      <w:bookmarkStart w:id="878" w:name="_Toc36116452"/>
      <w:bookmarkStart w:id="879" w:name="_Toc45096509"/>
      <w:bookmarkStart w:id="880" w:name="_Toc51762375"/>
      <w:bookmarkStart w:id="881" w:name="_Toc218682281"/>
      <w:bookmarkEnd w:id="876"/>
      <w:r>
        <w:t>6.7.2.13</w:t>
      </w:r>
      <w:r>
        <w:tab/>
        <w:t>LL-DATA-CNF</w:t>
      </w:r>
      <w:bookmarkEnd w:id="877"/>
      <w:bookmarkEnd w:id="878"/>
      <w:bookmarkEnd w:id="879"/>
      <w:bookmarkEnd w:id="880"/>
      <w:bookmarkEnd w:id="881"/>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882" w:name="_CR6_7_2_14"/>
      <w:bookmarkStart w:id="883" w:name="_Toc11256461"/>
      <w:bookmarkStart w:id="884" w:name="_Toc36116453"/>
      <w:bookmarkStart w:id="885" w:name="_Toc45096510"/>
      <w:bookmarkStart w:id="886" w:name="_Toc51762376"/>
      <w:bookmarkStart w:id="887" w:name="_Toc218682282"/>
      <w:bookmarkEnd w:id="882"/>
      <w:r>
        <w:t>6.7.2.14</w:t>
      </w:r>
      <w:r>
        <w:tab/>
        <w:t>LL-DATA-IND</w:t>
      </w:r>
      <w:bookmarkEnd w:id="883"/>
      <w:bookmarkEnd w:id="884"/>
      <w:bookmarkEnd w:id="885"/>
      <w:bookmarkEnd w:id="886"/>
      <w:bookmarkEnd w:id="887"/>
    </w:p>
    <w:p w14:paraId="14C0E7EB" w14:textId="77777777" w:rsidR="00D476B3" w:rsidRDefault="00D476B3">
      <w:r>
        <w:t>An LLC I frame has been received from the peer entity.</w:t>
      </w:r>
    </w:p>
    <w:p w14:paraId="478DE428" w14:textId="77777777" w:rsidR="00D476B3" w:rsidRDefault="00D476B3">
      <w:pPr>
        <w:pStyle w:val="Heading4"/>
      </w:pPr>
      <w:bookmarkStart w:id="888" w:name="_CR6_7_2_15"/>
      <w:bookmarkStart w:id="889" w:name="_Toc11256462"/>
      <w:bookmarkStart w:id="890" w:name="_Toc36116454"/>
      <w:bookmarkStart w:id="891" w:name="_Toc45096511"/>
      <w:bookmarkStart w:id="892" w:name="_Toc51762377"/>
      <w:bookmarkStart w:id="893" w:name="_Toc218682283"/>
      <w:bookmarkEnd w:id="888"/>
      <w:r>
        <w:t>6.7.2.15</w:t>
      </w:r>
      <w:r>
        <w:tab/>
        <w:t>LL-UNITDATA-REQ</w:t>
      </w:r>
      <w:bookmarkEnd w:id="889"/>
      <w:bookmarkEnd w:id="890"/>
      <w:bookmarkEnd w:id="891"/>
      <w:bookmarkEnd w:id="892"/>
      <w:bookmarkEnd w:id="893"/>
    </w:p>
    <w:p w14:paraId="2976BECE" w14:textId="77777777" w:rsidR="00D476B3" w:rsidRDefault="00D476B3">
      <w:r>
        <w:t>An LLC UI frame will be sent to the peer entity.</w:t>
      </w:r>
    </w:p>
    <w:p w14:paraId="4B82AA5E" w14:textId="77777777" w:rsidR="00D476B3" w:rsidRDefault="00D476B3">
      <w:pPr>
        <w:pStyle w:val="Heading4"/>
      </w:pPr>
      <w:bookmarkStart w:id="894" w:name="_CR6_7_2_16"/>
      <w:bookmarkStart w:id="895" w:name="_Toc11256463"/>
      <w:bookmarkStart w:id="896" w:name="_Toc36116455"/>
      <w:bookmarkStart w:id="897" w:name="_Toc45096512"/>
      <w:bookmarkStart w:id="898" w:name="_Toc51762378"/>
      <w:bookmarkStart w:id="899" w:name="_Toc218682284"/>
      <w:bookmarkEnd w:id="894"/>
      <w:r>
        <w:lastRenderedPageBreak/>
        <w:t>6.7.2.16</w:t>
      </w:r>
      <w:r>
        <w:tab/>
        <w:t>LL-UNITDATA-IND</w:t>
      </w:r>
      <w:bookmarkEnd w:id="895"/>
      <w:bookmarkEnd w:id="896"/>
      <w:bookmarkEnd w:id="897"/>
      <w:bookmarkEnd w:id="898"/>
      <w:bookmarkEnd w:id="899"/>
    </w:p>
    <w:p w14:paraId="6ECEC790" w14:textId="77777777" w:rsidR="00D476B3" w:rsidRDefault="00D476B3">
      <w:r>
        <w:t>An LLC UI frame has been received from the peer entity.</w:t>
      </w:r>
    </w:p>
    <w:p w14:paraId="0DCAE357" w14:textId="77777777" w:rsidR="00D476B3" w:rsidRDefault="00D476B3">
      <w:pPr>
        <w:pStyle w:val="Heading4"/>
      </w:pPr>
      <w:bookmarkStart w:id="900" w:name="_CR6_7_2_17"/>
      <w:bookmarkStart w:id="901" w:name="_Toc11256464"/>
      <w:bookmarkStart w:id="902" w:name="_Toc36116456"/>
      <w:bookmarkStart w:id="903" w:name="_Toc45096513"/>
      <w:bookmarkStart w:id="904" w:name="_Toc51762379"/>
      <w:bookmarkStart w:id="905" w:name="_Toc218682285"/>
      <w:bookmarkEnd w:id="900"/>
      <w:r>
        <w:t>6.7.2.17</w:t>
      </w:r>
      <w:r>
        <w:tab/>
        <w:t>LL-STATUS-IND</w:t>
      </w:r>
      <w:bookmarkEnd w:id="901"/>
      <w:bookmarkEnd w:id="902"/>
      <w:bookmarkEnd w:id="903"/>
      <w:bookmarkEnd w:id="904"/>
      <w:bookmarkEnd w:id="905"/>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906" w:name="_CR6_8"/>
      <w:bookmarkStart w:id="907" w:name="_Toc11256465"/>
      <w:bookmarkStart w:id="908" w:name="_Toc36116457"/>
      <w:bookmarkStart w:id="909" w:name="_Toc45096514"/>
      <w:bookmarkStart w:id="910" w:name="_Toc51762380"/>
      <w:bookmarkStart w:id="911" w:name="_Toc218682286"/>
      <w:bookmarkEnd w:id="906"/>
      <w:r>
        <w:t>6.8</w:t>
      </w:r>
      <w:r>
        <w:tab/>
        <w:t>Location services at the type A LMU side</w:t>
      </w:r>
      <w:bookmarkEnd w:id="907"/>
      <w:bookmarkEnd w:id="908"/>
      <w:bookmarkEnd w:id="909"/>
      <w:bookmarkEnd w:id="910"/>
      <w:bookmarkEnd w:id="91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912" w:name="_CR6_8_1"/>
      <w:bookmarkStart w:id="913" w:name="_Toc11256466"/>
      <w:bookmarkStart w:id="914" w:name="_Toc36116458"/>
      <w:bookmarkStart w:id="915" w:name="_Toc45096515"/>
      <w:bookmarkStart w:id="916" w:name="_Toc51762381"/>
      <w:bookmarkStart w:id="917" w:name="_Toc218682287"/>
      <w:bookmarkEnd w:id="912"/>
      <w:r>
        <w:t>6.8.1</w:t>
      </w:r>
      <w:r>
        <w:tab/>
        <w:t>Service state diagram</w:t>
      </w:r>
      <w:bookmarkEnd w:id="913"/>
      <w:bookmarkEnd w:id="914"/>
      <w:bookmarkEnd w:id="915"/>
      <w:bookmarkEnd w:id="916"/>
      <w:bookmarkEnd w:id="917"/>
    </w:p>
    <w:p w14:paraId="07AAD52E" w14:textId="77777777" w:rsidR="00D476B3" w:rsidRDefault="00D476B3">
      <w:r>
        <w:t>The positioning services provided at the service access point MNLCS</w:t>
      </w:r>
      <w:r>
        <w:noBreakHyphen/>
        <w:t>SAP are illustrated in the state diagram of figure 6.8.</w:t>
      </w:r>
    </w:p>
    <w:bookmarkStart w:id="918" w:name="_MON_1073811822"/>
    <w:bookmarkEnd w:id="918"/>
    <w:p w14:paraId="3FC0E9E7" w14:textId="77777777" w:rsidR="00D476B3" w:rsidRDefault="00D476B3">
      <w:pPr>
        <w:pStyle w:val="TH"/>
      </w:pPr>
      <w:r>
        <w:object w:dxaOrig="5400" w:dyaOrig="7740" w14:anchorId="1C482881">
          <v:shape id="_x0000_i1043" type="#_x0000_t75" style="width:271.75pt;height:385.8pt" o:ole="" fillcolor="window">
            <v:imagedata r:id="rId51" o:title=""/>
          </v:shape>
          <o:OLEObject Type="Embed" ProgID="Word.Picture.8" ShapeID="_x0000_i1043" DrawAspect="Content" ObjectID="_1829294679"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bookmarkStart w:id="919" w:name="_CRFigure6_8"/>
      <w:r>
        <w:t>Figure </w:t>
      </w:r>
      <w:bookmarkEnd w:id="919"/>
      <w:r>
        <w:t xml:space="preserve">6.8: Service graph of the Location Services Support entity </w:t>
      </w:r>
      <w:r>
        <w:noBreakHyphen/>
        <w:t xml:space="preserve"> type A LMU side</w:t>
      </w:r>
    </w:p>
    <w:p w14:paraId="51893E6C" w14:textId="77777777" w:rsidR="00D476B3" w:rsidRDefault="00D476B3">
      <w:pPr>
        <w:pStyle w:val="Heading3"/>
      </w:pPr>
      <w:bookmarkStart w:id="920" w:name="_CR6_8_2"/>
      <w:bookmarkStart w:id="921" w:name="_Toc11256467"/>
      <w:bookmarkStart w:id="922" w:name="_Toc36116459"/>
      <w:bookmarkStart w:id="923" w:name="_Toc45096516"/>
      <w:bookmarkStart w:id="924" w:name="_Toc51762382"/>
      <w:bookmarkStart w:id="925" w:name="_Toc218682288"/>
      <w:bookmarkEnd w:id="920"/>
      <w:r>
        <w:lastRenderedPageBreak/>
        <w:t>6.8.2</w:t>
      </w:r>
      <w:r>
        <w:tab/>
        <w:t>Service primitives</w:t>
      </w:r>
      <w:bookmarkEnd w:id="921"/>
      <w:bookmarkEnd w:id="922"/>
      <w:bookmarkEnd w:id="923"/>
      <w:bookmarkEnd w:id="924"/>
      <w:bookmarkEnd w:id="925"/>
    </w:p>
    <w:p w14:paraId="192CA21C" w14:textId="77777777" w:rsidR="00D476B3" w:rsidRDefault="00D476B3">
      <w:pPr>
        <w:pStyle w:val="TH"/>
      </w:pPr>
      <w:bookmarkStart w:id="926" w:name="_CRTable6_8"/>
      <w:r>
        <w:t>Table </w:t>
      </w:r>
      <w:bookmarkEnd w:id="926"/>
      <w:r>
        <w:t>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927" w:name="_CR6_8_2_1"/>
      <w:bookmarkStart w:id="928" w:name="_Toc11256468"/>
      <w:bookmarkStart w:id="929" w:name="_Toc36116460"/>
      <w:bookmarkStart w:id="930" w:name="_Toc45096517"/>
      <w:bookmarkStart w:id="931" w:name="_Toc51762383"/>
      <w:bookmarkStart w:id="932" w:name="_Toc218682289"/>
      <w:bookmarkEnd w:id="927"/>
      <w:r>
        <w:t>6.8.2.1</w:t>
      </w:r>
      <w:r>
        <w:tab/>
        <w:t>MNLCS_BEGIN_REQ</w:t>
      </w:r>
      <w:bookmarkEnd w:id="928"/>
      <w:bookmarkEnd w:id="929"/>
      <w:bookmarkEnd w:id="930"/>
      <w:bookmarkEnd w:id="931"/>
      <w:bookmarkEnd w:id="932"/>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933" w:name="_CR6_8_2_2"/>
      <w:bookmarkStart w:id="934" w:name="_Toc11256469"/>
      <w:bookmarkStart w:id="935" w:name="_Toc36116461"/>
      <w:bookmarkStart w:id="936" w:name="_Toc45096518"/>
      <w:bookmarkStart w:id="937" w:name="_Toc51762384"/>
      <w:bookmarkStart w:id="938" w:name="_Toc218682290"/>
      <w:bookmarkEnd w:id="933"/>
      <w:r>
        <w:t>6.8.2.2</w:t>
      </w:r>
      <w:r>
        <w:tab/>
        <w:t>MNLCS_BEGIN_IND</w:t>
      </w:r>
      <w:bookmarkEnd w:id="934"/>
      <w:bookmarkEnd w:id="935"/>
      <w:bookmarkEnd w:id="936"/>
      <w:bookmarkEnd w:id="937"/>
      <w:bookmarkEnd w:id="938"/>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939" w:name="_CR6_8_2_3"/>
      <w:bookmarkStart w:id="940" w:name="_Toc11256470"/>
      <w:bookmarkStart w:id="941" w:name="_Toc36116462"/>
      <w:bookmarkStart w:id="942" w:name="_Toc45096519"/>
      <w:bookmarkStart w:id="943" w:name="_Toc51762385"/>
      <w:bookmarkStart w:id="944" w:name="_Toc218682291"/>
      <w:bookmarkEnd w:id="939"/>
      <w:r>
        <w:t>6.8.2.3</w:t>
      </w:r>
      <w:r>
        <w:tab/>
        <w:t>MNLCS_FACILITY_REQ</w:t>
      </w:r>
      <w:bookmarkEnd w:id="940"/>
      <w:bookmarkEnd w:id="941"/>
      <w:bookmarkEnd w:id="942"/>
      <w:bookmarkEnd w:id="943"/>
      <w:bookmarkEnd w:id="944"/>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945" w:name="_CR6_8_2_4"/>
      <w:bookmarkStart w:id="946" w:name="_Toc11256471"/>
      <w:bookmarkStart w:id="947" w:name="_Toc36116463"/>
      <w:bookmarkStart w:id="948" w:name="_Toc45096520"/>
      <w:bookmarkStart w:id="949" w:name="_Toc51762386"/>
      <w:bookmarkStart w:id="950" w:name="_Toc218682292"/>
      <w:bookmarkEnd w:id="945"/>
      <w:r>
        <w:t>6.8.2.4</w:t>
      </w:r>
      <w:r>
        <w:tab/>
        <w:t>MNLCS_FACILITY_IND</w:t>
      </w:r>
      <w:bookmarkEnd w:id="946"/>
      <w:bookmarkEnd w:id="947"/>
      <w:bookmarkEnd w:id="948"/>
      <w:bookmarkEnd w:id="949"/>
      <w:bookmarkEnd w:id="950"/>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951" w:name="_CR6_8_2_5"/>
      <w:bookmarkStart w:id="952" w:name="_Toc11256472"/>
      <w:bookmarkStart w:id="953" w:name="_Toc36116464"/>
      <w:bookmarkStart w:id="954" w:name="_Toc45096521"/>
      <w:bookmarkStart w:id="955" w:name="_Toc51762387"/>
      <w:bookmarkStart w:id="956" w:name="_Toc218682293"/>
      <w:bookmarkEnd w:id="951"/>
      <w:r>
        <w:t>6.8.2.5</w:t>
      </w:r>
      <w:r>
        <w:tab/>
        <w:t>MNLCS_END_REQ</w:t>
      </w:r>
      <w:bookmarkEnd w:id="952"/>
      <w:bookmarkEnd w:id="953"/>
      <w:bookmarkEnd w:id="954"/>
      <w:bookmarkEnd w:id="955"/>
      <w:bookmarkEnd w:id="956"/>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957" w:name="_CR6_8_2_6"/>
      <w:bookmarkStart w:id="958" w:name="_Toc11256473"/>
      <w:bookmarkStart w:id="959" w:name="_Toc36116465"/>
      <w:bookmarkStart w:id="960" w:name="_Toc45096522"/>
      <w:bookmarkStart w:id="961" w:name="_Toc51762388"/>
      <w:bookmarkStart w:id="962" w:name="_Toc218682294"/>
      <w:bookmarkEnd w:id="957"/>
      <w:r>
        <w:t>6.8.2.6</w:t>
      </w:r>
      <w:r>
        <w:tab/>
        <w:t>MNLCS_END_IND</w:t>
      </w:r>
      <w:bookmarkEnd w:id="958"/>
      <w:bookmarkEnd w:id="959"/>
      <w:bookmarkEnd w:id="960"/>
      <w:bookmarkEnd w:id="961"/>
      <w:bookmarkEnd w:id="96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963" w:name="_CR7"/>
      <w:bookmarkStart w:id="964" w:name="_Toc11256474"/>
      <w:bookmarkStart w:id="965" w:name="_Toc36116466"/>
      <w:bookmarkStart w:id="966" w:name="_Toc45096523"/>
      <w:bookmarkStart w:id="967" w:name="_Toc51762389"/>
      <w:bookmarkStart w:id="968" w:name="_Toc218682295"/>
      <w:bookmarkEnd w:id="963"/>
      <w:r>
        <w:t>7</w:t>
      </w:r>
      <w:r>
        <w:tab/>
        <w:t>Services provided by signalling layer 3 on the Network side</w:t>
      </w:r>
      <w:bookmarkEnd w:id="964"/>
      <w:bookmarkEnd w:id="965"/>
      <w:bookmarkEnd w:id="966"/>
      <w:bookmarkEnd w:id="967"/>
      <w:bookmarkEnd w:id="968"/>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969" w:name="_CR7_1"/>
      <w:bookmarkStart w:id="970" w:name="_Toc11256475"/>
      <w:bookmarkStart w:id="971" w:name="_Toc36116467"/>
      <w:bookmarkStart w:id="972" w:name="_Toc45096524"/>
      <w:bookmarkStart w:id="973" w:name="_Toc51762390"/>
      <w:bookmarkStart w:id="974" w:name="_Toc218682296"/>
      <w:bookmarkEnd w:id="969"/>
      <w:r>
        <w:t>7.1</w:t>
      </w:r>
      <w:r>
        <w:tab/>
        <w:t>Call control services</w:t>
      </w:r>
      <w:bookmarkEnd w:id="970"/>
      <w:bookmarkEnd w:id="971"/>
      <w:bookmarkEnd w:id="972"/>
      <w:bookmarkEnd w:id="973"/>
      <w:bookmarkEnd w:id="974"/>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lastRenderedPageBreak/>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975" w:name="_CR7_1_1"/>
      <w:bookmarkStart w:id="976" w:name="_Toc11256476"/>
      <w:bookmarkStart w:id="977" w:name="_Toc36116468"/>
      <w:bookmarkStart w:id="978" w:name="_Toc45096525"/>
      <w:bookmarkStart w:id="979" w:name="_Toc51762391"/>
      <w:bookmarkStart w:id="980" w:name="_Toc218682297"/>
      <w:bookmarkEnd w:id="975"/>
      <w:r>
        <w:t>7.1.1</w:t>
      </w:r>
      <w:r>
        <w:tab/>
        <w:t>Service state diagram</w:t>
      </w:r>
      <w:bookmarkEnd w:id="976"/>
      <w:bookmarkEnd w:id="977"/>
      <w:bookmarkEnd w:id="978"/>
      <w:bookmarkEnd w:id="979"/>
      <w:bookmarkEnd w:id="980"/>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5pt;height:456.95pt" o:ole="" fillcolor="window">
            <v:imagedata r:id="rId53" o:title=""/>
          </v:shape>
          <o:OLEObject Type="Embed" ProgID="Designer" ShapeID="_x0000_i1044" DrawAspect="Content" ObjectID="_1829294680"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40.85pt;height:274.25pt" o:ole="">
            <v:imagedata r:id="rId55" o:title=""/>
          </v:shape>
          <o:OLEObject Type="Embed" ProgID="Designer" ShapeID="_x0000_i1045" DrawAspect="Content" ObjectID="_1829294681" r:id="rId56"/>
        </w:object>
      </w:r>
    </w:p>
    <w:p w14:paraId="5AD4A16A" w14:textId="77777777" w:rsidR="00D476B3" w:rsidRDefault="00D476B3">
      <w:pPr>
        <w:pStyle w:val="TF"/>
      </w:pPr>
      <w:bookmarkStart w:id="981" w:name="_CRFigure7_1"/>
      <w:r>
        <w:t>Figure </w:t>
      </w:r>
      <w:bookmarkEnd w:id="981"/>
      <w:r>
        <w:t xml:space="preserve">7.1: (page 2 of 2) Service graph of Call Control entity </w:t>
      </w:r>
      <w:r>
        <w:noBreakHyphen/>
        <w:t xml:space="preserve"> Network side</w:t>
      </w:r>
    </w:p>
    <w:p w14:paraId="2A4137DA" w14:textId="77777777" w:rsidR="00D476B3" w:rsidRDefault="00D476B3">
      <w:pPr>
        <w:pStyle w:val="Heading3"/>
      </w:pPr>
      <w:bookmarkStart w:id="982" w:name="_CR7_1_2"/>
      <w:bookmarkStart w:id="983" w:name="_Toc11256477"/>
      <w:bookmarkStart w:id="984" w:name="_Toc36116469"/>
      <w:bookmarkStart w:id="985" w:name="_Toc45096526"/>
      <w:bookmarkStart w:id="986" w:name="_Toc51762392"/>
      <w:bookmarkStart w:id="987" w:name="_Toc218682298"/>
      <w:bookmarkEnd w:id="982"/>
      <w:r>
        <w:lastRenderedPageBreak/>
        <w:t>7.1.2</w:t>
      </w:r>
      <w:r>
        <w:tab/>
        <w:t>Service primitives</w:t>
      </w:r>
      <w:bookmarkEnd w:id="983"/>
      <w:bookmarkEnd w:id="984"/>
      <w:bookmarkEnd w:id="985"/>
      <w:bookmarkEnd w:id="986"/>
      <w:bookmarkEnd w:id="987"/>
    </w:p>
    <w:p w14:paraId="23085F98" w14:textId="77777777" w:rsidR="00D476B3" w:rsidRDefault="00D476B3">
      <w:pPr>
        <w:pStyle w:val="TH"/>
      </w:pPr>
      <w:bookmarkStart w:id="988" w:name="_CRTable7_1"/>
      <w:r>
        <w:t>Table </w:t>
      </w:r>
      <w:bookmarkEnd w:id="988"/>
      <w:r>
        <w:t>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989" w:name="_CR7_1_2_1"/>
      <w:bookmarkStart w:id="990" w:name="_Toc11256478"/>
      <w:bookmarkStart w:id="991" w:name="_Toc36116470"/>
      <w:bookmarkStart w:id="992" w:name="_Toc45096527"/>
      <w:bookmarkStart w:id="993" w:name="_Toc51762393"/>
      <w:bookmarkStart w:id="994" w:name="_Toc218682299"/>
      <w:bookmarkEnd w:id="989"/>
      <w:r>
        <w:t>7.1.2.1</w:t>
      </w:r>
      <w:r>
        <w:tab/>
        <w:t>MNCC_SETUP_REQ</w:t>
      </w:r>
      <w:bookmarkEnd w:id="990"/>
      <w:bookmarkEnd w:id="991"/>
      <w:bookmarkEnd w:id="992"/>
      <w:bookmarkEnd w:id="993"/>
      <w:bookmarkEnd w:id="994"/>
    </w:p>
    <w:p w14:paraId="3098C7FE" w14:textId="77777777" w:rsidR="00D476B3" w:rsidRDefault="00D476B3">
      <w:r>
        <w:t xml:space="preserve">Request to send a SETUP message to initiate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establishment.</w:t>
      </w:r>
    </w:p>
    <w:p w14:paraId="703D3BA1" w14:textId="77777777" w:rsidR="00D476B3" w:rsidRDefault="00D476B3">
      <w:pPr>
        <w:pStyle w:val="Heading4"/>
      </w:pPr>
      <w:bookmarkStart w:id="995" w:name="_CR7_1_2_2"/>
      <w:bookmarkStart w:id="996" w:name="_Toc11256479"/>
      <w:bookmarkStart w:id="997" w:name="_Toc36116471"/>
      <w:bookmarkStart w:id="998" w:name="_Toc45096528"/>
      <w:bookmarkStart w:id="999" w:name="_Toc51762394"/>
      <w:bookmarkStart w:id="1000" w:name="_Toc218682300"/>
      <w:bookmarkEnd w:id="995"/>
      <w:r>
        <w:t>7.1.2.2</w:t>
      </w:r>
      <w:r>
        <w:tab/>
        <w:t>MNCC_SETUP_IND</w:t>
      </w:r>
      <w:bookmarkEnd w:id="996"/>
      <w:bookmarkEnd w:id="997"/>
      <w:bookmarkEnd w:id="998"/>
      <w:bookmarkEnd w:id="999"/>
      <w:bookmarkEnd w:id="1000"/>
    </w:p>
    <w:p w14:paraId="78257FF4" w14:textId="77777777" w:rsidR="00D476B3" w:rsidRDefault="00D476B3">
      <w:r>
        <w:t xml:space="preserve">Receipt of a SETUP or EMERGENCY SETUP message, the </w:t>
      </w:r>
      <w:smartTag w:uri="urn:schemas-microsoft-com:office:smarttags" w:element="PlaceType">
        <w:smartTag w:uri="urn:schemas-microsoft-com:office:smarttags" w:element="place">
          <w:r>
            <w:t>Mobile</w:t>
          </w:r>
        </w:smartTag>
      </w:smartTag>
      <w:r>
        <w:t xml:space="preserve"> originating call establishment has been initiated.</w:t>
      </w:r>
    </w:p>
    <w:p w14:paraId="51AAA635" w14:textId="77777777" w:rsidR="00D476B3" w:rsidRDefault="00D476B3">
      <w:pPr>
        <w:pStyle w:val="Heading4"/>
      </w:pPr>
      <w:bookmarkStart w:id="1001" w:name="_CR7_1_2_3"/>
      <w:bookmarkStart w:id="1002" w:name="_Toc11256480"/>
      <w:bookmarkStart w:id="1003" w:name="_Toc36116472"/>
      <w:bookmarkStart w:id="1004" w:name="_Toc45096529"/>
      <w:bookmarkStart w:id="1005" w:name="_Toc51762395"/>
      <w:bookmarkStart w:id="1006" w:name="_Toc218682301"/>
      <w:bookmarkEnd w:id="1001"/>
      <w:r>
        <w:t>7.1.2.3</w:t>
      </w:r>
      <w:r>
        <w:tab/>
        <w:t>MNCC_SETUP_RSP</w:t>
      </w:r>
      <w:bookmarkEnd w:id="1002"/>
      <w:bookmarkEnd w:id="1003"/>
      <w:bookmarkEnd w:id="1004"/>
      <w:bookmarkEnd w:id="1005"/>
      <w:bookmarkEnd w:id="1006"/>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1007" w:name="_CR7_1_2_4"/>
      <w:bookmarkStart w:id="1008" w:name="_Toc11256481"/>
      <w:bookmarkStart w:id="1009" w:name="_Toc36116473"/>
      <w:bookmarkStart w:id="1010" w:name="_Toc45096530"/>
      <w:bookmarkStart w:id="1011" w:name="_Toc51762396"/>
      <w:bookmarkStart w:id="1012" w:name="_Toc218682302"/>
      <w:bookmarkEnd w:id="1007"/>
      <w:r>
        <w:t>7.1.2.4</w:t>
      </w:r>
      <w:r>
        <w:tab/>
        <w:t>MNCC_SETUP_CNF</w:t>
      </w:r>
      <w:bookmarkEnd w:id="1008"/>
      <w:bookmarkEnd w:id="1009"/>
      <w:bookmarkEnd w:id="1010"/>
      <w:bookmarkEnd w:id="1011"/>
      <w:bookmarkEnd w:id="1012"/>
    </w:p>
    <w:p w14:paraId="3C10E3CE" w14:textId="77777777" w:rsidR="00D476B3" w:rsidRDefault="00D476B3">
      <w:r>
        <w:t xml:space="preserve">Receipt of a CONNECT message, the </w:t>
      </w:r>
      <w:smartTag w:uri="urn:schemas-microsoft-com:office:smarttags" w:element="PlaceType">
        <w:smartTag w:uri="urn:schemas-microsoft-com:office:smarttags" w:element="place">
          <w:r>
            <w:t>Mobile</w:t>
          </w:r>
        </w:smartTag>
      </w:smartTag>
      <w:r>
        <w:t xml:space="preserve"> terminated call has been accepted.</w:t>
      </w:r>
    </w:p>
    <w:p w14:paraId="6F003D29" w14:textId="77777777" w:rsidR="00D476B3" w:rsidRDefault="00D476B3">
      <w:pPr>
        <w:pStyle w:val="Heading4"/>
      </w:pPr>
      <w:bookmarkStart w:id="1013" w:name="_CR7_1_2_5"/>
      <w:bookmarkStart w:id="1014" w:name="_Toc11256482"/>
      <w:bookmarkStart w:id="1015" w:name="_Toc36116474"/>
      <w:bookmarkStart w:id="1016" w:name="_Toc45096531"/>
      <w:bookmarkStart w:id="1017" w:name="_Toc51762397"/>
      <w:bookmarkStart w:id="1018" w:name="_Toc218682303"/>
      <w:bookmarkEnd w:id="1013"/>
      <w:r>
        <w:t>7.1.2.5</w:t>
      </w:r>
      <w:r>
        <w:tab/>
        <w:t>MNCC_SETUP_COMPL_REQ</w:t>
      </w:r>
      <w:bookmarkEnd w:id="1014"/>
      <w:bookmarkEnd w:id="1015"/>
      <w:bookmarkEnd w:id="1016"/>
      <w:bookmarkEnd w:id="1017"/>
      <w:bookmarkEnd w:id="1018"/>
    </w:p>
    <w:p w14:paraId="77373A3D" w14:textId="77777777" w:rsidR="00D476B3" w:rsidRDefault="00D476B3">
      <w:r>
        <w:t xml:space="preserve">Request to send a CONNECT ACKNOWLEDGE message, the </w:t>
      </w:r>
      <w:smartTag w:uri="urn:schemas-microsoft-com:office:smarttags" w:element="PlaceType">
        <w:smartTag w:uri="urn:schemas-microsoft-com:office:smarttags" w:element="place">
          <w:r>
            <w:t>Mobile</w:t>
          </w:r>
        </w:smartTag>
      </w:smartTag>
      <w:r>
        <w:t xml:space="preserve"> terminated call establishment has been completed.</w:t>
      </w:r>
    </w:p>
    <w:p w14:paraId="1CC2292D" w14:textId="77777777" w:rsidR="00D476B3" w:rsidRDefault="00D476B3">
      <w:pPr>
        <w:pStyle w:val="Heading4"/>
      </w:pPr>
      <w:bookmarkStart w:id="1019" w:name="_CR7_1_2_6"/>
      <w:bookmarkStart w:id="1020" w:name="_Toc11256483"/>
      <w:bookmarkStart w:id="1021" w:name="_Toc36116475"/>
      <w:bookmarkStart w:id="1022" w:name="_Toc45096532"/>
      <w:bookmarkStart w:id="1023" w:name="_Toc51762398"/>
      <w:bookmarkStart w:id="1024" w:name="_Toc218682304"/>
      <w:bookmarkEnd w:id="1019"/>
      <w:r>
        <w:lastRenderedPageBreak/>
        <w:t>7.1.2.6</w:t>
      </w:r>
      <w:r>
        <w:tab/>
        <w:t>MNCC_SETUP_COMPL_IND</w:t>
      </w:r>
      <w:bookmarkEnd w:id="1020"/>
      <w:bookmarkEnd w:id="1021"/>
      <w:bookmarkEnd w:id="1022"/>
      <w:bookmarkEnd w:id="1023"/>
      <w:bookmarkEnd w:id="1024"/>
    </w:p>
    <w:p w14:paraId="5FB2764B" w14:textId="77777777" w:rsidR="00D476B3" w:rsidRDefault="00D476B3">
      <w:r>
        <w:t xml:space="preserve">Indication of the receipt of a CONNECT ACKNOWLEDGE message, the </w:t>
      </w:r>
      <w:smartTag w:uri="urn:schemas-microsoft-com:office:smarttags" w:element="PlaceType">
        <w:smartTag w:uri="urn:schemas-microsoft-com:office:smarttags" w:element="place">
          <w:r>
            <w:t>Mobile</w:t>
          </w:r>
        </w:smartTag>
      </w:smartTag>
      <w:r>
        <w:t xml:space="preserve"> originating call establishment has been completed.</w:t>
      </w:r>
    </w:p>
    <w:p w14:paraId="5C70F802" w14:textId="77777777" w:rsidR="00D476B3" w:rsidRDefault="00D476B3">
      <w:pPr>
        <w:pStyle w:val="Heading4"/>
      </w:pPr>
      <w:bookmarkStart w:id="1025" w:name="_CR7_1_2_7"/>
      <w:bookmarkStart w:id="1026" w:name="_Toc11256484"/>
      <w:bookmarkStart w:id="1027" w:name="_Toc36116476"/>
      <w:bookmarkStart w:id="1028" w:name="_Toc45096533"/>
      <w:bookmarkStart w:id="1029" w:name="_Toc51762399"/>
      <w:bookmarkStart w:id="1030" w:name="_Toc218682305"/>
      <w:bookmarkEnd w:id="1025"/>
      <w:r>
        <w:t>7.1.2.7</w:t>
      </w:r>
      <w:r>
        <w:tab/>
        <w:t>MNCC_REJ_REQ</w:t>
      </w:r>
      <w:bookmarkEnd w:id="1026"/>
      <w:bookmarkEnd w:id="1027"/>
      <w:bookmarkEnd w:id="1028"/>
      <w:bookmarkEnd w:id="1029"/>
      <w:bookmarkEnd w:id="1030"/>
    </w:p>
    <w:p w14:paraId="74E7399E" w14:textId="77777777" w:rsidR="00D476B3" w:rsidRDefault="00D476B3">
      <w:r>
        <w:t xml:space="preserve">Reject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establishment if the call cannot be accepted.</w:t>
      </w:r>
    </w:p>
    <w:p w14:paraId="659A5AE2" w14:textId="77777777" w:rsidR="00D476B3" w:rsidRDefault="00D476B3">
      <w:pPr>
        <w:pStyle w:val="Heading4"/>
      </w:pPr>
      <w:bookmarkStart w:id="1031" w:name="_CR7_1_2_8"/>
      <w:bookmarkStart w:id="1032" w:name="_Toc11256485"/>
      <w:bookmarkStart w:id="1033" w:name="_Toc36116477"/>
      <w:bookmarkStart w:id="1034" w:name="_Toc45096534"/>
      <w:bookmarkStart w:id="1035" w:name="_Toc51762400"/>
      <w:bookmarkStart w:id="1036" w:name="_Toc218682306"/>
      <w:bookmarkEnd w:id="1031"/>
      <w:r>
        <w:t>7.1.2.8</w:t>
      </w:r>
      <w:r>
        <w:tab/>
        <w:t>MNCC_REJ_IND</w:t>
      </w:r>
      <w:bookmarkEnd w:id="1032"/>
      <w:bookmarkEnd w:id="1033"/>
      <w:bookmarkEnd w:id="1034"/>
      <w:bookmarkEnd w:id="1035"/>
      <w:bookmarkEnd w:id="1036"/>
    </w:p>
    <w:p w14:paraId="6D9D6CEF" w14:textId="77777777" w:rsidR="00D476B3" w:rsidRDefault="00D476B3">
      <w:r>
        <w:t xml:space="preserve">A </w:t>
      </w:r>
      <w:smartTag w:uri="urn:schemas-microsoft-com:office:smarttags" w:element="PlaceType">
        <w:smartTag w:uri="urn:schemas-microsoft-com:office:smarttags" w:element="place">
          <w:r>
            <w:t>Mobile</w:t>
          </w:r>
        </w:smartTag>
      </w:smartTag>
      <w:r>
        <w:t xml:space="preserve"> terminated call was rejected by the MS, e.g. because of missing compatibility.</w:t>
      </w:r>
    </w:p>
    <w:p w14:paraId="4B690F0D" w14:textId="77777777" w:rsidR="00D476B3" w:rsidRDefault="00D476B3">
      <w:pPr>
        <w:pStyle w:val="Heading4"/>
      </w:pPr>
      <w:bookmarkStart w:id="1037" w:name="_CR7_1_2_9"/>
      <w:bookmarkStart w:id="1038" w:name="_Toc11256486"/>
      <w:bookmarkStart w:id="1039" w:name="_Toc36116478"/>
      <w:bookmarkStart w:id="1040" w:name="_Toc45096535"/>
      <w:bookmarkStart w:id="1041" w:name="_Toc51762401"/>
      <w:bookmarkStart w:id="1042" w:name="_Toc218682307"/>
      <w:bookmarkEnd w:id="1037"/>
      <w:r>
        <w:t>7.1.2.9</w:t>
      </w:r>
      <w:r>
        <w:tab/>
        <w:t>MNCC_CALL_CONF_IND</w:t>
      </w:r>
      <w:bookmarkEnd w:id="1038"/>
      <w:bookmarkEnd w:id="1039"/>
      <w:bookmarkEnd w:id="1040"/>
      <w:bookmarkEnd w:id="1041"/>
      <w:bookmarkEnd w:id="1042"/>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1043" w:name="_CR7_1_2_10"/>
      <w:bookmarkStart w:id="1044" w:name="_Toc11256487"/>
      <w:bookmarkStart w:id="1045" w:name="_Toc36116479"/>
      <w:bookmarkStart w:id="1046" w:name="_Toc45096536"/>
      <w:bookmarkStart w:id="1047" w:name="_Toc51762402"/>
      <w:bookmarkStart w:id="1048" w:name="_Toc218682308"/>
      <w:bookmarkEnd w:id="1043"/>
      <w:r>
        <w:t>7.1.2.10</w:t>
      </w:r>
      <w:r>
        <w:tab/>
        <w:t>MNCC_CALL_PROC_REQ</w:t>
      </w:r>
      <w:bookmarkEnd w:id="1044"/>
      <w:bookmarkEnd w:id="1045"/>
      <w:bookmarkEnd w:id="1046"/>
      <w:bookmarkEnd w:id="1047"/>
      <w:bookmarkEnd w:id="1048"/>
    </w:p>
    <w:p w14:paraId="27C63DFF" w14:textId="77777777" w:rsidR="00D476B3" w:rsidRDefault="00D476B3">
      <w:r>
        <w:t xml:space="preserve">Request to send a CALL PROCEEDING message to indicate to the </w:t>
      </w:r>
      <w:smartTag w:uri="urn:schemas-microsoft-com:office:smarttags" w:element="PlaceType">
        <w:smartTag w:uri="urn:schemas-microsoft-com:office:smarttags" w:element="plac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1049" w:name="_CR7_1_2_11"/>
      <w:bookmarkStart w:id="1050" w:name="_Toc11256488"/>
      <w:bookmarkStart w:id="1051" w:name="_Toc36116480"/>
      <w:bookmarkStart w:id="1052" w:name="_Toc45096537"/>
      <w:bookmarkStart w:id="1053" w:name="_Toc51762403"/>
      <w:bookmarkStart w:id="1054" w:name="_Toc218682309"/>
      <w:bookmarkEnd w:id="1049"/>
      <w:r>
        <w:t>7.1.2.11</w:t>
      </w:r>
      <w:r>
        <w:tab/>
        <w:t>MNCC_PROGRESS_REQ</w:t>
      </w:r>
      <w:bookmarkEnd w:id="1050"/>
      <w:bookmarkEnd w:id="1051"/>
      <w:bookmarkEnd w:id="1052"/>
      <w:bookmarkEnd w:id="1053"/>
      <w:bookmarkEnd w:id="1054"/>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1055" w:name="_CR7_1_2_12"/>
      <w:bookmarkStart w:id="1056" w:name="_Toc11256489"/>
      <w:bookmarkStart w:id="1057" w:name="_Toc36116481"/>
      <w:bookmarkStart w:id="1058" w:name="_Toc45096538"/>
      <w:bookmarkStart w:id="1059" w:name="_Toc51762404"/>
      <w:bookmarkStart w:id="1060" w:name="_Toc218682310"/>
      <w:bookmarkEnd w:id="1055"/>
      <w:r>
        <w:t>7.1.2.12</w:t>
      </w:r>
      <w:r>
        <w:tab/>
        <w:t>MNCC_ALERT_REQ</w:t>
      </w:r>
      <w:bookmarkEnd w:id="1056"/>
      <w:bookmarkEnd w:id="1057"/>
      <w:bookmarkEnd w:id="1058"/>
      <w:bookmarkEnd w:id="1059"/>
      <w:bookmarkEnd w:id="1060"/>
    </w:p>
    <w:p w14:paraId="77E70515" w14:textId="77777777" w:rsidR="00D476B3" w:rsidRDefault="00D476B3">
      <w:r>
        <w:t xml:space="preserve">Request to send an ALERTING message to indicate to the </w:t>
      </w:r>
      <w:smartTag w:uri="urn:schemas-microsoft-com:office:smarttags" w:element="PlaceType">
        <w:smartTag w:uri="urn:schemas-microsoft-com:office:smarttags" w:element="place">
          <w:r>
            <w:t>Mobile</w:t>
          </w:r>
        </w:smartTag>
      </w:smartTag>
      <w:r>
        <w:t xml:space="preserve"> originating user that remote called user alerting has been initiated.</w:t>
      </w:r>
    </w:p>
    <w:p w14:paraId="74BADE1A" w14:textId="77777777" w:rsidR="00D476B3" w:rsidRDefault="00D476B3">
      <w:pPr>
        <w:pStyle w:val="Heading4"/>
      </w:pPr>
      <w:bookmarkStart w:id="1061" w:name="_CR7_1_2_13"/>
      <w:bookmarkStart w:id="1062" w:name="_Toc11256490"/>
      <w:bookmarkStart w:id="1063" w:name="_Toc36116482"/>
      <w:bookmarkStart w:id="1064" w:name="_Toc45096539"/>
      <w:bookmarkStart w:id="1065" w:name="_Toc51762405"/>
      <w:bookmarkStart w:id="1066" w:name="_Toc218682311"/>
      <w:bookmarkEnd w:id="1061"/>
      <w:r>
        <w:t>7.1.2.13</w:t>
      </w:r>
      <w:r>
        <w:tab/>
        <w:t>MNCC_ALERT_IND</w:t>
      </w:r>
      <w:bookmarkEnd w:id="1062"/>
      <w:bookmarkEnd w:id="1063"/>
      <w:bookmarkEnd w:id="1064"/>
      <w:bookmarkEnd w:id="1065"/>
      <w:bookmarkEnd w:id="1066"/>
    </w:p>
    <w:p w14:paraId="3FE785CE" w14:textId="77777777" w:rsidR="00D476B3" w:rsidRDefault="00D476B3">
      <w:r>
        <w:t xml:space="preserve">Receipt of an ALERTING message from the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1067" w:name="_CR7_1_2_14"/>
      <w:bookmarkStart w:id="1068" w:name="_Toc11256491"/>
      <w:bookmarkStart w:id="1069" w:name="_Toc36116483"/>
      <w:bookmarkStart w:id="1070" w:name="_Toc45096540"/>
      <w:bookmarkStart w:id="1071" w:name="_Toc51762406"/>
      <w:bookmarkStart w:id="1072" w:name="_Toc218682312"/>
      <w:bookmarkEnd w:id="1067"/>
      <w:r>
        <w:t>7.1.2.14</w:t>
      </w:r>
      <w:r>
        <w:tab/>
        <w:t>MNCC_NOTIFY_REQ</w:t>
      </w:r>
      <w:bookmarkEnd w:id="1068"/>
      <w:bookmarkEnd w:id="1069"/>
      <w:bookmarkEnd w:id="1070"/>
      <w:bookmarkEnd w:id="1071"/>
      <w:bookmarkEnd w:id="10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Type">
        <w:smartTag w:uri="urn:schemas-microsoft-com:office:smarttags" w:element="place">
          <w:r>
            <w:t>Mobile</w:t>
          </w:r>
        </w:smartTag>
      </w:smartTag>
      <w:r>
        <w:t xml:space="preserve"> terminated user.</w:t>
      </w:r>
    </w:p>
    <w:p w14:paraId="49A49FEB" w14:textId="77777777" w:rsidR="00D476B3" w:rsidRDefault="00D476B3">
      <w:pPr>
        <w:pStyle w:val="Heading4"/>
      </w:pPr>
      <w:bookmarkStart w:id="1073" w:name="_CR7_1_2_15"/>
      <w:bookmarkStart w:id="1074" w:name="_Toc11256492"/>
      <w:bookmarkStart w:id="1075" w:name="_Toc36116484"/>
      <w:bookmarkStart w:id="1076" w:name="_Toc45096541"/>
      <w:bookmarkStart w:id="1077" w:name="_Toc51762407"/>
      <w:bookmarkStart w:id="1078" w:name="_Toc218682313"/>
      <w:bookmarkEnd w:id="1073"/>
      <w:r>
        <w:t>7.1.2.15</w:t>
      </w:r>
      <w:r>
        <w:tab/>
        <w:t>MNCC_NOTIFY_IND</w:t>
      </w:r>
      <w:bookmarkEnd w:id="1074"/>
      <w:bookmarkEnd w:id="1075"/>
      <w:bookmarkEnd w:id="1076"/>
      <w:bookmarkEnd w:id="1077"/>
      <w:bookmarkEnd w:id="1078"/>
    </w:p>
    <w:p w14:paraId="4B97CCA4" w14:textId="77777777" w:rsidR="00D476B3" w:rsidRDefault="00D476B3">
      <w:r>
        <w:t xml:space="preserve">Indication from the Mobile originating or </w:t>
      </w:r>
      <w:smartTag w:uri="urn:schemas-microsoft-com:office:smarttags" w:element="PlaceType">
        <w:smartTag w:uri="urn:schemas-microsoft-com:office:smarttags" w:element="place">
          <w:r>
            <w:t>Mobile</w:t>
          </w:r>
        </w:smartTag>
      </w:smartTag>
      <w:r>
        <w:t xml:space="preserve"> terminated user of information pertaining to a call, such as remote user suspended.</w:t>
      </w:r>
    </w:p>
    <w:p w14:paraId="19929A5B" w14:textId="77777777" w:rsidR="00D476B3" w:rsidRDefault="00D476B3">
      <w:pPr>
        <w:pStyle w:val="Heading4"/>
      </w:pPr>
      <w:bookmarkStart w:id="1079" w:name="_CR7_1_2_16"/>
      <w:bookmarkStart w:id="1080" w:name="_Toc11256493"/>
      <w:bookmarkStart w:id="1081" w:name="_Toc36116485"/>
      <w:bookmarkStart w:id="1082" w:name="_Toc45096542"/>
      <w:bookmarkStart w:id="1083" w:name="_Toc51762408"/>
      <w:bookmarkStart w:id="1084" w:name="_Toc218682314"/>
      <w:bookmarkEnd w:id="1079"/>
      <w:r>
        <w:t>7.1.2.16</w:t>
      </w:r>
      <w:r>
        <w:tab/>
        <w:t>MNCC_DISC_REQ</w:t>
      </w:r>
      <w:bookmarkEnd w:id="1080"/>
      <w:bookmarkEnd w:id="1081"/>
      <w:bookmarkEnd w:id="1082"/>
      <w:bookmarkEnd w:id="1083"/>
      <w:bookmarkEnd w:id="1084"/>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1085" w:name="_CR7_1_2_17"/>
      <w:bookmarkStart w:id="1086" w:name="_Toc11256494"/>
      <w:bookmarkStart w:id="1087" w:name="_Toc36116486"/>
      <w:bookmarkStart w:id="1088" w:name="_Toc45096543"/>
      <w:bookmarkStart w:id="1089" w:name="_Toc51762409"/>
      <w:bookmarkStart w:id="1090" w:name="_Toc218682315"/>
      <w:bookmarkEnd w:id="1085"/>
      <w:r>
        <w:t>7.1.2.17</w:t>
      </w:r>
      <w:r>
        <w:tab/>
        <w:t>MNCC_DISC_IND</w:t>
      </w:r>
      <w:bookmarkEnd w:id="1086"/>
      <w:bookmarkEnd w:id="1087"/>
      <w:bookmarkEnd w:id="1088"/>
      <w:bookmarkEnd w:id="1089"/>
      <w:bookmarkEnd w:id="1090"/>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1091" w:name="_CR7_1_2_18"/>
      <w:bookmarkStart w:id="1092" w:name="_Toc11256495"/>
      <w:bookmarkStart w:id="1093" w:name="_Toc36116487"/>
      <w:bookmarkStart w:id="1094" w:name="_Toc45096544"/>
      <w:bookmarkStart w:id="1095" w:name="_Toc51762410"/>
      <w:bookmarkStart w:id="1096" w:name="_Toc218682316"/>
      <w:bookmarkEnd w:id="1091"/>
      <w:r>
        <w:lastRenderedPageBreak/>
        <w:t>7.1.2.18</w:t>
      </w:r>
      <w:r>
        <w:tab/>
        <w:t>MNCC_REL_REQ</w:t>
      </w:r>
      <w:bookmarkEnd w:id="1092"/>
      <w:bookmarkEnd w:id="1093"/>
      <w:bookmarkEnd w:id="1094"/>
      <w:bookmarkEnd w:id="1095"/>
      <w:bookmarkEnd w:id="1096"/>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1097" w:name="_CR7_1_2_19"/>
      <w:bookmarkStart w:id="1098" w:name="_Toc11256496"/>
      <w:bookmarkStart w:id="1099" w:name="_Toc36116488"/>
      <w:bookmarkStart w:id="1100" w:name="_Toc45096545"/>
      <w:bookmarkStart w:id="1101" w:name="_Toc51762411"/>
      <w:bookmarkStart w:id="1102" w:name="_Toc218682317"/>
      <w:bookmarkEnd w:id="1097"/>
      <w:r>
        <w:t>7.1.2.19</w:t>
      </w:r>
      <w:r>
        <w:tab/>
        <w:t>MNCC_REL_IND</w:t>
      </w:r>
      <w:bookmarkEnd w:id="1098"/>
      <w:bookmarkEnd w:id="1099"/>
      <w:bookmarkEnd w:id="1100"/>
      <w:bookmarkEnd w:id="1101"/>
      <w:bookmarkEnd w:id="1102"/>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1103" w:name="_CR7_1_2_20"/>
      <w:bookmarkStart w:id="1104" w:name="_Toc11256497"/>
      <w:bookmarkStart w:id="1105" w:name="_Toc36116489"/>
      <w:bookmarkStart w:id="1106" w:name="_Toc45096546"/>
      <w:bookmarkStart w:id="1107" w:name="_Toc51762412"/>
      <w:bookmarkStart w:id="1108" w:name="_Toc218682318"/>
      <w:bookmarkEnd w:id="1103"/>
      <w:r>
        <w:t>7.1.2.20</w:t>
      </w:r>
      <w:r>
        <w:tab/>
        <w:t>MNCC_REL_CNF</w:t>
      </w:r>
      <w:bookmarkEnd w:id="1104"/>
      <w:bookmarkEnd w:id="1105"/>
      <w:bookmarkEnd w:id="1106"/>
      <w:bookmarkEnd w:id="1107"/>
      <w:bookmarkEnd w:id="1108"/>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1109" w:name="_CR7_1_2_21"/>
      <w:bookmarkStart w:id="1110" w:name="_Toc11256498"/>
      <w:bookmarkStart w:id="1111" w:name="_Toc36116490"/>
      <w:bookmarkStart w:id="1112" w:name="_Toc45096547"/>
      <w:bookmarkStart w:id="1113" w:name="_Toc51762413"/>
      <w:bookmarkStart w:id="1114" w:name="_Toc218682319"/>
      <w:bookmarkEnd w:id="1109"/>
      <w:r>
        <w:t>7.1.2.21</w:t>
      </w:r>
      <w:r>
        <w:tab/>
        <w:t>MNCC_FACILITY_REQ</w:t>
      </w:r>
      <w:bookmarkEnd w:id="1110"/>
      <w:bookmarkEnd w:id="1111"/>
      <w:bookmarkEnd w:id="1112"/>
      <w:bookmarkEnd w:id="1113"/>
      <w:bookmarkEnd w:id="1114"/>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1115" w:name="_CR7_1_2_22"/>
      <w:bookmarkStart w:id="1116" w:name="_Toc11256499"/>
      <w:bookmarkStart w:id="1117" w:name="_Toc36116491"/>
      <w:bookmarkStart w:id="1118" w:name="_Toc45096548"/>
      <w:bookmarkStart w:id="1119" w:name="_Toc51762414"/>
      <w:bookmarkStart w:id="1120" w:name="_Toc218682320"/>
      <w:bookmarkEnd w:id="1115"/>
      <w:r>
        <w:t>7.1.2.22</w:t>
      </w:r>
      <w:r>
        <w:tab/>
        <w:t>MNCC_FACILITY_IND</w:t>
      </w:r>
      <w:bookmarkEnd w:id="1116"/>
      <w:bookmarkEnd w:id="1117"/>
      <w:bookmarkEnd w:id="1118"/>
      <w:bookmarkEnd w:id="1119"/>
      <w:bookmarkEnd w:id="1120"/>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1121" w:name="_CR7_1_2_23"/>
      <w:bookmarkStart w:id="1122" w:name="_Toc11256500"/>
      <w:bookmarkStart w:id="1123" w:name="_Toc36116492"/>
      <w:bookmarkStart w:id="1124" w:name="_Toc45096549"/>
      <w:bookmarkStart w:id="1125" w:name="_Toc51762415"/>
      <w:bookmarkStart w:id="1126" w:name="_Toc218682321"/>
      <w:bookmarkEnd w:id="1121"/>
      <w:r>
        <w:t>7.1.2.23</w:t>
      </w:r>
      <w:r>
        <w:tab/>
        <w:t>MNCC_START_DTMF_IND</w:t>
      </w:r>
      <w:bookmarkEnd w:id="1122"/>
      <w:bookmarkEnd w:id="1123"/>
      <w:bookmarkEnd w:id="1124"/>
      <w:bookmarkEnd w:id="1125"/>
      <w:bookmarkEnd w:id="1126"/>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1127" w:name="_CR7_1_2_24"/>
      <w:bookmarkStart w:id="1128" w:name="_Toc11256501"/>
      <w:bookmarkStart w:id="1129" w:name="_Toc36116493"/>
      <w:bookmarkStart w:id="1130" w:name="_Toc45096550"/>
      <w:bookmarkStart w:id="1131" w:name="_Toc51762416"/>
      <w:bookmarkStart w:id="1132" w:name="_Toc218682322"/>
      <w:bookmarkEnd w:id="1127"/>
      <w:r>
        <w:t>7.1.2.24</w:t>
      </w:r>
      <w:r>
        <w:tab/>
        <w:t>MNCC_START_DTMF_RSP</w:t>
      </w:r>
      <w:bookmarkEnd w:id="1128"/>
      <w:bookmarkEnd w:id="1129"/>
      <w:bookmarkEnd w:id="1130"/>
      <w:bookmarkEnd w:id="1131"/>
      <w:bookmarkEnd w:id="113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1133" w:name="_CR7_1_2_25"/>
      <w:bookmarkStart w:id="1134" w:name="_Toc11256502"/>
      <w:bookmarkStart w:id="1135" w:name="_Toc36116494"/>
      <w:bookmarkStart w:id="1136" w:name="_Toc45096551"/>
      <w:bookmarkStart w:id="1137" w:name="_Toc51762417"/>
      <w:bookmarkStart w:id="1138" w:name="_Toc218682323"/>
      <w:bookmarkEnd w:id="1133"/>
      <w:r>
        <w:t>7.1.2.25</w:t>
      </w:r>
      <w:r>
        <w:tab/>
        <w:t>MNCC_STOP_DTMF_IND</w:t>
      </w:r>
      <w:bookmarkEnd w:id="1134"/>
      <w:bookmarkEnd w:id="1135"/>
      <w:bookmarkEnd w:id="1136"/>
      <w:bookmarkEnd w:id="1137"/>
      <w:bookmarkEnd w:id="1138"/>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1139" w:name="_CR7_1_2_26"/>
      <w:bookmarkStart w:id="1140" w:name="_Toc11256503"/>
      <w:bookmarkStart w:id="1141" w:name="_Toc36116495"/>
      <w:bookmarkStart w:id="1142" w:name="_Toc45096552"/>
      <w:bookmarkStart w:id="1143" w:name="_Toc51762418"/>
      <w:bookmarkStart w:id="1144" w:name="_Toc218682324"/>
      <w:bookmarkEnd w:id="1139"/>
      <w:r>
        <w:t>7.1.2.26</w:t>
      </w:r>
      <w:r>
        <w:tab/>
        <w:t>MNCC_STOP_DTMF_RSP</w:t>
      </w:r>
      <w:bookmarkEnd w:id="1140"/>
      <w:bookmarkEnd w:id="1141"/>
      <w:bookmarkEnd w:id="1142"/>
      <w:bookmarkEnd w:id="1143"/>
      <w:bookmarkEnd w:id="1144"/>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1145" w:name="_CR7_1_2_27"/>
      <w:bookmarkStart w:id="1146" w:name="_Toc11256504"/>
      <w:bookmarkStart w:id="1147" w:name="_Toc36116496"/>
      <w:bookmarkStart w:id="1148" w:name="_Toc45096553"/>
      <w:bookmarkStart w:id="1149" w:name="_Toc51762419"/>
      <w:bookmarkStart w:id="1150" w:name="_Toc218682325"/>
      <w:bookmarkEnd w:id="1145"/>
      <w:r>
        <w:t>7.1.2.27</w:t>
      </w:r>
      <w:r>
        <w:tab/>
        <w:t>MNCC_MODIFY_REQ</w:t>
      </w:r>
      <w:bookmarkEnd w:id="1146"/>
      <w:bookmarkEnd w:id="1147"/>
      <w:bookmarkEnd w:id="1148"/>
      <w:bookmarkEnd w:id="1149"/>
      <w:bookmarkEnd w:id="1150"/>
    </w:p>
    <w:p w14:paraId="314B47E3" w14:textId="77777777" w:rsidR="00D476B3" w:rsidRDefault="00D476B3">
      <w:r>
        <w:t xml:space="preserve">Request to start the </w:t>
      </w:r>
      <w:smartTag w:uri="urn:schemas-microsoft-com:office:smarttags" w:element="PlaceType">
        <w:smartTag w:uri="urn:schemas-microsoft-com:office:smarttags" w:element="place">
          <w:r>
            <w:t>Mobile</w:t>
          </w:r>
        </w:smartTag>
      </w:smartTag>
      <w:r>
        <w:t xml:space="preserve"> terminating in</w:t>
      </w:r>
      <w:r>
        <w:noBreakHyphen/>
        <w:t>call modification.</w:t>
      </w:r>
    </w:p>
    <w:p w14:paraId="3011ACC0" w14:textId="77777777" w:rsidR="00D476B3" w:rsidRDefault="00D476B3">
      <w:pPr>
        <w:pStyle w:val="Heading4"/>
      </w:pPr>
      <w:bookmarkStart w:id="1151" w:name="_CR7_1_2_28"/>
      <w:bookmarkStart w:id="1152" w:name="_Toc11256505"/>
      <w:bookmarkStart w:id="1153" w:name="_Toc36116497"/>
      <w:bookmarkStart w:id="1154" w:name="_Toc45096554"/>
      <w:bookmarkStart w:id="1155" w:name="_Toc51762420"/>
      <w:bookmarkStart w:id="1156" w:name="_Toc218682326"/>
      <w:bookmarkEnd w:id="1151"/>
      <w:r>
        <w:t>7.1.2.28</w:t>
      </w:r>
      <w:r>
        <w:tab/>
        <w:t>MNCC_MODIFY_IND</w:t>
      </w:r>
      <w:bookmarkEnd w:id="1152"/>
      <w:bookmarkEnd w:id="1153"/>
      <w:bookmarkEnd w:id="1154"/>
      <w:bookmarkEnd w:id="1155"/>
      <w:bookmarkEnd w:id="1156"/>
    </w:p>
    <w:p w14:paraId="311D210F" w14:textId="77777777" w:rsidR="00D476B3" w:rsidRDefault="00D476B3">
      <w:r>
        <w:t xml:space="preserve">Receipt of a MODIFY message, the </w:t>
      </w:r>
      <w:smartTag w:uri="urn:schemas-microsoft-com:office:smarttags" w:element="PlaceType">
        <w:smartTag w:uri="urn:schemas-microsoft-com:office:smarttags" w:element="place">
          <w:r>
            <w:t>Mobile</w:t>
          </w:r>
        </w:smartTag>
      </w:smartTag>
      <w:r>
        <w:t xml:space="preserve"> originating in</w:t>
      </w:r>
      <w:r>
        <w:noBreakHyphen/>
        <w:t>call modification has been initiated.</w:t>
      </w:r>
    </w:p>
    <w:p w14:paraId="458A1816" w14:textId="77777777" w:rsidR="00D476B3" w:rsidRDefault="00D476B3">
      <w:pPr>
        <w:pStyle w:val="Heading4"/>
      </w:pPr>
      <w:bookmarkStart w:id="1157" w:name="_CR7_1_2_29"/>
      <w:bookmarkStart w:id="1158" w:name="_Toc11256506"/>
      <w:bookmarkStart w:id="1159" w:name="_Toc36116498"/>
      <w:bookmarkStart w:id="1160" w:name="_Toc45096555"/>
      <w:bookmarkStart w:id="1161" w:name="_Toc51762421"/>
      <w:bookmarkStart w:id="1162" w:name="_Toc218682327"/>
      <w:bookmarkEnd w:id="1157"/>
      <w:r>
        <w:t>7.1.2.29</w:t>
      </w:r>
      <w:r>
        <w:tab/>
        <w:t>MNCC_MODIFY_RES</w:t>
      </w:r>
      <w:bookmarkEnd w:id="1158"/>
      <w:bookmarkEnd w:id="1159"/>
      <w:bookmarkEnd w:id="1160"/>
      <w:bookmarkEnd w:id="1161"/>
      <w:bookmarkEnd w:id="1162"/>
    </w:p>
    <w:p w14:paraId="5DCAE373" w14:textId="77777777" w:rsidR="00D476B3" w:rsidRDefault="00D476B3">
      <w:r>
        <w:t xml:space="preserve">Response to send a MODIFY COMPLETE to indicate to the </w:t>
      </w:r>
      <w:smartTag w:uri="urn:schemas-microsoft-com:office:smarttags" w:element="PlaceType">
        <w:smartTag w:uri="urn:schemas-microsoft-com:office:smarttags" w:element="plac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1163" w:name="_CR7_1_2_30"/>
      <w:bookmarkStart w:id="1164" w:name="_Toc11256507"/>
      <w:bookmarkStart w:id="1165" w:name="_Toc36116499"/>
      <w:bookmarkStart w:id="1166" w:name="_Toc45096556"/>
      <w:bookmarkStart w:id="1167" w:name="_Toc51762422"/>
      <w:bookmarkStart w:id="1168" w:name="_Toc218682328"/>
      <w:bookmarkEnd w:id="1163"/>
      <w:r>
        <w:t>7.1.2.30</w:t>
      </w:r>
      <w:r>
        <w:tab/>
        <w:t>MNCC_MODIFY_CNF</w:t>
      </w:r>
      <w:bookmarkEnd w:id="1164"/>
      <w:bookmarkEnd w:id="1165"/>
      <w:bookmarkEnd w:id="1166"/>
      <w:bookmarkEnd w:id="1167"/>
      <w:bookmarkEnd w:id="1168"/>
    </w:p>
    <w:p w14:paraId="396EFFEA" w14:textId="77777777" w:rsidR="00D476B3" w:rsidRDefault="00D476B3">
      <w:r>
        <w:t xml:space="preserve">Confirmation that the </w:t>
      </w:r>
      <w:smartTag w:uri="urn:schemas-microsoft-com:office:smarttags" w:element="PlaceType">
        <w:smartTag w:uri="urn:schemas-microsoft-com:office:smarttags" w:element="place">
          <w:r>
            <w:t>Mobile</w:t>
          </w:r>
        </w:smartTag>
      </w:smartTag>
      <w:r>
        <w:t xml:space="preserve"> terminating in</w:t>
      </w:r>
      <w:r>
        <w:noBreakHyphen/>
        <w:t>call modification has been completed.</w:t>
      </w:r>
    </w:p>
    <w:p w14:paraId="725C77F7" w14:textId="77777777" w:rsidR="00D476B3" w:rsidRDefault="00D476B3">
      <w:pPr>
        <w:pStyle w:val="Heading2"/>
      </w:pPr>
      <w:bookmarkStart w:id="1169" w:name="_CR7_2"/>
      <w:bookmarkStart w:id="1170" w:name="_Toc11256508"/>
      <w:bookmarkStart w:id="1171" w:name="_Toc36116500"/>
      <w:bookmarkStart w:id="1172" w:name="_Toc45096557"/>
      <w:bookmarkStart w:id="1173" w:name="_Toc51762423"/>
      <w:bookmarkStart w:id="1174" w:name="_Toc218682329"/>
      <w:bookmarkEnd w:id="1169"/>
      <w:r>
        <w:lastRenderedPageBreak/>
        <w:t>7.2</w:t>
      </w:r>
      <w:r>
        <w:tab/>
        <w:t>Call independent Supplementary Services Support</w:t>
      </w:r>
      <w:bookmarkEnd w:id="1170"/>
      <w:bookmarkEnd w:id="1171"/>
      <w:bookmarkEnd w:id="1172"/>
      <w:bookmarkEnd w:id="1173"/>
      <w:bookmarkEnd w:id="1174"/>
    </w:p>
    <w:p w14:paraId="60733544" w14:textId="77777777" w:rsidR="00D476B3" w:rsidRDefault="00D476B3">
      <w:pPr>
        <w:pStyle w:val="Heading3"/>
      </w:pPr>
      <w:bookmarkStart w:id="1175" w:name="_CR7_2_1"/>
      <w:bookmarkStart w:id="1176" w:name="_Toc11256509"/>
      <w:bookmarkStart w:id="1177" w:name="_Toc36116501"/>
      <w:bookmarkStart w:id="1178" w:name="_Toc45096558"/>
      <w:bookmarkStart w:id="1179" w:name="_Toc51762424"/>
      <w:bookmarkStart w:id="1180" w:name="_Toc218682330"/>
      <w:bookmarkEnd w:id="1175"/>
      <w:r>
        <w:t>7.2.1</w:t>
      </w:r>
      <w:r>
        <w:tab/>
        <w:t>Service state diagram</w:t>
      </w:r>
      <w:bookmarkEnd w:id="1176"/>
      <w:bookmarkEnd w:id="1177"/>
      <w:bookmarkEnd w:id="1178"/>
      <w:bookmarkEnd w:id="1179"/>
      <w:bookmarkEnd w:id="1180"/>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9.3pt;height:260.95pt" o:ole="">
            <v:imagedata r:id="rId57" o:title=""/>
          </v:shape>
          <o:OLEObject Type="Embed" ProgID="Designer" ShapeID="_x0000_i1046" DrawAspect="Content" ObjectID="_1829294682"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bookmarkStart w:id="1181" w:name="_CRFigure7_2"/>
      <w:r>
        <w:t>Figure </w:t>
      </w:r>
      <w:bookmarkEnd w:id="1181"/>
      <w:r>
        <w:t xml:space="preserve">7.2: Service graph of the call independent Supplementary Services Support entity </w:t>
      </w:r>
      <w:r>
        <w:noBreakHyphen/>
        <w:t xml:space="preserve"> Network side</w:t>
      </w:r>
    </w:p>
    <w:p w14:paraId="75058EBB" w14:textId="77777777" w:rsidR="00D476B3" w:rsidRDefault="00D476B3">
      <w:pPr>
        <w:pStyle w:val="Heading3"/>
      </w:pPr>
      <w:bookmarkStart w:id="1182" w:name="_CR7_2_2"/>
      <w:bookmarkStart w:id="1183" w:name="_Toc11256510"/>
      <w:bookmarkStart w:id="1184" w:name="_Toc36116502"/>
      <w:bookmarkStart w:id="1185" w:name="_Toc45096559"/>
      <w:bookmarkStart w:id="1186" w:name="_Toc51762425"/>
      <w:bookmarkStart w:id="1187" w:name="_Toc218682331"/>
      <w:bookmarkEnd w:id="1182"/>
      <w:r>
        <w:t>7.2.2</w:t>
      </w:r>
      <w:r>
        <w:tab/>
        <w:t>Service primitives</w:t>
      </w:r>
      <w:bookmarkEnd w:id="1183"/>
      <w:bookmarkEnd w:id="1184"/>
      <w:bookmarkEnd w:id="1185"/>
      <w:bookmarkEnd w:id="1186"/>
      <w:bookmarkEnd w:id="1187"/>
    </w:p>
    <w:p w14:paraId="71419983" w14:textId="77777777" w:rsidR="00D476B3" w:rsidRDefault="00D476B3">
      <w:pPr>
        <w:pStyle w:val="TH"/>
      </w:pPr>
      <w:bookmarkStart w:id="1188" w:name="_CRTable7_2"/>
      <w:r>
        <w:t>Table </w:t>
      </w:r>
      <w:bookmarkEnd w:id="1188"/>
      <w:r>
        <w:t>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1189" w:name="_CR7_2_2_1"/>
      <w:bookmarkStart w:id="1190" w:name="_Toc11256511"/>
      <w:bookmarkStart w:id="1191" w:name="_Toc36116503"/>
      <w:bookmarkStart w:id="1192" w:name="_Toc45096560"/>
      <w:bookmarkStart w:id="1193" w:name="_Toc51762426"/>
      <w:bookmarkStart w:id="1194" w:name="_Toc218682332"/>
      <w:bookmarkEnd w:id="1189"/>
      <w:r>
        <w:t>7.2.2.1</w:t>
      </w:r>
      <w:r>
        <w:tab/>
        <w:t>MNSS_BEGIN_REQ</w:t>
      </w:r>
      <w:bookmarkEnd w:id="1190"/>
      <w:bookmarkEnd w:id="1191"/>
      <w:bookmarkEnd w:id="1192"/>
      <w:bookmarkEnd w:id="1193"/>
      <w:bookmarkEnd w:id="1194"/>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1195" w:name="_CR7_2_2_2"/>
      <w:bookmarkStart w:id="1196" w:name="_Toc11256512"/>
      <w:bookmarkStart w:id="1197" w:name="_Toc36116504"/>
      <w:bookmarkStart w:id="1198" w:name="_Toc45096561"/>
      <w:bookmarkStart w:id="1199" w:name="_Toc51762427"/>
      <w:bookmarkStart w:id="1200" w:name="_Toc218682333"/>
      <w:bookmarkEnd w:id="1195"/>
      <w:r>
        <w:lastRenderedPageBreak/>
        <w:t>7.2.2.2</w:t>
      </w:r>
      <w:r>
        <w:tab/>
        <w:t>MNSS_BEGIN_IND</w:t>
      </w:r>
      <w:bookmarkEnd w:id="1196"/>
      <w:bookmarkEnd w:id="1197"/>
      <w:bookmarkEnd w:id="1198"/>
      <w:bookmarkEnd w:id="1199"/>
      <w:bookmarkEnd w:id="1200"/>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1201" w:name="_CR7_2_2_3"/>
      <w:bookmarkStart w:id="1202" w:name="_Toc11256513"/>
      <w:bookmarkStart w:id="1203" w:name="_Toc36116505"/>
      <w:bookmarkStart w:id="1204" w:name="_Toc45096562"/>
      <w:bookmarkStart w:id="1205" w:name="_Toc51762428"/>
      <w:bookmarkStart w:id="1206" w:name="_Toc218682334"/>
      <w:bookmarkEnd w:id="1201"/>
      <w:r>
        <w:t>7.2.2.3</w:t>
      </w:r>
      <w:r>
        <w:tab/>
        <w:t>MNSS_FACILITY_REQ</w:t>
      </w:r>
      <w:bookmarkEnd w:id="1202"/>
      <w:bookmarkEnd w:id="1203"/>
      <w:bookmarkEnd w:id="1204"/>
      <w:bookmarkEnd w:id="1205"/>
      <w:bookmarkEnd w:id="1206"/>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1207" w:name="_CR7_2_2_4"/>
      <w:bookmarkStart w:id="1208" w:name="_Toc11256514"/>
      <w:bookmarkStart w:id="1209" w:name="_Toc36116506"/>
      <w:bookmarkStart w:id="1210" w:name="_Toc45096563"/>
      <w:bookmarkStart w:id="1211" w:name="_Toc51762429"/>
      <w:bookmarkStart w:id="1212" w:name="_Toc218682335"/>
      <w:bookmarkEnd w:id="1207"/>
      <w:r>
        <w:t>7.2.2.4</w:t>
      </w:r>
      <w:r>
        <w:tab/>
        <w:t>MNSS_FACILITY_IND</w:t>
      </w:r>
      <w:bookmarkEnd w:id="1208"/>
      <w:bookmarkEnd w:id="1209"/>
      <w:bookmarkEnd w:id="1210"/>
      <w:bookmarkEnd w:id="1211"/>
      <w:bookmarkEnd w:id="1212"/>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1213" w:name="_CR7_2_2_5"/>
      <w:bookmarkStart w:id="1214" w:name="_Toc11256515"/>
      <w:bookmarkStart w:id="1215" w:name="_Toc36116507"/>
      <w:bookmarkStart w:id="1216" w:name="_Toc45096564"/>
      <w:bookmarkStart w:id="1217" w:name="_Toc51762430"/>
      <w:bookmarkStart w:id="1218" w:name="_Toc218682336"/>
      <w:bookmarkEnd w:id="1213"/>
      <w:r>
        <w:t>7.2.2.5</w:t>
      </w:r>
      <w:r>
        <w:tab/>
        <w:t>MNSS_END_REQ</w:t>
      </w:r>
      <w:bookmarkEnd w:id="1214"/>
      <w:bookmarkEnd w:id="1215"/>
      <w:bookmarkEnd w:id="1216"/>
      <w:bookmarkEnd w:id="1217"/>
      <w:bookmarkEnd w:id="1218"/>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1219" w:name="_CR7_2_2_6"/>
      <w:bookmarkStart w:id="1220" w:name="_Toc11256516"/>
      <w:bookmarkStart w:id="1221" w:name="_Toc36116508"/>
      <w:bookmarkStart w:id="1222" w:name="_Toc45096565"/>
      <w:bookmarkStart w:id="1223" w:name="_Toc51762431"/>
      <w:bookmarkStart w:id="1224" w:name="_Toc218682337"/>
      <w:bookmarkEnd w:id="1219"/>
      <w:r>
        <w:t>7.2.2.6</w:t>
      </w:r>
      <w:r>
        <w:tab/>
        <w:t>MNSS_END_IND</w:t>
      </w:r>
      <w:bookmarkEnd w:id="1220"/>
      <w:bookmarkEnd w:id="1221"/>
      <w:bookmarkEnd w:id="1222"/>
      <w:bookmarkEnd w:id="1223"/>
      <w:bookmarkEnd w:id="1224"/>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1225" w:name="_CR7_3"/>
      <w:bookmarkStart w:id="1226" w:name="_Toc11256517"/>
      <w:bookmarkStart w:id="1227" w:name="_Toc36116509"/>
      <w:bookmarkStart w:id="1228" w:name="_Toc45096566"/>
      <w:bookmarkStart w:id="1229" w:name="_Toc51762432"/>
      <w:bookmarkStart w:id="1230" w:name="_Toc218682338"/>
      <w:bookmarkEnd w:id="1225"/>
      <w:r>
        <w:t>7.3</w:t>
      </w:r>
      <w:r>
        <w:tab/>
        <w:t>Short Message Services Support</w:t>
      </w:r>
      <w:bookmarkEnd w:id="1226"/>
      <w:bookmarkEnd w:id="1227"/>
      <w:bookmarkEnd w:id="1228"/>
      <w:bookmarkEnd w:id="1229"/>
      <w:bookmarkEnd w:id="1230"/>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231" w:name="_CR7_4"/>
      <w:bookmarkStart w:id="1232" w:name="_Toc11256518"/>
      <w:bookmarkStart w:id="1233" w:name="_Toc36116510"/>
      <w:bookmarkStart w:id="1234" w:name="_Toc45096567"/>
      <w:bookmarkStart w:id="1235" w:name="_Toc51762433"/>
      <w:bookmarkStart w:id="1236" w:name="_Toc218682339"/>
      <w:bookmarkEnd w:id="1231"/>
      <w:r>
        <w:t>7.4</w:t>
      </w:r>
      <w:r>
        <w:tab/>
        <w:t>Services provided to SNDCP and SMS entities by GPRS Logical Link Control services</w:t>
      </w:r>
      <w:bookmarkEnd w:id="1232"/>
      <w:bookmarkEnd w:id="1233"/>
      <w:bookmarkEnd w:id="1234"/>
      <w:bookmarkEnd w:id="1235"/>
      <w:bookmarkEnd w:id="1236"/>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237" w:name="_CR7_4_1"/>
      <w:bookmarkStart w:id="1238" w:name="_Toc11256519"/>
      <w:bookmarkStart w:id="1239" w:name="_Toc36116511"/>
      <w:bookmarkStart w:id="1240" w:name="_Toc45096568"/>
      <w:bookmarkStart w:id="1241" w:name="_Toc51762434"/>
      <w:bookmarkStart w:id="1242" w:name="_Toc218682340"/>
      <w:bookmarkEnd w:id="1237"/>
      <w:r>
        <w:t>7.4.1</w:t>
      </w:r>
      <w:r>
        <w:tab/>
        <w:t>Service state diagram for QoS1-SAP, QoS2-SAP, QoS3-SAP and QoS4-SAP</w:t>
      </w:r>
      <w:bookmarkEnd w:id="1238"/>
      <w:bookmarkEnd w:id="1239"/>
      <w:bookmarkEnd w:id="1240"/>
      <w:bookmarkEnd w:id="1241"/>
      <w:bookmarkEnd w:id="124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243" w:name="_CR7_4_2"/>
      <w:bookmarkStart w:id="1244" w:name="_Toc11256520"/>
      <w:bookmarkStart w:id="1245" w:name="_Toc36116512"/>
      <w:bookmarkStart w:id="1246" w:name="_Toc45096569"/>
      <w:bookmarkStart w:id="1247" w:name="_Toc51762435"/>
      <w:bookmarkStart w:id="1248" w:name="_Toc218682341"/>
      <w:bookmarkEnd w:id="1243"/>
      <w:r>
        <w:lastRenderedPageBreak/>
        <w:t>7.4.2</w:t>
      </w:r>
      <w:r>
        <w:tab/>
        <w:t>Service primitives for QoS1-SAP, QoS2-SAP, QoS3-SAP and QoS4-SAP</w:t>
      </w:r>
      <w:bookmarkEnd w:id="1244"/>
      <w:bookmarkEnd w:id="1245"/>
      <w:bookmarkEnd w:id="1246"/>
      <w:bookmarkEnd w:id="1247"/>
      <w:bookmarkEnd w:id="1248"/>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249" w:name="_CR7_4_2_1"/>
      <w:bookmarkStart w:id="1250" w:name="_Toc11256521"/>
      <w:bookmarkStart w:id="1251" w:name="_Toc36116513"/>
      <w:bookmarkStart w:id="1252" w:name="_Toc45096570"/>
      <w:bookmarkStart w:id="1253" w:name="_Toc51762436"/>
      <w:bookmarkStart w:id="1254" w:name="_Toc218682342"/>
      <w:bookmarkEnd w:id="1249"/>
      <w:r>
        <w:rPr>
          <w:lang w:val="fr-FR"/>
        </w:rPr>
        <w:t>7.4.2.1</w:t>
      </w:r>
      <w:r>
        <w:rPr>
          <w:lang w:val="fr-FR"/>
        </w:rPr>
        <w:tab/>
        <w:t>LL-ESTABLISH-REQ</w:t>
      </w:r>
      <w:bookmarkEnd w:id="1250"/>
      <w:bookmarkEnd w:id="1251"/>
      <w:bookmarkEnd w:id="1252"/>
      <w:bookmarkEnd w:id="1253"/>
      <w:bookmarkEnd w:id="1254"/>
    </w:p>
    <w:p w14:paraId="0F96842F" w14:textId="77777777" w:rsidR="00D476B3" w:rsidRDefault="00D476B3">
      <w:r>
        <w:t>A LLC SABM frame will be sent to establish the LLC ABM mode.</w:t>
      </w:r>
    </w:p>
    <w:p w14:paraId="1C59C5BC" w14:textId="77777777" w:rsidR="00D476B3" w:rsidRDefault="00D476B3">
      <w:pPr>
        <w:pStyle w:val="Heading4"/>
      </w:pPr>
      <w:bookmarkStart w:id="1255" w:name="_CR7_4_2_2"/>
      <w:bookmarkStart w:id="1256" w:name="_Toc11256522"/>
      <w:bookmarkStart w:id="1257" w:name="_Toc36116514"/>
      <w:bookmarkStart w:id="1258" w:name="_Toc45096571"/>
      <w:bookmarkStart w:id="1259" w:name="_Toc51762437"/>
      <w:bookmarkStart w:id="1260" w:name="_Toc218682343"/>
      <w:bookmarkEnd w:id="1255"/>
      <w:r>
        <w:t>7.4.2.2</w:t>
      </w:r>
      <w:r>
        <w:tab/>
        <w:t>LL-ESTABLISH-CNF</w:t>
      </w:r>
      <w:bookmarkEnd w:id="1256"/>
      <w:bookmarkEnd w:id="1257"/>
      <w:bookmarkEnd w:id="1258"/>
      <w:bookmarkEnd w:id="1259"/>
      <w:bookmarkEnd w:id="1260"/>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261" w:name="_CR7_4_2_3"/>
      <w:bookmarkStart w:id="1262" w:name="_Toc11256523"/>
      <w:bookmarkStart w:id="1263" w:name="_Toc36116515"/>
      <w:bookmarkStart w:id="1264" w:name="_Toc45096572"/>
      <w:bookmarkStart w:id="1265" w:name="_Toc51762438"/>
      <w:bookmarkStart w:id="1266" w:name="_Toc218682344"/>
      <w:bookmarkEnd w:id="1261"/>
      <w:r>
        <w:t>7.4.2.3</w:t>
      </w:r>
      <w:r>
        <w:tab/>
        <w:t>LL-ESTABLISH-IND</w:t>
      </w:r>
      <w:bookmarkEnd w:id="1262"/>
      <w:bookmarkEnd w:id="1263"/>
      <w:bookmarkEnd w:id="1264"/>
      <w:bookmarkEnd w:id="1265"/>
      <w:bookmarkEnd w:id="1266"/>
    </w:p>
    <w:p w14:paraId="09F31444" w14:textId="77777777" w:rsidR="00D476B3" w:rsidRDefault="00D476B3">
      <w:r>
        <w:t>A LLC SABM frame is received.</w:t>
      </w:r>
    </w:p>
    <w:p w14:paraId="4D5D2D46" w14:textId="77777777" w:rsidR="00D476B3" w:rsidRDefault="00D476B3">
      <w:pPr>
        <w:pStyle w:val="Heading4"/>
      </w:pPr>
      <w:bookmarkStart w:id="1267" w:name="_CR7_4_2_4"/>
      <w:bookmarkStart w:id="1268" w:name="_Toc11256524"/>
      <w:bookmarkStart w:id="1269" w:name="_Toc36116516"/>
      <w:bookmarkStart w:id="1270" w:name="_Toc45096573"/>
      <w:bookmarkStart w:id="1271" w:name="_Toc51762439"/>
      <w:bookmarkStart w:id="1272" w:name="_Toc218682345"/>
      <w:bookmarkEnd w:id="1267"/>
      <w:r>
        <w:t>7.4.2.4</w:t>
      </w:r>
      <w:r>
        <w:tab/>
        <w:t>LL-ESTABLISH-RSP</w:t>
      </w:r>
      <w:bookmarkEnd w:id="1268"/>
      <w:bookmarkEnd w:id="1269"/>
      <w:bookmarkEnd w:id="1270"/>
      <w:bookmarkEnd w:id="1271"/>
      <w:bookmarkEnd w:id="1272"/>
    </w:p>
    <w:p w14:paraId="0A9EB598" w14:textId="77777777" w:rsidR="00D476B3" w:rsidRDefault="00D476B3">
      <w:r>
        <w:t>A LLC UA frame will be sent, the ABM mode is established.</w:t>
      </w:r>
    </w:p>
    <w:p w14:paraId="05A92F8F" w14:textId="77777777" w:rsidR="00D476B3" w:rsidRDefault="00D476B3">
      <w:pPr>
        <w:pStyle w:val="Heading4"/>
      </w:pPr>
      <w:bookmarkStart w:id="1273" w:name="_CR7_4_2_5"/>
      <w:bookmarkStart w:id="1274" w:name="_Toc11256525"/>
      <w:bookmarkStart w:id="1275" w:name="_Toc36116517"/>
      <w:bookmarkStart w:id="1276" w:name="_Toc45096574"/>
      <w:bookmarkStart w:id="1277" w:name="_Toc51762440"/>
      <w:bookmarkStart w:id="1278" w:name="_Toc218682346"/>
      <w:bookmarkEnd w:id="1273"/>
      <w:r>
        <w:t>7.4.2.5</w:t>
      </w:r>
      <w:r>
        <w:tab/>
        <w:t>LL-RELEASE-REQ</w:t>
      </w:r>
      <w:bookmarkEnd w:id="1274"/>
      <w:bookmarkEnd w:id="1275"/>
      <w:bookmarkEnd w:id="1276"/>
      <w:bookmarkEnd w:id="1277"/>
      <w:bookmarkEnd w:id="1278"/>
    </w:p>
    <w:p w14:paraId="46924249" w14:textId="77777777" w:rsidR="00D476B3" w:rsidRDefault="00D476B3">
      <w:r>
        <w:t>A LLC DISC frame will be sent to change to LLC ADM mode.</w:t>
      </w:r>
    </w:p>
    <w:p w14:paraId="7405D357" w14:textId="77777777" w:rsidR="00D476B3" w:rsidRDefault="00D476B3">
      <w:pPr>
        <w:pStyle w:val="Heading4"/>
      </w:pPr>
      <w:bookmarkStart w:id="1279" w:name="_CR7_4_2_6"/>
      <w:bookmarkStart w:id="1280" w:name="_Toc11256526"/>
      <w:bookmarkStart w:id="1281" w:name="_Toc36116518"/>
      <w:bookmarkStart w:id="1282" w:name="_Toc45096575"/>
      <w:bookmarkStart w:id="1283" w:name="_Toc51762441"/>
      <w:bookmarkStart w:id="1284" w:name="_Toc218682347"/>
      <w:bookmarkEnd w:id="1279"/>
      <w:r>
        <w:t>7.4.2.6</w:t>
      </w:r>
      <w:r>
        <w:tab/>
        <w:t>LL-RELEASE-CNF</w:t>
      </w:r>
      <w:bookmarkEnd w:id="1280"/>
      <w:bookmarkEnd w:id="1281"/>
      <w:bookmarkEnd w:id="1282"/>
      <w:bookmarkEnd w:id="1283"/>
      <w:bookmarkEnd w:id="1284"/>
    </w:p>
    <w:p w14:paraId="1E89B53B" w14:textId="77777777" w:rsidR="00D476B3" w:rsidRDefault="00D476B3">
      <w:r>
        <w:t>The LLC link has been disconnected, LLC is in ADM mode.</w:t>
      </w:r>
    </w:p>
    <w:p w14:paraId="23FA5F65" w14:textId="77777777" w:rsidR="00D476B3" w:rsidRDefault="00D476B3">
      <w:pPr>
        <w:pStyle w:val="Heading4"/>
      </w:pPr>
      <w:bookmarkStart w:id="1285" w:name="_CR7_4_2_7"/>
      <w:bookmarkStart w:id="1286" w:name="_Toc11256527"/>
      <w:bookmarkStart w:id="1287" w:name="_Toc36116519"/>
      <w:bookmarkStart w:id="1288" w:name="_Toc45096576"/>
      <w:bookmarkStart w:id="1289" w:name="_Toc51762442"/>
      <w:bookmarkStart w:id="1290" w:name="_Toc218682348"/>
      <w:bookmarkEnd w:id="1285"/>
      <w:r>
        <w:t>7.4.2.7</w:t>
      </w:r>
      <w:r>
        <w:tab/>
        <w:t>LL-RELEASE-IND</w:t>
      </w:r>
      <w:bookmarkEnd w:id="1286"/>
      <w:bookmarkEnd w:id="1287"/>
      <w:bookmarkEnd w:id="1288"/>
      <w:bookmarkEnd w:id="1289"/>
      <w:bookmarkEnd w:id="1290"/>
    </w:p>
    <w:p w14:paraId="572A59B1" w14:textId="77777777" w:rsidR="00D476B3" w:rsidRDefault="00D476B3">
      <w:r>
        <w:t>LLC is in idle mode.</w:t>
      </w:r>
    </w:p>
    <w:p w14:paraId="0EBFB764" w14:textId="77777777" w:rsidR="00D476B3" w:rsidRDefault="00D476B3">
      <w:pPr>
        <w:pStyle w:val="Heading4"/>
      </w:pPr>
      <w:bookmarkStart w:id="1291" w:name="_CR7_4_2_8"/>
      <w:bookmarkStart w:id="1292" w:name="_Toc11256528"/>
      <w:bookmarkStart w:id="1293" w:name="_Toc36116520"/>
      <w:bookmarkStart w:id="1294" w:name="_Toc45096577"/>
      <w:bookmarkStart w:id="1295" w:name="_Toc51762443"/>
      <w:bookmarkStart w:id="1296" w:name="_Toc218682349"/>
      <w:bookmarkEnd w:id="1291"/>
      <w:r>
        <w:t>7.4.2.8</w:t>
      </w:r>
      <w:r>
        <w:tab/>
        <w:t>LL-XID-REQ</w:t>
      </w:r>
      <w:bookmarkEnd w:id="1292"/>
      <w:bookmarkEnd w:id="1293"/>
      <w:bookmarkEnd w:id="1294"/>
      <w:bookmarkEnd w:id="1295"/>
      <w:bookmarkEnd w:id="1296"/>
    </w:p>
    <w:p w14:paraId="6BEB33DE" w14:textId="77777777" w:rsidR="00D476B3" w:rsidRDefault="00D476B3">
      <w:r>
        <w:t>An LLC XID frame will be sent.</w:t>
      </w:r>
    </w:p>
    <w:p w14:paraId="3931C2DC" w14:textId="77777777" w:rsidR="00D476B3" w:rsidRDefault="00D476B3">
      <w:pPr>
        <w:pStyle w:val="Heading4"/>
      </w:pPr>
      <w:bookmarkStart w:id="1297" w:name="_CR7_4_2_9"/>
      <w:bookmarkStart w:id="1298" w:name="_Toc11256529"/>
      <w:bookmarkStart w:id="1299" w:name="_Toc36116521"/>
      <w:bookmarkStart w:id="1300" w:name="_Toc45096578"/>
      <w:bookmarkStart w:id="1301" w:name="_Toc51762444"/>
      <w:bookmarkStart w:id="1302" w:name="_Toc218682350"/>
      <w:bookmarkEnd w:id="1297"/>
      <w:r>
        <w:lastRenderedPageBreak/>
        <w:t>7.4.2.9</w:t>
      </w:r>
      <w:r>
        <w:tab/>
        <w:t>LL-XID-IND</w:t>
      </w:r>
      <w:bookmarkEnd w:id="1298"/>
      <w:bookmarkEnd w:id="1299"/>
      <w:bookmarkEnd w:id="1300"/>
      <w:bookmarkEnd w:id="1301"/>
      <w:bookmarkEnd w:id="1302"/>
    </w:p>
    <w:p w14:paraId="450D4B76" w14:textId="77777777" w:rsidR="00D476B3" w:rsidRDefault="00D476B3">
      <w:r>
        <w:t>An LLC XID frame is received.</w:t>
      </w:r>
    </w:p>
    <w:p w14:paraId="2A14CA08" w14:textId="77777777" w:rsidR="00D476B3" w:rsidRDefault="00D476B3">
      <w:pPr>
        <w:pStyle w:val="Heading4"/>
      </w:pPr>
      <w:bookmarkStart w:id="1303" w:name="_CR7_4_2_10"/>
      <w:bookmarkStart w:id="1304" w:name="_Toc11256530"/>
      <w:bookmarkStart w:id="1305" w:name="_Toc36116522"/>
      <w:bookmarkStart w:id="1306" w:name="_Toc45096579"/>
      <w:bookmarkStart w:id="1307" w:name="_Toc51762445"/>
      <w:bookmarkStart w:id="1308" w:name="_Toc218682351"/>
      <w:bookmarkEnd w:id="1303"/>
      <w:r>
        <w:t>7.4.2.10</w:t>
      </w:r>
      <w:r>
        <w:tab/>
        <w:t>LL-XID-RSP</w:t>
      </w:r>
      <w:bookmarkEnd w:id="1304"/>
      <w:bookmarkEnd w:id="1305"/>
      <w:bookmarkEnd w:id="1306"/>
      <w:bookmarkEnd w:id="1307"/>
      <w:bookmarkEnd w:id="1308"/>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309" w:name="_CR7_4_2_11"/>
      <w:bookmarkStart w:id="1310" w:name="_Toc11256531"/>
      <w:bookmarkStart w:id="1311" w:name="_Toc36116523"/>
      <w:bookmarkStart w:id="1312" w:name="_Toc45096580"/>
      <w:bookmarkStart w:id="1313" w:name="_Toc51762446"/>
      <w:bookmarkStart w:id="1314" w:name="_Toc218682352"/>
      <w:bookmarkEnd w:id="1309"/>
      <w:r>
        <w:t>7.4.2.11</w:t>
      </w:r>
      <w:r>
        <w:tab/>
        <w:t>LL-XID-CNF</w:t>
      </w:r>
      <w:bookmarkEnd w:id="1310"/>
      <w:bookmarkEnd w:id="1311"/>
      <w:bookmarkEnd w:id="1312"/>
      <w:bookmarkEnd w:id="1313"/>
      <w:bookmarkEnd w:id="1314"/>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315" w:name="_CR7_4_2_12"/>
      <w:bookmarkStart w:id="1316" w:name="_Toc11256532"/>
      <w:bookmarkStart w:id="1317" w:name="_Toc36116524"/>
      <w:bookmarkStart w:id="1318" w:name="_Toc45096581"/>
      <w:bookmarkStart w:id="1319" w:name="_Toc51762447"/>
      <w:bookmarkStart w:id="1320" w:name="_Toc218682353"/>
      <w:bookmarkEnd w:id="1315"/>
      <w:r>
        <w:t>7.4.2.12</w:t>
      </w:r>
      <w:r>
        <w:tab/>
        <w:t>LL-DATA-REQ</w:t>
      </w:r>
      <w:bookmarkEnd w:id="1316"/>
      <w:bookmarkEnd w:id="1317"/>
      <w:bookmarkEnd w:id="1318"/>
      <w:bookmarkEnd w:id="1319"/>
      <w:bookmarkEnd w:id="1320"/>
    </w:p>
    <w:p w14:paraId="0BA9DDAD" w14:textId="77777777" w:rsidR="00D476B3" w:rsidRDefault="00D476B3">
      <w:r>
        <w:t>An LLC I frame will be sent to the peer entity.</w:t>
      </w:r>
    </w:p>
    <w:p w14:paraId="0EA9DDCA" w14:textId="77777777" w:rsidR="00D476B3" w:rsidRDefault="00D476B3">
      <w:pPr>
        <w:pStyle w:val="Heading4"/>
      </w:pPr>
      <w:bookmarkStart w:id="1321" w:name="_CR7_4_2_13"/>
      <w:bookmarkStart w:id="1322" w:name="_Toc11256533"/>
      <w:bookmarkStart w:id="1323" w:name="_Toc36116525"/>
      <w:bookmarkStart w:id="1324" w:name="_Toc45096582"/>
      <w:bookmarkStart w:id="1325" w:name="_Toc51762448"/>
      <w:bookmarkStart w:id="1326" w:name="_Toc218682354"/>
      <w:bookmarkEnd w:id="1321"/>
      <w:r>
        <w:t>7.4.2.13</w:t>
      </w:r>
      <w:r>
        <w:tab/>
        <w:t>LL-DATASENT-IND</w:t>
      </w:r>
      <w:bookmarkEnd w:id="1322"/>
      <w:bookmarkEnd w:id="1323"/>
      <w:bookmarkEnd w:id="1324"/>
      <w:bookmarkEnd w:id="1325"/>
      <w:bookmarkEnd w:id="1326"/>
    </w:p>
    <w:p w14:paraId="25AE3ABE" w14:textId="77777777" w:rsidR="00D476B3" w:rsidRDefault="00D476B3">
      <w:r>
        <w:t>The sent LLC frame was sent with the V(S) indicated.</w:t>
      </w:r>
    </w:p>
    <w:p w14:paraId="281052E2" w14:textId="77777777" w:rsidR="00D476B3" w:rsidRDefault="00D476B3">
      <w:pPr>
        <w:pStyle w:val="Heading4"/>
      </w:pPr>
      <w:bookmarkStart w:id="1327" w:name="_CR7_4_2_14"/>
      <w:bookmarkStart w:id="1328" w:name="_Toc11256534"/>
      <w:bookmarkStart w:id="1329" w:name="_Toc36116526"/>
      <w:bookmarkStart w:id="1330" w:name="_Toc45096583"/>
      <w:bookmarkStart w:id="1331" w:name="_Toc51762449"/>
      <w:bookmarkStart w:id="1332" w:name="_Toc218682355"/>
      <w:bookmarkEnd w:id="1327"/>
      <w:r>
        <w:t>7.4.2.14</w:t>
      </w:r>
      <w:r>
        <w:tab/>
        <w:t>LL-DATA-CNF</w:t>
      </w:r>
      <w:bookmarkEnd w:id="1328"/>
      <w:bookmarkEnd w:id="1329"/>
      <w:bookmarkEnd w:id="1330"/>
      <w:bookmarkEnd w:id="1331"/>
      <w:bookmarkEnd w:id="1332"/>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333" w:name="_CR7_4_2_15"/>
      <w:bookmarkStart w:id="1334" w:name="_Toc11256535"/>
      <w:bookmarkStart w:id="1335" w:name="_Toc36116527"/>
      <w:bookmarkStart w:id="1336" w:name="_Toc45096584"/>
      <w:bookmarkStart w:id="1337" w:name="_Toc51762450"/>
      <w:bookmarkStart w:id="1338" w:name="_Toc218682356"/>
      <w:bookmarkEnd w:id="1333"/>
      <w:r>
        <w:t>7.4.2.15</w:t>
      </w:r>
      <w:r>
        <w:tab/>
        <w:t>LL-DATA-IND</w:t>
      </w:r>
      <w:bookmarkEnd w:id="1334"/>
      <w:bookmarkEnd w:id="1335"/>
      <w:bookmarkEnd w:id="1336"/>
      <w:bookmarkEnd w:id="1337"/>
      <w:bookmarkEnd w:id="1338"/>
    </w:p>
    <w:p w14:paraId="53E7AB40" w14:textId="77777777" w:rsidR="00D476B3" w:rsidRDefault="00D476B3">
      <w:r>
        <w:t>An LLC I frame has been received form the peer entity.</w:t>
      </w:r>
    </w:p>
    <w:p w14:paraId="79A1A990" w14:textId="77777777" w:rsidR="00D476B3" w:rsidRDefault="00D476B3">
      <w:pPr>
        <w:pStyle w:val="Heading4"/>
      </w:pPr>
      <w:bookmarkStart w:id="1339" w:name="_CR7_4_2_16"/>
      <w:bookmarkStart w:id="1340" w:name="_Toc11256536"/>
      <w:bookmarkStart w:id="1341" w:name="_Toc36116528"/>
      <w:bookmarkStart w:id="1342" w:name="_Toc45096585"/>
      <w:bookmarkStart w:id="1343" w:name="_Toc51762451"/>
      <w:bookmarkStart w:id="1344" w:name="_Toc218682357"/>
      <w:bookmarkEnd w:id="1339"/>
      <w:r>
        <w:t>7.4.2.16</w:t>
      </w:r>
      <w:r>
        <w:tab/>
        <w:t>LL-UNITDATA-REQ</w:t>
      </w:r>
      <w:bookmarkEnd w:id="1340"/>
      <w:bookmarkEnd w:id="1341"/>
      <w:bookmarkEnd w:id="1342"/>
      <w:bookmarkEnd w:id="1343"/>
      <w:bookmarkEnd w:id="1344"/>
    </w:p>
    <w:p w14:paraId="49F2E80E" w14:textId="77777777" w:rsidR="00D476B3" w:rsidRDefault="00D476B3">
      <w:r>
        <w:t>An LLC UI frame will be sent to the peer entity.</w:t>
      </w:r>
    </w:p>
    <w:p w14:paraId="06BD4CE9" w14:textId="77777777" w:rsidR="00D476B3" w:rsidRDefault="00D476B3">
      <w:pPr>
        <w:pStyle w:val="Heading4"/>
      </w:pPr>
      <w:bookmarkStart w:id="1345" w:name="_CR7_4_2_17"/>
      <w:bookmarkStart w:id="1346" w:name="_Toc11256537"/>
      <w:bookmarkStart w:id="1347" w:name="_Toc36116529"/>
      <w:bookmarkStart w:id="1348" w:name="_Toc45096586"/>
      <w:bookmarkStart w:id="1349" w:name="_Toc51762452"/>
      <w:bookmarkStart w:id="1350" w:name="_Toc218682358"/>
      <w:bookmarkEnd w:id="1345"/>
      <w:r>
        <w:t>7.4.2.17</w:t>
      </w:r>
      <w:r>
        <w:tab/>
        <w:t>LL-UNITDATA-IND</w:t>
      </w:r>
      <w:bookmarkEnd w:id="1346"/>
      <w:bookmarkEnd w:id="1347"/>
      <w:bookmarkEnd w:id="1348"/>
      <w:bookmarkEnd w:id="1349"/>
      <w:bookmarkEnd w:id="1350"/>
    </w:p>
    <w:p w14:paraId="273C48BC" w14:textId="77777777" w:rsidR="00D476B3" w:rsidRDefault="00D476B3">
      <w:r>
        <w:t>An LLC UI frame has been received from the peer entity.</w:t>
      </w:r>
    </w:p>
    <w:p w14:paraId="4EBF0FB7" w14:textId="77777777" w:rsidR="00D476B3" w:rsidRDefault="00D476B3">
      <w:pPr>
        <w:pStyle w:val="Heading4"/>
      </w:pPr>
      <w:bookmarkStart w:id="1351" w:name="_CR7_4_2_18"/>
      <w:bookmarkStart w:id="1352" w:name="_Toc11256538"/>
      <w:bookmarkStart w:id="1353" w:name="_Toc36116530"/>
      <w:bookmarkStart w:id="1354" w:name="_Toc45096587"/>
      <w:bookmarkStart w:id="1355" w:name="_Toc51762453"/>
      <w:bookmarkStart w:id="1356" w:name="_Toc218682359"/>
      <w:bookmarkEnd w:id="1351"/>
      <w:r>
        <w:t>7.4.2.18</w:t>
      </w:r>
      <w:r>
        <w:tab/>
        <w:t>LL-STATUS-IND</w:t>
      </w:r>
      <w:bookmarkEnd w:id="1352"/>
      <w:bookmarkEnd w:id="1353"/>
      <w:bookmarkEnd w:id="1354"/>
      <w:bookmarkEnd w:id="1355"/>
      <w:bookmarkEnd w:id="1356"/>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357" w:name="_CR7_5"/>
      <w:bookmarkStart w:id="1358" w:name="_Toc11256539"/>
      <w:bookmarkStart w:id="1359" w:name="_Toc36116531"/>
      <w:bookmarkStart w:id="1360" w:name="_Toc45096588"/>
      <w:bookmarkStart w:id="1361" w:name="_Toc51762454"/>
      <w:bookmarkStart w:id="1362" w:name="_Toc218682360"/>
      <w:bookmarkEnd w:id="1357"/>
      <w:r>
        <w:t>7.5</w:t>
      </w:r>
      <w:r>
        <w:tab/>
        <w:t>Session Management Services for GPRS</w:t>
      </w:r>
      <w:r w:rsidR="00352390">
        <w:t xml:space="preserve"> and MBMS</w:t>
      </w:r>
      <w:bookmarkEnd w:id="1358"/>
      <w:bookmarkEnd w:id="1359"/>
      <w:bookmarkEnd w:id="1360"/>
      <w:bookmarkEnd w:id="1361"/>
      <w:bookmarkEnd w:id="136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363" w:name="_CR7_5_1"/>
      <w:bookmarkStart w:id="1364" w:name="_Toc11256540"/>
      <w:bookmarkStart w:id="1365" w:name="_Toc36116532"/>
      <w:bookmarkStart w:id="1366" w:name="_Toc45096589"/>
      <w:bookmarkStart w:id="1367" w:name="_Toc51762455"/>
      <w:bookmarkStart w:id="1368" w:name="_Toc218682361"/>
      <w:bookmarkEnd w:id="1363"/>
      <w:r>
        <w:lastRenderedPageBreak/>
        <w:t>7.5.1</w:t>
      </w:r>
      <w:r>
        <w:tab/>
        <w:t>Session Management Services for SMREG-SAP</w:t>
      </w:r>
      <w:bookmarkEnd w:id="1364"/>
      <w:bookmarkEnd w:id="1365"/>
      <w:bookmarkEnd w:id="1366"/>
      <w:bookmarkEnd w:id="1367"/>
      <w:bookmarkEnd w:id="1368"/>
    </w:p>
    <w:p w14:paraId="16D74365" w14:textId="77777777" w:rsidR="00D476B3" w:rsidRDefault="00D476B3">
      <w:pPr>
        <w:pStyle w:val="TH"/>
      </w:pPr>
      <w:bookmarkStart w:id="1369" w:name="_CRTable7_5_1"/>
      <w:r>
        <w:t xml:space="preserve">Table </w:t>
      </w:r>
      <w:bookmarkEnd w:id="1369"/>
      <w:r>
        <w:t>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370" w:name="_CR7_5_1_1"/>
      <w:bookmarkStart w:id="1371" w:name="_Toc11256541"/>
      <w:bookmarkStart w:id="1372" w:name="_Toc36116533"/>
      <w:bookmarkStart w:id="1373" w:name="_Toc45096590"/>
      <w:bookmarkStart w:id="1374" w:name="_Toc51762456"/>
      <w:bookmarkStart w:id="1375" w:name="_Toc218682362"/>
      <w:bookmarkEnd w:id="1370"/>
      <w:r>
        <w:t>7.5.1.1</w:t>
      </w:r>
      <w:r>
        <w:tab/>
        <w:t>SMREG-PDP-ACTIVATE-REQ</w:t>
      </w:r>
      <w:bookmarkEnd w:id="1371"/>
      <w:bookmarkEnd w:id="1372"/>
      <w:bookmarkEnd w:id="1373"/>
      <w:bookmarkEnd w:id="1374"/>
      <w:bookmarkEnd w:id="1375"/>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376" w:name="_CR7_5_1_2"/>
      <w:bookmarkStart w:id="1377" w:name="_Toc11256542"/>
      <w:bookmarkStart w:id="1378" w:name="_Toc36116534"/>
      <w:bookmarkStart w:id="1379" w:name="_Toc45096591"/>
      <w:bookmarkStart w:id="1380" w:name="_Toc51762457"/>
      <w:bookmarkStart w:id="1381" w:name="_Toc218682363"/>
      <w:bookmarkEnd w:id="1376"/>
      <w:r>
        <w:t>7.5.1.2</w:t>
      </w:r>
      <w:r>
        <w:tab/>
        <w:t>SMREG-PDP-ACTIVATE-REJ</w:t>
      </w:r>
      <w:bookmarkEnd w:id="1377"/>
      <w:bookmarkEnd w:id="1378"/>
      <w:bookmarkEnd w:id="1379"/>
      <w:bookmarkEnd w:id="1380"/>
      <w:bookmarkEnd w:id="1381"/>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382" w:name="_CR7_5_1_3"/>
      <w:bookmarkStart w:id="1383" w:name="_Toc11256543"/>
      <w:bookmarkStart w:id="1384" w:name="_Toc36116535"/>
      <w:bookmarkStart w:id="1385" w:name="_Toc45096592"/>
      <w:bookmarkStart w:id="1386" w:name="_Toc51762458"/>
      <w:bookmarkStart w:id="1387" w:name="_Toc218682364"/>
      <w:bookmarkEnd w:id="1382"/>
      <w:r>
        <w:t>7.5.1.3</w:t>
      </w:r>
      <w:r>
        <w:tab/>
        <w:t>SMREG-PDP-DEACTIVATE-REQ</w:t>
      </w:r>
      <w:bookmarkEnd w:id="1383"/>
      <w:bookmarkEnd w:id="1384"/>
      <w:bookmarkEnd w:id="1385"/>
      <w:bookmarkEnd w:id="1386"/>
      <w:bookmarkEnd w:id="1387"/>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388" w:name="_CR7_5_1_4"/>
      <w:bookmarkStart w:id="1389" w:name="_Toc11256544"/>
      <w:bookmarkStart w:id="1390" w:name="_Toc36116536"/>
      <w:bookmarkStart w:id="1391" w:name="_Toc45096593"/>
      <w:bookmarkStart w:id="1392" w:name="_Toc51762459"/>
      <w:bookmarkStart w:id="1393" w:name="_Toc218682365"/>
      <w:bookmarkEnd w:id="1388"/>
      <w:r>
        <w:t>7.5.1.4</w:t>
      </w:r>
      <w:r>
        <w:tab/>
        <w:t>SMREG-PDP-DEACTIVATE-CNF</w:t>
      </w:r>
      <w:bookmarkEnd w:id="1389"/>
      <w:bookmarkEnd w:id="1390"/>
      <w:bookmarkEnd w:id="1391"/>
      <w:bookmarkEnd w:id="1392"/>
      <w:bookmarkEnd w:id="1393"/>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394" w:name="_CR7_5_1_5"/>
      <w:bookmarkStart w:id="1395" w:name="_Toc11256545"/>
      <w:bookmarkStart w:id="1396" w:name="_Toc36116537"/>
      <w:bookmarkStart w:id="1397" w:name="_Toc45096594"/>
      <w:bookmarkStart w:id="1398" w:name="_Toc51762460"/>
      <w:bookmarkStart w:id="1399" w:name="_Toc218682366"/>
      <w:bookmarkEnd w:id="1394"/>
      <w:r>
        <w:t>7.5.1.5</w:t>
      </w:r>
      <w:r>
        <w:tab/>
        <w:t>SMREG-PDP-MODIFY-REQ</w:t>
      </w:r>
      <w:bookmarkEnd w:id="1395"/>
      <w:bookmarkEnd w:id="1396"/>
      <w:bookmarkEnd w:id="1397"/>
      <w:bookmarkEnd w:id="1398"/>
      <w:bookmarkEnd w:id="1399"/>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400" w:name="_CR7_5_1_6"/>
      <w:bookmarkStart w:id="1401" w:name="_Toc11256546"/>
      <w:bookmarkStart w:id="1402" w:name="_Toc36116538"/>
      <w:bookmarkStart w:id="1403" w:name="_Toc45096595"/>
      <w:bookmarkStart w:id="1404" w:name="_Toc51762461"/>
      <w:bookmarkStart w:id="1405" w:name="_Toc218682367"/>
      <w:bookmarkEnd w:id="1400"/>
      <w:r>
        <w:rPr>
          <w:lang w:val="nb-NO"/>
        </w:rPr>
        <w:t>7.5.1.6</w:t>
      </w:r>
      <w:r>
        <w:rPr>
          <w:lang w:val="nb-NO"/>
        </w:rPr>
        <w:tab/>
        <w:t>SMREG-PDP-MODIFY-CNF</w:t>
      </w:r>
      <w:bookmarkEnd w:id="1401"/>
      <w:bookmarkEnd w:id="1402"/>
      <w:bookmarkEnd w:id="1403"/>
      <w:bookmarkEnd w:id="1404"/>
      <w:bookmarkEnd w:id="1405"/>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406" w:name="_CR7_5_1_7"/>
      <w:bookmarkStart w:id="1407" w:name="_Toc11256547"/>
      <w:bookmarkStart w:id="1408" w:name="_Toc36116539"/>
      <w:bookmarkStart w:id="1409" w:name="_Toc45096596"/>
      <w:bookmarkStart w:id="1410" w:name="_Toc51762462"/>
      <w:bookmarkStart w:id="1411" w:name="_Toc218682368"/>
      <w:bookmarkEnd w:id="1406"/>
      <w:r>
        <w:lastRenderedPageBreak/>
        <w:t>7.5.1.7</w:t>
      </w:r>
      <w:r>
        <w:tab/>
        <w:t>SMREG-PDP-MODIFY-REJ</w:t>
      </w:r>
      <w:bookmarkEnd w:id="1407"/>
      <w:bookmarkEnd w:id="1408"/>
      <w:bookmarkEnd w:id="1409"/>
      <w:bookmarkEnd w:id="1410"/>
      <w:bookmarkEnd w:id="1411"/>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412" w:name="_CR7_5_1_8"/>
      <w:bookmarkStart w:id="1413" w:name="_Toc11256548"/>
      <w:bookmarkStart w:id="1414" w:name="_Toc36116540"/>
      <w:bookmarkStart w:id="1415" w:name="_Toc45096597"/>
      <w:bookmarkStart w:id="1416" w:name="_Toc51762463"/>
      <w:bookmarkStart w:id="1417" w:name="_Toc218682369"/>
      <w:bookmarkEnd w:id="1412"/>
      <w:r>
        <w:t>7.5.1.8</w:t>
      </w:r>
      <w:r>
        <w:tab/>
        <w:t>SMREG-MBMS-ACTIVATE-REQ</w:t>
      </w:r>
      <w:bookmarkEnd w:id="1413"/>
      <w:bookmarkEnd w:id="1414"/>
      <w:bookmarkEnd w:id="1415"/>
      <w:bookmarkEnd w:id="1416"/>
      <w:bookmarkEnd w:id="141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418" w:name="_CR7_5_1_9"/>
      <w:bookmarkStart w:id="1419" w:name="_Toc11256549"/>
      <w:bookmarkStart w:id="1420" w:name="_Toc36116541"/>
      <w:bookmarkStart w:id="1421" w:name="_Toc45096598"/>
      <w:bookmarkStart w:id="1422" w:name="_Toc51762464"/>
      <w:bookmarkStart w:id="1423" w:name="_Toc218682370"/>
      <w:bookmarkEnd w:id="1418"/>
      <w:r>
        <w:t>7.5.1.9</w:t>
      </w:r>
      <w:r>
        <w:tab/>
        <w:t>SMREG-MBMS-ACTIVATE-REJ</w:t>
      </w:r>
      <w:bookmarkEnd w:id="1419"/>
      <w:bookmarkEnd w:id="1420"/>
      <w:bookmarkEnd w:id="1421"/>
      <w:bookmarkEnd w:id="1422"/>
      <w:bookmarkEnd w:id="1423"/>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424" w:name="_CR7_5_2"/>
      <w:bookmarkStart w:id="1425" w:name="_Toc11256550"/>
      <w:bookmarkStart w:id="1426" w:name="_Toc36116542"/>
      <w:bookmarkStart w:id="1427" w:name="_Toc45096599"/>
      <w:bookmarkStart w:id="1428" w:name="_Toc51762465"/>
      <w:bookmarkStart w:id="1429" w:name="_Toc218682371"/>
      <w:bookmarkEnd w:id="1424"/>
      <w:r>
        <w:t>7.5.2</w:t>
      </w:r>
      <w:r>
        <w:tab/>
        <w:t>Session Management Services for SNSM-SAP</w:t>
      </w:r>
      <w:bookmarkEnd w:id="1425"/>
      <w:bookmarkEnd w:id="1426"/>
      <w:bookmarkEnd w:id="1427"/>
      <w:bookmarkEnd w:id="1428"/>
      <w:bookmarkEnd w:id="1429"/>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430" w:name="_CR7_6"/>
      <w:bookmarkStart w:id="1431" w:name="_Toc11256551"/>
      <w:bookmarkStart w:id="1432" w:name="_Toc36116543"/>
      <w:bookmarkStart w:id="1433" w:name="_Toc45096600"/>
      <w:bookmarkStart w:id="1434" w:name="_Toc51762466"/>
      <w:bookmarkStart w:id="1435" w:name="_Toc218682372"/>
      <w:bookmarkEnd w:id="1430"/>
      <w:r>
        <w:t>7.6</w:t>
      </w:r>
      <w:r>
        <w:tab/>
        <w:t>Location services at the Network side</w:t>
      </w:r>
      <w:bookmarkEnd w:id="1431"/>
      <w:bookmarkEnd w:id="1432"/>
      <w:bookmarkEnd w:id="1433"/>
      <w:bookmarkEnd w:id="1434"/>
      <w:bookmarkEnd w:id="1435"/>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436" w:name="_CR7_6_1"/>
      <w:bookmarkStart w:id="1437" w:name="_Toc11256552"/>
      <w:bookmarkStart w:id="1438" w:name="_Toc36116544"/>
      <w:bookmarkStart w:id="1439" w:name="_Toc45096601"/>
      <w:bookmarkStart w:id="1440" w:name="_Toc51762467"/>
      <w:bookmarkStart w:id="1441" w:name="_Toc218682373"/>
      <w:bookmarkEnd w:id="1436"/>
      <w:r>
        <w:t>7.6.1</w:t>
      </w:r>
      <w:r>
        <w:tab/>
        <w:t>Service state diagram</w:t>
      </w:r>
      <w:bookmarkEnd w:id="1437"/>
      <w:bookmarkEnd w:id="1438"/>
      <w:bookmarkEnd w:id="1439"/>
      <w:bookmarkEnd w:id="1440"/>
      <w:bookmarkEnd w:id="1441"/>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1.75pt;height:385.8pt" o:ole="" fillcolor="window">
            <v:imagedata r:id="rId59" o:title=""/>
          </v:shape>
          <o:OLEObject Type="Embed" ProgID="Word.Picture.8" ShapeID="_x0000_i1047" DrawAspect="Content" ObjectID="_1829294683"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bookmarkStart w:id="1442" w:name="_CRFigure7_6"/>
      <w:r>
        <w:t>Figure </w:t>
      </w:r>
      <w:bookmarkEnd w:id="1442"/>
      <w:r>
        <w:t xml:space="preserve">7.6: Service graph of the Location Services Support entity </w:t>
      </w:r>
      <w:r>
        <w:noBreakHyphen/>
        <w:t xml:space="preserve"> Network side</w:t>
      </w:r>
    </w:p>
    <w:p w14:paraId="35E86995" w14:textId="77777777" w:rsidR="00D476B3" w:rsidRDefault="00D476B3">
      <w:pPr>
        <w:pStyle w:val="Heading3"/>
      </w:pPr>
      <w:bookmarkStart w:id="1443" w:name="_CR7_6_2"/>
      <w:bookmarkStart w:id="1444" w:name="_Toc11256553"/>
      <w:bookmarkStart w:id="1445" w:name="_Toc36116545"/>
      <w:bookmarkStart w:id="1446" w:name="_Toc45096602"/>
      <w:bookmarkStart w:id="1447" w:name="_Toc51762468"/>
      <w:bookmarkStart w:id="1448" w:name="_Toc218682374"/>
      <w:bookmarkEnd w:id="1443"/>
      <w:r>
        <w:t>7.6.2</w:t>
      </w:r>
      <w:r>
        <w:tab/>
        <w:t>Service primitives</w:t>
      </w:r>
      <w:bookmarkEnd w:id="1444"/>
      <w:bookmarkEnd w:id="1445"/>
      <w:bookmarkEnd w:id="1446"/>
      <w:bookmarkEnd w:id="1447"/>
      <w:bookmarkEnd w:id="1448"/>
    </w:p>
    <w:p w14:paraId="30273765" w14:textId="77777777" w:rsidR="00D476B3" w:rsidRDefault="00D476B3">
      <w:pPr>
        <w:pStyle w:val="TH"/>
      </w:pPr>
      <w:bookmarkStart w:id="1449" w:name="_CRTable7_6"/>
      <w:r>
        <w:t>Table </w:t>
      </w:r>
      <w:bookmarkEnd w:id="1449"/>
      <w:r>
        <w:t>7.6: Primitives and Parameters at MNLCS</w:t>
      </w:r>
      <w:r>
        <w:noBreakHyphen/>
        <w:t xml:space="preserve">SAP </w:t>
      </w:r>
      <w:r>
        <w:noBreakHyphen/>
        <w:t xml:space="preserve"> Network side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77"/>
        <w:gridCol w:w="3178"/>
        <w:gridCol w:w="3178"/>
      </w:tblGrid>
      <w:tr w:rsidR="00D476B3" w14:paraId="569E1B3F" w14:textId="77777777" w:rsidTr="00A62956">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rsidTr="00A62956">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rsidTr="00A62956">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rsidTr="00A62956">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rsidTr="00A62956">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rsidTr="00A62956">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rsidTr="00A62956">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450" w:name="_CR7_6_2_1"/>
      <w:bookmarkStart w:id="1451" w:name="_Toc11256554"/>
      <w:bookmarkStart w:id="1452" w:name="_Toc36116546"/>
      <w:bookmarkStart w:id="1453" w:name="_Toc45096603"/>
      <w:bookmarkStart w:id="1454" w:name="_Toc51762469"/>
      <w:bookmarkStart w:id="1455" w:name="_Toc218682375"/>
      <w:bookmarkEnd w:id="1450"/>
      <w:r>
        <w:t>7.6.2.1</w:t>
      </w:r>
      <w:r>
        <w:tab/>
        <w:t>MNLCS_BEGIN_REQ</w:t>
      </w:r>
      <w:bookmarkEnd w:id="1451"/>
      <w:bookmarkEnd w:id="1452"/>
      <w:bookmarkEnd w:id="1453"/>
      <w:bookmarkEnd w:id="1454"/>
      <w:bookmarkEnd w:id="1455"/>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456" w:name="_CR7_6_2_2"/>
      <w:bookmarkStart w:id="1457" w:name="_Toc11256555"/>
      <w:bookmarkStart w:id="1458" w:name="_Toc36116547"/>
      <w:bookmarkStart w:id="1459" w:name="_Toc45096604"/>
      <w:bookmarkStart w:id="1460" w:name="_Toc51762470"/>
      <w:bookmarkStart w:id="1461" w:name="_Toc218682376"/>
      <w:bookmarkEnd w:id="1456"/>
      <w:r>
        <w:lastRenderedPageBreak/>
        <w:t>7.6.2.2</w:t>
      </w:r>
      <w:r>
        <w:tab/>
        <w:t>MNLCS_BEGIN_IND</w:t>
      </w:r>
      <w:bookmarkEnd w:id="1457"/>
      <w:bookmarkEnd w:id="1458"/>
      <w:bookmarkEnd w:id="1459"/>
      <w:bookmarkEnd w:id="1460"/>
      <w:bookmarkEnd w:id="1461"/>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462" w:name="_CR7_6_2_3"/>
      <w:bookmarkStart w:id="1463" w:name="_Toc11256556"/>
      <w:bookmarkStart w:id="1464" w:name="_Toc36116548"/>
      <w:bookmarkStart w:id="1465" w:name="_Toc45096605"/>
      <w:bookmarkStart w:id="1466" w:name="_Toc51762471"/>
      <w:bookmarkStart w:id="1467" w:name="_Toc218682377"/>
      <w:bookmarkEnd w:id="1462"/>
      <w:r>
        <w:t>7.6.2.3</w:t>
      </w:r>
      <w:r>
        <w:tab/>
        <w:t>MNLCS_FACILITY_REQ</w:t>
      </w:r>
      <w:bookmarkEnd w:id="1463"/>
      <w:bookmarkEnd w:id="1464"/>
      <w:bookmarkEnd w:id="1465"/>
      <w:bookmarkEnd w:id="1466"/>
      <w:bookmarkEnd w:id="146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468" w:name="_CR7_6_2_4"/>
      <w:bookmarkStart w:id="1469" w:name="_Toc11256557"/>
      <w:bookmarkStart w:id="1470" w:name="_Toc36116549"/>
      <w:bookmarkStart w:id="1471" w:name="_Toc45096606"/>
      <w:bookmarkStart w:id="1472" w:name="_Toc51762472"/>
      <w:bookmarkStart w:id="1473" w:name="_Toc218682378"/>
      <w:bookmarkEnd w:id="1468"/>
      <w:r>
        <w:t>7.6.2.4</w:t>
      </w:r>
      <w:r>
        <w:tab/>
        <w:t>MNLCS_FACILITY_IND</w:t>
      </w:r>
      <w:bookmarkEnd w:id="1469"/>
      <w:bookmarkEnd w:id="1470"/>
      <w:bookmarkEnd w:id="1471"/>
      <w:bookmarkEnd w:id="1472"/>
      <w:bookmarkEnd w:id="1473"/>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474" w:name="_CR7_6_2_5"/>
      <w:bookmarkStart w:id="1475" w:name="_Toc11256558"/>
      <w:bookmarkStart w:id="1476" w:name="_Toc36116550"/>
      <w:bookmarkStart w:id="1477" w:name="_Toc45096607"/>
      <w:bookmarkStart w:id="1478" w:name="_Toc51762473"/>
      <w:bookmarkStart w:id="1479" w:name="_Toc218682379"/>
      <w:bookmarkEnd w:id="1474"/>
      <w:r>
        <w:t>7.6.2.5</w:t>
      </w:r>
      <w:r>
        <w:tab/>
        <w:t>MNLCS_END_REQ</w:t>
      </w:r>
      <w:bookmarkEnd w:id="1475"/>
      <w:bookmarkEnd w:id="1476"/>
      <w:bookmarkEnd w:id="1477"/>
      <w:bookmarkEnd w:id="1478"/>
      <w:bookmarkEnd w:id="1479"/>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480" w:name="_CR7_6_2_6"/>
      <w:bookmarkStart w:id="1481" w:name="_Toc11256559"/>
      <w:bookmarkStart w:id="1482" w:name="_Toc36116551"/>
      <w:bookmarkStart w:id="1483" w:name="_Toc45096608"/>
      <w:bookmarkStart w:id="1484" w:name="_Toc51762474"/>
      <w:bookmarkStart w:id="1485" w:name="_Toc218682380"/>
      <w:bookmarkEnd w:id="1480"/>
      <w:r>
        <w:t>7.6.2.6</w:t>
      </w:r>
      <w:r>
        <w:tab/>
        <w:t>MNLCS_END_IND</w:t>
      </w:r>
      <w:bookmarkEnd w:id="1481"/>
      <w:bookmarkEnd w:id="1482"/>
      <w:bookmarkEnd w:id="1483"/>
      <w:bookmarkEnd w:id="1484"/>
      <w:bookmarkEnd w:id="1485"/>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486" w:name="_CR8"/>
      <w:bookmarkStart w:id="1487" w:name="_Toc11256560"/>
      <w:bookmarkStart w:id="1488" w:name="_Toc36116552"/>
      <w:bookmarkStart w:id="1489" w:name="_Toc45096609"/>
      <w:bookmarkStart w:id="1490" w:name="_Toc51762475"/>
      <w:bookmarkStart w:id="1491" w:name="_Toc218682381"/>
      <w:bookmarkEnd w:id="1486"/>
      <w:r>
        <w:t>8</w:t>
      </w:r>
      <w:r>
        <w:tab/>
        <w:t>Services assumed from signalling layers 1 and 2</w:t>
      </w:r>
      <w:bookmarkEnd w:id="1487"/>
      <w:bookmarkEnd w:id="1488"/>
      <w:bookmarkEnd w:id="1489"/>
      <w:bookmarkEnd w:id="1490"/>
      <w:bookmarkEnd w:id="1491"/>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492" w:name="_CR8_1"/>
      <w:bookmarkStart w:id="1493" w:name="_Toc11256561"/>
      <w:bookmarkStart w:id="1494" w:name="_Toc36116553"/>
      <w:bookmarkStart w:id="1495" w:name="_Toc45096610"/>
      <w:bookmarkStart w:id="1496" w:name="_Toc51762476"/>
      <w:bookmarkStart w:id="1497" w:name="_Toc218682382"/>
      <w:bookmarkEnd w:id="1492"/>
      <w:r>
        <w:t>8.1</w:t>
      </w:r>
      <w:r>
        <w:tab/>
        <w:t>Priority</w:t>
      </w:r>
      <w:bookmarkEnd w:id="1493"/>
      <w:bookmarkEnd w:id="1494"/>
      <w:bookmarkEnd w:id="1495"/>
      <w:bookmarkEnd w:id="1496"/>
      <w:bookmarkEnd w:id="1497"/>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498" w:name="_CR8_2"/>
      <w:bookmarkStart w:id="1499" w:name="_Toc11256562"/>
      <w:bookmarkStart w:id="1500" w:name="_Toc36116554"/>
      <w:bookmarkStart w:id="1501" w:name="_Toc45096611"/>
      <w:bookmarkStart w:id="1502" w:name="_Toc51762477"/>
      <w:bookmarkStart w:id="1503" w:name="_Toc218682383"/>
      <w:bookmarkEnd w:id="1498"/>
      <w:r>
        <w:t>8.2</w:t>
      </w:r>
      <w:r>
        <w:tab/>
        <w:t>Unacknowledged information transfer</w:t>
      </w:r>
      <w:bookmarkEnd w:id="1499"/>
      <w:bookmarkEnd w:id="1500"/>
      <w:bookmarkEnd w:id="1501"/>
      <w:bookmarkEnd w:id="1502"/>
      <w:bookmarkEnd w:id="1503"/>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504" w:name="_CR8_3"/>
      <w:bookmarkStart w:id="1505" w:name="_Toc11256563"/>
      <w:bookmarkStart w:id="1506" w:name="_Toc36116555"/>
      <w:bookmarkStart w:id="1507" w:name="_Toc45096612"/>
      <w:bookmarkStart w:id="1508" w:name="_Toc51762478"/>
      <w:bookmarkStart w:id="1509" w:name="_Toc218682384"/>
      <w:bookmarkEnd w:id="1504"/>
      <w:r>
        <w:t>8.3</w:t>
      </w:r>
      <w:r>
        <w:tab/>
        <w:t>Acknowledged information transfer</w:t>
      </w:r>
      <w:bookmarkEnd w:id="1505"/>
      <w:bookmarkEnd w:id="1506"/>
      <w:bookmarkEnd w:id="1507"/>
      <w:bookmarkEnd w:id="1508"/>
      <w:bookmarkEnd w:id="1509"/>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Pr="00A62956" w:rsidRDefault="00D476B3" w:rsidP="00A62956">
      <w:r w:rsidRPr="00A62956">
        <w:t>The primitives associated with acknowledged information transfer are:</w:t>
      </w:r>
    </w:p>
    <w:p w14:paraId="17480BAB" w14:textId="77777777" w:rsidR="00D476B3" w:rsidRPr="00A62956" w:rsidRDefault="00D476B3" w:rsidP="00A62956">
      <w:pPr>
        <w:pStyle w:val="B1"/>
      </w:pPr>
      <w:r>
        <w:lastRenderedPageBreak/>
        <w:t>-</w:t>
      </w:r>
      <w:r w:rsidRPr="00A62956">
        <w:tab/>
        <w:t>DL_ESTABLISH_REQUEST/INDICATION/CONFIRM for establishment of acknowledged mode;</w:t>
      </w:r>
    </w:p>
    <w:p w14:paraId="41F466C1" w14:textId="77777777" w:rsidR="00D476B3" w:rsidRPr="00A62956" w:rsidRDefault="00D476B3" w:rsidP="00A62956">
      <w:pPr>
        <w:pStyle w:val="B1"/>
      </w:pPr>
      <w:r w:rsidRPr="00A62956">
        <w:t>-</w:t>
      </w:r>
      <w:r w:rsidRPr="00A62956">
        <w:tab/>
        <w:t>DL_DATA_REQUEST/INDICATION for requesting the transmission of a message unit and for indicating the reception of a message unit;</w:t>
      </w:r>
    </w:p>
    <w:p w14:paraId="5816C677" w14:textId="77777777" w:rsidR="00D476B3" w:rsidRPr="00A62956" w:rsidRDefault="00D476B3" w:rsidP="00A62956">
      <w:pPr>
        <w:pStyle w:val="B1"/>
      </w:pPr>
      <w:r w:rsidRPr="00A62956">
        <w:t>-</w:t>
      </w:r>
      <w:r w:rsidRPr="00A62956">
        <w:tab/>
        <w:t>DL_SUSPEND_REQUEST/DL_RELEASE_CONFIRM for requesting and confirming the suspension of the acknowledged information transfer in the MS upon channel change;</w:t>
      </w:r>
    </w:p>
    <w:p w14:paraId="7CC8A096" w14:textId="77777777" w:rsidR="00D476B3" w:rsidRPr="00A62956" w:rsidRDefault="00D476B3" w:rsidP="00A62956">
      <w:pPr>
        <w:pStyle w:val="B1"/>
      </w:pPr>
      <w:r w:rsidRPr="00A62956">
        <w:t>-</w:t>
      </w:r>
      <w:r w:rsidRPr="00A62956">
        <w:tab/>
        <w:t>DL_RESUME_REQUEST/DL_ESTABLISH_CONFIRM for requesting and confirming the resumption of the acknowledged information transfer in the MS after suspension at channel change;</w:t>
      </w:r>
    </w:p>
    <w:p w14:paraId="37C5A722" w14:textId="77777777" w:rsidR="00D476B3" w:rsidRPr="00A62956" w:rsidRDefault="00D476B3" w:rsidP="00A62956">
      <w:pPr>
        <w:pStyle w:val="B1"/>
      </w:pPr>
      <w:r w:rsidRPr="00A62956">
        <w:t>-</w:t>
      </w:r>
      <w:r w:rsidRPr="00A62956">
        <w:tab/>
        <w:t>DL_RELEASE_REQUEST/INDICATION/CONFIRM for the termination of acknowledged mode operation;</w:t>
      </w:r>
    </w:p>
    <w:p w14:paraId="34A99AF2" w14:textId="77777777" w:rsidR="00D476B3" w:rsidRPr="00A62956" w:rsidRDefault="00D476B3" w:rsidP="00A62956">
      <w:pPr>
        <w:pStyle w:val="B1"/>
      </w:pPr>
      <w:r w:rsidRPr="00A62956">
        <w:t>-</w:t>
      </w:r>
      <w:r w:rsidRPr="00A62956">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510" w:name="_CR8_4"/>
      <w:bookmarkStart w:id="1511" w:name="_Toc11256564"/>
      <w:bookmarkStart w:id="1512" w:name="_Toc36116556"/>
      <w:bookmarkStart w:id="1513" w:name="_Toc45096613"/>
      <w:bookmarkStart w:id="1514" w:name="_Toc51762479"/>
      <w:bookmarkStart w:id="1515" w:name="_Toc218682385"/>
      <w:bookmarkEnd w:id="1510"/>
      <w:r>
        <w:t>8.4</w:t>
      </w:r>
      <w:r>
        <w:tab/>
        <w:t>Random access</w:t>
      </w:r>
      <w:bookmarkEnd w:id="1511"/>
      <w:bookmarkEnd w:id="1512"/>
      <w:bookmarkEnd w:id="1513"/>
      <w:bookmarkEnd w:id="1514"/>
      <w:bookmarkEnd w:id="1515"/>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516" w:name="_CR8_5"/>
      <w:bookmarkStart w:id="1517" w:name="_Toc11256565"/>
      <w:bookmarkStart w:id="1518" w:name="_Toc36116557"/>
      <w:bookmarkStart w:id="1519" w:name="_Toc45096614"/>
      <w:bookmarkStart w:id="1520" w:name="_Toc51762480"/>
      <w:bookmarkStart w:id="1521" w:name="_Toc218682386"/>
      <w:bookmarkEnd w:id="1516"/>
      <w:r>
        <w:t>8.5</w:t>
      </w:r>
      <w:r>
        <w:tab/>
        <w:t>Channel management and measurements</w:t>
      </w:r>
      <w:bookmarkEnd w:id="1517"/>
      <w:bookmarkEnd w:id="1518"/>
      <w:bookmarkEnd w:id="1519"/>
      <w:bookmarkEnd w:id="1520"/>
      <w:bookmarkEnd w:id="1521"/>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522" w:name="_CR9"/>
      <w:bookmarkStart w:id="1523" w:name="_Toc11256566"/>
      <w:bookmarkStart w:id="1524" w:name="_Toc36116558"/>
      <w:bookmarkStart w:id="1525" w:name="_Toc45096615"/>
      <w:bookmarkStart w:id="1526" w:name="_Toc51762481"/>
      <w:bookmarkStart w:id="1527" w:name="_Toc218682387"/>
      <w:bookmarkEnd w:id="1522"/>
      <w:r>
        <w:t>9</w:t>
      </w:r>
      <w:r>
        <w:tab/>
        <w:t>Interlayer service interfaces on the MS side</w:t>
      </w:r>
      <w:bookmarkEnd w:id="1523"/>
      <w:bookmarkEnd w:id="1524"/>
      <w:bookmarkEnd w:id="1525"/>
      <w:bookmarkEnd w:id="1526"/>
      <w:bookmarkEnd w:id="152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528" w:name="_CR9_1"/>
      <w:bookmarkStart w:id="1529" w:name="_Toc11256567"/>
      <w:bookmarkStart w:id="1530" w:name="_Toc36116559"/>
      <w:bookmarkStart w:id="1531" w:name="_Toc45096616"/>
      <w:bookmarkStart w:id="1532" w:name="_Toc51762482"/>
      <w:bookmarkStart w:id="1533" w:name="_Toc218682388"/>
      <w:bookmarkEnd w:id="1528"/>
      <w:r>
        <w:t>9.1</w:t>
      </w:r>
      <w:r>
        <w:tab/>
        <w:t>Services provided by the Radio Resource Management entity</w:t>
      </w:r>
      <w:bookmarkEnd w:id="1529"/>
      <w:bookmarkEnd w:id="1530"/>
      <w:bookmarkEnd w:id="1531"/>
      <w:bookmarkEnd w:id="1532"/>
      <w:bookmarkEnd w:id="1533"/>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7.85pt;height:194.35pt" o:ole="">
            <v:imagedata r:id="rId61" o:title=""/>
          </v:shape>
          <o:OLEObject Type="Embed" ProgID="Designer" ShapeID="_x0000_i1048" DrawAspect="Content" ObjectID="_1829294684" r:id="rId62"/>
        </w:object>
      </w:r>
    </w:p>
    <w:p w14:paraId="180D9783" w14:textId="77777777" w:rsidR="00D476B3" w:rsidRDefault="00D476B3">
      <w:pPr>
        <w:pStyle w:val="TF"/>
      </w:pPr>
      <w:bookmarkStart w:id="1534" w:name="_CRFigure9_1"/>
      <w:r>
        <w:t>Figure </w:t>
      </w:r>
      <w:bookmarkEnd w:id="1534"/>
      <w:r>
        <w:t>9.1: Services provided at RR</w:t>
      </w:r>
      <w:r>
        <w:noBreakHyphen/>
        <w:t xml:space="preserve">SAP </w:t>
      </w:r>
      <w:r>
        <w:noBreakHyphen/>
        <w:t xml:space="preserve"> MS side</w:t>
      </w:r>
    </w:p>
    <w:p w14:paraId="5C7A29F5" w14:textId="77777777" w:rsidR="00D476B3" w:rsidRDefault="00D476B3">
      <w:pPr>
        <w:pStyle w:val="Heading3"/>
      </w:pPr>
      <w:bookmarkStart w:id="1535" w:name="_CR9_1_1"/>
      <w:bookmarkStart w:id="1536" w:name="_Toc11256568"/>
      <w:bookmarkStart w:id="1537" w:name="_Toc36116560"/>
      <w:bookmarkStart w:id="1538" w:name="_Toc45096617"/>
      <w:bookmarkStart w:id="1539" w:name="_Toc51762483"/>
      <w:bookmarkStart w:id="1540" w:name="_Toc218682389"/>
      <w:bookmarkEnd w:id="1535"/>
      <w:r>
        <w:t>9.1.1</w:t>
      </w:r>
      <w:r>
        <w:tab/>
        <w:t>Service state diagram</w:t>
      </w:r>
      <w:bookmarkEnd w:id="1536"/>
      <w:bookmarkEnd w:id="1537"/>
      <w:bookmarkEnd w:id="1538"/>
      <w:bookmarkEnd w:id="1539"/>
      <w:bookmarkEnd w:id="1540"/>
    </w:p>
    <w:p w14:paraId="55A88863" w14:textId="77777777" w:rsidR="00D476B3" w:rsidRDefault="00D476B3">
      <w:r>
        <w:t>The primitives provided by the Radio Resource Management entity and the transition between permitted states are shown in figure 9.2.</w:t>
      </w:r>
    </w:p>
    <w:bookmarkStart w:id="1541" w:name="_MON_1073821165"/>
    <w:bookmarkEnd w:id="1541"/>
    <w:bookmarkStart w:id="1542" w:name="_MON_1073821199"/>
    <w:bookmarkEnd w:id="1542"/>
    <w:p w14:paraId="3D85212C" w14:textId="77777777" w:rsidR="00D476B3" w:rsidRDefault="00D476B3">
      <w:pPr>
        <w:pStyle w:val="TH"/>
      </w:pPr>
      <w:r>
        <w:object w:dxaOrig="6465" w:dyaOrig="4785" w14:anchorId="341F7915">
          <v:shape id="_x0000_i1049" type="#_x0000_t75" style="width:322.95pt;height:239.3pt" o:ole="">
            <v:imagedata r:id="rId63" o:title=""/>
          </v:shape>
          <o:OLEObject Type="Embed" ProgID="Word.Picture.8" ShapeID="_x0000_i1049" DrawAspect="Content" ObjectID="_1829294685" r:id="rId64"/>
        </w:object>
      </w:r>
    </w:p>
    <w:p w14:paraId="37565B58" w14:textId="77777777" w:rsidR="00D476B3" w:rsidRDefault="00D476B3">
      <w:pPr>
        <w:pStyle w:val="TF"/>
      </w:pPr>
      <w:bookmarkStart w:id="1543" w:name="_CRFigure9_2"/>
      <w:r>
        <w:t>Figure </w:t>
      </w:r>
      <w:bookmarkEnd w:id="1543"/>
      <w:r>
        <w:t xml:space="preserve">9.2: Service graph of the Radio Resource Management </w:t>
      </w:r>
      <w:r>
        <w:noBreakHyphen/>
        <w:t xml:space="preserve"> MS side</w:t>
      </w:r>
    </w:p>
    <w:p w14:paraId="06FB07F4" w14:textId="77777777" w:rsidR="00D476B3" w:rsidRDefault="00D476B3">
      <w:pPr>
        <w:pStyle w:val="Heading3"/>
      </w:pPr>
      <w:bookmarkStart w:id="1544" w:name="_CR9_1_2"/>
      <w:bookmarkStart w:id="1545" w:name="_Toc11256569"/>
      <w:bookmarkStart w:id="1546" w:name="_Toc36116561"/>
      <w:bookmarkStart w:id="1547" w:name="_Toc45096618"/>
      <w:bookmarkStart w:id="1548" w:name="_Toc51762484"/>
      <w:bookmarkStart w:id="1549" w:name="_Toc218682390"/>
      <w:bookmarkEnd w:id="1544"/>
      <w:r>
        <w:lastRenderedPageBreak/>
        <w:t>9.1.2</w:t>
      </w:r>
      <w:r>
        <w:tab/>
        <w:t>Service primitives</w:t>
      </w:r>
      <w:bookmarkEnd w:id="1545"/>
      <w:bookmarkEnd w:id="1546"/>
      <w:bookmarkEnd w:id="1547"/>
      <w:bookmarkEnd w:id="1548"/>
      <w:bookmarkEnd w:id="1549"/>
    </w:p>
    <w:p w14:paraId="676CCBF8" w14:textId="77777777" w:rsidR="00D476B3" w:rsidRDefault="00D476B3">
      <w:pPr>
        <w:pStyle w:val="TH"/>
      </w:pPr>
      <w:bookmarkStart w:id="1550" w:name="_CRTable9_1"/>
      <w:r>
        <w:t>Table </w:t>
      </w:r>
      <w:bookmarkEnd w:id="1550"/>
      <w:r>
        <w:t>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sidRPr="00FA6875">
              <w:rPr>
                <w:color w:val="000000"/>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551" w:name="_CR9_1_2_1"/>
      <w:bookmarkStart w:id="1552" w:name="_Toc11256570"/>
      <w:bookmarkStart w:id="1553" w:name="_Toc36116562"/>
      <w:bookmarkStart w:id="1554" w:name="_Toc45096619"/>
      <w:bookmarkStart w:id="1555" w:name="_Toc51762485"/>
      <w:bookmarkStart w:id="1556" w:name="_Toc218682391"/>
      <w:bookmarkEnd w:id="1551"/>
      <w:r>
        <w:rPr>
          <w:lang w:val="fr-FR"/>
        </w:rPr>
        <w:t>9.1.2.1</w:t>
      </w:r>
      <w:r>
        <w:rPr>
          <w:lang w:val="fr-FR"/>
        </w:rPr>
        <w:tab/>
        <w:t>RR_EST_REQ</w:t>
      </w:r>
      <w:bookmarkEnd w:id="1552"/>
      <w:bookmarkEnd w:id="1553"/>
      <w:bookmarkEnd w:id="1554"/>
      <w:bookmarkEnd w:id="1555"/>
      <w:bookmarkEnd w:id="1556"/>
    </w:p>
    <w:p w14:paraId="1BED4AD2" w14:textId="77777777" w:rsidR="00D476B3" w:rsidRDefault="00D476B3">
      <w:r>
        <w:t xml:space="preserve">In A/Gb mode it is used by the Mobility Management entity to request establishment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557" w:name="_CR9_1_2_2"/>
      <w:bookmarkStart w:id="1558" w:name="_Toc11256571"/>
      <w:bookmarkStart w:id="1559" w:name="_Toc36116563"/>
      <w:bookmarkStart w:id="1560" w:name="_Toc45096620"/>
      <w:bookmarkStart w:id="1561" w:name="_Toc51762486"/>
      <w:bookmarkStart w:id="1562" w:name="_Toc218682392"/>
      <w:bookmarkEnd w:id="1557"/>
      <w:r>
        <w:t>9.1.2.2</w:t>
      </w:r>
      <w:r>
        <w:tab/>
        <w:t>RR_EST_IND</w:t>
      </w:r>
      <w:bookmarkEnd w:id="1558"/>
      <w:bookmarkEnd w:id="1559"/>
      <w:bookmarkEnd w:id="1560"/>
      <w:bookmarkEnd w:id="1561"/>
      <w:bookmarkEnd w:id="1562"/>
    </w:p>
    <w:p w14:paraId="3FFD09C2" w14:textId="77777777" w:rsidR="00D476B3" w:rsidRDefault="00D476B3">
      <w:r>
        <w:t xml:space="preserve">Indicates to the Mobility Management entity the establishment of a </w:t>
      </w:r>
      <w:smartTag w:uri="urn:schemas-microsoft-com:office:smarttags" w:element="PlaceType">
        <w:smartTag w:uri="urn:schemas-microsoft-com:office:smarttags" w:element="plac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563" w:name="_CR9_1_2_3"/>
      <w:bookmarkStart w:id="1564" w:name="_Toc11256572"/>
      <w:bookmarkStart w:id="1565" w:name="_Toc36116564"/>
      <w:bookmarkStart w:id="1566" w:name="_Toc45096621"/>
      <w:bookmarkStart w:id="1567" w:name="_Toc51762487"/>
      <w:bookmarkStart w:id="1568" w:name="_Toc218682393"/>
      <w:bookmarkEnd w:id="1563"/>
      <w:r>
        <w:t>9.1.2.3</w:t>
      </w:r>
      <w:r>
        <w:tab/>
        <w:t>RR_EST_CNF</w:t>
      </w:r>
      <w:bookmarkEnd w:id="1564"/>
      <w:bookmarkEnd w:id="1565"/>
      <w:bookmarkEnd w:id="1566"/>
      <w:bookmarkEnd w:id="1567"/>
      <w:bookmarkEnd w:id="1568"/>
    </w:p>
    <w:p w14:paraId="734E68E4" w14:textId="77777777" w:rsidR="00D476B3" w:rsidRDefault="00D476B3">
      <w:r>
        <w:t xml:space="preserve">Is used by RR to indicate the successful completion of a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569" w:name="_CR9_1_2_4"/>
      <w:bookmarkStart w:id="1570" w:name="_Toc11256573"/>
      <w:bookmarkStart w:id="1571" w:name="_Toc36116565"/>
      <w:bookmarkStart w:id="1572" w:name="_Toc45096622"/>
      <w:bookmarkStart w:id="1573" w:name="_Toc51762488"/>
      <w:bookmarkStart w:id="1574" w:name="_Toc218682394"/>
      <w:bookmarkEnd w:id="1569"/>
      <w:r>
        <w:t>9.1.2.4</w:t>
      </w:r>
      <w:r>
        <w:tab/>
        <w:t>RR_REL_IND</w:t>
      </w:r>
      <w:bookmarkEnd w:id="1570"/>
      <w:bookmarkEnd w:id="1571"/>
      <w:bookmarkEnd w:id="1572"/>
      <w:bookmarkEnd w:id="1573"/>
      <w:bookmarkEnd w:id="157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575" w:name="_CR9_1_2_5"/>
      <w:bookmarkStart w:id="1576" w:name="_Toc11256574"/>
      <w:bookmarkStart w:id="1577" w:name="_Toc36116566"/>
      <w:bookmarkStart w:id="1578" w:name="_Toc45096623"/>
      <w:bookmarkStart w:id="1579" w:name="_Toc51762489"/>
      <w:bookmarkStart w:id="1580" w:name="_Toc218682395"/>
      <w:bookmarkEnd w:id="1575"/>
      <w:r>
        <w:t>9.1.2.5</w:t>
      </w:r>
      <w:r>
        <w:tab/>
        <w:t>RR_SYNC_IND</w:t>
      </w:r>
      <w:bookmarkEnd w:id="1576"/>
      <w:bookmarkEnd w:id="1577"/>
      <w:bookmarkEnd w:id="1578"/>
      <w:bookmarkEnd w:id="1579"/>
      <w:bookmarkEnd w:id="1580"/>
    </w:p>
    <w:p w14:paraId="173B1AF5" w14:textId="77777777" w:rsidR="00D476B3" w:rsidRPr="00A62956" w:rsidRDefault="00D476B3" w:rsidP="00A62956">
      <w:r w:rsidRPr="00A62956">
        <w:t>Is used for synchronizing RR and the Mobility Management entity after the establishment of a Mobile originated or Mobile terminated RR connection. This indication is provided to MM in the following cases:</w:t>
      </w:r>
    </w:p>
    <w:p w14:paraId="5185D968" w14:textId="77777777" w:rsidR="00D476B3" w:rsidRPr="00A62956" w:rsidRDefault="00D476B3" w:rsidP="00A62956">
      <w:pPr>
        <w:pStyle w:val="B1"/>
      </w:pPr>
      <w:r w:rsidRPr="00A62956">
        <w:t>-</w:t>
      </w:r>
      <w:r w:rsidRPr="00A62956">
        <w:tab/>
        <w:t>ciphering has been started (ciphering);</w:t>
      </w:r>
    </w:p>
    <w:p w14:paraId="16F251A9" w14:textId="77777777" w:rsidR="00D476B3" w:rsidRPr="00A62956" w:rsidRDefault="00D476B3" w:rsidP="00A62956">
      <w:pPr>
        <w:pStyle w:val="B1"/>
      </w:pPr>
      <w:r w:rsidRPr="00A62956">
        <w:t>-</w:t>
      </w:r>
      <w:r w:rsidRPr="00A62956">
        <w:tab/>
        <w:t>integrity protection has been started (integrity) (UMTS only);</w:t>
      </w:r>
    </w:p>
    <w:p w14:paraId="693382EE" w14:textId="77777777" w:rsidR="00D476B3" w:rsidRPr="00A62956" w:rsidRDefault="00D476B3" w:rsidP="00A62956">
      <w:pPr>
        <w:pStyle w:val="B1"/>
      </w:pPr>
      <w:r w:rsidRPr="00A62956">
        <w:t>-</w:t>
      </w:r>
      <w:r w:rsidRPr="00A62956">
        <w:tab/>
        <w:t>a traffic channel has been assigned (res. ass. = "resource assigned");</w:t>
      </w:r>
    </w:p>
    <w:p w14:paraId="7832C9B0" w14:textId="77777777" w:rsidR="00D476B3" w:rsidRPr="00A62956" w:rsidRDefault="00D476B3" w:rsidP="00A62956">
      <w:pPr>
        <w:pStyle w:val="B1"/>
      </w:pPr>
      <w:r w:rsidRPr="00A62956">
        <w:t>-</w:t>
      </w:r>
      <w:r w:rsidRPr="00A62956">
        <w:tab/>
        <w:t>the channel mode has been modified (channel mode modify).</w:t>
      </w:r>
    </w:p>
    <w:p w14:paraId="4F704DFD" w14:textId="77777777" w:rsidR="00100D10" w:rsidRPr="00A62956" w:rsidRDefault="00D476B3" w:rsidP="00A62956">
      <w:r w:rsidRPr="00A62956">
        <w:lastRenderedPageBreak/>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581" w:name="_CR9_1_2_5a"/>
      <w:bookmarkStart w:id="1582" w:name="_Toc11256575"/>
      <w:bookmarkStart w:id="1583" w:name="_Toc36116567"/>
      <w:bookmarkStart w:id="1584" w:name="_Toc45096624"/>
      <w:bookmarkStart w:id="1585" w:name="_Toc51762490"/>
      <w:bookmarkStart w:id="1586" w:name="_Toc218682396"/>
      <w:bookmarkEnd w:id="1581"/>
      <w:r>
        <w:t>9.1.2.5a</w:t>
      </w:r>
      <w:r>
        <w:tab/>
        <w:t>Void</w:t>
      </w:r>
      <w:bookmarkEnd w:id="1582"/>
      <w:bookmarkEnd w:id="1583"/>
      <w:bookmarkEnd w:id="1584"/>
      <w:bookmarkEnd w:id="1585"/>
      <w:bookmarkEnd w:id="1586"/>
    </w:p>
    <w:p w14:paraId="50BD0879" w14:textId="77777777" w:rsidR="00D476B3" w:rsidRDefault="00D476B3">
      <w:pPr>
        <w:pStyle w:val="Heading4"/>
      </w:pPr>
      <w:bookmarkStart w:id="1587" w:name="_CR9_1_2_5b"/>
      <w:bookmarkStart w:id="1588" w:name="_Toc11256576"/>
      <w:bookmarkStart w:id="1589" w:name="_Toc36116568"/>
      <w:bookmarkStart w:id="1590" w:name="_Toc45096625"/>
      <w:bookmarkStart w:id="1591" w:name="_Toc51762491"/>
      <w:bookmarkStart w:id="1592" w:name="_Toc218682397"/>
      <w:bookmarkEnd w:id="1587"/>
      <w:r>
        <w:t>9.1.2.5b</w:t>
      </w:r>
      <w:r>
        <w:tab/>
        <w:t>Void</w:t>
      </w:r>
      <w:bookmarkEnd w:id="1588"/>
      <w:bookmarkEnd w:id="1589"/>
      <w:bookmarkEnd w:id="1590"/>
      <w:bookmarkEnd w:id="1591"/>
      <w:bookmarkEnd w:id="1592"/>
    </w:p>
    <w:p w14:paraId="7EFAF3FA" w14:textId="77777777" w:rsidR="00D476B3" w:rsidRDefault="00D476B3">
      <w:pPr>
        <w:pStyle w:val="Heading4"/>
      </w:pPr>
      <w:bookmarkStart w:id="1593" w:name="_CR9_1_2_6"/>
      <w:bookmarkStart w:id="1594" w:name="_Toc11256577"/>
      <w:bookmarkStart w:id="1595" w:name="_Toc36116569"/>
      <w:bookmarkStart w:id="1596" w:name="_Toc45096626"/>
      <w:bookmarkStart w:id="1597" w:name="_Toc51762492"/>
      <w:bookmarkStart w:id="1598" w:name="_Toc218682398"/>
      <w:bookmarkEnd w:id="1593"/>
      <w:r>
        <w:t>9.1.2.6</w:t>
      </w:r>
      <w:r>
        <w:tab/>
        <w:t>RR_DATA_REQ</w:t>
      </w:r>
      <w:bookmarkEnd w:id="1594"/>
      <w:bookmarkEnd w:id="1595"/>
      <w:bookmarkEnd w:id="1596"/>
      <w:bookmarkEnd w:id="1597"/>
      <w:bookmarkEnd w:id="1598"/>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599" w:name="_CR9_1_2_7"/>
      <w:bookmarkStart w:id="1600" w:name="_Toc11256578"/>
      <w:bookmarkStart w:id="1601" w:name="_Toc36116570"/>
      <w:bookmarkStart w:id="1602" w:name="_Toc45096627"/>
      <w:bookmarkStart w:id="1603" w:name="_Toc51762493"/>
      <w:bookmarkStart w:id="1604" w:name="_Toc218682399"/>
      <w:bookmarkEnd w:id="1599"/>
      <w:r>
        <w:t>9.1.2.7</w:t>
      </w:r>
      <w:r>
        <w:tab/>
        <w:t>RR_DATA_IND</w:t>
      </w:r>
      <w:bookmarkEnd w:id="1600"/>
      <w:bookmarkEnd w:id="1601"/>
      <w:bookmarkEnd w:id="1602"/>
      <w:bookmarkEnd w:id="1603"/>
      <w:bookmarkEnd w:id="1604"/>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605" w:name="_CR9_1_2_7a"/>
      <w:bookmarkStart w:id="1606" w:name="_Toc11256579"/>
      <w:bookmarkStart w:id="1607" w:name="_Toc36116571"/>
      <w:bookmarkStart w:id="1608" w:name="_Toc45096628"/>
      <w:bookmarkStart w:id="1609" w:name="_Toc51762494"/>
      <w:bookmarkStart w:id="1610" w:name="_Toc218682400"/>
      <w:bookmarkEnd w:id="1605"/>
      <w:r>
        <w:t>9.1.2.7a</w:t>
      </w:r>
      <w:r>
        <w:tab/>
        <w:t>Void</w:t>
      </w:r>
      <w:bookmarkEnd w:id="1606"/>
      <w:bookmarkEnd w:id="1607"/>
      <w:bookmarkEnd w:id="1608"/>
      <w:bookmarkEnd w:id="1609"/>
      <w:bookmarkEnd w:id="1610"/>
    </w:p>
    <w:p w14:paraId="148EFEB7" w14:textId="77777777" w:rsidR="00D476B3" w:rsidRDefault="00D476B3">
      <w:pPr>
        <w:pStyle w:val="Heading4"/>
      </w:pPr>
      <w:bookmarkStart w:id="1611" w:name="_CR9_1_2_8"/>
      <w:bookmarkStart w:id="1612" w:name="_Toc11256580"/>
      <w:bookmarkStart w:id="1613" w:name="_Toc36116572"/>
      <w:bookmarkStart w:id="1614" w:name="_Toc45096629"/>
      <w:bookmarkStart w:id="1615" w:name="_Toc51762495"/>
      <w:bookmarkStart w:id="1616" w:name="_Toc218682401"/>
      <w:bookmarkEnd w:id="1611"/>
      <w:r>
        <w:t>9.1.2.8</w:t>
      </w:r>
      <w:r>
        <w:tab/>
        <w:t>RR_UNIT_DATA_IND</w:t>
      </w:r>
      <w:bookmarkEnd w:id="1612"/>
      <w:bookmarkEnd w:id="1613"/>
      <w:bookmarkEnd w:id="1614"/>
      <w:bookmarkEnd w:id="1615"/>
      <w:bookmarkEnd w:id="1616"/>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617" w:name="_CR9_1_2_9"/>
      <w:bookmarkStart w:id="1618" w:name="_Toc11256581"/>
      <w:bookmarkStart w:id="1619" w:name="_Toc36116573"/>
      <w:bookmarkStart w:id="1620" w:name="_Toc45096630"/>
      <w:bookmarkStart w:id="1621" w:name="_Toc51762496"/>
      <w:bookmarkStart w:id="1622" w:name="_Toc218682402"/>
      <w:bookmarkEnd w:id="1617"/>
      <w:r>
        <w:t>9.1.2.9</w:t>
      </w:r>
      <w:r>
        <w:tab/>
        <w:t>RR_ABORT_REQ</w:t>
      </w:r>
      <w:bookmarkEnd w:id="1618"/>
      <w:bookmarkEnd w:id="1619"/>
      <w:bookmarkEnd w:id="1620"/>
      <w:bookmarkEnd w:id="1621"/>
      <w:bookmarkEnd w:id="1622"/>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623" w:name="_CR9_1_2_10"/>
      <w:bookmarkStart w:id="1624" w:name="_Toc11256582"/>
      <w:bookmarkStart w:id="1625" w:name="_Toc36116574"/>
      <w:bookmarkStart w:id="1626" w:name="_Toc45096631"/>
      <w:bookmarkStart w:id="1627" w:name="_Toc51762497"/>
      <w:bookmarkStart w:id="1628" w:name="_Toc218682403"/>
      <w:bookmarkEnd w:id="1623"/>
      <w:r>
        <w:t>9.1.2.10</w:t>
      </w:r>
      <w:r>
        <w:tab/>
        <w:t>RR_ABORT_IND</w:t>
      </w:r>
      <w:bookmarkEnd w:id="1624"/>
      <w:bookmarkEnd w:id="1625"/>
      <w:bookmarkEnd w:id="1626"/>
      <w:bookmarkEnd w:id="1627"/>
      <w:bookmarkEnd w:id="1628"/>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629" w:name="_CR9_1_3"/>
      <w:bookmarkStart w:id="1630" w:name="_Toc11256583"/>
      <w:bookmarkStart w:id="1631" w:name="_Toc36116575"/>
      <w:bookmarkStart w:id="1632" w:name="_Toc45096632"/>
      <w:bookmarkStart w:id="1633" w:name="_Toc51762498"/>
      <w:bookmarkStart w:id="1634" w:name="_Toc218682404"/>
      <w:bookmarkEnd w:id="1629"/>
      <w:r>
        <w:t>9.1.3</w:t>
      </w:r>
      <w:r>
        <w:tab/>
        <w:t>Services provided by the Radio Resource Management entity for CTS</w:t>
      </w:r>
      <w:bookmarkEnd w:id="1630"/>
      <w:bookmarkEnd w:id="1631"/>
      <w:bookmarkEnd w:id="1632"/>
      <w:bookmarkEnd w:id="1633"/>
      <w:bookmarkEnd w:id="16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bookmarkStart w:id="1635" w:name="_CRTable9_1_3"/>
      <w:r>
        <w:lastRenderedPageBreak/>
        <w:t>Table </w:t>
      </w:r>
      <w:bookmarkEnd w:id="1635"/>
      <w:r>
        <w:t>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636" w:name="_CR9_1_3_1"/>
      <w:bookmarkStart w:id="1637" w:name="_Toc11256584"/>
      <w:bookmarkStart w:id="1638" w:name="_Toc36116576"/>
      <w:bookmarkStart w:id="1639" w:name="_Toc45096633"/>
      <w:bookmarkStart w:id="1640" w:name="_Toc51762499"/>
      <w:bookmarkStart w:id="1641" w:name="_Toc218682405"/>
      <w:bookmarkEnd w:id="1636"/>
      <w:r>
        <w:t>9.1.3.1</w:t>
      </w:r>
      <w:r>
        <w:tab/>
        <w:t>CTS_RR_ALIVE_CHECK_IND</w:t>
      </w:r>
      <w:bookmarkEnd w:id="1637"/>
      <w:bookmarkEnd w:id="1638"/>
      <w:bookmarkEnd w:id="1639"/>
      <w:bookmarkEnd w:id="1640"/>
      <w:bookmarkEnd w:id="1641"/>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642" w:name="_CR9_2"/>
      <w:bookmarkStart w:id="1643" w:name="_Toc11256585"/>
      <w:bookmarkStart w:id="1644" w:name="_Toc36116577"/>
      <w:bookmarkStart w:id="1645" w:name="_Toc45096634"/>
      <w:bookmarkStart w:id="1646" w:name="_Toc51762500"/>
      <w:bookmarkStart w:id="1647" w:name="_Toc218682406"/>
      <w:bookmarkEnd w:id="1642"/>
      <w:r>
        <w:t>9.2</w:t>
      </w:r>
      <w:r>
        <w:tab/>
        <w:t>Services provided by the Mobility Management entity</w:t>
      </w:r>
      <w:bookmarkEnd w:id="1643"/>
      <w:bookmarkEnd w:id="1644"/>
      <w:bookmarkEnd w:id="1645"/>
      <w:bookmarkEnd w:id="1646"/>
      <w:bookmarkEnd w:id="1647"/>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648" w:name="_MON_1073821223"/>
    <w:bookmarkEnd w:id="1648"/>
    <w:bookmarkStart w:id="1649" w:name="_MON_1073821367"/>
    <w:bookmarkEnd w:id="1649"/>
    <w:p w14:paraId="4FCE8D76" w14:textId="77777777" w:rsidR="00D476B3" w:rsidRDefault="00D476B3">
      <w:pPr>
        <w:pStyle w:val="TH"/>
      </w:pPr>
      <w:r>
        <w:object w:dxaOrig="8640" w:dyaOrig="2820" w14:anchorId="3674EC14">
          <v:shape id="_x0000_i1050" type="#_x0000_t75" style="width:6in;height:140.25pt" o:ole="">
            <v:imagedata r:id="rId65" o:title=""/>
          </v:shape>
          <o:OLEObject Type="Embed" ProgID="Word.Picture.8" ShapeID="_x0000_i1050" DrawAspect="Content" ObjectID="_1829294686"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bookmarkStart w:id="1650" w:name="_CRFigure9_3"/>
      <w:r>
        <w:t>Figure </w:t>
      </w:r>
      <w:bookmarkEnd w:id="1650"/>
      <w:r>
        <w:t>9.3: Services provided at the MMCC</w:t>
      </w:r>
      <w:r>
        <w:noBreakHyphen/>
        <w:t>SAP, MMSS</w:t>
      </w:r>
      <w:r>
        <w:noBreakHyphen/>
        <w:t>SAP, MMLCS-SAP, MMSMS</w:t>
      </w:r>
      <w:r>
        <w:noBreakHyphen/>
        <w:t xml:space="preserve">SAP </w:t>
      </w:r>
      <w:r>
        <w:noBreakHyphen/>
        <w:t xml:space="preserve"> MS side</w:t>
      </w:r>
    </w:p>
    <w:p w14:paraId="5098C159" w14:textId="77777777" w:rsidR="00D476B3" w:rsidRDefault="00D476B3">
      <w:pPr>
        <w:pStyle w:val="Heading3"/>
      </w:pPr>
      <w:bookmarkStart w:id="1651" w:name="_CR9_2_1"/>
      <w:bookmarkStart w:id="1652" w:name="_Toc11256586"/>
      <w:bookmarkStart w:id="1653" w:name="_Toc36116578"/>
      <w:bookmarkStart w:id="1654" w:name="_Toc45096635"/>
      <w:bookmarkStart w:id="1655" w:name="_Toc51762501"/>
      <w:bookmarkStart w:id="1656" w:name="_Toc218682407"/>
      <w:bookmarkEnd w:id="1651"/>
      <w:r>
        <w:lastRenderedPageBreak/>
        <w:t>9.2.1</w:t>
      </w:r>
      <w:r>
        <w:tab/>
        <w:t>Service state diagram</w:t>
      </w:r>
      <w:bookmarkEnd w:id="1652"/>
      <w:bookmarkEnd w:id="1653"/>
      <w:bookmarkEnd w:id="1654"/>
      <w:bookmarkEnd w:id="1655"/>
      <w:bookmarkEnd w:id="1656"/>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6.65pt;height:340pt" o:ole="">
            <v:imagedata r:id="rId67" o:title=""/>
          </v:shape>
          <o:OLEObject Type="Embed" ProgID="MgxDesigner" ShapeID="_x0000_i1051" DrawAspect="Content" ObjectID="_1829294687"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bookmarkStart w:id="1657" w:name="_CRFigure9_4"/>
      <w:r>
        <w:t>Figure </w:t>
      </w:r>
      <w:bookmarkEnd w:id="1657"/>
      <w:r>
        <w:t xml:space="preserve">9.4: Service graph of the Mobility Management entity </w:t>
      </w:r>
      <w:r>
        <w:noBreakHyphen/>
        <w:t xml:space="preserve"> MS side</w:t>
      </w:r>
    </w:p>
    <w:p w14:paraId="6F414982" w14:textId="77777777" w:rsidR="00D476B3" w:rsidRDefault="00D476B3">
      <w:pPr>
        <w:pStyle w:val="Heading3"/>
      </w:pPr>
      <w:bookmarkStart w:id="1658" w:name="_CR9_2_2"/>
      <w:bookmarkStart w:id="1659" w:name="_Toc11256587"/>
      <w:bookmarkStart w:id="1660" w:name="_Toc36116579"/>
      <w:bookmarkStart w:id="1661" w:name="_Toc45096636"/>
      <w:bookmarkStart w:id="1662" w:name="_Toc51762502"/>
      <w:bookmarkStart w:id="1663" w:name="_Toc218682408"/>
      <w:bookmarkEnd w:id="1658"/>
      <w:r>
        <w:lastRenderedPageBreak/>
        <w:t>9.2.2</w:t>
      </w:r>
      <w:r>
        <w:tab/>
        <w:t>Service primitives</w:t>
      </w:r>
      <w:bookmarkEnd w:id="1659"/>
      <w:bookmarkEnd w:id="1660"/>
      <w:bookmarkEnd w:id="1661"/>
      <w:bookmarkEnd w:id="1662"/>
      <w:bookmarkEnd w:id="1663"/>
    </w:p>
    <w:p w14:paraId="36ADF604" w14:textId="77777777" w:rsidR="00D476B3" w:rsidRDefault="00D476B3">
      <w:pPr>
        <w:pStyle w:val="TH"/>
      </w:pPr>
      <w:bookmarkStart w:id="1664" w:name="_CRTable9_2"/>
      <w:r>
        <w:t>Table </w:t>
      </w:r>
      <w:bookmarkEnd w:id="1664"/>
      <w:r>
        <w:t>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665" w:name="_CR9_2_2_1"/>
      <w:bookmarkStart w:id="1666" w:name="_Toc11256588"/>
      <w:bookmarkStart w:id="1667" w:name="_Toc36116580"/>
      <w:bookmarkStart w:id="1668" w:name="_Toc45096637"/>
      <w:bookmarkStart w:id="1669" w:name="_Toc51762503"/>
      <w:bookmarkStart w:id="1670" w:name="_Toc218682409"/>
      <w:bookmarkEnd w:id="1665"/>
      <w:r>
        <w:t>9.2.2.1</w:t>
      </w:r>
      <w:r>
        <w:tab/>
        <w:t>MMXX_EST_REQ</w:t>
      </w:r>
      <w:bookmarkEnd w:id="1666"/>
      <w:bookmarkEnd w:id="1667"/>
      <w:bookmarkEnd w:id="1668"/>
      <w:bookmarkEnd w:id="1669"/>
      <w:bookmarkEnd w:id="1670"/>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671" w:name="_CR9_2_2_2"/>
      <w:bookmarkStart w:id="1672" w:name="_Toc11256589"/>
      <w:bookmarkStart w:id="1673" w:name="_Toc36116581"/>
      <w:bookmarkStart w:id="1674" w:name="_Toc45096638"/>
      <w:bookmarkStart w:id="1675" w:name="_Toc51762504"/>
      <w:bookmarkStart w:id="1676" w:name="_Toc218682410"/>
      <w:bookmarkEnd w:id="1671"/>
      <w:r>
        <w:t>9.2.2.2</w:t>
      </w:r>
      <w:r>
        <w:tab/>
        <w:t>MMXX_EST_IND</w:t>
      </w:r>
      <w:bookmarkEnd w:id="1672"/>
      <w:bookmarkEnd w:id="1673"/>
      <w:bookmarkEnd w:id="1674"/>
      <w:bookmarkEnd w:id="1675"/>
      <w:bookmarkEnd w:id="1676"/>
    </w:p>
    <w:p w14:paraId="1A4ADBBA" w14:textId="77777777" w:rsidR="00D476B3" w:rsidRDefault="00D476B3">
      <w:r>
        <w:t xml:space="preserve">Indication to CC, SS, LCS (for type A LMU) or SMS that a </w:t>
      </w:r>
      <w:smartTag w:uri="urn:schemas-microsoft-com:office:smarttags" w:element="PlaceType">
        <w:smartTag w:uri="urn:schemas-microsoft-com:office:smarttags" w:element="plac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677" w:name="_CR9_2_2_3"/>
      <w:bookmarkStart w:id="1678" w:name="_Toc11256590"/>
      <w:bookmarkStart w:id="1679" w:name="_Toc36116582"/>
      <w:bookmarkStart w:id="1680" w:name="_Toc45096639"/>
      <w:bookmarkStart w:id="1681" w:name="_Toc51762505"/>
      <w:bookmarkStart w:id="1682" w:name="_Toc218682411"/>
      <w:bookmarkEnd w:id="1677"/>
      <w:r>
        <w:t>9.2.2.3</w:t>
      </w:r>
      <w:r>
        <w:tab/>
        <w:t>MMXX_EST_CNF</w:t>
      </w:r>
      <w:bookmarkEnd w:id="1678"/>
      <w:bookmarkEnd w:id="1679"/>
      <w:bookmarkEnd w:id="1680"/>
      <w:bookmarkEnd w:id="1681"/>
      <w:bookmarkEnd w:id="1682"/>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683" w:name="_CR9_2_2_4"/>
      <w:bookmarkStart w:id="1684" w:name="_Toc11256591"/>
      <w:bookmarkStart w:id="1685" w:name="_Toc36116583"/>
      <w:bookmarkStart w:id="1686" w:name="_Toc45096640"/>
      <w:bookmarkStart w:id="1687" w:name="_Toc51762506"/>
      <w:bookmarkStart w:id="1688" w:name="_Toc218682412"/>
      <w:bookmarkEnd w:id="1683"/>
      <w:r>
        <w:t>9.2.2.4</w:t>
      </w:r>
      <w:r>
        <w:tab/>
        <w:t>MMXX_REL_REQ</w:t>
      </w:r>
      <w:bookmarkEnd w:id="1684"/>
      <w:bookmarkEnd w:id="1685"/>
      <w:bookmarkEnd w:id="1686"/>
      <w:bookmarkEnd w:id="1687"/>
      <w:bookmarkEnd w:id="1688"/>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689" w:name="_CR9_2_2_5"/>
      <w:bookmarkStart w:id="1690" w:name="_Toc11256592"/>
      <w:bookmarkStart w:id="1691" w:name="_Toc36116584"/>
      <w:bookmarkStart w:id="1692" w:name="_Toc45096641"/>
      <w:bookmarkStart w:id="1693" w:name="_Toc51762507"/>
      <w:bookmarkStart w:id="1694" w:name="_Toc218682413"/>
      <w:bookmarkEnd w:id="1689"/>
      <w:r>
        <w:t>9.2.2.5</w:t>
      </w:r>
      <w:r>
        <w:tab/>
        <w:t>MMXX_REL_IND</w:t>
      </w:r>
      <w:bookmarkEnd w:id="1690"/>
      <w:bookmarkEnd w:id="1691"/>
      <w:bookmarkEnd w:id="1692"/>
      <w:bookmarkEnd w:id="1693"/>
      <w:bookmarkEnd w:id="1694"/>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695" w:name="_CR9_2_2_6"/>
      <w:bookmarkStart w:id="1696" w:name="_Toc11256593"/>
      <w:bookmarkStart w:id="1697" w:name="_Toc36116585"/>
      <w:bookmarkStart w:id="1698" w:name="_Toc45096642"/>
      <w:bookmarkStart w:id="1699" w:name="_Toc51762508"/>
      <w:bookmarkStart w:id="1700" w:name="_Toc218682414"/>
      <w:bookmarkEnd w:id="1695"/>
      <w:r>
        <w:t>9.2.2.6</w:t>
      </w:r>
      <w:r>
        <w:tab/>
        <w:t>MMXX_DATA_REQ</w:t>
      </w:r>
      <w:bookmarkEnd w:id="1696"/>
      <w:bookmarkEnd w:id="1697"/>
      <w:bookmarkEnd w:id="1698"/>
      <w:bookmarkEnd w:id="1699"/>
      <w:bookmarkEnd w:id="1700"/>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701" w:name="_CR9_2_2_7"/>
      <w:bookmarkStart w:id="1702" w:name="_Toc11256594"/>
      <w:bookmarkStart w:id="1703" w:name="_Toc36116586"/>
      <w:bookmarkStart w:id="1704" w:name="_Toc45096643"/>
      <w:bookmarkStart w:id="1705" w:name="_Toc51762509"/>
      <w:bookmarkStart w:id="1706" w:name="_Toc218682415"/>
      <w:bookmarkEnd w:id="1701"/>
      <w:r>
        <w:lastRenderedPageBreak/>
        <w:t>9.2.2.7</w:t>
      </w:r>
      <w:r>
        <w:tab/>
        <w:t>MMXX_DATA_IND</w:t>
      </w:r>
      <w:bookmarkEnd w:id="1702"/>
      <w:bookmarkEnd w:id="1703"/>
      <w:bookmarkEnd w:id="1704"/>
      <w:bookmarkEnd w:id="1705"/>
      <w:bookmarkEnd w:id="1706"/>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707" w:name="_CR9_2_2_8"/>
      <w:bookmarkStart w:id="1708" w:name="_Toc11256595"/>
      <w:bookmarkStart w:id="1709" w:name="_Toc36116587"/>
      <w:bookmarkStart w:id="1710" w:name="_Toc45096644"/>
      <w:bookmarkStart w:id="1711" w:name="_Toc51762510"/>
      <w:bookmarkStart w:id="1712" w:name="_Toc218682416"/>
      <w:bookmarkEnd w:id="1707"/>
      <w:r>
        <w:t>9.2.2.8</w:t>
      </w:r>
      <w:r>
        <w:tab/>
        <w:t>MMXX_UNIT_DATA_REQ</w:t>
      </w:r>
      <w:bookmarkEnd w:id="1708"/>
      <w:bookmarkEnd w:id="1709"/>
      <w:bookmarkEnd w:id="1710"/>
      <w:bookmarkEnd w:id="1711"/>
      <w:bookmarkEnd w:id="1712"/>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713" w:name="_CR9_2_2_9"/>
      <w:bookmarkStart w:id="1714" w:name="_Toc11256596"/>
      <w:bookmarkStart w:id="1715" w:name="_Toc36116588"/>
      <w:bookmarkStart w:id="1716" w:name="_Toc45096645"/>
      <w:bookmarkStart w:id="1717" w:name="_Toc51762511"/>
      <w:bookmarkStart w:id="1718" w:name="_Toc218682417"/>
      <w:bookmarkEnd w:id="1713"/>
      <w:r>
        <w:t>9.2.2.9</w:t>
      </w:r>
      <w:r>
        <w:tab/>
        <w:t>MMXX_UNIT_DATA_IND</w:t>
      </w:r>
      <w:bookmarkEnd w:id="1714"/>
      <w:bookmarkEnd w:id="1715"/>
      <w:bookmarkEnd w:id="1716"/>
      <w:bookmarkEnd w:id="1717"/>
      <w:bookmarkEnd w:id="1718"/>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719" w:name="_CR9_2_2_10"/>
      <w:bookmarkStart w:id="1720" w:name="_Toc11256597"/>
      <w:bookmarkStart w:id="1721" w:name="_Toc36116589"/>
      <w:bookmarkStart w:id="1722" w:name="_Toc45096646"/>
      <w:bookmarkStart w:id="1723" w:name="_Toc51762512"/>
      <w:bookmarkStart w:id="1724" w:name="_Toc218682418"/>
      <w:bookmarkEnd w:id="1719"/>
      <w:r>
        <w:t>9.2.2.10</w:t>
      </w:r>
      <w:r>
        <w:tab/>
        <w:t>MMCC_SYNC_IND</w:t>
      </w:r>
      <w:bookmarkEnd w:id="1720"/>
      <w:bookmarkEnd w:id="1721"/>
      <w:bookmarkEnd w:id="1722"/>
      <w:bookmarkEnd w:id="1723"/>
      <w:bookmarkEnd w:id="1724"/>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725" w:name="_CR9_2_2_11"/>
      <w:bookmarkStart w:id="1726" w:name="_Toc11256598"/>
      <w:bookmarkStart w:id="1727" w:name="_Toc36116590"/>
      <w:bookmarkStart w:id="1728" w:name="_Toc45096647"/>
      <w:bookmarkStart w:id="1729" w:name="_Toc51762513"/>
      <w:bookmarkStart w:id="1730" w:name="_Toc218682419"/>
      <w:bookmarkEnd w:id="1725"/>
      <w:r>
        <w:t>9.2.2.11</w:t>
      </w:r>
      <w:r>
        <w:tab/>
        <w:t>MMXX_REEST_REQ</w:t>
      </w:r>
      <w:bookmarkEnd w:id="1726"/>
      <w:bookmarkEnd w:id="1727"/>
      <w:bookmarkEnd w:id="1728"/>
      <w:bookmarkEnd w:id="1729"/>
      <w:bookmarkEnd w:id="1730"/>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731" w:name="_CR9_2_2_12"/>
      <w:bookmarkStart w:id="1732" w:name="_Toc11256599"/>
      <w:bookmarkStart w:id="1733" w:name="_Toc36116591"/>
      <w:bookmarkStart w:id="1734" w:name="_Toc45096648"/>
      <w:bookmarkStart w:id="1735" w:name="_Toc51762514"/>
      <w:bookmarkStart w:id="1736" w:name="_Toc218682420"/>
      <w:bookmarkEnd w:id="1731"/>
      <w:r>
        <w:t>9.2.2.12</w:t>
      </w:r>
      <w:r>
        <w:tab/>
        <w:t>MMXX_REEST_CNF</w:t>
      </w:r>
      <w:bookmarkEnd w:id="1732"/>
      <w:bookmarkEnd w:id="1733"/>
      <w:bookmarkEnd w:id="1734"/>
      <w:bookmarkEnd w:id="1735"/>
      <w:bookmarkEnd w:id="173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737" w:name="_CR9_2_2_13"/>
      <w:bookmarkStart w:id="1738" w:name="_Toc11256600"/>
      <w:bookmarkStart w:id="1739" w:name="_Toc36116592"/>
      <w:bookmarkStart w:id="1740" w:name="_Toc45096649"/>
      <w:bookmarkStart w:id="1741" w:name="_Toc51762515"/>
      <w:bookmarkStart w:id="1742" w:name="_Toc218682421"/>
      <w:bookmarkEnd w:id="1737"/>
      <w:r>
        <w:t>9.2.2.13</w:t>
      </w:r>
      <w:r>
        <w:tab/>
        <w:t>MMXX_ERR_IND</w:t>
      </w:r>
      <w:bookmarkEnd w:id="1738"/>
      <w:bookmarkEnd w:id="1739"/>
      <w:bookmarkEnd w:id="1740"/>
      <w:bookmarkEnd w:id="1741"/>
      <w:bookmarkEnd w:id="1742"/>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743" w:name="_CR9_2_2_14"/>
      <w:bookmarkStart w:id="1744" w:name="_Toc11256601"/>
      <w:bookmarkStart w:id="1745" w:name="_Toc36116593"/>
      <w:bookmarkStart w:id="1746" w:name="_Toc45096650"/>
      <w:bookmarkStart w:id="1747" w:name="_Toc51762516"/>
      <w:bookmarkStart w:id="1748" w:name="_Toc218682422"/>
      <w:bookmarkEnd w:id="1743"/>
      <w:r>
        <w:t>9.2.2.14</w:t>
      </w:r>
      <w:r>
        <w:tab/>
        <w:t>MMXX_PROMPT_IND</w:t>
      </w:r>
      <w:bookmarkEnd w:id="1744"/>
      <w:bookmarkEnd w:id="1745"/>
      <w:bookmarkEnd w:id="1746"/>
      <w:bookmarkEnd w:id="1747"/>
      <w:bookmarkEnd w:id="1748"/>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749" w:name="_CR9_2_2_15"/>
      <w:bookmarkStart w:id="1750" w:name="_Toc11256602"/>
      <w:bookmarkStart w:id="1751" w:name="_Toc36116594"/>
      <w:bookmarkStart w:id="1752" w:name="_Toc45096651"/>
      <w:bookmarkStart w:id="1753" w:name="_Toc51762517"/>
      <w:bookmarkStart w:id="1754" w:name="_Toc218682423"/>
      <w:bookmarkEnd w:id="1749"/>
      <w:r>
        <w:t>9.2.2.15</w:t>
      </w:r>
      <w:r>
        <w:tab/>
        <w:t>MMXX_PROMPT_REJ</w:t>
      </w:r>
      <w:bookmarkEnd w:id="1750"/>
      <w:bookmarkEnd w:id="1751"/>
      <w:bookmarkEnd w:id="1752"/>
      <w:bookmarkEnd w:id="1753"/>
      <w:bookmarkEnd w:id="1754"/>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755" w:name="_CR9_3"/>
      <w:bookmarkStart w:id="1756" w:name="_Toc11256603"/>
      <w:bookmarkStart w:id="1757" w:name="_Toc36116595"/>
      <w:bookmarkStart w:id="1758" w:name="_Toc45096652"/>
      <w:bookmarkStart w:id="1759" w:name="_Toc51762518"/>
      <w:bookmarkStart w:id="1760" w:name="_Toc218682424"/>
      <w:bookmarkEnd w:id="1755"/>
      <w:r>
        <w:lastRenderedPageBreak/>
        <w:t>9.3</w:t>
      </w:r>
      <w:r>
        <w:tab/>
        <w:t>Services provided by radio resource management entity for GPRS services</w:t>
      </w:r>
      <w:bookmarkEnd w:id="1756"/>
      <w:bookmarkEnd w:id="1757"/>
      <w:bookmarkEnd w:id="1758"/>
      <w:bookmarkEnd w:id="1759"/>
      <w:bookmarkEnd w:id="1760"/>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761" w:name="_CR9_3_1"/>
      <w:bookmarkStart w:id="1762" w:name="_Toc11256604"/>
      <w:bookmarkStart w:id="1763" w:name="_Toc36116596"/>
      <w:bookmarkStart w:id="1764" w:name="_Toc45096653"/>
      <w:bookmarkStart w:id="1765" w:name="_Toc51762519"/>
      <w:bookmarkStart w:id="1766" w:name="_Toc218682425"/>
      <w:bookmarkEnd w:id="1761"/>
      <w:r>
        <w:t>9.3.1</w:t>
      </w:r>
      <w:r>
        <w:tab/>
        <w:t>Service primitives for GRR-SAP (GSM only)</w:t>
      </w:r>
      <w:bookmarkEnd w:id="1762"/>
      <w:bookmarkEnd w:id="1763"/>
      <w:bookmarkEnd w:id="1764"/>
      <w:bookmarkEnd w:id="1765"/>
      <w:bookmarkEnd w:id="1766"/>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767" w:name="MCCQCTEMPBM_00000040"/>
      <w:bookmarkStart w:id="1768" w:name="MCCQCTEMPBM_00000042"/>
      <w:r>
        <w:t>chapter</w:t>
      </w:r>
      <w:bookmarkEnd w:id="1767"/>
      <w:r>
        <w:t>s</w:t>
      </w:r>
      <w:bookmarkEnd w:id="1768"/>
      <w:r>
        <w:t xml:space="preserve"> 9.3.1.1 - 9.3.1.5 are Void]</w:t>
      </w:r>
    </w:p>
    <w:p w14:paraId="7FB32E96" w14:textId="77777777" w:rsidR="00D476B3" w:rsidRDefault="00D476B3">
      <w:pPr>
        <w:pStyle w:val="Heading3"/>
      </w:pPr>
      <w:bookmarkStart w:id="1769" w:name="_CR9_3_2"/>
      <w:bookmarkStart w:id="1770" w:name="_Toc11256605"/>
      <w:bookmarkStart w:id="1771" w:name="_Toc36116597"/>
      <w:bookmarkStart w:id="1772" w:name="_Toc45096654"/>
      <w:bookmarkStart w:id="1773" w:name="_Toc51762520"/>
      <w:bookmarkStart w:id="1774" w:name="_Toc218682426"/>
      <w:bookmarkEnd w:id="1769"/>
      <w:r>
        <w:t>9.3.2</w:t>
      </w:r>
      <w:r>
        <w:tab/>
        <w:t>Service primitives for GMMRR-SAP (GSM only)</w:t>
      </w:r>
      <w:bookmarkEnd w:id="1770"/>
      <w:bookmarkEnd w:id="1771"/>
      <w:bookmarkEnd w:id="1772"/>
      <w:bookmarkEnd w:id="1773"/>
      <w:bookmarkEnd w:id="1774"/>
    </w:p>
    <w:p w14:paraId="180F314C" w14:textId="77777777" w:rsidR="00D476B3" w:rsidRDefault="00D476B3">
      <w:pPr>
        <w:pStyle w:val="TH"/>
      </w:pPr>
      <w:bookmarkStart w:id="1775" w:name="_CRTable9_3_2"/>
      <w:r>
        <w:t xml:space="preserve">Table </w:t>
      </w:r>
      <w:bookmarkEnd w:id="1775"/>
      <w:r>
        <w:t>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776" w:name="_CR9_3_2_1"/>
      <w:bookmarkStart w:id="1777" w:name="_Toc11256606"/>
      <w:bookmarkStart w:id="1778" w:name="_Toc36116598"/>
      <w:bookmarkStart w:id="1779" w:name="_Toc45096655"/>
      <w:bookmarkStart w:id="1780" w:name="_Toc51762521"/>
      <w:bookmarkStart w:id="1781" w:name="_Toc218682427"/>
      <w:bookmarkEnd w:id="1776"/>
      <w:r>
        <w:t>9.3.2.1</w:t>
      </w:r>
      <w:r>
        <w:tab/>
        <w:t>GMMRR-ASSIGN-REQ</w:t>
      </w:r>
      <w:bookmarkEnd w:id="1777"/>
      <w:bookmarkEnd w:id="1778"/>
      <w:bookmarkEnd w:id="1779"/>
      <w:bookmarkEnd w:id="1780"/>
      <w:bookmarkEnd w:id="1781"/>
    </w:p>
    <w:p w14:paraId="7CFB812A" w14:textId="77777777" w:rsidR="00D476B3" w:rsidRDefault="00D476B3">
      <w:r>
        <w:t>A new TLLI is assigned to the RR sublayer.</w:t>
      </w:r>
    </w:p>
    <w:p w14:paraId="57971175" w14:textId="77777777" w:rsidR="00D476B3" w:rsidRDefault="00D476B3">
      <w:pPr>
        <w:pStyle w:val="Heading4"/>
      </w:pPr>
      <w:bookmarkStart w:id="1782" w:name="_CR9_3_2_2"/>
      <w:bookmarkStart w:id="1783" w:name="_Toc11256607"/>
      <w:bookmarkStart w:id="1784" w:name="_Toc36116599"/>
      <w:bookmarkStart w:id="1785" w:name="_Toc45096656"/>
      <w:bookmarkStart w:id="1786" w:name="_Toc51762522"/>
      <w:bookmarkStart w:id="1787" w:name="_Toc218682428"/>
      <w:bookmarkEnd w:id="1782"/>
      <w:r>
        <w:t>9.3.2.2</w:t>
      </w:r>
      <w:r>
        <w:tab/>
        <w:t>GMMRR-PAGE-IND</w:t>
      </w:r>
      <w:bookmarkEnd w:id="1783"/>
      <w:bookmarkEnd w:id="1784"/>
      <w:bookmarkEnd w:id="1785"/>
      <w:bookmarkEnd w:id="1786"/>
      <w:bookmarkEnd w:id="1787"/>
    </w:p>
    <w:p w14:paraId="5985903E" w14:textId="77777777" w:rsidR="00D476B3" w:rsidRDefault="00D476B3">
      <w:r>
        <w:t>A RR-paging message has been received by the RR sublayer.</w:t>
      </w:r>
    </w:p>
    <w:p w14:paraId="73FB7316" w14:textId="77777777" w:rsidR="00D476B3" w:rsidRDefault="00D476B3">
      <w:pPr>
        <w:pStyle w:val="Heading3"/>
      </w:pPr>
      <w:bookmarkStart w:id="1788" w:name="_CR9_3_3"/>
      <w:bookmarkStart w:id="1789" w:name="_Toc11256608"/>
      <w:bookmarkStart w:id="1790" w:name="_Toc36116600"/>
      <w:bookmarkStart w:id="1791" w:name="_Toc45096657"/>
      <w:bookmarkStart w:id="1792" w:name="_Toc51762523"/>
      <w:bookmarkStart w:id="1793" w:name="_Toc218682429"/>
      <w:bookmarkEnd w:id="1788"/>
      <w:r>
        <w:t>9.3.3</w:t>
      </w:r>
      <w:r>
        <w:tab/>
        <w:t>Service primitives for RABMAS-SAP (UMTS only)</w:t>
      </w:r>
      <w:bookmarkEnd w:id="1789"/>
      <w:bookmarkEnd w:id="1790"/>
      <w:bookmarkEnd w:id="1791"/>
      <w:bookmarkEnd w:id="1792"/>
      <w:bookmarkEnd w:id="1793"/>
    </w:p>
    <w:p w14:paraId="107B07A9" w14:textId="77777777" w:rsidR="00D476B3" w:rsidRDefault="00D476B3">
      <w:pPr>
        <w:pStyle w:val="TH"/>
      </w:pPr>
      <w:bookmarkStart w:id="1794" w:name="_CRTable9_3_3"/>
      <w:r>
        <w:t xml:space="preserve">Table </w:t>
      </w:r>
      <w:bookmarkEnd w:id="1794"/>
      <w:r>
        <w:t xml:space="preserve">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795" w:name="_CR9_3_3_1"/>
      <w:bookmarkStart w:id="1796" w:name="_Toc11256609"/>
      <w:bookmarkStart w:id="1797" w:name="_Toc36116601"/>
      <w:bookmarkStart w:id="1798" w:name="_Toc45096658"/>
      <w:bookmarkStart w:id="1799" w:name="_Toc51762524"/>
      <w:bookmarkStart w:id="1800" w:name="_Toc218682430"/>
      <w:bookmarkEnd w:id="1795"/>
      <w:r>
        <w:t>9.3.3.1</w:t>
      </w:r>
      <w:r>
        <w:tab/>
        <w:t>RABMAS-RAB-ESTABLISH-IND</w:t>
      </w:r>
      <w:bookmarkEnd w:id="1796"/>
      <w:bookmarkEnd w:id="1797"/>
      <w:bookmarkEnd w:id="1798"/>
      <w:bookmarkEnd w:id="1799"/>
      <w:bookmarkEnd w:id="1800"/>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801" w:name="_CR9_3_3_2"/>
      <w:bookmarkStart w:id="1802" w:name="_Toc11256610"/>
      <w:bookmarkStart w:id="1803" w:name="_Toc36116602"/>
      <w:bookmarkStart w:id="1804" w:name="_Toc45096659"/>
      <w:bookmarkStart w:id="1805" w:name="_Toc51762525"/>
      <w:bookmarkStart w:id="1806" w:name="_Toc218682431"/>
      <w:bookmarkEnd w:id="1801"/>
      <w:r>
        <w:t>9.3.3.2</w:t>
      </w:r>
      <w:r>
        <w:tab/>
        <w:t>RABMAS-RAB-ESTABLISH-RES</w:t>
      </w:r>
      <w:bookmarkEnd w:id="1802"/>
      <w:bookmarkEnd w:id="1803"/>
      <w:bookmarkEnd w:id="1804"/>
      <w:bookmarkEnd w:id="1805"/>
      <w:bookmarkEnd w:id="1806"/>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807" w:name="_CR9_3_3_3"/>
      <w:bookmarkStart w:id="1808" w:name="_Toc11256611"/>
      <w:bookmarkStart w:id="1809" w:name="_Toc36116603"/>
      <w:bookmarkStart w:id="1810" w:name="_Toc45096660"/>
      <w:bookmarkStart w:id="1811" w:name="_Toc51762526"/>
      <w:bookmarkStart w:id="1812" w:name="_Toc218682432"/>
      <w:bookmarkEnd w:id="1807"/>
      <w:r>
        <w:lastRenderedPageBreak/>
        <w:t>9.3.3.3</w:t>
      </w:r>
      <w:r>
        <w:tab/>
        <w:t>RABMAS-RAB-ESTABLISH-REJ</w:t>
      </w:r>
      <w:bookmarkEnd w:id="1808"/>
      <w:bookmarkEnd w:id="1809"/>
      <w:bookmarkEnd w:id="1810"/>
      <w:bookmarkEnd w:id="1811"/>
      <w:bookmarkEnd w:id="1812"/>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813" w:name="_CR9_3_3_4"/>
      <w:bookmarkStart w:id="1814" w:name="_Toc11256612"/>
      <w:bookmarkStart w:id="1815" w:name="_Toc36116604"/>
      <w:bookmarkStart w:id="1816" w:name="_Toc45096661"/>
      <w:bookmarkStart w:id="1817" w:name="_Toc51762527"/>
      <w:bookmarkStart w:id="1818" w:name="_Toc218682433"/>
      <w:bookmarkEnd w:id="1813"/>
      <w:r>
        <w:t>9.3.3.4</w:t>
      </w:r>
      <w:r>
        <w:tab/>
        <w:t>RABMAS-RAB-RELEASE-IND</w:t>
      </w:r>
      <w:bookmarkEnd w:id="1814"/>
      <w:bookmarkEnd w:id="1815"/>
      <w:bookmarkEnd w:id="1816"/>
      <w:bookmarkEnd w:id="1817"/>
      <w:bookmarkEnd w:id="1818"/>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819" w:name="_CR9_3_3_5"/>
      <w:bookmarkStart w:id="1820" w:name="_Toc11256613"/>
      <w:bookmarkStart w:id="1821" w:name="_Toc36116605"/>
      <w:bookmarkStart w:id="1822" w:name="_Toc45096662"/>
      <w:bookmarkStart w:id="1823" w:name="_Toc51762528"/>
      <w:bookmarkStart w:id="1824" w:name="_Toc218682434"/>
      <w:bookmarkEnd w:id="1819"/>
      <w:r>
        <w:t>9.3.3.5</w:t>
      </w:r>
      <w:r>
        <w:tab/>
        <w:t>RABMAS-RAB-RELEASE-RES</w:t>
      </w:r>
      <w:bookmarkEnd w:id="1820"/>
      <w:bookmarkEnd w:id="1821"/>
      <w:bookmarkEnd w:id="1822"/>
      <w:bookmarkEnd w:id="1823"/>
      <w:bookmarkEnd w:id="1824"/>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825" w:name="_CR9_3_3_6"/>
      <w:bookmarkStart w:id="1826" w:name="_Toc11256614"/>
      <w:bookmarkStart w:id="1827" w:name="_Toc36116606"/>
      <w:bookmarkStart w:id="1828" w:name="_Toc45096663"/>
      <w:bookmarkStart w:id="1829" w:name="_Toc51762529"/>
      <w:bookmarkStart w:id="1830" w:name="_Toc218682435"/>
      <w:bookmarkEnd w:id="1825"/>
      <w:r>
        <w:t>9.3.3.6</w:t>
      </w:r>
      <w:r>
        <w:tab/>
        <w:t>RABMAS-STATUS-IND</w:t>
      </w:r>
      <w:bookmarkEnd w:id="1826"/>
      <w:bookmarkEnd w:id="1827"/>
      <w:bookmarkEnd w:id="1828"/>
      <w:bookmarkEnd w:id="1829"/>
      <w:bookmarkEnd w:id="1830"/>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831" w:name="_CR9_3_4"/>
      <w:bookmarkStart w:id="1832" w:name="_Toc11256615"/>
      <w:bookmarkStart w:id="1833" w:name="_Toc36116607"/>
      <w:bookmarkStart w:id="1834" w:name="_Toc45096664"/>
      <w:bookmarkStart w:id="1835" w:name="_Toc51762530"/>
      <w:bookmarkStart w:id="1836" w:name="_Toc218682436"/>
      <w:bookmarkEnd w:id="1831"/>
      <w:r>
        <w:t>9.3.4</w:t>
      </w:r>
      <w:r>
        <w:tab/>
        <w:t>Service primitives for GMMAS-SAP (UMTS only)</w:t>
      </w:r>
      <w:bookmarkEnd w:id="1832"/>
      <w:bookmarkEnd w:id="1833"/>
      <w:bookmarkEnd w:id="1834"/>
      <w:bookmarkEnd w:id="1835"/>
      <w:bookmarkEnd w:id="1836"/>
    </w:p>
    <w:p w14:paraId="734984FB" w14:textId="77777777" w:rsidR="00D476B3" w:rsidRDefault="00D476B3">
      <w:pPr>
        <w:pStyle w:val="TH"/>
      </w:pPr>
      <w:bookmarkStart w:id="1837" w:name="_CRTable9_3_4"/>
      <w:r>
        <w:t xml:space="preserve">Table </w:t>
      </w:r>
      <w:bookmarkEnd w:id="1837"/>
      <w:r>
        <w:t>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838" w:name="_CR9_3_4_1"/>
      <w:bookmarkStart w:id="1839" w:name="_Toc11256616"/>
      <w:bookmarkStart w:id="1840" w:name="_Toc36116608"/>
      <w:bookmarkStart w:id="1841" w:name="_Toc45096665"/>
      <w:bookmarkStart w:id="1842" w:name="_Toc51762531"/>
      <w:bookmarkStart w:id="1843" w:name="_Toc218682437"/>
      <w:bookmarkEnd w:id="1838"/>
      <w:r>
        <w:t>9.3.4.1</w:t>
      </w:r>
      <w:r>
        <w:tab/>
        <w:t>GMMAS-SECURITY-IND</w:t>
      </w:r>
      <w:bookmarkEnd w:id="1839"/>
      <w:bookmarkEnd w:id="1840"/>
      <w:bookmarkEnd w:id="1841"/>
      <w:bookmarkEnd w:id="1842"/>
      <w:bookmarkEnd w:id="184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844" w:name="_CR9_3_4_2"/>
      <w:bookmarkStart w:id="1845" w:name="_Toc11256617"/>
      <w:bookmarkStart w:id="1846" w:name="_Toc36116609"/>
      <w:bookmarkStart w:id="1847" w:name="_Toc45096666"/>
      <w:bookmarkStart w:id="1848" w:name="_Toc51762532"/>
      <w:bookmarkStart w:id="1849" w:name="_Toc218682438"/>
      <w:bookmarkEnd w:id="1844"/>
      <w:r>
        <w:t>9.3.4.2</w:t>
      </w:r>
      <w:r>
        <w:tab/>
        <w:t>GMMAS-SECURITY-RES</w:t>
      </w:r>
      <w:bookmarkEnd w:id="1845"/>
      <w:bookmarkEnd w:id="1846"/>
      <w:bookmarkEnd w:id="1847"/>
      <w:bookmarkEnd w:id="1848"/>
      <w:bookmarkEnd w:id="1849"/>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850" w:name="_CR9_3_4_3"/>
      <w:bookmarkStart w:id="1851" w:name="_Toc11256618"/>
      <w:bookmarkStart w:id="1852" w:name="_Toc36116610"/>
      <w:bookmarkStart w:id="1853" w:name="_Toc45096667"/>
      <w:bookmarkStart w:id="1854" w:name="_Toc51762533"/>
      <w:bookmarkStart w:id="1855" w:name="_Toc218682439"/>
      <w:bookmarkEnd w:id="1850"/>
      <w:r>
        <w:t>9.3.4.3</w:t>
      </w:r>
      <w:r>
        <w:tab/>
        <w:t>GMMAS-ESTABLISH-REQ</w:t>
      </w:r>
      <w:bookmarkEnd w:id="1851"/>
      <w:bookmarkEnd w:id="1852"/>
      <w:bookmarkEnd w:id="1853"/>
      <w:bookmarkEnd w:id="1854"/>
      <w:bookmarkEnd w:id="1855"/>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856" w:name="_CR9_3_4_4"/>
      <w:bookmarkStart w:id="1857" w:name="_Toc11256619"/>
      <w:bookmarkStart w:id="1858" w:name="_Toc36116611"/>
      <w:bookmarkStart w:id="1859" w:name="_Toc45096668"/>
      <w:bookmarkStart w:id="1860" w:name="_Toc51762534"/>
      <w:bookmarkStart w:id="1861" w:name="_Toc218682440"/>
      <w:bookmarkEnd w:id="1856"/>
      <w:r>
        <w:t>9.3.4.4</w:t>
      </w:r>
      <w:r>
        <w:tab/>
        <w:t>GMMAS-ESTABLISH-CNF</w:t>
      </w:r>
      <w:bookmarkEnd w:id="1857"/>
      <w:bookmarkEnd w:id="1858"/>
      <w:bookmarkEnd w:id="1859"/>
      <w:bookmarkEnd w:id="1860"/>
      <w:bookmarkEnd w:id="1861"/>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862" w:name="_CR9_3_4_5"/>
      <w:bookmarkStart w:id="1863" w:name="_Toc11256620"/>
      <w:bookmarkStart w:id="1864" w:name="_Toc36116612"/>
      <w:bookmarkStart w:id="1865" w:name="_Toc45096669"/>
      <w:bookmarkStart w:id="1866" w:name="_Toc51762535"/>
      <w:bookmarkStart w:id="1867" w:name="_Toc218682441"/>
      <w:bookmarkEnd w:id="1862"/>
      <w:r>
        <w:lastRenderedPageBreak/>
        <w:t>9.3.4.5</w:t>
      </w:r>
      <w:r>
        <w:tab/>
        <w:t>GMMAS-ESTABLISH-REJ</w:t>
      </w:r>
      <w:bookmarkEnd w:id="1863"/>
      <w:bookmarkEnd w:id="1864"/>
      <w:bookmarkEnd w:id="1865"/>
      <w:bookmarkEnd w:id="1866"/>
      <w:bookmarkEnd w:id="1867"/>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868" w:name="_CR9_3_4_6"/>
      <w:bookmarkStart w:id="1869" w:name="_Toc11256621"/>
      <w:bookmarkStart w:id="1870" w:name="_Toc36116613"/>
      <w:bookmarkStart w:id="1871" w:name="_Toc45096670"/>
      <w:bookmarkStart w:id="1872" w:name="_Toc51762536"/>
      <w:bookmarkStart w:id="1873" w:name="_Toc218682442"/>
      <w:bookmarkEnd w:id="1868"/>
      <w:r>
        <w:t>9.3.4.6</w:t>
      </w:r>
      <w:r>
        <w:tab/>
        <w:t>GMMAS- RELEASE-REQ</w:t>
      </w:r>
      <w:bookmarkEnd w:id="1869"/>
      <w:bookmarkEnd w:id="1870"/>
      <w:bookmarkEnd w:id="1871"/>
      <w:bookmarkEnd w:id="1872"/>
      <w:bookmarkEnd w:id="1873"/>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874" w:name="_CR9_3_4_7"/>
      <w:bookmarkStart w:id="1875" w:name="_Toc11256622"/>
      <w:bookmarkStart w:id="1876" w:name="_Toc36116614"/>
      <w:bookmarkStart w:id="1877" w:name="_Toc45096671"/>
      <w:bookmarkStart w:id="1878" w:name="_Toc51762537"/>
      <w:bookmarkStart w:id="1879" w:name="_Toc218682443"/>
      <w:bookmarkEnd w:id="1874"/>
      <w:r>
        <w:t>9.3.4.7</w:t>
      </w:r>
      <w:r>
        <w:tab/>
        <w:t>GMMAS- RELEASE-IND</w:t>
      </w:r>
      <w:bookmarkEnd w:id="1875"/>
      <w:bookmarkEnd w:id="1876"/>
      <w:bookmarkEnd w:id="1877"/>
      <w:bookmarkEnd w:id="1878"/>
      <w:bookmarkEnd w:id="1879"/>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880" w:name="_CR9_3_4_8"/>
      <w:bookmarkStart w:id="1881" w:name="_Toc11256623"/>
      <w:bookmarkStart w:id="1882" w:name="_Toc36116615"/>
      <w:bookmarkStart w:id="1883" w:name="_Toc45096672"/>
      <w:bookmarkStart w:id="1884" w:name="_Toc51762538"/>
      <w:bookmarkStart w:id="1885" w:name="_Toc218682444"/>
      <w:bookmarkEnd w:id="1880"/>
      <w:r>
        <w:t>9.3.4.8</w:t>
      </w:r>
      <w:r>
        <w:tab/>
        <w:t>GMMAS- DATA-REQ</w:t>
      </w:r>
      <w:bookmarkEnd w:id="1881"/>
      <w:bookmarkEnd w:id="1882"/>
      <w:bookmarkEnd w:id="1883"/>
      <w:bookmarkEnd w:id="1884"/>
      <w:bookmarkEnd w:id="1885"/>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886" w:name="_CR9_3_4_9"/>
      <w:bookmarkStart w:id="1887" w:name="_Toc11256624"/>
      <w:bookmarkStart w:id="1888" w:name="_Toc36116616"/>
      <w:bookmarkStart w:id="1889" w:name="_Toc45096673"/>
      <w:bookmarkStart w:id="1890" w:name="_Toc51762539"/>
      <w:bookmarkStart w:id="1891" w:name="_Toc218682445"/>
      <w:bookmarkEnd w:id="1886"/>
      <w:r>
        <w:t>9.3.4.9</w:t>
      </w:r>
      <w:r>
        <w:tab/>
        <w:t>GMMAS- DATA-IND</w:t>
      </w:r>
      <w:bookmarkEnd w:id="1887"/>
      <w:bookmarkEnd w:id="1888"/>
      <w:bookmarkEnd w:id="1889"/>
      <w:bookmarkEnd w:id="1890"/>
      <w:bookmarkEnd w:id="1891"/>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892" w:name="_CR9_3_4_10"/>
      <w:bookmarkStart w:id="1893" w:name="_Toc11256625"/>
      <w:bookmarkStart w:id="1894" w:name="_Toc36116617"/>
      <w:bookmarkStart w:id="1895" w:name="_Toc45096674"/>
      <w:bookmarkStart w:id="1896" w:name="_Toc51762540"/>
      <w:bookmarkStart w:id="1897" w:name="_Toc218682446"/>
      <w:bookmarkEnd w:id="1892"/>
      <w:r>
        <w:t>9.3.4.10</w:t>
      </w:r>
      <w:r>
        <w:tab/>
        <w:t>GMMAS-PAGE-IND</w:t>
      </w:r>
      <w:bookmarkEnd w:id="1893"/>
      <w:bookmarkEnd w:id="1894"/>
      <w:bookmarkEnd w:id="1895"/>
      <w:bookmarkEnd w:id="1896"/>
      <w:bookmarkEnd w:id="1897"/>
    </w:p>
    <w:p w14:paraId="6F0825CE" w14:textId="77777777" w:rsidR="00D476B3" w:rsidRDefault="00D476B3">
      <w:r>
        <w:t>A paging message has been received by the AS sublayer.</w:t>
      </w:r>
    </w:p>
    <w:p w14:paraId="269F4015" w14:textId="77777777" w:rsidR="00D476B3" w:rsidRPr="006E0E53" w:rsidRDefault="00D476B3">
      <w:pPr>
        <w:pStyle w:val="Heading4"/>
      </w:pPr>
      <w:bookmarkStart w:id="1898" w:name="_CR9_3_4_11"/>
      <w:bookmarkStart w:id="1899" w:name="_Toc11256626"/>
      <w:bookmarkStart w:id="1900" w:name="_Toc36116618"/>
      <w:bookmarkStart w:id="1901" w:name="_Toc45096675"/>
      <w:bookmarkStart w:id="1902" w:name="_Toc51762541"/>
      <w:bookmarkStart w:id="1903" w:name="_Toc218682447"/>
      <w:bookmarkEnd w:id="1898"/>
      <w:r w:rsidRPr="006E0E53">
        <w:t>9.3.4.11</w:t>
      </w:r>
      <w:r w:rsidRPr="006E0E53">
        <w:tab/>
        <w:t>GMMAS-STATUS-IND</w:t>
      </w:r>
      <w:bookmarkEnd w:id="1899"/>
      <w:bookmarkEnd w:id="1900"/>
      <w:bookmarkEnd w:id="1901"/>
      <w:bookmarkEnd w:id="1902"/>
      <w:bookmarkEnd w:id="190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904" w:name="_CR9_4"/>
      <w:bookmarkStart w:id="1905" w:name="_Toc11256627"/>
      <w:bookmarkStart w:id="1906" w:name="_Toc36116619"/>
      <w:bookmarkStart w:id="1907" w:name="_Toc45096676"/>
      <w:bookmarkStart w:id="1908" w:name="_Toc51762542"/>
      <w:bookmarkStart w:id="1909" w:name="_Toc218682448"/>
      <w:bookmarkEnd w:id="1904"/>
      <w:r>
        <w:t>9.4</w:t>
      </w:r>
      <w:r>
        <w:tab/>
        <w:t>Services provided by the LLC entity for GPRS services (GSM only)</w:t>
      </w:r>
      <w:bookmarkEnd w:id="1905"/>
      <w:bookmarkEnd w:id="1906"/>
      <w:bookmarkEnd w:id="1907"/>
      <w:bookmarkEnd w:id="1908"/>
      <w:bookmarkEnd w:id="1909"/>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910" w:name="_CR9_4_1"/>
      <w:bookmarkStart w:id="1911" w:name="_Toc11256628"/>
      <w:bookmarkStart w:id="1912" w:name="_Toc36116620"/>
      <w:bookmarkStart w:id="1913" w:name="_Toc45096677"/>
      <w:bookmarkStart w:id="1914" w:name="_Toc51762543"/>
      <w:bookmarkStart w:id="1915" w:name="_Toc218682449"/>
      <w:bookmarkEnd w:id="1910"/>
      <w:r>
        <w:t>9.4.1</w:t>
      </w:r>
      <w:r>
        <w:tab/>
        <w:t>Service primitives for LLGMM-SAP</w:t>
      </w:r>
      <w:bookmarkEnd w:id="1911"/>
      <w:bookmarkEnd w:id="1912"/>
      <w:bookmarkEnd w:id="1913"/>
      <w:bookmarkEnd w:id="1914"/>
      <w:bookmarkEnd w:id="1915"/>
    </w:p>
    <w:p w14:paraId="5E9B49CC" w14:textId="77777777" w:rsidR="00D476B3" w:rsidRDefault="00D476B3">
      <w:pPr>
        <w:pStyle w:val="TH"/>
      </w:pPr>
      <w:bookmarkStart w:id="1916" w:name="_CRTable9_4_1"/>
      <w:r>
        <w:t xml:space="preserve">Table </w:t>
      </w:r>
      <w:bookmarkEnd w:id="1916"/>
      <w:r>
        <w:t>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917" w:name="_CR9_4_1_1"/>
      <w:bookmarkStart w:id="1918" w:name="_Toc11256629"/>
      <w:bookmarkStart w:id="1919" w:name="_Toc36116621"/>
      <w:bookmarkStart w:id="1920" w:name="_Toc45096678"/>
      <w:bookmarkStart w:id="1921" w:name="_Toc51762544"/>
      <w:bookmarkStart w:id="1922" w:name="_Toc218682450"/>
      <w:bookmarkEnd w:id="1917"/>
      <w:r>
        <w:rPr>
          <w:lang w:val="fr-FR"/>
        </w:rPr>
        <w:t>9.4.1.1</w:t>
      </w:r>
      <w:r>
        <w:rPr>
          <w:lang w:val="fr-FR"/>
        </w:rPr>
        <w:tab/>
        <w:t>LLGMM-ASSIGN-REQ</w:t>
      </w:r>
      <w:bookmarkEnd w:id="1918"/>
      <w:bookmarkEnd w:id="1919"/>
      <w:bookmarkEnd w:id="1920"/>
      <w:bookmarkEnd w:id="1921"/>
      <w:bookmarkEnd w:id="1922"/>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923" w:name="_CR9_4_1_2"/>
      <w:bookmarkStart w:id="1924" w:name="_Toc11256630"/>
      <w:bookmarkStart w:id="1925" w:name="_Toc36116622"/>
      <w:bookmarkStart w:id="1926" w:name="_Toc45096679"/>
      <w:bookmarkStart w:id="1927" w:name="_Toc51762545"/>
      <w:bookmarkStart w:id="1928" w:name="_Toc218682451"/>
      <w:bookmarkEnd w:id="1923"/>
      <w:r>
        <w:t>9.4.1.2</w:t>
      </w:r>
      <w:r>
        <w:tab/>
        <w:t>LLGMM-TRIGGER-REQ</w:t>
      </w:r>
      <w:bookmarkEnd w:id="1924"/>
      <w:bookmarkEnd w:id="1925"/>
      <w:bookmarkEnd w:id="1926"/>
      <w:bookmarkEnd w:id="1927"/>
      <w:bookmarkEnd w:id="1928"/>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929" w:name="_CR9_4_1_3"/>
      <w:bookmarkStart w:id="1930" w:name="_Toc11256631"/>
      <w:bookmarkStart w:id="1931" w:name="_Toc36116623"/>
      <w:bookmarkStart w:id="1932" w:name="_Toc45096680"/>
      <w:bookmarkStart w:id="1933" w:name="_Toc51762546"/>
      <w:bookmarkStart w:id="1934" w:name="_Toc218682452"/>
      <w:bookmarkEnd w:id="1929"/>
      <w:r>
        <w:lastRenderedPageBreak/>
        <w:t>9.4.1.3</w:t>
      </w:r>
      <w:r>
        <w:tab/>
        <w:t>Void</w:t>
      </w:r>
      <w:bookmarkEnd w:id="1930"/>
      <w:bookmarkEnd w:id="1931"/>
      <w:bookmarkEnd w:id="1932"/>
      <w:bookmarkEnd w:id="1933"/>
      <w:bookmarkEnd w:id="1934"/>
    </w:p>
    <w:p w14:paraId="539994F9" w14:textId="77777777" w:rsidR="00D476B3" w:rsidRDefault="00D476B3">
      <w:pPr>
        <w:pStyle w:val="Heading4"/>
      </w:pPr>
      <w:bookmarkStart w:id="1935" w:name="_CR9_4_1_4"/>
      <w:bookmarkStart w:id="1936" w:name="_Toc11256632"/>
      <w:bookmarkStart w:id="1937" w:name="_Toc36116624"/>
      <w:bookmarkStart w:id="1938" w:name="_Toc45096681"/>
      <w:bookmarkStart w:id="1939" w:name="_Toc51762547"/>
      <w:bookmarkStart w:id="1940" w:name="_Toc218682453"/>
      <w:bookmarkEnd w:id="1935"/>
      <w:r>
        <w:t>9.4.1.4</w:t>
      </w:r>
      <w:r>
        <w:tab/>
        <w:t>LLGMM-SUSPEND-REQ</w:t>
      </w:r>
      <w:bookmarkEnd w:id="1936"/>
      <w:bookmarkEnd w:id="1937"/>
      <w:bookmarkEnd w:id="1938"/>
      <w:bookmarkEnd w:id="1939"/>
      <w:bookmarkEnd w:id="1940"/>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941" w:name="_CR9_4_1_5"/>
      <w:bookmarkStart w:id="1942" w:name="_Toc11256633"/>
      <w:bookmarkStart w:id="1943" w:name="_Toc36116625"/>
      <w:bookmarkStart w:id="1944" w:name="_Toc45096682"/>
      <w:bookmarkStart w:id="1945" w:name="_Toc51762548"/>
      <w:bookmarkStart w:id="1946" w:name="_Toc218682454"/>
      <w:bookmarkEnd w:id="1941"/>
      <w:r>
        <w:t>9.4.1.5</w:t>
      </w:r>
      <w:r>
        <w:tab/>
        <w:t>Void</w:t>
      </w:r>
      <w:bookmarkEnd w:id="1942"/>
      <w:bookmarkEnd w:id="1943"/>
      <w:bookmarkEnd w:id="1944"/>
      <w:bookmarkEnd w:id="1945"/>
      <w:bookmarkEnd w:id="1946"/>
    </w:p>
    <w:p w14:paraId="2E4DAC69" w14:textId="77777777" w:rsidR="00D476B3" w:rsidRDefault="00D476B3">
      <w:pPr>
        <w:pStyle w:val="Heading4"/>
      </w:pPr>
      <w:bookmarkStart w:id="1947" w:name="_CR9_4_1_6"/>
      <w:bookmarkStart w:id="1948" w:name="_Toc11256634"/>
      <w:bookmarkStart w:id="1949" w:name="_Toc36116626"/>
      <w:bookmarkStart w:id="1950" w:name="_Toc45096683"/>
      <w:bookmarkStart w:id="1951" w:name="_Toc51762549"/>
      <w:bookmarkStart w:id="1952" w:name="_Toc218682455"/>
      <w:bookmarkEnd w:id="1947"/>
      <w:r>
        <w:t>9.4.1.6</w:t>
      </w:r>
      <w:r>
        <w:tab/>
        <w:t>Void</w:t>
      </w:r>
      <w:bookmarkEnd w:id="1948"/>
      <w:bookmarkEnd w:id="1949"/>
      <w:bookmarkEnd w:id="1950"/>
      <w:bookmarkEnd w:id="1951"/>
      <w:bookmarkEnd w:id="1952"/>
    </w:p>
    <w:p w14:paraId="74DC0997" w14:textId="77777777" w:rsidR="00D476B3" w:rsidRDefault="00D476B3">
      <w:pPr>
        <w:pStyle w:val="Heading4"/>
      </w:pPr>
      <w:bookmarkStart w:id="1953" w:name="_CR9_4_1_7"/>
      <w:bookmarkStart w:id="1954" w:name="_Toc11256635"/>
      <w:bookmarkStart w:id="1955" w:name="_Toc36116627"/>
      <w:bookmarkStart w:id="1956" w:name="_Toc45096684"/>
      <w:bookmarkStart w:id="1957" w:name="_Toc51762550"/>
      <w:bookmarkStart w:id="1958" w:name="_Toc218682456"/>
      <w:bookmarkEnd w:id="1953"/>
      <w:r>
        <w:t>9.4.1.7</w:t>
      </w:r>
      <w:r>
        <w:tab/>
        <w:t>LLGMM-WINDOW-CNF</w:t>
      </w:r>
      <w:bookmarkEnd w:id="1954"/>
      <w:bookmarkEnd w:id="1955"/>
      <w:bookmarkEnd w:id="1956"/>
      <w:bookmarkEnd w:id="1957"/>
      <w:bookmarkEnd w:id="195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959" w:name="_CR9_4_1_8"/>
      <w:bookmarkStart w:id="1960" w:name="_Toc11256636"/>
      <w:bookmarkStart w:id="1961" w:name="_Toc36116628"/>
      <w:bookmarkStart w:id="1962" w:name="_Toc45096685"/>
      <w:bookmarkStart w:id="1963" w:name="_Toc51762551"/>
      <w:bookmarkStart w:id="1964" w:name="_Toc218682457"/>
      <w:bookmarkEnd w:id="1959"/>
      <w:r>
        <w:t>9.4.1.8</w:t>
      </w:r>
      <w:r>
        <w:tab/>
        <w:t>LL-UNITDATA-REQ</w:t>
      </w:r>
      <w:bookmarkEnd w:id="1960"/>
      <w:bookmarkEnd w:id="1961"/>
      <w:bookmarkEnd w:id="1962"/>
      <w:bookmarkEnd w:id="1963"/>
      <w:bookmarkEnd w:id="1964"/>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965" w:name="_CR9_4_1_9"/>
      <w:bookmarkStart w:id="1966" w:name="_Toc11256637"/>
      <w:bookmarkStart w:id="1967" w:name="_Toc36116629"/>
      <w:bookmarkStart w:id="1968" w:name="_Toc45096686"/>
      <w:bookmarkStart w:id="1969" w:name="_Toc51762552"/>
      <w:bookmarkStart w:id="1970" w:name="_Toc218682458"/>
      <w:bookmarkEnd w:id="1965"/>
      <w:r>
        <w:t>9.4.1.9</w:t>
      </w:r>
      <w:r>
        <w:tab/>
        <w:t>LL-UNITDATA-IND</w:t>
      </w:r>
      <w:bookmarkEnd w:id="1966"/>
      <w:bookmarkEnd w:id="1967"/>
      <w:bookmarkEnd w:id="1968"/>
      <w:bookmarkEnd w:id="1969"/>
      <w:bookmarkEnd w:id="1970"/>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971" w:name="_CR9_4_1_10"/>
      <w:bookmarkStart w:id="1972" w:name="_Toc11256638"/>
      <w:bookmarkStart w:id="1973" w:name="_Toc36116630"/>
      <w:bookmarkStart w:id="1974" w:name="_Toc45096687"/>
      <w:bookmarkStart w:id="1975" w:name="_Toc51762553"/>
      <w:bookmarkStart w:id="1976" w:name="_Toc218682459"/>
      <w:bookmarkEnd w:id="1971"/>
      <w:r>
        <w:t>9.4.1.10</w:t>
      </w:r>
      <w:r>
        <w:tab/>
        <w:t>LLGMM-STATUS-IND</w:t>
      </w:r>
      <w:bookmarkEnd w:id="1972"/>
      <w:bookmarkEnd w:id="1973"/>
      <w:bookmarkEnd w:id="1974"/>
      <w:bookmarkEnd w:id="1975"/>
      <w:bookmarkEnd w:id="1976"/>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977" w:name="_CR9_4_2"/>
      <w:bookmarkStart w:id="1978" w:name="_Toc11256639"/>
      <w:bookmarkStart w:id="1979" w:name="_Toc36116631"/>
      <w:bookmarkStart w:id="1980" w:name="_Toc45096688"/>
      <w:bookmarkStart w:id="1981" w:name="_Toc51762554"/>
      <w:bookmarkStart w:id="1982" w:name="_Toc218682460"/>
      <w:bookmarkEnd w:id="1977"/>
      <w:r>
        <w:t>9.4.2</w:t>
      </w:r>
      <w:r>
        <w:tab/>
        <w:t>Service primitives for LLSMS-SAP</w:t>
      </w:r>
      <w:bookmarkEnd w:id="1978"/>
      <w:bookmarkEnd w:id="1979"/>
      <w:bookmarkEnd w:id="1980"/>
      <w:bookmarkEnd w:id="1981"/>
      <w:bookmarkEnd w:id="1982"/>
    </w:p>
    <w:p w14:paraId="2D0AA166" w14:textId="77777777" w:rsidR="00D476B3" w:rsidRDefault="00D476B3">
      <w:pPr>
        <w:pStyle w:val="TH"/>
      </w:pPr>
      <w:bookmarkStart w:id="1983" w:name="_CRTable9_4_2"/>
      <w:r>
        <w:t xml:space="preserve">Table </w:t>
      </w:r>
      <w:bookmarkEnd w:id="1983"/>
      <w:r>
        <w:t>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984" w:name="_CR9_4_2_1"/>
      <w:bookmarkStart w:id="1985" w:name="_Toc11256640"/>
      <w:bookmarkStart w:id="1986" w:name="_Toc36116632"/>
      <w:bookmarkStart w:id="1987" w:name="_Toc45096689"/>
      <w:bookmarkStart w:id="1988" w:name="_Toc51762555"/>
      <w:bookmarkStart w:id="1989" w:name="_Toc218682461"/>
      <w:bookmarkEnd w:id="1984"/>
      <w:r>
        <w:t>9.4.2.1</w:t>
      </w:r>
      <w:r>
        <w:tab/>
        <w:t>LL-UNITDATA-REQ</w:t>
      </w:r>
      <w:bookmarkEnd w:id="1985"/>
      <w:bookmarkEnd w:id="1986"/>
      <w:bookmarkEnd w:id="1987"/>
      <w:bookmarkEnd w:id="1988"/>
      <w:bookmarkEnd w:id="1989"/>
    </w:p>
    <w:p w14:paraId="39DC0C44" w14:textId="77777777" w:rsidR="00D476B3" w:rsidRDefault="00D476B3">
      <w:r>
        <w:t>An LLC UI frame will be sent to the peer entity.</w:t>
      </w:r>
    </w:p>
    <w:p w14:paraId="49CF6FAF" w14:textId="77777777" w:rsidR="00D476B3" w:rsidRDefault="00D476B3">
      <w:pPr>
        <w:pStyle w:val="Heading4"/>
      </w:pPr>
      <w:bookmarkStart w:id="1990" w:name="_CR9_4_2_2"/>
      <w:bookmarkStart w:id="1991" w:name="_Toc11256641"/>
      <w:bookmarkStart w:id="1992" w:name="_Toc36116633"/>
      <w:bookmarkStart w:id="1993" w:name="_Toc45096690"/>
      <w:bookmarkStart w:id="1994" w:name="_Toc51762556"/>
      <w:bookmarkStart w:id="1995" w:name="_Toc218682462"/>
      <w:bookmarkEnd w:id="1990"/>
      <w:r>
        <w:t>9.4.2.2</w:t>
      </w:r>
      <w:r>
        <w:tab/>
        <w:t>LL-UNITDATA-IND</w:t>
      </w:r>
      <w:bookmarkEnd w:id="1991"/>
      <w:bookmarkEnd w:id="1992"/>
      <w:bookmarkEnd w:id="1993"/>
      <w:bookmarkEnd w:id="1994"/>
      <w:bookmarkEnd w:id="1995"/>
    </w:p>
    <w:p w14:paraId="35FC6464" w14:textId="77777777" w:rsidR="00D476B3" w:rsidRDefault="00D476B3">
      <w:r>
        <w:t>An LLC UI frame has been received from the peer entity.</w:t>
      </w:r>
    </w:p>
    <w:p w14:paraId="2EA425AC" w14:textId="77777777" w:rsidR="00D476B3" w:rsidRDefault="00D476B3">
      <w:pPr>
        <w:pStyle w:val="Heading2"/>
      </w:pPr>
      <w:bookmarkStart w:id="1996" w:name="_CR9_5"/>
      <w:bookmarkStart w:id="1997" w:name="_Toc11256642"/>
      <w:bookmarkStart w:id="1998" w:name="_Toc36116634"/>
      <w:bookmarkStart w:id="1999" w:name="_Toc45096691"/>
      <w:bookmarkStart w:id="2000" w:name="_Toc51762557"/>
      <w:bookmarkStart w:id="2001" w:name="_Toc218682463"/>
      <w:bookmarkEnd w:id="1996"/>
      <w:r>
        <w:t>9.5</w:t>
      </w:r>
      <w:r>
        <w:tab/>
        <w:t xml:space="preserve">Services provided by the </w:t>
      </w:r>
      <w:r>
        <w:rPr>
          <w:rFonts w:hint="eastAsia"/>
        </w:rPr>
        <w:t>G</w:t>
      </w:r>
      <w:r>
        <w:t>MM</w:t>
      </w:r>
      <w:r>
        <w:rPr>
          <w:rFonts w:hint="eastAsia"/>
        </w:rPr>
        <w:t xml:space="preserve"> for GPRS services</w:t>
      </w:r>
      <w:bookmarkEnd w:id="1997"/>
      <w:bookmarkEnd w:id="1998"/>
      <w:bookmarkEnd w:id="1999"/>
      <w:bookmarkEnd w:id="2000"/>
      <w:bookmarkEnd w:id="2001"/>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2002" w:name="_CR9_5_1"/>
      <w:bookmarkStart w:id="2003" w:name="_Toc11256643"/>
      <w:bookmarkStart w:id="2004" w:name="_Toc36116635"/>
      <w:bookmarkStart w:id="2005" w:name="_Toc45096692"/>
      <w:bookmarkStart w:id="2006" w:name="_Toc51762558"/>
      <w:bookmarkStart w:id="2007" w:name="_Toc218682464"/>
      <w:bookmarkEnd w:id="2002"/>
      <w:r>
        <w:t>9.5.1</w:t>
      </w:r>
      <w:r>
        <w:tab/>
        <w:t>Service primitives for GMMSM-SAP</w:t>
      </w:r>
      <w:bookmarkEnd w:id="2003"/>
      <w:bookmarkEnd w:id="2004"/>
      <w:bookmarkEnd w:id="2005"/>
      <w:bookmarkEnd w:id="2006"/>
      <w:bookmarkEnd w:id="2007"/>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bookmarkStart w:id="2008" w:name="_CRTable9_5_1"/>
      <w:r>
        <w:lastRenderedPageBreak/>
        <w:t xml:space="preserve">Table </w:t>
      </w:r>
      <w:bookmarkEnd w:id="2008"/>
      <w:r>
        <w:t>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2009" w:name="_CR9_5_1_1"/>
      <w:bookmarkStart w:id="2010" w:name="_Toc11256644"/>
      <w:bookmarkStart w:id="2011" w:name="_Toc36116636"/>
      <w:bookmarkStart w:id="2012" w:name="_Toc45096693"/>
      <w:bookmarkStart w:id="2013" w:name="_Toc51762559"/>
      <w:bookmarkStart w:id="2014" w:name="_Toc218682465"/>
      <w:bookmarkEnd w:id="2009"/>
      <w:r>
        <w:t>9.5.1.1</w:t>
      </w:r>
      <w:r>
        <w:tab/>
        <w:t>GMMSM-ESTABLISH-REQ</w:t>
      </w:r>
      <w:bookmarkEnd w:id="2010"/>
      <w:bookmarkEnd w:id="2011"/>
      <w:bookmarkEnd w:id="2012"/>
      <w:bookmarkEnd w:id="2013"/>
      <w:bookmarkEnd w:id="2014"/>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2015" w:name="_CR9_5_1_2"/>
      <w:bookmarkStart w:id="2016" w:name="_Toc11256645"/>
      <w:bookmarkStart w:id="2017" w:name="_Toc36116637"/>
      <w:bookmarkStart w:id="2018" w:name="_Toc45096694"/>
      <w:bookmarkStart w:id="2019" w:name="_Toc51762560"/>
      <w:bookmarkStart w:id="2020" w:name="_Toc218682466"/>
      <w:bookmarkEnd w:id="2015"/>
      <w:r>
        <w:t>9.5.1.2</w:t>
      </w:r>
      <w:r>
        <w:tab/>
        <w:t>GMMSM-ESTABLISH-CNF</w:t>
      </w:r>
      <w:bookmarkEnd w:id="2016"/>
      <w:bookmarkEnd w:id="2017"/>
      <w:bookmarkEnd w:id="2018"/>
      <w:bookmarkEnd w:id="2019"/>
      <w:bookmarkEnd w:id="2020"/>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2021" w:name="_CR9_5_1_3"/>
      <w:bookmarkStart w:id="2022" w:name="_Toc11256646"/>
      <w:bookmarkStart w:id="2023" w:name="_Toc36116638"/>
      <w:bookmarkStart w:id="2024" w:name="_Toc45096695"/>
      <w:bookmarkStart w:id="2025" w:name="_Toc51762561"/>
      <w:bookmarkStart w:id="2026" w:name="_Toc218682467"/>
      <w:bookmarkEnd w:id="2021"/>
      <w:r>
        <w:t>9.5.1.3</w:t>
      </w:r>
      <w:r>
        <w:tab/>
        <w:t>GMMSM-ESTABLISH-REJ</w:t>
      </w:r>
      <w:bookmarkEnd w:id="2022"/>
      <w:bookmarkEnd w:id="2023"/>
      <w:bookmarkEnd w:id="2024"/>
      <w:bookmarkEnd w:id="2025"/>
      <w:bookmarkEnd w:id="2026"/>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2027" w:name="_CR9_5_1_4"/>
      <w:bookmarkStart w:id="2028" w:name="_Toc11256647"/>
      <w:bookmarkStart w:id="2029" w:name="_Toc36116639"/>
      <w:bookmarkStart w:id="2030" w:name="_Toc45096696"/>
      <w:bookmarkStart w:id="2031" w:name="_Toc51762562"/>
      <w:bookmarkStart w:id="2032" w:name="_Toc218682468"/>
      <w:bookmarkEnd w:id="2027"/>
      <w:r>
        <w:t>9.5.1.4</w:t>
      </w:r>
      <w:r>
        <w:tab/>
        <w:t>GMMSM-RELEASE-IND</w:t>
      </w:r>
      <w:bookmarkEnd w:id="2028"/>
      <w:bookmarkEnd w:id="2029"/>
      <w:bookmarkEnd w:id="2030"/>
      <w:bookmarkEnd w:id="2031"/>
      <w:bookmarkEnd w:id="2032"/>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2033" w:name="_CR9_5_1_5"/>
      <w:bookmarkStart w:id="2034" w:name="_Toc11256648"/>
      <w:bookmarkStart w:id="2035" w:name="_Toc36116640"/>
      <w:bookmarkStart w:id="2036" w:name="_Toc45096697"/>
      <w:bookmarkStart w:id="2037" w:name="_Toc51762563"/>
      <w:bookmarkStart w:id="2038" w:name="_Toc218682469"/>
      <w:bookmarkEnd w:id="2033"/>
      <w:r>
        <w:t>9.5.1.5</w:t>
      </w:r>
      <w:r>
        <w:tab/>
        <w:t>GMMSM-UNITDATA-REQ</w:t>
      </w:r>
      <w:bookmarkEnd w:id="2034"/>
      <w:bookmarkEnd w:id="2035"/>
      <w:bookmarkEnd w:id="2036"/>
      <w:bookmarkEnd w:id="2037"/>
      <w:bookmarkEnd w:id="2038"/>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2039" w:name="_CR9_5_1_6"/>
      <w:bookmarkStart w:id="2040" w:name="_Toc11256649"/>
      <w:bookmarkStart w:id="2041" w:name="_Toc36116641"/>
      <w:bookmarkStart w:id="2042" w:name="_Toc45096698"/>
      <w:bookmarkStart w:id="2043" w:name="_Toc51762564"/>
      <w:bookmarkStart w:id="2044" w:name="_Toc218682470"/>
      <w:bookmarkEnd w:id="2039"/>
      <w:r>
        <w:t>9.5.1.6</w:t>
      </w:r>
      <w:r>
        <w:tab/>
        <w:t>GMMSM-UNITDATA-IND</w:t>
      </w:r>
      <w:bookmarkEnd w:id="2040"/>
      <w:bookmarkEnd w:id="2041"/>
      <w:bookmarkEnd w:id="2042"/>
      <w:bookmarkEnd w:id="2043"/>
      <w:bookmarkEnd w:id="2044"/>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2045" w:name="_CR9_5_2"/>
      <w:bookmarkStart w:id="2046" w:name="_Toc11256650"/>
      <w:bookmarkStart w:id="2047" w:name="_Toc36116642"/>
      <w:bookmarkStart w:id="2048" w:name="_Toc45096699"/>
      <w:bookmarkStart w:id="2049" w:name="_Toc51762565"/>
      <w:bookmarkStart w:id="2050" w:name="_Toc218682471"/>
      <w:bookmarkEnd w:id="2045"/>
      <w:r>
        <w:t>9.5.2</w:t>
      </w:r>
      <w:r>
        <w:tab/>
        <w:t>Void</w:t>
      </w:r>
      <w:bookmarkEnd w:id="2046"/>
      <w:bookmarkEnd w:id="2047"/>
      <w:bookmarkEnd w:id="2048"/>
      <w:bookmarkEnd w:id="2049"/>
      <w:bookmarkEnd w:id="2050"/>
    </w:p>
    <w:p w14:paraId="66D6787C" w14:textId="77777777" w:rsidR="00D476B3" w:rsidRDefault="00D476B3">
      <w:pPr>
        <w:pStyle w:val="Heading3"/>
        <w:rPr>
          <w:sz w:val="22"/>
        </w:rPr>
      </w:pPr>
      <w:bookmarkStart w:id="2051" w:name="_CR9_5_3"/>
      <w:bookmarkStart w:id="2052" w:name="_Toc11256651"/>
      <w:bookmarkStart w:id="2053" w:name="_Toc36116643"/>
      <w:bookmarkStart w:id="2054" w:name="_Toc45096700"/>
      <w:bookmarkStart w:id="2055" w:name="_Toc51762566"/>
      <w:bookmarkStart w:id="2056" w:name="_Toc218682472"/>
      <w:bookmarkEnd w:id="2051"/>
      <w:r>
        <w:t>9.5.3</w:t>
      </w:r>
      <w:r>
        <w:tab/>
        <w:t>Service primitives for GMMSMS-SAP</w:t>
      </w:r>
      <w:bookmarkEnd w:id="2052"/>
      <w:bookmarkEnd w:id="2053"/>
      <w:bookmarkEnd w:id="2054"/>
      <w:bookmarkEnd w:id="2055"/>
      <w:bookmarkEnd w:id="2056"/>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bookmarkStart w:id="2057" w:name="_CRTable9_5_3"/>
      <w:r>
        <w:t xml:space="preserve">Table </w:t>
      </w:r>
      <w:bookmarkEnd w:id="2057"/>
      <w:r>
        <w:t>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2058" w:name="_CR9_5_3_1"/>
      <w:bookmarkStart w:id="2059" w:name="_Toc11256652"/>
      <w:bookmarkStart w:id="2060" w:name="_Toc36116644"/>
      <w:bookmarkStart w:id="2061" w:name="_Toc45096701"/>
      <w:bookmarkStart w:id="2062" w:name="_Toc51762567"/>
      <w:bookmarkStart w:id="2063" w:name="_Toc218682473"/>
      <w:bookmarkEnd w:id="2058"/>
      <w:r>
        <w:lastRenderedPageBreak/>
        <w:t>9.5.3.1</w:t>
      </w:r>
      <w:r>
        <w:tab/>
        <w:t>GMMSMS-REG-STATE-REQ</w:t>
      </w:r>
      <w:bookmarkEnd w:id="2059"/>
      <w:bookmarkEnd w:id="2060"/>
      <w:bookmarkEnd w:id="2061"/>
      <w:bookmarkEnd w:id="2062"/>
      <w:bookmarkEnd w:id="206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2064" w:name="_CR9_5_3_2"/>
      <w:bookmarkStart w:id="2065" w:name="_Toc11256653"/>
      <w:bookmarkStart w:id="2066" w:name="_Toc36116645"/>
      <w:bookmarkStart w:id="2067" w:name="_Toc45096702"/>
      <w:bookmarkStart w:id="2068" w:name="_Toc51762568"/>
      <w:bookmarkStart w:id="2069" w:name="_Toc218682474"/>
      <w:bookmarkEnd w:id="2064"/>
      <w:r>
        <w:t>9.5.3.2</w:t>
      </w:r>
      <w:r>
        <w:tab/>
        <w:t>GMMSM- REG-STATE -RSP</w:t>
      </w:r>
      <w:bookmarkEnd w:id="2065"/>
      <w:bookmarkEnd w:id="2066"/>
      <w:bookmarkEnd w:id="2067"/>
      <w:bookmarkEnd w:id="2068"/>
      <w:bookmarkEnd w:id="2069"/>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2070" w:name="_CR9_5_4"/>
      <w:bookmarkStart w:id="2071" w:name="_Toc11256654"/>
      <w:bookmarkStart w:id="2072" w:name="_Toc36116646"/>
      <w:bookmarkStart w:id="2073" w:name="_Toc45096703"/>
      <w:bookmarkStart w:id="2074" w:name="_Toc51762569"/>
      <w:bookmarkStart w:id="2075" w:name="_Toc218682475"/>
      <w:bookmarkEnd w:id="2070"/>
      <w:r>
        <w:t>9.5.4</w:t>
      </w:r>
      <w:r>
        <w:tab/>
        <w:t>Service primitives</w:t>
      </w:r>
      <w:r>
        <w:rPr>
          <w:rFonts w:hint="eastAsia"/>
        </w:rPr>
        <w:t xml:space="preserve"> for PMMSMS-SAP</w:t>
      </w:r>
      <w:bookmarkEnd w:id="2071"/>
      <w:bookmarkEnd w:id="2072"/>
      <w:bookmarkEnd w:id="2073"/>
      <w:bookmarkEnd w:id="2074"/>
      <w:bookmarkEnd w:id="2075"/>
    </w:p>
    <w:p w14:paraId="1ABF6832" w14:textId="77777777" w:rsidR="00D476B3" w:rsidRDefault="00D476B3">
      <w:pPr>
        <w:pStyle w:val="TH"/>
      </w:pPr>
      <w:bookmarkStart w:id="2076" w:name="_CRTable9_5_4"/>
      <w:r>
        <w:t>Table </w:t>
      </w:r>
      <w:bookmarkEnd w:id="2076"/>
      <w:r>
        <w:t xml:space="preserve">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2077" w:name="_CR9_5_4_1"/>
      <w:bookmarkStart w:id="2078" w:name="_Toc11256655"/>
      <w:bookmarkStart w:id="2079" w:name="_Toc36116647"/>
      <w:bookmarkStart w:id="2080" w:name="_Toc45096704"/>
      <w:bookmarkStart w:id="2081" w:name="_Toc51762570"/>
      <w:bookmarkStart w:id="2082" w:name="_Toc218682476"/>
      <w:bookmarkEnd w:id="2077"/>
      <w:r>
        <w:rPr>
          <w:lang w:val="fr-FR"/>
        </w:rPr>
        <w:t>9.5.4.1</w:t>
      </w:r>
      <w:r>
        <w:rPr>
          <w:lang w:val="fr-FR"/>
        </w:rPr>
        <w:tab/>
        <w:t>PMMSMS_</w:t>
      </w:r>
      <w:r>
        <w:rPr>
          <w:rFonts w:hint="eastAsia"/>
          <w:lang w:val="fr-FR"/>
        </w:rPr>
        <w:t>EST</w:t>
      </w:r>
      <w:r>
        <w:rPr>
          <w:lang w:val="fr-FR"/>
        </w:rPr>
        <w:t xml:space="preserve"> _REQ</w:t>
      </w:r>
      <w:bookmarkEnd w:id="2078"/>
      <w:bookmarkEnd w:id="2079"/>
      <w:bookmarkEnd w:id="2080"/>
      <w:bookmarkEnd w:id="2081"/>
      <w:bookmarkEnd w:id="2082"/>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2083" w:name="_CR9_5_4_2"/>
      <w:bookmarkStart w:id="2084" w:name="_Toc11256656"/>
      <w:bookmarkStart w:id="2085" w:name="_Toc36116648"/>
      <w:bookmarkStart w:id="2086" w:name="_Toc45096705"/>
      <w:bookmarkStart w:id="2087" w:name="_Toc51762571"/>
      <w:bookmarkStart w:id="2088" w:name="_Toc218682477"/>
      <w:bookmarkEnd w:id="2083"/>
      <w:r>
        <w:t>9.5.4.2</w:t>
      </w:r>
      <w:r>
        <w:tab/>
        <w:t>PMMSMS_</w:t>
      </w:r>
      <w:r>
        <w:rPr>
          <w:rFonts w:hint="eastAsia"/>
        </w:rPr>
        <w:t>EST</w:t>
      </w:r>
      <w:r>
        <w:t xml:space="preserve"> _CNF</w:t>
      </w:r>
      <w:bookmarkEnd w:id="2084"/>
      <w:bookmarkEnd w:id="2085"/>
      <w:bookmarkEnd w:id="2086"/>
      <w:bookmarkEnd w:id="2087"/>
      <w:bookmarkEnd w:id="2088"/>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2089" w:name="_CR9_5_4_3"/>
      <w:bookmarkStart w:id="2090" w:name="_Toc11256657"/>
      <w:bookmarkStart w:id="2091" w:name="_Toc36116649"/>
      <w:bookmarkStart w:id="2092" w:name="_Toc45096706"/>
      <w:bookmarkStart w:id="2093" w:name="_Toc51762572"/>
      <w:bookmarkStart w:id="2094" w:name="_Toc218682478"/>
      <w:bookmarkEnd w:id="2089"/>
      <w:r>
        <w:t>9.5.4.3</w:t>
      </w:r>
      <w:r>
        <w:tab/>
        <w:t>PMMSMS_ERROR_IND</w:t>
      </w:r>
      <w:bookmarkEnd w:id="2090"/>
      <w:bookmarkEnd w:id="2091"/>
      <w:bookmarkEnd w:id="2092"/>
      <w:bookmarkEnd w:id="2093"/>
      <w:bookmarkEnd w:id="2094"/>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2095" w:name="_CR9_5_4_4"/>
      <w:bookmarkStart w:id="2096" w:name="_Toc11256658"/>
      <w:bookmarkStart w:id="2097" w:name="_Toc36116650"/>
      <w:bookmarkStart w:id="2098" w:name="_Toc45096707"/>
      <w:bookmarkStart w:id="2099" w:name="_Toc51762573"/>
      <w:bookmarkStart w:id="2100" w:name="_Toc218682479"/>
      <w:bookmarkEnd w:id="2095"/>
      <w:r>
        <w:t>9.5.4.4</w:t>
      </w:r>
      <w:r>
        <w:tab/>
        <w:t>PMMSMS_UNITDATA_REQ</w:t>
      </w:r>
      <w:bookmarkEnd w:id="2096"/>
      <w:bookmarkEnd w:id="2097"/>
      <w:bookmarkEnd w:id="2098"/>
      <w:bookmarkEnd w:id="2099"/>
      <w:bookmarkEnd w:id="2100"/>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2101" w:name="_CR9_5_4_5"/>
      <w:bookmarkStart w:id="2102" w:name="_Toc11256659"/>
      <w:bookmarkStart w:id="2103" w:name="_Toc36116651"/>
      <w:bookmarkStart w:id="2104" w:name="_Toc45096708"/>
      <w:bookmarkStart w:id="2105" w:name="_Toc51762574"/>
      <w:bookmarkStart w:id="2106" w:name="_Toc218682480"/>
      <w:bookmarkEnd w:id="2101"/>
      <w:r>
        <w:t>9.</w:t>
      </w:r>
      <w:r>
        <w:rPr>
          <w:rFonts w:hint="eastAsia"/>
        </w:rPr>
        <w:t>5.4</w:t>
      </w:r>
      <w:r>
        <w:t>.5</w:t>
      </w:r>
      <w:r>
        <w:tab/>
        <w:t>PMMSMS_UNITDATA_IND</w:t>
      </w:r>
      <w:bookmarkEnd w:id="2102"/>
      <w:bookmarkEnd w:id="2103"/>
      <w:bookmarkEnd w:id="2104"/>
      <w:bookmarkEnd w:id="2105"/>
      <w:bookmarkEnd w:id="2106"/>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2107" w:name="_CR9_5_5"/>
      <w:bookmarkStart w:id="2108" w:name="_Toc11256660"/>
      <w:bookmarkStart w:id="2109" w:name="_Toc36116652"/>
      <w:bookmarkStart w:id="2110" w:name="_Toc45096709"/>
      <w:bookmarkStart w:id="2111" w:name="_Toc51762575"/>
      <w:bookmarkStart w:id="2112" w:name="_Toc218682481"/>
      <w:bookmarkEnd w:id="2107"/>
      <w:r>
        <w:t>9.5.5</w:t>
      </w:r>
      <w:r>
        <w:tab/>
        <w:t>Service primitives for GMMRABM-SAP (UMTS only)</w:t>
      </w:r>
      <w:bookmarkEnd w:id="2108"/>
      <w:bookmarkEnd w:id="2109"/>
      <w:bookmarkEnd w:id="2110"/>
      <w:bookmarkEnd w:id="2111"/>
      <w:bookmarkEnd w:id="2112"/>
    </w:p>
    <w:p w14:paraId="1D8D0DC3" w14:textId="77777777" w:rsidR="00D476B3" w:rsidRDefault="00D476B3">
      <w:pPr>
        <w:pStyle w:val="TH"/>
      </w:pPr>
      <w:bookmarkStart w:id="2113" w:name="_CRTable9_5_5"/>
      <w:r>
        <w:t xml:space="preserve">Table </w:t>
      </w:r>
      <w:bookmarkEnd w:id="2113"/>
      <w:r>
        <w:t>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2114" w:name="_CR9_5_5_1"/>
      <w:bookmarkStart w:id="2115" w:name="_Toc11256661"/>
      <w:bookmarkStart w:id="2116" w:name="_Toc36116653"/>
      <w:bookmarkStart w:id="2117" w:name="_Toc45096710"/>
      <w:bookmarkStart w:id="2118" w:name="_Toc51762576"/>
      <w:bookmarkStart w:id="2119" w:name="_Toc218682482"/>
      <w:bookmarkEnd w:id="2114"/>
      <w:r>
        <w:lastRenderedPageBreak/>
        <w:t>9.5.5.1</w:t>
      </w:r>
      <w:r>
        <w:tab/>
        <w:t>GMMRABM-REESTABLISH-REQ</w:t>
      </w:r>
      <w:bookmarkEnd w:id="2115"/>
      <w:bookmarkEnd w:id="2116"/>
      <w:bookmarkEnd w:id="2117"/>
      <w:bookmarkEnd w:id="2118"/>
      <w:bookmarkEnd w:id="2119"/>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2120" w:name="_CR9_5_5_2"/>
      <w:bookmarkStart w:id="2121" w:name="_Toc11256662"/>
      <w:bookmarkStart w:id="2122" w:name="_Toc36116654"/>
      <w:bookmarkStart w:id="2123" w:name="_Toc45096711"/>
      <w:bookmarkStart w:id="2124" w:name="_Toc51762577"/>
      <w:bookmarkStart w:id="2125" w:name="_Toc218682483"/>
      <w:bookmarkEnd w:id="2120"/>
      <w:r>
        <w:t>9.5.5.2</w:t>
      </w:r>
      <w:r>
        <w:tab/>
        <w:t>GMMRABM-REESTABLISH-RSP</w:t>
      </w:r>
      <w:bookmarkEnd w:id="2121"/>
      <w:bookmarkEnd w:id="2122"/>
      <w:bookmarkEnd w:id="2123"/>
      <w:bookmarkEnd w:id="2124"/>
      <w:bookmarkEnd w:id="2125"/>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2126" w:name="_CR9_5_5_3"/>
      <w:bookmarkStart w:id="2127" w:name="_Toc11256663"/>
      <w:bookmarkStart w:id="2128" w:name="_Toc36116655"/>
      <w:bookmarkStart w:id="2129" w:name="_Toc45096712"/>
      <w:bookmarkStart w:id="2130" w:name="_Toc51762578"/>
      <w:bookmarkStart w:id="2131" w:name="_Toc218682484"/>
      <w:bookmarkEnd w:id="2126"/>
      <w:r>
        <w:t>9.5.5.3</w:t>
      </w:r>
      <w:r>
        <w:tab/>
        <w:t>GMMRABM-REESTABLISH-REJ</w:t>
      </w:r>
      <w:bookmarkEnd w:id="2127"/>
      <w:bookmarkEnd w:id="2128"/>
      <w:bookmarkEnd w:id="2129"/>
      <w:bookmarkEnd w:id="2130"/>
      <w:bookmarkEnd w:id="2131"/>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2132" w:name="_CR9_5_6"/>
      <w:bookmarkStart w:id="2133" w:name="_Toc11256664"/>
      <w:bookmarkStart w:id="2134" w:name="_Toc36116656"/>
      <w:bookmarkStart w:id="2135" w:name="_Toc45096713"/>
      <w:bookmarkStart w:id="2136" w:name="_Toc51762579"/>
      <w:bookmarkStart w:id="2137" w:name="_Toc218682485"/>
      <w:bookmarkEnd w:id="2132"/>
      <w:r>
        <w:rPr>
          <w:szCs w:val="24"/>
        </w:rPr>
        <w:t>9.5.6</w:t>
      </w:r>
      <w:r>
        <w:rPr>
          <w:szCs w:val="24"/>
        </w:rPr>
        <w:tab/>
        <w:t>Service primitives for GMMSS-SAP</w:t>
      </w:r>
      <w:bookmarkEnd w:id="2133"/>
      <w:bookmarkEnd w:id="2134"/>
      <w:bookmarkEnd w:id="2135"/>
      <w:bookmarkEnd w:id="2136"/>
      <w:bookmarkEnd w:id="2137"/>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bookmarkStart w:id="2138" w:name="_CRTable9_5_6"/>
      <w:r>
        <w:rPr>
          <w:bCs/>
          <w:szCs w:val="24"/>
        </w:rPr>
        <w:t xml:space="preserve">Table </w:t>
      </w:r>
      <w:bookmarkEnd w:id="2138"/>
      <w:r>
        <w:rPr>
          <w:bCs/>
          <w:szCs w:val="24"/>
        </w:rPr>
        <w:t>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2139" w:name="_CR9_5_6_1"/>
      <w:bookmarkStart w:id="2140" w:name="_Toc11256665"/>
      <w:bookmarkStart w:id="2141" w:name="_Toc36116657"/>
      <w:bookmarkStart w:id="2142" w:name="_Toc45096714"/>
      <w:bookmarkStart w:id="2143" w:name="_Toc51762580"/>
      <w:bookmarkStart w:id="2144" w:name="_Toc218682486"/>
      <w:bookmarkEnd w:id="2139"/>
      <w:r>
        <w:t>9.5.6.1</w:t>
      </w:r>
      <w:r>
        <w:tab/>
        <w:t>GMMSS-ESTABLISH-REQ</w:t>
      </w:r>
      <w:bookmarkEnd w:id="2140"/>
      <w:bookmarkEnd w:id="2141"/>
      <w:bookmarkEnd w:id="2142"/>
      <w:bookmarkEnd w:id="2143"/>
      <w:bookmarkEnd w:id="2144"/>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2145" w:name="_CR9_5_6_2"/>
      <w:bookmarkStart w:id="2146" w:name="_Toc11256666"/>
      <w:bookmarkStart w:id="2147" w:name="_Toc36116658"/>
      <w:bookmarkStart w:id="2148" w:name="_Toc45096715"/>
      <w:bookmarkStart w:id="2149" w:name="_Toc51762581"/>
      <w:bookmarkStart w:id="2150" w:name="_Toc218682487"/>
      <w:bookmarkEnd w:id="2145"/>
      <w:r>
        <w:t>9.5.6.2</w:t>
      </w:r>
      <w:r>
        <w:tab/>
        <w:t>GMMSS-ESTABLISH-CNF</w:t>
      </w:r>
      <w:bookmarkEnd w:id="2146"/>
      <w:bookmarkEnd w:id="2147"/>
      <w:bookmarkEnd w:id="2148"/>
      <w:bookmarkEnd w:id="2149"/>
      <w:bookmarkEnd w:id="2150"/>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2151" w:name="_CR9_5_6_3"/>
      <w:bookmarkStart w:id="2152" w:name="_Toc11256667"/>
      <w:bookmarkStart w:id="2153" w:name="_Toc36116659"/>
      <w:bookmarkStart w:id="2154" w:name="_Toc45096716"/>
      <w:bookmarkStart w:id="2155" w:name="_Toc51762582"/>
      <w:bookmarkStart w:id="2156" w:name="_Toc218682488"/>
      <w:bookmarkEnd w:id="2151"/>
      <w:r>
        <w:t>9.5.6.3</w:t>
      </w:r>
      <w:r>
        <w:tab/>
        <w:t>GMMSS-ESTABLISH-REJ</w:t>
      </w:r>
      <w:bookmarkEnd w:id="2152"/>
      <w:bookmarkEnd w:id="2153"/>
      <w:bookmarkEnd w:id="2154"/>
      <w:bookmarkEnd w:id="2155"/>
      <w:bookmarkEnd w:id="2156"/>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2157" w:name="_CR9_5_6_4"/>
      <w:bookmarkStart w:id="2158" w:name="_Toc11256668"/>
      <w:bookmarkStart w:id="2159" w:name="_Toc36116660"/>
      <w:bookmarkStart w:id="2160" w:name="_Toc45096717"/>
      <w:bookmarkStart w:id="2161" w:name="_Toc51762583"/>
      <w:bookmarkStart w:id="2162" w:name="_Toc218682489"/>
      <w:bookmarkEnd w:id="2157"/>
      <w:r>
        <w:t>9.5.6.4</w:t>
      </w:r>
      <w:r>
        <w:tab/>
        <w:t>GMMSS-RELEASE-IND</w:t>
      </w:r>
      <w:bookmarkEnd w:id="2158"/>
      <w:bookmarkEnd w:id="2159"/>
      <w:bookmarkEnd w:id="2160"/>
      <w:bookmarkEnd w:id="2161"/>
      <w:bookmarkEnd w:id="2162"/>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2163" w:name="_CR9_5_6_5"/>
      <w:bookmarkStart w:id="2164" w:name="_Toc11256669"/>
      <w:bookmarkStart w:id="2165" w:name="_Toc36116661"/>
      <w:bookmarkStart w:id="2166" w:name="_Toc45096718"/>
      <w:bookmarkStart w:id="2167" w:name="_Toc51762584"/>
      <w:bookmarkStart w:id="2168" w:name="_Toc218682490"/>
      <w:bookmarkEnd w:id="2163"/>
      <w:r>
        <w:t>9.5.6.5</w:t>
      </w:r>
      <w:r>
        <w:tab/>
        <w:t>GMMSS-UNITDATA-REQ</w:t>
      </w:r>
      <w:bookmarkEnd w:id="2164"/>
      <w:bookmarkEnd w:id="2165"/>
      <w:bookmarkEnd w:id="2166"/>
      <w:bookmarkEnd w:id="2167"/>
      <w:bookmarkEnd w:id="21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2169" w:name="_CR9_5_6_6"/>
      <w:bookmarkStart w:id="2170" w:name="_Toc11256670"/>
      <w:bookmarkStart w:id="2171" w:name="_Toc36116662"/>
      <w:bookmarkStart w:id="2172" w:name="_Toc45096719"/>
      <w:bookmarkStart w:id="2173" w:name="_Toc51762585"/>
      <w:bookmarkStart w:id="2174" w:name="_Toc218682491"/>
      <w:bookmarkEnd w:id="2169"/>
      <w:r>
        <w:lastRenderedPageBreak/>
        <w:t>9.5.6.6</w:t>
      </w:r>
      <w:r>
        <w:tab/>
        <w:t>GMMSS-UNITDATA-IND</w:t>
      </w:r>
      <w:bookmarkEnd w:id="2170"/>
      <w:bookmarkEnd w:id="2171"/>
      <w:bookmarkEnd w:id="2172"/>
      <w:bookmarkEnd w:id="2173"/>
      <w:bookmarkEnd w:id="2174"/>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2175" w:name="_CR9_5_7"/>
      <w:bookmarkStart w:id="2176" w:name="_Toc11256671"/>
      <w:bookmarkStart w:id="2177" w:name="_Toc36116663"/>
      <w:bookmarkStart w:id="2178" w:name="_Toc45096720"/>
      <w:bookmarkStart w:id="2179" w:name="_Toc51762586"/>
      <w:bookmarkStart w:id="2180" w:name="_Toc218682492"/>
      <w:bookmarkEnd w:id="2175"/>
      <w:r>
        <w:rPr>
          <w:szCs w:val="24"/>
        </w:rPr>
        <w:t>9.5.7</w:t>
      </w:r>
      <w:r>
        <w:rPr>
          <w:szCs w:val="24"/>
        </w:rPr>
        <w:tab/>
        <w:t>Service primitives for GMMSS2-SAP</w:t>
      </w:r>
      <w:bookmarkEnd w:id="2176"/>
      <w:bookmarkEnd w:id="2177"/>
      <w:bookmarkEnd w:id="2178"/>
      <w:bookmarkEnd w:id="2179"/>
      <w:bookmarkEnd w:id="2180"/>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bookmarkStart w:id="2181" w:name="_CRTable9_5_7"/>
      <w:r>
        <w:rPr>
          <w:bCs/>
          <w:szCs w:val="24"/>
        </w:rPr>
        <w:t xml:space="preserve">Table </w:t>
      </w:r>
      <w:bookmarkEnd w:id="2181"/>
      <w:r>
        <w:rPr>
          <w:bCs/>
          <w:szCs w:val="24"/>
        </w:rPr>
        <w:t>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2182" w:name="_CR9_5_7_1"/>
      <w:bookmarkStart w:id="2183" w:name="_Toc11256672"/>
      <w:bookmarkStart w:id="2184" w:name="_Toc36116664"/>
      <w:bookmarkStart w:id="2185" w:name="_Toc45096721"/>
      <w:bookmarkStart w:id="2186" w:name="_Toc51762587"/>
      <w:bookmarkStart w:id="2187" w:name="_Toc218682493"/>
      <w:bookmarkEnd w:id="2182"/>
      <w:r>
        <w:t>9.5.7.1</w:t>
      </w:r>
      <w:r>
        <w:tab/>
        <w:t>GMMSS2-REG-STATE-REQ</w:t>
      </w:r>
      <w:bookmarkEnd w:id="2183"/>
      <w:bookmarkEnd w:id="2184"/>
      <w:bookmarkEnd w:id="2185"/>
      <w:bookmarkEnd w:id="2186"/>
      <w:bookmarkEnd w:id="2187"/>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2188" w:name="_CR9_5_7_2"/>
      <w:bookmarkStart w:id="2189" w:name="_Toc11256673"/>
      <w:bookmarkStart w:id="2190" w:name="_Toc36116665"/>
      <w:bookmarkStart w:id="2191" w:name="_Toc45096722"/>
      <w:bookmarkStart w:id="2192" w:name="_Toc51762588"/>
      <w:bookmarkStart w:id="2193" w:name="_Toc218682494"/>
      <w:bookmarkEnd w:id="2188"/>
      <w:r>
        <w:t>9.5.7.2</w:t>
      </w:r>
      <w:r>
        <w:tab/>
        <w:t>GMM SS2- REG-STATE -RSP</w:t>
      </w:r>
      <w:bookmarkEnd w:id="2189"/>
      <w:bookmarkEnd w:id="2190"/>
      <w:bookmarkEnd w:id="2191"/>
      <w:bookmarkEnd w:id="2192"/>
      <w:bookmarkEnd w:id="2193"/>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2194" w:name="_CR10"/>
      <w:bookmarkStart w:id="2195" w:name="_Toc11256674"/>
      <w:bookmarkStart w:id="2196" w:name="_Toc36116666"/>
      <w:bookmarkStart w:id="2197" w:name="_Toc45096723"/>
      <w:bookmarkStart w:id="2198" w:name="_Toc51762589"/>
      <w:bookmarkStart w:id="2199" w:name="_Toc218682495"/>
      <w:bookmarkEnd w:id="2194"/>
      <w:r>
        <w:t>10</w:t>
      </w:r>
      <w:r>
        <w:tab/>
        <w:t>Interlayer service interfaces on the Network side</w:t>
      </w:r>
      <w:bookmarkEnd w:id="2195"/>
      <w:bookmarkEnd w:id="2196"/>
      <w:bookmarkEnd w:id="2197"/>
      <w:bookmarkEnd w:id="2198"/>
      <w:bookmarkEnd w:id="2199"/>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2200" w:name="_CR10_1"/>
      <w:bookmarkStart w:id="2201" w:name="_Toc11256675"/>
      <w:bookmarkStart w:id="2202" w:name="_Toc36116667"/>
      <w:bookmarkStart w:id="2203" w:name="_Toc45096724"/>
      <w:bookmarkStart w:id="2204" w:name="_Toc51762590"/>
      <w:bookmarkStart w:id="2205" w:name="_Toc218682496"/>
      <w:bookmarkEnd w:id="2200"/>
      <w:r>
        <w:t>10.1</w:t>
      </w:r>
      <w:r>
        <w:tab/>
        <w:t>Services provided by the Radio Resource Management entity</w:t>
      </w:r>
      <w:bookmarkEnd w:id="2201"/>
      <w:bookmarkEnd w:id="2202"/>
      <w:bookmarkEnd w:id="2203"/>
      <w:bookmarkEnd w:id="2204"/>
      <w:bookmarkEnd w:id="2205"/>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8.75pt;height:222.25pt" o:ole="">
            <v:imagedata r:id="rId69" o:title=""/>
          </v:shape>
          <o:OLEObject Type="Embed" ProgID="Designer" ShapeID="_x0000_i1052" DrawAspect="Content" ObjectID="_1829294688" r:id="rId70"/>
        </w:object>
      </w:r>
    </w:p>
    <w:p w14:paraId="57BD850A" w14:textId="77777777" w:rsidR="00D476B3" w:rsidRDefault="00D476B3">
      <w:pPr>
        <w:pStyle w:val="TF"/>
      </w:pPr>
      <w:bookmarkStart w:id="2206" w:name="_CRFigure10_1"/>
      <w:r>
        <w:t>Figure </w:t>
      </w:r>
      <w:bookmarkEnd w:id="2206"/>
      <w:r>
        <w:t>10.1: Services provided at RR</w:t>
      </w:r>
      <w:r>
        <w:noBreakHyphen/>
        <w:t xml:space="preserve">SAP </w:t>
      </w:r>
      <w:r>
        <w:noBreakHyphen/>
        <w:t xml:space="preserve"> Network side</w:t>
      </w:r>
    </w:p>
    <w:p w14:paraId="1CA5AC33" w14:textId="77777777" w:rsidR="00D476B3" w:rsidRDefault="00D476B3">
      <w:pPr>
        <w:pStyle w:val="Heading3"/>
      </w:pPr>
      <w:bookmarkStart w:id="2207" w:name="_CR10_1_1"/>
      <w:bookmarkStart w:id="2208" w:name="_Toc11256676"/>
      <w:bookmarkStart w:id="2209" w:name="_Toc36116668"/>
      <w:bookmarkStart w:id="2210" w:name="_Toc45096725"/>
      <w:bookmarkStart w:id="2211" w:name="_Toc51762591"/>
      <w:bookmarkStart w:id="2212" w:name="_Toc218682497"/>
      <w:bookmarkEnd w:id="2207"/>
      <w:r>
        <w:t>10.1.1</w:t>
      </w:r>
      <w:r>
        <w:tab/>
        <w:t>Service state diagram</w:t>
      </w:r>
      <w:bookmarkEnd w:id="2208"/>
      <w:bookmarkEnd w:id="2209"/>
      <w:bookmarkEnd w:id="2210"/>
      <w:bookmarkEnd w:id="2211"/>
      <w:bookmarkEnd w:id="2212"/>
    </w:p>
    <w:p w14:paraId="1ACBD2A8" w14:textId="77777777" w:rsidR="00D476B3" w:rsidRDefault="00D476B3">
      <w:r>
        <w:t>The primitives provided by the Radio Resource Management entity and the transition between permitted states are shown in figure 10.2.</w:t>
      </w:r>
    </w:p>
    <w:bookmarkStart w:id="2213" w:name="_MON_1073821297"/>
    <w:bookmarkEnd w:id="2213"/>
    <w:bookmarkStart w:id="2214" w:name="_MON_1073821368"/>
    <w:bookmarkEnd w:id="2214"/>
    <w:p w14:paraId="185D3E5E" w14:textId="77777777" w:rsidR="00D476B3" w:rsidRDefault="00D476B3">
      <w:pPr>
        <w:pStyle w:val="TH"/>
      </w:pPr>
      <w:r>
        <w:object w:dxaOrig="8040" w:dyaOrig="5640" w14:anchorId="72F8AB3B">
          <v:shape id="_x0000_i1053" type="#_x0000_t75" style="width:402.05pt;height:281.75pt" o:ole="">
            <v:imagedata r:id="rId71" o:title=""/>
          </v:shape>
          <o:OLEObject Type="Embed" ProgID="Word.Picture.8" ShapeID="_x0000_i1053" DrawAspect="Content" ObjectID="_1829294689"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bookmarkStart w:id="2215" w:name="_CRFigure10_2"/>
      <w:r>
        <w:t>Figure </w:t>
      </w:r>
      <w:bookmarkEnd w:id="2215"/>
      <w:r>
        <w:t xml:space="preserve">10.2: Service graph of the Radio Resource Management entity </w:t>
      </w:r>
      <w:r>
        <w:noBreakHyphen/>
        <w:t xml:space="preserve"> Network side</w:t>
      </w:r>
    </w:p>
    <w:p w14:paraId="19DC109C" w14:textId="77777777" w:rsidR="00D476B3" w:rsidRDefault="00D476B3">
      <w:pPr>
        <w:pStyle w:val="Heading3"/>
      </w:pPr>
      <w:bookmarkStart w:id="2216" w:name="_CR10_1_2"/>
      <w:bookmarkStart w:id="2217" w:name="_Toc11256677"/>
      <w:bookmarkStart w:id="2218" w:name="_Toc36116669"/>
      <w:bookmarkStart w:id="2219" w:name="_Toc45096726"/>
      <w:bookmarkStart w:id="2220" w:name="_Toc51762592"/>
      <w:bookmarkStart w:id="2221" w:name="_Toc218682498"/>
      <w:bookmarkEnd w:id="2216"/>
      <w:r>
        <w:lastRenderedPageBreak/>
        <w:t>10.1.2</w:t>
      </w:r>
      <w:r>
        <w:tab/>
        <w:t>Service primitives</w:t>
      </w:r>
      <w:bookmarkEnd w:id="2217"/>
      <w:bookmarkEnd w:id="2218"/>
      <w:bookmarkEnd w:id="2219"/>
      <w:bookmarkEnd w:id="2220"/>
      <w:bookmarkEnd w:id="2221"/>
    </w:p>
    <w:p w14:paraId="2A75F023" w14:textId="77777777" w:rsidR="00D476B3" w:rsidRDefault="00D476B3">
      <w:pPr>
        <w:pStyle w:val="TH"/>
      </w:pPr>
      <w:bookmarkStart w:id="2222" w:name="_CRTable10_1"/>
      <w:r>
        <w:t>Table </w:t>
      </w:r>
      <w:bookmarkEnd w:id="2222"/>
      <w:r>
        <w:t>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2223" w:name="_CR10_1_2_1"/>
      <w:bookmarkStart w:id="2224" w:name="_Toc11256678"/>
      <w:bookmarkStart w:id="2225" w:name="_Toc36116670"/>
      <w:bookmarkStart w:id="2226" w:name="_Toc45096727"/>
      <w:bookmarkStart w:id="2227" w:name="_Toc51762593"/>
      <w:bookmarkStart w:id="2228" w:name="_Toc218682499"/>
      <w:bookmarkEnd w:id="2223"/>
      <w:r>
        <w:rPr>
          <w:lang w:val="fr-FR"/>
        </w:rPr>
        <w:t>10.1.2.1</w:t>
      </w:r>
      <w:r>
        <w:rPr>
          <w:lang w:val="fr-FR"/>
        </w:rPr>
        <w:tab/>
        <w:t>RR_EST_REQ</w:t>
      </w:r>
      <w:bookmarkEnd w:id="2224"/>
      <w:bookmarkEnd w:id="2225"/>
      <w:bookmarkEnd w:id="2226"/>
      <w:bookmarkEnd w:id="2227"/>
      <w:bookmarkEnd w:id="2228"/>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2229" w:name="_CR10_1_2_2"/>
      <w:bookmarkStart w:id="2230" w:name="_Toc11256679"/>
      <w:bookmarkStart w:id="2231" w:name="_Toc36116671"/>
      <w:bookmarkStart w:id="2232" w:name="_Toc45096728"/>
      <w:bookmarkStart w:id="2233" w:name="_Toc51762594"/>
      <w:bookmarkStart w:id="2234" w:name="_Toc218682500"/>
      <w:bookmarkEnd w:id="2229"/>
      <w:r>
        <w:t>10.1.2.2</w:t>
      </w:r>
      <w:r>
        <w:tab/>
        <w:t>RR_EST_IND</w:t>
      </w:r>
      <w:bookmarkEnd w:id="2230"/>
      <w:bookmarkEnd w:id="2231"/>
      <w:bookmarkEnd w:id="2232"/>
      <w:bookmarkEnd w:id="2233"/>
      <w:bookmarkEnd w:id="2234"/>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2235" w:name="_CR10_1_2_3"/>
      <w:bookmarkStart w:id="2236" w:name="_Toc11256680"/>
      <w:bookmarkStart w:id="2237" w:name="_Toc36116672"/>
      <w:bookmarkStart w:id="2238" w:name="_Toc45096729"/>
      <w:bookmarkStart w:id="2239" w:name="_Toc51762595"/>
      <w:bookmarkStart w:id="2240" w:name="_Toc218682501"/>
      <w:bookmarkEnd w:id="2235"/>
      <w:r>
        <w:t>10.1.2.3</w:t>
      </w:r>
      <w:r>
        <w:tab/>
        <w:t>RR_EST_CNF</w:t>
      </w:r>
      <w:bookmarkEnd w:id="2236"/>
      <w:bookmarkEnd w:id="2237"/>
      <w:bookmarkEnd w:id="2238"/>
      <w:bookmarkEnd w:id="2239"/>
      <w:bookmarkEnd w:id="2240"/>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2241" w:name="_CR10_1_2_4"/>
      <w:bookmarkStart w:id="2242" w:name="_Toc11256681"/>
      <w:bookmarkStart w:id="2243" w:name="_Toc36116673"/>
      <w:bookmarkStart w:id="2244" w:name="_Toc45096730"/>
      <w:bookmarkStart w:id="2245" w:name="_Toc51762596"/>
      <w:bookmarkStart w:id="2246" w:name="_Toc218682502"/>
      <w:bookmarkEnd w:id="2241"/>
      <w:r>
        <w:t>10.1.2.4</w:t>
      </w:r>
      <w:r>
        <w:tab/>
        <w:t>RR_REL_REQ</w:t>
      </w:r>
      <w:bookmarkEnd w:id="2242"/>
      <w:bookmarkEnd w:id="2243"/>
      <w:bookmarkEnd w:id="2244"/>
      <w:bookmarkEnd w:id="2245"/>
      <w:bookmarkEnd w:id="2246"/>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2247" w:name="_CR10_1_2_5"/>
      <w:bookmarkStart w:id="2248" w:name="_Toc11256682"/>
      <w:bookmarkStart w:id="2249" w:name="_Toc36116674"/>
      <w:bookmarkStart w:id="2250" w:name="_Toc45096731"/>
      <w:bookmarkStart w:id="2251" w:name="_Toc51762597"/>
      <w:bookmarkStart w:id="2252" w:name="_Toc218682503"/>
      <w:bookmarkEnd w:id="2247"/>
      <w:r>
        <w:t>10.1.2.5</w:t>
      </w:r>
      <w:r>
        <w:tab/>
        <w:t>RR_REL_IND</w:t>
      </w:r>
      <w:bookmarkEnd w:id="2248"/>
      <w:bookmarkEnd w:id="2249"/>
      <w:bookmarkEnd w:id="2250"/>
      <w:bookmarkEnd w:id="2251"/>
      <w:bookmarkEnd w:id="2252"/>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2253" w:name="_CR10_1_2_6"/>
      <w:bookmarkStart w:id="2254" w:name="_Toc11256683"/>
      <w:bookmarkStart w:id="2255" w:name="_Toc36116675"/>
      <w:bookmarkStart w:id="2256" w:name="_Toc45096732"/>
      <w:bookmarkStart w:id="2257" w:name="_Toc51762598"/>
      <w:bookmarkStart w:id="2258" w:name="_Toc218682504"/>
      <w:bookmarkEnd w:id="2253"/>
      <w:r>
        <w:t>10.1.2.6</w:t>
      </w:r>
      <w:r>
        <w:tab/>
        <w:t>RR_SYNC_REQ</w:t>
      </w:r>
      <w:bookmarkEnd w:id="2254"/>
      <w:bookmarkEnd w:id="2255"/>
      <w:bookmarkEnd w:id="2256"/>
      <w:bookmarkEnd w:id="2257"/>
      <w:bookmarkEnd w:id="2258"/>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2259" w:name="_CR10_1_2_7"/>
      <w:bookmarkStart w:id="2260" w:name="_Toc11256684"/>
      <w:bookmarkStart w:id="2261" w:name="_Toc36116676"/>
      <w:bookmarkStart w:id="2262" w:name="_Toc45096733"/>
      <w:bookmarkStart w:id="2263" w:name="_Toc51762599"/>
      <w:bookmarkStart w:id="2264" w:name="_Toc218682505"/>
      <w:bookmarkEnd w:id="2259"/>
      <w:r>
        <w:t>10.1.2.7</w:t>
      </w:r>
      <w:r>
        <w:tab/>
        <w:t>RR_SYNC_CNF</w:t>
      </w:r>
      <w:bookmarkEnd w:id="2260"/>
      <w:bookmarkEnd w:id="2261"/>
      <w:bookmarkEnd w:id="2262"/>
      <w:bookmarkEnd w:id="2263"/>
      <w:bookmarkEnd w:id="2264"/>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2265" w:name="_CR10_1_2_8"/>
      <w:bookmarkStart w:id="2266" w:name="_Toc11256685"/>
      <w:bookmarkStart w:id="2267" w:name="_Toc36116677"/>
      <w:bookmarkStart w:id="2268" w:name="_Toc45096734"/>
      <w:bookmarkStart w:id="2269" w:name="_Toc51762600"/>
      <w:bookmarkStart w:id="2270" w:name="_Toc218682506"/>
      <w:bookmarkEnd w:id="2265"/>
      <w:r>
        <w:t>10.1.2.8</w:t>
      </w:r>
      <w:r>
        <w:tab/>
        <w:t>RR_DATA_REQ</w:t>
      </w:r>
      <w:bookmarkEnd w:id="2266"/>
      <w:bookmarkEnd w:id="2267"/>
      <w:bookmarkEnd w:id="2268"/>
      <w:bookmarkEnd w:id="2269"/>
      <w:bookmarkEnd w:id="227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2271" w:name="_CR10_1_2_9"/>
      <w:bookmarkStart w:id="2272" w:name="_Toc11256686"/>
      <w:bookmarkStart w:id="2273" w:name="_Toc36116678"/>
      <w:bookmarkStart w:id="2274" w:name="_Toc45096735"/>
      <w:bookmarkStart w:id="2275" w:name="_Toc51762601"/>
      <w:bookmarkStart w:id="2276" w:name="_Toc218682507"/>
      <w:bookmarkEnd w:id="2271"/>
      <w:r>
        <w:lastRenderedPageBreak/>
        <w:t>10.1.2.9</w:t>
      </w:r>
      <w:r>
        <w:tab/>
        <w:t>RR_DATA_IND</w:t>
      </w:r>
      <w:bookmarkEnd w:id="2272"/>
      <w:bookmarkEnd w:id="2273"/>
      <w:bookmarkEnd w:id="2274"/>
      <w:bookmarkEnd w:id="2275"/>
      <w:bookmarkEnd w:id="2276"/>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2277" w:name="_CR10_1_2_10"/>
      <w:bookmarkStart w:id="2278" w:name="_Toc11256687"/>
      <w:bookmarkStart w:id="2279" w:name="_Toc36116679"/>
      <w:bookmarkStart w:id="2280" w:name="_Toc45096736"/>
      <w:bookmarkStart w:id="2281" w:name="_Toc51762602"/>
      <w:bookmarkStart w:id="2282" w:name="_Toc218682508"/>
      <w:bookmarkEnd w:id="2277"/>
      <w:r>
        <w:t>10.1.2.10</w:t>
      </w:r>
      <w:r>
        <w:tab/>
        <w:t>RR_UNIT_DATA_REQ</w:t>
      </w:r>
      <w:bookmarkEnd w:id="2278"/>
      <w:bookmarkEnd w:id="2279"/>
      <w:bookmarkEnd w:id="2280"/>
      <w:bookmarkEnd w:id="2281"/>
      <w:bookmarkEnd w:id="2282"/>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2283" w:name="_CR10_1_2_11"/>
      <w:bookmarkStart w:id="2284" w:name="_Toc11256688"/>
      <w:bookmarkStart w:id="2285" w:name="_Toc36116680"/>
      <w:bookmarkStart w:id="2286" w:name="_Toc45096737"/>
      <w:bookmarkStart w:id="2287" w:name="_Toc51762603"/>
      <w:bookmarkStart w:id="2288" w:name="_Toc218682509"/>
      <w:bookmarkEnd w:id="2283"/>
      <w:r>
        <w:t>10.1.2.11</w:t>
      </w:r>
      <w:r>
        <w:tab/>
        <w:t>RR_UNIT_DATA_IND</w:t>
      </w:r>
      <w:bookmarkEnd w:id="2284"/>
      <w:bookmarkEnd w:id="2285"/>
      <w:bookmarkEnd w:id="2286"/>
      <w:bookmarkEnd w:id="2287"/>
      <w:bookmarkEnd w:id="2288"/>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2289" w:name="_CR10_1_2_12"/>
      <w:bookmarkStart w:id="2290" w:name="_Toc11256689"/>
      <w:bookmarkStart w:id="2291" w:name="_Toc36116681"/>
      <w:bookmarkStart w:id="2292" w:name="_Toc45096738"/>
      <w:bookmarkStart w:id="2293" w:name="_Toc51762604"/>
      <w:bookmarkStart w:id="2294" w:name="_Toc218682510"/>
      <w:bookmarkEnd w:id="2289"/>
      <w:r>
        <w:t>10.1.2.12</w:t>
      </w:r>
      <w:r>
        <w:tab/>
        <w:t>RR_ABORT_REQ</w:t>
      </w:r>
      <w:bookmarkEnd w:id="2290"/>
      <w:bookmarkEnd w:id="2291"/>
      <w:bookmarkEnd w:id="2292"/>
      <w:bookmarkEnd w:id="2293"/>
      <w:bookmarkEnd w:id="2294"/>
    </w:p>
    <w:p w14:paraId="74A51736" w14:textId="77777777" w:rsidR="00D476B3" w:rsidRDefault="00D476B3">
      <w:r>
        <w:t>Request of the abandon of the RR connection.</w:t>
      </w:r>
    </w:p>
    <w:p w14:paraId="7C787B95" w14:textId="77777777" w:rsidR="00D476B3" w:rsidRDefault="00D476B3">
      <w:pPr>
        <w:pStyle w:val="Heading4"/>
      </w:pPr>
      <w:bookmarkStart w:id="2295" w:name="_CR10_1_2_13"/>
      <w:bookmarkStart w:id="2296" w:name="_Toc11256690"/>
      <w:bookmarkStart w:id="2297" w:name="_Toc36116682"/>
      <w:bookmarkStart w:id="2298" w:name="_Toc45096739"/>
      <w:bookmarkStart w:id="2299" w:name="_Toc51762605"/>
      <w:bookmarkStart w:id="2300" w:name="_Toc218682511"/>
      <w:bookmarkEnd w:id="2295"/>
      <w:r>
        <w:t>10.1.2.13</w:t>
      </w:r>
      <w:r>
        <w:tab/>
        <w:t>RR_ABORT_IND</w:t>
      </w:r>
      <w:bookmarkEnd w:id="2296"/>
      <w:bookmarkEnd w:id="2297"/>
      <w:bookmarkEnd w:id="2298"/>
      <w:bookmarkEnd w:id="2299"/>
      <w:bookmarkEnd w:id="2300"/>
    </w:p>
    <w:p w14:paraId="352A04D5" w14:textId="77777777" w:rsidR="00D476B3" w:rsidRDefault="00D476B3">
      <w:r>
        <w:t>Indication that a radio link failure has occurred.</w:t>
      </w:r>
    </w:p>
    <w:p w14:paraId="2808230A" w14:textId="77777777" w:rsidR="00D476B3" w:rsidRDefault="00D476B3">
      <w:pPr>
        <w:pStyle w:val="Heading2"/>
      </w:pPr>
      <w:bookmarkStart w:id="2301" w:name="_CR10_2"/>
      <w:bookmarkStart w:id="2302" w:name="_Toc11256691"/>
      <w:bookmarkStart w:id="2303" w:name="_Toc36116683"/>
      <w:bookmarkStart w:id="2304" w:name="_Toc45096740"/>
      <w:bookmarkStart w:id="2305" w:name="_Toc51762606"/>
      <w:bookmarkStart w:id="2306" w:name="_Toc218682512"/>
      <w:bookmarkEnd w:id="2301"/>
      <w:r>
        <w:t>10.2</w:t>
      </w:r>
      <w:r>
        <w:tab/>
        <w:t>Services provided by the Mobility Management entity</w:t>
      </w:r>
      <w:bookmarkEnd w:id="2302"/>
      <w:bookmarkEnd w:id="2303"/>
      <w:bookmarkEnd w:id="2304"/>
      <w:bookmarkEnd w:id="2305"/>
      <w:bookmarkEnd w:id="2306"/>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2307" w:name="_MON_1073821338"/>
    <w:bookmarkEnd w:id="2307"/>
    <w:bookmarkStart w:id="2308" w:name="_MON_1073821370"/>
    <w:bookmarkEnd w:id="2308"/>
    <w:p w14:paraId="03F55DAE" w14:textId="77777777" w:rsidR="00D476B3" w:rsidRDefault="00D476B3">
      <w:pPr>
        <w:pStyle w:val="TH"/>
      </w:pPr>
      <w:r>
        <w:object w:dxaOrig="8640" w:dyaOrig="2820" w14:anchorId="48CDF357">
          <v:shape id="_x0000_i1054" type="#_x0000_t75" style="width:6in;height:140.25pt" o:ole="">
            <v:imagedata r:id="rId73" o:title=""/>
          </v:shape>
          <o:OLEObject Type="Embed" ProgID="Word.Picture.8" ShapeID="_x0000_i1054" DrawAspect="Content" ObjectID="_1829294690"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bookmarkStart w:id="2309" w:name="_CRFigure10_3"/>
      <w:r>
        <w:t>Figure </w:t>
      </w:r>
      <w:bookmarkEnd w:id="2309"/>
      <w:r>
        <w:t>10.3: Services provided at MMCC</w:t>
      </w:r>
      <w:r>
        <w:noBreakHyphen/>
        <w:t>SAP, MMSS</w:t>
      </w:r>
      <w:r>
        <w:noBreakHyphen/>
        <w:t>SAP, MMLCS-SAP, MMSMS</w:t>
      </w:r>
      <w:r>
        <w:noBreakHyphen/>
        <w:t xml:space="preserve">SAP </w:t>
      </w:r>
      <w:r>
        <w:noBreakHyphen/>
        <w:t xml:space="preserve"> Network side</w:t>
      </w:r>
    </w:p>
    <w:p w14:paraId="69192044" w14:textId="77777777" w:rsidR="00D476B3" w:rsidRDefault="00D476B3">
      <w:pPr>
        <w:pStyle w:val="Heading3"/>
      </w:pPr>
      <w:bookmarkStart w:id="2310" w:name="_CR10_2_1"/>
      <w:bookmarkStart w:id="2311" w:name="_Toc11256692"/>
      <w:bookmarkStart w:id="2312" w:name="_Toc36116684"/>
      <w:bookmarkStart w:id="2313" w:name="_Toc45096741"/>
      <w:bookmarkStart w:id="2314" w:name="_Toc51762607"/>
      <w:bookmarkStart w:id="2315" w:name="_Toc218682513"/>
      <w:bookmarkEnd w:id="2310"/>
      <w:r>
        <w:t>10.2.1</w:t>
      </w:r>
      <w:r>
        <w:tab/>
        <w:t>Service state diagram</w:t>
      </w:r>
      <w:bookmarkEnd w:id="2311"/>
      <w:bookmarkEnd w:id="2312"/>
      <w:bookmarkEnd w:id="2313"/>
      <w:bookmarkEnd w:id="2314"/>
      <w:bookmarkEnd w:id="2315"/>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2316" w:name="_MON_1073821391"/>
    <w:bookmarkEnd w:id="2316"/>
    <w:bookmarkStart w:id="2317" w:name="_MON_1073821418"/>
    <w:bookmarkEnd w:id="2317"/>
    <w:p w14:paraId="51788F98" w14:textId="77777777" w:rsidR="00D476B3" w:rsidRDefault="00D476B3">
      <w:pPr>
        <w:pStyle w:val="TH"/>
      </w:pPr>
      <w:r>
        <w:object w:dxaOrig="8640" w:dyaOrig="5835" w14:anchorId="1FFD22A7">
          <v:shape id="_x0000_i1055" type="#_x0000_t75" style="width:6in;height:292.15pt" o:ole="">
            <v:imagedata r:id="rId75" o:title=""/>
          </v:shape>
          <o:OLEObject Type="Embed" ProgID="Word.Picture.8" ShapeID="_x0000_i1055" DrawAspect="Content" ObjectID="_1829294691"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bookmarkStart w:id="2318" w:name="_CRFigure10_4"/>
      <w:r>
        <w:t>Figure </w:t>
      </w:r>
      <w:bookmarkEnd w:id="2318"/>
      <w:r>
        <w:t xml:space="preserve">10.4: Service graph of the Mobility Management entity, towards Call Control </w:t>
      </w:r>
      <w:r>
        <w:noBreakHyphen/>
        <w:t xml:space="preserve"> Network side</w:t>
      </w:r>
    </w:p>
    <w:p w14:paraId="474AD117" w14:textId="77777777" w:rsidR="00D476B3" w:rsidRDefault="00D476B3">
      <w:pPr>
        <w:pStyle w:val="Heading3"/>
      </w:pPr>
      <w:bookmarkStart w:id="2319" w:name="_CR10_2_2"/>
      <w:bookmarkStart w:id="2320" w:name="_Toc11256693"/>
      <w:bookmarkStart w:id="2321" w:name="_Toc36116685"/>
      <w:bookmarkStart w:id="2322" w:name="_Toc45096742"/>
      <w:bookmarkStart w:id="2323" w:name="_Toc51762608"/>
      <w:bookmarkStart w:id="2324" w:name="_Toc218682514"/>
      <w:bookmarkEnd w:id="2319"/>
      <w:r>
        <w:t>10.2.2</w:t>
      </w:r>
      <w:r>
        <w:tab/>
        <w:t>Service primitives</w:t>
      </w:r>
      <w:bookmarkEnd w:id="2320"/>
      <w:bookmarkEnd w:id="2321"/>
      <w:bookmarkEnd w:id="2322"/>
      <w:bookmarkEnd w:id="2323"/>
      <w:bookmarkEnd w:id="2324"/>
    </w:p>
    <w:p w14:paraId="1C442BA3" w14:textId="77777777" w:rsidR="00D476B3" w:rsidRDefault="00D476B3">
      <w:pPr>
        <w:pStyle w:val="TH"/>
      </w:pPr>
      <w:bookmarkStart w:id="2325" w:name="_CRTable10_2"/>
      <w:r>
        <w:t>Table </w:t>
      </w:r>
      <w:bookmarkEnd w:id="2325"/>
      <w:r>
        <w:t>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Type">
              <w:smartTag w:uri="urn:schemas-microsoft-com:office:smarttags" w:element="plac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2326" w:name="_CR10_2_2_1"/>
      <w:bookmarkStart w:id="2327" w:name="_Toc11256694"/>
      <w:bookmarkStart w:id="2328" w:name="_Toc36116686"/>
      <w:bookmarkStart w:id="2329" w:name="_Toc45096743"/>
      <w:bookmarkStart w:id="2330" w:name="_Toc51762609"/>
      <w:bookmarkStart w:id="2331" w:name="_Toc218682515"/>
      <w:bookmarkEnd w:id="2326"/>
      <w:r>
        <w:t>10.2.2.1</w:t>
      </w:r>
      <w:r>
        <w:tab/>
        <w:t>MMXX_EST_REQ</w:t>
      </w:r>
      <w:bookmarkEnd w:id="2327"/>
      <w:bookmarkEnd w:id="2328"/>
      <w:bookmarkEnd w:id="2329"/>
      <w:bookmarkEnd w:id="2330"/>
      <w:bookmarkEnd w:id="2331"/>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2332" w:name="_CR10_2_2_2"/>
      <w:bookmarkStart w:id="2333" w:name="_Toc11256695"/>
      <w:bookmarkStart w:id="2334" w:name="_Toc36116687"/>
      <w:bookmarkStart w:id="2335" w:name="_Toc45096744"/>
      <w:bookmarkStart w:id="2336" w:name="_Toc51762610"/>
      <w:bookmarkStart w:id="2337" w:name="_Toc218682516"/>
      <w:bookmarkEnd w:id="2332"/>
      <w:r>
        <w:lastRenderedPageBreak/>
        <w:t>10.2.2.2</w:t>
      </w:r>
      <w:r>
        <w:tab/>
        <w:t>MMXX_EST_IND</w:t>
      </w:r>
      <w:bookmarkEnd w:id="2333"/>
      <w:bookmarkEnd w:id="2334"/>
      <w:bookmarkEnd w:id="2335"/>
      <w:bookmarkEnd w:id="2336"/>
      <w:bookmarkEnd w:id="2337"/>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2338" w:name="_CR10_2_2_3"/>
      <w:bookmarkStart w:id="2339" w:name="_Toc11256696"/>
      <w:bookmarkStart w:id="2340" w:name="_Toc36116688"/>
      <w:bookmarkStart w:id="2341" w:name="_Toc45096745"/>
      <w:bookmarkStart w:id="2342" w:name="_Toc51762611"/>
      <w:bookmarkStart w:id="2343" w:name="_Toc218682517"/>
      <w:bookmarkEnd w:id="2338"/>
      <w:r>
        <w:t>10.2.2.3</w:t>
      </w:r>
      <w:r>
        <w:tab/>
        <w:t>MMXX_EST_CNF</w:t>
      </w:r>
      <w:bookmarkEnd w:id="2339"/>
      <w:bookmarkEnd w:id="2340"/>
      <w:bookmarkEnd w:id="2341"/>
      <w:bookmarkEnd w:id="2342"/>
      <w:bookmarkEnd w:id="2343"/>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2344" w:name="_CR10_2_2_4"/>
      <w:bookmarkStart w:id="2345" w:name="_Toc11256697"/>
      <w:bookmarkStart w:id="2346" w:name="_Toc36116689"/>
      <w:bookmarkStart w:id="2347" w:name="_Toc45096746"/>
      <w:bookmarkStart w:id="2348" w:name="_Toc51762612"/>
      <w:bookmarkStart w:id="2349" w:name="_Toc218682518"/>
      <w:bookmarkEnd w:id="2344"/>
      <w:r>
        <w:t>10.2.2.4</w:t>
      </w:r>
      <w:r>
        <w:tab/>
        <w:t>MMXX_REL_REQ</w:t>
      </w:r>
      <w:bookmarkEnd w:id="2345"/>
      <w:bookmarkEnd w:id="2346"/>
      <w:bookmarkEnd w:id="2347"/>
      <w:bookmarkEnd w:id="2348"/>
      <w:bookmarkEnd w:id="2349"/>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2350" w:name="_CR10_2_2_5"/>
      <w:bookmarkStart w:id="2351" w:name="_Toc11256698"/>
      <w:bookmarkStart w:id="2352" w:name="_Toc36116690"/>
      <w:bookmarkStart w:id="2353" w:name="_Toc45096747"/>
      <w:bookmarkStart w:id="2354" w:name="_Toc51762613"/>
      <w:bookmarkStart w:id="2355" w:name="_Toc218682519"/>
      <w:bookmarkEnd w:id="2350"/>
      <w:r>
        <w:t>10.2.2.5</w:t>
      </w:r>
      <w:r>
        <w:tab/>
        <w:t>MMXX_REL_IND</w:t>
      </w:r>
      <w:bookmarkEnd w:id="2351"/>
      <w:bookmarkEnd w:id="2352"/>
      <w:bookmarkEnd w:id="2353"/>
      <w:bookmarkEnd w:id="2354"/>
      <w:bookmarkEnd w:id="2355"/>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2356" w:name="_CR10_2_2_6"/>
      <w:bookmarkStart w:id="2357" w:name="_Toc11256699"/>
      <w:bookmarkStart w:id="2358" w:name="_Toc36116691"/>
      <w:bookmarkStart w:id="2359" w:name="_Toc45096748"/>
      <w:bookmarkStart w:id="2360" w:name="_Toc51762614"/>
      <w:bookmarkStart w:id="2361" w:name="_Toc218682520"/>
      <w:bookmarkEnd w:id="2356"/>
      <w:r>
        <w:t>10.2.2.6</w:t>
      </w:r>
      <w:r>
        <w:tab/>
        <w:t>MMXX_DATA_REQ</w:t>
      </w:r>
      <w:bookmarkEnd w:id="2357"/>
      <w:bookmarkEnd w:id="2358"/>
      <w:bookmarkEnd w:id="2359"/>
      <w:bookmarkEnd w:id="2360"/>
      <w:bookmarkEnd w:id="2361"/>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2362" w:name="_CR10_2_2_7"/>
      <w:bookmarkStart w:id="2363" w:name="_Toc11256700"/>
      <w:bookmarkStart w:id="2364" w:name="_Toc36116692"/>
      <w:bookmarkStart w:id="2365" w:name="_Toc45096749"/>
      <w:bookmarkStart w:id="2366" w:name="_Toc51762615"/>
      <w:bookmarkStart w:id="2367" w:name="_Toc218682521"/>
      <w:bookmarkEnd w:id="2362"/>
      <w:r>
        <w:t>10.2.2.7</w:t>
      </w:r>
      <w:r>
        <w:tab/>
        <w:t>MMXX_DATA_IND</w:t>
      </w:r>
      <w:bookmarkEnd w:id="2363"/>
      <w:bookmarkEnd w:id="2364"/>
      <w:bookmarkEnd w:id="2365"/>
      <w:bookmarkEnd w:id="2366"/>
      <w:bookmarkEnd w:id="2367"/>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2368" w:name="_CR10_2_2_8"/>
      <w:bookmarkStart w:id="2369" w:name="_Toc11256701"/>
      <w:bookmarkStart w:id="2370" w:name="_Toc36116693"/>
      <w:bookmarkStart w:id="2371" w:name="_Toc45096750"/>
      <w:bookmarkStart w:id="2372" w:name="_Toc51762616"/>
      <w:bookmarkStart w:id="2373" w:name="_Toc218682522"/>
      <w:bookmarkEnd w:id="2368"/>
      <w:r>
        <w:t>10.2.2.8</w:t>
      </w:r>
      <w:r>
        <w:tab/>
        <w:t>MMXX_UNIT_DATA_REQ</w:t>
      </w:r>
      <w:bookmarkEnd w:id="2369"/>
      <w:bookmarkEnd w:id="2370"/>
      <w:bookmarkEnd w:id="2371"/>
      <w:bookmarkEnd w:id="2372"/>
      <w:bookmarkEnd w:id="2373"/>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2374" w:name="_CR10_2_2_9"/>
      <w:bookmarkStart w:id="2375" w:name="_Toc11256702"/>
      <w:bookmarkStart w:id="2376" w:name="_Toc36116694"/>
      <w:bookmarkStart w:id="2377" w:name="_Toc45096751"/>
      <w:bookmarkStart w:id="2378" w:name="_Toc51762617"/>
      <w:bookmarkStart w:id="2379" w:name="_Toc218682523"/>
      <w:bookmarkEnd w:id="2374"/>
      <w:r>
        <w:t>10.2.2.9</w:t>
      </w:r>
      <w:r>
        <w:tab/>
        <w:t>MMXX_UNIT_DATA_IND</w:t>
      </w:r>
      <w:bookmarkEnd w:id="2375"/>
      <w:bookmarkEnd w:id="2376"/>
      <w:bookmarkEnd w:id="2377"/>
      <w:bookmarkEnd w:id="2378"/>
      <w:bookmarkEnd w:id="237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2380" w:name="_CR10_2_2_10"/>
      <w:bookmarkStart w:id="2381" w:name="_Toc11256703"/>
      <w:bookmarkStart w:id="2382" w:name="_Toc36116695"/>
      <w:bookmarkStart w:id="2383" w:name="_Toc45096752"/>
      <w:bookmarkStart w:id="2384" w:name="_Toc51762618"/>
      <w:bookmarkStart w:id="2385" w:name="_Toc218682524"/>
      <w:bookmarkEnd w:id="2380"/>
      <w:r>
        <w:t>10.2.2.10</w:t>
      </w:r>
      <w:r>
        <w:tab/>
        <w:t>MMCC_SYNC_REQ</w:t>
      </w:r>
      <w:bookmarkEnd w:id="2381"/>
      <w:bookmarkEnd w:id="2382"/>
      <w:bookmarkEnd w:id="2383"/>
      <w:bookmarkEnd w:id="2384"/>
      <w:bookmarkEnd w:id="2385"/>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2386" w:name="_CR10_2_2_11"/>
      <w:bookmarkStart w:id="2387" w:name="_Toc11256704"/>
      <w:bookmarkStart w:id="2388" w:name="_Toc36116696"/>
      <w:bookmarkStart w:id="2389" w:name="_Toc45096753"/>
      <w:bookmarkStart w:id="2390" w:name="_Toc51762619"/>
      <w:bookmarkStart w:id="2391" w:name="_Toc218682525"/>
      <w:bookmarkEnd w:id="2386"/>
      <w:r>
        <w:t>10.2.2.11</w:t>
      </w:r>
      <w:r>
        <w:tab/>
        <w:t>MMCC_SYNC_CNF</w:t>
      </w:r>
      <w:bookmarkEnd w:id="2387"/>
      <w:bookmarkEnd w:id="2388"/>
      <w:bookmarkEnd w:id="2389"/>
      <w:bookmarkEnd w:id="2390"/>
      <w:bookmarkEnd w:id="2391"/>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2392" w:name="_CR10_3"/>
      <w:bookmarkStart w:id="2393" w:name="_Toc11256705"/>
      <w:bookmarkStart w:id="2394" w:name="_Toc36116697"/>
      <w:bookmarkStart w:id="2395" w:name="_Toc45096754"/>
      <w:bookmarkStart w:id="2396" w:name="_Toc51762620"/>
      <w:bookmarkStart w:id="2397" w:name="_Toc218682526"/>
      <w:bookmarkEnd w:id="2392"/>
      <w:r>
        <w:t>10.3</w:t>
      </w:r>
      <w:r>
        <w:tab/>
        <w:t>Services provided by radio resource management entity for GPRS services</w:t>
      </w:r>
      <w:bookmarkEnd w:id="2393"/>
      <w:bookmarkEnd w:id="2394"/>
      <w:bookmarkEnd w:id="2395"/>
      <w:bookmarkEnd w:id="2396"/>
      <w:bookmarkEnd w:id="2397"/>
    </w:p>
    <w:p w14:paraId="09EC9B6F" w14:textId="77777777" w:rsidR="00D476B3" w:rsidRDefault="00D476B3">
      <w:pPr>
        <w:pStyle w:val="Heading3"/>
        <w:tabs>
          <w:tab w:val="left" w:pos="1140"/>
        </w:tabs>
        <w:ind w:left="1140" w:hanging="1140"/>
      </w:pPr>
      <w:bookmarkStart w:id="2398" w:name="_CR10_3_1"/>
      <w:bookmarkStart w:id="2399" w:name="_Toc11256706"/>
      <w:bookmarkStart w:id="2400" w:name="_Toc36116698"/>
      <w:bookmarkStart w:id="2401" w:name="_Toc45096755"/>
      <w:bookmarkStart w:id="2402" w:name="_Toc51762621"/>
      <w:bookmarkStart w:id="2403" w:name="_Toc218682527"/>
      <w:bookmarkEnd w:id="2398"/>
      <w:r>
        <w:t>10.3.1</w:t>
      </w:r>
      <w:r>
        <w:tab/>
        <w:t>Service primitives for GRR-SAP</w:t>
      </w:r>
      <w:bookmarkEnd w:id="2399"/>
      <w:bookmarkEnd w:id="2400"/>
      <w:bookmarkEnd w:id="2401"/>
      <w:bookmarkEnd w:id="2402"/>
      <w:bookmarkEnd w:id="2403"/>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2404" w:name="MCCQCTEMPBM_00000041"/>
      <w:bookmarkStart w:id="2405" w:name="MCCQCTEMPBM_00000043"/>
      <w:r>
        <w:t>chapter</w:t>
      </w:r>
      <w:bookmarkEnd w:id="2404"/>
      <w:r>
        <w:t>s</w:t>
      </w:r>
      <w:bookmarkEnd w:id="2405"/>
      <w:r>
        <w:t xml:space="preserve"> 10.3.1.1 - 10.3.1.5 are Void]</w:t>
      </w:r>
    </w:p>
    <w:p w14:paraId="50312B70" w14:textId="77777777" w:rsidR="00D476B3" w:rsidRDefault="00D476B3">
      <w:pPr>
        <w:pStyle w:val="Heading3"/>
      </w:pPr>
      <w:bookmarkStart w:id="2406" w:name="_CR10_3_2"/>
      <w:bookmarkStart w:id="2407" w:name="_Toc11256707"/>
      <w:bookmarkStart w:id="2408" w:name="_Toc36116699"/>
      <w:bookmarkStart w:id="2409" w:name="_Toc45096756"/>
      <w:bookmarkStart w:id="2410" w:name="_Toc51762622"/>
      <w:bookmarkStart w:id="2411" w:name="_Toc218682528"/>
      <w:bookmarkEnd w:id="2406"/>
      <w:r>
        <w:lastRenderedPageBreak/>
        <w:t>10.3.2</w:t>
      </w:r>
      <w:r>
        <w:tab/>
        <w:t>Service primitives for GMMRR-SAP</w:t>
      </w:r>
      <w:bookmarkEnd w:id="2407"/>
      <w:bookmarkEnd w:id="2408"/>
      <w:bookmarkEnd w:id="2409"/>
      <w:bookmarkEnd w:id="2410"/>
      <w:bookmarkEnd w:id="2411"/>
    </w:p>
    <w:p w14:paraId="095C37F0" w14:textId="77777777" w:rsidR="00D476B3" w:rsidRDefault="00D476B3">
      <w:pPr>
        <w:pStyle w:val="TH"/>
      </w:pPr>
      <w:bookmarkStart w:id="2412" w:name="_CRTable10_3_2"/>
      <w:r>
        <w:t xml:space="preserve">Table </w:t>
      </w:r>
      <w:bookmarkEnd w:id="2412"/>
      <w:r>
        <w:t>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2413" w:name="_CR10_3_2_1"/>
      <w:bookmarkStart w:id="2414" w:name="_Toc11256708"/>
      <w:bookmarkStart w:id="2415" w:name="_Toc36116700"/>
      <w:bookmarkStart w:id="2416" w:name="_Toc45096757"/>
      <w:bookmarkStart w:id="2417" w:name="_Toc51762623"/>
      <w:bookmarkStart w:id="2418" w:name="_Toc218682529"/>
      <w:bookmarkEnd w:id="2413"/>
      <w:r>
        <w:t>10.3.2.1</w:t>
      </w:r>
      <w:r>
        <w:tab/>
        <w:t>GMMRR-PAGE-REQ</w:t>
      </w:r>
      <w:bookmarkEnd w:id="2414"/>
      <w:bookmarkEnd w:id="2415"/>
      <w:bookmarkEnd w:id="2416"/>
      <w:bookmarkEnd w:id="2417"/>
      <w:bookmarkEnd w:id="2418"/>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2419" w:name="_CR10_4"/>
      <w:bookmarkStart w:id="2420" w:name="_Toc11256709"/>
      <w:bookmarkStart w:id="2421" w:name="_Toc36116701"/>
      <w:bookmarkStart w:id="2422" w:name="_Toc45096758"/>
      <w:bookmarkStart w:id="2423" w:name="_Toc51762624"/>
      <w:bookmarkStart w:id="2424" w:name="_Toc218682530"/>
      <w:bookmarkEnd w:id="2419"/>
      <w:r>
        <w:t>10.4</w:t>
      </w:r>
      <w:r>
        <w:tab/>
        <w:t>Services provided by the LLC entity for GPRS services</w:t>
      </w:r>
      <w:bookmarkEnd w:id="2420"/>
      <w:bookmarkEnd w:id="2421"/>
      <w:bookmarkEnd w:id="2422"/>
      <w:bookmarkEnd w:id="2423"/>
      <w:bookmarkEnd w:id="2424"/>
    </w:p>
    <w:p w14:paraId="2A9E7DBD" w14:textId="77777777" w:rsidR="00D476B3" w:rsidRDefault="00D476B3">
      <w:pPr>
        <w:pStyle w:val="Heading3"/>
      </w:pPr>
      <w:bookmarkStart w:id="2425" w:name="_CR10_4_1"/>
      <w:bookmarkStart w:id="2426" w:name="_Toc11256710"/>
      <w:bookmarkStart w:id="2427" w:name="_Toc36116702"/>
      <w:bookmarkStart w:id="2428" w:name="_Toc45096759"/>
      <w:bookmarkStart w:id="2429" w:name="_Toc51762625"/>
      <w:bookmarkStart w:id="2430" w:name="_Toc218682531"/>
      <w:bookmarkEnd w:id="2425"/>
      <w:r>
        <w:t>10.4.1</w:t>
      </w:r>
      <w:r>
        <w:tab/>
        <w:t>Service primitives for LLGMM-SAP</w:t>
      </w:r>
      <w:bookmarkEnd w:id="2426"/>
      <w:bookmarkEnd w:id="2427"/>
      <w:bookmarkEnd w:id="2428"/>
      <w:bookmarkEnd w:id="2429"/>
      <w:bookmarkEnd w:id="2430"/>
    </w:p>
    <w:p w14:paraId="1D4A889D" w14:textId="77777777" w:rsidR="00D476B3" w:rsidRDefault="00D476B3">
      <w:pPr>
        <w:pStyle w:val="TH"/>
      </w:pPr>
      <w:bookmarkStart w:id="2431" w:name="_CRTable10_4_1"/>
      <w:r>
        <w:t xml:space="preserve">Table </w:t>
      </w:r>
      <w:bookmarkEnd w:id="2431"/>
      <w:r>
        <w:t>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2432" w:name="_CR10_4_1_1"/>
      <w:bookmarkStart w:id="2433" w:name="_Toc11256711"/>
      <w:bookmarkStart w:id="2434" w:name="_Toc36116703"/>
      <w:bookmarkStart w:id="2435" w:name="_Toc45096760"/>
      <w:bookmarkStart w:id="2436" w:name="_Toc51762626"/>
      <w:bookmarkStart w:id="2437" w:name="_Toc218682532"/>
      <w:bookmarkEnd w:id="2432"/>
      <w:r>
        <w:rPr>
          <w:lang w:val="fr-FR"/>
        </w:rPr>
        <w:t>10.4.1.1</w:t>
      </w:r>
      <w:r>
        <w:rPr>
          <w:lang w:val="fr-FR"/>
        </w:rPr>
        <w:tab/>
        <w:t>LLGMM-ASSIGN-REQ</w:t>
      </w:r>
      <w:bookmarkEnd w:id="2433"/>
      <w:bookmarkEnd w:id="2434"/>
      <w:bookmarkEnd w:id="2435"/>
      <w:bookmarkEnd w:id="2436"/>
      <w:bookmarkEnd w:id="2437"/>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2438" w:name="_CR10_4_1_2"/>
      <w:bookmarkStart w:id="2439" w:name="_Toc11256712"/>
      <w:bookmarkStart w:id="2440" w:name="_Toc36116704"/>
      <w:bookmarkStart w:id="2441" w:name="_Toc45096761"/>
      <w:bookmarkStart w:id="2442" w:name="_Toc51762627"/>
      <w:bookmarkStart w:id="2443" w:name="_Toc218682533"/>
      <w:bookmarkEnd w:id="2438"/>
      <w:r>
        <w:t>10.4.1.2</w:t>
      </w:r>
      <w:r>
        <w:tab/>
        <w:t>Void</w:t>
      </w:r>
      <w:bookmarkEnd w:id="2439"/>
      <w:bookmarkEnd w:id="2440"/>
      <w:bookmarkEnd w:id="2441"/>
      <w:bookmarkEnd w:id="2442"/>
      <w:bookmarkEnd w:id="2443"/>
    </w:p>
    <w:p w14:paraId="774B77EC" w14:textId="77777777" w:rsidR="00D476B3" w:rsidRDefault="00D476B3">
      <w:pPr>
        <w:pStyle w:val="Heading4"/>
      </w:pPr>
      <w:bookmarkStart w:id="2444" w:name="_CR10_4_1_3"/>
      <w:bookmarkStart w:id="2445" w:name="_Toc11256713"/>
      <w:bookmarkStart w:id="2446" w:name="_Toc36116705"/>
      <w:bookmarkStart w:id="2447" w:name="_Toc45096762"/>
      <w:bookmarkStart w:id="2448" w:name="_Toc51762628"/>
      <w:bookmarkStart w:id="2449" w:name="_Toc218682534"/>
      <w:bookmarkEnd w:id="2444"/>
      <w:r>
        <w:t>10.4.1.3</w:t>
      </w:r>
      <w:r>
        <w:tab/>
        <w:t>LLGMM-SUSPEND-REQ</w:t>
      </w:r>
      <w:bookmarkEnd w:id="2445"/>
      <w:bookmarkEnd w:id="2446"/>
      <w:bookmarkEnd w:id="2447"/>
      <w:bookmarkEnd w:id="2448"/>
      <w:bookmarkEnd w:id="2449"/>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2450" w:name="_CR10_4_1_4"/>
      <w:bookmarkStart w:id="2451" w:name="_Toc11256714"/>
      <w:bookmarkStart w:id="2452" w:name="_Toc36116706"/>
      <w:bookmarkStart w:id="2453" w:name="_Toc45096763"/>
      <w:bookmarkStart w:id="2454" w:name="_Toc51762629"/>
      <w:bookmarkStart w:id="2455" w:name="_Toc218682535"/>
      <w:bookmarkEnd w:id="2450"/>
      <w:r>
        <w:t>10.4.1.4</w:t>
      </w:r>
      <w:r>
        <w:tab/>
        <w:t>LLGMM-RESUME-REQ</w:t>
      </w:r>
      <w:bookmarkEnd w:id="2451"/>
      <w:bookmarkEnd w:id="2452"/>
      <w:bookmarkEnd w:id="2453"/>
      <w:bookmarkEnd w:id="2454"/>
      <w:bookmarkEnd w:id="2455"/>
    </w:p>
    <w:p w14:paraId="229D6915" w14:textId="77777777" w:rsidR="00D476B3" w:rsidRDefault="00D476B3">
      <w:r>
        <w:t>Normal LLC frame sending and reception is possible again.</w:t>
      </w:r>
    </w:p>
    <w:p w14:paraId="0BD51D47" w14:textId="77777777" w:rsidR="00D476B3" w:rsidRDefault="00D476B3">
      <w:pPr>
        <w:pStyle w:val="Heading4"/>
      </w:pPr>
      <w:bookmarkStart w:id="2456" w:name="_CR10_4_1_5"/>
      <w:bookmarkStart w:id="2457" w:name="_Toc11256715"/>
      <w:bookmarkStart w:id="2458" w:name="_Toc36116707"/>
      <w:bookmarkStart w:id="2459" w:name="_Toc45096764"/>
      <w:bookmarkStart w:id="2460" w:name="_Toc51762630"/>
      <w:bookmarkStart w:id="2461" w:name="_Toc218682536"/>
      <w:bookmarkEnd w:id="2456"/>
      <w:r>
        <w:t>10.4.1.5</w:t>
      </w:r>
      <w:r>
        <w:tab/>
        <w:t>Void</w:t>
      </w:r>
      <w:bookmarkEnd w:id="2457"/>
      <w:bookmarkEnd w:id="2458"/>
      <w:bookmarkEnd w:id="2459"/>
      <w:bookmarkEnd w:id="2460"/>
      <w:bookmarkEnd w:id="2461"/>
    </w:p>
    <w:p w14:paraId="09D0EDAF" w14:textId="77777777" w:rsidR="00D476B3" w:rsidRDefault="00D476B3">
      <w:pPr>
        <w:pStyle w:val="Heading4"/>
      </w:pPr>
      <w:bookmarkStart w:id="2462" w:name="_CR10_4_1_6"/>
      <w:bookmarkStart w:id="2463" w:name="_Toc11256716"/>
      <w:bookmarkStart w:id="2464" w:name="_Toc36116708"/>
      <w:bookmarkStart w:id="2465" w:name="_Toc45096765"/>
      <w:bookmarkStart w:id="2466" w:name="_Toc51762631"/>
      <w:bookmarkStart w:id="2467" w:name="_Toc218682537"/>
      <w:bookmarkEnd w:id="2462"/>
      <w:r>
        <w:t>10.4.1.6</w:t>
      </w:r>
      <w:r>
        <w:tab/>
        <w:t>Void</w:t>
      </w:r>
      <w:bookmarkEnd w:id="2463"/>
      <w:bookmarkEnd w:id="2464"/>
      <w:bookmarkEnd w:id="2465"/>
      <w:bookmarkEnd w:id="2466"/>
      <w:bookmarkEnd w:id="2467"/>
    </w:p>
    <w:p w14:paraId="2F3B1197" w14:textId="77777777" w:rsidR="00D476B3" w:rsidRDefault="00D476B3">
      <w:pPr>
        <w:pStyle w:val="Heading4"/>
      </w:pPr>
      <w:bookmarkStart w:id="2468" w:name="_CR10_4_1_7"/>
      <w:bookmarkStart w:id="2469" w:name="_Toc11256717"/>
      <w:bookmarkStart w:id="2470" w:name="_Toc36116709"/>
      <w:bookmarkStart w:id="2471" w:name="_Toc45096766"/>
      <w:bookmarkStart w:id="2472" w:name="_Toc51762632"/>
      <w:bookmarkStart w:id="2473" w:name="_Toc218682538"/>
      <w:bookmarkEnd w:id="2468"/>
      <w:r>
        <w:t>10.4.1.7</w:t>
      </w:r>
      <w:r>
        <w:tab/>
        <w:t>LLGMM-PAGE-IND</w:t>
      </w:r>
      <w:bookmarkEnd w:id="2469"/>
      <w:bookmarkEnd w:id="2470"/>
      <w:bookmarkEnd w:id="2471"/>
      <w:bookmarkEnd w:id="2472"/>
      <w:bookmarkEnd w:id="2473"/>
    </w:p>
    <w:p w14:paraId="081E9E7B" w14:textId="77777777" w:rsidR="00D476B3" w:rsidRDefault="00D476B3">
      <w:r>
        <w:t>Requires to send a paging message to the mobile station.</w:t>
      </w:r>
    </w:p>
    <w:p w14:paraId="19B2993F" w14:textId="77777777" w:rsidR="00D476B3" w:rsidRDefault="00D476B3">
      <w:pPr>
        <w:pStyle w:val="Heading4"/>
      </w:pPr>
      <w:bookmarkStart w:id="2474" w:name="_CR10_4_1_8"/>
      <w:bookmarkStart w:id="2475" w:name="_Toc11256718"/>
      <w:bookmarkStart w:id="2476" w:name="_Toc36116710"/>
      <w:bookmarkStart w:id="2477" w:name="_Toc45096767"/>
      <w:bookmarkStart w:id="2478" w:name="_Toc51762633"/>
      <w:bookmarkStart w:id="2479" w:name="_Toc218682539"/>
      <w:bookmarkEnd w:id="2474"/>
      <w:r>
        <w:lastRenderedPageBreak/>
        <w:t>10.4.1.8</w:t>
      </w:r>
      <w:r>
        <w:tab/>
        <w:t>LLGMM-PAGE-RESP-IND</w:t>
      </w:r>
      <w:bookmarkEnd w:id="2475"/>
      <w:bookmarkEnd w:id="2476"/>
      <w:bookmarkEnd w:id="2477"/>
      <w:bookmarkEnd w:id="2478"/>
      <w:bookmarkEnd w:id="2479"/>
    </w:p>
    <w:p w14:paraId="73ADC114" w14:textId="77777777" w:rsidR="00D476B3" w:rsidRDefault="00D476B3">
      <w:r>
        <w:t>A paging response has been received from the mobile.</w:t>
      </w:r>
    </w:p>
    <w:p w14:paraId="6BD50922" w14:textId="77777777" w:rsidR="00D476B3" w:rsidRDefault="00D476B3">
      <w:pPr>
        <w:pStyle w:val="Heading4"/>
      </w:pPr>
      <w:bookmarkStart w:id="2480" w:name="_CR10_4_1_9"/>
      <w:bookmarkStart w:id="2481" w:name="_Toc11256719"/>
      <w:bookmarkStart w:id="2482" w:name="_Toc36116711"/>
      <w:bookmarkStart w:id="2483" w:name="_Toc45096768"/>
      <w:bookmarkStart w:id="2484" w:name="_Toc51762634"/>
      <w:bookmarkStart w:id="2485" w:name="_Toc218682540"/>
      <w:bookmarkEnd w:id="2480"/>
      <w:r>
        <w:t>10.4.1.9</w:t>
      </w:r>
      <w:r>
        <w:tab/>
        <w:t>LL-UNITDATA-REQ</w:t>
      </w:r>
      <w:bookmarkEnd w:id="2481"/>
      <w:bookmarkEnd w:id="2482"/>
      <w:bookmarkEnd w:id="2483"/>
      <w:bookmarkEnd w:id="2484"/>
      <w:bookmarkEnd w:id="2485"/>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486" w:name="_CR10_4_1_10"/>
      <w:bookmarkStart w:id="2487" w:name="_Toc11256720"/>
      <w:bookmarkStart w:id="2488" w:name="_Toc36116712"/>
      <w:bookmarkStart w:id="2489" w:name="_Toc45096769"/>
      <w:bookmarkStart w:id="2490" w:name="_Toc51762635"/>
      <w:bookmarkStart w:id="2491" w:name="_Toc218682541"/>
      <w:bookmarkEnd w:id="2486"/>
      <w:r>
        <w:t>10.4.1.10</w:t>
      </w:r>
      <w:r>
        <w:tab/>
        <w:t>LL-UNITDATA-IND</w:t>
      </w:r>
      <w:bookmarkEnd w:id="2487"/>
      <w:bookmarkEnd w:id="2488"/>
      <w:bookmarkEnd w:id="2489"/>
      <w:bookmarkEnd w:id="2490"/>
      <w:bookmarkEnd w:id="249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492" w:name="_CR10_4_1_11"/>
      <w:bookmarkStart w:id="2493" w:name="_Toc11256721"/>
      <w:bookmarkStart w:id="2494" w:name="_Toc36116713"/>
      <w:bookmarkStart w:id="2495" w:name="_Toc45096770"/>
      <w:bookmarkStart w:id="2496" w:name="_Toc51762636"/>
      <w:bookmarkStart w:id="2497" w:name="_Toc218682542"/>
      <w:bookmarkEnd w:id="2492"/>
      <w:r>
        <w:t>10.4.1.11</w:t>
      </w:r>
      <w:r>
        <w:tab/>
        <w:t>LLGMM-STATUS-IND</w:t>
      </w:r>
      <w:bookmarkEnd w:id="2493"/>
      <w:bookmarkEnd w:id="2494"/>
      <w:bookmarkEnd w:id="2495"/>
      <w:bookmarkEnd w:id="2496"/>
      <w:bookmarkEnd w:id="2497"/>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498" w:name="_CR10_4_2"/>
      <w:bookmarkStart w:id="2499" w:name="_Toc11256722"/>
      <w:bookmarkStart w:id="2500" w:name="_Toc36116714"/>
      <w:bookmarkStart w:id="2501" w:name="_Toc45096771"/>
      <w:bookmarkStart w:id="2502" w:name="_Toc51762637"/>
      <w:bookmarkStart w:id="2503" w:name="_Toc218682543"/>
      <w:bookmarkEnd w:id="2498"/>
      <w:r>
        <w:t>10.4.2</w:t>
      </w:r>
      <w:r>
        <w:tab/>
        <w:t>Service primitives for LLSMS-SAP</w:t>
      </w:r>
      <w:bookmarkEnd w:id="2499"/>
      <w:bookmarkEnd w:id="2500"/>
      <w:bookmarkEnd w:id="2501"/>
      <w:bookmarkEnd w:id="2502"/>
      <w:bookmarkEnd w:id="2503"/>
    </w:p>
    <w:p w14:paraId="07E34827" w14:textId="77777777" w:rsidR="00D476B3" w:rsidRDefault="00D476B3">
      <w:pPr>
        <w:pStyle w:val="TH"/>
      </w:pPr>
      <w:bookmarkStart w:id="2504" w:name="_CRTable10_4_2"/>
      <w:r>
        <w:t xml:space="preserve">Table </w:t>
      </w:r>
      <w:bookmarkEnd w:id="2504"/>
      <w:r>
        <w:t>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505" w:name="_CR10_4_2_1"/>
      <w:bookmarkStart w:id="2506" w:name="_Toc11256723"/>
      <w:bookmarkStart w:id="2507" w:name="_Toc36116715"/>
      <w:bookmarkStart w:id="2508" w:name="_Toc45096772"/>
      <w:bookmarkStart w:id="2509" w:name="_Toc51762638"/>
      <w:bookmarkStart w:id="2510" w:name="_Toc218682544"/>
      <w:bookmarkEnd w:id="2505"/>
      <w:r>
        <w:t>10.4.2.1</w:t>
      </w:r>
      <w:r>
        <w:tab/>
        <w:t>LL-UNITDATA-REQ</w:t>
      </w:r>
      <w:bookmarkEnd w:id="2506"/>
      <w:bookmarkEnd w:id="2507"/>
      <w:bookmarkEnd w:id="2508"/>
      <w:bookmarkEnd w:id="2509"/>
      <w:bookmarkEnd w:id="2510"/>
    </w:p>
    <w:p w14:paraId="79C7A536" w14:textId="77777777" w:rsidR="00D476B3" w:rsidRDefault="00D476B3">
      <w:r>
        <w:t>An LLC UI frame will be sent to the peer entity.</w:t>
      </w:r>
    </w:p>
    <w:p w14:paraId="7B1A1062" w14:textId="77777777" w:rsidR="00D476B3" w:rsidRDefault="00D476B3">
      <w:pPr>
        <w:pStyle w:val="Heading4"/>
      </w:pPr>
      <w:bookmarkStart w:id="2511" w:name="_CR10_4_2_2"/>
      <w:bookmarkStart w:id="2512" w:name="_Toc11256724"/>
      <w:bookmarkStart w:id="2513" w:name="_Toc36116716"/>
      <w:bookmarkStart w:id="2514" w:name="_Toc45096773"/>
      <w:bookmarkStart w:id="2515" w:name="_Toc51762639"/>
      <w:bookmarkStart w:id="2516" w:name="_Toc218682545"/>
      <w:bookmarkEnd w:id="2511"/>
      <w:r>
        <w:t>10.4.2.2</w:t>
      </w:r>
      <w:r>
        <w:tab/>
        <w:t>LL-UNITDATA-IND</w:t>
      </w:r>
      <w:bookmarkEnd w:id="2512"/>
      <w:bookmarkEnd w:id="2513"/>
      <w:bookmarkEnd w:id="2514"/>
      <w:bookmarkEnd w:id="2515"/>
      <w:bookmarkEnd w:id="2516"/>
    </w:p>
    <w:p w14:paraId="31F384E6" w14:textId="77777777" w:rsidR="00D476B3" w:rsidRDefault="00D476B3">
      <w:r>
        <w:t>An LLC UI frame has been received from the peer entity.</w:t>
      </w:r>
    </w:p>
    <w:p w14:paraId="663E4AC9" w14:textId="77777777" w:rsidR="00D476B3" w:rsidRDefault="00D476B3">
      <w:pPr>
        <w:pStyle w:val="Heading2"/>
      </w:pPr>
      <w:bookmarkStart w:id="2517" w:name="_CR10_5"/>
      <w:bookmarkStart w:id="2518" w:name="_Toc11256725"/>
      <w:bookmarkStart w:id="2519" w:name="_Toc36116717"/>
      <w:bookmarkStart w:id="2520" w:name="_Toc45096774"/>
      <w:bookmarkStart w:id="2521" w:name="_Toc51762640"/>
      <w:bookmarkStart w:id="2522" w:name="_Toc218682546"/>
      <w:bookmarkEnd w:id="2517"/>
      <w:r>
        <w:t>10.5</w:t>
      </w:r>
      <w:r>
        <w:tab/>
        <w:t>Services provided by the GMM for GPRS services</w:t>
      </w:r>
      <w:bookmarkEnd w:id="2518"/>
      <w:bookmarkEnd w:id="2519"/>
      <w:bookmarkEnd w:id="2520"/>
      <w:bookmarkEnd w:id="2521"/>
      <w:bookmarkEnd w:id="2522"/>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523" w:name="_CR10_5_1"/>
      <w:bookmarkStart w:id="2524" w:name="_Toc11256726"/>
      <w:bookmarkStart w:id="2525" w:name="_Toc36116718"/>
      <w:bookmarkStart w:id="2526" w:name="_Toc45096775"/>
      <w:bookmarkStart w:id="2527" w:name="_Toc51762641"/>
      <w:bookmarkStart w:id="2528" w:name="_Toc218682547"/>
      <w:bookmarkEnd w:id="2523"/>
      <w:r>
        <w:t>10.5.1</w:t>
      </w:r>
      <w:r>
        <w:tab/>
        <w:t>Service primitives for GMMSM-SAP</w:t>
      </w:r>
      <w:bookmarkEnd w:id="2524"/>
      <w:bookmarkEnd w:id="2525"/>
      <w:bookmarkEnd w:id="2526"/>
      <w:bookmarkEnd w:id="2527"/>
      <w:bookmarkEnd w:id="2528"/>
    </w:p>
    <w:p w14:paraId="57510D3F" w14:textId="77777777" w:rsidR="00D476B3" w:rsidRDefault="00D476B3">
      <w:pPr>
        <w:pStyle w:val="TH"/>
      </w:pPr>
      <w:bookmarkStart w:id="2529" w:name="_CRTable10_5_1"/>
      <w:r>
        <w:t xml:space="preserve">Table </w:t>
      </w:r>
      <w:bookmarkEnd w:id="2529"/>
      <w:r>
        <w:t>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530" w:name="_CR10_5_1_1"/>
      <w:bookmarkStart w:id="2531" w:name="_Toc11256727"/>
      <w:bookmarkStart w:id="2532" w:name="_Toc36116719"/>
      <w:bookmarkStart w:id="2533" w:name="_Toc45096776"/>
      <w:bookmarkStart w:id="2534" w:name="_Toc51762642"/>
      <w:bookmarkStart w:id="2535" w:name="_Toc218682548"/>
      <w:bookmarkEnd w:id="2530"/>
      <w:r>
        <w:t>10.5.1.1</w:t>
      </w:r>
      <w:r>
        <w:tab/>
        <w:t>GMMSM-RELEASE-IND</w:t>
      </w:r>
      <w:bookmarkEnd w:id="2531"/>
      <w:bookmarkEnd w:id="2532"/>
      <w:bookmarkEnd w:id="2533"/>
      <w:bookmarkEnd w:id="2534"/>
      <w:bookmarkEnd w:id="2535"/>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536" w:name="_CR10_5_1_2"/>
      <w:bookmarkStart w:id="2537" w:name="_Toc11256728"/>
      <w:bookmarkStart w:id="2538" w:name="_Toc36116720"/>
      <w:bookmarkStart w:id="2539" w:name="_Toc45096777"/>
      <w:bookmarkStart w:id="2540" w:name="_Toc51762643"/>
      <w:bookmarkStart w:id="2541" w:name="_Toc218682549"/>
      <w:bookmarkEnd w:id="2536"/>
      <w:r>
        <w:lastRenderedPageBreak/>
        <w:t>10.5.1.2</w:t>
      </w:r>
      <w:r>
        <w:tab/>
        <w:t>GMMSM-UNITDATA-REQ</w:t>
      </w:r>
      <w:bookmarkEnd w:id="2537"/>
      <w:bookmarkEnd w:id="2538"/>
      <w:bookmarkEnd w:id="2539"/>
      <w:bookmarkEnd w:id="2540"/>
      <w:bookmarkEnd w:id="254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542" w:name="_CR10_5_1_3"/>
      <w:bookmarkStart w:id="2543" w:name="_Toc11256729"/>
      <w:bookmarkStart w:id="2544" w:name="_Toc36116721"/>
      <w:bookmarkStart w:id="2545" w:name="_Toc45096778"/>
      <w:bookmarkStart w:id="2546" w:name="_Toc51762644"/>
      <w:bookmarkStart w:id="2547" w:name="_Toc218682550"/>
      <w:bookmarkEnd w:id="2542"/>
      <w:r>
        <w:t>10.5.1.3</w:t>
      </w:r>
      <w:r>
        <w:tab/>
        <w:t>GMMSM-UNITDATA-IND</w:t>
      </w:r>
      <w:bookmarkEnd w:id="2543"/>
      <w:bookmarkEnd w:id="2544"/>
      <w:bookmarkEnd w:id="2545"/>
      <w:bookmarkEnd w:id="2546"/>
      <w:bookmarkEnd w:id="2547"/>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548" w:name="_CR10_5_2"/>
      <w:bookmarkStart w:id="2549" w:name="_Toc11256730"/>
      <w:bookmarkStart w:id="2550" w:name="_Toc36116722"/>
      <w:bookmarkStart w:id="2551" w:name="_Toc45096779"/>
      <w:bookmarkStart w:id="2552" w:name="_Toc51762645"/>
      <w:bookmarkStart w:id="2553" w:name="_Toc218682551"/>
      <w:bookmarkEnd w:id="2548"/>
      <w:r>
        <w:t>10.5.2</w:t>
      </w:r>
      <w:r>
        <w:tab/>
        <w:t>Service primitives</w:t>
      </w:r>
      <w:r>
        <w:rPr>
          <w:rFonts w:hint="eastAsia"/>
        </w:rPr>
        <w:t xml:space="preserve"> for PMMSMS-SAP</w:t>
      </w:r>
      <w:bookmarkEnd w:id="2549"/>
      <w:bookmarkEnd w:id="2550"/>
      <w:bookmarkEnd w:id="2551"/>
      <w:bookmarkEnd w:id="2552"/>
      <w:bookmarkEnd w:id="2553"/>
    </w:p>
    <w:p w14:paraId="7E474B1D" w14:textId="77777777" w:rsidR="00D476B3" w:rsidRDefault="00D476B3">
      <w:pPr>
        <w:pStyle w:val="TH"/>
      </w:pPr>
      <w:bookmarkStart w:id="2554" w:name="_CRTable10_5_2"/>
      <w:r>
        <w:t>Table </w:t>
      </w:r>
      <w:bookmarkEnd w:id="2554"/>
      <w:r>
        <w:t xml:space="preserve">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555" w:name="_CR10_5_2_1"/>
      <w:bookmarkStart w:id="2556" w:name="_Toc11256731"/>
      <w:bookmarkStart w:id="2557" w:name="_Toc36116723"/>
      <w:bookmarkStart w:id="2558" w:name="_Toc45096780"/>
      <w:bookmarkStart w:id="2559" w:name="_Toc51762646"/>
      <w:bookmarkStart w:id="2560" w:name="_Toc218682552"/>
      <w:bookmarkEnd w:id="2555"/>
      <w:r>
        <w:rPr>
          <w:rFonts w:hint="eastAsia"/>
        </w:rPr>
        <w:t>10</w:t>
      </w:r>
      <w:r>
        <w:t>.5.2.1</w:t>
      </w:r>
      <w:r>
        <w:tab/>
        <w:t>PMMSMS_REL_REQ</w:t>
      </w:r>
      <w:bookmarkEnd w:id="2556"/>
      <w:bookmarkEnd w:id="2557"/>
      <w:bookmarkEnd w:id="2558"/>
      <w:bookmarkEnd w:id="2559"/>
      <w:bookmarkEnd w:id="2560"/>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561" w:name="_CR10_5_2_2"/>
      <w:bookmarkStart w:id="2562" w:name="_Toc11256732"/>
      <w:bookmarkStart w:id="2563" w:name="_Toc36116724"/>
      <w:bookmarkStart w:id="2564" w:name="_Toc45096781"/>
      <w:bookmarkStart w:id="2565" w:name="_Toc51762647"/>
      <w:bookmarkStart w:id="2566" w:name="_Toc218682553"/>
      <w:bookmarkEnd w:id="2561"/>
      <w:r>
        <w:rPr>
          <w:rFonts w:hint="eastAsia"/>
        </w:rPr>
        <w:t>10</w:t>
      </w:r>
      <w:r>
        <w:t>.5.2.2</w:t>
      </w:r>
      <w:r>
        <w:tab/>
        <w:t>PMMSMS_ERROR_IND</w:t>
      </w:r>
      <w:bookmarkEnd w:id="2562"/>
      <w:bookmarkEnd w:id="2563"/>
      <w:bookmarkEnd w:id="2564"/>
      <w:bookmarkEnd w:id="2565"/>
      <w:bookmarkEnd w:id="2566"/>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567" w:name="_CR10_5_2_3"/>
      <w:bookmarkStart w:id="2568" w:name="_Toc11256733"/>
      <w:bookmarkStart w:id="2569" w:name="_Toc36116725"/>
      <w:bookmarkStart w:id="2570" w:name="_Toc45096782"/>
      <w:bookmarkStart w:id="2571" w:name="_Toc51762648"/>
      <w:bookmarkStart w:id="2572" w:name="_Toc218682554"/>
      <w:bookmarkEnd w:id="2567"/>
      <w:r>
        <w:t>10.5.2.</w:t>
      </w:r>
      <w:r>
        <w:rPr>
          <w:rFonts w:hint="eastAsia"/>
        </w:rPr>
        <w:t>3</w:t>
      </w:r>
      <w:r>
        <w:tab/>
        <w:t>PMMSMS_UNITDATA_REQ</w:t>
      </w:r>
      <w:bookmarkEnd w:id="2568"/>
      <w:bookmarkEnd w:id="2569"/>
      <w:bookmarkEnd w:id="2570"/>
      <w:bookmarkEnd w:id="2571"/>
      <w:bookmarkEnd w:id="2572"/>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573" w:name="_CR10_5_2_4"/>
      <w:bookmarkStart w:id="2574" w:name="_Toc11256734"/>
      <w:bookmarkStart w:id="2575" w:name="_Toc36116726"/>
      <w:bookmarkStart w:id="2576" w:name="_Toc45096783"/>
      <w:bookmarkStart w:id="2577" w:name="_Toc51762649"/>
      <w:bookmarkStart w:id="2578" w:name="_Toc218682555"/>
      <w:bookmarkEnd w:id="2573"/>
      <w:r>
        <w:t>10.5.2.</w:t>
      </w:r>
      <w:r>
        <w:rPr>
          <w:rFonts w:hint="eastAsia"/>
        </w:rPr>
        <w:t>4</w:t>
      </w:r>
      <w:r>
        <w:tab/>
        <w:t>PMMSMS_UNITDATA_IND</w:t>
      </w:r>
      <w:bookmarkEnd w:id="2574"/>
      <w:bookmarkEnd w:id="2575"/>
      <w:bookmarkEnd w:id="2576"/>
      <w:bookmarkEnd w:id="2577"/>
      <w:bookmarkEnd w:id="2578"/>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724EACA2" w14:textId="77777777" w:rsidR="00D476B3" w:rsidRDefault="00D476B3">
      <w:pPr>
        <w:pStyle w:val="Heading3"/>
        <w:rPr>
          <w:sz w:val="22"/>
          <w:szCs w:val="24"/>
        </w:rPr>
      </w:pPr>
      <w:bookmarkStart w:id="2579" w:name="_CR10_5_3"/>
      <w:bookmarkStart w:id="2580" w:name="_Toc11256735"/>
      <w:bookmarkStart w:id="2581" w:name="_Toc36116727"/>
      <w:bookmarkStart w:id="2582" w:name="_Toc45096784"/>
      <w:bookmarkStart w:id="2583" w:name="_Toc51762650"/>
      <w:bookmarkStart w:id="2584" w:name="_Toc218682556"/>
      <w:bookmarkEnd w:id="2579"/>
      <w:r>
        <w:rPr>
          <w:szCs w:val="24"/>
        </w:rPr>
        <w:t>10.5.3</w:t>
      </w:r>
      <w:r>
        <w:rPr>
          <w:szCs w:val="24"/>
        </w:rPr>
        <w:tab/>
        <w:t>Service primitives for GMMSS-SAP</w:t>
      </w:r>
      <w:bookmarkEnd w:id="2580"/>
      <w:bookmarkEnd w:id="2581"/>
      <w:bookmarkEnd w:id="2582"/>
      <w:bookmarkEnd w:id="2583"/>
      <w:bookmarkEnd w:id="2584"/>
    </w:p>
    <w:p w14:paraId="4F41A53B" w14:textId="77777777" w:rsidR="00D476B3" w:rsidRDefault="00D476B3">
      <w:pPr>
        <w:pStyle w:val="TH"/>
        <w:rPr>
          <w:bCs/>
          <w:szCs w:val="24"/>
        </w:rPr>
      </w:pPr>
      <w:bookmarkStart w:id="2585" w:name="_CRTable10_5_3"/>
      <w:r>
        <w:rPr>
          <w:bCs/>
          <w:szCs w:val="24"/>
        </w:rPr>
        <w:t xml:space="preserve">Table </w:t>
      </w:r>
      <w:bookmarkEnd w:id="2585"/>
      <w:r>
        <w:rPr>
          <w:bCs/>
          <w:szCs w:val="24"/>
        </w:rPr>
        <w:t>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586" w:name="_CR10_5_3_1"/>
      <w:bookmarkStart w:id="2587" w:name="_Toc11256736"/>
      <w:bookmarkStart w:id="2588" w:name="_Toc36116728"/>
      <w:bookmarkStart w:id="2589" w:name="_Toc45096785"/>
      <w:bookmarkStart w:id="2590" w:name="_Toc51762651"/>
      <w:bookmarkStart w:id="2591" w:name="_Toc218682557"/>
      <w:bookmarkEnd w:id="2586"/>
      <w:r>
        <w:t>10.5.3.1</w:t>
      </w:r>
      <w:r>
        <w:tab/>
        <w:t>GMMSS-RELEASE-IND</w:t>
      </w:r>
      <w:bookmarkEnd w:id="2587"/>
      <w:bookmarkEnd w:id="2588"/>
      <w:bookmarkEnd w:id="2589"/>
      <w:bookmarkEnd w:id="2590"/>
      <w:bookmarkEnd w:id="259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592" w:name="_CR10_5_3_2"/>
      <w:bookmarkStart w:id="2593" w:name="_Toc11256737"/>
      <w:bookmarkStart w:id="2594" w:name="_Toc36116729"/>
      <w:bookmarkStart w:id="2595" w:name="_Toc45096786"/>
      <w:bookmarkStart w:id="2596" w:name="_Toc51762652"/>
      <w:bookmarkStart w:id="2597" w:name="_Toc218682558"/>
      <w:bookmarkEnd w:id="2592"/>
      <w:r>
        <w:t>10.5.3.2</w:t>
      </w:r>
      <w:r>
        <w:tab/>
        <w:t>GMMSS-UNITDATA-REQ</w:t>
      </w:r>
      <w:bookmarkEnd w:id="2593"/>
      <w:bookmarkEnd w:id="2594"/>
      <w:bookmarkEnd w:id="2595"/>
      <w:bookmarkEnd w:id="2596"/>
      <w:bookmarkEnd w:id="2597"/>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598" w:name="_CR10_5_3_3"/>
      <w:bookmarkStart w:id="2599" w:name="_Toc11256738"/>
      <w:bookmarkStart w:id="2600" w:name="_Toc36116730"/>
      <w:bookmarkStart w:id="2601" w:name="_Toc45096787"/>
      <w:bookmarkStart w:id="2602" w:name="_Toc51762653"/>
      <w:bookmarkStart w:id="2603" w:name="_Toc218682559"/>
      <w:bookmarkEnd w:id="2598"/>
      <w:r>
        <w:lastRenderedPageBreak/>
        <w:t>10.5.3.3</w:t>
      </w:r>
      <w:r>
        <w:tab/>
        <w:t>GMMSS-UNITDATA-IND</w:t>
      </w:r>
      <w:bookmarkEnd w:id="2599"/>
      <w:bookmarkEnd w:id="2600"/>
      <w:bookmarkEnd w:id="2601"/>
      <w:bookmarkEnd w:id="2602"/>
      <w:bookmarkEnd w:id="2603"/>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604" w:name="_CR10_6"/>
      <w:bookmarkStart w:id="2605" w:name="_Toc11256739"/>
      <w:bookmarkStart w:id="2606" w:name="_Toc36116731"/>
      <w:bookmarkStart w:id="2607" w:name="_Toc45096788"/>
      <w:bookmarkStart w:id="2608" w:name="_Toc51762654"/>
      <w:bookmarkStart w:id="2609" w:name="_Toc218682560"/>
      <w:bookmarkEnd w:id="2604"/>
      <w:r>
        <w:t>10.6</w:t>
      </w:r>
      <w:r>
        <w:tab/>
        <w:t>Services provided by the Radio Resource Management entity for CTS on the fixed part</w:t>
      </w:r>
      <w:bookmarkEnd w:id="2605"/>
      <w:bookmarkEnd w:id="2606"/>
      <w:bookmarkEnd w:id="2607"/>
      <w:bookmarkEnd w:id="2608"/>
      <w:bookmarkEnd w:id="2609"/>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610" w:name="_CR10_6_1"/>
      <w:bookmarkStart w:id="2611" w:name="_Toc11256740"/>
      <w:bookmarkStart w:id="2612" w:name="_Toc36116732"/>
      <w:bookmarkStart w:id="2613" w:name="_Toc45096789"/>
      <w:bookmarkStart w:id="2614" w:name="_Toc51762655"/>
      <w:bookmarkStart w:id="2615" w:name="_Toc218682561"/>
      <w:bookmarkEnd w:id="2610"/>
      <w:r>
        <w:t>10.6.1</w:t>
      </w:r>
      <w:r>
        <w:tab/>
        <w:t>Service primitives</w:t>
      </w:r>
      <w:bookmarkEnd w:id="2611"/>
      <w:bookmarkEnd w:id="2612"/>
      <w:bookmarkEnd w:id="2613"/>
      <w:bookmarkEnd w:id="2614"/>
      <w:bookmarkEnd w:id="2615"/>
    </w:p>
    <w:p w14:paraId="03397174" w14:textId="77777777" w:rsidR="00D476B3" w:rsidRDefault="00D476B3">
      <w:pPr>
        <w:pStyle w:val="TH"/>
      </w:pPr>
      <w:bookmarkStart w:id="2616" w:name="_CRTable10_6"/>
      <w:r>
        <w:t>Table </w:t>
      </w:r>
      <w:bookmarkEnd w:id="2616"/>
      <w:r>
        <w:t>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617" w:name="_CR10_6_1_1"/>
      <w:bookmarkStart w:id="2618" w:name="_Toc11256741"/>
      <w:bookmarkStart w:id="2619" w:name="_Toc36116733"/>
      <w:bookmarkStart w:id="2620" w:name="_Toc45096790"/>
      <w:bookmarkStart w:id="2621" w:name="_Toc51762656"/>
      <w:bookmarkStart w:id="2622" w:name="_Toc218682562"/>
      <w:bookmarkEnd w:id="2617"/>
      <w:r>
        <w:t>10.6.1.1</w:t>
      </w:r>
      <w:r>
        <w:tab/>
        <w:t>RR_ CTS_ALIVE_CHECK_REQ</w:t>
      </w:r>
      <w:bookmarkEnd w:id="2618"/>
      <w:bookmarkEnd w:id="2619"/>
      <w:bookmarkEnd w:id="2620"/>
      <w:bookmarkEnd w:id="2621"/>
      <w:bookmarkEnd w:id="2622"/>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623" w:name="_CR10_6_1_2"/>
      <w:bookmarkStart w:id="2624" w:name="_Toc11256742"/>
      <w:bookmarkStart w:id="2625" w:name="_Toc36116734"/>
      <w:bookmarkStart w:id="2626" w:name="_Toc45096791"/>
      <w:bookmarkStart w:id="2627" w:name="_Toc51762657"/>
      <w:bookmarkStart w:id="2628" w:name="_Toc218682563"/>
      <w:bookmarkEnd w:id="2623"/>
      <w:r>
        <w:t>10.6.1.2</w:t>
      </w:r>
      <w:r>
        <w:tab/>
        <w:t>RR_ CTS_ALIVE_CHECK_IND</w:t>
      </w:r>
      <w:bookmarkEnd w:id="2624"/>
      <w:bookmarkEnd w:id="2625"/>
      <w:bookmarkEnd w:id="2626"/>
      <w:bookmarkEnd w:id="2627"/>
      <w:bookmarkEnd w:id="2628"/>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629" w:name="_CR10_6_1_3"/>
      <w:bookmarkStart w:id="2630" w:name="_Toc11256743"/>
      <w:bookmarkStart w:id="2631" w:name="_Toc36116735"/>
      <w:bookmarkStart w:id="2632" w:name="_Toc45096792"/>
      <w:bookmarkStart w:id="2633" w:name="_Toc51762658"/>
      <w:bookmarkStart w:id="2634" w:name="_Toc218682564"/>
      <w:bookmarkEnd w:id="2629"/>
      <w:r>
        <w:t>10.6.1.3</w:t>
      </w:r>
      <w:r>
        <w:tab/>
        <w:t>RR_ CTS_HUNTING_REQ</w:t>
      </w:r>
      <w:bookmarkEnd w:id="2630"/>
      <w:bookmarkEnd w:id="2631"/>
      <w:bookmarkEnd w:id="2632"/>
      <w:bookmarkEnd w:id="2633"/>
      <w:bookmarkEnd w:id="2634"/>
    </w:p>
    <w:p w14:paraId="549CDF0E" w14:textId="77777777" w:rsidR="00D476B3" w:rsidRDefault="00D476B3">
      <w:r>
        <w:t>Request to hunt the mobiles.</w:t>
      </w:r>
    </w:p>
    <w:p w14:paraId="2125FF85" w14:textId="77777777" w:rsidR="00D476B3" w:rsidRDefault="00D476B3">
      <w:pPr>
        <w:pStyle w:val="Heading4"/>
      </w:pPr>
      <w:bookmarkStart w:id="2635" w:name="_CR10_6_1_4"/>
      <w:bookmarkStart w:id="2636" w:name="_Toc11256744"/>
      <w:bookmarkStart w:id="2637" w:name="_Toc36116736"/>
      <w:bookmarkStart w:id="2638" w:name="_Toc45096793"/>
      <w:bookmarkStart w:id="2639" w:name="_Toc51762659"/>
      <w:bookmarkStart w:id="2640" w:name="_Toc218682565"/>
      <w:bookmarkEnd w:id="2635"/>
      <w:r>
        <w:t>10.6.1.4</w:t>
      </w:r>
      <w:r>
        <w:tab/>
        <w:t>RR_ CTS_GROUP_ALERTING_REQ</w:t>
      </w:r>
      <w:bookmarkEnd w:id="2636"/>
      <w:bookmarkEnd w:id="2637"/>
      <w:bookmarkEnd w:id="2638"/>
      <w:bookmarkEnd w:id="2639"/>
      <w:bookmarkEnd w:id="2640"/>
    </w:p>
    <w:p w14:paraId="49C84637" w14:textId="77777777" w:rsidR="00D476B3" w:rsidRDefault="00D476B3">
      <w:r>
        <w:t>Request to alert a group of mobiles.</w:t>
      </w:r>
    </w:p>
    <w:p w14:paraId="233A8EF6" w14:textId="77777777" w:rsidR="00D476B3" w:rsidRDefault="00D476B3">
      <w:pPr>
        <w:pStyle w:val="Heading1"/>
      </w:pPr>
      <w:bookmarkStart w:id="2641" w:name="_CR11"/>
      <w:bookmarkStart w:id="2642" w:name="_Toc11256745"/>
      <w:bookmarkStart w:id="2643" w:name="_Toc36116737"/>
      <w:bookmarkStart w:id="2644" w:name="_Toc45096794"/>
      <w:bookmarkStart w:id="2645" w:name="_Toc51762660"/>
      <w:bookmarkStart w:id="2646" w:name="_Toc218682566"/>
      <w:bookmarkEnd w:id="2641"/>
      <w:r>
        <w:lastRenderedPageBreak/>
        <w:t>11</w:t>
      </w:r>
      <w:r>
        <w:tab/>
        <w:t>L3 Messages</w:t>
      </w:r>
      <w:bookmarkEnd w:id="2642"/>
      <w:bookmarkEnd w:id="2643"/>
      <w:bookmarkEnd w:id="2644"/>
      <w:bookmarkEnd w:id="2645"/>
      <w:bookmarkEnd w:id="264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647" w:name="_CR11_1"/>
      <w:bookmarkStart w:id="2648" w:name="_Toc11256746"/>
      <w:bookmarkStart w:id="2649" w:name="_Toc36116738"/>
      <w:bookmarkStart w:id="2650" w:name="_Toc45096795"/>
      <w:bookmarkStart w:id="2651" w:name="_Toc51762661"/>
      <w:bookmarkStart w:id="2652" w:name="_Toc218682567"/>
      <w:bookmarkEnd w:id="2647"/>
      <w:r>
        <w:t>11.1</w:t>
      </w:r>
      <w:r>
        <w:tab/>
        <w:t>General</w:t>
      </w:r>
      <w:bookmarkEnd w:id="2648"/>
      <w:bookmarkEnd w:id="2649"/>
      <w:bookmarkEnd w:id="2650"/>
      <w:bookmarkEnd w:id="2651"/>
      <w:bookmarkEnd w:id="2652"/>
    </w:p>
    <w:p w14:paraId="6AD9B029" w14:textId="77777777" w:rsidR="00D476B3" w:rsidRDefault="00D476B3">
      <w:pPr>
        <w:pStyle w:val="Heading3"/>
      </w:pPr>
      <w:bookmarkStart w:id="2653" w:name="_CR11_1_1"/>
      <w:bookmarkStart w:id="2654" w:name="_Toc11256747"/>
      <w:bookmarkStart w:id="2655" w:name="_Toc36116739"/>
      <w:bookmarkStart w:id="2656" w:name="_Toc45096796"/>
      <w:bookmarkStart w:id="2657" w:name="_Toc51762662"/>
      <w:bookmarkStart w:id="2658" w:name="_Toc218682568"/>
      <w:bookmarkEnd w:id="2653"/>
      <w:r>
        <w:t>11.1.1</w:t>
      </w:r>
      <w:r>
        <w:tab/>
        <w:t>Messages</w:t>
      </w:r>
      <w:bookmarkEnd w:id="2654"/>
      <w:bookmarkEnd w:id="2655"/>
      <w:bookmarkEnd w:id="2656"/>
      <w:bookmarkEnd w:id="2657"/>
      <w:bookmarkEnd w:id="2658"/>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659" w:name="_CR11_1_2"/>
      <w:bookmarkStart w:id="2660" w:name="_Toc11256748"/>
      <w:bookmarkStart w:id="2661" w:name="_Toc36116740"/>
      <w:bookmarkStart w:id="2662" w:name="_Toc45096797"/>
      <w:bookmarkStart w:id="2663" w:name="_Toc51762663"/>
      <w:bookmarkStart w:id="2664" w:name="_Toc218682569"/>
      <w:bookmarkEnd w:id="2659"/>
      <w:r>
        <w:lastRenderedPageBreak/>
        <w:t>11.1.2</w:t>
      </w:r>
      <w:r>
        <w:tab/>
        <w:t>Octets</w:t>
      </w:r>
      <w:bookmarkEnd w:id="2660"/>
      <w:bookmarkEnd w:id="2661"/>
      <w:bookmarkEnd w:id="2662"/>
      <w:bookmarkEnd w:id="2663"/>
      <w:bookmarkEnd w:id="2664"/>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665" w:name="_CR11_1_3"/>
      <w:bookmarkStart w:id="2666" w:name="_Toc11256749"/>
      <w:bookmarkStart w:id="2667" w:name="_Toc36116741"/>
      <w:bookmarkStart w:id="2668" w:name="_Toc45096798"/>
      <w:bookmarkStart w:id="2669" w:name="_Toc51762664"/>
      <w:bookmarkStart w:id="2670" w:name="_Toc218682570"/>
      <w:bookmarkEnd w:id="2665"/>
      <w:r>
        <w:t>11.1.3</w:t>
      </w:r>
      <w:r>
        <w:tab/>
        <w:t>Integer</w:t>
      </w:r>
      <w:bookmarkEnd w:id="2666"/>
      <w:bookmarkEnd w:id="2667"/>
      <w:bookmarkEnd w:id="2668"/>
      <w:bookmarkEnd w:id="2669"/>
      <w:bookmarkEnd w:id="2670"/>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671" w:name="_CR11_1_3_1"/>
      <w:bookmarkStart w:id="2672" w:name="_Toc11256750"/>
      <w:bookmarkStart w:id="2673" w:name="_Toc36116742"/>
      <w:bookmarkStart w:id="2674" w:name="_Toc45096799"/>
      <w:bookmarkStart w:id="2675" w:name="_Toc51762665"/>
      <w:bookmarkStart w:id="2676" w:name="_Toc218682571"/>
      <w:bookmarkEnd w:id="2671"/>
      <w:r>
        <w:t>11.1.3.1</w:t>
      </w:r>
      <w:r>
        <w:tab/>
        <w:t>Binary</w:t>
      </w:r>
      <w:bookmarkEnd w:id="2672"/>
      <w:bookmarkEnd w:id="2673"/>
      <w:bookmarkEnd w:id="2674"/>
      <w:bookmarkEnd w:id="2675"/>
      <w:bookmarkEnd w:id="2676"/>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25pt;height:27.05pt" o:ole="">
            <v:imagedata r:id="rId77" o:title=""/>
          </v:shape>
          <o:OLEObject Type="Embed" ProgID="Equation.2" ShapeID="_x0000_i1056" DrawAspect="Content" ObjectID="_1829294692" r:id="rId78"/>
        </w:object>
      </w:r>
    </w:p>
    <w:p w14:paraId="29704E0F" w14:textId="77777777" w:rsidR="00D476B3" w:rsidRDefault="00D476B3">
      <w:pPr>
        <w:pStyle w:val="TF"/>
      </w:pPr>
    </w:p>
    <w:p w14:paraId="546F561D" w14:textId="77777777" w:rsidR="00D476B3" w:rsidRDefault="00D476B3">
      <w:pPr>
        <w:pStyle w:val="Heading4"/>
      </w:pPr>
      <w:bookmarkStart w:id="2677" w:name="_CR11_1_3_2"/>
      <w:bookmarkStart w:id="2678" w:name="_Toc11256751"/>
      <w:bookmarkStart w:id="2679" w:name="_Toc36116743"/>
      <w:bookmarkStart w:id="2680" w:name="_Toc45096800"/>
      <w:bookmarkStart w:id="2681" w:name="_Toc51762666"/>
      <w:bookmarkStart w:id="2682" w:name="_Toc218682572"/>
      <w:bookmarkEnd w:id="2677"/>
      <w:r>
        <w:t>11.1.3.2</w:t>
      </w:r>
      <w:r>
        <w:tab/>
        <w:t>2-complement binary</w:t>
      </w:r>
      <w:bookmarkEnd w:id="2678"/>
      <w:bookmarkEnd w:id="2679"/>
      <w:bookmarkEnd w:id="2680"/>
      <w:bookmarkEnd w:id="2681"/>
      <w:bookmarkEnd w:id="2682"/>
    </w:p>
    <w:p w14:paraId="4E476702" w14:textId="77777777" w:rsidR="00D476B3" w:rsidRPr="00A62956" w:rsidRDefault="00D476B3" w:rsidP="00A62956">
      <w:r w:rsidRPr="00A62956">
        <w:t>A message part is said to encode in 2-complement binary an integer to indicate that concrete strings are mapped, for some usage, on the set of signed integers with the following rule:</w:t>
      </w:r>
    </w:p>
    <w:p w14:paraId="244794B7" w14:textId="77777777" w:rsidR="00D476B3" w:rsidRPr="00A62956" w:rsidRDefault="00D476B3" w:rsidP="00A62956">
      <w:pPr>
        <w:pStyle w:val="B1"/>
      </w:pPr>
      <w:r w:rsidRPr="00A62956">
        <w:t>-</w:t>
      </w:r>
      <w:r w:rsidRPr="00A62956">
        <w:tab/>
        <w:t>Let k denote the length of the bit string, and let b(i) denote an integer of value 0 if the ith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3.95pt;height:56.2pt" o:ole="" fillcolor="window">
            <v:imagedata r:id="rId79" o:title=""/>
          </v:shape>
          <o:OLEObject Type="Embed" ProgID="Equation.2" ShapeID="_x0000_i1057" DrawAspect="Content" ObjectID="_1829294693" r:id="rId80"/>
        </w:object>
      </w:r>
    </w:p>
    <w:p w14:paraId="303A4421" w14:textId="77777777" w:rsidR="00D476B3" w:rsidRDefault="00D476B3">
      <w:pPr>
        <w:pStyle w:val="TF"/>
      </w:pPr>
    </w:p>
    <w:p w14:paraId="465483F3" w14:textId="77777777" w:rsidR="00D476B3" w:rsidRDefault="00D476B3">
      <w:pPr>
        <w:pStyle w:val="Heading3"/>
      </w:pPr>
      <w:bookmarkStart w:id="2683" w:name="_CR11_1_4"/>
      <w:bookmarkStart w:id="2684" w:name="_Toc11256752"/>
      <w:bookmarkStart w:id="2685" w:name="_Toc36116744"/>
      <w:bookmarkStart w:id="2686" w:name="_Toc45096801"/>
      <w:bookmarkStart w:id="2687" w:name="_Toc51762667"/>
      <w:bookmarkStart w:id="2688" w:name="_Toc218682573"/>
      <w:bookmarkEnd w:id="2683"/>
      <w:r>
        <w:t>11.1.4</w:t>
      </w:r>
      <w:r>
        <w:tab/>
        <w:t>Spare parts</w:t>
      </w:r>
      <w:bookmarkEnd w:id="2684"/>
      <w:bookmarkEnd w:id="2685"/>
      <w:bookmarkEnd w:id="2686"/>
      <w:bookmarkEnd w:id="2687"/>
      <w:bookmarkEnd w:id="2688"/>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689" w:name="_CR11_2"/>
      <w:bookmarkStart w:id="2690" w:name="_Toc11256753"/>
      <w:bookmarkStart w:id="2691" w:name="_Toc36116745"/>
      <w:bookmarkStart w:id="2692" w:name="_Toc45096802"/>
      <w:bookmarkStart w:id="2693" w:name="_Toc51762668"/>
      <w:bookmarkStart w:id="2694" w:name="_Toc218682574"/>
      <w:bookmarkEnd w:id="2689"/>
      <w:r>
        <w:lastRenderedPageBreak/>
        <w:t>11.2</w:t>
      </w:r>
      <w:r>
        <w:tab/>
        <w:t>Standard L3 messages</w:t>
      </w:r>
      <w:bookmarkEnd w:id="2690"/>
      <w:bookmarkEnd w:id="2691"/>
      <w:bookmarkEnd w:id="2692"/>
      <w:bookmarkEnd w:id="2693"/>
      <w:bookmarkEnd w:id="2694"/>
    </w:p>
    <w:p w14:paraId="3AD295E5" w14:textId="77777777" w:rsidR="00D476B3" w:rsidRDefault="00D476B3">
      <w:pPr>
        <w:pStyle w:val="Heading3"/>
      </w:pPr>
      <w:bookmarkStart w:id="2695" w:name="_CR11_2_1"/>
      <w:bookmarkStart w:id="2696" w:name="_Toc11256754"/>
      <w:bookmarkStart w:id="2697" w:name="_Toc36116746"/>
      <w:bookmarkStart w:id="2698" w:name="_Toc45096803"/>
      <w:bookmarkStart w:id="2699" w:name="_Toc51762669"/>
      <w:bookmarkStart w:id="2700" w:name="_Toc218682575"/>
      <w:bookmarkEnd w:id="2695"/>
      <w:r>
        <w:t>11.2.1</w:t>
      </w:r>
      <w:r>
        <w:tab/>
        <w:t>Components of a standard L3 message</w:t>
      </w:r>
      <w:bookmarkEnd w:id="2696"/>
      <w:bookmarkEnd w:id="2697"/>
      <w:bookmarkEnd w:id="2698"/>
      <w:bookmarkEnd w:id="2699"/>
      <w:bookmarkEnd w:id="2700"/>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701" w:name="_CR11_2_1_1"/>
      <w:bookmarkStart w:id="2702" w:name="_Toc11256755"/>
      <w:bookmarkStart w:id="2703" w:name="_Toc36116747"/>
      <w:bookmarkStart w:id="2704" w:name="_Toc45096804"/>
      <w:bookmarkStart w:id="2705" w:name="_Toc51762670"/>
      <w:bookmarkStart w:id="2706" w:name="_Toc218682576"/>
      <w:bookmarkEnd w:id="2701"/>
      <w:r>
        <w:t>11.2.1.1</w:t>
      </w:r>
      <w:r>
        <w:tab/>
        <w:t>Format of standard information elements</w:t>
      </w:r>
      <w:bookmarkEnd w:id="2702"/>
      <w:bookmarkEnd w:id="2703"/>
      <w:bookmarkEnd w:id="2704"/>
      <w:bookmarkEnd w:id="2705"/>
      <w:bookmarkEnd w:id="27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bookmarkStart w:id="2707" w:name="_CRTable11_1"/>
      <w:r>
        <w:t>Table </w:t>
      </w:r>
      <w:bookmarkEnd w:id="2707"/>
      <w:r>
        <w:t>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Type">
              <w:smartTag w:uri="urn:schemas-microsoft-com:office:smarttags" w:element="City">
                <w:smartTag w:uri="urn:schemas-microsoft-com:office:smarttags" w:element="plac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2B9B0FAF" w:rsidR="00B81CB7" w:rsidRDefault="00B81CB7">
      <w:r>
        <w:t>LV-E and TLV-E are used</w:t>
      </w:r>
      <w:r w:rsidR="006A30CB">
        <w:t xml:space="preserve"> by</w:t>
      </w:r>
      <w:r>
        <w:t xml:space="preserve"> for</w:t>
      </w:r>
      <w:r w:rsidR="006A30CB">
        <w:t xml:space="preserve"> example,</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w:t>
      </w:r>
      <w:r w:rsidR="006A30CB">
        <w:t xml:space="preserve"> The use of LV-E and TLV-E is specified for each protocol in the relevant protocol specification (e.g. </w:t>
      </w:r>
      <w:bookmarkStart w:id="2708" w:name="OLE_LINK185"/>
      <w:bookmarkStart w:id="2709" w:name="OLE_LINK186"/>
      <w:r w:rsidR="006A30CB">
        <w:t>3GPP TS 24.301 [25], 3GPP TS 24.501 [31]</w:t>
      </w:r>
      <w:bookmarkEnd w:id="2708"/>
      <w:bookmarkEnd w:id="2709"/>
      <w:r w:rsidR="006A30CB">
        <w:t>, 3GPP TS 24.587 [34], 3GPP TS 24.193 [35]).</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710" w:name="_CR11_2_1_1_1"/>
      <w:bookmarkStart w:id="2711" w:name="_Toc11256756"/>
      <w:bookmarkStart w:id="2712" w:name="_Toc36116748"/>
      <w:bookmarkStart w:id="2713" w:name="_Toc45096805"/>
      <w:bookmarkStart w:id="2714" w:name="_Toc51762671"/>
      <w:bookmarkStart w:id="2715" w:name="_Toc218682577"/>
      <w:bookmarkEnd w:id="2710"/>
      <w:r>
        <w:t>11.2.1.1.1</w:t>
      </w:r>
      <w:r>
        <w:tab/>
        <w:t>Information element type and value part</w:t>
      </w:r>
      <w:bookmarkEnd w:id="2711"/>
      <w:bookmarkEnd w:id="2712"/>
      <w:bookmarkEnd w:id="2713"/>
      <w:bookmarkEnd w:id="2714"/>
      <w:bookmarkEnd w:id="2715"/>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716" w:name="_CR11_2_1_1_2"/>
      <w:bookmarkStart w:id="2717" w:name="_Toc11256757"/>
      <w:bookmarkStart w:id="2718" w:name="_Toc36116749"/>
      <w:bookmarkStart w:id="2719" w:name="_Toc45096806"/>
      <w:bookmarkStart w:id="2720" w:name="_Toc51762672"/>
      <w:bookmarkStart w:id="2721" w:name="_Toc218682578"/>
      <w:bookmarkEnd w:id="2716"/>
      <w:r>
        <w:lastRenderedPageBreak/>
        <w:t>11.2.1.1.2</w:t>
      </w:r>
      <w:r>
        <w:tab/>
        <w:t>Length indicator</w:t>
      </w:r>
      <w:bookmarkEnd w:id="2717"/>
      <w:bookmarkEnd w:id="2718"/>
      <w:bookmarkEnd w:id="2719"/>
      <w:bookmarkEnd w:id="2720"/>
      <w:bookmarkEnd w:id="2721"/>
    </w:p>
    <w:p w14:paraId="6ED0235E" w14:textId="3E8E618A" w:rsidR="00D476B3" w:rsidRDefault="00B81CB7">
      <w:r w:rsidRPr="007E6407">
        <w:t xml:space="preserve">For </w:t>
      </w:r>
      <w:smartTag w:uri="urn:schemas-microsoft-com:office:smarttags" w:element="City">
        <w:smartTag w:uri="urn:schemas-microsoft-com:office:smarttags" w:element="PlaceType">
          <w:smartTag w:uri="urn:schemas-microsoft-com:office:smarttags" w:element="place">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City">
        <w:smartTag w:uri="urn:schemas-microsoft-com:office:smarttags" w:element="PlaceType">
          <w:smartTag w:uri="urn:schemas-microsoft-com:office:smarttags" w:element="place">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722" w:name="_CR11_2_1_1_3"/>
      <w:bookmarkStart w:id="2723" w:name="_Toc11256758"/>
      <w:bookmarkStart w:id="2724" w:name="_Toc36116750"/>
      <w:bookmarkStart w:id="2725" w:name="_Toc45096807"/>
      <w:bookmarkStart w:id="2726" w:name="_Toc51762673"/>
      <w:bookmarkStart w:id="2727" w:name="_Toc218682579"/>
      <w:bookmarkEnd w:id="2722"/>
      <w:r>
        <w:t>11.2.1.1.3</w:t>
      </w:r>
      <w:r>
        <w:tab/>
        <w:t>Information element identifier</w:t>
      </w:r>
      <w:bookmarkEnd w:id="2723"/>
      <w:bookmarkEnd w:id="2724"/>
      <w:bookmarkEnd w:id="2725"/>
      <w:bookmarkEnd w:id="2726"/>
      <w:bookmarkEnd w:id="2727"/>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728" w:name="_CR11_2_1_1_4"/>
      <w:bookmarkStart w:id="2729" w:name="_Toc11256759"/>
      <w:bookmarkStart w:id="2730" w:name="_Toc36116751"/>
      <w:bookmarkStart w:id="2731" w:name="_Toc45096808"/>
      <w:bookmarkStart w:id="2732" w:name="_Toc51762674"/>
      <w:bookmarkStart w:id="2733" w:name="_Toc218682580"/>
      <w:bookmarkEnd w:id="2728"/>
      <w:r>
        <w:t>11.2.1.1.4</w:t>
      </w:r>
      <w:r>
        <w:tab/>
        <w:t>Categories of IEs; order of occurrence of IEI, LI, and value part</w:t>
      </w:r>
      <w:bookmarkEnd w:id="2729"/>
      <w:bookmarkEnd w:id="2730"/>
      <w:bookmarkEnd w:id="2731"/>
      <w:bookmarkEnd w:id="2732"/>
      <w:bookmarkEnd w:id="2733"/>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3pt;height:34.15pt" o:ole="">
            <v:imagedata r:id="rId81" o:title=""/>
          </v:shape>
          <o:OLEObject Type="Embed" ProgID="Designer.Drawing.6" ShapeID="_x0000_i1058" DrawAspect="Content" ObjectID="_1829294694" r:id="rId82"/>
        </w:object>
      </w:r>
    </w:p>
    <w:p w14:paraId="00657453" w14:textId="77777777" w:rsidR="00D476B3" w:rsidRDefault="00D476B3">
      <w:pPr>
        <w:pStyle w:val="TF"/>
      </w:pPr>
      <w:bookmarkStart w:id="2734" w:name="_CRFigure11_1"/>
      <w:r>
        <w:t>Figure </w:t>
      </w:r>
      <w:bookmarkEnd w:id="2734"/>
      <w:r>
        <w:t>11.1: Type 1 IE of format V</w:t>
      </w:r>
    </w:p>
    <w:p w14:paraId="4F2C34F8" w14:textId="77777777" w:rsidR="00D476B3" w:rsidRDefault="00D476B3">
      <w:pPr>
        <w:pStyle w:val="TH"/>
      </w:pPr>
      <w:r>
        <w:object w:dxaOrig="3745" w:dyaOrig="687" w14:anchorId="20005565">
          <v:shape id="_x0000_i1059" type="#_x0000_t75" style="width:187.3pt;height:34.15pt" o:ole="">
            <v:imagedata r:id="rId83" o:title=""/>
          </v:shape>
          <o:OLEObject Type="Embed" ProgID="Designer.Drawing.6" ShapeID="_x0000_i1059" DrawAspect="Content" ObjectID="_1829294695" r:id="rId84"/>
        </w:object>
      </w:r>
    </w:p>
    <w:p w14:paraId="6DF8FD5C" w14:textId="77777777" w:rsidR="00D476B3" w:rsidRDefault="00D476B3">
      <w:pPr>
        <w:pStyle w:val="TF"/>
      </w:pPr>
      <w:bookmarkStart w:id="2735" w:name="_CRFigure11_2"/>
      <w:r>
        <w:t>Figure </w:t>
      </w:r>
      <w:bookmarkEnd w:id="2735"/>
      <w:r>
        <w:t>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3pt;height:34.15pt" o:ole="">
            <v:imagedata r:id="rId85" o:title=""/>
          </v:shape>
          <o:OLEObject Type="Embed" ProgID="Designer.Drawing.6" ShapeID="_x0000_i1060" DrawAspect="Content" ObjectID="_1829294696" r:id="rId86"/>
        </w:object>
      </w:r>
    </w:p>
    <w:p w14:paraId="334A8045" w14:textId="77777777" w:rsidR="00D476B3" w:rsidRDefault="00D476B3">
      <w:pPr>
        <w:pStyle w:val="TF"/>
      </w:pPr>
      <w:bookmarkStart w:id="2736" w:name="_CRFigure11_3"/>
      <w:r>
        <w:t>Figure </w:t>
      </w:r>
      <w:bookmarkEnd w:id="2736"/>
      <w:r>
        <w:t>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3pt;height:34.15pt" o:ole="">
            <v:imagedata r:id="rId87" o:title=""/>
          </v:shape>
          <o:OLEObject Type="Embed" ProgID="Designer.Drawing.6" ShapeID="_x0000_i1061" DrawAspect="Content" ObjectID="_1829294697" r:id="rId88"/>
        </w:object>
      </w:r>
    </w:p>
    <w:p w14:paraId="669FB8CB" w14:textId="77777777" w:rsidR="00D476B3" w:rsidRDefault="00D476B3">
      <w:pPr>
        <w:pStyle w:val="TF"/>
      </w:pPr>
      <w:bookmarkStart w:id="2737" w:name="_CRFigure11_4"/>
      <w:r>
        <w:t>Figure </w:t>
      </w:r>
      <w:bookmarkEnd w:id="2737"/>
      <w:r>
        <w:t xml:space="preserve">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6pt;height:85.75pt" o:ole="">
            <v:imagedata r:id="rId89" o:title=""/>
          </v:shape>
          <o:OLEObject Type="Embed" ProgID="Designer" ShapeID="_x0000_i1062" DrawAspect="Content" ObjectID="_1829294698" r:id="rId90"/>
        </w:object>
      </w:r>
    </w:p>
    <w:p w14:paraId="211D4587" w14:textId="77777777" w:rsidR="00D476B3" w:rsidRDefault="00D476B3">
      <w:pPr>
        <w:pStyle w:val="TF"/>
      </w:pPr>
      <w:bookmarkStart w:id="2738" w:name="_CRFigure11_5"/>
      <w:r>
        <w:t>Figure </w:t>
      </w:r>
      <w:bookmarkEnd w:id="2738"/>
      <w:r>
        <w:t>11.5: Type 3 IE of format V (k = 0, 1, 2, ...)</w:t>
      </w:r>
    </w:p>
    <w:p w14:paraId="7B0113E5" w14:textId="77777777" w:rsidR="00D476B3" w:rsidRDefault="00D476B3">
      <w:pPr>
        <w:pStyle w:val="TH"/>
      </w:pPr>
      <w:r>
        <w:object w:dxaOrig="4767" w:dyaOrig="2022" w14:anchorId="51F74B25">
          <v:shape id="_x0000_i1063" type="#_x0000_t75" style="width:238.9pt;height:101.15pt" o:ole="">
            <v:imagedata r:id="rId91" o:title=""/>
          </v:shape>
          <o:OLEObject Type="Embed" ProgID="Designer" ShapeID="_x0000_i1063" DrawAspect="Content" ObjectID="_1829294699" r:id="rId92"/>
        </w:object>
      </w:r>
    </w:p>
    <w:p w14:paraId="73653FCF" w14:textId="77777777" w:rsidR="00D476B3" w:rsidRDefault="00D476B3">
      <w:pPr>
        <w:pStyle w:val="TF"/>
      </w:pPr>
      <w:bookmarkStart w:id="2739" w:name="_CRFigure11_6"/>
      <w:r>
        <w:t>Figure </w:t>
      </w:r>
      <w:bookmarkEnd w:id="2739"/>
      <w:r>
        <w:t>11.6: Type 3 IE of format TV (k = 1, 2, ...)</w:t>
      </w:r>
    </w:p>
    <w:p w14:paraId="0E4DDFB7" w14:textId="77777777" w:rsidR="000D5844" w:rsidRDefault="000D5844" w:rsidP="000D5844">
      <w:r>
        <w:t xml:space="preserve">A type 4 standard information element has format </w:t>
      </w:r>
      <w:smartTag w:uri="urn:schemas-microsoft-com:office:smarttags" w:element="PlaceType">
        <w:smartTag w:uri="urn:schemas-microsoft-com:office:smarttags" w:element="City">
          <w:smartTag w:uri="urn:schemas-microsoft-com:office:smarttags" w:element="plac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9pt;height:104.05pt" o:ole="">
            <v:imagedata r:id="rId93" o:title=""/>
          </v:shape>
          <o:OLEObject Type="Embed" ProgID="Designer" ShapeID="_x0000_i1064" DrawAspect="Content" ObjectID="_1829294700" r:id="rId94"/>
        </w:object>
      </w:r>
    </w:p>
    <w:p w14:paraId="0587F54D" w14:textId="77777777" w:rsidR="00D476B3" w:rsidRDefault="00D476B3">
      <w:pPr>
        <w:pStyle w:val="TF"/>
      </w:pPr>
      <w:bookmarkStart w:id="2740" w:name="_CRFigure11_7"/>
      <w:r>
        <w:t>Figure </w:t>
      </w:r>
      <w:bookmarkEnd w:id="2740"/>
      <w:r>
        <w:t xml:space="preserve">11.7: Type 4 IE of format </w:t>
      </w:r>
      <w:smartTag w:uri="urn:schemas-microsoft-com:office:smarttags" w:element="City">
        <w:smartTag w:uri="urn:schemas-microsoft-com:office:smarttags" w:element="PlaceType">
          <w:smartTag w:uri="urn:schemas-microsoft-com:office:smarttags" w:element="place">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3pt;height:121.95pt" o:ole="">
            <v:imagedata r:id="rId95" o:title=""/>
          </v:shape>
          <o:OLEObject Type="Embed" ProgID="Designer" ShapeID="_x0000_i1065" DrawAspect="Content" ObjectID="_1829294701" r:id="rId96"/>
        </w:object>
      </w:r>
    </w:p>
    <w:p w14:paraId="113B3531" w14:textId="77777777" w:rsidR="00B81CB7" w:rsidRPr="007E6407" w:rsidRDefault="00D476B3" w:rsidP="00B81CB7">
      <w:pPr>
        <w:pStyle w:val="TF"/>
      </w:pPr>
      <w:bookmarkStart w:id="2741" w:name="_CRFigure11_8"/>
      <w:r>
        <w:t>Figure </w:t>
      </w:r>
      <w:bookmarkEnd w:id="2741"/>
      <w:r>
        <w:t>11.8: Type 4 IE of format TLV (k = 1, 2, ...)</w:t>
      </w:r>
    </w:p>
    <w:p w14:paraId="27744695" w14:textId="77777777" w:rsidR="000D5844" w:rsidRDefault="000D5844" w:rsidP="000D5844">
      <w:r w:rsidRPr="007E6407">
        <w:lastRenderedPageBreak/>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3pt;height:151.9pt" o:ole="">
            <v:imagedata r:id="rId97" o:title=""/>
          </v:shape>
          <o:OLEObject Type="Embed" ProgID="Visio.Drawing.11" ShapeID="_x0000_i1066" DrawAspect="Content" ObjectID="_1829294702"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3pt;height:183.95pt" o:ole="">
            <v:imagedata r:id="rId99" o:title=""/>
          </v:shape>
          <o:OLEObject Type="Embed" ProgID="Visio.Drawing.11" ShapeID="_x0000_i1067" DrawAspect="Content" ObjectID="_1829294703" r:id="rId100"/>
        </w:object>
      </w:r>
    </w:p>
    <w:p w14:paraId="2CF0D9D9" w14:textId="77777777" w:rsidR="00D476B3" w:rsidRDefault="00B81CB7" w:rsidP="00B81CB7">
      <w:pPr>
        <w:pStyle w:val="TF"/>
      </w:pPr>
      <w:bookmarkStart w:id="2742" w:name="_CRFigure11_10"/>
      <w:r w:rsidRPr="007E6407">
        <w:t>Figure </w:t>
      </w:r>
      <w:bookmarkEnd w:id="2742"/>
      <w:r w:rsidRPr="007E6407">
        <w:t>11.</w:t>
      </w:r>
      <w:r w:rsidRPr="00B81CB7">
        <w:t xml:space="preserve"> </w:t>
      </w:r>
      <w:r>
        <w:t>10</w:t>
      </w:r>
      <w:r w:rsidRPr="007E6407">
        <w:t>: Type 6 IE of format TLV-E (k = 1, 2, ...)</w:t>
      </w:r>
    </w:p>
    <w:p w14:paraId="2EE21F97" w14:textId="285C8D56" w:rsidR="00B81CB7" w:rsidRDefault="001F76F8" w:rsidP="001F76F8">
      <w:pPr>
        <w:pStyle w:val="NO"/>
        <w:overflowPunct/>
        <w:autoSpaceDE/>
        <w:autoSpaceDN/>
        <w:adjustRightInd/>
        <w:textAlignment w:val="auto"/>
      </w:pPr>
      <w:r>
        <w:t>NOTE:</w:t>
      </w:r>
      <w:r>
        <w:tab/>
        <w:t>In the 5GS protocol 5GMM, certain type 6 IEs of format TLV-E can also be included within a T</w:t>
      </w:r>
      <w:r w:rsidRPr="00C73E07">
        <w:t>ype 6 IE container</w:t>
      </w:r>
      <w:r w:rsidRPr="001F76F8">
        <w:t xml:space="preserve"> information element in the standard L3 message (see </w:t>
      </w:r>
      <w:r>
        <w:t>3GPP TS 24.501 [31], clause </w:t>
      </w:r>
      <w:r w:rsidRPr="007F2770">
        <w:t>9.11.3.98</w:t>
      </w:r>
      <w:r>
        <w:t>)</w:t>
      </w:r>
      <w:r w:rsidRPr="0009267F">
        <w:t>.</w:t>
      </w:r>
    </w:p>
    <w:p w14:paraId="33E2C1D1" w14:textId="77777777" w:rsidR="00D476B3" w:rsidRDefault="00D476B3">
      <w:pPr>
        <w:pStyle w:val="Heading3"/>
      </w:pPr>
      <w:bookmarkStart w:id="2743" w:name="_CR11_2_2"/>
      <w:bookmarkStart w:id="2744" w:name="_Toc11256760"/>
      <w:bookmarkStart w:id="2745" w:name="_Toc36116752"/>
      <w:bookmarkStart w:id="2746" w:name="_Toc45096809"/>
      <w:bookmarkStart w:id="2747" w:name="_Toc51762675"/>
      <w:bookmarkStart w:id="2748" w:name="_Toc218682581"/>
      <w:bookmarkEnd w:id="2743"/>
      <w:r>
        <w:t>11.2.2</w:t>
      </w:r>
      <w:r>
        <w:tab/>
        <w:t>Description methods for IE structure</w:t>
      </w:r>
      <w:bookmarkEnd w:id="2744"/>
      <w:bookmarkEnd w:id="2745"/>
      <w:bookmarkEnd w:id="2746"/>
      <w:bookmarkEnd w:id="2747"/>
      <w:bookmarkEnd w:id="2748"/>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749" w:name="_CR11_2_2_1"/>
      <w:bookmarkStart w:id="2750" w:name="_Toc11256761"/>
      <w:bookmarkStart w:id="2751" w:name="_Toc36116753"/>
      <w:bookmarkStart w:id="2752" w:name="_Toc45096810"/>
      <w:bookmarkStart w:id="2753" w:name="_Toc51762676"/>
      <w:bookmarkStart w:id="2754" w:name="_Toc218682582"/>
      <w:bookmarkEnd w:id="2749"/>
      <w:r>
        <w:t>11.2.2.1</w:t>
      </w:r>
      <w:r>
        <w:tab/>
        <w:t>Tables</w:t>
      </w:r>
      <w:bookmarkEnd w:id="2750"/>
      <w:bookmarkEnd w:id="2751"/>
      <w:bookmarkEnd w:id="2752"/>
      <w:bookmarkEnd w:id="2753"/>
      <w:bookmarkEnd w:id="2754"/>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lastRenderedPageBreak/>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755" w:name="_CR11_2_2_1_1"/>
      <w:bookmarkStart w:id="2756" w:name="_Toc11256762"/>
      <w:bookmarkStart w:id="2757" w:name="_Toc36116754"/>
      <w:bookmarkStart w:id="2758" w:name="_Toc45096811"/>
      <w:bookmarkStart w:id="2759" w:name="_Toc51762677"/>
      <w:bookmarkStart w:id="2760" w:name="_Toc218682583"/>
      <w:bookmarkEnd w:id="2755"/>
      <w:r>
        <w:t>11.2.2.1.1</w:t>
      </w:r>
      <w:r>
        <w:tab/>
        <w:t>Compact notation</w:t>
      </w:r>
      <w:bookmarkEnd w:id="2756"/>
      <w:bookmarkEnd w:id="2757"/>
      <w:bookmarkEnd w:id="2758"/>
      <w:bookmarkEnd w:id="2759"/>
      <w:bookmarkEnd w:id="2760"/>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761" w:name="_CR11_2_3"/>
      <w:bookmarkStart w:id="2762" w:name="_Toc11256763"/>
      <w:bookmarkStart w:id="2763" w:name="_Toc36116755"/>
      <w:bookmarkStart w:id="2764" w:name="_Toc45096812"/>
      <w:bookmarkStart w:id="2765" w:name="_Toc51762678"/>
      <w:bookmarkStart w:id="2766" w:name="_Toc218682584"/>
      <w:bookmarkEnd w:id="2761"/>
      <w:r>
        <w:t>11.2.3</w:t>
      </w:r>
      <w:r>
        <w:tab/>
        <w:t>Imperative part of a standard L3 message</w:t>
      </w:r>
      <w:bookmarkEnd w:id="2762"/>
      <w:bookmarkEnd w:id="2763"/>
      <w:bookmarkEnd w:id="2764"/>
      <w:bookmarkEnd w:id="2765"/>
      <w:bookmarkEnd w:id="276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w:t>
      </w:r>
    </w:p>
    <w:p w14:paraId="7A33E77F" w14:textId="77777777" w:rsidR="00D476B3" w:rsidRDefault="00D476B3">
      <w:pPr>
        <w:pStyle w:val="Heading4"/>
      </w:pPr>
      <w:bookmarkStart w:id="2767" w:name="_CR11_2_3_1"/>
      <w:bookmarkStart w:id="2768" w:name="_Toc11256764"/>
      <w:bookmarkStart w:id="2769" w:name="_Toc36116756"/>
      <w:bookmarkStart w:id="2770" w:name="_Toc45096813"/>
      <w:bookmarkStart w:id="2771" w:name="_Toc51762679"/>
      <w:bookmarkStart w:id="2772" w:name="_Toc218682585"/>
      <w:bookmarkEnd w:id="2767"/>
      <w:r>
        <w:t>11.2.3.1</w:t>
      </w:r>
      <w:r>
        <w:tab/>
      </w:r>
      <w:r w:rsidR="003869BB" w:rsidRPr="00663D68">
        <w:t xml:space="preserve">Standard L3 message </w:t>
      </w:r>
      <w:r w:rsidR="003869BB">
        <w:t>h</w:t>
      </w:r>
      <w:r>
        <w:t>eader</w:t>
      </w:r>
      <w:bookmarkEnd w:id="2768"/>
      <w:bookmarkEnd w:id="2769"/>
      <w:bookmarkEnd w:id="2770"/>
      <w:bookmarkEnd w:id="2771"/>
      <w:bookmarkEnd w:id="2772"/>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lastRenderedPageBreak/>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773" w:name="_CR11_2_3_1_1"/>
      <w:bookmarkStart w:id="2774" w:name="_Toc11256765"/>
      <w:bookmarkStart w:id="2775" w:name="_Toc36116757"/>
      <w:bookmarkStart w:id="2776" w:name="_Toc45096814"/>
      <w:bookmarkStart w:id="2777" w:name="_Toc51762680"/>
      <w:bookmarkStart w:id="2778" w:name="_Toc218682586"/>
      <w:bookmarkEnd w:id="2773"/>
      <w:r>
        <w:t>11.2.3.1.1</w:t>
      </w:r>
      <w:r>
        <w:tab/>
        <w:t>Protocol discriminator</w:t>
      </w:r>
      <w:bookmarkEnd w:id="2774"/>
      <w:bookmarkEnd w:id="2775"/>
      <w:bookmarkEnd w:id="2776"/>
      <w:bookmarkEnd w:id="2777"/>
      <w:bookmarkEnd w:id="2778"/>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bookmarkStart w:id="2779" w:name="_CRTable11_2"/>
      <w:r>
        <w:t xml:space="preserve">Table </w:t>
      </w:r>
      <w:bookmarkEnd w:id="2779"/>
      <w:r>
        <w:t>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780" w:name="_CR11_2_3_1_1A"/>
      <w:bookmarkStart w:id="2781" w:name="_Toc11256766"/>
      <w:bookmarkStart w:id="2782" w:name="_Toc36116758"/>
      <w:bookmarkStart w:id="2783" w:name="_Toc45096815"/>
      <w:bookmarkStart w:id="2784" w:name="_Toc51762681"/>
      <w:bookmarkStart w:id="2785" w:name="_Toc218682587"/>
      <w:bookmarkEnd w:id="2780"/>
      <w:r>
        <w:lastRenderedPageBreak/>
        <w:t>11.2.3.1.1A</w:t>
      </w:r>
      <w:r>
        <w:tab/>
        <w:t>Extended protocol discriminator (EPD)</w:t>
      </w:r>
      <w:bookmarkEnd w:id="2781"/>
      <w:bookmarkEnd w:id="2782"/>
      <w:bookmarkEnd w:id="2783"/>
      <w:bookmarkEnd w:id="2784"/>
      <w:bookmarkEnd w:id="2785"/>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bookmarkStart w:id="2786" w:name="_CRTable11_2_3_1_1A_1"/>
      <w:r>
        <w:t xml:space="preserve">Table </w:t>
      </w:r>
      <w:bookmarkEnd w:id="2786"/>
      <w:r>
        <w:t>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787" w:name="MCCQCTEMPBM_00000052"/>
          </w:p>
        </w:tc>
      </w:tr>
      <w:bookmarkEnd w:id="2787"/>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788" w:name="_CR11_2_3_1_2"/>
      <w:bookmarkStart w:id="2789" w:name="_Toc11256767"/>
      <w:bookmarkStart w:id="2790" w:name="_Toc36116759"/>
      <w:bookmarkStart w:id="2791" w:name="_Toc45096816"/>
      <w:bookmarkStart w:id="2792" w:name="_Toc51762682"/>
      <w:bookmarkStart w:id="2793" w:name="_Toc218682588"/>
      <w:bookmarkEnd w:id="2788"/>
      <w:r>
        <w:t>11.2.3.1.2</w:t>
      </w:r>
      <w:r>
        <w:tab/>
        <w:t>Skip indicator</w:t>
      </w:r>
      <w:bookmarkEnd w:id="2789"/>
      <w:bookmarkEnd w:id="2790"/>
      <w:bookmarkEnd w:id="2791"/>
      <w:bookmarkEnd w:id="2792"/>
      <w:bookmarkEnd w:id="2793"/>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794" w:name="_CR11_2_3_1_3"/>
      <w:bookmarkStart w:id="2795" w:name="_Toc11256768"/>
      <w:bookmarkStart w:id="2796" w:name="_Toc36116760"/>
      <w:bookmarkStart w:id="2797" w:name="_Toc45096817"/>
      <w:bookmarkStart w:id="2798" w:name="_Toc51762683"/>
      <w:bookmarkStart w:id="2799" w:name="_Toc218682589"/>
      <w:bookmarkEnd w:id="2794"/>
      <w:r>
        <w:t>11.2.3.1.3</w:t>
      </w:r>
      <w:r>
        <w:tab/>
        <w:t>Transaction identifier</w:t>
      </w:r>
      <w:bookmarkEnd w:id="2795"/>
      <w:bookmarkEnd w:id="2796"/>
      <w:bookmarkEnd w:id="2797"/>
      <w:bookmarkEnd w:id="2798"/>
      <w:bookmarkEnd w:id="2799"/>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lastRenderedPageBreak/>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bookmarkStart w:id="2800" w:name="_CRFigure11_9"/>
      <w:r>
        <w:rPr>
          <w:lang w:val="fr-FR"/>
        </w:rPr>
        <w:t>Figure </w:t>
      </w:r>
      <w:bookmarkEnd w:id="2800"/>
      <w:r>
        <w:rPr>
          <w:lang w:val="fr-FR"/>
        </w:rPr>
        <w:t>11.9: Transaction identifier</w:t>
      </w:r>
    </w:p>
    <w:p w14:paraId="66095130" w14:textId="77777777" w:rsidR="00D476B3" w:rsidRDefault="00D476B3">
      <w:pPr>
        <w:pStyle w:val="TH"/>
        <w:rPr>
          <w:lang w:val="fr-FR"/>
        </w:rPr>
      </w:pPr>
      <w:bookmarkStart w:id="2801" w:name="_CRTable11_3"/>
      <w:r>
        <w:rPr>
          <w:lang w:val="fr-FR"/>
        </w:rPr>
        <w:lastRenderedPageBreak/>
        <w:t>Table </w:t>
      </w:r>
      <w:bookmarkEnd w:id="2801"/>
      <w:r>
        <w:rPr>
          <w:lang w:val="fr-FR"/>
        </w:rPr>
        <w:t>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802"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803" w:name="MCCQCTEMPBM_00000054"/>
            <w:bookmarkEnd w:id="2802"/>
          </w:p>
        </w:tc>
        <w:tc>
          <w:tcPr>
            <w:tcW w:w="5387" w:type="dxa"/>
          </w:tcPr>
          <w:p w14:paraId="1B46E3D6" w14:textId="77777777" w:rsidR="00D476B3" w:rsidRPr="00256404" w:rsidRDefault="00D476B3">
            <w:pPr>
              <w:pStyle w:val="TAL"/>
            </w:pPr>
          </w:p>
        </w:tc>
      </w:tr>
      <w:bookmarkEnd w:id="2803"/>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804" w:name="MCCQCTEMPBM_00000055"/>
          </w:p>
        </w:tc>
        <w:tc>
          <w:tcPr>
            <w:tcW w:w="5387" w:type="dxa"/>
          </w:tcPr>
          <w:p w14:paraId="5986830E" w14:textId="77777777" w:rsidR="00D476B3" w:rsidRPr="00256404" w:rsidRDefault="00D476B3">
            <w:pPr>
              <w:pStyle w:val="TAL"/>
            </w:pPr>
          </w:p>
        </w:tc>
      </w:tr>
      <w:bookmarkEnd w:id="2804"/>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805"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806" w:name="MCCQCTEMPBM_00000057"/>
            <w:bookmarkEnd w:id="2805"/>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807" w:name="MCCQCTEMPBM_00000058"/>
            <w:bookmarkEnd w:id="2806"/>
          </w:p>
        </w:tc>
        <w:tc>
          <w:tcPr>
            <w:tcW w:w="5387" w:type="dxa"/>
          </w:tcPr>
          <w:p w14:paraId="45DC9EFC" w14:textId="77777777" w:rsidR="00D476B3" w:rsidRPr="00256404" w:rsidRDefault="00D476B3">
            <w:pPr>
              <w:pStyle w:val="TAL"/>
            </w:pPr>
          </w:p>
        </w:tc>
      </w:tr>
      <w:bookmarkEnd w:id="2807"/>
    </w:tbl>
    <w:p w14:paraId="1E262D91" w14:textId="77777777" w:rsidR="00D476B3" w:rsidRDefault="00D476B3"/>
    <w:p w14:paraId="39AEE62C" w14:textId="77777777" w:rsidR="00D476B3" w:rsidRDefault="00D476B3">
      <w:pPr>
        <w:pStyle w:val="Heading5"/>
      </w:pPr>
      <w:bookmarkStart w:id="2808" w:name="_CR11_2_3_1_4"/>
      <w:bookmarkStart w:id="2809" w:name="_Toc11256769"/>
      <w:bookmarkStart w:id="2810" w:name="_Toc36116761"/>
      <w:bookmarkStart w:id="2811" w:name="_Toc45096818"/>
      <w:bookmarkStart w:id="2812" w:name="_Toc51762684"/>
      <w:bookmarkStart w:id="2813" w:name="_Toc218682590"/>
      <w:bookmarkEnd w:id="2808"/>
      <w:r>
        <w:t>11.2.3.1.4</w:t>
      </w:r>
      <w:r>
        <w:tab/>
        <w:t>Sub-protocol discriminator</w:t>
      </w:r>
      <w:bookmarkEnd w:id="2809"/>
      <w:bookmarkEnd w:id="2810"/>
      <w:bookmarkEnd w:id="2811"/>
      <w:bookmarkEnd w:id="2812"/>
      <w:bookmarkEnd w:id="281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bookmarkStart w:id="2814" w:name="_CRTable11_4"/>
      <w:r>
        <w:t xml:space="preserve">Table </w:t>
      </w:r>
      <w:bookmarkEnd w:id="2814"/>
      <w:r>
        <w:t>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815" w:name="_CR11_2_3_1_5"/>
      <w:bookmarkStart w:id="2816" w:name="_Toc11256770"/>
      <w:bookmarkStart w:id="2817" w:name="_Toc36116762"/>
      <w:bookmarkStart w:id="2818" w:name="_Toc45096819"/>
      <w:bookmarkStart w:id="2819" w:name="_Toc51762685"/>
      <w:bookmarkStart w:id="2820" w:name="_Toc218682591"/>
      <w:bookmarkEnd w:id="2815"/>
      <w:r w:rsidRPr="00663D68">
        <w:t>11.2.3.1.</w:t>
      </w:r>
      <w:r>
        <w:t>5</w:t>
      </w:r>
      <w:r w:rsidRPr="00663D68">
        <w:tab/>
        <w:t>EPS bearer identity</w:t>
      </w:r>
      <w:bookmarkEnd w:id="2816"/>
      <w:bookmarkEnd w:id="2817"/>
      <w:bookmarkEnd w:id="2818"/>
      <w:bookmarkEnd w:id="2819"/>
      <w:bookmarkEnd w:id="2820"/>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bookmarkStart w:id="2821" w:name="_CRFigure11_9a"/>
      <w:r w:rsidRPr="001F64B2">
        <w:rPr>
          <w:lang w:val="en-US"/>
        </w:rPr>
        <w:t xml:space="preserve">Figure </w:t>
      </w:r>
      <w:bookmarkEnd w:id="2821"/>
      <w:r w:rsidRPr="001F64B2">
        <w:rPr>
          <w:lang w:val="en-US"/>
        </w:rPr>
        <w:t>11.9a: EPS bearer identity</w:t>
      </w:r>
    </w:p>
    <w:p w14:paraId="3E40C53E" w14:textId="77777777" w:rsidR="003869BB" w:rsidRPr="00FE320E" w:rsidRDefault="003869BB" w:rsidP="003869BB">
      <w:pPr>
        <w:pStyle w:val="TH"/>
      </w:pPr>
      <w:bookmarkStart w:id="2822" w:name="_CRTable11_5"/>
      <w:r w:rsidRPr="00FE320E">
        <w:lastRenderedPageBreak/>
        <w:t>Table</w:t>
      </w:r>
      <w:r w:rsidRPr="00FE320E">
        <w:rPr>
          <w:caps/>
        </w:rPr>
        <w:t xml:space="preserve"> </w:t>
      </w:r>
      <w:bookmarkEnd w:id="2822"/>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823" w:name="MCCQCTEMPBM_00000059"/>
          </w:p>
        </w:tc>
      </w:tr>
      <w:bookmarkEnd w:id="2823"/>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824" w:name="MCCQCTEMPBM_00000060"/>
          </w:p>
        </w:tc>
      </w:tr>
      <w:bookmarkEnd w:id="2824"/>
    </w:tbl>
    <w:p w14:paraId="76482ECE" w14:textId="77777777" w:rsidR="003869BB" w:rsidRPr="00FE320E" w:rsidRDefault="003869BB" w:rsidP="003869BB"/>
    <w:p w14:paraId="4A3882E8" w14:textId="77777777" w:rsidR="003869BB" w:rsidRPr="000F0073" w:rsidRDefault="003869BB" w:rsidP="003869BB">
      <w:pPr>
        <w:pStyle w:val="Heading5"/>
      </w:pPr>
      <w:bookmarkStart w:id="2825" w:name="_CR11_2_3_1_6"/>
      <w:bookmarkStart w:id="2826" w:name="_Toc11256771"/>
      <w:bookmarkStart w:id="2827" w:name="_Toc36116763"/>
      <w:bookmarkStart w:id="2828" w:name="_Toc45096820"/>
      <w:bookmarkStart w:id="2829" w:name="_Toc51762686"/>
      <w:bookmarkStart w:id="2830" w:name="_Toc218682592"/>
      <w:bookmarkEnd w:id="2825"/>
      <w:r w:rsidRPr="000F0073">
        <w:t>11.2.3.1.6</w:t>
      </w:r>
      <w:r w:rsidRPr="000F0073">
        <w:tab/>
        <w:t>Security header type</w:t>
      </w:r>
      <w:bookmarkEnd w:id="2826"/>
      <w:bookmarkEnd w:id="2827"/>
      <w:bookmarkEnd w:id="2828"/>
      <w:bookmarkEnd w:id="2829"/>
      <w:bookmarkEnd w:id="2830"/>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831" w:name="_CR11_2_3_1a"/>
      <w:bookmarkStart w:id="2832" w:name="_Toc11256772"/>
      <w:bookmarkStart w:id="2833" w:name="_Toc36116764"/>
      <w:bookmarkStart w:id="2834" w:name="_Toc45096821"/>
      <w:bookmarkStart w:id="2835" w:name="_Toc51762687"/>
      <w:bookmarkStart w:id="2836" w:name="_Toc218682593"/>
      <w:bookmarkEnd w:id="2831"/>
      <w:r w:rsidRPr="000F0073">
        <w:t>11.2.3.1a</w:t>
      </w:r>
      <w:r w:rsidR="001E48AD">
        <w:tab/>
      </w:r>
      <w:r w:rsidRPr="000F0073">
        <w:t xml:space="preserve">Procedure </w:t>
      </w:r>
      <w:r>
        <w:t>t</w:t>
      </w:r>
      <w:r w:rsidRPr="000F0073">
        <w:t>ransaction identity</w:t>
      </w:r>
      <w:bookmarkEnd w:id="2832"/>
      <w:bookmarkEnd w:id="2833"/>
      <w:bookmarkEnd w:id="2834"/>
      <w:bookmarkEnd w:id="2835"/>
      <w:bookmarkEnd w:id="2836"/>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bookmarkStart w:id="2837" w:name="_CRTable11_6"/>
      <w:r w:rsidRPr="00FE320E">
        <w:t>Table</w:t>
      </w:r>
      <w:r w:rsidRPr="00FE320E">
        <w:rPr>
          <w:caps/>
        </w:rPr>
        <w:t xml:space="preserve"> </w:t>
      </w:r>
      <w:bookmarkEnd w:id="2837"/>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838" w:name="MCCQCTEMPBM_00000061"/>
          </w:p>
        </w:tc>
      </w:tr>
      <w:bookmarkEnd w:id="2838"/>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839"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839"/>
    </w:tbl>
    <w:p w14:paraId="6BFBD8A7" w14:textId="77777777" w:rsidR="003869BB" w:rsidRDefault="003869BB" w:rsidP="003869BB"/>
    <w:p w14:paraId="37B36578" w14:textId="77777777" w:rsidR="0037636E" w:rsidRPr="000F0073" w:rsidRDefault="0037636E" w:rsidP="0037636E">
      <w:pPr>
        <w:pStyle w:val="Heading4"/>
      </w:pPr>
      <w:bookmarkStart w:id="2840" w:name="_CR11_2_3_1b"/>
      <w:bookmarkStart w:id="2841" w:name="_Toc11256773"/>
      <w:bookmarkStart w:id="2842" w:name="_Toc36116765"/>
      <w:bookmarkStart w:id="2843" w:name="_Toc45096822"/>
      <w:bookmarkStart w:id="2844" w:name="_Toc51762688"/>
      <w:bookmarkStart w:id="2845" w:name="_Toc218682594"/>
      <w:bookmarkEnd w:id="2840"/>
      <w:r w:rsidRPr="000F0073">
        <w:t>11.2.3.1</w:t>
      </w:r>
      <w:r>
        <w:t>b</w:t>
      </w:r>
      <w:r w:rsidRPr="000F0073">
        <w:tab/>
      </w:r>
      <w:r>
        <w:t>PDU session identity</w:t>
      </w:r>
      <w:bookmarkEnd w:id="2841"/>
      <w:bookmarkEnd w:id="2842"/>
      <w:bookmarkEnd w:id="2843"/>
      <w:bookmarkEnd w:id="2844"/>
      <w:bookmarkEnd w:id="2845"/>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54B221C3" w:rsidR="0037636E" w:rsidRDefault="0037636E" w:rsidP="0037636E">
      <w:r>
        <w:t>The range of PDU session identity values indicated in table 11.2.3.1</w:t>
      </w:r>
      <w:r w:rsidR="00302DA3">
        <w:t>b</w:t>
      </w:r>
      <w:r>
        <w:t xml:space="preserve">.1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50C60CC2" w:rsidR="0037636E" w:rsidRPr="00302DA3" w:rsidRDefault="0037636E" w:rsidP="0037636E">
      <w:pPr>
        <w:pStyle w:val="TF"/>
        <w:rPr>
          <w:lang w:val="fr-FR" w:eastAsia="ko-KR"/>
        </w:rPr>
      </w:pPr>
      <w:bookmarkStart w:id="2846" w:name="_CRFigure11_2_3_1c_1"/>
      <w:r w:rsidRPr="00302DA3">
        <w:rPr>
          <w:rFonts w:hint="eastAsia"/>
          <w:lang w:val="fr-FR" w:eastAsia="ko-KR"/>
        </w:rPr>
        <w:lastRenderedPageBreak/>
        <w:t>Figure</w:t>
      </w:r>
      <w:r w:rsidRPr="00302DA3">
        <w:rPr>
          <w:lang w:val="fr-FR" w:eastAsia="ko-KR"/>
        </w:rPr>
        <w:t> </w:t>
      </w:r>
      <w:bookmarkEnd w:id="2846"/>
      <w:r w:rsidRPr="00302DA3">
        <w:rPr>
          <w:lang w:val="fr-FR" w:eastAsia="ko-KR"/>
        </w:rPr>
        <w:t>11.2.3.1</w:t>
      </w:r>
      <w:r w:rsidR="00302DA3" w:rsidRPr="00302DA3">
        <w:rPr>
          <w:lang w:val="fr-FR" w:eastAsia="ko-KR"/>
        </w:rPr>
        <w:t>b</w:t>
      </w:r>
      <w:r w:rsidRPr="00302DA3">
        <w:rPr>
          <w:lang w:val="fr-FR" w:eastAsia="ko-KR"/>
        </w:rPr>
        <w:t>.1</w:t>
      </w:r>
      <w:r w:rsidRPr="00302DA3">
        <w:rPr>
          <w:rFonts w:hint="eastAsia"/>
          <w:lang w:val="fr-FR" w:eastAsia="ko-KR"/>
        </w:rPr>
        <w:t>: PDU session identity</w:t>
      </w:r>
    </w:p>
    <w:p w14:paraId="763C5086" w14:textId="58E43CED" w:rsidR="0037636E" w:rsidRPr="00302DA3" w:rsidRDefault="0037636E" w:rsidP="0037636E">
      <w:pPr>
        <w:pStyle w:val="TH"/>
        <w:rPr>
          <w:lang w:val="fr-FR" w:eastAsia="ko-KR"/>
        </w:rPr>
      </w:pPr>
      <w:bookmarkStart w:id="2847" w:name="_CRTable11_2_3_1c_1"/>
      <w:r w:rsidRPr="00302DA3">
        <w:rPr>
          <w:rFonts w:hint="eastAsia"/>
          <w:lang w:val="fr-FR" w:eastAsia="ko-KR"/>
        </w:rPr>
        <w:t>Table</w:t>
      </w:r>
      <w:r w:rsidRPr="00302DA3">
        <w:rPr>
          <w:lang w:val="fr-FR"/>
        </w:rPr>
        <w:t> </w:t>
      </w:r>
      <w:bookmarkEnd w:id="2847"/>
      <w:r w:rsidRPr="00302DA3">
        <w:rPr>
          <w:lang w:val="fr-FR" w:eastAsia="ko-KR"/>
        </w:rPr>
        <w:t>11.2.3.1</w:t>
      </w:r>
      <w:r w:rsidR="00302DA3" w:rsidRPr="00302DA3">
        <w:rPr>
          <w:lang w:val="fr-FR" w:eastAsia="ko-KR"/>
        </w:rPr>
        <w:t>b</w:t>
      </w:r>
      <w:r w:rsidRPr="00302DA3">
        <w:rPr>
          <w:lang w:val="fr-FR" w:eastAsia="ko-KR"/>
        </w:rPr>
        <w:t>.1</w:t>
      </w:r>
      <w:r w:rsidRPr="00302DA3">
        <w:rPr>
          <w:lang w:val="fr-FR"/>
        </w:rPr>
        <w:t xml:space="preserve">: </w:t>
      </w:r>
      <w:r w:rsidRPr="00302DA3">
        <w:rPr>
          <w:rFonts w:hint="eastAsia"/>
          <w:lang w:val="fr-FR" w:eastAsia="ko-KR"/>
        </w:rPr>
        <w:t>PDU session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848" w:name="_CR11_2_3_2"/>
      <w:bookmarkStart w:id="2849" w:name="_Toc11256774"/>
      <w:bookmarkStart w:id="2850" w:name="_Toc36116766"/>
      <w:bookmarkStart w:id="2851" w:name="_Toc45096823"/>
      <w:bookmarkStart w:id="2852" w:name="_Toc51762689"/>
      <w:bookmarkStart w:id="2853" w:name="_Toc218682595"/>
      <w:bookmarkEnd w:id="2848"/>
      <w:r>
        <w:t>11.2.3.2</w:t>
      </w:r>
      <w:r>
        <w:tab/>
        <w:t>Message type octet</w:t>
      </w:r>
      <w:bookmarkEnd w:id="2849"/>
      <w:bookmarkEnd w:id="2850"/>
      <w:bookmarkEnd w:id="2851"/>
      <w:bookmarkEnd w:id="2852"/>
      <w:bookmarkEnd w:id="2853"/>
    </w:p>
    <w:p w14:paraId="5A98E46E" w14:textId="77777777" w:rsidR="00D476B3" w:rsidRDefault="00D476B3">
      <w:pPr>
        <w:pStyle w:val="Heading5"/>
      </w:pPr>
      <w:bookmarkStart w:id="2854" w:name="_CR11_2_3_2_1"/>
      <w:bookmarkStart w:id="2855" w:name="_Toc11256775"/>
      <w:bookmarkStart w:id="2856" w:name="_Toc36116767"/>
      <w:bookmarkStart w:id="2857" w:name="_Toc45096824"/>
      <w:bookmarkStart w:id="2858" w:name="_Toc51762690"/>
      <w:bookmarkStart w:id="2859" w:name="_Toc218682596"/>
      <w:bookmarkEnd w:id="2854"/>
      <w:r>
        <w:t>11.2.3.2.1</w:t>
      </w:r>
      <w:r>
        <w:tab/>
        <w:t>Message type octet (when accessing Release 98 and older networks only)</w:t>
      </w:r>
      <w:bookmarkEnd w:id="2855"/>
      <w:bookmarkEnd w:id="2856"/>
      <w:bookmarkEnd w:id="2857"/>
      <w:bookmarkEnd w:id="2858"/>
      <w:bookmarkEnd w:id="2859"/>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9pt;height:42.85pt" o:ole="">
            <v:imagedata r:id="rId101" o:title=""/>
          </v:shape>
          <o:OLEObject Type="Embed" ProgID="Designer.Drawing.6" ShapeID="_x0000_i1068" DrawAspect="Content" ObjectID="_1829294704" r:id="rId102"/>
        </w:object>
      </w:r>
    </w:p>
    <w:p w14:paraId="11B9504B" w14:textId="77777777" w:rsidR="00D476B3" w:rsidRDefault="00D476B3">
      <w:pPr>
        <w:pStyle w:val="TF"/>
      </w:pPr>
      <w:bookmarkStart w:id="2860" w:name="_CRFigure11_10a"/>
      <w:r>
        <w:t>Figure </w:t>
      </w:r>
      <w:bookmarkEnd w:id="2860"/>
      <w:r>
        <w:t>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10.05pt;height:42.05pt" o:ole="" fillcolor="window">
            <v:imagedata r:id="rId103" o:title=""/>
          </v:shape>
          <o:OLEObject Type="Embed" ProgID="Word.Picture.8" ShapeID="_x0000_i1069" DrawAspect="Content" ObjectID="_1829294705" r:id="rId104"/>
        </w:object>
      </w:r>
    </w:p>
    <w:p w14:paraId="6AABAF25" w14:textId="77777777" w:rsidR="00D476B3" w:rsidRDefault="00D476B3">
      <w:pPr>
        <w:pStyle w:val="TF"/>
      </w:pPr>
      <w:bookmarkStart w:id="2861" w:name="_CRFigure11_10x"/>
      <w:r>
        <w:t>Figure </w:t>
      </w:r>
      <w:bookmarkEnd w:id="2861"/>
      <w:r>
        <w:t>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862" w:name="_CR11_2_3_2_2"/>
      <w:bookmarkStart w:id="2863" w:name="_Toc11256776"/>
      <w:bookmarkStart w:id="2864" w:name="_Toc36116768"/>
      <w:bookmarkStart w:id="2865" w:name="_Toc45096825"/>
      <w:bookmarkStart w:id="2866" w:name="_Toc51762691"/>
      <w:bookmarkStart w:id="2867" w:name="_Toc218682597"/>
      <w:bookmarkEnd w:id="2862"/>
      <w:r>
        <w:t>11.2.3.2.2</w:t>
      </w:r>
      <w:r>
        <w:tab/>
        <w:t>Message type octet (when accessing Release 99 and newer networks)</w:t>
      </w:r>
      <w:bookmarkEnd w:id="2863"/>
      <w:bookmarkEnd w:id="2864"/>
      <w:bookmarkEnd w:id="2865"/>
      <w:bookmarkEnd w:id="2866"/>
      <w:bookmarkEnd w:id="2867"/>
    </w:p>
    <w:p w14:paraId="58E9C66B" w14:textId="0140EA0E" w:rsidR="009336C7" w:rsidRDefault="00D476B3">
      <w:r>
        <w:t>The message type octet is the second octet in a standard L3 message</w:t>
      </w:r>
      <w:r w:rsidR="00B92974">
        <w:t xml:space="preserve"> except</w:t>
      </w:r>
      <w:r w:rsidR="009336C7">
        <w:t>:</w:t>
      </w:r>
    </w:p>
    <w:p w14:paraId="17B6091F" w14:textId="325FC1FA" w:rsidR="00D476B3" w:rsidRDefault="009336C7" w:rsidP="009336C7">
      <w:pPr>
        <w:pStyle w:val="B1"/>
      </w:pPr>
      <w:r>
        <w:t>-</w:t>
      </w:r>
      <w:r>
        <w:tab/>
      </w:r>
      <w:r w:rsidR="00B92974">
        <w:t>for the protocols defined by 3GPP TS 24.501 [31] where the message type octet is the third octet in a standard L3 message</w:t>
      </w:r>
      <w:r>
        <w:t>; and</w:t>
      </w:r>
    </w:p>
    <w:p w14:paraId="3827F34A" w14:textId="77777777" w:rsidR="009336C7" w:rsidRDefault="009336C7" w:rsidP="009336C7">
      <w:pPr>
        <w:pStyle w:val="B1"/>
      </w:pPr>
      <w:r>
        <w:t>-</w:t>
      </w:r>
      <w:r>
        <w:tab/>
        <w:t xml:space="preserve">for the </w:t>
      </w:r>
      <w:r w:rsidRPr="00A9258C">
        <w:t>AIoT NAS protocol</w:t>
      </w:r>
      <w:r>
        <w:t xml:space="preserve"> defined by 3GPP TS 24.369 [43],</w:t>
      </w:r>
      <w:r w:rsidRPr="00CD7ED6">
        <w:t xml:space="preserve"> </w:t>
      </w:r>
      <w:r>
        <w:t>where the message type octet is the second or sixth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3A154217" w:rsidR="00D476B3" w:rsidRDefault="00D476B3">
      <w:r>
        <w:lastRenderedPageBreak/>
        <w:t>In messages of the RR protocol entity, bit 8 of octet 2 is set to the default value. The other value is reserved for possible future use as an extension bit</w:t>
      </w:r>
      <w:r w:rsidR="00B92974">
        <w:t xml:space="preserve">. </w:t>
      </w:r>
      <w:r>
        <w:t>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13865A35" w14:textId="77777777" w:rsidR="009336C7" w:rsidRPr="00B23198" w:rsidRDefault="009336C7" w:rsidP="009336C7">
      <w:r w:rsidRPr="00B23198">
        <w:t>For the AIoT NAS protocol, the default value for bit 7 and bit 8 is 0.</w:t>
      </w:r>
    </w:p>
    <w:p w14:paraId="56FFAC57" w14:textId="77777777" w:rsidR="00D476B3" w:rsidRDefault="00D476B3">
      <w:pPr>
        <w:pStyle w:val="TH"/>
      </w:pPr>
      <w:r>
        <w:object w:dxaOrig="6196" w:dyaOrig="841" w14:anchorId="1511E50B">
          <v:shape id="_x0000_i1070" type="#_x0000_t75" style="width:310.05pt;height:42.05pt" o:ole="" fillcolor="window">
            <v:imagedata r:id="rId105" o:title=""/>
          </v:shape>
          <o:OLEObject Type="Embed" ProgID="Word.Picture.8" ShapeID="_x0000_i1070" DrawAspect="Content" ObjectID="_1829294706" r:id="rId106"/>
        </w:object>
      </w:r>
    </w:p>
    <w:p w14:paraId="29836404" w14:textId="77777777" w:rsidR="00D476B3" w:rsidRDefault="00D476B3">
      <w:pPr>
        <w:pStyle w:val="TF"/>
      </w:pPr>
      <w:bookmarkStart w:id="2868" w:name="_CRFigure11_10b"/>
      <w:r>
        <w:t>Figure </w:t>
      </w:r>
      <w:bookmarkEnd w:id="2868"/>
      <w:r>
        <w:t>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9pt;height:42.85pt" o:ole="">
            <v:imagedata r:id="rId101" o:title=""/>
          </v:shape>
          <o:OLEObject Type="Embed" ProgID="Designer.Drawing.6" ShapeID="_x0000_i1071" DrawAspect="Content" ObjectID="_1829294707" r:id="rId107"/>
        </w:object>
      </w:r>
    </w:p>
    <w:p w14:paraId="2246E2B7" w14:textId="77777777" w:rsidR="00D476B3" w:rsidRDefault="00D476B3">
      <w:pPr>
        <w:pStyle w:val="TF"/>
      </w:pPr>
      <w:bookmarkStart w:id="2869" w:name="_CRFigure11_10c"/>
      <w:r>
        <w:t>Figure </w:t>
      </w:r>
      <w:bookmarkEnd w:id="2869"/>
      <w:r>
        <w:t>11.10c: Message type IE (GCC</w:t>
      </w:r>
      <w:r>
        <w:rPr>
          <w:rFonts w:eastAsia="‚l‚r –¾’©"/>
        </w:rPr>
        <w:t>, BCC and LCS</w:t>
      </w:r>
      <w:r>
        <w:t>)</w:t>
      </w:r>
    </w:p>
    <w:bookmarkStart w:id="2870" w:name="_MON_1073819516"/>
    <w:bookmarkEnd w:id="2870"/>
    <w:p w14:paraId="14744533" w14:textId="77777777" w:rsidR="00D476B3" w:rsidRDefault="00D476B3">
      <w:pPr>
        <w:pStyle w:val="TH"/>
      </w:pPr>
      <w:r>
        <w:object w:dxaOrig="6196" w:dyaOrig="841" w14:anchorId="2D1C1075">
          <v:shape id="_x0000_i1072" type="#_x0000_t75" style="width:310.05pt;height:48.3pt" o:ole="" fillcolor="window">
            <v:imagedata r:id="rId103" o:title=""/>
          </v:shape>
          <o:OLEObject Type="Embed" ProgID="Word.Picture.8" ShapeID="_x0000_i1072" DrawAspect="Content" ObjectID="_1829294708" r:id="rId108"/>
        </w:object>
      </w:r>
    </w:p>
    <w:p w14:paraId="4B8F6A47" w14:textId="77777777" w:rsidR="00D476B3" w:rsidRDefault="00D476B3">
      <w:pPr>
        <w:pStyle w:val="TF"/>
      </w:pPr>
      <w:bookmarkStart w:id="2871" w:name="_CRFigure11_10d"/>
      <w:r>
        <w:t>Figure </w:t>
      </w:r>
      <w:bookmarkEnd w:id="2871"/>
      <w:r>
        <w:t>11.10d: Message type IE (</w:t>
      </w:r>
      <w:r>
        <w:rPr>
          <w:rFonts w:eastAsia="‚l‚r –¾’©"/>
        </w:rPr>
        <w:t>protocol other than MM, CC, SS, GCC, BCC and LCS</w:t>
      </w:r>
      <w:r>
        <w:t>)</w:t>
      </w:r>
    </w:p>
    <w:bookmarkStart w:id="2872" w:name="_MON_1826193679"/>
    <w:bookmarkEnd w:id="2872"/>
    <w:p w14:paraId="674F9667" w14:textId="3E5703AF" w:rsidR="009336C7" w:rsidRDefault="0036507B" w:rsidP="009336C7">
      <w:pPr>
        <w:pStyle w:val="TH"/>
      </w:pPr>
      <w:r w:rsidRPr="0036507B">
        <w:object w:dxaOrig="6196" w:dyaOrig="841" w14:anchorId="5EEDDB44">
          <v:shape id="_x0000_i1073" type="#_x0000_t75" alt="" style="width:309.65pt;height:41.2pt" o:ole="" fillcolor="window">
            <v:imagedata r:id="rId109" o:title=""/>
          </v:shape>
          <o:OLEObject Type="Embed" ProgID="Word.Picture.8" ShapeID="_x0000_i1073" DrawAspect="Content" ObjectID="_1829294709" r:id="rId110"/>
        </w:object>
      </w:r>
    </w:p>
    <w:p w14:paraId="09EF0B34" w14:textId="366C0AC1" w:rsidR="009336C7" w:rsidRDefault="009336C7" w:rsidP="009336C7">
      <w:pPr>
        <w:pStyle w:val="TF"/>
      </w:pPr>
      <w:r>
        <w:t>Figure 11.10e: Message type IE (</w:t>
      </w:r>
      <w:r w:rsidRPr="00A9258C">
        <w:t xml:space="preserve">AIoT NAS </w:t>
      </w:r>
      <w:r>
        <w:rPr>
          <w:rFonts w:eastAsia="‚l‚r –¾’©"/>
        </w:rPr>
        <w:t>protocol</w:t>
      </w:r>
      <w:r>
        <w:t>)</w:t>
      </w:r>
    </w:p>
    <w:p w14:paraId="57ECFAD6" w14:textId="42C7982E" w:rsidR="00D476B3" w:rsidRDefault="00D476B3">
      <w:r>
        <w:t xml:space="preserve">For MM, CC, SS, GCC, BCC and LCS protocols bits 1 to 6 of octet 2 of standard L3 messages contain the message type. </w:t>
      </w:r>
      <w:r w:rsidR="0036507B">
        <w:t xml:space="preserve">For the </w:t>
      </w:r>
      <w:r w:rsidR="0036507B" w:rsidRPr="00A9258C">
        <w:t>AIoT NAS protocol</w:t>
      </w:r>
      <w:r w:rsidR="0036507B">
        <w:t xml:space="preserve"> defined by 3GPP TS 24.369 [43],</w:t>
      </w:r>
      <w:r w:rsidR="0036507B" w:rsidRPr="00C979E5">
        <w:t xml:space="preserve"> </w:t>
      </w:r>
      <w:r w:rsidR="0036507B">
        <w:t xml:space="preserve">bits 1 to 6 of octet 2 or octet 6 of standard L3 messages contain the message type. </w:t>
      </w:r>
      <w:r>
        <w:t>For all other L3 protocols bits 1 to 8 of octet 2 of standard L3 message contain the message type</w:t>
      </w:r>
      <w:r w:rsidR="00B92974">
        <w:t xml:space="preserve"> except for the protocols defined by 3GPP TS 24.501 [31] where the message type octet is the third octet in a standard L3 message</w:t>
      </w:r>
      <w:r>
        <w:t>.</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873" w:name="_CR11_2_3_2_3"/>
      <w:bookmarkStart w:id="2874" w:name="_Toc11256777"/>
      <w:bookmarkStart w:id="2875" w:name="_Toc36116769"/>
      <w:bookmarkStart w:id="2876" w:name="_Toc45096826"/>
      <w:bookmarkStart w:id="2877" w:name="_Toc51762692"/>
      <w:bookmarkStart w:id="2878" w:name="_Toc218682598"/>
      <w:bookmarkEnd w:id="2873"/>
      <w:r>
        <w:lastRenderedPageBreak/>
        <w:t>11.2.3.2.3</w:t>
      </w:r>
      <w:r>
        <w:tab/>
        <w:t>Sequenced message transfer operation</w:t>
      </w:r>
      <w:bookmarkEnd w:id="2874"/>
      <w:bookmarkEnd w:id="2875"/>
      <w:bookmarkEnd w:id="2876"/>
      <w:bookmarkEnd w:id="2877"/>
      <w:bookmarkEnd w:id="2878"/>
    </w:p>
    <w:p w14:paraId="180ADBF9" w14:textId="77777777" w:rsidR="00D476B3" w:rsidRPr="00A62956" w:rsidRDefault="00D476B3" w:rsidP="00A62956">
      <w:r w:rsidRPr="00A62956">
        <w:t>Upper layer messages sent using the RR sub-layer transport service from the mobile station to the network can be duplicated by the data link layer in at least the following cases:</w:t>
      </w:r>
    </w:p>
    <w:p w14:paraId="73A5952E" w14:textId="77777777" w:rsidR="00D476B3" w:rsidRPr="00A62956" w:rsidRDefault="00D476B3" w:rsidP="00A62956">
      <w:pPr>
        <w:pStyle w:val="B1"/>
      </w:pPr>
      <w:r w:rsidRPr="00A62956">
        <w:t>-</w:t>
      </w:r>
      <w:r w:rsidRPr="00A62956">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Pr="00A62956" w:rsidRDefault="00D476B3" w:rsidP="00A62956">
      <w:pPr>
        <w:pStyle w:val="B1"/>
      </w:pPr>
      <w:r w:rsidRPr="00A62956">
        <w:t>-</w:t>
      </w:r>
      <w:r w:rsidRPr="00A62956">
        <w:tab/>
        <w:t>in Iu mode, when an RLC re-establishment occurs (e.g. due to relocation) and the RLC layer has not acknowledged the last one or more RLC PDUs before RLC re-establishment;</w:t>
      </w:r>
    </w:p>
    <w:p w14:paraId="17E0C640" w14:textId="77777777" w:rsidR="00D476B3" w:rsidRPr="00A62956" w:rsidRDefault="00D476B3" w:rsidP="00A62956">
      <w:pPr>
        <w:pStyle w:val="B1"/>
      </w:pPr>
      <w:r w:rsidRPr="00A62956">
        <w:t>-</w:t>
      </w:r>
      <w:r w:rsidRPr="00A62956">
        <w:tab/>
        <w:t>an inter-system change from Iu mode to A/Gb mode is performed and the RLC layer has not acknowledged the last one or more RLC PDUs;</w:t>
      </w:r>
    </w:p>
    <w:p w14:paraId="2522385A" w14:textId="77777777" w:rsidR="003869BB" w:rsidRPr="00A62956" w:rsidRDefault="00D476B3" w:rsidP="00A62956">
      <w:pPr>
        <w:pStyle w:val="B1"/>
      </w:pPr>
      <w:r w:rsidRPr="00A62956">
        <w:t>-</w:t>
      </w:r>
      <w:r w:rsidRPr="00A62956">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5C954E5C"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rsidR="00302DA3">
        <w:t xml:space="preserve">5GMM, </w:t>
      </w:r>
      <w:r>
        <w:t xml:space="preserve">SM, </w:t>
      </w:r>
      <w:r w:rsidR="003869BB">
        <w:t>ESM,</w:t>
      </w:r>
      <w:r w:rsidR="00302DA3">
        <w:t xml:space="preserve"> 5GSM,</w:t>
      </w:r>
      <w:r w:rsidR="003869BB">
        <w:t xml:space="preserve">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w:t>
      </w:r>
      <w:r w:rsidR="00302DA3">
        <w:t>-</w:t>
      </w:r>
      <w:r>
        <w:t>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637BF1B6" w14:textId="77777777" w:rsidR="00D476B3" w:rsidRDefault="00D476B3" w:rsidP="00203CFF">
      <w:pPr>
        <w:pStyle w:val="H6"/>
      </w:pPr>
      <w:bookmarkStart w:id="2879" w:name="_Toc11256778"/>
      <w:bookmarkStart w:id="2880" w:name="_Toc36116770"/>
      <w:bookmarkStart w:id="2881" w:name="_Toc45096827"/>
      <w:bookmarkStart w:id="2882" w:name="_Toc51762693"/>
      <w:bookmarkStart w:id="2883" w:name="MCCQCTEMPBM_00000044"/>
      <w:bookmarkStart w:id="2884" w:name="_CR11_2_3_2_3_1"/>
      <w:r>
        <w:t>11.2.3.2.3.1</w:t>
      </w:r>
      <w:r>
        <w:tab/>
        <w:t>Variables and sequence numbers</w:t>
      </w:r>
      <w:bookmarkEnd w:id="2879"/>
      <w:bookmarkEnd w:id="2880"/>
      <w:bookmarkEnd w:id="2881"/>
      <w:bookmarkEnd w:id="2882"/>
    </w:p>
    <w:p w14:paraId="24F4B9EC" w14:textId="77777777" w:rsidR="00D476B3" w:rsidRDefault="00D476B3" w:rsidP="00203CFF">
      <w:pPr>
        <w:pStyle w:val="H6"/>
      </w:pPr>
      <w:bookmarkStart w:id="2885" w:name="_Toc11256779"/>
      <w:bookmarkStart w:id="2886" w:name="_Toc36116771"/>
      <w:bookmarkStart w:id="2887" w:name="_Toc45096828"/>
      <w:bookmarkStart w:id="2888" w:name="_Toc51762694"/>
      <w:bookmarkStart w:id="2889" w:name="MCCQCTEMPBM_00000045"/>
      <w:bookmarkStart w:id="2890" w:name="_CR11_2_3_2_3_1_1"/>
      <w:bookmarkEnd w:id="2883"/>
      <w:bookmarkEnd w:id="2884"/>
      <w:r>
        <w:t>11.2.3.2.3.1.1</w:t>
      </w:r>
      <w:r>
        <w:tab/>
        <w:t>Send state variable V(SD)</w:t>
      </w:r>
      <w:bookmarkEnd w:id="2885"/>
      <w:bookmarkEnd w:id="2886"/>
      <w:bookmarkEnd w:id="2887"/>
      <w:bookmarkEnd w:id="2888"/>
    </w:p>
    <w:bookmarkEnd w:id="2889"/>
    <w:bookmarkEnd w:id="2890"/>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891" w:name="_Toc11256780"/>
      <w:bookmarkStart w:id="2892" w:name="_Toc36116772"/>
      <w:bookmarkStart w:id="2893" w:name="_Toc45096829"/>
      <w:bookmarkStart w:id="2894" w:name="_Toc51762695"/>
      <w:bookmarkStart w:id="2895" w:name="MCCQCTEMPBM_00000046"/>
      <w:bookmarkStart w:id="2896" w:name="_CR11_2_3_2_3_1_2"/>
      <w:r>
        <w:lastRenderedPageBreak/>
        <w:t>11.2.3.2.3.1.2</w:t>
      </w:r>
      <w:r>
        <w:tab/>
        <w:t>Send sequence number N(SD)</w:t>
      </w:r>
      <w:bookmarkEnd w:id="2891"/>
      <w:bookmarkEnd w:id="2892"/>
      <w:bookmarkEnd w:id="2893"/>
      <w:bookmarkEnd w:id="2894"/>
    </w:p>
    <w:bookmarkEnd w:id="2895"/>
    <w:bookmarkEnd w:id="2896"/>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897" w:name="_Toc11256781"/>
      <w:bookmarkStart w:id="2898" w:name="_Toc36116773"/>
      <w:bookmarkStart w:id="2899" w:name="_Toc45096830"/>
      <w:bookmarkStart w:id="2900" w:name="_Toc51762696"/>
      <w:bookmarkStart w:id="2901" w:name="MCCQCTEMPBM_00000047"/>
      <w:bookmarkStart w:id="2902" w:name="_CR11_2_3_2_3_2"/>
      <w:r>
        <w:t>11.2.3.2.3.2</w:t>
      </w:r>
      <w:r>
        <w:tab/>
        <w:t>Procedures for the initiation, transfer execution and termination of the sequenced message transfer operation</w:t>
      </w:r>
      <w:bookmarkEnd w:id="2897"/>
      <w:bookmarkEnd w:id="2898"/>
      <w:bookmarkEnd w:id="2899"/>
      <w:bookmarkEnd w:id="2900"/>
    </w:p>
    <w:p w14:paraId="768A6F3B" w14:textId="77777777" w:rsidR="00D476B3" w:rsidRDefault="00D476B3" w:rsidP="00203CFF">
      <w:pPr>
        <w:pStyle w:val="H6"/>
      </w:pPr>
      <w:bookmarkStart w:id="2903" w:name="_Toc11256782"/>
      <w:bookmarkStart w:id="2904" w:name="_Toc36116774"/>
      <w:bookmarkStart w:id="2905" w:name="_Toc45096831"/>
      <w:bookmarkStart w:id="2906" w:name="_Toc51762697"/>
      <w:bookmarkStart w:id="2907" w:name="MCCQCTEMPBM_00000048"/>
      <w:bookmarkStart w:id="2908" w:name="_CR11_2_3_2_3_2_1"/>
      <w:bookmarkEnd w:id="2901"/>
      <w:bookmarkEnd w:id="2902"/>
      <w:r>
        <w:t>11.2.3.2.3.2.1</w:t>
      </w:r>
      <w:r>
        <w:tab/>
        <w:t>Initiation</w:t>
      </w:r>
      <w:bookmarkEnd w:id="2903"/>
      <w:bookmarkEnd w:id="2904"/>
      <w:bookmarkEnd w:id="2905"/>
      <w:bookmarkEnd w:id="2906"/>
    </w:p>
    <w:bookmarkEnd w:id="2907"/>
    <w:bookmarkEnd w:id="2908"/>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909" w:name="_Toc11256783"/>
      <w:bookmarkStart w:id="2910" w:name="_Toc36116775"/>
      <w:bookmarkStart w:id="2911" w:name="_Toc45096832"/>
      <w:bookmarkStart w:id="2912" w:name="_Toc51762698"/>
      <w:bookmarkStart w:id="2913" w:name="MCCQCTEMPBM_00000049"/>
      <w:bookmarkStart w:id="2914" w:name="_CR11_2_3_2_3_2_2"/>
      <w:r>
        <w:t>11.2.3.2.3.2.2</w:t>
      </w:r>
      <w:r>
        <w:tab/>
        <w:t>Transfer Execution</w:t>
      </w:r>
      <w:bookmarkEnd w:id="2909"/>
      <w:bookmarkEnd w:id="2910"/>
      <w:bookmarkEnd w:id="2911"/>
      <w:bookmarkEnd w:id="2912"/>
    </w:p>
    <w:bookmarkEnd w:id="2913"/>
    <w:bookmarkEnd w:id="2914"/>
    <w:p w14:paraId="26A7D443" w14:textId="77777777" w:rsidR="00D476B3" w:rsidRPr="00A62956" w:rsidRDefault="00D476B3" w:rsidP="00A62956">
      <w:r w:rsidRPr="00A62956">
        <w:t xml:space="preserve">The core network </w:t>
      </w:r>
      <w:r w:rsidR="00430B16" w:rsidRPr="00A62956">
        <w:t>shall</w:t>
      </w:r>
      <w:r w:rsidRPr="00A62956">
        <w:t xml:space="preserve"> compare the send sequence numbers of pairs of subsequent messages in the same upper layer messages flow.</w:t>
      </w:r>
    </w:p>
    <w:p w14:paraId="0F86D1A1" w14:textId="77777777" w:rsidR="00D476B3" w:rsidRPr="00A62956" w:rsidRDefault="00D476B3" w:rsidP="00A62956">
      <w:r w:rsidRPr="00A62956">
        <w:t xml:space="preserve">For the GCC, BCC, </w:t>
      </w:r>
      <w:r w:rsidRPr="00A62956">
        <w:rPr>
          <w:rFonts w:eastAsia="‚l‚r –¾’©"/>
        </w:rPr>
        <w:t xml:space="preserve">and </w:t>
      </w:r>
      <w:r w:rsidRPr="00A62956">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Pr="00A62956" w:rsidRDefault="00D476B3" w:rsidP="00A62956">
      <w:r w:rsidRPr="00A62956">
        <w:t xml:space="preserve">For the MM+CC+SS </w:t>
      </w:r>
      <w:r w:rsidR="00197EB6" w:rsidRPr="00A62956">
        <w:t xml:space="preserve">(via CS domain) </w:t>
      </w:r>
      <w:r w:rsidRPr="00A62956">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Pr="00A62956" w:rsidRDefault="002A791B" w:rsidP="00A62956">
      <w:r w:rsidRPr="00A62956">
        <w:t xml:space="preserve">In a shared network with a MOCN configuration, the core network node to which the mobile station was redirected shall compare the send sequence number of the first message received after the redirection in the MM+CC+SS </w:t>
      </w:r>
      <w:r w:rsidR="00197EB6" w:rsidRPr="00A62956">
        <w:t xml:space="preserve">(via CS domain) </w:t>
      </w:r>
      <w:r w:rsidRPr="00A62956">
        <w:t>message flow with the value of N(SD) received during the redirection procedure (see 3GPP</w:t>
      </w:r>
      <w:r w:rsidR="007D5EB7" w:rsidRPr="00A62956">
        <w:t> </w:t>
      </w:r>
      <w:r w:rsidRPr="00A62956">
        <w:t>TS</w:t>
      </w:r>
      <w:r w:rsidR="007D5EB7" w:rsidRPr="00A62956">
        <w:t> </w:t>
      </w:r>
      <w:r w:rsidRPr="00A62956">
        <w:t>23.251</w:t>
      </w:r>
      <w:r w:rsidR="007D5EB7" w:rsidRPr="00A62956">
        <w:t> </w:t>
      </w:r>
      <w:r w:rsidRPr="00A62956">
        <w:t>[</w:t>
      </w:r>
      <w:r w:rsidR="00E165C3" w:rsidRPr="00A62956">
        <w:t>22</w:t>
      </w:r>
      <w:r w:rsidRPr="00A62956">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915" w:name="_Toc11256784"/>
      <w:bookmarkStart w:id="2916" w:name="_Toc36116776"/>
      <w:bookmarkStart w:id="2917" w:name="_Toc45096833"/>
      <w:bookmarkStart w:id="2918" w:name="_Toc51762699"/>
      <w:bookmarkStart w:id="2919" w:name="MCCQCTEMPBM_00000050"/>
      <w:bookmarkStart w:id="2920" w:name="_CR11_2_3_2_3_2_3"/>
      <w:r>
        <w:t>11.2.3.2.3.2.3</w:t>
      </w:r>
      <w:r>
        <w:tab/>
        <w:t>Termination</w:t>
      </w:r>
      <w:bookmarkEnd w:id="2915"/>
      <w:bookmarkEnd w:id="2916"/>
      <w:bookmarkEnd w:id="2917"/>
      <w:bookmarkEnd w:id="2918"/>
    </w:p>
    <w:bookmarkEnd w:id="2919"/>
    <w:bookmarkEnd w:id="2920"/>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921" w:name="_CR11_2_3_3"/>
      <w:bookmarkStart w:id="2922" w:name="_Toc11256785"/>
      <w:bookmarkStart w:id="2923" w:name="_Toc36116777"/>
      <w:bookmarkStart w:id="2924" w:name="_Toc45096834"/>
      <w:bookmarkStart w:id="2925" w:name="_Toc51762700"/>
      <w:bookmarkStart w:id="2926" w:name="_Toc218682599"/>
      <w:bookmarkEnd w:id="2921"/>
      <w:r>
        <w:t>11.2.3.3</w:t>
      </w:r>
      <w:r>
        <w:tab/>
        <w:t>Standard information elements of the imperative part</w:t>
      </w:r>
      <w:bookmarkEnd w:id="2922"/>
      <w:bookmarkEnd w:id="2923"/>
      <w:bookmarkEnd w:id="2924"/>
      <w:bookmarkEnd w:id="2925"/>
      <w:bookmarkEnd w:id="2926"/>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City">
        <w:smartTag w:uri="urn:schemas-microsoft-com:office:smarttags" w:element="PlaceType">
          <w:smartTag w:uri="urn:schemas-microsoft-com:office:smarttags" w:element="place">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lastRenderedPageBreak/>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927" w:name="_CR11_2_4"/>
      <w:bookmarkStart w:id="2928" w:name="_Toc11256786"/>
      <w:bookmarkStart w:id="2929" w:name="_Toc36116778"/>
      <w:bookmarkStart w:id="2930" w:name="_Toc45096835"/>
      <w:bookmarkStart w:id="2931" w:name="_Toc51762701"/>
      <w:bookmarkStart w:id="2932" w:name="_Toc218682600"/>
      <w:bookmarkEnd w:id="2927"/>
      <w:r>
        <w:t>11.2.4</w:t>
      </w:r>
      <w:r>
        <w:tab/>
        <w:t>Non-imperative part of a standard L3 message</w:t>
      </w:r>
      <w:bookmarkEnd w:id="2928"/>
      <w:bookmarkEnd w:id="2929"/>
      <w:bookmarkEnd w:id="2930"/>
      <w:bookmarkEnd w:id="2931"/>
      <w:bookmarkEnd w:id="2932"/>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1EFC70AE" w:rsidR="003869BB" w:rsidRDefault="00D476B3" w:rsidP="001F76F8">
      <w:pPr>
        <w:pStyle w:val="B1"/>
      </w:pPr>
      <w:r>
        <w:tab/>
        <w:t>Bit 8 of the IEI octet is set to "1" indicates a TV formatted type 1 standard IE or a T formatted type 2 IEs</w:t>
      </w:r>
      <w:r w:rsidR="003869BB">
        <w:t>. Hence, a 1 valued bit 8 indicates that the whole IE is one octet long.</w:t>
      </w:r>
      <w:r w:rsidR="001F76F8">
        <w:t xml:space="preserve"> The respective IEI includes a value in the range from hexadecimal </w:t>
      </w:r>
      <w:r w:rsidR="001F76F8" w:rsidRPr="00ED7C5E">
        <w:rPr>
          <w:rFonts w:cs="Arial"/>
        </w:rPr>
        <w:t>8</w:t>
      </w:r>
      <w:r w:rsidR="001F76F8">
        <w:rPr>
          <w:rFonts w:cs="Arial"/>
        </w:rPr>
        <w:t xml:space="preserve"> to </w:t>
      </w:r>
      <w:r w:rsidR="001F76F8" w:rsidRPr="00ED7C5E">
        <w:rPr>
          <w:rFonts w:cs="Arial"/>
        </w:rPr>
        <w:t>F</w:t>
      </w:r>
      <w:r w:rsidR="001F76F8">
        <w:rPr>
          <w:rFonts w:cs="Arial"/>
        </w:rPr>
        <w:t xml:space="preserve"> in bits 8 to 5.</w:t>
      </w:r>
    </w:p>
    <w:p w14:paraId="7B03C27D" w14:textId="77777777" w:rsidR="003869BB" w:rsidRDefault="003869BB" w:rsidP="003869BB">
      <w:r>
        <w:t>Furthermore, for the EPS protocols EMM and ESM:</w:t>
      </w:r>
    </w:p>
    <w:p w14:paraId="5A493204" w14:textId="4F199D47" w:rsidR="003869BB" w:rsidRDefault="003869BB" w:rsidP="001F76F8">
      <w:pPr>
        <w:pStyle w:val="B1"/>
      </w:pPr>
      <w:r>
        <w:tab/>
        <w:t xml:space="preserve">Bit 8 of the IEI octet set to "0" and bits 7 to 4 set to "1" indicates a TLV-E formatted type 6 IE, i.e. the following two octets are length octets. </w:t>
      </w:r>
      <w:r w:rsidR="001F76F8">
        <w:t xml:space="preserve">The respective IEI value range is from hexadecimal 78 </w:t>
      </w:r>
      <w:r w:rsidR="001F76F8">
        <w:rPr>
          <w:rFonts w:cs="Arial"/>
        </w:rPr>
        <w:t>to 7</w:t>
      </w:r>
      <w:r w:rsidR="001F76F8" w:rsidRPr="00ED7C5E">
        <w:rPr>
          <w:rFonts w:cs="Arial"/>
        </w:rPr>
        <w:t>F</w:t>
      </w:r>
      <w:r w:rsidR="001F76F8">
        <w:rPr>
          <w:rFonts w:cs="Arial"/>
        </w:rPr>
        <w:t xml:space="preserve">. </w:t>
      </w:r>
      <w:r>
        <w:t>Bit 8 of the IEI octet set to "0" and bit 7 to 4 set to any other bit combination indicates a TLV formatted type 4 IE, i.e. the following octet is a length octet.</w:t>
      </w:r>
      <w:r w:rsidR="001F76F8">
        <w:t xml:space="preserve"> The respective IEI value range is from </w:t>
      </w:r>
      <w:r w:rsidR="001F76F8" w:rsidRPr="00D33622">
        <w:t xml:space="preserve">hexadecimal 00 </w:t>
      </w:r>
      <w:r w:rsidR="001F76F8" w:rsidRPr="00D33622">
        <w:rPr>
          <w:rFonts w:cs="Arial"/>
        </w:rPr>
        <w:t>to 77.</w:t>
      </w:r>
    </w:p>
    <w:p w14:paraId="45109FFD" w14:textId="77777777" w:rsidR="00D279AC" w:rsidRDefault="00D279AC" w:rsidP="00D279AC">
      <w:r>
        <w:t>Furthermore, for the 5GS protocols 5GMM and 5GSM:</w:t>
      </w:r>
    </w:p>
    <w:p w14:paraId="29D69344" w14:textId="66CAFA7E" w:rsidR="00D279AC" w:rsidRDefault="00D279AC" w:rsidP="001F76F8">
      <w:pPr>
        <w:pStyle w:val="B1"/>
        <w:rPr>
          <w:rFonts w:cs="Arial"/>
        </w:rPr>
      </w:pPr>
      <w:r>
        <w:tab/>
        <w:t xml:space="preserve">Bit 8 of the IEI octet set to "0" and bits 7 to 5 set to "1" indicates a TLV-E formatted type 6 IE, i.e. the following two octets are length octets. </w:t>
      </w:r>
      <w:r w:rsidR="001F76F8" w:rsidRPr="00D33622">
        <w:t xml:space="preserve">The respective IEI value range is from hexadecimal 70 </w:t>
      </w:r>
      <w:r w:rsidR="001F76F8" w:rsidRPr="00D33622">
        <w:rPr>
          <w:rFonts w:cs="Arial"/>
        </w:rPr>
        <w:t>to 7F.</w:t>
      </w:r>
      <w:r w:rsidR="001F76F8">
        <w:rPr>
          <w:rFonts w:cs="Arial"/>
        </w:rPr>
        <w:t xml:space="preserve"> </w:t>
      </w:r>
      <w:r>
        <w:t>Bit 8 of the IEI octet set to "0" and bit 7 to 5 set to any other bit combination indicates a TLV formatted type 4 IE, i.e. the following octet is a length octet.</w:t>
      </w:r>
      <w:r w:rsidR="001F76F8">
        <w:t xml:space="preserve"> </w:t>
      </w:r>
      <w:r w:rsidR="001F76F8" w:rsidRPr="00D33622">
        <w:t xml:space="preserve">The respective IEI value range is from hexadecimal 00 </w:t>
      </w:r>
      <w:r w:rsidR="001F76F8" w:rsidRPr="00D33622">
        <w:rPr>
          <w:rFonts w:cs="Arial"/>
        </w:rPr>
        <w:t>to</w:t>
      </w:r>
      <w:r w:rsidR="001F76F8">
        <w:rPr>
          <w:rFonts w:cs="Arial"/>
        </w:rPr>
        <w:t xml:space="preserve"> 6F.</w:t>
      </w:r>
    </w:p>
    <w:p w14:paraId="212CE8F8" w14:textId="56733F2B" w:rsidR="001F76F8" w:rsidRDefault="001F76F8" w:rsidP="001F76F8">
      <w:pPr>
        <w:pStyle w:val="B1"/>
      </w:pPr>
      <w:r>
        <w:tab/>
        <w:t>The above rule for the IEI value encoding for 5GMM and 5GSM is not applicable to the IEIs of type 6 IEs included in the T</w:t>
      </w:r>
      <w:r w:rsidRPr="00C73E07">
        <w:t>ype 6 IE container</w:t>
      </w:r>
      <w:r w:rsidRPr="004B0EE0">
        <w:t xml:space="preserve"> information element specified </w:t>
      </w:r>
      <w:r>
        <w:t>in 3GPP TS 24.501 [31], clause </w:t>
      </w:r>
      <w:r w:rsidRPr="007F2770">
        <w:t>9.11.3.98</w:t>
      </w:r>
      <w:r>
        <w:t>. The IEIs in such an information element can take any value in the range 00 to FF (hexadecimal).</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35B64486"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rsidR="00B00DFE">
        <w:t>,</w:t>
      </w:r>
      <w:r w:rsidR="00AF2A22">
        <w:t xml:space="preserve"> 3GPP TS 24.554 [38]</w:t>
      </w:r>
      <w:r w:rsidR="00C2789D">
        <w:t xml:space="preserve">, </w:t>
      </w:r>
      <w:r w:rsidR="00B00DFE">
        <w:t>3GPP TS 24.572 [40]</w:t>
      </w:r>
      <w:r w:rsidR="0051562E">
        <w:t xml:space="preserve">, </w:t>
      </w:r>
      <w:r w:rsidR="00C2789D">
        <w:t>3GPP TS 24.514 [41]</w:t>
      </w:r>
      <w:r w:rsidR="0051562E" w:rsidRPr="0051562E">
        <w:t xml:space="preserve"> </w:t>
      </w:r>
      <w:r w:rsidR="0051562E">
        <w:t>and 3GPP TS 24.577 [42]</w:t>
      </w:r>
      <w:r w:rsidR="00B00DFE">
        <w:t xml:space="preserve">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lastRenderedPageBreak/>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933" w:name="_CR11_2_5"/>
      <w:bookmarkStart w:id="2934" w:name="_Toc11256787"/>
      <w:bookmarkStart w:id="2935" w:name="_Toc36116779"/>
      <w:bookmarkStart w:id="2936" w:name="_Toc45096836"/>
      <w:bookmarkStart w:id="2937" w:name="_Toc51762702"/>
      <w:bookmarkStart w:id="2938" w:name="_Toc218682601"/>
      <w:bookmarkEnd w:id="2933"/>
      <w:r>
        <w:t>11.2.5</w:t>
      </w:r>
      <w:r>
        <w:tab/>
        <w:t>Presence requirements of information elements</w:t>
      </w:r>
      <w:bookmarkEnd w:id="2934"/>
      <w:bookmarkEnd w:id="2935"/>
      <w:bookmarkEnd w:id="2936"/>
      <w:bookmarkEnd w:id="2937"/>
      <w:bookmarkEnd w:id="2938"/>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lastRenderedPageBreak/>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939" w:name="_CR11_2_6"/>
      <w:bookmarkStart w:id="2940" w:name="_Toc11256788"/>
      <w:bookmarkStart w:id="2941" w:name="_Toc36116780"/>
      <w:bookmarkStart w:id="2942" w:name="_Toc45096837"/>
      <w:bookmarkStart w:id="2943" w:name="_Toc51762703"/>
      <w:bookmarkStart w:id="2944" w:name="_Toc218682602"/>
      <w:bookmarkEnd w:id="2939"/>
      <w:r>
        <w:t>11.2.6</w:t>
      </w:r>
      <w:r>
        <w:tab/>
        <w:t>Description of standard L3 messages</w:t>
      </w:r>
      <w:bookmarkEnd w:id="2940"/>
      <w:bookmarkEnd w:id="2941"/>
      <w:bookmarkEnd w:id="2942"/>
      <w:bookmarkEnd w:id="2943"/>
      <w:bookmarkEnd w:id="2944"/>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City">
        <w:smartTag w:uri="urn:schemas-microsoft-com:office:smarttags" w:element="place">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945" w:name="_CR11_3"/>
      <w:bookmarkStart w:id="2946" w:name="_Toc11256789"/>
      <w:bookmarkStart w:id="2947" w:name="_Toc36116781"/>
      <w:bookmarkStart w:id="2948" w:name="_Toc45096838"/>
      <w:bookmarkStart w:id="2949" w:name="_Toc51762704"/>
      <w:bookmarkStart w:id="2950" w:name="_Toc218682603"/>
      <w:bookmarkEnd w:id="2945"/>
      <w:r w:rsidRPr="00282B35">
        <w:t>11.3</w:t>
      </w:r>
      <w:r w:rsidRPr="00282B35">
        <w:tab/>
        <w:t>Non standard L3 messages</w:t>
      </w:r>
      <w:bookmarkEnd w:id="2946"/>
      <w:bookmarkEnd w:id="2947"/>
      <w:bookmarkEnd w:id="2948"/>
      <w:bookmarkEnd w:id="2949"/>
      <w:bookmarkEnd w:id="2950"/>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951" w:name="_CR11_3_1"/>
      <w:bookmarkStart w:id="2952" w:name="_Toc11256790"/>
      <w:bookmarkStart w:id="2953" w:name="_Toc36116782"/>
      <w:bookmarkStart w:id="2954" w:name="_Toc45096839"/>
      <w:bookmarkStart w:id="2955" w:name="_Toc51762705"/>
      <w:bookmarkStart w:id="2956" w:name="_Toc218682604"/>
      <w:bookmarkEnd w:id="2951"/>
      <w:r>
        <w:t>11.3.1</w:t>
      </w:r>
      <w:r>
        <w:tab/>
        <w:t>Case A: BCCH and AGCH/PCH messages</w:t>
      </w:r>
      <w:bookmarkEnd w:id="2952"/>
      <w:bookmarkEnd w:id="2953"/>
      <w:bookmarkEnd w:id="2954"/>
      <w:bookmarkEnd w:id="2955"/>
      <w:bookmarkEnd w:id="2956"/>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957" w:name="_CR11_3_1_1"/>
      <w:bookmarkStart w:id="2958" w:name="_Toc11256791"/>
      <w:bookmarkStart w:id="2959" w:name="_Toc36116783"/>
      <w:bookmarkStart w:id="2960" w:name="_Toc45096840"/>
      <w:bookmarkStart w:id="2961" w:name="_Toc51762706"/>
      <w:bookmarkStart w:id="2962" w:name="_Toc218682605"/>
      <w:bookmarkEnd w:id="2957"/>
      <w:r>
        <w:t>11.3.1.1</w:t>
      </w:r>
      <w:r>
        <w:tab/>
        <w:t>L2 Pseudo Length octet</w:t>
      </w:r>
      <w:bookmarkEnd w:id="2958"/>
      <w:bookmarkEnd w:id="2959"/>
      <w:bookmarkEnd w:id="2960"/>
      <w:bookmarkEnd w:id="2961"/>
      <w:bookmarkEnd w:id="2962"/>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lastRenderedPageBreak/>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963" w:name="_CR11_3_1_2"/>
      <w:bookmarkStart w:id="2964" w:name="_Toc11256792"/>
      <w:bookmarkStart w:id="2965" w:name="_Toc36116784"/>
      <w:bookmarkStart w:id="2966" w:name="_Toc45096841"/>
      <w:bookmarkStart w:id="2967" w:name="_Toc51762707"/>
      <w:bookmarkStart w:id="2968" w:name="_Toc218682606"/>
      <w:bookmarkEnd w:id="2963"/>
      <w:r>
        <w:t>11.3.1.2</w:t>
      </w:r>
      <w:r>
        <w:tab/>
        <w:t>Rest Octets</w:t>
      </w:r>
      <w:bookmarkEnd w:id="2964"/>
      <w:bookmarkEnd w:id="2965"/>
      <w:bookmarkEnd w:id="2966"/>
      <w:bookmarkEnd w:id="2967"/>
      <w:bookmarkEnd w:id="2968"/>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969" w:name="_CR11_3_1_3"/>
      <w:bookmarkStart w:id="2970" w:name="_Toc11256793"/>
      <w:bookmarkStart w:id="2971" w:name="_Toc36116785"/>
      <w:bookmarkStart w:id="2972" w:name="_Toc45096842"/>
      <w:bookmarkStart w:id="2973" w:name="_Toc51762708"/>
      <w:bookmarkStart w:id="2974" w:name="_Toc218682607"/>
      <w:bookmarkEnd w:id="2969"/>
      <w:r>
        <w:t>11.3.1.3</w:t>
      </w:r>
      <w:r>
        <w:tab/>
        <w:t>Description of a modified standard L3 message</w:t>
      </w:r>
      <w:bookmarkEnd w:id="2970"/>
      <w:bookmarkEnd w:id="2971"/>
      <w:bookmarkEnd w:id="2972"/>
      <w:bookmarkEnd w:id="2973"/>
      <w:bookmarkEnd w:id="2974"/>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975" w:name="_CR11_3_2"/>
      <w:bookmarkStart w:id="2976" w:name="_Toc11256794"/>
      <w:bookmarkStart w:id="2977" w:name="_Toc36116786"/>
      <w:bookmarkStart w:id="2978" w:name="_Toc45096843"/>
      <w:bookmarkStart w:id="2979" w:name="_Toc51762709"/>
      <w:bookmarkStart w:id="2980" w:name="_Toc218682608"/>
      <w:bookmarkEnd w:id="2975"/>
      <w:r>
        <w:t>11.3.2</w:t>
      </w:r>
      <w:r>
        <w:tab/>
        <w:t>Case B: SACCH</w:t>
      </w:r>
      <w:r w:rsidR="00C2609D">
        <w:t xml:space="preserve"> / SDCCH / FACCH</w:t>
      </w:r>
      <w:r>
        <w:t xml:space="preserve"> messages sent in unacknowledged mode</w:t>
      </w:r>
      <w:bookmarkEnd w:id="2976"/>
      <w:bookmarkEnd w:id="2977"/>
      <w:bookmarkEnd w:id="2978"/>
      <w:bookmarkEnd w:id="2979"/>
      <w:bookmarkEnd w:id="2980"/>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981" w:name="_CR11_3_2_1"/>
      <w:bookmarkStart w:id="2982" w:name="_Toc11256795"/>
      <w:bookmarkStart w:id="2983" w:name="_Toc36116787"/>
      <w:bookmarkStart w:id="2984" w:name="_Toc45096844"/>
      <w:bookmarkStart w:id="2985" w:name="_Toc51762710"/>
      <w:bookmarkStart w:id="2986" w:name="_Toc218682609"/>
      <w:bookmarkEnd w:id="2981"/>
      <w:r>
        <w:t>11.3.2.1</w:t>
      </w:r>
      <w:r>
        <w:tab/>
        <w:t>The first octet</w:t>
      </w:r>
      <w:bookmarkEnd w:id="2982"/>
      <w:bookmarkEnd w:id="2983"/>
      <w:bookmarkEnd w:id="2984"/>
      <w:bookmarkEnd w:id="2985"/>
      <w:bookmarkEnd w:id="2986"/>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987" w:name="_CR11_3_2_2"/>
      <w:bookmarkStart w:id="2988" w:name="_Toc11256796"/>
      <w:bookmarkStart w:id="2989" w:name="_Toc36116788"/>
      <w:bookmarkStart w:id="2990" w:name="_Toc45096845"/>
      <w:bookmarkStart w:id="2991" w:name="_Toc51762711"/>
      <w:bookmarkStart w:id="2992" w:name="_Toc218682610"/>
      <w:bookmarkEnd w:id="2987"/>
      <w:r>
        <w:t>11.3.2.2</w:t>
      </w:r>
      <w:r>
        <w:tab/>
        <w:t>The rest of the message</w:t>
      </w:r>
      <w:bookmarkEnd w:id="2988"/>
      <w:bookmarkEnd w:id="2989"/>
      <w:bookmarkEnd w:id="2990"/>
      <w:bookmarkEnd w:id="2991"/>
      <w:bookmarkEnd w:id="2992"/>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993" w:name="_CR11_3_3"/>
      <w:bookmarkStart w:id="2994" w:name="_Toc11256797"/>
      <w:bookmarkStart w:id="2995" w:name="_Toc36116789"/>
      <w:bookmarkStart w:id="2996" w:name="_Toc45096846"/>
      <w:bookmarkStart w:id="2997" w:name="_Toc51762712"/>
      <w:bookmarkStart w:id="2998" w:name="_Toc218682611"/>
      <w:bookmarkEnd w:id="2993"/>
      <w:r>
        <w:t>11.3.3</w:t>
      </w:r>
      <w:r>
        <w:tab/>
        <w:t>Design guidelines for non standard parts</w:t>
      </w:r>
      <w:bookmarkEnd w:id="2994"/>
      <w:bookmarkEnd w:id="2995"/>
      <w:bookmarkEnd w:id="2996"/>
      <w:bookmarkEnd w:id="2997"/>
      <w:bookmarkEnd w:id="2998"/>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999" w:name="_CR11_3_3_1"/>
      <w:bookmarkStart w:id="3000" w:name="_Toc11256798"/>
      <w:bookmarkStart w:id="3001" w:name="_Toc36116790"/>
      <w:bookmarkStart w:id="3002" w:name="_Toc45096847"/>
      <w:bookmarkStart w:id="3003" w:name="_Toc51762713"/>
      <w:bookmarkStart w:id="3004" w:name="_Toc218682612"/>
      <w:bookmarkEnd w:id="2999"/>
      <w:r>
        <w:lastRenderedPageBreak/>
        <w:t>11.3.3.1</w:t>
      </w:r>
      <w:r>
        <w:tab/>
        <w:t>General</w:t>
      </w:r>
      <w:bookmarkEnd w:id="3000"/>
      <w:bookmarkEnd w:id="3001"/>
      <w:bookmarkEnd w:id="3002"/>
      <w:bookmarkEnd w:id="3003"/>
      <w:bookmarkEnd w:id="3004"/>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Pr="00A62956" w:rsidRDefault="00D476B3" w:rsidP="00A62956">
      <w:r w:rsidRPr="00A62956">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Pr="00A62956" w:rsidRDefault="00D476B3" w:rsidP="00A62956">
      <w:r w:rsidRPr="00A62956">
        <w:t>Variable length tagging should be used to distinguish between several possible formats of the element. Tag lengths are then chosen according to packing efficiency criteria.</w:t>
      </w:r>
    </w:p>
    <w:p w14:paraId="56B67A83" w14:textId="77777777" w:rsidR="00D476B3" w:rsidRPr="00A62956" w:rsidRDefault="00D476B3" w:rsidP="00A62956">
      <w:r w:rsidRPr="00A62956">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3005" w:name="_CR11_4"/>
      <w:bookmarkStart w:id="3006" w:name="_Toc11256799"/>
      <w:bookmarkStart w:id="3007" w:name="_Toc36116791"/>
      <w:bookmarkStart w:id="3008" w:name="_Toc45096848"/>
      <w:bookmarkStart w:id="3009" w:name="_Toc51762714"/>
      <w:bookmarkStart w:id="3010" w:name="_Toc218682613"/>
      <w:bookmarkEnd w:id="3005"/>
      <w:r>
        <w:t>11.4</w:t>
      </w:r>
      <w:r>
        <w:tab/>
        <w:t>Handling of superfluous information</w:t>
      </w:r>
      <w:bookmarkEnd w:id="3006"/>
      <w:bookmarkEnd w:id="3007"/>
      <w:bookmarkEnd w:id="3008"/>
      <w:bookmarkEnd w:id="3009"/>
      <w:bookmarkEnd w:id="3010"/>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3011" w:name="_CR11_4_1"/>
      <w:bookmarkStart w:id="3012" w:name="_Toc11256800"/>
      <w:bookmarkStart w:id="3013" w:name="_Toc36116792"/>
      <w:bookmarkStart w:id="3014" w:name="_Toc45096849"/>
      <w:bookmarkStart w:id="3015" w:name="_Toc51762715"/>
      <w:bookmarkStart w:id="3016" w:name="_Toc218682614"/>
      <w:bookmarkEnd w:id="3011"/>
      <w:r>
        <w:t>11.4.1</w:t>
      </w:r>
      <w:r>
        <w:tab/>
        <w:t>Information elements that are unnecessary in a message</w:t>
      </w:r>
      <w:bookmarkEnd w:id="3012"/>
      <w:bookmarkEnd w:id="3013"/>
      <w:bookmarkEnd w:id="3014"/>
      <w:bookmarkEnd w:id="3015"/>
      <w:bookmarkEnd w:id="3016"/>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3017" w:name="_CR11_4_2"/>
      <w:bookmarkStart w:id="3018" w:name="_Toc11256801"/>
      <w:bookmarkStart w:id="3019" w:name="_Toc36116793"/>
      <w:bookmarkStart w:id="3020" w:name="_Toc45096850"/>
      <w:bookmarkStart w:id="3021" w:name="_Toc51762716"/>
      <w:bookmarkStart w:id="3022" w:name="_Toc218682615"/>
      <w:bookmarkEnd w:id="3017"/>
      <w:r>
        <w:t>11.4.2</w:t>
      </w:r>
      <w:r>
        <w:tab/>
        <w:t>Other syntactic errors</w:t>
      </w:r>
      <w:bookmarkEnd w:id="3018"/>
      <w:bookmarkEnd w:id="3019"/>
      <w:bookmarkEnd w:id="3020"/>
      <w:bookmarkEnd w:id="3021"/>
      <w:bookmarkEnd w:id="3022"/>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3023" w:name="_CRAnnexAinformative"/>
      <w:bookmarkStart w:id="3024" w:name="_Toc11256802"/>
      <w:bookmarkStart w:id="3025" w:name="_Toc36116794"/>
      <w:bookmarkStart w:id="3026" w:name="_Toc45096851"/>
      <w:bookmarkStart w:id="3027" w:name="_Toc51762717"/>
      <w:bookmarkStart w:id="3028" w:name="_Toc218682616"/>
      <w:bookmarkEnd w:id="3023"/>
      <w:r>
        <w:lastRenderedPageBreak/>
        <w:t>Annex</w:t>
      </w:r>
      <w:r w:rsidR="00DB4A40">
        <w:t xml:space="preserve"> </w:t>
      </w:r>
      <w:r>
        <w:t>A (informative):</w:t>
      </w:r>
      <w:r>
        <w:br/>
        <w:t>MN</w:t>
      </w:r>
      <w:r>
        <w:noBreakHyphen/>
        <w:t>Services arrow diagram</w:t>
      </w:r>
      <w:bookmarkEnd w:id="3024"/>
      <w:bookmarkEnd w:id="3025"/>
      <w:bookmarkEnd w:id="3026"/>
      <w:bookmarkEnd w:id="3027"/>
      <w:bookmarkEnd w:id="3028"/>
    </w:p>
    <w:p w14:paraId="4E68E396" w14:textId="77777777" w:rsidR="00D476B3" w:rsidRDefault="00D476B3">
      <w:pPr>
        <w:pStyle w:val="TH"/>
      </w:pPr>
      <w:r>
        <w:object w:dxaOrig="18384" w:dyaOrig="9384" w14:anchorId="28B02682">
          <v:shape id="_x0000_i1074" type="#_x0000_t75" style="width:708.75pt;height:451.55pt" o:ole="" fillcolor="window">
            <v:imagedata r:id="rId111" o:title="" cropright="12935f"/>
          </v:shape>
          <o:OLEObject Type="Embed" ProgID="Designer" ShapeID="_x0000_i1074" DrawAspect="Content" ObjectID="_1829294710" r:id="rId112"/>
        </w:object>
      </w:r>
    </w:p>
    <w:p w14:paraId="28EFD42D" w14:textId="77777777" w:rsidR="00D476B3" w:rsidRDefault="00D476B3">
      <w:pPr>
        <w:pStyle w:val="TF"/>
      </w:pPr>
      <w:bookmarkStart w:id="3029" w:name="_CRFigureA_1"/>
      <w:r>
        <w:t>Figure </w:t>
      </w:r>
      <w:bookmarkEnd w:id="3029"/>
      <w:r>
        <w:t xml:space="preserve">A.1: </w:t>
      </w:r>
      <w:smartTag w:uri="urn:schemas-microsoft-com:office:smarttags" w:element="PlaceType">
        <w:smartTag w:uri="urn:schemas-microsoft-com:office:smarttags" w:element="City">
          <w:smartTag w:uri="urn:schemas-microsoft-com:office:smarttags" w:element="plac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5" type="#_x0000_t75" style="width:708.35pt;height:446.55pt" o:ole="" fillcolor="window">
            <v:imagedata r:id="rId113" o:title=""/>
          </v:shape>
          <o:OLEObject Type="Embed" ProgID="Designer" ShapeID="_x0000_i1075" DrawAspect="Content" ObjectID="_1829294711" r:id="rId114"/>
        </w:object>
      </w:r>
    </w:p>
    <w:p w14:paraId="3518C2B6" w14:textId="77777777" w:rsidR="00D476B3" w:rsidRDefault="00D476B3">
      <w:pPr>
        <w:pStyle w:val="TF"/>
      </w:pPr>
      <w:bookmarkStart w:id="3030" w:name="_CRFigureA_2"/>
      <w:r>
        <w:t>Figure </w:t>
      </w:r>
      <w:bookmarkEnd w:id="3030"/>
      <w:r>
        <w:t xml:space="preserve">A.2: </w:t>
      </w:r>
      <w:smartTag w:uri="urn:schemas-microsoft-com:office:smarttags" w:element="PlaceType">
        <w:smartTag w:uri="urn:schemas-microsoft-com:office:smarttags" w:element="City">
          <w:smartTag w:uri="urn:schemas-microsoft-com:office:smarttags" w:element="plac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6" type="#_x0000_t75" style="width:708.35pt;height:423.7pt" o:ole="" fillcolor="window">
            <v:imagedata r:id="rId115" o:title=""/>
          </v:shape>
          <o:OLEObject Type="Embed" ProgID="Designer" ShapeID="_x0000_i1076" DrawAspect="Content" ObjectID="_1829294712" r:id="rId116"/>
        </w:object>
      </w:r>
    </w:p>
    <w:p w14:paraId="222BC7A3" w14:textId="77777777" w:rsidR="00D476B3" w:rsidRDefault="00D476B3">
      <w:pPr>
        <w:pStyle w:val="TF"/>
      </w:pPr>
      <w:bookmarkStart w:id="3031" w:name="_CRFigureA_3"/>
      <w:r>
        <w:t>Figure </w:t>
      </w:r>
      <w:bookmarkEnd w:id="3031"/>
      <w:r>
        <w:t xml:space="preserve">A.3: </w:t>
      </w:r>
      <w:smartTag w:uri="urn:schemas-microsoft-com:office:smarttags" w:element="City">
        <w:smartTag w:uri="urn:schemas-microsoft-com:office:smarttags" w:element="PlaceType">
          <w:smartTag w:uri="urn:schemas-microsoft-com:office:smarttags" w:element="place">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7" type="#_x0000_t75" style="width:574.35pt;height:445.75pt" o:ole="" fillcolor="window">
            <v:imagedata r:id="rId117" o:title=""/>
          </v:shape>
          <o:OLEObject Type="Embed" ProgID="Designer" ShapeID="_x0000_i1077" DrawAspect="Content" ObjectID="_1829294713" r:id="rId118"/>
        </w:object>
      </w:r>
    </w:p>
    <w:p w14:paraId="1B2C85C6" w14:textId="77777777" w:rsidR="00D476B3" w:rsidRDefault="00D476B3">
      <w:pPr>
        <w:pStyle w:val="TF"/>
      </w:pPr>
      <w:bookmarkStart w:id="3032" w:name="_CRFigureA_4"/>
      <w:r>
        <w:t>Figure </w:t>
      </w:r>
      <w:bookmarkEnd w:id="3032"/>
      <w:r>
        <w:t>A.4: Location updating. Successful case</w:t>
      </w:r>
    </w:p>
    <w:p w14:paraId="1614CB4F" w14:textId="77777777" w:rsidR="00D476B3" w:rsidRDefault="00D476B3">
      <w:pPr>
        <w:pStyle w:val="TH"/>
      </w:pPr>
      <w:r>
        <w:object w:dxaOrig="13046" w:dyaOrig="9043" w14:anchorId="5C29E43D">
          <v:shape id="_x0000_i1078" type="#_x0000_t75" style="width:652.15pt;height:452pt" o:ole="" fillcolor="window">
            <v:imagedata r:id="rId119" o:title=""/>
          </v:shape>
          <o:OLEObject Type="Embed" ProgID="Designer" ShapeID="_x0000_i1078" DrawAspect="Content" ObjectID="_1829294714" r:id="rId120"/>
        </w:object>
      </w:r>
    </w:p>
    <w:p w14:paraId="36C84907" w14:textId="77777777" w:rsidR="00D476B3" w:rsidRDefault="00D476B3">
      <w:pPr>
        <w:pStyle w:val="TF"/>
      </w:pPr>
      <w:bookmarkStart w:id="3033" w:name="_CRFigureA_5"/>
      <w:r>
        <w:t>Figure </w:t>
      </w:r>
      <w:bookmarkEnd w:id="3033"/>
      <w:r>
        <w:t>A.5: Handover. Successful case</w:t>
      </w:r>
    </w:p>
    <w:p w14:paraId="3CA65547" w14:textId="77777777" w:rsidR="00D476B3" w:rsidRDefault="00D476B3">
      <w:pPr>
        <w:pStyle w:val="TH"/>
      </w:pPr>
      <w:r>
        <w:object w:dxaOrig="14383" w:dyaOrig="8647" w14:anchorId="4E25E541">
          <v:shape id="_x0000_i1079" type="#_x0000_t75" style="width:707.5pt;height:426.15pt" o:ole="" fillcolor="window">
            <v:imagedata r:id="rId121" o:title=""/>
          </v:shape>
          <o:OLEObject Type="Embed" ProgID="Designer" ShapeID="_x0000_i1079" DrawAspect="Content" ObjectID="_1829294715" r:id="rId122"/>
        </w:object>
      </w:r>
    </w:p>
    <w:p w14:paraId="5422666C" w14:textId="77777777" w:rsidR="00D476B3" w:rsidRDefault="00D476B3">
      <w:pPr>
        <w:pStyle w:val="TF"/>
      </w:pPr>
      <w:bookmarkStart w:id="3034" w:name="_CRFigureA_6"/>
      <w:r>
        <w:t>Figure </w:t>
      </w:r>
      <w:bookmarkEnd w:id="3034"/>
      <w:r>
        <w:t>A.6: Establishment of parallel transactions (General view)</w:t>
      </w:r>
    </w:p>
    <w:p w14:paraId="46C03113" w14:textId="77777777" w:rsidR="00D476B3" w:rsidRDefault="00D476B3">
      <w:pPr>
        <w:pStyle w:val="TH"/>
      </w:pPr>
      <w:r>
        <w:object w:dxaOrig="13335" w:dyaOrig="7042" w14:anchorId="1ED8DA70">
          <v:shape id="_x0000_i1080" type="#_x0000_t75" style="width:665.9pt;height:351.25pt" o:ole="" fillcolor="window">
            <v:imagedata r:id="rId123" o:title=""/>
          </v:shape>
          <o:OLEObject Type="Embed" ProgID="Designer" ShapeID="_x0000_i1080" DrawAspect="Content" ObjectID="_1829294716" r:id="rId124"/>
        </w:object>
      </w:r>
    </w:p>
    <w:p w14:paraId="562778B2" w14:textId="77777777" w:rsidR="00D476B3" w:rsidRDefault="00D476B3">
      <w:pPr>
        <w:pStyle w:val="TF"/>
      </w:pPr>
      <w:bookmarkStart w:id="3035" w:name="_CRFigureA_7"/>
      <w:r>
        <w:t>Figure </w:t>
      </w:r>
      <w:bookmarkEnd w:id="3035"/>
      <w:r>
        <w:t>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3036" w:name="_CRAnnexBinformative"/>
      <w:bookmarkStart w:id="3037" w:name="_Toc11256803"/>
      <w:bookmarkStart w:id="3038" w:name="_Toc36116795"/>
      <w:bookmarkStart w:id="3039" w:name="_Toc45096852"/>
      <w:bookmarkStart w:id="3040" w:name="_Toc51762718"/>
      <w:bookmarkStart w:id="3041" w:name="_Toc218682617"/>
      <w:bookmarkEnd w:id="3036"/>
      <w:r>
        <w:lastRenderedPageBreak/>
        <w:t xml:space="preserve">Annex </w:t>
      </w:r>
      <w:r w:rsidR="00D476B3">
        <w:t>B (informative):</w:t>
      </w:r>
      <w:r w:rsidR="00D476B3">
        <w:br/>
        <w:t>Description of CSN.1</w:t>
      </w:r>
      <w:bookmarkEnd w:id="3037"/>
      <w:bookmarkEnd w:id="3038"/>
      <w:bookmarkEnd w:id="3039"/>
      <w:bookmarkEnd w:id="3040"/>
      <w:bookmarkEnd w:id="3041"/>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3042" w:name="_CRB_1"/>
      <w:bookmarkStart w:id="3043" w:name="_Toc11256804"/>
      <w:bookmarkStart w:id="3044" w:name="_Toc36116796"/>
      <w:bookmarkStart w:id="3045" w:name="_Toc45096853"/>
      <w:bookmarkStart w:id="3046" w:name="_Toc51762719"/>
      <w:bookmarkStart w:id="3047" w:name="_Toc218682618"/>
      <w:bookmarkEnd w:id="3042"/>
      <w:r>
        <w:t>B.1</w:t>
      </w:r>
      <w:r>
        <w:tab/>
        <w:t>The Basic Rules</w:t>
      </w:r>
      <w:bookmarkEnd w:id="3043"/>
      <w:bookmarkEnd w:id="3044"/>
      <w:bookmarkEnd w:id="3045"/>
      <w:bookmarkEnd w:id="3046"/>
      <w:bookmarkEnd w:id="3047"/>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3048" w:name="_CRB_1_1"/>
      <w:bookmarkStart w:id="3049" w:name="_Toc11256805"/>
      <w:bookmarkStart w:id="3050" w:name="_Toc36116797"/>
      <w:bookmarkStart w:id="3051" w:name="_Toc45096854"/>
      <w:bookmarkStart w:id="3052" w:name="_Toc51762720"/>
      <w:bookmarkStart w:id="3053" w:name="_Toc218682619"/>
      <w:bookmarkEnd w:id="3048"/>
      <w:r>
        <w:t>B.1.1</w:t>
      </w:r>
      <w:r>
        <w:tab/>
        <w:t>Core Rules</w:t>
      </w:r>
      <w:bookmarkEnd w:id="3049"/>
      <w:bookmarkEnd w:id="3050"/>
      <w:bookmarkEnd w:id="3051"/>
      <w:bookmarkEnd w:id="3052"/>
      <w:bookmarkEnd w:id="3053"/>
    </w:p>
    <w:p w14:paraId="567027FD" w14:textId="77777777" w:rsidR="00D476B3" w:rsidRDefault="00D476B3">
      <w:pPr>
        <w:pStyle w:val="Heading3"/>
      </w:pPr>
      <w:bookmarkStart w:id="3054" w:name="_CRB_1_1_1"/>
      <w:bookmarkStart w:id="3055" w:name="_Toc11256806"/>
      <w:bookmarkStart w:id="3056" w:name="_Toc36116798"/>
      <w:bookmarkStart w:id="3057" w:name="_Toc45096855"/>
      <w:bookmarkStart w:id="3058" w:name="_Toc51762721"/>
      <w:bookmarkStart w:id="3059" w:name="_Toc218682620"/>
      <w:bookmarkEnd w:id="3054"/>
      <w:r>
        <w:t>B.1.1.1</w:t>
      </w:r>
      <w:r>
        <w:tab/>
        <w:t>Rule B1: Bits</w:t>
      </w:r>
      <w:bookmarkEnd w:id="3055"/>
      <w:bookmarkEnd w:id="3056"/>
      <w:bookmarkEnd w:id="3057"/>
      <w:bookmarkEnd w:id="3058"/>
      <w:bookmarkEnd w:id="3059"/>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3060" w:name="_CRB_1_1_2"/>
      <w:bookmarkStart w:id="3061" w:name="_Toc11256807"/>
      <w:bookmarkStart w:id="3062" w:name="_Toc36116799"/>
      <w:bookmarkStart w:id="3063" w:name="_Toc45096856"/>
      <w:bookmarkStart w:id="3064" w:name="_Toc51762722"/>
      <w:bookmarkStart w:id="3065" w:name="_Toc218682621"/>
      <w:bookmarkEnd w:id="3060"/>
      <w:r>
        <w:t>B.1.1.2</w:t>
      </w:r>
      <w:r>
        <w:tab/>
        <w:t>Rule B2: Null String</w:t>
      </w:r>
      <w:bookmarkEnd w:id="3061"/>
      <w:bookmarkEnd w:id="3062"/>
      <w:bookmarkEnd w:id="3063"/>
      <w:bookmarkEnd w:id="3064"/>
      <w:bookmarkEnd w:id="3065"/>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3066" w:name="_CRB_1_1_3"/>
      <w:bookmarkStart w:id="3067" w:name="_Toc11256808"/>
      <w:bookmarkStart w:id="3068" w:name="_Toc36116800"/>
      <w:bookmarkStart w:id="3069" w:name="_Toc45096857"/>
      <w:bookmarkStart w:id="3070" w:name="_Toc51762723"/>
      <w:bookmarkStart w:id="3071" w:name="_Toc218682622"/>
      <w:bookmarkEnd w:id="3066"/>
      <w:r>
        <w:lastRenderedPageBreak/>
        <w:t>B.1.1.3</w:t>
      </w:r>
      <w:r>
        <w:tab/>
        <w:t>Rule B3: Concatenation</w:t>
      </w:r>
      <w:bookmarkEnd w:id="3067"/>
      <w:bookmarkEnd w:id="3068"/>
      <w:bookmarkEnd w:id="3069"/>
      <w:bookmarkEnd w:id="3070"/>
      <w:bookmarkEnd w:id="3071"/>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3072" w:name="_CRB_1_1_4"/>
      <w:bookmarkStart w:id="3073" w:name="_Toc11256809"/>
      <w:bookmarkStart w:id="3074" w:name="_Toc36116801"/>
      <w:bookmarkStart w:id="3075" w:name="_Toc45096858"/>
      <w:bookmarkStart w:id="3076" w:name="_Toc51762724"/>
      <w:bookmarkStart w:id="3077" w:name="_Toc218682623"/>
      <w:bookmarkEnd w:id="3072"/>
      <w:r>
        <w:t>B.1.1.4</w:t>
      </w:r>
      <w:r>
        <w:tab/>
        <w:t>Rule B4: Choice</w:t>
      </w:r>
      <w:bookmarkEnd w:id="3073"/>
      <w:bookmarkEnd w:id="3074"/>
      <w:bookmarkEnd w:id="3075"/>
      <w:bookmarkEnd w:id="3076"/>
      <w:bookmarkEnd w:id="3077"/>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3078" w:name="_CRB_1_1_5"/>
      <w:bookmarkStart w:id="3079" w:name="_Toc11256810"/>
      <w:bookmarkStart w:id="3080" w:name="_Toc36116802"/>
      <w:bookmarkStart w:id="3081" w:name="_Toc45096859"/>
      <w:bookmarkStart w:id="3082" w:name="_Toc51762725"/>
      <w:bookmarkStart w:id="3083" w:name="_Toc218682624"/>
      <w:bookmarkEnd w:id="3078"/>
      <w:r>
        <w:lastRenderedPageBreak/>
        <w:t>B.1.1.5</w:t>
      </w:r>
      <w:r>
        <w:tab/>
        <w:t>Rule B5: Naming</w:t>
      </w:r>
      <w:bookmarkEnd w:id="3079"/>
      <w:bookmarkEnd w:id="3080"/>
      <w:bookmarkEnd w:id="3081"/>
      <w:bookmarkEnd w:id="3082"/>
      <w:bookmarkEnd w:id="3083"/>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3084" w:name="_CRB_1_1_6"/>
      <w:bookmarkStart w:id="3085" w:name="_Toc11256811"/>
      <w:bookmarkStart w:id="3086" w:name="_Toc36116803"/>
      <w:bookmarkStart w:id="3087" w:name="_Toc45096860"/>
      <w:bookmarkStart w:id="3088" w:name="_Toc51762726"/>
      <w:bookmarkStart w:id="3089" w:name="_Toc218682625"/>
      <w:bookmarkEnd w:id="3084"/>
      <w:r>
        <w:t>B.1.1.6</w:t>
      </w:r>
      <w:r>
        <w:tab/>
        <w:t>Rule B6: Definition</w:t>
      </w:r>
      <w:bookmarkEnd w:id="3085"/>
      <w:bookmarkEnd w:id="3086"/>
      <w:bookmarkEnd w:id="3087"/>
      <w:bookmarkEnd w:id="3088"/>
      <w:bookmarkEnd w:id="3089"/>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3090" w:name="_CRB_1_2"/>
      <w:bookmarkStart w:id="3091" w:name="_Toc11256812"/>
      <w:bookmarkStart w:id="3092" w:name="_Toc36116804"/>
      <w:bookmarkStart w:id="3093" w:name="_Toc45096861"/>
      <w:bookmarkStart w:id="3094" w:name="_Toc51762727"/>
      <w:bookmarkStart w:id="3095" w:name="_Toc218682626"/>
      <w:bookmarkEnd w:id="3090"/>
      <w:r>
        <w:t>B.1.2</w:t>
      </w:r>
      <w:r>
        <w:tab/>
        <w:t>Spare parts</w:t>
      </w:r>
      <w:bookmarkEnd w:id="3091"/>
      <w:bookmarkEnd w:id="3092"/>
      <w:bookmarkEnd w:id="3093"/>
      <w:bookmarkEnd w:id="3094"/>
      <w:bookmarkEnd w:id="3095"/>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3096" w:name="_CRB_1_2_1"/>
      <w:bookmarkStart w:id="3097" w:name="_Toc11256813"/>
      <w:bookmarkStart w:id="3098" w:name="_Toc36116805"/>
      <w:bookmarkStart w:id="3099" w:name="_Toc45096862"/>
      <w:bookmarkStart w:id="3100" w:name="_Toc51762728"/>
      <w:bookmarkStart w:id="3101" w:name="_Toc218682627"/>
      <w:bookmarkEnd w:id="3096"/>
      <w:r>
        <w:t>B.1.2.1</w:t>
      </w:r>
      <w:r>
        <w:tab/>
        <w:t>Rule B7: Spare bits</w:t>
      </w:r>
      <w:bookmarkEnd w:id="3097"/>
      <w:bookmarkEnd w:id="3098"/>
      <w:bookmarkEnd w:id="3099"/>
      <w:bookmarkEnd w:id="3100"/>
      <w:bookmarkEnd w:id="3101"/>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3102" w:name="_CRB_1_2_2"/>
      <w:bookmarkStart w:id="3103" w:name="_Toc11256814"/>
      <w:bookmarkStart w:id="3104" w:name="_Toc36116806"/>
      <w:bookmarkStart w:id="3105" w:name="_Toc45096863"/>
      <w:bookmarkStart w:id="3106" w:name="_Toc51762729"/>
      <w:bookmarkStart w:id="3107" w:name="_Toc218682628"/>
      <w:bookmarkEnd w:id="3102"/>
      <w:r>
        <w:lastRenderedPageBreak/>
        <w:t>B.1.2.2</w:t>
      </w:r>
      <w:r>
        <w:tab/>
        <w:t>Rule B8: Padding bits</w:t>
      </w:r>
      <w:bookmarkEnd w:id="3103"/>
      <w:bookmarkEnd w:id="3104"/>
      <w:bookmarkEnd w:id="3105"/>
      <w:bookmarkEnd w:id="3106"/>
      <w:bookmarkEnd w:id="3107"/>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3108" w:name="_CRB_1_3"/>
      <w:bookmarkStart w:id="3109" w:name="_Toc11256815"/>
      <w:bookmarkStart w:id="3110" w:name="_Toc36116807"/>
      <w:bookmarkStart w:id="3111" w:name="_Toc45096864"/>
      <w:bookmarkStart w:id="3112" w:name="_Toc51762730"/>
      <w:bookmarkStart w:id="3113" w:name="_Toc218682629"/>
      <w:bookmarkEnd w:id="3108"/>
      <w:r>
        <w:t>B.1.3</w:t>
      </w:r>
      <w:r>
        <w:tab/>
        <w:t>Predefined sets</w:t>
      </w:r>
      <w:bookmarkEnd w:id="3109"/>
      <w:bookmarkEnd w:id="3110"/>
      <w:bookmarkEnd w:id="3111"/>
      <w:bookmarkEnd w:id="3112"/>
      <w:bookmarkEnd w:id="3113"/>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Pr="00B74259" w:rsidRDefault="00D476B3">
      <w:pPr>
        <w:pStyle w:val="CSN1"/>
        <w:rPr>
          <w:lang w:val="sv-SE"/>
        </w:rPr>
      </w:pPr>
      <w:r>
        <w:tab/>
      </w:r>
      <w:r w:rsidRPr="00B74259">
        <w:rPr>
          <w:lang w:val="sv-SE"/>
        </w:rPr>
        <w:t>&lt;bit&gt; ::= 0|1 ;</w:t>
      </w:r>
    </w:p>
    <w:p w14:paraId="00BF1D27" w14:textId="77777777" w:rsidR="00D476B3" w:rsidRPr="00B74259" w:rsidRDefault="00D476B3">
      <w:pPr>
        <w:pStyle w:val="CSN1"/>
        <w:rPr>
          <w:lang w:val="sv-SE"/>
        </w:rPr>
      </w:pPr>
      <w:r w:rsidRPr="00B74259">
        <w:rPr>
          <w:lang w:val="sv-SE"/>
        </w:rPr>
        <w:tab/>
        <w:t>&lt;bit (1)&gt; ::= &lt;bit&gt;;</w:t>
      </w:r>
    </w:p>
    <w:p w14:paraId="3ECE073B" w14:textId="77777777" w:rsidR="00D476B3" w:rsidRPr="00B74259" w:rsidRDefault="00D476B3">
      <w:pPr>
        <w:pStyle w:val="CSN1"/>
        <w:rPr>
          <w:lang w:val="sv-SE"/>
        </w:rPr>
      </w:pPr>
      <w:r w:rsidRPr="00B74259">
        <w:rPr>
          <w:lang w:val="sv-SE"/>
        </w:rPr>
        <w:tab/>
        <w:t>&lt;bit (2)&gt; ::= &lt;bit&gt; &lt;bit&gt;;</w:t>
      </w:r>
    </w:p>
    <w:p w14:paraId="00F846C5" w14:textId="77777777" w:rsidR="00D476B3" w:rsidRPr="00B74259" w:rsidRDefault="00D476B3">
      <w:pPr>
        <w:pStyle w:val="CSN1"/>
        <w:rPr>
          <w:lang w:val="sv-SE"/>
        </w:rPr>
      </w:pPr>
      <w:r w:rsidRPr="00B74259">
        <w:rPr>
          <w:lang w:val="sv-SE"/>
        </w:rPr>
        <w:tab/>
        <w:t>&lt;bit (3)&gt; ::= &lt;bit (2)&gt; &lt;bit&gt;;</w:t>
      </w:r>
    </w:p>
    <w:p w14:paraId="4FBF9476" w14:textId="77777777" w:rsidR="00D476B3" w:rsidRPr="00B74259" w:rsidRDefault="00D476B3">
      <w:pPr>
        <w:pStyle w:val="CSN1"/>
        <w:rPr>
          <w:lang w:val="sv-SE"/>
        </w:rPr>
      </w:pPr>
      <w:r w:rsidRPr="00B74259">
        <w:rPr>
          <w:lang w:val="sv-SE"/>
        </w:rPr>
        <w:tab/>
        <w:t>&lt;bit (4)&gt; ::= &lt;bit (3)&gt; &lt;bit&gt;;</w:t>
      </w:r>
    </w:p>
    <w:p w14:paraId="03AF42BF" w14:textId="77777777" w:rsidR="00D476B3" w:rsidRPr="00B74259" w:rsidRDefault="00D476B3">
      <w:pPr>
        <w:pStyle w:val="CSN1"/>
        <w:rPr>
          <w:lang w:val="sv-SE"/>
        </w:rPr>
      </w:pPr>
      <w:r w:rsidRPr="00B74259">
        <w:rPr>
          <w:lang w:val="sv-SE"/>
        </w:rPr>
        <w:tab/>
        <w:t>&lt;bit (5)&gt; ::= &lt;bit (4)&gt; &lt;bit&gt;;</w:t>
      </w:r>
    </w:p>
    <w:p w14:paraId="75A04A16" w14:textId="77777777" w:rsidR="00D476B3" w:rsidRPr="00B74259" w:rsidRDefault="00D476B3">
      <w:pPr>
        <w:pStyle w:val="CSN1"/>
        <w:rPr>
          <w:lang w:val="sv-SE"/>
        </w:rPr>
      </w:pPr>
      <w:r w:rsidRPr="00B74259">
        <w:rPr>
          <w:lang w:val="sv-SE"/>
        </w:rPr>
        <w:tab/>
        <w:t>&lt;bit (6)&gt; ::= &lt;bit (5)&gt; &lt;bit&gt;;</w:t>
      </w:r>
    </w:p>
    <w:p w14:paraId="214730BF" w14:textId="77777777" w:rsidR="00D476B3" w:rsidRPr="00B74259" w:rsidRDefault="00D476B3">
      <w:pPr>
        <w:pStyle w:val="CSN1"/>
        <w:rPr>
          <w:lang w:val="sv-SE"/>
        </w:rPr>
      </w:pPr>
      <w:r w:rsidRPr="00B74259">
        <w:rPr>
          <w:lang w:val="sv-SE"/>
        </w:rPr>
        <w:tab/>
        <w:t>&lt;bit (7)&gt; ::= &lt;bit (6)&gt; &lt;bit&gt;;</w:t>
      </w:r>
    </w:p>
    <w:p w14:paraId="4325C184" w14:textId="77777777" w:rsidR="00D476B3" w:rsidRPr="00B74259" w:rsidRDefault="00D476B3">
      <w:pPr>
        <w:pStyle w:val="CSN1"/>
        <w:rPr>
          <w:lang w:val="sv-SE"/>
        </w:rPr>
      </w:pPr>
      <w:r w:rsidRPr="00B74259">
        <w:rPr>
          <w:lang w:val="sv-SE"/>
        </w:rPr>
        <w:tab/>
        <w:t>&lt;octet&gt; ::= &lt;bit (7)&gt; &lt;bit&gt;;</w:t>
      </w:r>
    </w:p>
    <w:p w14:paraId="1A7DAC4A" w14:textId="77777777" w:rsidR="00D476B3" w:rsidRPr="00B74259" w:rsidRDefault="00D476B3">
      <w:pPr>
        <w:pStyle w:val="CSN1"/>
        <w:rPr>
          <w:lang w:val="sv-SE"/>
        </w:rPr>
      </w:pPr>
      <w:r w:rsidRPr="00B74259">
        <w:rPr>
          <w:lang w:val="sv-SE"/>
        </w:rPr>
        <w:tab/>
        <w:t>&lt;half octet&gt; ::= &lt;bit (4)&gt;;</w:t>
      </w:r>
    </w:p>
    <w:p w14:paraId="6247435C" w14:textId="77777777" w:rsidR="00D476B3" w:rsidRPr="00B74259" w:rsidRDefault="00D476B3">
      <w:pPr>
        <w:pStyle w:val="CSN1"/>
        <w:rPr>
          <w:lang w:val="sv-SE"/>
        </w:rPr>
      </w:pPr>
      <w:r w:rsidRPr="00B74259">
        <w:rPr>
          <w:lang w:val="sv-SE"/>
        </w:rPr>
        <w:tab/>
        <w:t>&lt;spare half octet&gt; ::= &lt;spare bit&gt;&lt;spare bit&gt;&lt;spare bit&gt;&lt;spare bit&gt;;</w:t>
      </w:r>
    </w:p>
    <w:p w14:paraId="62F00E44" w14:textId="77777777" w:rsidR="00D476B3" w:rsidRPr="00B74259" w:rsidRDefault="001E48AD">
      <w:pPr>
        <w:pStyle w:val="CSN1"/>
        <w:rPr>
          <w:lang w:val="sv-SE"/>
        </w:rPr>
      </w:pPr>
      <w:r w:rsidRPr="00B74259">
        <w:rPr>
          <w:lang w:val="sv-SE"/>
        </w:rPr>
        <w:tab/>
      </w:r>
      <w:r w:rsidR="00D476B3" w:rsidRPr="00B74259">
        <w:rPr>
          <w:lang w:val="sv-SE"/>
        </w:rPr>
        <w:t>&lt;spare padding&gt; ::= &lt;spare L&gt; {null | &lt;spare padding&gt;};</w:t>
      </w:r>
    </w:p>
    <w:p w14:paraId="2E602B7C" w14:textId="77777777" w:rsidR="00D476B3" w:rsidRPr="00B74259" w:rsidRDefault="00D476B3">
      <w:pPr>
        <w:pStyle w:val="CSN1"/>
        <w:rPr>
          <w:lang w:val="sv-SE"/>
        </w:rPr>
      </w:pPr>
    </w:p>
    <w:p w14:paraId="3A70F349" w14:textId="77777777" w:rsidR="00D476B3" w:rsidRPr="00B74259" w:rsidRDefault="00D476B3">
      <w:pPr>
        <w:pStyle w:val="CSN1"/>
        <w:rPr>
          <w:lang w:val="sv-SE"/>
        </w:rPr>
      </w:pPr>
      <w:r w:rsidRPr="00B74259">
        <w:rPr>
          <w:lang w:val="sv-SE"/>
        </w:rPr>
        <w:tab/>
        <w:t>&lt;octet string(i)&gt; ::= &lt;octet&gt;</w:t>
      </w:r>
      <w:r w:rsidRPr="00B74259">
        <w:rPr>
          <w:vertAlign w:val="superscript"/>
          <w:lang w:val="sv-SE"/>
        </w:rPr>
        <w:t>(i) </w:t>
      </w:r>
      <w:r w:rsidRPr="00B74259">
        <w:rPr>
          <w:lang w:val="sv-SE"/>
        </w:rPr>
        <w:t>;</w:t>
      </w:r>
      <w:r w:rsidR="000D552E" w:rsidRPr="00B74259">
        <w:rPr>
          <w:lang w:val="sv-SE"/>
        </w:rPr>
        <w:tab/>
      </w:r>
      <w:r w:rsidRPr="00B74259">
        <w:rPr>
          <w:lang w:val="sv-SE"/>
        </w:rPr>
        <w:t>-- for any positive or null integer i</w:t>
      </w:r>
    </w:p>
    <w:p w14:paraId="1A321D0D" w14:textId="3480CDCC" w:rsidR="00D476B3" w:rsidRPr="00B74259" w:rsidRDefault="00D476B3">
      <w:pPr>
        <w:pStyle w:val="CSN1"/>
        <w:rPr>
          <w:lang w:val="sv-SE"/>
        </w:rPr>
      </w:pPr>
      <w:r w:rsidRPr="00B74259">
        <w:rPr>
          <w:lang w:val="sv-SE"/>
        </w:rPr>
        <w:tab/>
        <w:t>&lt;bit(i)&gt; ::= &lt;bit&gt;(i);</w:t>
      </w:r>
      <w:r w:rsidR="00203CFF" w:rsidRPr="00B74259">
        <w:rPr>
          <w:lang w:val="sv-SE"/>
        </w:rPr>
        <w:tab/>
      </w:r>
      <w:r w:rsidRPr="00B74259">
        <w:rPr>
          <w:lang w:val="sv-SE"/>
        </w:rPr>
        <w:t>-- for any positive or null integer I</w:t>
      </w:r>
    </w:p>
    <w:p w14:paraId="0F9133EC" w14:textId="77777777" w:rsidR="00D476B3" w:rsidRPr="00B74259" w:rsidRDefault="00D476B3">
      <w:pPr>
        <w:pStyle w:val="CSN1"/>
        <w:rPr>
          <w:lang w:val="sv-SE"/>
        </w:rPr>
      </w:pPr>
      <w:r w:rsidRPr="00B74259">
        <w:rPr>
          <w:lang w:val="sv-SE"/>
        </w:rPr>
        <w:tab/>
        <w:t>&lt;bit string&gt; ::= bit**;</w:t>
      </w:r>
    </w:p>
    <w:p w14:paraId="5081A10D" w14:textId="77777777" w:rsidR="00D476B3" w:rsidRPr="00B74259" w:rsidRDefault="00D476B3">
      <w:pPr>
        <w:pStyle w:val="CSN1"/>
        <w:rPr>
          <w:lang w:val="sv-SE"/>
        </w:rPr>
      </w:pPr>
      <w:r w:rsidRPr="00B74259">
        <w:rPr>
          <w:lang w:val="sv-SE"/>
        </w:rPr>
        <w:tab/>
        <w:t>&lt;octet string&gt; ::= &lt;octet&gt;**;</w:t>
      </w:r>
    </w:p>
    <w:p w14:paraId="180C5208" w14:textId="77777777" w:rsidR="00D476B3" w:rsidRPr="00B74259" w:rsidRDefault="00D476B3">
      <w:pPr>
        <w:pStyle w:val="NF"/>
        <w:rPr>
          <w:lang w:val="sv-SE"/>
        </w:rPr>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3114" w:name="_CRB_1_4"/>
      <w:bookmarkStart w:id="3115" w:name="_Toc11256816"/>
      <w:bookmarkStart w:id="3116" w:name="_Toc36116808"/>
      <w:bookmarkStart w:id="3117" w:name="_Toc45096865"/>
      <w:bookmarkStart w:id="3118" w:name="_Toc51762731"/>
      <w:bookmarkStart w:id="3119" w:name="_Toc218682630"/>
      <w:bookmarkEnd w:id="3114"/>
      <w:r>
        <w:lastRenderedPageBreak/>
        <w:t>B.1.4</w:t>
      </w:r>
      <w:r>
        <w:tab/>
        <w:t>Labelling Parts</w:t>
      </w:r>
      <w:bookmarkEnd w:id="3115"/>
      <w:bookmarkEnd w:id="3116"/>
      <w:bookmarkEnd w:id="3117"/>
      <w:bookmarkEnd w:id="3118"/>
      <w:bookmarkEnd w:id="3119"/>
    </w:p>
    <w:p w14:paraId="2BC557BF" w14:textId="77777777" w:rsidR="00D476B3" w:rsidRDefault="00D476B3">
      <w:pPr>
        <w:pStyle w:val="Heading3"/>
      </w:pPr>
      <w:bookmarkStart w:id="3120" w:name="_CRB_1_4_1"/>
      <w:bookmarkStart w:id="3121" w:name="_Toc11256817"/>
      <w:bookmarkStart w:id="3122" w:name="_Toc36116809"/>
      <w:bookmarkStart w:id="3123" w:name="_Toc45096866"/>
      <w:bookmarkStart w:id="3124" w:name="_Toc51762732"/>
      <w:bookmarkStart w:id="3125" w:name="_Toc218682631"/>
      <w:bookmarkEnd w:id="3120"/>
      <w:r>
        <w:t>B.1.4.1</w:t>
      </w:r>
      <w:r>
        <w:tab/>
        <w:t>Rule A1: Labels</w:t>
      </w:r>
      <w:bookmarkEnd w:id="3121"/>
      <w:bookmarkEnd w:id="3122"/>
      <w:bookmarkEnd w:id="3123"/>
      <w:bookmarkEnd w:id="3124"/>
      <w:bookmarkEnd w:id="3125"/>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3126" w:name="_CRB_1_5"/>
      <w:bookmarkStart w:id="3127" w:name="_Toc11256818"/>
      <w:bookmarkStart w:id="3128" w:name="_Toc36116810"/>
      <w:bookmarkStart w:id="3129" w:name="_Toc45096867"/>
      <w:bookmarkStart w:id="3130" w:name="_Toc51762733"/>
      <w:bookmarkStart w:id="3131" w:name="_Toc218682632"/>
      <w:bookmarkEnd w:id="3126"/>
      <w:r>
        <w:t>B.1.5</w:t>
      </w:r>
      <w:r>
        <w:tab/>
        <w:t>Goodies</w:t>
      </w:r>
      <w:bookmarkEnd w:id="3127"/>
      <w:bookmarkEnd w:id="3128"/>
      <w:bookmarkEnd w:id="3129"/>
      <w:bookmarkEnd w:id="3130"/>
      <w:bookmarkEnd w:id="3131"/>
    </w:p>
    <w:p w14:paraId="40AD5543" w14:textId="77777777" w:rsidR="00D476B3" w:rsidRDefault="00D476B3">
      <w:pPr>
        <w:pStyle w:val="Heading3"/>
      </w:pPr>
      <w:bookmarkStart w:id="3132" w:name="_CRB_1_5_1"/>
      <w:bookmarkStart w:id="3133" w:name="_Toc11256819"/>
      <w:bookmarkStart w:id="3134" w:name="_Toc36116811"/>
      <w:bookmarkStart w:id="3135" w:name="_Toc45096868"/>
      <w:bookmarkStart w:id="3136" w:name="_Toc51762734"/>
      <w:bookmarkStart w:id="3137" w:name="_Toc218682633"/>
      <w:bookmarkEnd w:id="3132"/>
      <w:r>
        <w:t>B.1.5.1</w:t>
      </w:r>
      <w:r>
        <w:tab/>
        <w:t>Rule G1: Comments</w:t>
      </w:r>
      <w:bookmarkEnd w:id="3133"/>
      <w:bookmarkEnd w:id="3134"/>
      <w:bookmarkEnd w:id="3135"/>
      <w:bookmarkEnd w:id="3136"/>
      <w:bookmarkEnd w:id="3137"/>
    </w:p>
    <w:p w14:paraId="54ACCA6C" w14:textId="77777777" w:rsidR="00D476B3" w:rsidRDefault="00D476B3">
      <w:r>
        <w:t>Comments can be added, starting with the term "--" and ended by the end of line. Comments can be used in particular to indicate the</w:t>
      </w:r>
      <w:bookmarkStart w:id="3138" w:name="MCCQCTEMPBM_00000039"/>
      <w:r>
        <w:t xml:space="preserve"> section </w:t>
      </w:r>
      <w:bookmarkEnd w:id="3138"/>
      <w:r>
        <w:t>where a particular description can be found.</w:t>
      </w:r>
    </w:p>
    <w:p w14:paraId="03DE7E55" w14:textId="77777777" w:rsidR="00D476B3" w:rsidRDefault="00D476B3">
      <w:pPr>
        <w:pStyle w:val="Heading1"/>
      </w:pPr>
      <w:bookmarkStart w:id="3139" w:name="_CRB_2"/>
      <w:bookmarkStart w:id="3140" w:name="_Toc11256820"/>
      <w:bookmarkStart w:id="3141" w:name="_Toc36116812"/>
      <w:bookmarkStart w:id="3142" w:name="_Toc45096869"/>
      <w:bookmarkStart w:id="3143" w:name="_Toc51762735"/>
      <w:bookmarkStart w:id="3144" w:name="_Toc218682634"/>
      <w:bookmarkEnd w:id="3139"/>
      <w:r>
        <w:t>B.2</w:t>
      </w:r>
      <w:r>
        <w:tab/>
        <w:t>Advanced rules</w:t>
      </w:r>
      <w:bookmarkEnd w:id="3140"/>
      <w:bookmarkEnd w:id="3141"/>
      <w:bookmarkEnd w:id="3142"/>
      <w:bookmarkEnd w:id="3143"/>
      <w:bookmarkEnd w:id="3144"/>
    </w:p>
    <w:p w14:paraId="09A14857" w14:textId="77777777" w:rsidR="00D476B3" w:rsidRDefault="00D476B3">
      <w:pPr>
        <w:pStyle w:val="Heading2"/>
      </w:pPr>
      <w:bookmarkStart w:id="3145" w:name="_CRB_2_1"/>
      <w:bookmarkStart w:id="3146" w:name="_Toc11256821"/>
      <w:bookmarkStart w:id="3147" w:name="_Toc36116813"/>
      <w:bookmarkStart w:id="3148" w:name="_Toc45096870"/>
      <w:bookmarkStart w:id="3149" w:name="_Toc51762736"/>
      <w:bookmarkStart w:id="3150" w:name="_Toc218682635"/>
      <w:bookmarkEnd w:id="3145"/>
      <w:r>
        <w:t>B.2.1</w:t>
      </w:r>
      <w:r>
        <w:tab/>
        <w:t>Rule A2: Exponent notation</w:t>
      </w:r>
      <w:bookmarkEnd w:id="3146"/>
      <w:bookmarkEnd w:id="3147"/>
      <w:bookmarkEnd w:id="3148"/>
      <w:bookmarkEnd w:id="3149"/>
      <w:bookmarkEnd w:id="3150"/>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Pr="005B72F2" w:rsidRDefault="00D476B3">
      <w:pPr>
        <w:pStyle w:val="CSN1"/>
        <w:rPr>
          <w:lang w:val="sv-SE"/>
        </w:rPr>
      </w:pPr>
      <w:r w:rsidRPr="005B72F2">
        <w:rPr>
          <w:lang w:val="sv-SE"/>
        </w:rPr>
        <w:t>&lt;octet&gt; ::= {0 | 1}*8 ;</w:t>
      </w:r>
    </w:p>
    <w:p w14:paraId="1DE7D41E" w14:textId="77777777" w:rsidR="00D476B3" w:rsidRPr="005B72F2" w:rsidRDefault="00D476B3">
      <w:pPr>
        <w:pStyle w:val="CSN1"/>
        <w:rPr>
          <w:lang w:val="sv-SE"/>
        </w:rPr>
      </w:pPr>
      <w:r w:rsidRPr="005B72F2">
        <w:rPr>
          <w:lang w:val="sv-SE"/>
        </w:rPr>
        <w:t>&lt;octet string(40)&gt; ::= &lt;octet&gt;*(8*(4+1)) ;</w:t>
      </w:r>
    </w:p>
    <w:p w14:paraId="61C13DCB" w14:textId="77777777" w:rsidR="00D476B3" w:rsidRPr="005B72F2" w:rsidRDefault="00D476B3">
      <w:pPr>
        <w:pStyle w:val="CSN1"/>
        <w:rPr>
          <w:lang w:val="sv-SE"/>
        </w:rPr>
      </w:pPr>
      <w:r w:rsidRPr="005B72F2">
        <w:rPr>
          <w:lang w:val="sv-SE"/>
        </w:rPr>
        <w:t>&lt;all bit strings&gt; ::= bit**;</w:t>
      </w:r>
    </w:p>
    <w:p w14:paraId="4D6C713F" w14:textId="77777777" w:rsidR="00D476B3" w:rsidRPr="005B72F2" w:rsidRDefault="00D476B3">
      <w:pPr>
        <w:rPr>
          <w:lang w:val="sv-SE"/>
        </w:rPr>
      </w:pPr>
    </w:p>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bookmarkStart w:id="3151" w:name="_CRAnnexCinformative"/>
      <w:bookmarkEnd w:id="3151"/>
      <w:r w:rsidRPr="004C19A8">
        <w:rPr>
          <w:rFonts w:ascii="Times New Roman" w:hAnsi="Times New Roman"/>
          <w:sz w:val="20"/>
          <w:lang w:val="fr-FR"/>
        </w:rPr>
        <w:br w:type="page"/>
      </w:r>
      <w:bookmarkStart w:id="3152" w:name="_Toc11256822"/>
      <w:bookmarkStart w:id="3153" w:name="_Toc36116814"/>
      <w:bookmarkStart w:id="3154" w:name="_Toc45096871"/>
      <w:bookmarkStart w:id="3155" w:name="_Toc51762737"/>
      <w:bookmarkStart w:id="3156" w:name="_Toc218682636"/>
      <w:r w:rsidR="00DB4A40">
        <w:rPr>
          <w:lang w:val="fr-FR"/>
        </w:rPr>
        <w:lastRenderedPageBreak/>
        <w:t xml:space="preserve">Annex </w:t>
      </w:r>
      <w:r>
        <w:rPr>
          <w:lang w:val="fr-FR"/>
        </w:rPr>
        <w:t>C (informative):</w:t>
      </w:r>
      <w:r>
        <w:rPr>
          <w:lang w:val="fr-FR"/>
        </w:rPr>
        <w:br/>
        <w:t>GPRS</w:t>
      </w:r>
      <w:r>
        <w:rPr>
          <w:lang w:val="fr-FR"/>
        </w:rPr>
        <w:noBreakHyphen/>
        <w:t>Services sequence diagram</w:t>
      </w:r>
      <w:bookmarkEnd w:id="3152"/>
      <w:bookmarkEnd w:id="3153"/>
      <w:bookmarkEnd w:id="3154"/>
      <w:bookmarkEnd w:id="3155"/>
      <w:bookmarkEnd w:id="3156"/>
    </w:p>
    <w:p w14:paraId="510CF6DC" w14:textId="77777777" w:rsidR="00D476B3" w:rsidRDefault="00D476B3">
      <w:pPr>
        <w:sectPr w:rsidR="00D476B3">
          <w:headerReference w:type="default" r:id="rId125"/>
          <w:footerReference w:type="default" r:id="rId126"/>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lastRenderedPageBreak/>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lastRenderedPageBreak/>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lastRenderedPageBreak/>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lastRenderedPageBreak/>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lastRenderedPageBreak/>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lastRenderedPageBreak/>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lastRenderedPageBreak/>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lastRenderedPageBreak/>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3157" w:name="_MON_1071560425"/>
    <w:bookmarkStart w:id="3158" w:name="_MON_1086159559"/>
    <w:bookmarkStart w:id="3159" w:name="_MON_1086159604"/>
    <w:bookmarkStart w:id="3160" w:name="_MON_1086160110"/>
    <w:bookmarkStart w:id="3161" w:name="_MON_1039101693"/>
    <w:bookmarkStart w:id="3162" w:name="_MON_1039101720"/>
    <w:bookmarkEnd w:id="3157"/>
    <w:bookmarkEnd w:id="3158"/>
    <w:bookmarkEnd w:id="3159"/>
    <w:bookmarkEnd w:id="3160"/>
    <w:bookmarkEnd w:id="3161"/>
    <w:bookmarkEnd w:id="3162"/>
    <w:bookmarkStart w:id="3163" w:name="_MON_1039101746"/>
    <w:bookmarkEnd w:id="3163"/>
    <w:p w14:paraId="23300E1C" w14:textId="77777777" w:rsidR="00D476B3" w:rsidRDefault="00D476B3">
      <w:pPr>
        <w:pStyle w:val="TH"/>
      </w:pPr>
      <w:r>
        <w:object w:dxaOrig="9346" w:dyaOrig="7006" w14:anchorId="27BAF587">
          <v:shape id="_x0000_i1081" type="#_x0000_t75" style="width:484.45pt;height:316.7pt" o:ole="" fillcolor="window">
            <v:imagedata r:id="rId135" o:title=""/>
          </v:shape>
          <o:OLEObject Type="Embed" ProgID="Word.Picture.8" ShapeID="_x0000_i1081" DrawAspect="Content" ObjectID="_1829294717" r:id="rId136"/>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2" type="#_x0000_t75" style="width:465.7pt;height:375.8pt" o:ole="" fillcolor="window">
            <v:imagedata r:id="rId137" o:title=""/>
          </v:shape>
          <o:OLEObject Type="Embed" ProgID="Word.Picture.8" ShapeID="_x0000_i1082" DrawAspect="Content" ObjectID="_1829294718" r:id="rId138"/>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3" type="#_x0000_t75" style="width:465.7pt;height:351.25pt" o:ole="" fillcolor="window">
            <v:imagedata r:id="rId139" o:title=""/>
          </v:shape>
          <o:OLEObject Type="Embed" ProgID="Word.Picture.8" ShapeID="_x0000_i1083" DrawAspect="Content" ObjectID="_1829294719" r:id="rId140"/>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4" type="#_x0000_t75" style="width:465.7pt;height:368.75pt" o:ole="" fillcolor="window">
            <v:imagedata r:id="rId141" o:title=""/>
          </v:shape>
          <o:OLEObject Type="Embed" ProgID="Word.Picture.8" ShapeID="_x0000_i1084" DrawAspect="Content" ObjectID="_1829294720" r:id="rId142"/>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lastRenderedPageBreak/>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5" type="#_x0000_t75" style="width:467.8pt;height:391.2pt" o:ole="" fillcolor="window">
            <v:imagedata r:id="rId144" o:title=""/>
          </v:shape>
          <o:OLEObject Type="Embed" ProgID="Word.Picture.8" ShapeID="_x0000_i1085" DrawAspect="Content" ObjectID="_1829294721" r:id="rId145"/>
        </w:object>
      </w:r>
    </w:p>
    <w:p w14:paraId="3350FDDB" w14:textId="77777777" w:rsidR="00D476B3" w:rsidRDefault="00D476B3">
      <w:pPr>
        <w:pStyle w:val="TF"/>
      </w:pPr>
    </w:p>
    <w:p w14:paraId="45278A6F" w14:textId="0F3FF8D4" w:rsidR="00D476B3" w:rsidRDefault="00DB173E">
      <w:pPr>
        <w:pStyle w:val="TH"/>
      </w:pPr>
      <w:r>
        <w:rPr>
          <w:noProof/>
        </w:rPr>
        <w:lastRenderedPageBreak/>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lastRenderedPageBreak/>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6" type="#_x0000_t75" style="width:466.15pt;height:380pt" o:ole="" fillcolor="window">
            <v:imagedata r:id="rId148" o:title=""/>
          </v:shape>
          <o:OLEObject Type="Embed" ProgID="Word.Picture.8" ShapeID="_x0000_i1086" DrawAspect="Content" ObjectID="_1829294722" r:id="rId149"/>
        </w:object>
      </w:r>
    </w:p>
    <w:p w14:paraId="1A2E7D08" w14:textId="77777777" w:rsidR="00D476B3" w:rsidRDefault="00D476B3">
      <w:pPr>
        <w:pStyle w:val="TF"/>
      </w:pPr>
    </w:p>
    <w:bookmarkStart w:id="3164" w:name="_MON_1039871855"/>
    <w:bookmarkEnd w:id="3164"/>
    <w:p w14:paraId="047F5169" w14:textId="77777777" w:rsidR="00D476B3" w:rsidRDefault="00D476B3">
      <w:pPr>
        <w:pStyle w:val="TH"/>
      </w:pPr>
      <w:r>
        <w:object w:dxaOrig="9331" w:dyaOrig="7171" w14:anchorId="64131229">
          <v:shape id="_x0000_i1087" type="#_x0000_t75" style="width:465.7pt;height:359.15pt" o:ole="" fillcolor="window">
            <v:imagedata r:id="rId150" o:title=""/>
          </v:shape>
          <o:OLEObject Type="Embed" ProgID="Word.Picture.8" ShapeID="_x0000_i1087" DrawAspect="Content" ObjectID="_1829294723" r:id="rId151"/>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8" type="#_x0000_t75" style="width:468.2pt;height:397.05pt" o:ole="">
            <v:imagedata r:id="rId152" o:title=""/>
          </v:shape>
          <o:OLEObject Type="Embed" ProgID="Word.Document.8" ShapeID="_x0000_i1088" DrawAspect="Content" ObjectID="_1829294724" r:id="rId153"/>
        </w:object>
      </w:r>
    </w:p>
    <w:p w14:paraId="4180CDFD" w14:textId="77777777" w:rsidR="00D476B3" w:rsidRDefault="00D476B3">
      <w:pPr>
        <w:pStyle w:val="TF"/>
      </w:pPr>
    </w:p>
    <w:bookmarkStart w:id="3165" w:name="_MON_1020739723"/>
    <w:bookmarkStart w:id="3166" w:name="_MON_1020739913"/>
    <w:bookmarkEnd w:id="3165"/>
    <w:bookmarkEnd w:id="3166"/>
    <w:bookmarkStart w:id="3167" w:name="_MON_1020740102"/>
    <w:bookmarkEnd w:id="3167"/>
    <w:p w14:paraId="056B42AC" w14:textId="77777777" w:rsidR="00D476B3" w:rsidRDefault="00D476B3">
      <w:pPr>
        <w:pStyle w:val="TH"/>
      </w:pPr>
      <w:r>
        <w:object w:dxaOrig="9271" w:dyaOrig="8281" w14:anchorId="5D5EA868">
          <v:shape id="_x0000_i1089" type="#_x0000_t75" style="width:464.05pt;height:414.1pt" o:ole="" fillcolor="window">
            <v:imagedata r:id="rId154" o:title=""/>
          </v:shape>
          <o:OLEObject Type="Embed" ProgID="Word.Picture.8" ShapeID="_x0000_i1089" DrawAspect="Content" ObjectID="_1829294725" r:id="rId155"/>
        </w:object>
      </w:r>
    </w:p>
    <w:p w14:paraId="7EE97934" w14:textId="77777777" w:rsidR="00D476B3" w:rsidRDefault="00D476B3">
      <w:pPr>
        <w:pStyle w:val="TF"/>
      </w:pPr>
    </w:p>
    <w:p w14:paraId="5DDBACFC" w14:textId="77777777" w:rsidR="00D476B3" w:rsidRDefault="00D476B3" w:rsidP="00203CFF">
      <w:pPr>
        <w:sectPr w:rsidR="00D476B3">
          <w:headerReference w:type="default" r:id="rId156"/>
          <w:footerReference w:type="default" r:id="rId157"/>
          <w:footnotePr>
            <w:numRestart w:val="eachSect"/>
          </w:footnotePr>
          <w:endnotePr>
            <w:numFmt w:val="decimal"/>
          </w:endnotePr>
          <w:pgSz w:w="16840" w:h="11907" w:orient="landscape" w:code="9"/>
          <w:pgMar w:top="1134" w:right="1418" w:bottom="1134" w:left="1134" w:header="680" w:footer="340" w:gutter="0"/>
          <w:cols w:space="720"/>
        </w:sectPr>
      </w:pPr>
      <w:bookmarkStart w:id="3168" w:name="MCCQCTEMPBM_00000051"/>
    </w:p>
    <w:p w14:paraId="4F882B5E" w14:textId="77777777" w:rsidR="00D476B3" w:rsidRDefault="00D476B3">
      <w:pPr>
        <w:pStyle w:val="Heading8"/>
      </w:pPr>
      <w:bookmarkStart w:id="3169" w:name="_CRAnnexDinformative"/>
      <w:bookmarkStart w:id="3170" w:name="_Toc11256823"/>
      <w:bookmarkStart w:id="3171" w:name="_Toc36116815"/>
      <w:bookmarkStart w:id="3172" w:name="_Toc45096872"/>
      <w:bookmarkStart w:id="3173" w:name="_Toc51762738"/>
      <w:bookmarkStart w:id="3174" w:name="_Toc218682637"/>
      <w:bookmarkEnd w:id="3168"/>
      <w:bookmarkEnd w:id="3169"/>
      <w:r>
        <w:lastRenderedPageBreak/>
        <w:t>Annex D (informative):</w:t>
      </w:r>
      <w:r>
        <w:br/>
        <w:t>Change history</w:t>
      </w:r>
      <w:bookmarkEnd w:id="3170"/>
      <w:bookmarkEnd w:id="3171"/>
      <w:bookmarkEnd w:id="3172"/>
      <w:bookmarkEnd w:id="3173"/>
      <w:bookmarkEnd w:id="3174"/>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lastRenderedPageBreak/>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lastRenderedPageBreak/>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3175" w:name="historyclause"/>
      <w:bookmarkEnd w:id="3175"/>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22C9D">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lastRenderedPageBreak/>
              <w:t>Change history</w:t>
            </w:r>
          </w:p>
        </w:tc>
      </w:tr>
      <w:tr w:rsidR="006B09F2" w:rsidRPr="00235394" w14:paraId="7390140C" w14:textId="77777777" w:rsidTr="00122C9D">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22C9D">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22C9D">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22C9D">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22C9D">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22C9D">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22C9D">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22C9D">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22C9D">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22C9D">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22C9D">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22C9D">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94D4FFD" w14:textId="77777777" w:rsidR="00EE0B6D" w:rsidRDefault="006B09F2" w:rsidP="00067BFB">
            <w:pPr>
              <w:pStyle w:val="TAL"/>
              <w:rPr>
                <w:sz w:val="16"/>
                <w:szCs w:val="16"/>
              </w:rPr>
            </w:pPr>
            <w:r w:rsidRPr="00171B9F">
              <w:rPr>
                <w:sz w:val="16"/>
                <w:szCs w:val="16"/>
              </w:rPr>
              <w:t>Include TS 24.501 and TS 24.502 among the layer 3 related Technical Specification</w:t>
            </w:r>
          </w:p>
          <w:p w14:paraId="4470A68E" w14:textId="3CDFB3CF" w:rsidR="006B09F2" w:rsidRPr="00256404" w:rsidRDefault="006B09F2" w:rsidP="00067BFB">
            <w:pPr>
              <w:pStyle w:val="TAL"/>
              <w:rPr>
                <w:sz w:val="16"/>
                <w:szCs w:val="16"/>
              </w:rPr>
            </w:pP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22C9D">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22C9D">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22C9D">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22C9D">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22C9D">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22C9D">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22C9D">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22C9D">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22C9D">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22C9D">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22C9D">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D3FE4" w:rsidRDefault="00EC7555" w:rsidP="00AD3FE4">
            <w:pPr>
              <w:pStyle w:val="TAL"/>
              <w:rPr>
                <w:sz w:val="16"/>
                <w:szCs w:val="16"/>
              </w:rPr>
            </w:pPr>
            <w:r w:rsidRPr="00AD3FE4">
              <w:rPr>
                <w:sz w:val="16"/>
              </w:rP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51AC3872" w:rsidR="00C31A42" w:rsidRPr="00AD3FE4" w:rsidRDefault="00C31A42" w:rsidP="00AD3FE4">
            <w:pPr>
              <w:pStyle w:val="TAL"/>
              <w:rPr>
                <w:sz w:val="16"/>
              </w:rPr>
            </w:pPr>
            <w:r w:rsidRPr="00AD3FE4">
              <w:rPr>
                <w:sz w:val="16"/>
              </w:rP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Pr="00AD3FE4" w:rsidRDefault="0007704B" w:rsidP="00AD3FE4">
            <w:pPr>
              <w:pStyle w:val="TAL"/>
              <w:rPr>
                <w:sz w:val="16"/>
              </w:rPr>
            </w:pPr>
            <w:r w:rsidRPr="00AD3FE4">
              <w:rPr>
                <w:sz w:val="16"/>
              </w:rP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Pr="00AD3FE4" w:rsidRDefault="00F85D1F" w:rsidP="00AD3FE4">
            <w:pPr>
              <w:pStyle w:val="TAL"/>
              <w:rPr>
                <w:sz w:val="16"/>
              </w:rPr>
            </w:pPr>
            <w:r w:rsidRPr="00AD3FE4">
              <w:rPr>
                <w:sz w:val="16"/>
              </w:rP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Pr="00AD3FE4" w:rsidRDefault="00845B5E" w:rsidP="00AD3FE4">
            <w:pPr>
              <w:pStyle w:val="TAL"/>
              <w:rPr>
                <w:sz w:val="16"/>
              </w:rPr>
            </w:pPr>
            <w:r w:rsidRPr="00AD3FE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rFonts w:cs="Arial"/>
                <w:sz w:val="16"/>
                <w:szCs w:val="18"/>
                <w:lang w:eastAsia="en-GB"/>
              </w:rPr>
            </w:pPr>
            <w:r w:rsidRPr="003B14C4">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sz w:val="16"/>
              </w:rPr>
            </w:pPr>
            <w:r w:rsidRPr="003B14C4">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sz w:val="16"/>
              </w:rPr>
            </w:pPr>
            <w:r w:rsidRPr="003B14C4">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sz w:val="16"/>
              </w:rPr>
            </w:pPr>
            <w:r w:rsidRPr="003B14C4">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AD3FE4" w:rsidRDefault="00370E31" w:rsidP="00AD3FE4">
            <w:pPr>
              <w:pStyle w:val="TAL"/>
              <w:rPr>
                <w:sz w:val="16"/>
              </w:rPr>
            </w:pPr>
            <w:r w:rsidRPr="00AD3FE4">
              <w:rPr>
                <w:sz w:val="16"/>
              </w:rPr>
              <w:t>Correction to the applicability of TS 24.587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sz w:val="16"/>
              </w:rPr>
            </w:pPr>
            <w:r w:rsidRPr="003B14C4">
              <w:rPr>
                <w:sz w:val="16"/>
              </w:rPr>
              <w:t>18.1.0</w:t>
            </w:r>
          </w:p>
        </w:tc>
      </w:tr>
      <w:tr w:rsidR="00370E31" w:rsidRPr="003B14C4" w14:paraId="1CB3EEBD"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rFonts w:cs="Arial"/>
                <w:sz w:val="16"/>
                <w:szCs w:val="18"/>
                <w:lang w:eastAsia="en-GB"/>
              </w:rPr>
            </w:pPr>
            <w:r w:rsidRPr="003B14C4">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sz w:val="16"/>
              </w:rPr>
            </w:pPr>
            <w:r w:rsidRPr="003B14C4">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sz w:val="16"/>
              </w:rPr>
            </w:pPr>
            <w:r w:rsidRPr="003B14C4">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sz w:val="16"/>
              </w:rPr>
            </w:pPr>
            <w:r w:rsidRPr="003B14C4">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AD3FE4" w:rsidRDefault="00370E31" w:rsidP="00AD3FE4">
            <w:pPr>
              <w:pStyle w:val="TAL"/>
              <w:rPr>
                <w:sz w:val="16"/>
              </w:rPr>
            </w:pPr>
            <w:r w:rsidRPr="00AD3FE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sz w:val="16"/>
              </w:rPr>
            </w:pPr>
            <w:r w:rsidRPr="003B14C4">
              <w:rPr>
                <w:sz w:val="16"/>
              </w:rPr>
              <w:t>18.1.0</w:t>
            </w:r>
          </w:p>
        </w:tc>
      </w:tr>
      <w:tr w:rsidR="006B2283" w:rsidRPr="003B14C4" w14:paraId="66470978"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2F4E3148" w14:textId="4E43206D" w:rsidR="006B2283" w:rsidRPr="003B14C4" w:rsidRDefault="006B2283"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5C55977" w14:textId="003FDBA7" w:rsidR="006B2283" w:rsidRPr="003B14C4" w:rsidRDefault="006B2283"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F0620EA" w14:textId="5D4C50EB" w:rsidR="006B2283" w:rsidRPr="006B2283" w:rsidRDefault="006B2283"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929A66D" w14:textId="2CDA5848" w:rsidR="006B2283" w:rsidRPr="003B14C4" w:rsidRDefault="006B2283" w:rsidP="003B14C4">
            <w:pPr>
              <w:pStyle w:val="TAC"/>
              <w:rPr>
                <w:sz w:val="16"/>
              </w:rPr>
            </w:pPr>
            <w:r>
              <w:rPr>
                <w:sz w:val="16"/>
              </w:rPr>
              <w:t>0154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E248EA" w14:textId="4F7987FE" w:rsidR="006B2283" w:rsidRPr="003B14C4" w:rsidRDefault="006B2283"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13FE05" w14:textId="0462E83B" w:rsidR="006B2283" w:rsidRPr="003B14C4" w:rsidRDefault="006B2283"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304C475" w14:textId="6173C173" w:rsidR="006B2283" w:rsidRPr="00AD3FE4" w:rsidRDefault="006B2283" w:rsidP="00AD3FE4">
            <w:pPr>
              <w:pStyle w:val="TAL"/>
              <w:rPr>
                <w:sz w:val="16"/>
              </w:rPr>
            </w:pPr>
            <w:r w:rsidRPr="00AD3FE4">
              <w:rPr>
                <w:sz w:val="16"/>
              </w:rPr>
              <w:t>Include TS 24.572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F190A5" w14:textId="30D14473" w:rsidR="006B2283" w:rsidRPr="003B14C4" w:rsidRDefault="006B2283" w:rsidP="003B14C4">
            <w:pPr>
              <w:pStyle w:val="TAC"/>
              <w:rPr>
                <w:sz w:val="16"/>
              </w:rPr>
            </w:pPr>
            <w:r>
              <w:rPr>
                <w:sz w:val="16"/>
              </w:rPr>
              <w:t>18.2.0</w:t>
            </w:r>
          </w:p>
        </w:tc>
      </w:tr>
      <w:tr w:rsidR="00BD4DAD" w:rsidRPr="003B14C4" w14:paraId="526947A3"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AB462B5" w14:textId="2BEE2935" w:rsidR="00BD4DAD" w:rsidRDefault="00BD4DAD"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3B862F" w14:textId="7BE9470F" w:rsidR="00BD4DAD" w:rsidRDefault="00BD4DAD"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797770A" w14:textId="02C36C5A" w:rsidR="00BD4DAD" w:rsidRDefault="00BD4DAD"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CP-241192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8BE9CC9" w14:textId="05AF071C" w:rsidR="00BD4DAD" w:rsidRDefault="00BD4DAD" w:rsidP="003B14C4">
            <w:pPr>
              <w:pStyle w:val="TAC"/>
              <w:rPr>
                <w:sz w:val="16"/>
              </w:rPr>
            </w:pPr>
            <w:r>
              <w:rPr>
                <w:sz w:val="16"/>
              </w:rPr>
              <w:t>0153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91C945" w14:textId="7CFD1FE1" w:rsidR="00BD4DAD" w:rsidRDefault="00BD4DAD"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E35EBE" w14:textId="452AB10B" w:rsidR="00BD4DAD" w:rsidRDefault="00BD4DA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B67079" w14:textId="40B5D3CB" w:rsidR="00BD4DAD" w:rsidRPr="00AD3FE4" w:rsidRDefault="00BD4DAD" w:rsidP="00AD3FE4">
            <w:pPr>
              <w:pStyle w:val="TAL"/>
              <w:rPr>
                <w:sz w:val="16"/>
              </w:rPr>
            </w:pPr>
            <w:r w:rsidRPr="00AD3FE4">
              <w:rPr>
                <w:sz w:val="16"/>
              </w:rPr>
              <w:t>Update to support rangingsl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059671" w14:textId="77FD2E0E" w:rsidR="00BD4DAD" w:rsidRDefault="00BD4DAD" w:rsidP="003B14C4">
            <w:pPr>
              <w:pStyle w:val="TAC"/>
              <w:rPr>
                <w:sz w:val="16"/>
              </w:rPr>
            </w:pPr>
            <w:r>
              <w:rPr>
                <w:sz w:val="16"/>
              </w:rPr>
              <w:t>18.2.0</w:t>
            </w:r>
          </w:p>
        </w:tc>
      </w:tr>
      <w:tr w:rsidR="00D47214" w:rsidRPr="003B14C4" w14:paraId="0B0C125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179DF4B3" w14:textId="6928CACE" w:rsidR="00D47214" w:rsidRDefault="00D47214" w:rsidP="003B14C4">
            <w:pPr>
              <w:pStyle w:val="TAC"/>
              <w:rPr>
                <w:sz w:val="16"/>
              </w:rPr>
            </w:pPr>
            <w:r>
              <w:rPr>
                <w:sz w:val="16"/>
              </w:rPr>
              <w:t>2024-06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1C13838" w14:textId="3B0AADB4" w:rsidR="00D47214" w:rsidRDefault="00D47214" w:rsidP="003B14C4">
            <w:pPr>
              <w:pStyle w:val="TAC"/>
              <w:rPr>
                <w:sz w:val="16"/>
              </w:rPr>
            </w:pPr>
            <w:r>
              <w:rPr>
                <w:sz w:val="16"/>
              </w:rPr>
              <w:t>CP-104</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9670DF" w14:textId="56B57054" w:rsidR="00D47214" w:rsidRDefault="00D47214" w:rsidP="006B2283">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CP-241202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74DB28" w14:textId="282E9C4D" w:rsidR="00D47214" w:rsidRDefault="00D47214" w:rsidP="003B14C4">
            <w:pPr>
              <w:pStyle w:val="TAC"/>
              <w:rPr>
                <w:sz w:val="16"/>
              </w:rPr>
            </w:pPr>
            <w:r>
              <w:rPr>
                <w:sz w:val="16"/>
              </w:rPr>
              <w:t>0156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8082D3A" w14:textId="24D5EB18" w:rsidR="00D47214" w:rsidRDefault="00D47214"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CBBDD8B" w14:textId="7F51B1E7" w:rsidR="00D47214" w:rsidRDefault="00D47214"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E2EF54F" w14:textId="755DD7A6" w:rsidR="00D47214" w:rsidRPr="00AD3FE4" w:rsidRDefault="00D47214" w:rsidP="00AD3FE4">
            <w:pPr>
              <w:pStyle w:val="TAL"/>
              <w:rPr>
                <w:sz w:val="16"/>
              </w:rPr>
            </w:pPr>
            <w:r w:rsidRPr="00AD3FE4">
              <w:rPr>
                <w:sz w:val="16"/>
              </w:rPr>
              <w:t>Include TS 24.577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85D368" w14:textId="65E4A9A1" w:rsidR="00D47214" w:rsidRDefault="00D47214" w:rsidP="003B14C4">
            <w:pPr>
              <w:pStyle w:val="TAC"/>
              <w:rPr>
                <w:sz w:val="16"/>
              </w:rPr>
            </w:pPr>
            <w:r>
              <w:rPr>
                <w:sz w:val="16"/>
              </w:rPr>
              <w:t>18.2.0</w:t>
            </w:r>
          </w:p>
        </w:tc>
      </w:tr>
      <w:tr w:rsidR="00122C9D" w:rsidRPr="003B14C4" w14:paraId="54A6458E"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13B1620" w14:textId="09C73A5F" w:rsidR="00122C9D" w:rsidRDefault="00122C9D"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2CCA856" w14:textId="3B170390" w:rsidR="00122C9D" w:rsidRDefault="00122C9D"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062B57F" w14:textId="1633C1D0" w:rsidR="00122C9D" w:rsidRDefault="00122C9D" w:rsidP="00122C9D">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CP-242193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D9A334" w14:textId="7CF075DD" w:rsidR="00122C9D" w:rsidRDefault="00122C9D" w:rsidP="003B14C4">
            <w:pPr>
              <w:pStyle w:val="TAC"/>
              <w:rPr>
                <w:sz w:val="16"/>
              </w:rPr>
            </w:pPr>
            <w:r>
              <w:rPr>
                <w:sz w:val="16"/>
              </w:rPr>
              <w:t>0157</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956C21B" w14:textId="2FE69539" w:rsidR="00122C9D" w:rsidRDefault="00122C9D"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06152D7" w14:textId="3BF781F3" w:rsidR="00122C9D" w:rsidRDefault="00122C9D"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B3AB18" w14:textId="214123BE" w:rsidR="00122C9D" w:rsidRPr="00AD3FE4" w:rsidRDefault="00122C9D" w:rsidP="00AD3FE4">
            <w:pPr>
              <w:pStyle w:val="TAL"/>
              <w:rPr>
                <w:sz w:val="16"/>
              </w:rPr>
            </w:pPr>
            <w:r w:rsidRPr="00AD3FE4">
              <w:rPr>
                <w:sz w:val="16"/>
              </w:rPr>
              <w:t>Aligning the extended PC5 signalling protocol for ranging and sidelink positioning usage across the specs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B778E8" w14:textId="5B04E90B" w:rsidR="00122C9D" w:rsidRDefault="00122C9D" w:rsidP="003B14C4">
            <w:pPr>
              <w:pStyle w:val="TAC"/>
              <w:rPr>
                <w:sz w:val="16"/>
              </w:rPr>
            </w:pPr>
            <w:r>
              <w:rPr>
                <w:sz w:val="16"/>
              </w:rPr>
              <w:t>18.3.0</w:t>
            </w:r>
          </w:p>
        </w:tc>
      </w:tr>
      <w:tr w:rsidR="006A30CB" w:rsidRPr="003B14C4" w14:paraId="30903F4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0BDD50A" w14:textId="28D8BDB2" w:rsidR="006A30CB" w:rsidRDefault="006A30CB" w:rsidP="003B14C4">
            <w:pPr>
              <w:pStyle w:val="TAC"/>
              <w:rPr>
                <w:sz w:val="16"/>
              </w:rPr>
            </w:pPr>
            <w:r>
              <w:rPr>
                <w:sz w:val="16"/>
              </w:rPr>
              <w:t>2024-09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DA2B72D" w14:textId="1DF217E7" w:rsidR="006A30CB" w:rsidRDefault="006A30CB" w:rsidP="003B14C4">
            <w:pPr>
              <w:pStyle w:val="TAC"/>
              <w:rPr>
                <w:sz w:val="16"/>
              </w:rPr>
            </w:pPr>
            <w:r>
              <w:rPr>
                <w:sz w:val="16"/>
              </w:rPr>
              <w:t>CP-105</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765A0B51" w14:textId="2DE2C683" w:rsidR="006A30CB" w:rsidRDefault="006A30CB" w:rsidP="00122C9D">
            <w:pPr>
              <w:overflowPunct/>
              <w:autoSpaceDE/>
              <w:autoSpaceDN/>
              <w:adjustRightInd/>
              <w:spacing w:after="0"/>
              <w:jc w:val="center"/>
              <w:textAlignment w:val="auto"/>
              <w:rPr>
                <w:rFonts w:ascii="Arial" w:hAnsi="Arial" w:cs="Arial"/>
                <w:sz w:val="16"/>
                <w:szCs w:val="16"/>
              </w:rPr>
            </w:pPr>
            <w:r w:rsidRPr="006A30CB">
              <w:rPr>
                <w:rFonts w:ascii="Arial" w:hAnsi="Arial" w:cs="Arial"/>
                <w:sz w:val="16"/>
                <w:szCs w:val="16"/>
              </w:rPr>
              <w:t>CP-242201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77117AF" w14:textId="6B8BC245" w:rsidR="006A30CB" w:rsidRDefault="006A30CB" w:rsidP="003B14C4">
            <w:pPr>
              <w:pStyle w:val="TAC"/>
              <w:rPr>
                <w:sz w:val="16"/>
              </w:rPr>
            </w:pPr>
            <w:r>
              <w:rPr>
                <w:sz w:val="16"/>
              </w:rPr>
              <w:t>0158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8A69F1E" w14:textId="6BA8CA99" w:rsidR="006A30CB" w:rsidRDefault="006A30CB"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331632" w14:textId="45714166" w:rsidR="006A30CB" w:rsidRDefault="006A30CB"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1E73CE7" w14:textId="24E6BC99" w:rsidR="006A30CB" w:rsidRPr="00AD3FE4" w:rsidRDefault="006A30CB" w:rsidP="00AD3FE4">
            <w:pPr>
              <w:pStyle w:val="TAL"/>
              <w:rPr>
                <w:sz w:val="16"/>
              </w:rPr>
            </w:pPr>
            <w:r w:rsidRPr="00AD3FE4">
              <w:rPr>
                <w:sz w:val="16"/>
              </w:rPr>
              <w:t>Correction to use of type 6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18415D" w14:textId="42DE0B8E" w:rsidR="006A30CB" w:rsidRDefault="006A30CB" w:rsidP="003B14C4">
            <w:pPr>
              <w:pStyle w:val="TAC"/>
              <w:rPr>
                <w:sz w:val="16"/>
              </w:rPr>
            </w:pPr>
            <w:r>
              <w:rPr>
                <w:sz w:val="16"/>
              </w:rPr>
              <w:t>19.0.0</w:t>
            </w:r>
          </w:p>
        </w:tc>
      </w:tr>
      <w:tr w:rsidR="00C355B6" w:rsidRPr="003B14C4" w14:paraId="41B5A88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9291BA0" w14:textId="710F0307" w:rsidR="00C355B6" w:rsidRDefault="00C355B6" w:rsidP="003B14C4">
            <w:pPr>
              <w:pStyle w:val="TAC"/>
              <w:rPr>
                <w:sz w:val="16"/>
              </w:rPr>
            </w:pPr>
            <w:r>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15C07D" w14:textId="67F42864" w:rsidR="00C355B6" w:rsidRDefault="00C355B6" w:rsidP="003B14C4">
            <w:pPr>
              <w:pStyle w:val="TAC"/>
              <w:rPr>
                <w:sz w:val="16"/>
              </w:rPr>
            </w:pPr>
            <w:r>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863C87" w14:textId="47A57683" w:rsidR="00C355B6" w:rsidRPr="006A30CB" w:rsidRDefault="00C355B6" w:rsidP="00C355B6">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CP-243200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CB499" w14:textId="1CBE601E" w:rsidR="00C355B6" w:rsidRDefault="00C355B6" w:rsidP="003B14C4">
            <w:pPr>
              <w:pStyle w:val="TAC"/>
              <w:rPr>
                <w:sz w:val="16"/>
              </w:rPr>
            </w:pPr>
            <w:r>
              <w:rPr>
                <w:sz w:val="16"/>
              </w:rPr>
              <w:t>0159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2393C35" w14:textId="4E7A25EE" w:rsidR="00C355B6" w:rsidRDefault="00C355B6"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782F0" w14:textId="3F0DFCCB" w:rsidR="00C355B6" w:rsidRDefault="00C355B6"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8F7082F" w14:textId="16A7CFB7" w:rsidR="00C355B6" w:rsidRPr="00AD3FE4" w:rsidRDefault="00C355B6" w:rsidP="00AD3FE4">
            <w:pPr>
              <w:pStyle w:val="TAL"/>
              <w:rPr>
                <w:sz w:val="16"/>
              </w:rPr>
            </w:pPr>
            <w:r w:rsidRPr="00AD3FE4">
              <w:rPr>
                <w:sz w:val="16"/>
              </w:rPr>
              <w:t xml:space="preserve">Adding a reference to Type 6 IE container IE </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1A222" w14:textId="3ED85C66" w:rsidR="00C355B6" w:rsidRDefault="00C355B6" w:rsidP="003B14C4">
            <w:pPr>
              <w:pStyle w:val="TAC"/>
              <w:rPr>
                <w:sz w:val="16"/>
              </w:rPr>
            </w:pPr>
            <w:r>
              <w:rPr>
                <w:sz w:val="16"/>
              </w:rPr>
              <w:t>19.1.0</w:t>
            </w:r>
          </w:p>
        </w:tc>
      </w:tr>
      <w:tr w:rsidR="00D73C95" w:rsidRPr="003B14C4" w14:paraId="7F6C8526"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7C355C6E" w14:textId="013D0B8E" w:rsidR="00D73C95" w:rsidRDefault="00D73C95" w:rsidP="003B14C4">
            <w:pPr>
              <w:pStyle w:val="TAC"/>
              <w:rPr>
                <w:sz w:val="16"/>
              </w:rPr>
            </w:pPr>
            <w:r>
              <w:rPr>
                <w:sz w:val="16"/>
              </w:rPr>
              <w:t>2024-12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627EAA3" w14:textId="65EBF88C" w:rsidR="00D73C95" w:rsidRDefault="00D73C95" w:rsidP="003B14C4">
            <w:pPr>
              <w:pStyle w:val="TAC"/>
              <w:rPr>
                <w:sz w:val="16"/>
              </w:rPr>
            </w:pPr>
            <w:r>
              <w:rPr>
                <w:sz w:val="16"/>
              </w:rPr>
              <w:t>CP-106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46140A9" w14:textId="1ED7EC29" w:rsidR="00D73C95" w:rsidRDefault="00D73C95" w:rsidP="00D73C95">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CP-243196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FA7E3F" w14:textId="28AAF16C" w:rsidR="00D73C95" w:rsidRDefault="00D73C95" w:rsidP="003B14C4">
            <w:pPr>
              <w:pStyle w:val="TAC"/>
              <w:rPr>
                <w:sz w:val="16"/>
              </w:rPr>
            </w:pPr>
            <w:r>
              <w:rPr>
                <w:sz w:val="16"/>
              </w:rPr>
              <w:t>0161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1C9EB1E" w14:textId="40FC788D" w:rsidR="00D73C95" w:rsidRDefault="00D73C95" w:rsidP="003B14C4">
            <w:pPr>
              <w:pStyle w:val="TAC"/>
              <w:rPr>
                <w:sz w:val="16"/>
              </w:rPr>
            </w:pPr>
            <w:r>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A4D822B" w14:textId="30A99B88" w:rsidR="00D73C95" w:rsidRDefault="00D73C95"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4A8772CC" w14:textId="75C06FDE" w:rsidR="00D73C95" w:rsidRPr="00AD3FE4" w:rsidRDefault="00D73C95" w:rsidP="00AD3FE4">
            <w:pPr>
              <w:pStyle w:val="TAL"/>
              <w:rPr>
                <w:sz w:val="16"/>
              </w:rPr>
            </w:pPr>
            <w:r w:rsidRPr="00AD3FE4">
              <w:rPr>
                <w:sz w:val="16"/>
              </w:rPr>
              <w:t>Correction of EPD for 5GS message routing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4BE3BC" w14:textId="72909214" w:rsidR="00D73C95" w:rsidRDefault="00D73C95" w:rsidP="003B14C4">
            <w:pPr>
              <w:pStyle w:val="TAC"/>
              <w:rPr>
                <w:sz w:val="16"/>
              </w:rPr>
            </w:pPr>
            <w:r>
              <w:rPr>
                <w:sz w:val="16"/>
              </w:rPr>
              <w:t>19.1.0</w:t>
            </w:r>
          </w:p>
        </w:tc>
      </w:tr>
      <w:tr w:rsidR="006E0E6D" w:rsidRPr="003B14C4" w14:paraId="5EEF7EDA"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84E058A" w14:textId="24E26D34" w:rsidR="006E0E6D" w:rsidRDefault="006E0E6D" w:rsidP="003B14C4">
            <w:pPr>
              <w:pStyle w:val="TAC"/>
              <w:rPr>
                <w:sz w:val="16"/>
              </w:rPr>
            </w:pPr>
            <w:r>
              <w:rPr>
                <w:sz w:val="16"/>
              </w:rPr>
              <w:t>2025-06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43755E6" w14:textId="1D842EF9" w:rsidR="006E0E6D" w:rsidRDefault="006E0E6D" w:rsidP="003B14C4">
            <w:pPr>
              <w:pStyle w:val="TAC"/>
              <w:rPr>
                <w:sz w:val="16"/>
              </w:rPr>
            </w:pPr>
            <w:r>
              <w:rPr>
                <w:sz w:val="16"/>
              </w:rPr>
              <w:t>CP-108</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E73F6F" w14:textId="11A98C46" w:rsidR="006E0E6D" w:rsidRDefault="006E0E6D" w:rsidP="00D73C95">
            <w:pPr>
              <w:overflowPunct/>
              <w:autoSpaceDE/>
              <w:autoSpaceDN/>
              <w:adjustRightInd/>
              <w:spacing w:after="0"/>
              <w:jc w:val="center"/>
              <w:textAlignment w:val="auto"/>
              <w:rPr>
                <w:rFonts w:ascii="Arial" w:hAnsi="Arial" w:cs="Arial"/>
                <w:sz w:val="16"/>
                <w:szCs w:val="16"/>
              </w:rPr>
            </w:pPr>
            <w:r w:rsidRPr="006E0E6D">
              <w:rPr>
                <w:rFonts w:ascii="Arial" w:hAnsi="Arial" w:cs="Arial"/>
                <w:sz w:val="16"/>
                <w:szCs w:val="16"/>
              </w:rPr>
              <w:t>CP-251180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77947DC" w14:textId="730ABA14" w:rsidR="006E0E6D" w:rsidRDefault="006E0E6D" w:rsidP="003B14C4">
            <w:pPr>
              <w:pStyle w:val="TAC"/>
              <w:rPr>
                <w:sz w:val="16"/>
              </w:rPr>
            </w:pPr>
            <w:r>
              <w:rPr>
                <w:sz w:val="16"/>
              </w:rPr>
              <w:t>0165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2C6A826" w14:textId="7D91973C" w:rsidR="006E0E6D" w:rsidRDefault="006E0E6D" w:rsidP="003B14C4">
            <w:pPr>
              <w:pStyle w:val="TAC"/>
              <w:rPr>
                <w:sz w:val="16"/>
              </w:rPr>
            </w:pPr>
            <w:r>
              <w:rPr>
                <w:sz w:val="16"/>
              </w:rPr>
              <w:t>2</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A2DA2DA" w14:textId="5563D04E" w:rsidR="006E0E6D" w:rsidRDefault="006E0E6D" w:rsidP="003B14C4">
            <w:pPr>
              <w:pStyle w:val="TAC"/>
              <w:rPr>
                <w:sz w:val="16"/>
              </w:rPr>
            </w:pPr>
            <w:r>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43CD785C" w14:textId="713B35BF" w:rsidR="006E0E6D" w:rsidRPr="00AD3FE4" w:rsidRDefault="006E0E6D" w:rsidP="00AD3FE4">
            <w:pPr>
              <w:pStyle w:val="TAL"/>
              <w:rPr>
                <w:sz w:val="16"/>
              </w:rPr>
            </w:pPr>
            <w:r w:rsidRPr="00AD3FE4">
              <w:rPr>
                <w:sz w:val="16"/>
              </w:rPr>
              <w:t>Addition of AIoT NAS as L3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8F424E" w14:textId="0789D26E" w:rsidR="006E0E6D" w:rsidRDefault="006E0E6D" w:rsidP="003B14C4">
            <w:pPr>
              <w:pStyle w:val="TAC"/>
              <w:rPr>
                <w:sz w:val="16"/>
              </w:rPr>
            </w:pPr>
            <w:r>
              <w:rPr>
                <w:sz w:val="16"/>
              </w:rPr>
              <w:t>19.2.0</w:t>
            </w:r>
          </w:p>
        </w:tc>
      </w:tr>
      <w:tr w:rsidR="005B72F2" w:rsidRPr="003B14C4" w14:paraId="13BC268C"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2BDE17A" w14:textId="341F93F0" w:rsidR="005B72F2" w:rsidRDefault="005B72F2" w:rsidP="003B14C4">
            <w:pPr>
              <w:pStyle w:val="TAC"/>
              <w:rPr>
                <w:sz w:val="16"/>
              </w:rPr>
            </w:pPr>
            <w:r>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97FF8C9" w14:textId="3A7B382D" w:rsidR="005B72F2" w:rsidRDefault="005B72F2" w:rsidP="003B14C4">
            <w:pPr>
              <w:pStyle w:val="TAC"/>
              <w:rPr>
                <w:sz w:val="16"/>
              </w:rPr>
            </w:pPr>
            <w:r>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D780D57" w14:textId="7FB6CD0E" w:rsidR="005B72F2" w:rsidRPr="006E0E6D" w:rsidRDefault="005B72F2" w:rsidP="00D73C95">
            <w:pPr>
              <w:overflowPunct/>
              <w:autoSpaceDE/>
              <w:autoSpaceDN/>
              <w:adjustRightInd/>
              <w:spacing w:after="0"/>
              <w:jc w:val="center"/>
              <w:textAlignment w:val="auto"/>
              <w:rPr>
                <w:rFonts w:ascii="Arial" w:hAnsi="Arial" w:cs="Arial"/>
                <w:sz w:val="16"/>
                <w:szCs w:val="16"/>
              </w:rPr>
            </w:pPr>
            <w:r w:rsidRPr="005B72F2">
              <w:rPr>
                <w:rFonts w:ascii="Arial" w:hAnsi="Arial" w:cs="Arial"/>
                <w:sz w:val="16"/>
                <w:szCs w:val="16"/>
              </w:rPr>
              <w:t>CP-252166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A47FAD" w14:textId="2426F5F5" w:rsidR="005B72F2" w:rsidRDefault="005B72F2" w:rsidP="003B14C4">
            <w:pPr>
              <w:pStyle w:val="TAC"/>
              <w:rPr>
                <w:sz w:val="16"/>
              </w:rPr>
            </w:pPr>
            <w:r>
              <w:rPr>
                <w:sz w:val="16"/>
              </w:rPr>
              <w:t>0168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EC2C4BF" w14:textId="05B68928" w:rsidR="005B72F2" w:rsidRDefault="005B72F2" w:rsidP="003B14C4">
            <w:pPr>
              <w:pStyle w:val="TAC"/>
              <w:rPr>
                <w:sz w:val="16"/>
              </w:rPr>
            </w:pPr>
            <w:r>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102B65E" w14:textId="46B86C24" w:rsidR="005B72F2" w:rsidRDefault="005B72F2"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01B0BF6" w14:textId="2C198C27" w:rsidR="005B72F2" w:rsidRPr="00AD3FE4" w:rsidRDefault="005B72F2" w:rsidP="00AD3FE4">
            <w:pPr>
              <w:pStyle w:val="TAL"/>
              <w:rPr>
                <w:sz w:val="16"/>
              </w:rPr>
            </w:pPr>
            <w:r w:rsidRPr="00AD3FE4">
              <w:rPr>
                <w:sz w:val="16"/>
              </w:rPr>
              <w:t>AIoT NAS protocol additions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A6D813" w14:textId="6B227D4C" w:rsidR="005B72F2" w:rsidRDefault="005B72F2" w:rsidP="003B14C4">
            <w:pPr>
              <w:pStyle w:val="TAC"/>
              <w:rPr>
                <w:sz w:val="16"/>
              </w:rPr>
            </w:pPr>
            <w:r>
              <w:rPr>
                <w:sz w:val="16"/>
              </w:rPr>
              <w:t>19.3.0</w:t>
            </w:r>
          </w:p>
        </w:tc>
      </w:tr>
      <w:tr w:rsidR="00B92974" w:rsidRPr="003B14C4" w14:paraId="2E277321"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476AE6A2" w14:textId="3A7878C1" w:rsidR="00B92974" w:rsidRDefault="00B92974" w:rsidP="003B14C4">
            <w:pPr>
              <w:pStyle w:val="TAC"/>
              <w:rPr>
                <w:sz w:val="16"/>
              </w:rPr>
            </w:pPr>
            <w:r>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B1EBDF9" w14:textId="3ABD4DB2" w:rsidR="00B92974" w:rsidRDefault="00B92974" w:rsidP="003B14C4">
            <w:pPr>
              <w:pStyle w:val="TAC"/>
              <w:rPr>
                <w:sz w:val="16"/>
              </w:rPr>
            </w:pPr>
            <w:r>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56AF398" w14:textId="2461261D" w:rsidR="00B92974" w:rsidRPr="005B72F2" w:rsidRDefault="00B92974" w:rsidP="00D73C95">
            <w:pPr>
              <w:overflowPunct/>
              <w:autoSpaceDE/>
              <w:autoSpaceDN/>
              <w:adjustRightInd/>
              <w:spacing w:after="0"/>
              <w:jc w:val="center"/>
              <w:textAlignment w:val="auto"/>
              <w:rPr>
                <w:rFonts w:ascii="Arial" w:hAnsi="Arial" w:cs="Arial"/>
                <w:sz w:val="16"/>
                <w:szCs w:val="16"/>
              </w:rPr>
            </w:pPr>
            <w:r w:rsidRPr="00B92974">
              <w:rPr>
                <w:rFonts w:ascii="Arial" w:hAnsi="Arial" w:cs="Arial"/>
                <w:sz w:val="16"/>
                <w:szCs w:val="16"/>
              </w:rPr>
              <w:t>CP-252155</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0FC4B1" w14:textId="0B5A6761" w:rsidR="00B92974" w:rsidRDefault="00B92974" w:rsidP="003B14C4">
            <w:pPr>
              <w:pStyle w:val="TAC"/>
              <w:rPr>
                <w:sz w:val="16"/>
              </w:rPr>
            </w:pPr>
            <w:r>
              <w:rPr>
                <w:sz w:val="16"/>
              </w:rPr>
              <w:t>0169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EF9962A" w14:textId="263CB32E" w:rsidR="00B92974" w:rsidRDefault="00B92974"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58029742" w14:textId="01B2B55F" w:rsidR="00B92974" w:rsidRDefault="00B92974"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6719C2F" w14:textId="3FE49FD4" w:rsidR="00B92974" w:rsidRPr="00AD3FE4" w:rsidRDefault="00B92974" w:rsidP="00AD3FE4">
            <w:pPr>
              <w:pStyle w:val="TAL"/>
              <w:rPr>
                <w:sz w:val="16"/>
              </w:rPr>
            </w:pPr>
            <w:r w:rsidRPr="00AD3FE4">
              <w:rPr>
                <w:sz w:val="16"/>
              </w:rPr>
              <w:t>Correction to message type octet (when accessing Release 99 and newer networks)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81B5C6" w14:textId="40D46933" w:rsidR="00B92974" w:rsidRDefault="00B92974" w:rsidP="003B14C4">
            <w:pPr>
              <w:pStyle w:val="TAC"/>
              <w:rPr>
                <w:sz w:val="16"/>
              </w:rPr>
            </w:pPr>
            <w:r>
              <w:rPr>
                <w:sz w:val="16"/>
              </w:rPr>
              <w:t>19.3.0</w:t>
            </w:r>
          </w:p>
        </w:tc>
      </w:tr>
      <w:tr w:rsidR="00302DA3" w:rsidRPr="003B14C4" w14:paraId="487521B5"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3364B792" w14:textId="509AEF8D" w:rsidR="00302DA3" w:rsidRDefault="00302DA3" w:rsidP="003B14C4">
            <w:pPr>
              <w:pStyle w:val="TAC"/>
              <w:rPr>
                <w:sz w:val="16"/>
              </w:rPr>
            </w:pPr>
            <w:r>
              <w:rPr>
                <w:sz w:val="16"/>
              </w:rPr>
              <w:t>2025-09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9E32E3C" w14:textId="62E4C30C" w:rsidR="00302DA3" w:rsidRDefault="00302DA3" w:rsidP="003B14C4">
            <w:pPr>
              <w:pStyle w:val="TAC"/>
              <w:rPr>
                <w:sz w:val="16"/>
              </w:rPr>
            </w:pPr>
            <w:r>
              <w:rPr>
                <w:sz w:val="16"/>
              </w:rPr>
              <w:t>CP-109</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B71979A" w14:textId="002A9871" w:rsidR="00302DA3" w:rsidRPr="00B92974" w:rsidRDefault="00302DA3" w:rsidP="00D73C95">
            <w:pPr>
              <w:overflowPunct/>
              <w:autoSpaceDE/>
              <w:autoSpaceDN/>
              <w:adjustRightInd/>
              <w:spacing w:after="0"/>
              <w:jc w:val="center"/>
              <w:textAlignment w:val="auto"/>
              <w:rPr>
                <w:rFonts w:ascii="Arial" w:hAnsi="Arial" w:cs="Arial"/>
                <w:sz w:val="16"/>
                <w:szCs w:val="16"/>
              </w:rPr>
            </w:pPr>
            <w:r w:rsidRPr="00302DA3">
              <w:rPr>
                <w:rFonts w:ascii="Arial" w:hAnsi="Arial" w:cs="Arial"/>
                <w:sz w:val="16"/>
                <w:szCs w:val="16"/>
              </w:rPr>
              <w:t>CP-252155</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D1C6B0" w14:textId="7D1B807E" w:rsidR="00302DA3" w:rsidRDefault="00302DA3" w:rsidP="003B14C4">
            <w:pPr>
              <w:pStyle w:val="TAC"/>
              <w:rPr>
                <w:sz w:val="16"/>
              </w:rPr>
            </w:pPr>
            <w:r>
              <w:rPr>
                <w:sz w:val="16"/>
              </w:rPr>
              <w:t>0170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C01C51" w14:textId="231D5983" w:rsidR="00302DA3" w:rsidRDefault="00302DA3" w:rsidP="003B14C4">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E0B02C0" w14:textId="37FFB442" w:rsidR="00302DA3" w:rsidRDefault="00302DA3" w:rsidP="003B14C4">
            <w:pPr>
              <w:pStyle w:val="TAC"/>
              <w:rPr>
                <w:sz w:val="16"/>
              </w:rPr>
            </w:pPr>
            <w:r>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7569D9" w14:textId="67B30E42" w:rsidR="00302DA3" w:rsidRPr="00AD3FE4" w:rsidRDefault="00302DA3" w:rsidP="00AD3FE4">
            <w:pPr>
              <w:pStyle w:val="TAL"/>
              <w:rPr>
                <w:sz w:val="16"/>
              </w:rPr>
            </w:pPr>
            <w:r w:rsidRPr="00AD3FE4">
              <w:rPr>
                <w:sz w:val="16"/>
              </w:rPr>
              <w:t>Correction to sequenced message transfer operation and figure naming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6A8B77" w14:textId="5B36E25A" w:rsidR="00302DA3" w:rsidRDefault="00302DA3" w:rsidP="003B14C4">
            <w:pPr>
              <w:pStyle w:val="TAC"/>
              <w:rPr>
                <w:sz w:val="16"/>
              </w:rPr>
            </w:pPr>
            <w:r>
              <w:rPr>
                <w:sz w:val="16"/>
              </w:rPr>
              <w:t>19.3.0</w:t>
            </w:r>
          </w:p>
        </w:tc>
      </w:tr>
      <w:tr w:rsidR="00296E19" w:rsidRPr="003B14C4" w14:paraId="79F17944" w14:textId="77777777" w:rsidTr="00122C9D">
        <w:tc>
          <w:tcPr>
            <w:tcW w:w="796" w:type="dxa"/>
            <w:tcBorders>
              <w:top w:val="single" w:sz="6" w:space="0" w:color="auto"/>
              <w:left w:val="single" w:sz="6" w:space="0" w:color="auto"/>
              <w:bottom w:val="single" w:sz="6" w:space="0" w:color="auto"/>
              <w:right w:val="single" w:sz="6" w:space="0" w:color="auto"/>
            </w:tcBorders>
            <w:shd w:val="solid" w:color="FFFFFF" w:fill="auto"/>
          </w:tcPr>
          <w:p w14:paraId="50516E5B" w14:textId="7D6254C9" w:rsidR="00296E19" w:rsidRDefault="00296E19" w:rsidP="00296E19">
            <w:pPr>
              <w:pStyle w:val="TAC"/>
              <w:rPr>
                <w:sz w:val="16"/>
              </w:rPr>
            </w:pPr>
            <w:r w:rsidRPr="008A0A46">
              <w:rPr>
                <w:sz w:val="16"/>
              </w:rPr>
              <w:t>2025-12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F0371FF" w14:textId="405B8F4B" w:rsidR="00296E19" w:rsidRDefault="00296E19" w:rsidP="00296E19">
            <w:pPr>
              <w:pStyle w:val="TAC"/>
              <w:rPr>
                <w:sz w:val="16"/>
              </w:rPr>
            </w:pPr>
            <w:r w:rsidRPr="008A0A46">
              <w:rPr>
                <w:sz w:val="16"/>
              </w:rPr>
              <w:t>C</w:t>
            </w:r>
            <w:r>
              <w:rPr>
                <w:sz w:val="16"/>
              </w:rPr>
              <w:t>T#</w:t>
            </w:r>
            <w:r w:rsidRPr="008A0A46">
              <w:rPr>
                <w:sz w:val="16"/>
              </w:rPr>
              <w:t>110</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23934C8" w14:textId="1060B4D3" w:rsidR="00296E19" w:rsidRPr="00302DA3" w:rsidRDefault="007823AF" w:rsidP="00296E19">
            <w:pPr>
              <w:overflowPunct/>
              <w:autoSpaceDE/>
              <w:autoSpaceDN/>
              <w:adjustRightInd/>
              <w:spacing w:after="0"/>
              <w:jc w:val="center"/>
              <w:textAlignment w:val="auto"/>
              <w:rPr>
                <w:rFonts w:ascii="Arial" w:hAnsi="Arial" w:cs="Arial"/>
                <w:sz w:val="16"/>
                <w:szCs w:val="16"/>
              </w:rPr>
            </w:pPr>
            <w:r w:rsidRPr="007823AF">
              <w:rPr>
                <w:rFonts w:ascii="Arial" w:hAnsi="Arial" w:cs="Arial"/>
                <w:sz w:val="16"/>
                <w:szCs w:val="16"/>
              </w:rPr>
              <w:t>CP-253080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AA9AC7" w14:textId="5A7DAE02" w:rsidR="00296E19" w:rsidRDefault="007823AF" w:rsidP="00296E19">
            <w:pPr>
              <w:pStyle w:val="TAC"/>
              <w:rPr>
                <w:sz w:val="16"/>
              </w:rPr>
            </w:pPr>
            <w:r>
              <w:rPr>
                <w:sz w:val="16"/>
              </w:rPr>
              <w:t>0172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70067A9" w14:textId="3C354732" w:rsidR="00296E19" w:rsidRDefault="007823AF" w:rsidP="00296E19">
            <w:pPr>
              <w:pStyle w:val="TAC"/>
              <w:rPr>
                <w:sz w:val="16"/>
              </w:rPr>
            </w:pPr>
            <w:r>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5958E0C" w14:textId="58C1290D" w:rsidR="00296E19" w:rsidRDefault="007823AF" w:rsidP="00296E19">
            <w:pPr>
              <w:pStyle w:val="TAC"/>
              <w:rPr>
                <w:sz w:val="16"/>
              </w:rPr>
            </w:pPr>
            <w:r>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577190E" w14:textId="3F0A64B1" w:rsidR="00296E19" w:rsidRPr="00AD3FE4" w:rsidRDefault="007823AF" w:rsidP="00AD3FE4">
            <w:pPr>
              <w:pStyle w:val="TAL"/>
              <w:rPr>
                <w:sz w:val="16"/>
              </w:rPr>
            </w:pPr>
            <w:r w:rsidRPr="00AD3FE4">
              <w:rPr>
                <w:sz w:val="16"/>
              </w:rPr>
              <w:t>AIoT NAS message type extension for future use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5091EDA" w14:textId="6F1F2599" w:rsidR="00296E19" w:rsidRDefault="00296E19" w:rsidP="00296E19">
            <w:pPr>
              <w:pStyle w:val="TAC"/>
              <w:rPr>
                <w:sz w:val="16"/>
              </w:rPr>
            </w:pPr>
            <w:r>
              <w:rPr>
                <w:sz w:val="16"/>
              </w:rPr>
              <w:t>19.4.0</w:t>
            </w:r>
          </w:p>
        </w:tc>
      </w:tr>
    </w:tbl>
    <w:p w14:paraId="23250737" w14:textId="77777777" w:rsidR="006B09F2" w:rsidRPr="00A119FF" w:rsidRDefault="006B09F2" w:rsidP="001A3D99"/>
    <w:sectPr w:rsidR="006B09F2" w:rsidRPr="00A119FF">
      <w:headerReference w:type="default" r:id="rId158"/>
      <w:footerReference w:type="default" r:id="rId159"/>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50CDA1" w14:textId="77777777" w:rsidR="00F03B9E" w:rsidRDefault="00F03B9E">
      <w:r>
        <w:separator/>
      </w:r>
    </w:p>
  </w:endnote>
  <w:endnote w:type="continuationSeparator" w:id="0">
    <w:p w14:paraId="3FE9C9A0" w14:textId="77777777" w:rsidR="00F03B9E" w:rsidRDefault="00F03B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BB13B5" w14:textId="77777777" w:rsidR="00F03B9E" w:rsidRDefault="00F03B9E">
      <w:r>
        <w:separator/>
      </w:r>
    </w:p>
  </w:footnote>
  <w:footnote w:type="continuationSeparator" w:id="0">
    <w:p w14:paraId="3905F0AC" w14:textId="77777777" w:rsidR="00F03B9E" w:rsidRDefault="00F03B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868D2" w14:textId="70CBADDD" w:rsidR="00A8346E" w:rsidRDefault="00A8346E">
    <w:pPr>
      <w:pStyle w:val="Header"/>
      <w:framePr w:wrap="auto" w:vAnchor="text" w:hAnchor="margin" w:xAlign="right" w:y="1"/>
    </w:pPr>
    <w:r>
      <w:fldChar w:fldCharType="begin"/>
    </w:r>
    <w:r>
      <w:instrText xml:space="preserve">styleref ZA </w:instrText>
    </w:r>
    <w:r>
      <w:fldChar w:fldCharType="separate"/>
    </w:r>
    <w:r w:rsidR="00F4206E">
      <w:rPr>
        <w:noProof/>
      </w:rPr>
      <w:t>3GPP TS 24.007 V19.4.0 (2025-12)</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505C6436" w:rsidR="00A8346E" w:rsidRDefault="00A8346E">
    <w:pPr>
      <w:pStyle w:val="Header"/>
      <w:framePr w:wrap="auto" w:vAnchor="text" w:hAnchor="margin" w:y="1"/>
    </w:pPr>
    <w:r>
      <w:fldChar w:fldCharType="begin"/>
    </w:r>
    <w:r>
      <w:instrText xml:space="preserve">styleref ZGSM </w:instrText>
    </w:r>
    <w:r>
      <w:fldChar w:fldCharType="separate"/>
    </w:r>
    <w:r w:rsidR="00F4206E">
      <w:rPr>
        <w:noProof/>
      </w:rPr>
      <w:t>Release 19</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F793D" w14:textId="5C4BD5DE"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4206E">
      <w:rPr>
        <w:noProof/>
      </w:rPr>
      <w:t>3GPP TS 24.007 V19.4.0 (2025-12)</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32DED772" w:rsidR="00A8346E" w:rsidRDefault="00A8346E">
    <w:pPr>
      <w:pStyle w:val="Header"/>
      <w:framePr w:wrap="auto" w:vAnchor="text" w:hAnchor="margin" w:y="1"/>
      <w:widowControl/>
    </w:pPr>
    <w:r>
      <w:fldChar w:fldCharType="begin"/>
    </w:r>
    <w:r>
      <w:instrText xml:space="preserve">styleref ZGSM </w:instrText>
    </w:r>
    <w:r>
      <w:fldChar w:fldCharType="separate"/>
    </w:r>
    <w:r w:rsidR="00F4206E">
      <w:rPr>
        <w:noProof/>
      </w:rPr>
      <w:t>Release 19</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38C0D" w14:textId="2A12410C"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4206E">
      <w:rPr>
        <w:noProof/>
      </w:rPr>
      <w:t>3GPP TS 24.007 V19.4.0 (2025-12)</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18D66152" w:rsidR="00A8346E" w:rsidRDefault="00A8346E">
    <w:pPr>
      <w:pStyle w:val="Header"/>
      <w:framePr w:wrap="auto" w:vAnchor="text" w:hAnchor="margin" w:y="1"/>
      <w:widowControl/>
    </w:pPr>
    <w:r>
      <w:fldChar w:fldCharType="begin"/>
    </w:r>
    <w:r>
      <w:instrText xml:space="preserve">styleref ZGSM </w:instrText>
    </w:r>
    <w:r>
      <w:fldChar w:fldCharType="separate"/>
    </w:r>
    <w:r w:rsidR="00F4206E">
      <w:rPr>
        <w:noProof/>
      </w:rPr>
      <w:t>Release 19</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2B71C" w14:textId="2ADF85C8"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F4206E">
      <w:rPr>
        <w:noProof/>
      </w:rPr>
      <w:t>3GPP TS 24.007 V19.4.0 (2025-12)</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3EFD8BA3" w:rsidR="00A8346E" w:rsidRDefault="00A8346E">
    <w:pPr>
      <w:pStyle w:val="Header"/>
      <w:framePr w:wrap="auto" w:vAnchor="text" w:hAnchor="margin" w:y="1"/>
      <w:widowControl/>
    </w:pPr>
    <w:r>
      <w:fldChar w:fldCharType="begin"/>
    </w:r>
    <w:r>
      <w:instrText xml:space="preserve">styleref ZGSM </w:instrText>
    </w:r>
    <w:r>
      <w:fldChar w:fldCharType="separate"/>
    </w:r>
    <w:r w:rsidR="00F4206E">
      <w:rPr>
        <w:noProof/>
      </w:rPr>
      <w:t>Release 19</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586115023">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85442322">
    <w:abstractNumId w:val="1"/>
  </w:num>
  <w:num w:numId="3" w16cid:durableId="631983347">
    <w:abstractNumId w:val="2"/>
  </w:num>
  <w:num w:numId="4" w16cid:durableId="729496405">
    <w:abstractNumId w:val="6"/>
  </w:num>
  <w:num w:numId="5" w16cid:durableId="427194149">
    <w:abstractNumId w:val="8"/>
  </w:num>
  <w:num w:numId="6" w16cid:durableId="1464882604">
    <w:abstractNumId w:val="0"/>
  </w:num>
  <w:num w:numId="7" w16cid:durableId="630013591">
    <w:abstractNumId w:val="4"/>
  </w:num>
  <w:num w:numId="8" w16cid:durableId="304431749">
    <w:abstractNumId w:val="7"/>
  </w:num>
  <w:num w:numId="9" w16cid:durableId="1469519190">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2C2C"/>
    <w:rsid w:val="00062DAD"/>
    <w:rsid w:val="00067BFB"/>
    <w:rsid w:val="00071539"/>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22C9D"/>
    <w:rsid w:val="00134B2D"/>
    <w:rsid w:val="0014164F"/>
    <w:rsid w:val="001555A7"/>
    <w:rsid w:val="00171B9F"/>
    <w:rsid w:val="001768EF"/>
    <w:rsid w:val="00176DCF"/>
    <w:rsid w:val="00180C2C"/>
    <w:rsid w:val="00197EB6"/>
    <w:rsid w:val="001A3D99"/>
    <w:rsid w:val="001B1A02"/>
    <w:rsid w:val="001B2CEA"/>
    <w:rsid w:val="001E48AD"/>
    <w:rsid w:val="001E776A"/>
    <w:rsid w:val="001F27CF"/>
    <w:rsid w:val="001F3C55"/>
    <w:rsid w:val="001F76F8"/>
    <w:rsid w:val="00203CFF"/>
    <w:rsid w:val="002231C3"/>
    <w:rsid w:val="00224C81"/>
    <w:rsid w:val="002304EF"/>
    <w:rsid w:val="002372D6"/>
    <w:rsid w:val="00253080"/>
    <w:rsid w:val="00256404"/>
    <w:rsid w:val="00257AB1"/>
    <w:rsid w:val="002605C1"/>
    <w:rsid w:val="00282B35"/>
    <w:rsid w:val="002858BB"/>
    <w:rsid w:val="002861A2"/>
    <w:rsid w:val="0029561E"/>
    <w:rsid w:val="00296E19"/>
    <w:rsid w:val="002A3749"/>
    <w:rsid w:val="002A3EB6"/>
    <w:rsid w:val="002A791B"/>
    <w:rsid w:val="002D6274"/>
    <w:rsid w:val="002E2C9A"/>
    <w:rsid w:val="002E4936"/>
    <w:rsid w:val="002F00FB"/>
    <w:rsid w:val="002F1D6D"/>
    <w:rsid w:val="002F4AE1"/>
    <w:rsid w:val="002F7BB6"/>
    <w:rsid w:val="00302DA3"/>
    <w:rsid w:val="0030463C"/>
    <w:rsid w:val="00307CED"/>
    <w:rsid w:val="0032026B"/>
    <w:rsid w:val="00320937"/>
    <w:rsid w:val="00341807"/>
    <w:rsid w:val="00352390"/>
    <w:rsid w:val="00354687"/>
    <w:rsid w:val="0035553A"/>
    <w:rsid w:val="0036507B"/>
    <w:rsid w:val="00370E31"/>
    <w:rsid w:val="00375199"/>
    <w:rsid w:val="0037636E"/>
    <w:rsid w:val="00386393"/>
    <w:rsid w:val="003869BB"/>
    <w:rsid w:val="003922BD"/>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0EA0"/>
    <w:rsid w:val="004C19A8"/>
    <w:rsid w:val="004C204F"/>
    <w:rsid w:val="004D16E7"/>
    <w:rsid w:val="004E30D3"/>
    <w:rsid w:val="005050BD"/>
    <w:rsid w:val="0051562E"/>
    <w:rsid w:val="00523B0A"/>
    <w:rsid w:val="00526999"/>
    <w:rsid w:val="0052729A"/>
    <w:rsid w:val="00546D9E"/>
    <w:rsid w:val="00550839"/>
    <w:rsid w:val="005528C9"/>
    <w:rsid w:val="00553013"/>
    <w:rsid w:val="005849AD"/>
    <w:rsid w:val="00597145"/>
    <w:rsid w:val="005A3604"/>
    <w:rsid w:val="005A5130"/>
    <w:rsid w:val="005B2B6F"/>
    <w:rsid w:val="005B72F2"/>
    <w:rsid w:val="005C51F3"/>
    <w:rsid w:val="005F1175"/>
    <w:rsid w:val="005F5052"/>
    <w:rsid w:val="006027B5"/>
    <w:rsid w:val="00605D0E"/>
    <w:rsid w:val="00607F0D"/>
    <w:rsid w:val="0061749F"/>
    <w:rsid w:val="0065512F"/>
    <w:rsid w:val="006701B4"/>
    <w:rsid w:val="0067480D"/>
    <w:rsid w:val="0068474C"/>
    <w:rsid w:val="0068594A"/>
    <w:rsid w:val="00686FA3"/>
    <w:rsid w:val="0069727F"/>
    <w:rsid w:val="006A1B36"/>
    <w:rsid w:val="006A30CB"/>
    <w:rsid w:val="006A3CF8"/>
    <w:rsid w:val="006B09F2"/>
    <w:rsid w:val="006B2283"/>
    <w:rsid w:val="006B3162"/>
    <w:rsid w:val="006C2C1E"/>
    <w:rsid w:val="006C76EA"/>
    <w:rsid w:val="006D4681"/>
    <w:rsid w:val="006E0E53"/>
    <w:rsid w:val="006E0E6D"/>
    <w:rsid w:val="006E726A"/>
    <w:rsid w:val="006F106F"/>
    <w:rsid w:val="006F4121"/>
    <w:rsid w:val="00704C23"/>
    <w:rsid w:val="007120F4"/>
    <w:rsid w:val="00720930"/>
    <w:rsid w:val="00722AD0"/>
    <w:rsid w:val="007306DB"/>
    <w:rsid w:val="0073752E"/>
    <w:rsid w:val="00745F5F"/>
    <w:rsid w:val="00747323"/>
    <w:rsid w:val="007559F1"/>
    <w:rsid w:val="007628A7"/>
    <w:rsid w:val="007815FC"/>
    <w:rsid w:val="007823AF"/>
    <w:rsid w:val="00785887"/>
    <w:rsid w:val="007937B0"/>
    <w:rsid w:val="00796F84"/>
    <w:rsid w:val="007A2932"/>
    <w:rsid w:val="007A31D8"/>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B3A65"/>
    <w:rsid w:val="008C2D21"/>
    <w:rsid w:val="008C4B9E"/>
    <w:rsid w:val="008D33C1"/>
    <w:rsid w:val="008E711A"/>
    <w:rsid w:val="008F099D"/>
    <w:rsid w:val="008F6456"/>
    <w:rsid w:val="008F72EF"/>
    <w:rsid w:val="00900293"/>
    <w:rsid w:val="00901CF2"/>
    <w:rsid w:val="00923537"/>
    <w:rsid w:val="0092392C"/>
    <w:rsid w:val="009252BB"/>
    <w:rsid w:val="009336C7"/>
    <w:rsid w:val="00933826"/>
    <w:rsid w:val="009377F4"/>
    <w:rsid w:val="00941CCA"/>
    <w:rsid w:val="00944D8E"/>
    <w:rsid w:val="00954A4D"/>
    <w:rsid w:val="00990785"/>
    <w:rsid w:val="009934D8"/>
    <w:rsid w:val="00994E92"/>
    <w:rsid w:val="009A21BD"/>
    <w:rsid w:val="009A77DF"/>
    <w:rsid w:val="009B11FD"/>
    <w:rsid w:val="009B22A2"/>
    <w:rsid w:val="009B6375"/>
    <w:rsid w:val="009C7665"/>
    <w:rsid w:val="009E20F2"/>
    <w:rsid w:val="009E3980"/>
    <w:rsid w:val="009F2FB9"/>
    <w:rsid w:val="009F3417"/>
    <w:rsid w:val="00A1051B"/>
    <w:rsid w:val="00A119FF"/>
    <w:rsid w:val="00A12269"/>
    <w:rsid w:val="00A3561D"/>
    <w:rsid w:val="00A45039"/>
    <w:rsid w:val="00A5504D"/>
    <w:rsid w:val="00A62079"/>
    <w:rsid w:val="00A62956"/>
    <w:rsid w:val="00A757DF"/>
    <w:rsid w:val="00A8153F"/>
    <w:rsid w:val="00A8346E"/>
    <w:rsid w:val="00A843D0"/>
    <w:rsid w:val="00A91286"/>
    <w:rsid w:val="00AA1A8A"/>
    <w:rsid w:val="00AA6D5B"/>
    <w:rsid w:val="00AB59A2"/>
    <w:rsid w:val="00AD3FE4"/>
    <w:rsid w:val="00AD7420"/>
    <w:rsid w:val="00AE2EF4"/>
    <w:rsid w:val="00AF2A22"/>
    <w:rsid w:val="00AF72C1"/>
    <w:rsid w:val="00B00DFE"/>
    <w:rsid w:val="00B015E2"/>
    <w:rsid w:val="00B40BD5"/>
    <w:rsid w:val="00B464CD"/>
    <w:rsid w:val="00B46C39"/>
    <w:rsid w:val="00B612E5"/>
    <w:rsid w:val="00B74259"/>
    <w:rsid w:val="00B744B8"/>
    <w:rsid w:val="00B81CB7"/>
    <w:rsid w:val="00B86E77"/>
    <w:rsid w:val="00B92974"/>
    <w:rsid w:val="00BB2867"/>
    <w:rsid w:val="00BB5F45"/>
    <w:rsid w:val="00BB6560"/>
    <w:rsid w:val="00BD4DAD"/>
    <w:rsid w:val="00BE0B85"/>
    <w:rsid w:val="00BF3B36"/>
    <w:rsid w:val="00C132F6"/>
    <w:rsid w:val="00C2197A"/>
    <w:rsid w:val="00C230DE"/>
    <w:rsid w:val="00C240B8"/>
    <w:rsid w:val="00C2609D"/>
    <w:rsid w:val="00C2789D"/>
    <w:rsid w:val="00C31A42"/>
    <w:rsid w:val="00C355B6"/>
    <w:rsid w:val="00C41010"/>
    <w:rsid w:val="00C46DF4"/>
    <w:rsid w:val="00C51BD0"/>
    <w:rsid w:val="00CA114B"/>
    <w:rsid w:val="00CB2A67"/>
    <w:rsid w:val="00CC451C"/>
    <w:rsid w:val="00CC4A2D"/>
    <w:rsid w:val="00CD1299"/>
    <w:rsid w:val="00CD4232"/>
    <w:rsid w:val="00CD64CE"/>
    <w:rsid w:val="00CE5F73"/>
    <w:rsid w:val="00CF6B90"/>
    <w:rsid w:val="00CF6D14"/>
    <w:rsid w:val="00D16625"/>
    <w:rsid w:val="00D16782"/>
    <w:rsid w:val="00D279AC"/>
    <w:rsid w:val="00D32DA3"/>
    <w:rsid w:val="00D336EA"/>
    <w:rsid w:val="00D33D65"/>
    <w:rsid w:val="00D37ECE"/>
    <w:rsid w:val="00D47214"/>
    <w:rsid w:val="00D476B3"/>
    <w:rsid w:val="00D54ED9"/>
    <w:rsid w:val="00D56177"/>
    <w:rsid w:val="00D60A3A"/>
    <w:rsid w:val="00D631B1"/>
    <w:rsid w:val="00D73C95"/>
    <w:rsid w:val="00D756AE"/>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34F32"/>
    <w:rsid w:val="00E624B1"/>
    <w:rsid w:val="00E80A30"/>
    <w:rsid w:val="00E84852"/>
    <w:rsid w:val="00E87718"/>
    <w:rsid w:val="00E961F4"/>
    <w:rsid w:val="00EB7007"/>
    <w:rsid w:val="00EC7555"/>
    <w:rsid w:val="00EE0B6D"/>
    <w:rsid w:val="00EF0A2D"/>
    <w:rsid w:val="00EF3ADA"/>
    <w:rsid w:val="00EF5E2D"/>
    <w:rsid w:val="00EF6D8C"/>
    <w:rsid w:val="00F003F4"/>
    <w:rsid w:val="00F0343D"/>
    <w:rsid w:val="00F03B9E"/>
    <w:rsid w:val="00F1143B"/>
    <w:rsid w:val="00F178C6"/>
    <w:rsid w:val="00F2245E"/>
    <w:rsid w:val="00F4206E"/>
    <w:rsid w:val="00F5792A"/>
    <w:rsid w:val="00F60177"/>
    <w:rsid w:val="00F76619"/>
    <w:rsid w:val="00F85D1F"/>
    <w:rsid w:val="00F944CB"/>
    <w:rsid w:val="00F97E24"/>
    <w:rsid w:val="00FA6875"/>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Type"/>
  <w:smartTagType w:namespaceuri="urn:schemas-microsoft-com:office:smarttags" w:name="place"/>
  <w:shapeDefaults>
    <o:shapedefaults v:ext="edit" spidmax="2050"/>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37138677">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6731250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06361713">
      <w:bodyDiv w:val="1"/>
      <w:marLeft w:val="0"/>
      <w:marRight w:val="0"/>
      <w:marTop w:val="0"/>
      <w:marBottom w:val="0"/>
      <w:divBdr>
        <w:top w:val="none" w:sz="0" w:space="0" w:color="auto"/>
        <w:left w:val="none" w:sz="0" w:space="0" w:color="auto"/>
        <w:bottom w:val="none" w:sz="0" w:space="0" w:color="auto"/>
        <w:right w:val="none" w:sz="0" w:space="0" w:color="auto"/>
      </w:divBdr>
    </w:div>
    <w:div w:id="812602209">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54893170">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538464153">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3.wmf"/><Relationship Id="rId138" Type="http://schemas.openxmlformats.org/officeDocument/2006/relationships/oleObject" Target="embeddings/oleObject52.bin"/><Relationship Id="rId154" Type="http://schemas.openxmlformats.org/officeDocument/2006/relationships/image" Target="media/image76.wmf"/><Relationship Id="rId159" Type="http://schemas.openxmlformats.org/officeDocument/2006/relationships/footer" Target="footer4.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image" Target="media/image56.wmf"/><Relationship Id="rId128" Type="http://schemas.openxmlformats.org/officeDocument/2006/relationships/image" Target="media/image58.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160" Type="http://schemas.openxmlformats.org/officeDocument/2006/relationships/fontTable" Target="fontTable.xml"/><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image" Target="media/image64.wmf"/><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oleObject" Target="embeddings/oleObject59.bin"/><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oleObject" Target="embeddings/oleObject50.bin"/><Relationship Id="rId129" Type="http://schemas.openxmlformats.org/officeDocument/2006/relationships/image" Target="media/image59.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2.wmf"/><Relationship Id="rId140" Type="http://schemas.openxmlformats.org/officeDocument/2006/relationships/oleObject" Target="embeddings/oleObject53.bin"/><Relationship Id="rId145" Type="http://schemas.openxmlformats.org/officeDocument/2006/relationships/oleObject" Target="embeddings/oleObject55.bin"/><Relationship Id="rId153" Type="http://schemas.openxmlformats.org/officeDocument/2006/relationships/oleObject" Target="embeddings/oleObject58.bin"/><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7.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0.wmf"/><Relationship Id="rId135" Type="http://schemas.openxmlformats.org/officeDocument/2006/relationships/image" Target="media/image65.wmf"/><Relationship Id="rId143" Type="http://schemas.openxmlformats.org/officeDocument/2006/relationships/image" Target="media/image69.wmf"/><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header" Target="header2.xml"/><Relationship Id="rId141" Type="http://schemas.openxmlformats.org/officeDocument/2006/relationships/image" Target="media/image68.wmf"/><Relationship Id="rId146" Type="http://schemas.openxmlformats.org/officeDocument/2006/relationships/image" Target="media/image71.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1.wmf"/><Relationship Id="rId136" Type="http://schemas.openxmlformats.org/officeDocument/2006/relationships/oleObject" Target="embeddings/oleObject51.bin"/><Relationship Id="rId157" Type="http://schemas.openxmlformats.org/officeDocument/2006/relationships/footer" Target="footer3.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footer" Target="footer2.xml"/><Relationship Id="rId147" Type="http://schemas.openxmlformats.org/officeDocument/2006/relationships/image" Target="media/image72.wmf"/><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oleObject" Target="embeddings/oleObject54.bin"/><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157</Pages>
  <Words>39198</Words>
  <Characters>223430</Characters>
  <Application>Microsoft Office Word</Application>
  <DocSecurity>0</DocSecurity>
  <Lines>1861</Lines>
  <Paragraphs>524</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262104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MCC</cp:lastModifiedBy>
  <cp:revision>20</cp:revision>
  <cp:lastPrinted>2002-01-29T08:52:00Z</cp:lastPrinted>
  <dcterms:created xsi:type="dcterms:W3CDTF">2025-12-02T13:51:00Z</dcterms:created>
  <dcterms:modified xsi:type="dcterms:W3CDTF">2026-01-07T11:27:00Z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31%24.007%Rel-17%0135%24.007%Rel-17%0136%24.007%Rel-17%0139%24.007%Rel-17%0140%24.007%Rel-17%0141%24.007%Rel-17%0142%24.007%Rel-17%0146%24.007%Rel-18%0148%24.007%Rel-18%0149%24.007%Rel-18%0150%24.007%Rel-18%0154%24.007%Rel-18%0153%24.007%Rel-18%0156%24.00</vt:lpwstr>
  </property>
  <property fmtid="{D5CDD505-2E9C-101B-9397-08002B2CF9AE}" pid="5" name="MCCCRsImpl3">
    <vt:lpwstr>7%Rel-18%0157%</vt:lpwstr>
  </property>
</Properties>
</file>