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0A6950C8"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r w:rsidR="00A06CCF">
              <w:rPr>
                <w:rFonts w:eastAsia="SimSun" w:hint="eastAsia"/>
                <w:lang w:val="en-US" w:eastAsia="zh-CN"/>
              </w:rPr>
              <w:t>1</w:t>
            </w:r>
            <w:r>
              <w:t>.</w:t>
            </w:r>
            <w:bookmarkEnd w:id="6"/>
            <w:r>
              <w:rPr>
                <w:rFonts w:eastAsia="SimSun" w:hint="eastAsia"/>
                <w:lang w:val="en-US" w:eastAsia="zh-CN"/>
              </w:rPr>
              <w:t>0</w:t>
            </w:r>
            <w:r>
              <w:t xml:space="preserve"> </w:t>
            </w:r>
            <w:r>
              <w:rPr>
                <w:sz w:val="32"/>
              </w:rPr>
              <w:t>(</w:t>
            </w:r>
            <w:bookmarkStart w:id="7" w:name="issueDate"/>
            <w:r>
              <w:rPr>
                <w:sz w:val="32"/>
              </w:rPr>
              <w:t>2025-</w:t>
            </w:r>
            <w:bookmarkEnd w:id="7"/>
            <w:r w:rsidR="00A06CCF">
              <w:rPr>
                <w:rFonts w:eastAsiaTheme="minorEastAsia" w:hint="eastAsia"/>
                <w:sz w:val="32"/>
                <w:lang w:eastAsia="zh-CN"/>
              </w:rPr>
              <w:t>12</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4F0C494E" w:rsidR="006E1B8E" w:rsidRDefault="00000000">
            <w:pPr>
              <w:pStyle w:val="ZT"/>
              <w:framePr w:wrap="auto" w:hAnchor="text" w:yAlign="inline"/>
            </w:pPr>
            <w:r>
              <w:t xml:space="preserve">Technical Specification Group </w:t>
            </w:r>
            <w:bookmarkStart w:id="9" w:name="specTitle"/>
            <w:r>
              <w:t>Radio Access Network;</w:t>
            </w:r>
          </w:p>
          <w:p w14:paraId="5E9797AC" w14:textId="77777777" w:rsidR="006E1B8E" w:rsidRDefault="00000000">
            <w:pPr>
              <w:pStyle w:val="ZT"/>
              <w:framePr w:wrap="auto" w:hAnchor="text" w:yAlign="inline"/>
            </w:pPr>
            <w:r>
              <w:t>NR</w:t>
            </w:r>
            <w:bookmarkEnd w:id="9"/>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829441454" r:id="rId10"/>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4pt;height:75pt" o:ole="">
                  <v:imagedata r:id="rId11" o:title=""/>
                </v:shape>
                <o:OLEObject Type="Embed" ProgID="Word.Picture.8" ShapeID="_x0000_i1026" DrawAspect="Content" ObjectID="_1829441455"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77777777" w:rsidR="006E1B8E" w:rsidRDefault="00000000">
            <w:pPr>
              <w:pStyle w:val="FP"/>
              <w:jc w:val="center"/>
              <w:rPr>
                <w:sz w:val="18"/>
              </w:rPr>
            </w:pPr>
            <w:r>
              <w:rPr>
                <w:sz w:val="18"/>
              </w:rPr>
              <w:t xml:space="preserve">© </w:t>
            </w:r>
            <w:bookmarkStart w:id="16" w:name="copyrightDate"/>
            <w:r>
              <w:rPr>
                <w:sz w:val="18"/>
              </w:rPr>
              <w:t>20</w:t>
            </w:r>
            <w:bookmarkEnd w:id="16"/>
            <w:r>
              <w:rPr>
                <w:sz w:val="18"/>
              </w:rPr>
              <w:t>2</w:t>
            </w:r>
            <w:r>
              <w:rPr>
                <w:rFonts w:hint="eastAsia"/>
                <w:sz w:val="18"/>
                <w:lang w:val="en-US" w:eastAsia="zh-CN"/>
              </w:rPr>
              <w:t>5</w:t>
            </w:r>
            <w:r>
              <w:rPr>
                <w:sz w:val="18"/>
              </w:rPr>
              <w:t>, 3GPP Organizational Partners (ARIB, ATIS, CCSA, ETSI, TSDSI, TTA, TTC).</w:t>
            </w:r>
            <w:bookmarkStart w:id="17" w:name="copyrightaddon"/>
            <w:bookmarkEnd w:id="17"/>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12D7DB68" w14:textId="1782ED0F" w:rsidR="0079783A"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16608258" w:history="1">
            <w:r w:rsidR="0079783A" w:rsidRPr="00FB0256">
              <w:rPr>
                <w:rStyle w:val="Hyperlink"/>
                <w:noProof/>
              </w:rPr>
              <w:t>Foreword</w:t>
            </w:r>
            <w:r w:rsidR="0079783A">
              <w:rPr>
                <w:noProof/>
                <w:webHidden/>
              </w:rPr>
              <w:tab/>
            </w:r>
            <w:r w:rsidR="0079783A">
              <w:rPr>
                <w:noProof/>
                <w:webHidden/>
              </w:rPr>
              <w:fldChar w:fldCharType="begin" w:fldLock="1"/>
            </w:r>
            <w:r w:rsidR="0079783A">
              <w:rPr>
                <w:noProof/>
                <w:webHidden/>
              </w:rPr>
              <w:instrText xml:space="preserve"> PAGEREF _Toc216608258 \h </w:instrText>
            </w:r>
            <w:r w:rsidR="0079783A">
              <w:rPr>
                <w:noProof/>
                <w:webHidden/>
              </w:rPr>
            </w:r>
            <w:r w:rsidR="0079783A">
              <w:rPr>
                <w:noProof/>
                <w:webHidden/>
              </w:rPr>
              <w:fldChar w:fldCharType="separate"/>
            </w:r>
            <w:r w:rsidR="0079783A">
              <w:rPr>
                <w:noProof/>
                <w:webHidden/>
              </w:rPr>
              <w:t>5</w:t>
            </w:r>
            <w:r w:rsidR="0079783A">
              <w:rPr>
                <w:noProof/>
                <w:webHidden/>
              </w:rPr>
              <w:fldChar w:fldCharType="end"/>
            </w:r>
          </w:hyperlink>
        </w:p>
        <w:p w14:paraId="7E08D542" w14:textId="36A8D4F6"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59" w:history="1">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Scope</w:t>
            </w:r>
            <w:r>
              <w:rPr>
                <w:noProof/>
                <w:webHidden/>
              </w:rPr>
              <w:tab/>
            </w:r>
            <w:r>
              <w:rPr>
                <w:noProof/>
                <w:webHidden/>
              </w:rPr>
              <w:fldChar w:fldCharType="begin" w:fldLock="1"/>
            </w:r>
            <w:r>
              <w:rPr>
                <w:noProof/>
                <w:webHidden/>
              </w:rPr>
              <w:instrText xml:space="preserve"> PAGEREF _Toc216608259 \h </w:instrText>
            </w:r>
            <w:r>
              <w:rPr>
                <w:noProof/>
                <w:webHidden/>
              </w:rPr>
            </w:r>
            <w:r>
              <w:rPr>
                <w:noProof/>
                <w:webHidden/>
              </w:rPr>
              <w:fldChar w:fldCharType="separate"/>
            </w:r>
            <w:r>
              <w:rPr>
                <w:noProof/>
                <w:webHidden/>
              </w:rPr>
              <w:t>6</w:t>
            </w:r>
            <w:r>
              <w:rPr>
                <w:noProof/>
                <w:webHidden/>
              </w:rPr>
              <w:fldChar w:fldCharType="end"/>
            </w:r>
          </w:hyperlink>
        </w:p>
        <w:p w14:paraId="33EA32D3" w14:textId="2F297F7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0" w:history="1">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References</w:t>
            </w:r>
            <w:r>
              <w:rPr>
                <w:noProof/>
                <w:webHidden/>
              </w:rPr>
              <w:tab/>
            </w:r>
            <w:r>
              <w:rPr>
                <w:noProof/>
                <w:webHidden/>
              </w:rPr>
              <w:fldChar w:fldCharType="begin" w:fldLock="1"/>
            </w:r>
            <w:r>
              <w:rPr>
                <w:noProof/>
                <w:webHidden/>
              </w:rPr>
              <w:instrText xml:space="preserve"> PAGEREF _Toc216608260 \h </w:instrText>
            </w:r>
            <w:r>
              <w:rPr>
                <w:noProof/>
                <w:webHidden/>
              </w:rPr>
            </w:r>
            <w:r>
              <w:rPr>
                <w:noProof/>
                <w:webHidden/>
              </w:rPr>
              <w:fldChar w:fldCharType="separate"/>
            </w:r>
            <w:r>
              <w:rPr>
                <w:noProof/>
                <w:webHidden/>
              </w:rPr>
              <w:t>6</w:t>
            </w:r>
            <w:r>
              <w:rPr>
                <w:noProof/>
                <w:webHidden/>
              </w:rPr>
              <w:fldChar w:fldCharType="end"/>
            </w:r>
          </w:hyperlink>
        </w:p>
        <w:p w14:paraId="3AAC8738" w14:textId="0BE7229A"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1" w:history="1">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 symbols and abbreviations</w:t>
            </w:r>
            <w:r>
              <w:rPr>
                <w:noProof/>
                <w:webHidden/>
              </w:rPr>
              <w:tab/>
            </w:r>
            <w:r>
              <w:rPr>
                <w:noProof/>
                <w:webHidden/>
              </w:rPr>
              <w:fldChar w:fldCharType="begin" w:fldLock="1"/>
            </w:r>
            <w:r>
              <w:rPr>
                <w:noProof/>
                <w:webHidden/>
              </w:rPr>
              <w:instrText xml:space="preserve"> PAGEREF _Toc216608261 \h </w:instrText>
            </w:r>
            <w:r>
              <w:rPr>
                <w:noProof/>
                <w:webHidden/>
              </w:rPr>
            </w:r>
            <w:r>
              <w:rPr>
                <w:noProof/>
                <w:webHidden/>
              </w:rPr>
              <w:fldChar w:fldCharType="separate"/>
            </w:r>
            <w:r>
              <w:rPr>
                <w:noProof/>
                <w:webHidden/>
              </w:rPr>
              <w:t>6</w:t>
            </w:r>
            <w:r>
              <w:rPr>
                <w:noProof/>
                <w:webHidden/>
              </w:rPr>
              <w:fldChar w:fldCharType="end"/>
            </w:r>
          </w:hyperlink>
        </w:p>
        <w:p w14:paraId="07CC3C86" w14:textId="0FD3FC38"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2" w:history="1">
            <w:r w:rsidRPr="00FB0256">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w:t>
            </w:r>
            <w:r>
              <w:rPr>
                <w:noProof/>
                <w:webHidden/>
              </w:rPr>
              <w:tab/>
            </w:r>
            <w:r>
              <w:rPr>
                <w:noProof/>
                <w:webHidden/>
              </w:rPr>
              <w:fldChar w:fldCharType="begin" w:fldLock="1"/>
            </w:r>
            <w:r>
              <w:rPr>
                <w:noProof/>
                <w:webHidden/>
              </w:rPr>
              <w:instrText xml:space="preserve"> PAGEREF _Toc216608262 \h </w:instrText>
            </w:r>
            <w:r>
              <w:rPr>
                <w:noProof/>
                <w:webHidden/>
              </w:rPr>
            </w:r>
            <w:r>
              <w:rPr>
                <w:noProof/>
                <w:webHidden/>
              </w:rPr>
              <w:fldChar w:fldCharType="separate"/>
            </w:r>
            <w:r>
              <w:rPr>
                <w:noProof/>
                <w:webHidden/>
              </w:rPr>
              <w:t>6</w:t>
            </w:r>
            <w:r>
              <w:rPr>
                <w:noProof/>
                <w:webHidden/>
              </w:rPr>
              <w:fldChar w:fldCharType="end"/>
            </w:r>
          </w:hyperlink>
        </w:p>
        <w:p w14:paraId="413A979A" w14:textId="56F92D7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3" w:history="1">
            <w:r w:rsidRPr="00FB0256">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Symbols</w:t>
            </w:r>
            <w:r>
              <w:rPr>
                <w:noProof/>
                <w:webHidden/>
              </w:rPr>
              <w:tab/>
            </w:r>
            <w:r>
              <w:rPr>
                <w:noProof/>
                <w:webHidden/>
              </w:rPr>
              <w:fldChar w:fldCharType="begin" w:fldLock="1"/>
            </w:r>
            <w:r>
              <w:rPr>
                <w:noProof/>
                <w:webHidden/>
              </w:rPr>
              <w:instrText xml:space="preserve"> PAGEREF _Toc216608263 \h </w:instrText>
            </w:r>
            <w:r>
              <w:rPr>
                <w:noProof/>
                <w:webHidden/>
              </w:rPr>
            </w:r>
            <w:r>
              <w:rPr>
                <w:noProof/>
                <w:webHidden/>
              </w:rPr>
              <w:fldChar w:fldCharType="separate"/>
            </w:r>
            <w:r>
              <w:rPr>
                <w:noProof/>
                <w:webHidden/>
              </w:rPr>
              <w:t>6</w:t>
            </w:r>
            <w:r>
              <w:rPr>
                <w:noProof/>
                <w:webHidden/>
              </w:rPr>
              <w:fldChar w:fldCharType="end"/>
            </w:r>
          </w:hyperlink>
        </w:p>
        <w:p w14:paraId="7FD6CE40" w14:textId="095BF94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4" w:history="1">
            <w:r w:rsidRPr="00FB0256">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Abbreviations</w:t>
            </w:r>
            <w:r>
              <w:rPr>
                <w:noProof/>
                <w:webHidden/>
              </w:rPr>
              <w:tab/>
            </w:r>
            <w:r>
              <w:rPr>
                <w:noProof/>
                <w:webHidden/>
              </w:rPr>
              <w:fldChar w:fldCharType="begin" w:fldLock="1"/>
            </w:r>
            <w:r>
              <w:rPr>
                <w:noProof/>
                <w:webHidden/>
              </w:rPr>
              <w:instrText xml:space="preserve"> PAGEREF _Toc216608264 \h </w:instrText>
            </w:r>
            <w:r>
              <w:rPr>
                <w:noProof/>
                <w:webHidden/>
              </w:rPr>
            </w:r>
            <w:r>
              <w:rPr>
                <w:noProof/>
                <w:webHidden/>
              </w:rPr>
              <w:fldChar w:fldCharType="separate"/>
            </w:r>
            <w:r>
              <w:rPr>
                <w:noProof/>
                <w:webHidden/>
              </w:rPr>
              <w:t>7</w:t>
            </w:r>
            <w:r>
              <w:rPr>
                <w:noProof/>
                <w:webHidden/>
              </w:rPr>
              <w:fldChar w:fldCharType="end"/>
            </w:r>
          </w:hyperlink>
        </w:p>
        <w:p w14:paraId="6EB36F40" w14:textId="08E6C11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5" w:history="1">
            <w:r w:rsidRPr="00FB0256">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_Toc216608265 \h </w:instrText>
            </w:r>
            <w:r>
              <w:rPr>
                <w:noProof/>
                <w:webHidden/>
              </w:rPr>
            </w:r>
            <w:r>
              <w:rPr>
                <w:noProof/>
                <w:webHidden/>
              </w:rPr>
              <w:fldChar w:fldCharType="separate"/>
            </w:r>
            <w:r>
              <w:rPr>
                <w:noProof/>
                <w:webHidden/>
              </w:rPr>
              <w:t>8</w:t>
            </w:r>
            <w:r>
              <w:rPr>
                <w:noProof/>
                <w:webHidden/>
              </w:rPr>
              <w:fldChar w:fldCharType="end"/>
            </w:r>
          </w:hyperlink>
        </w:p>
        <w:p w14:paraId="74BFC9C8" w14:textId="593FC68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6" w:history="1">
            <w:r w:rsidRPr="00FB0256">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_Toc216608266 \h </w:instrText>
            </w:r>
            <w:r>
              <w:rPr>
                <w:noProof/>
                <w:webHidden/>
              </w:rPr>
            </w:r>
            <w:r>
              <w:rPr>
                <w:noProof/>
                <w:webHidden/>
              </w:rPr>
              <w:fldChar w:fldCharType="separate"/>
            </w:r>
            <w:r>
              <w:rPr>
                <w:noProof/>
                <w:webHidden/>
              </w:rPr>
              <w:t>8</w:t>
            </w:r>
            <w:r>
              <w:rPr>
                <w:noProof/>
                <w:webHidden/>
              </w:rPr>
              <w:fldChar w:fldCharType="end"/>
            </w:r>
          </w:hyperlink>
        </w:p>
        <w:p w14:paraId="7CACEE45" w14:textId="1C0C1AC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7" w:history="1">
            <w:r w:rsidRPr="00FB0256">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Applicability of minimum requirements</w:t>
            </w:r>
            <w:r>
              <w:rPr>
                <w:noProof/>
                <w:webHidden/>
              </w:rPr>
              <w:tab/>
            </w:r>
            <w:r>
              <w:rPr>
                <w:noProof/>
                <w:webHidden/>
              </w:rPr>
              <w:fldChar w:fldCharType="begin" w:fldLock="1"/>
            </w:r>
            <w:r>
              <w:rPr>
                <w:noProof/>
                <w:webHidden/>
              </w:rPr>
              <w:instrText xml:space="preserve"> PAGEREF _Toc216608267 \h </w:instrText>
            </w:r>
            <w:r>
              <w:rPr>
                <w:noProof/>
                <w:webHidden/>
              </w:rPr>
            </w:r>
            <w:r>
              <w:rPr>
                <w:noProof/>
                <w:webHidden/>
              </w:rPr>
              <w:fldChar w:fldCharType="separate"/>
            </w:r>
            <w:r>
              <w:rPr>
                <w:noProof/>
                <w:webHidden/>
              </w:rPr>
              <w:t>8</w:t>
            </w:r>
            <w:r>
              <w:rPr>
                <w:noProof/>
                <w:webHidden/>
              </w:rPr>
              <w:fldChar w:fldCharType="end"/>
            </w:r>
          </w:hyperlink>
        </w:p>
        <w:p w14:paraId="113DCD92" w14:textId="5E4C9BF0"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8" w:history="1">
            <w:r w:rsidRPr="00FB0256">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 and channel arrangement</w:t>
            </w:r>
            <w:r>
              <w:rPr>
                <w:noProof/>
                <w:webHidden/>
              </w:rPr>
              <w:tab/>
            </w:r>
            <w:r>
              <w:rPr>
                <w:noProof/>
                <w:webHidden/>
              </w:rPr>
              <w:fldChar w:fldCharType="begin" w:fldLock="1"/>
            </w:r>
            <w:r>
              <w:rPr>
                <w:noProof/>
                <w:webHidden/>
              </w:rPr>
              <w:instrText xml:space="preserve"> PAGEREF _Toc216608268 \h </w:instrText>
            </w:r>
            <w:r>
              <w:rPr>
                <w:noProof/>
                <w:webHidden/>
              </w:rPr>
            </w:r>
            <w:r>
              <w:rPr>
                <w:noProof/>
                <w:webHidden/>
              </w:rPr>
              <w:fldChar w:fldCharType="separate"/>
            </w:r>
            <w:r>
              <w:rPr>
                <w:noProof/>
                <w:webHidden/>
              </w:rPr>
              <w:t>8</w:t>
            </w:r>
            <w:r>
              <w:rPr>
                <w:noProof/>
                <w:webHidden/>
              </w:rPr>
              <w:fldChar w:fldCharType="end"/>
            </w:r>
          </w:hyperlink>
        </w:p>
        <w:p w14:paraId="0B04214D" w14:textId="5F4EAEC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9" w:history="1">
            <w:r w:rsidRPr="00FB0256">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_Toc216608269 \h </w:instrText>
            </w:r>
            <w:r>
              <w:rPr>
                <w:noProof/>
                <w:webHidden/>
              </w:rPr>
            </w:r>
            <w:r>
              <w:rPr>
                <w:noProof/>
                <w:webHidden/>
              </w:rPr>
              <w:fldChar w:fldCharType="separate"/>
            </w:r>
            <w:r>
              <w:rPr>
                <w:noProof/>
                <w:webHidden/>
              </w:rPr>
              <w:t>8</w:t>
            </w:r>
            <w:r>
              <w:rPr>
                <w:noProof/>
                <w:webHidden/>
              </w:rPr>
              <w:fldChar w:fldCharType="end"/>
            </w:r>
          </w:hyperlink>
        </w:p>
        <w:p w14:paraId="387E307C" w14:textId="555B572E"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0" w:history="1">
            <w:r w:rsidRPr="00FB0256">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w:t>
            </w:r>
            <w:r>
              <w:rPr>
                <w:noProof/>
                <w:webHidden/>
              </w:rPr>
              <w:tab/>
            </w:r>
            <w:r>
              <w:rPr>
                <w:noProof/>
                <w:webHidden/>
              </w:rPr>
              <w:fldChar w:fldCharType="begin" w:fldLock="1"/>
            </w:r>
            <w:r>
              <w:rPr>
                <w:noProof/>
                <w:webHidden/>
              </w:rPr>
              <w:instrText xml:space="preserve"> PAGEREF _Toc216608270 \h </w:instrText>
            </w:r>
            <w:r>
              <w:rPr>
                <w:noProof/>
                <w:webHidden/>
              </w:rPr>
            </w:r>
            <w:r>
              <w:rPr>
                <w:noProof/>
                <w:webHidden/>
              </w:rPr>
              <w:fldChar w:fldCharType="separate"/>
            </w:r>
            <w:r>
              <w:rPr>
                <w:noProof/>
                <w:webHidden/>
              </w:rPr>
              <w:t>8</w:t>
            </w:r>
            <w:r>
              <w:rPr>
                <w:noProof/>
                <w:webHidden/>
              </w:rPr>
              <w:fldChar w:fldCharType="end"/>
            </w:r>
          </w:hyperlink>
        </w:p>
        <w:p w14:paraId="5C16D0A6" w14:textId="0942D50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1" w:history="1">
            <w:r w:rsidRPr="00FB0256">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ascii="Arial" w:eastAsia="SimSun" w:hAnsi="Arial"/>
                <w:i/>
                <w:noProof/>
                <w:lang w:val="en-US" w:eastAsia="zh-CN"/>
              </w:rPr>
              <w:t>C</w:t>
            </w:r>
            <w:r w:rsidRPr="00FB0256">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_Toc216608271 \h </w:instrText>
            </w:r>
            <w:r>
              <w:rPr>
                <w:noProof/>
                <w:webHidden/>
              </w:rPr>
            </w:r>
            <w:r>
              <w:rPr>
                <w:noProof/>
                <w:webHidden/>
              </w:rPr>
              <w:fldChar w:fldCharType="separate"/>
            </w:r>
            <w:r>
              <w:rPr>
                <w:noProof/>
                <w:webHidden/>
              </w:rPr>
              <w:t>9</w:t>
            </w:r>
            <w:r>
              <w:rPr>
                <w:noProof/>
                <w:webHidden/>
              </w:rPr>
              <w:fldChar w:fldCharType="end"/>
            </w:r>
          </w:hyperlink>
        </w:p>
        <w:p w14:paraId="724F54B5" w14:textId="43DAA2E7"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2"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_Toc216608272 \h </w:instrText>
            </w:r>
            <w:r>
              <w:rPr>
                <w:noProof/>
                <w:webHidden/>
              </w:rPr>
            </w:r>
            <w:r>
              <w:rPr>
                <w:noProof/>
                <w:webHidden/>
              </w:rPr>
              <w:fldChar w:fldCharType="separate"/>
            </w:r>
            <w:r>
              <w:rPr>
                <w:noProof/>
                <w:webHidden/>
              </w:rPr>
              <w:t>9</w:t>
            </w:r>
            <w:r>
              <w:rPr>
                <w:noProof/>
                <w:webHidden/>
              </w:rPr>
              <w:fldChar w:fldCharType="end"/>
            </w:r>
          </w:hyperlink>
        </w:p>
        <w:p w14:paraId="68718CE0" w14:textId="3A62D7A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3"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_Toc216608273 \h </w:instrText>
            </w:r>
            <w:r>
              <w:rPr>
                <w:noProof/>
                <w:webHidden/>
              </w:rPr>
            </w:r>
            <w:r>
              <w:rPr>
                <w:noProof/>
                <w:webHidden/>
              </w:rPr>
              <w:fldChar w:fldCharType="separate"/>
            </w:r>
            <w:r>
              <w:rPr>
                <w:noProof/>
                <w:webHidden/>
              </w:rPr>
              <w:t>10</w:t>
            </w:r>
            <w:r>
              <w:rPr>
                <w:noProof/>
                <w:webHidden/>
              </w:rPr>
              <w:fldChar w:fldCharType="end"/>
            </w:r>
          </w:hyperlink>
        </w:p>
        <w:p w14:paraId="67366795" w14:textId="3EEC580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4" w:history="1">
            <w:r w:rsidRPr="00FB0256">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Channel arrangement</w:t>
            </w:r>
            <w:r>
              <w:rPr>
                <w:noProof/>
                <w:webHidden/>
              </w:rPr>
              <w:tab/>
            </w:r>
            <w:r>
              <w:rPr>
                <w:noProof/>
                <w:webHidden/>
              </w:rPr>
              <w:fldChar w:fldCharType="begin" w:fldLock="1"/>
            </w:r>
            <w:r>
              <w:rPr>
                <w:noProof/>
                <w:webHidden/>
              </w:rPr>
              <w:instrText xml:space="preserve"> PAGEREF _Toc216608274 \h </w:instrText>
            </w:r>
            <w:r>
              <w:rPr>
                <w:noProof/>
                <w:webHidden/>
              </w:rPr>
            </w:r>
            <w:r>
              <w:rPr>
                <w:noProof/>
                <w:webHidden/>
              </w:rPr>
              <w:fldChar w:fldCharType="separate"/>
            </w:r>
            <w:r>
              <w:rPr>
                <w:noProof/>
                <w:webHidden/>
              </w:rPr>
              <w:t>11</w:t>
            </w:r>
            <w:r>
              <w:rPr>
                <w:noProof/>
                <w:webHidden/>
              </w:rPr>
              <w:fldChar w:fldCharType="end"/>
            </w:r>
          </w:hyperlink>
        </w:p>
        <w:p w14:paraId="2D30A2C9" w14:textId="26F3256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5" w:history="1">
            <w:r w:rsidRPr="00FB0256">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 xml:space="preserve">R2D </w:t>
            </w:r>
            <w:r w:rsidRPr="00FB0256">
              <w:rPr>
                <w:rStyle w:val="Hyperlink"/>
                <w:rFonts w:eastAsia="Yu Mincho"/>
                <w:noProof/>
              </w:rPr>
              <w:t>Channel raster</w:t>
            </w:r>
            <w:r>
              <w:rPr>
                <w:noProof/>
                <w:webHidden/>
              </w:rPr>
              <w:tab/>
            </w:r>
            <w:r>
              <w:rPr>
                <w:noProof/>
                <w:webHidden/>
              </w:rPr>
              <w:fldChar w:fldCharType="begin" w:fldLock="1"/>
            </w:r>
            <w:r>
              <w:rPr>
                <w:noProof/>
                <w:webHidden/>
              </w:rPr>
              <w:instrText xml:space="preserve"> PAGEREF _Toc216608275 \h </w:instrText>
            </w:r>
            <w:r>
              <w:rPr>
                <w:noProof/>
                <w:webHidden/>
              </w:rPr>
            </w:r>
            <w:r>
              <w:rPr>
                <w:noProof/>
                <w:webHidden/>
              </w:rPr>
              <w:fldChar w:fldCharType="separate"/>
            </w:r>
            <w:r>
              <w:rPr>
                <w:noProof/>
                <w:webHidden/>
              </w:rPr>
              <w:t>11</w:t>
            </w:r>
            <w:r>
              <w:rPr>
                <w:noProof/>
                <w:webHidden/>
              </w:rPr>
              <w:fldChar w:fldCharType="end"/>
            </w:r>
          </w:hyperlink>
        </w:p>
        <w:p w14:paraId="3DE1C2D3" w14:textId="2EE210F9"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76" w:history="1">
            <w:r w:rsidRPr="00FB0256">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Transmitter characteristics</w:t>
            </w:r>
            <w:r>
              <w:rPr>
                <w:noProof/>
                <w:webHidden/>
              </w:rPr>
              <w:tab/>
            </w:r>
            <w:r>
              <w:rPr>
                <w:noProof/>
                <w:webHidden/>
              </w:rPr>
              <w:fldChar w:fldCharType="begin" w:fldLock="1"/>
            </w:r>
            <w:r>
              <w:rPr>
                <w:noProof/>
                <w:webHidden/>
              </w:rPr>
              <w:instrText xml:space="preserve"> PAGEREF _Toc216608276 \h </w:instrText>
            </w:r>
            <w:r>
              <w:rPr>
                <w:noProof/>
                <w:webHidden/>
              </w:rPr>
            </w:r>
            <w:r>
              <w:rPr>
                <w:noProof/>
                <w:webHidden/>
              </w:rPr>
              <w:fldChar w:fldCharType="separate"/>
            </w:r>
            <w:r>
              <w:rPr>
                <w:noProof/>
                <w:webHidden/>
              </w:rPr>
              <w:t>12</w:t>
            </w:r>
            <w:r>
              <w:rPr>
                <w:noProof/>
                <w:webHidden/>
              </w:rPr>
              <w:fldChar w:fldCharType="end"/>
            </w:r>
          </w:hyperlink>
        </w:p>
        <w:p w14:paraId="18FBEF46" w14:textId="0F6B575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7" w:history="1">
            <w:r w:rsidRPr="00FB0256">
              <w:rPr>
                <w:rStyle w:val="Hyperlink"/>
                <w:noProof/>
                <w:lang w:val="en-US" w:eastAsia="zh-CN"/>
              </w:rPr>
              <w:t>6</w:t>
            </w:r>
            <w:r w:rsidRPr="00FB0256">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_Toc216608277 \h </w:instrText>
            </w:r>
            <w:r>
              <w:rPr>
                <w:noProof/>
                <w:webHidden/>
              </w:rPr>
            </w:r>
            <w:r>
              <w:rPr>
                <w:noProof/>
                <w:webHidden/>
              </w:rPr>
              <w:fldChar w:fldCharType="separate"/>
            </w:r>
            <w:r>
              <w:rPr>
                <w:noProof/>
                <w:webHidden/>
              </w:rPr>
              <w:t>12</w:t>
            </w:r>
            <w:r>
              <w:rPr>
                <w:noProof/>
                <w:webHidden/>
              </w:rPr>
              <w:fldChar w:fldCharType="end"/>
            </w:r>
          </w:hyperlink>
        </w:p>
        <w:p w14:paraId="14170302" w14:textId="18C9B59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8" w:history="1">
            <w:r w:rsidRPr="00FB0256">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Backscatter</w:t>
            </w:r>
            <w:r w:rsidRPr="00FB0256">
              <w:rPr>
                <w:rStyle w:val="Hyperlink"/>
                <w:noProof/>
              </w:rPr>
              <w:t xml:space="preserve"> power</w:t>
            </w:r>
            <w:r>
              <w:rPr>
                <w:noProof/>
                <w:webHidden/>
              </w:rPr>
              <w:tab/>
            </w:r>
            <w:r>
              <w:rPr>
                <w:noProof/>
                <w:webHidden/>
              </w:rPr>
              <w:fldChar w:fldCharType="begin" w:fldLock="1"/>
            </w:r>
            <w:r>
              <w:rPr>
                <w:noProof/>
                <w:webHidden/>
              </w:rPr>
              <w:instrText xml:space="preserve"> PAGEREF _Toc216608278 \h </w:instrText>
            </w:r>
            <w:r>
              <w:rPr>
                <w:noProof/>
                <w:webHidden/>
              </w:rPr>
            </w:r>
            <w:r>
              <w:rPr>
                <w:noProof/>
                <w:webHidden/>
              </w:rPr>
              <w:fldChar w:fldCharType="separate"/>
            </w:r>
            <w:r>
              <w:rPr>
                <w:noProof/>
                <w:webHidden/>
              </w:rPr>
              <w:t>13</w:t>
            </w:r>
            <w:r>
              <w:rPr>
                <w:noProof/>
                <w:webHidden/>
              </w:rPr>
              <w:fldChar w:fldCharType="end"/>
            </w:r>
          </w:hyperlink>
        </w:p>
        <w:p w14:paraId="51DB2E81" w14:textId="49C2A3FE"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9" w:history="1">
            <w:r w:rsidRPr="00FB0256">
              <w:rPr>
                <w:rStyle w:val="Hyperlink"/>
                <w:rFonts w:eastAsia="SimSun"/>
                <w:noProof/>
                <w:lang w:eastAsia="zh-CN"/>
              </w:rPr>
              <w:t>6.1</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 xml:space="preserve">Device </w:t>
            </w:r>
            <w:r w:rsidRPr="00FB0256">
              <w:rPr>
                <w:rStyle w:val="Hyperlink"/>
                <w:noProof/>
              </w:rPr>
              <w:t>backscatter power</w:t>
            </w:r>
            <w:r>
              <w:rPr>
                <w:noProof/>
                <w:webHidden/>
              </w:rPr>
              <w:tab/>
            </w:r>
            <w:r>
              <w:rPr>
                <w:noProof/>
                <w:webHidden/>
              </w:rPr>
              <w:fldChar w:fldCharType="begin" w:fldLock="1"/>
            </w:r>
            <w:r>
              <w:rPr>
                <w:noProof/>
                <w:webHidden/>
              </w:rPr>
              <w:instrText xml:space="preserve"> PAGEREF _Toc216608279 \h </w:instrText>
            </w:r>
            <w:r>
              <w:rPr>
                <w:noProof/>
                <w:webHidden/>
              </w:rPr>
            </w:r>
            <w:r>
              <w:rPr>
                <w:noProof/>
                <w:webHidden/>
              </w:rPr>
              <w:fldChar w:fldCharType="separate"/>
            </w:r>
            <w:r>
              <w:rPr>
                <w:noProof/>
                <w:webHidden/>
              </w:rPr>
              <w:t>13</w:t>
            </w:r>
            <w:r>
              <w:rPr>
                <w:noProof/>
                <w:webHidden/>
              </w:rPr>
              <w:fldChar w:fldCharType="end"/>
            </w:r>
          </w:hyperlink>
        </w:p>
        <w:p w14:paraId="6093EF57" w14:textId="4DBA60B4"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0" w:history="1">
            <w:r w:rsidRPr="00FB0256">
              <w:rPr>
                <w:rStyle w:val="Hyperlink"/>
                <w:rFonts w:eastAsia="SimSun"/>
                <w:noProof/>
                <w:lang w:eastAsia="zh-CN"/>
              </w:rPr>
              <w:t>6.</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Output RF spectrum emissions</w:t>
            </w:r>
            <w:r>
              <w:rPr>
                <w:noProof/>
                <w:webHidden/>
              </w:rPr>
              <w:tab/>
            </w:r>
            <w:r>
              <w:rPr>
                <w:noProof/>
                <w:webHidden/>
              </w:rPr>
              <w:fldChar w:fldCharType="begin" w:fldLock="1"/>
            </w:r>
            <w:r>
              <w:rPr>
                <w:noProof/>
                <w:webHidden/>
              </w:rPr>
              <w:instrText xml:space="preserve"> PAGEREF _Toc216608280 \h </w:instrText>
            </w:r>
            <w:r>
              <w:rPr>
                <w:noProof/>
                <w:webHidden/>
              </w:rPr>
            </w:r>
            <w:r>
              <w:rPr>
                <w:noProof/>
                <w:webHidden/>
              </w:rPr>
              <w:fldChar w:fldCharType="separate"/>
            </w:r>
            <w:r>
              <w:rPr>
                <w:noProof/>
                <w:webHidden/>
              </w:rPr>
              <w:t>13</w:t>
            </w:r>
            <w:r>
              <w:rPr>
                <w:noProof/>
                <w:webHidden/>
              </w:rPr>
              <w:fldChar w:fldCharType="end"/>
            </w:r>
          </w:hyperlink>
        </w:p>
        <w:p w14:paraId="2651CCB3" w14:textId="0864977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1" w:history="1">
            <w:r w:rsidRPr="00FB0256">
              <w:rPr>
                <w:rStyle w:val="Hyperlink"/>
                <w:noProof/>
                <w:lang w:eastAsia="zh-CN"/>
              </w:rPr>
              <w:t>6.2</w:t>
            </w:r>
            <w:r w:rsidRPr="00FB0256">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Out of band emissions</w:t>
            </w:r>
            <w:r>
              <w:rPr>
                <w:noProof/>
                <w:webHidden/>
              </w:rPr>
              <w:tab/>
            </w:r>
            <w:r>
              <w:rPr>
                <w:noProof/>
                <w:webHidden/>
              </w:rPr>
              <w:fldChar w:fldCharType="begin" w:fldLock="1"/>
            </w:r>
            <w:r>
              <w:rPr>
                <w:noProof/>
                <w:webHidden/>
              </w:rPr>
              <w:instrText xml:space="preserve"> PAGEREF _Toc216608281 \h </w:instrText>
            </w:r>
            <w:r>
              <w:rPr>
                <w:noProof/>
                <w:webHidden/>
              </w:rPr>
            </w:r>
            <w:r>
              <w:rPr>
                <w:noProof/>
                <w:webHidden/>
              </w:rPr>
              <w:fldChar w:fldCharType="separate"/>
            </w:r>
            <w:r>
              <w:rPr>
                <w:noProof/>
                <w:webHidden/>
              </w:rPr>
              <w:t>13</w:t>
            </w:r>
            <w:r>
              <w:rPr>
                <w:noProof/>
                <w:webHidden/>
              </w:rPr>
              <w:fldChar w:fldCharType="end"/>
            </w:r>
          </w:hyperlink>
        </w:p>
        <w:p w14:paraId="2B26BEAD" w14:textId="4FC6E9C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2" w:history="1">
            <w:r w:rsidRPr="00FB0256">
              <w:rPr>
                <w:rStyle w:val="Hyperlink"/>
                <w:noProof/>
                <w:lang w:eastAsia="zh-CN"/>
              </w:rPr>
              <w:t>6.2</w:t>
            </w:r>
            <w:r w:rsidRPr="00FB0256">
              <w:rPr>
                <w:rStyle w:val="Hyperlink"/>
                <w:noProof/>
                <w:lang w:eastAsia="en-US"/>
              </w:rPr>
              <w:t>.</w:t>
            </w:r>
            <w:r w:rsidRPr="00FB0256">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Spurious emissions</w:t>
            </w:r>
            <w:r>
              <w:rPr>
                <w:noProof/>
                <w:webHidden/>
              </w:rPr>
              <w:tab/>
            </w:r>
            <w:r>
              <w:rPr>
                <w:noProof/>
                <w:webHidden/>
              </w:rPr>
              <w:fldChar w:fldCharType="begin" w:fldLock="1"/>
            </w:r>
            <w:r>
              <w:rPr>
                <w:noProof/>
                <w:webHidden/>
              </w:rPr>
              <w:instrText xml:space="preserve"> PAGEREF _Toc216608282 \h </w:instrText>
            </w:r>
            <w:r>
              <w:rPr>
                <w:noProof/>
                <w:webHidden/>
              </w:rPr>
            </w:r>
            <w:r>
              <w:rPr>
                <w:noProof/>
                <w:webHidden/>
              </w:rPr>
              <w:fldChar w:fldCharType="separate"/>
            </w:r>
            <w:r>
              <w:rPr>
                <w:noProof/>
                <w:webHidden/>
              </w:rPr>
              <w:t>13</w:t>
            </w:r>
            <w:r>
              <w:rPr>
                <w:noProof/>
                <w:webHidden/>
              </w:rPr>
              <w:fldChar w:fldCharType="end"/>
            </w:r>
          </w:hyperlink>
        </w:p>
        <w:p w14:paraId="086DCFEA" w14:textId="67354AEF"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83" w:history="1">
            <w:r w:rsidRPr="00FB0256">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Receiver characteristics</w:t>
            </w:r>
            <w:r>
              <w:rPr>
                <w:noProof/>
                <w:webHidden/>
              </w:rPr>
              <w:tab/>
            </w:r>
            <w:r>
              <w:rPr>
                <w:noProof/>
                <w:webHidden/>
              </w:rPr>
              <w:fldChar w:fldCharType="begin" w:fldLock="1"/>
            </w:r>
            <w:r>
              <w:rPr>
                <w:noProof/>
                <w:webHidden/>
              </w:rPr>
              <w:instrText xml:space="preserve"> PAGEREF _Toc216608283 \h </w:instrText>
            </w:r>
            <w:r>
              <w:rPr>
                <w:noProof/>
                <w:webHidden/>
              </w:rPr>
            </w:r>
            <w:r>
              <w:rPr>
                <w:noProof/>
                <w:webHidden/>
              </w:rPr>
              <w:fldChar w:fldCharType="separate"/>
            </w:r>
            <w:r>
              <w:rPr>
                <w:noProof/>
                <w:webHidden/>
              </w:rPr>
              <w:t>14</w:t>
            </w:r>
            <w:r>
              <w:rPr>
                <w:noProof/>
                <w:webHidden/>
              </w:rPr>
              <w:fldChar w:fldCharType="end"/>
            </w:r>
          </w:hyperlink>
        </w:p>
        <w:p w14:paraId="77CDE80C" w14:textId="33F82D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4" w:history="1">
            <w:r w:rsidRPr="00FB0256">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_Toc216608284 \h </w:instrText>
            </w:r>
            <w:r>
              <w:rPr>
                <w:noProof/>
                <w:webHidden/>
              </w:rPr>
            </w:r>
            <w:r>
              <w:rPr>
                <w:noProof/>
                <w:webHidden/>
              </w:rPr>
              <w:fldChar w:fldCharType="separate"/>
            </w:r>
            <w:r>
              <w:rPr>
                <w:noProof/>
                <w:webHidden/>
              </w:rPr>
              <w:t>14</w:t>
            </w:r>
            <w:r>
              <w:rPr>
                <w:noProof/>
                <w:webHidden/>
              </w:rPr>
              <w:fldChar w:fldCharType="end"/>
            </w:r>
          </w:hyperlink>
        </w:p>
        <w:p w14:paraId="314BFC5C" w14:textId="108027DA"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5" w:history="1">
            <w:r w:rsidRPr="00FB0256">
              <w:rPr>
                <w:rStyle w:val="Hyperlink"/>
                <w:noProof/>
              </w:rPr>
              <w:t>7.</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w:t>
            </w:r>
            <w:r w:rsidRPr="00FB0256">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_Toc216608285 \h </w:instrText>
            </w:r>
            <w:r>
              <w:rPr>
                <w:noProof/>
                <w:webHidden/>
              </w:rPr>
            </w:r>
            <w:r>
              <w:rPr>
                <w:noProof/>
                <w:webHidden/>
              </w:rPr>
              <w:fldChar w:fldCharType="separate"/>
            </w:r>
            <w:r>
              <w:rPr>
                <w:noProof/>
                <w:webHidden/>
              </w:rPr>
              <w:t>14</w:t>
            </w:r>
            <w:r>
              <w:rPr>
                <w:noProof/>
                <w:webHidden/>
              </w:rPr>
              <w:fldChar w:fldCharType="end"/>
            </w:r>
          </w:hyperlink>
        </w:p>
        <w:p w14:paraId="4B1D33C2" w14:textId="00D74D2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6" w:history="1">
            <w:r w:rsidRPr="00FB0256">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_Toc216608286 \h </w:instrText>
            </w:r>
            <w:r>
              <w:rPr>
                <w:noProof/>
                <w:webHidden/>
              </w:rPr>
            </w:r>
            <w:r>
              <w:rPr>
                <w:noProof/>
                <w:webHidden/>
              </w:rPr>
              <w:fldChar w:fldCharType="separate"/>
            </w:r>
            <w:r>
              <w:rPr>
                <w:noProof/>
                <w:webHidden/>
              </w:rPr>
              <w:t>14</w:t>
            </w:r>
            <w:r>
              <w:rPr>
                <w:noProof/>
                <w:webHidden/>
              </w:rPr>
              <w:fldChar w:fldCharType="end"/>
            </w:r>
          </w:hyperlink>
        </w:p>
        <w:p w14:paraId="3A576741" w14:textId="2F417F2F"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7" w:history="1">
            <w:r w:rsidRPr="00FB0256">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 power level</w:t>
            </w:r>
            <w:r>
              <w:rPr>
                <w:noProof/>
                <w:webHidden/>
              </w:rPr>
              <w:tab/>
            </w:r>
            <w:r>
              <w:rPr>
                <w:noProof/>
                <w:webHidden/>
              </w:rPr>
              <w:fldChar w:fldCharType="begin" w:fldLock="1"/>
            </w:r>
            <w:r>
              <w:rPr>
                <w:noProof/>
                <w:webHidden/>
              </w:rPr>
              <w:instrText xml:space="preserve"> PAGEREF _Toc216608287 \h </w:instrText>
            </w:r>
            <w:r>
              <w:rPr>
                <w:noProof/>
                <w:webHidden/>
              </w:rPr>
            </w:r>
            <w:r>
              <w:rPr>
                <w:noProof/>
                <w:webHidden/>
              </w:rPr>
              <w:fldChar w:fldCharType="separate"/>
            </w:r>
            <w:r>
              <w:rPr>
                <w:noProof/>
                <w:webHidden/>
              </w:rPr>
              <w:t>14</w:t>
            </w:r>
            <w:r>
              <w:rPr>
                <w:noProof/>
                <w:webHidden/>
              </w:rPr>
              <w:fldChar w:fldCharType="end"/>
            </w:r>
          </w:hyperlink>
        </w:p>
        <w:p w14:paraId="4620F0EB" w14:textId="6DF2DF56"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8" w:history="1">
            <w:r w:rsidRPr="00FB0256">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EIS partial sphere coverage</w:t>
            </w:r>
            <w:r>
              <w:rPr>
                <w:noProof/>
                <w:webHidden/>
              </w:rPr>
              <w:tab/>
            </w:r>
            <w:r>
              <w:rPr>
                <w:noProof/>
                <w:webHidden/>
              </w:rPr>
              <w:fldChar w:fldCharType="begin" w:fldLock="1"/>
            </w:r>
            <w:r>
              <w:rPr>
                <w:noProof/>
                <w:webHidden/>
              </w:rPr>
              <w:instrText xml:space="preserve"> PAGEREF _Toc216608288 \h </w:instrText>
            </w:r>
            <w:r>
              <w:rPr>
                <w:noProof/>
                <w:webHidden/>
              </w:rPr>
            </w:r>
            <w:r>
              <w:rPr>
                <w:noProof/>
                <w:webHidden/>
              </w:rPr>
              <w:fldChar w:fldCharType="separate"/>
            </w:r>
            <w:r>
              <w:rPr>
                <w:noProof/>
                <w:webHidden/>
              </w:rPr>
              <w:t>15</w:t>
            </w:r>
            <w:r>
              <w:rPr>
                <w:noProof/>
                <w:webHidden/>
              </w:rPr>
              <w:fldChar w:fldCharType="end"/>
            </w:r>
          </w:hyperlink>
        </w:p>
        <w:p w14:paraId="78C74C12" w14:textId="51C0518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9" w:history="1">
            <w:r w:rsidRPr="00FB0256">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Maximum input level</w:t>
            </w:r>
            <w:r>
              <w:rPr>
                <w:noProof/>
                <w:webHidden/>
              </w:rPr>
              <w:tab/>
            </w:r>
            <w:r>
              <w:rPr>
                <w:noProof/>
                <w:webHidden/>
              </w:rPr>
              <w:fldChar w:fldCharType="begin" w:fldLock="1"/>
            </w:r>
            <w:r>
              <w:rPr>
                <w:noProof/>
                <w:webHidden/>
              </w:rPr>
              <w:instrText xml:space="preserve"> PAGEREF _Toc216608289 \h </w:instrText>
            </w:r>
            <w:r>
              <w:rPr>
                <w:noProof/>
                <w:webHidden/>
              </w:rPr>
            </w:r>
            <w:r>
              <w:rPr>
                <w:noProof/>
                <w:webHidden/>
              </w:rPr>
              <w:fldChar w:fldCharType="separate"/>
            </w:r>
            <w:r>
              <w:rPr>
                <w:noProof/>
                <w:webHidden/>
              </w:rPr>
              <w:t>15</w:t>
            </w:r>
            <w:r>
              <w:rPr>
                <w:noProof/>
                <w:webHidden/>
              </w:rPr>
              <w:fldChar w:fldCharType="end"/>
            </w:r>
          </w:hyperlink>
        </w:p>
        <w:p w14:paraId="10BE538A" w14:textId="3CB5D3E5"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90" w:history="1">
            <w:r w:rsidRPr="00FB0256">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_Toc216608290 \h </w:instrText>
            </w:r>
            <w:r>
              <w:rPr>
                <w:noProof/>
                <w:webHidden/>
              </w:rPr>
            </w:r>
            <w:r>
              <w:rPr>
                <w:noProof/>
                <w:webHidden/>
              </w:rPr>
              <w:fldChar w:fldCharType="separate"/>
            </w:r>
            <w:r>
              <w:rPr>
                <w:noProof/>
                <w:webHidden/>
              </w:rPr>
              <w:t>15</w:t>
            </w:r>
            <w:r>
              <w:rPr>
                <w:noProof/>
                <w:webHidden/>
              </w:rPr>
              <w:fldChar w:fldCharType="end"/>
            </w:r>
          </w:hyperlink>
        </w:p>
        <w:p w14:paraId="7097987E" w14:textId="14E7E56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1" w:history="1">
            <w:r w:rsidRPr="00FB0256">
              <w:rPr>
                <w:rStyle w:val="Hyperlink"/>
                <w:noProof/>
                <w:lang w:val="en-US" w:eastAsia="zh-CN"/>
              </w:rPr>
              <w:t>8</w:t>
            </w:r>
            <w:r w:rsidRPr="00FB0256">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rPr>
              <w:t>General</w:t>
            </w:r>
            <w:r>
              <w:rPr>
                <w:noProof/>
                <w:webHidden/>
              </w:rPr>
              <w:tab/>
            </w:r>
            <w:r>
              <w:rPr>
                <w:noProof/>
                <w:webHidden/>
              </w:rPr>
              <w:fldChar w:fldCharType="begin" w:fldLock="1"/>
            </w:r>
            <w:r>
              <w:rPr>
                <w:noProof/>
                <w:webHidden/>
              </w:rPr>
              <w:instrText xml:space="preserve"> PAGEREF _Toc216608291 \h </w:instrText>
            </w:r>
            <w:r>
              <w:rPr>
                <w:noProof/>
                <w:webHidden/>
              </w:rPr>
            </w:r>
            <w:r>
              <w:rPr>
                <w:noProof/>
                <w:webHidden/>
              </w:rPr>
              <w:fldChar w:fldCharType="separate"/>
            </w:r>
            <w:r>
              <w:rPr>
                <w:noProof/>
                <w:webHidden/>
              </w:rPr>
              <w:t>15</w:t>
            </w:r>
            <w:r>
              <w:rPr>
                <w:noProof/>
                <w:webHidden/>
              </w:rPr>
              <w:fldChar w:fldCharType="end"/>
            </w:r>
          </w:hyperlink>
        </w:p>
        <w:p w14:paraId="02C1FEEE" w14:textId="363A78B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2" w:history="1">
            <w:r w:rsidRPr="00FB0256">
              <w:rPr>
                <w:rStyle w:val="Hyperlink"/>
                <w:noProof/>
                <w:lang w:val="en-US" w:eastAsia="zh-CN"/>
              </w:rPr>
              <w:t>8</w:t>
            </w:r>
            <w:r w:rsidRPr="00FB0256">
              <w:rPr>
                <w:rStyle w:val="Hyperlink"/>
                <w:noProof/>
              </w:rPr>
              <w:t>.</w:t>
            </w:r>
            <w:r w:rsidRPr="00FB0256">
              <w:rPr>
                <w:rStyle w:val="Hyperlink"/>
                <w:noProof/>
                <w:lang w:val="en-US" w:eastAsia="zh-CN"/>
              </w:rPr>
              <w:t>1</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_Toc216608292 \h </w:instrText>
            </w:r>
            <w:r>
              <w:rPr>
                <w:noProof/>
                <w:webHidden/>
              </w:rPr>
            </w:r>
            <w:r>
              <w:rPr>
                <w:noProof/>
                <w:webHidden/>
              </w:rPr>
              <w:fldChar w:fldCharType="separate"/>
            </w:r>
            <w:r>
              <w:rPr>
                <w:noProof/>
                <w:webHidden/>
              </w:rPr>
              <w:t>15</w:t>
            </w:r>
            <w:r>
              <w:rPr>
                <w:noProof/>
                <w:webHidden/>
              </w:rPr>
              <w:fldChar w:fldCharType="end"/>
            </w:r>
          </w:hyperlink>
        </w:p>
        <w:p w14:paraId="675DAC54" w14:textId="508D0EA0"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3" w:history="1">
            <w:r w:rsidRPr="00FB0256">
              <w:rPr>
                <w:rStyle w:val="Hyperlink"/>
                <w:noProof/>
                <w:lang w:val="en-US" w:eastAsia="zh-CN"/>
              </w:rPr>
              <w:t>8</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_Toc216608293 \h </w:instrText>
            </w:r>
            <w:r>
              <w:rPr>
                <w:noProof/>
                <w:webHidden/>
              </w:rPr>
            </w:r>
            <w:r>
              <w:rPr>
                <w:noProof/>
                <w:webHidden/>
              </w:rPr>
              <w:fldChar w:fldCharType="separate"/>
            </w:r>
            <w:r>
              <w:rPr>
                <w:noProof/>
                <w:webHidden/>
              </w:rPr>
              <w:t>15</w:t>
            </w:r>
            <w:r>
              <w:rPr>
                <w:noProof/>
                <w:webHidden/>
              </w:rPr>
              <w:fldChar w:fldCharType="end"/>
            </w:r>
          </w:hyperlink>
        </w:p>
        <w:p w14:paraId="0FA8F161" w14:textId="35A4DD1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4" w:history="1">
            <w:r w:rsidRPr="00FB0256">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Tx requirements</w:t>
            </w:r>
            <w:r>
              <w:rPr>
                <w:noProof/>
                <w:webHidden/>
              </w:rPr>
              <w:tab/>
            </w:r>
            <w:r>
              <w:rPr>
                <w:noProof/>
                <w:webHidden/>
              </w:rPr>
              <w:fldChar w:fldCharType="begin" w:fldLock="1"/>
            </w:r>
            <w:r>
              <w:rPr>
                <w:noProof/>
                <w:webHidden/>
              </w:rPr>
              <w:instrText xml:space="preserve"> PAGEREF _Toc216608294 \h </w:instrText>
            </w:r>
            <w:r>
              <w:rPr>
                <w:noProof/>
                <w:webHidden/>
              </w:rPr>
            </w:r>
            <w:r>
              <w:rPr>
                <w:noProof/>
                <w:webHidden/>
              </w:rPr>
              <w:fldChar w:fldCharType="separate"/>
            </w:r>
            <w:r>
              <w:rPr>
                <w:noProof/>
                <w:webHidden/>
              </w:rPr>
              <w:t>15</w:t>
            </w:r>
            <w:r>
              <w:rPr>
                <w:noProof/>
                <w:webHidden/>
              </w:rPr>
              <w:fldChar w:fldCharType="end"/>
            </w:r>
          </w:hyperlink>
        </w:p>
        <w:p w14:paraId="5F40DF11" w14:textId="54E3E9A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5" w:history="1">
            <w:r w:rsidRPr="00FB0256">
              <w:rPr>
                <w:rStyle w:val="Hyperlink"/>
                <w:noProof/>
              </w:rPr>
              <w:t>8.2.</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Rx requirements</w:t>
            </w:r>
            <w:r>
              <w:rPr>
                <w:noProof/>
                <w:webHidden/>
              </w:rPr>
              <w:tab/>
            </w:r>
            <w:r>
              <w:rPr>
                <w:noProof/>
                <w:webHidden/>
              </w:rPr>
              <w:fldChar w:fldCharType="begin" w:fldLock="1"/>
            </w:r>
            <w:r>
              <w:rPr>
                <w:noProof/>
                <w:webHidden/>
              </w:rPr>
              <w:instrText xml:space="preserve"> PAGEREF _Toc216608295 \h </w:instrText>
            </w:r>
            <w:r>
              <w:rPr>
                <w:noProof/>
                <w:webHidden/>
              </w:rPr>
            </w:r>
            <w:r>
              <w:rPr>
                <w:noProof/>
                <w:webHidden/>
              </w:rPr>
              <w:fldChar w:fldCharType="separate"/>
            </w:r>
            <w:r>
              <w:rPr>
                <w:noProof/>
                <w:webHidden/>
              </w:rPr>
              <w:t>16</w:t>
            </w:r>
            <w:r>
              <w:rPr>
                <w:noProof/>
                <w:webHidden/>
              </w:rPr>
              <w:fldChar w:fldCharType="end"/>
            </w:r>
          </w:hyperlink>
        </w:p>
        <w:p w14:paraId="56BA7E4B" w14:textId="0AEF5D2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6" w:history="1">
            <w:r w:rsidRPr="00FB0256">
              <w:rPr>
                <w:rStyle w:val="Hyperlink"/>
                <w:noProof/>
                <w:lang w:val="en-US" w:eastAsia="zh-CN"/>
              </w:rPr>
              <w:t>8</w:t>
            </w:r>
            <w:r w:rsidRPr="00FB0256">
              <w:rPr>
                <w:rStyle w:val="Hyperlink"/>
                <w:noProof/>
              </w:rPr>
              <w:t>.</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_Toc216608296 \h </w:instrText>
            </w:r>
            <w:r>
              <w:rPr>
                <w:noProof/>
                <w:webHidden/>
              </w:rPr>
            </w:r>
            <w:r>
              <w:rPr>
                <w:noProof/>
                <w:webHidden/>
              </w:rPr>
              <w:fldChar w:fldCharType="separate"/>
            </w:r>
            <w:r>
              <w:rPr>
                <w:noProof/>
                <w:webHidden/>
              </w:rPr>
              <w:t>16</w:t>
            </w:r>
            <w:r>
              <w:rPr>
                <w:noProof/>
                <w:webHidden/>
              </w:rPr>
              <w:fldChar w:fldCharType="end"/>
            </w:r>
          </w:hyperlink>
        </w:p>
        <w:p w14:paraId="4B8BEB65" w14:textId="23C24600"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7" w:history="1">
            <w:r w:rsidRPr="00FB0256">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Free space</w:t>
            </w:r>
            <w:r>
              <w:rPr>
                <w:noProof/>
                <w:webHidden/>
              </w:rPr>
              <w:tab/>
            </w:r>
            <w:r>
              <w:rPr>
                <w:noProof/>
                <w:webHidden/>
              </w:rPr>
              <w:fldChar w:fldCharType="begin" w:fldLock="1"/>
            </w:r>
            <w:r>
              <w:rPr>
                <w:noProof/>
                <w:webHidden/>
              </w:rPr>
              <w:instrText xml:space="preserve"> PAGEREF _Toc216608297 \h </w:instrText>
            </w:r>
            <w:r>
              <w:rPr>
                <w:noProof/>
                <w:webHidden/>
              </w:rPr>
            </w:r>
            <w:r>
              <w:rPr>
                <w:noProof/>
                <w:webHidden/>
              </w:rPr>
              <w:fldChar w:fldCharType="separate"/>
            </w:r>
            <w:r>
              <w:rPr>
                <w:noProof/>
                <w:webHidden/>
              </w:rPr>
              <w:t>16</w:t>
            </w:r>
            <w:r>
              <w:rPr>
                <w:noProof/>
                <w:webHidden/>
              </w:rPr>
              <w:fldChar w:fldCharType="end"/>
            </w:r>
          </w:hyperlink>
        </w:p>
        <w:p w14:paraId="51D26DF6" w14:textId="218C37F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8" w:history="1">
            <w:r w:rsidRPr="00FB0256">
              <w:rPr>
                <w:rStyle w:val="Hyperlink"/>
                <w:noProof/>
                <w:lang w:val="en-US" w:eastAsia="zh-CN"/>
              </w:rPr>
              <w:t>8</w:t>
            </w:r>
            <w:r w:rsidRPr="00FB0256">
              <w:rPr>
                <w:rStyle w:val="Hyperlink"/>
                <w:noProof/>
              </w:rPr>
              <w:t>.</w:t>
            </w:r>
            <w:r w:rsidRPr="00FB0256">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Anechoic Chamber method</w:t>
            </w:r>
            <w:r>
              <w:rPr>
                <w:noProof/>
                <w:webHidden/>
              </w:rPr>
              <w:tab/>
            </w:r>
            <w:r>
              <w:rPr>
                <w:noProof/>
                <w:webHidden/>
              </w:rPr>
              <w:fldChar w:fldCharType="begin" w:fldLock="1"/>
            </w:r>
            <w:r>
              <w:rPr>
                <w:noProof/>
                <w:webHidden/>
              </w:rPr>
              <w:instrText xml:space="preserve"> PAGEREF _Toc216608298 \h </w:instrText>
            </w:r>
            <w:r>
              <w:rPr>
                <w:noProof/>
                <w:webHidden/>
              </w:rPr>
            </w:r>
            <w:r>
              <w:rPr>
                <w:noProof/>
                <w:webHidden/>
              </w:rPr>
              <w:fldChar w:fldCharType="separate"/>
            </w:r>
            <w:r>
              <w:rPr>
                <w:noProof/>
                <w:webHidden/>
              </w:rPr>
              <w:t>17</w:t>
            </w:r>
            <w:r>
              <w:rPr>
                <w:noProof/>
                <w:webHidden/>
              </w:rPr>
              <w:fldChar w:fldCharType="end"/>
            </w:r>
          </w:hyperlink>
        </w:p>
        <w:p w14:paraId="10D16244" w14:textId="327ADD8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9" w:history="1">
            <w:r w:rsidRPr="00FB0256">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General</w:t>
            </w:r>
            <w:r>
              <w:rPr>
                <w:noProof/>
                <w:webHidden/>
              </w:rPr>
              <w:tab/>
            </w:r>
            <w:r>
              <w:rPr>
                <w:noProof/>
                <w:webHidden/>
              </w:rPr>
              <w:fldChar w:fldCharType="begin" w:fldLock="1"/>
            </w:r>
            <w:r>
              <w:rPr>
                <w:noProof/>
                <w:webHidden/>
              </w:rPr>
              <w:instrText xml:space="preserve"> PAGEREF _Toc216608299 \h </w:instrText>
            </w:r>
            <w:r>
              <w:rPr>
                <w:noProof/>
                <w:webHidden/>
              </w:rPr>
            </w:r>
            <w:r>
              <w:rPr>
                <w:noProof/>
                <w:webHidden/>
              </w:rPr>
              <w:fldChar w:fldCharType="separate"/>
            </w:r>
            <w:r>
              <w:rPr>
                <w:noProof/>
                <w:webHidden/>
              </w:rPr>
              <w:t>17</w:t>
            </w:r>
            <w:r>
              <w:rPr>
                <w:noProof/>
                <w:webHidden/>
              </w:rPr>
              <w:fldChar w:fldCharType="end"/>
            </w:r>
          </w:hyperlink>
        </w:p>
        <w:p w14:paraId="4BB393C2" w14:textId="1098241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0" w:history="1">
            <w:r w:rsidRPr="00FB0256">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_Toc216608300 \h </w:instrText>
            </w:r>
            <w:r>
              <w:rPr>
                <w:noProof/>
                <w:webHidden/>
              </w:rPr>
            </w:r>
            <w:r>
              <w:rPr>
                <w:noProof/>
                <w:webHidden/>
              </w:rPr>
              <w:fldChar w:fldCharType="separate"/>
            </w:r>
            <w:r>
              <w:rPr>
                <w:noProof/>
                <w:webHidden/>
              </w:rPr>
              <w:t>17</w:t>
            </w:r>
            <w:r>
              <w:rPr>
                <w:noProof/>
                <w:webHidden/>
              </w:rPr>
              <w:fldChar w:fldCharType="end"/>
            </w:r>
          </w:hyperlink>
        </w:p>
        <w:p w14:paraId="43385723" w14:textId="4E63DA9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1" w:history="1">
            <w:r w:rsidRPr="00FB0256">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Sensitivity</w:t>
            </w:r>
            <w:r w:rsidRPr="00FB0256">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_Toc216608301 \h </w:instrText>
            </w:r>
            <w:r>
              <w:rPr>
                <w:noProof/>
                <w:webHidden/>
              </w:rPr>
            </w:r>
            <w:r>
              <w:rPr>
                <w:noProof/>
                <w:webHidden/>
              </w:rPr>
              <w:fldChar w:fldCharType="separate"/>
            </w:r>
            <w:r>
              <w:rPr>
                <w:noProof/>
                <w:webHidden/>
              </w:rPr>
              <w:t>17</w:t>
            </w:r>
            <w:r>
              <w:rPr>
                <w:noProof/>
                <w:webHidden/>
              </w:rPr>
              <w:fldChar w:fldCharType="end"/>
            </w:r>
          </w:hyperlink>
        </w:p>
        <w:p w14:paraId="6373B580" w14:textId="0046B85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2" w:history="1">
            <w:r w:rsidRPr="00FB0256">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_Toc216608302 \h </w:instrText>
            </w:r>
            <w:r>
              <w:rPr>
                <w:noProof/>
                <w:webHidden/>
              </w:rPr>
            </w:r>
            <w:r>
              <w:rPr>
                <w:noProof/>
                <w:webHidden/>
              </w:rPr>
              <w:fldChar w:fldCharType="separate"/>
            </w:r>
            <w:r>
              <w:rPr>
                <w:noProof/>
                <w:webHidden/>
              </w:rPr>
              <w:t>18</w:t>
            </w:r>
            <w:r>
              <w:rPr>
                <w:noProof/>
                <w:webHidden/>
              </w:rPr>
              <w:fldChar w:fldCharType="end"/>
            </w:r>
          </w:hyperlink>
        </w:p>
        <w:p w14:paraId="6906DCE5" w14:textId="2B2EBD3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03" w:history="1">
            <w:r w:rsidRPr="00FB0256">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RRM</w:t>
            </w:r>
            <w:r>
              <w:rPr>
                <w:noProof/>
                <w:webHidden/>
              </w:rPr>
              <w:tab/>
            </w:r>
            <w:r>
              <w:rPr>
                <w:noProof/>
                <w:webHidden/>
              </w:rPr>
              <w:fldChar w:fldCharType="begin" w:fldLock="1"/>
            </w:r>
            <w:r>
              <w:rPr>
                <w:noProof/>
                <w:webHidden/>
              </w:rPr>
              <w:instrText xml:space="preserve"> PAGEREF _Toc216608303 \h </w:instrText>
            </w:r>
            <w:r>
              <w:rPr>
                <w:noProof/>
                <w:webHidden/>
              </w:rPr>
            </w:r>
            <w:r>
              <w:rPr>
                <w:noProof/>
                <w:webHidden/>
              </w:rPr>
              <w:fldChar w:fldCharType="separate"/>
            </w:r>
            <w:r>
              <w:rPr>
                <w:noProof/>
                <w:webHidden/>
              </w:rPr>
              <w:t>19</w:t>
            </w:r>
            <w:r>
              <w:rPr>
                <w:noProof/>
                <w:webHidden/>
              </w:rPr>
              <w:fldChar w:fldCharType="end"/>
            </w:r>
          </w:hyperlink>
        </w:p>
        <w:p w14:paraId="47551E86" w14:textId="30036E8C"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4" w:history="1">
            <w:r w:rsidRPr="00FB0256">
              <w:rPr>
                <w:rStyle w:val="Hyperlink"/>
                <w:noProof/>
              </w:rPr>
              <w:t>9.</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_Toc216608304 \h </w:instrText>
            </w:r>
            <w:r>
              <w:rPr>
                <w:noProof/>
                <w:webHidden/>
              </w:rPr>
            </w:r>
            <w:r>
              <w:rPr>
                <w:noProof/>
                <w:webHidden/>
              </w:rPr>
              <w:fldChar w:fldCharType="separate"/>
            </w:r>
            <w:r>
              <w:rPr>
                <w:noProof/>
                <w:webHidden/>
              </w:rPr>
              <w:t>19</w:t>
            </w:r>
            <w:r>
              <w:rPr>
                <w:noProof/>
                <w:webHidden/>
              </w:rPr>
              <w:fldChar w:fldCharType="end"/>
            </w:r>
          </w:hyperlink>
        </w:p>
        <w:p w14:paraId="2780D2A6" w14:textId="5B196BE5"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5" w:history="1">
            <w:r w:rsidRPr="00FB0256">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_Toc216608305 \h </w:instrText>
            </w:r>
            <w:r>
              <w:rPr>
                <w:noProof/>
                <w:webHidden/>
              </w:rPr>
            </w:r>
            <w:r>
              <w:rPr>
                <w:noProof/>
                <w:webHidden/>
              </w:rPr>
              <w:fldChar w:fldCharType="separate"/>
            </w:r>
            <w:r>
              <w:rPr>
                <w:noProof/>
                <w:webHidden/>
              </w:rPr>
              <w:t>19</w:t>
            </w:r>
            <w:r>
              <w:rPr>
                <w:noProof/>
                <w:webHidden/>
              </w:rPr>
              <w:fldChar w:fldCharType="end"/>
            </w:r>
          </w:hyperlink>
        </w:p>
        <w:p w14:paraId="141DE739" w14:textId="464F9FB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6" w:history="1">
            <w:r w:rsidRPr="00FB0256">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_Toc216608306 \h </w:instrText>
            </w:r>
            <w:r>
              <w:rPr>
                <w:noProof/>
                <w:webHidden/>
              </w:rPr>
            </w:r>
            <w:r>
              <w:rPr>
                <w:noProof/>
                <w:webHidden/>
              </w:rPr>
              <w:fldChar w:fldCharType="separate"/>
            </w:r>
            <w:r>
              <w:rPr>
                <w:noProof/>
                <w:webHidden/>
              </w:rPr>
              <w:t>19</w:t>
            </w:r>
            <w:r>
              <w:rPr>
                <w:noProof/>
                <w:webHidden/>
              </w:rPr>
              <w:fldChar w:fldCharType="end"/>
            </w:r>
          </w:hyperlink>
        </w:p>
        <w:p w14:paraId="5A3C4308" w14:textId="667EA6B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7" w:history="1">
            <w:r w:rsidRPr="00FB0256">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_Toc216608307 \h </w:instrText>
            </w:r>
            <w:r>
              <w:rPr>
                <w:noProof/>
                <w:webHidden/>
              </w:rPr>
            </w:r>
            <w:r>
              <w:rPr>
                <w:noProof/>
                <w:webHidden/>
              </w:rPr>
              <w:fldChar w:fldCharType="separate"/>
            </w:r>
            <w:r>
              <w:rPr>
                <w:noProof/>
                <w:webHidden/>
              </w:rPr>
              <w:t>19</w:t>
            </w:r>
            <w:r>
              <w:rPr>
                <w:noProof/>
                <w:webHidden/>
              </w:rPr>
              <w:fldChar w:fldCharType="end"/>
            </w:r>
          </w:hyperlink>
        </w:p>
        <w:p w14:paraId="54E47521" w14:textId="514DD84F"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8" w:history="1">
            <w:r w:rsidRPr="00FB0256">
              <w:rPr>
                <w:rStyle w:val="Hyperlink"/>
                <w:noProof/>
              </w:rPr>
              <w:t>9.</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timing</w:t>
            </w:r>
            <w:r>
              <w:rPr>
                <w:noProof/>
                <w:webHidden/>
              </w:rPr>
              <w:tab/>
            </w:r>
            <w:r>
              <w:rPr>
                <w:noProof/>
                <w:webHidden/>
              </w:rPr>
              <w:fldChar w:fldCharType="begin" w:fldLock="1"/>
            </w:r>
            <w:r>
              <w:rPr>
                <w:noProof/>
                <w:webHidden/>
              </w:rPr>
              <w:instrText xml:space="preserve"> PAGEREF _Toc216608308 \h </w:instrText>
            </w:r>
            <w:r>
              <w:rPr>
                <w:noProof/>
                <w:webHidden/>
              </w:rPr>
            </w:r>
            <w:r>
              <w:rPr>
                <w:noProof/>
                <w:webHidden/>
              </w:rPr>
              <w:fldChar w:fldCharType="separate"/>
            </w:r>
            <w:r>
              <w:rPr>
                <w:noProof/>
                <w:webHidden/>
              </w:rPr>
              <w:t>19</w:t>
            </w:r>
            <w:r>
              <w:rPr>
                <w:noProof/>
                <w:webHidden/>
              </w:rPr>
              <w:fldChar w:fldCharType="end"/>
            </w:r>
          </w:hyperlink>
        </w:p>
        <w:p w14:paraId="5B6E4A0E" w14:textId="6D393FA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9" w:history="1">
            <w:r w:rsidRPr="00FB0256">
              <w:rPr>
                <w:rStyle w:val="Hyperlink"/>
                <w:noProof/>
              </w:rPr>
              <w:t>9.</w:t>
            </w:r>
            <w:r w:rsidRPr="00FB0256">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transmit timing</w:t>
            </w:r>
            <w:r>
              <w:rPr>
                <w:noProof/>
                <w:webHidden/>
              </w:rPr>
              <w:tab/>
            </w:r>
            <w:r>
              <w:rPr>
                <w:noProof/>
                <w:webHidden/>
              </w:rPr>
              <w:fldChar w:fldCharType="begin" w:fldLock="1"/>
            </w:r>
            <w:r>
              <w:rPr>
                <w:noProof/>
                <w:webHidden/>
              </w:rPr>
              <w:instrText xml:space="preserve"> PAGEREF _Toc216608309 \h </w:instrText>
            </w:r>
            <w:r>
              <w:rPr>
                <w:noProof/>
                <w:webHidden/>
              </w:rPr>
            </w:r>
            <w:r>
              <w:rPr>
                <w:noProof/>
                <w:webHidden/>
              </w:rPr>
              <w:fldChar w:fldCharType="separate"/>
            </w:r>
            <w:r>
              <w:rPr>
                <w:noProof/>
                <w:webHidden/>
              </w:rPr>
              <w:t>19</w:t>
            </w:r>
            <w:r>
              <w:rPr>
                <w:noProof/>
                <w:webHidden/>
              </w:rPr>
              <w:fldChar w:fldCharType="end"/>
            </w:r>
          </w:hyperlink>
        </w:p>
        <w:p w14:paraId="311BD779" w14:textId="5767F0E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0" w:history="1">
            <w:r w:rsidRPr="00FB0256">
              <w:rPr>
                <w:rStyle w:val="Hyperlink"/>
                <w:noProof/>
              </w:rPr>
              <w:t>9.</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w:t>
            </w:r>
            <w:r w:rsidRPr="00FB0256">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_Toc216608310 \h </w:instrText>
            </w:r>
            <w:r>
              <w:rPr>
                <w:noProof/>
                <w:webHidden/>
              </w:rPr>
            </w:r>
            <w:r>
              <w:rPr>
                <w:noProof/>
                <w:webHidden/>
              </w:rPr>
              <w:fldChar w:fldCharType="separate"/>
            </w:r>
            <w:r>
              <w:rPr>
                <w:noProof/>
                <w:webHidden/>
              </w:rPr>
              <w:t>20</w:t>
            </w:r>
            <w:r>
              <w:rPr>
                <w:noProof/>
                <w:webHidden/>
              </w:rPr>
              <w:fldChar w:fldCharType="end"/>
            </w:r>
          </w:hyperlink>
        </w:p>
        <w:p w14:paraId="14261560" w14:textId="54CB1E84"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1" w:history="1">
            <w:r w:rsidRPr="00FB0256">
              <w:rPr>
                <w:rStyle w:val="Hyperlink"/>
                <w:rFonts w:eastAsia="SimSun"/>
                <w:noProof/>
                <w:lang w:val="en-US" w:eastAsia="zh-CN"/>
              </w:rPr>
              <w:t>B</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_Toc216608311 \h </w:instrText>
            </w:r>
            <w:r>
              <w:rPr>
                <w:noProof/>
                <w:webHidden/>
              </w:rPr>
            </w:r>
            <w:r>
              <w:rPr>
                <w:noProof/>
                <w:webHidden/>
              </w:rPr>
              <w:fldChar w:fldCharType="separate"/>
            </w:r>
            <w:r>
              <w:rPr>
                <w:noProof/>
                <w:webHidden/>
              </w:rPr>
              <w:t>22</w:t>
            </w:r>
            <w:r>
              <w:rPr>
                <w:noProof/>
                <w:webHidden/>
              </w:rPr>
              <w:fldChar w:fldCharType="end"/>
            </w:r>
          </w:hyperlink>
        </w:p>
        <w:p w14:paraId="140EC43E" w14:textId="5D29A88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2" w:history="1">
            <w:r w:rsidRPr="00FB0256">
              <w:rPr>
                <w:rStyle w:val="Hyperlink"/>
                <w:rFonts w:eastAsia="SimSun"/>
                <w:noProof/>
                <w:lang w:val="en-US" w:eastAsia="zh-CN"/>
              </w:rPr>
              <w:t>B</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R2D reference measurement channels</w:t>
            </w:r>
            <w:r>
              <w:rPr>
                <w:noProof/>
                <w:webHidden/>
              </w:rPr>
              <w:tab/>
            </w:r>
            <w:r>
              <w:rPr>
                <w:noProof/>
                <w:webHidden/>
              </w:rPr>
              <w:fldChar w:fldCharType="begin" w:fldLock="1"/>
            </w:r>
            <w:r>
              <w:rPr>
                <w:noProof/>
                <w:webHidden/>
              </w:rPr>
              <w:instrText xml:space="preserve"> PAGEREF _Toc216608312 \h </w:instrText>
            </w:r>
            <w:r>
              <w:rPr>
                <w:noProof/>
                <w:webHidden/>
              </w:rPr>
            </w:r>
            <w:r>
              <w:rPr>
                <w:noProof/>
                <w:webHidden/>
              </w:rPr>
              <w:fldChar w:fldCharType="separate"/>
            </w:r>
            <w:r>
              <w:rPr>
                <w:noProof/>
                <w:webHidden/>
              </w:rPr>
              <w:t>22</w:t>
            </w:r>
            <w:r>
              <w:rPr>
                <w:noProof/>
                <w:webHidden/>
              </w:rPr>
              <w:fldChar w:fldCharType="end"/>
            </w:r>
          </w:hyperlink>
        </w:p>
        <w:p w14:paraId="158B3320" w14:textId="60F6EE7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3" w:history="1">
            <w:r w:rsidRPr="00FB0256">
              <w:rPr>
                <w:rStyle w:val="Hyperlink"/>
                <w:noProof/>
                <w:lang w:val="en-US" w:eastAsia="zh-CN"/>
              </w:rPr>
              <w:t>B.2</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reference sensitivity level (</w:t>
            </w:r>
            <w:r w:rsidRPr="00FB0256">
              <w:rPr>
                <w:rStyle w:val="Hyperlink"/>
                <w:noProof/>
                <w:lang w:val="en-US" w:eastAsia="zh-CN"/>
              </w:rPr>
              <w:t>OOK</w:t>
            </w:r>
            <w:r w:rsidRPr="00FB0256">
              <w:rPr>
                <w:rStyle w:val="Hyperlink"/>
                <w:noProof/>
              </w:rPr>
              <w:t>)</w:t>
            </w:r>
            <w:r>
              <w:rPr>
                <w:noProof/>
                <w:webHidden/>
              </w:rPr>
              <w:tab/>
            </w:r>
            <w:r>
              <w:rPr>
                <w:noProof/>
                <w:webHidden/>
              </w:rPr>
              <w:fldChar w:fldCharType="begin" w:fldLock="1"/>
            </w:r>
            <w:r>
              <w:rPr>
                <w:noProof/>
                <w:webHidden/>
              </w:rPr>
              <w:instrText xml:space="preserve"> PAGEREF _Toc216608313 \h </w:instrText>
            </w:r>
            <w:r>
              <w:rPr>
                <w:noProof/>
                <w:webHidden/>
              </w:rPr>
            </w:r>
            <w:r>
              <w:rPr>
                <w:noProof/>
                <w:webHidden/>
              </w:rPr>
              <w:fldChar w:fldCharType="separate"/>
            </w:r>
            <w:r>
              <w:rPr>
                <w:noProof/>
                <w:webHidden/>
              </w:rPr>
              <w:t>22</w:t>
            </w:r>
            <w:r>
              <w:rPr>
                <w:noProof/>
                <w:webHidden/>
              </w:rPr>
              <w:fldChar w:fldCharType="end"/>
            </w:r>
          </w:hyperlink>
        </w:p>
        <w:p w14:paraId="183519BC" w14:textId="37AA9F16"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4" w:history="1">
            <w:r w:rsidRPr="00FB0256">
              <w:rPr>
                <w:rStyle w:val="Hyperlink"/>
                <w:noProof/>
                <w:lang w:val="en-US" w:eastAsia="zh-CN"/>
              </w:rPr>
              <w:t>B.2</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maximum input level</w:t>
            </w:r>
            <w:r>
              <w:rPr>
                <w:noProof/>
                <w:webHidden/>
              </w:rPr>
              <w:tab/>
            </w:r>
            <w:r>
              <w:rPr>
                <w:noProof/>
                <w:webHidden/>
              </w:rPr>
              <w:fldChar w:fldCharType="begin" w:fldLock="1"/>
            </w:r>
            <w:r>
              <w:rPr>
                <w:noProof/>
                <w:webHidden/>
              </w:rPr>
              <w:instrText xml:space="preserve"> PAGEREF _Toc216608314 \h </w:instrText>
            </w:r>
            <w:r>
              <w:rPr>
                <w:noProof/>
                <w:webHidden/>
              </w:rPr>
            </w:r>
            <w:r>
              <w:rPr>
                <w:noProof/>
                <w:webHidden/>
              </w:rPr>
              <w:fldChar w:fldCharType="separate"/>
            </w:r>
            <w:r>
              <w:rPr>
                <w:noProof/>
                <w:webHidden/>
              </w:rPr>
              <w:t>23</w:t>
            </w:r>
            <w:r>
              <w:rPr>
                <w:noProof/>
                <w:webHidden/>
              </w:rPr>
              <w:fldChar w:fldCharType="end"/>
            </w:r>
          </w:hyperlink>
        </w:p>
        <w:p w14:paraId="4829033C" w14:textId="6EBAE9D7"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5" w:history="1">
            <w:r w:rsidRPr="00FB0256">
              <w:rPr>
                <w:rStyle w:val="Hyperlink"/>
                <w:rFonts w:eastAsia="SimSun"/>
                <w:noProof/>
                <w:lang w:val="en-US" w:eastAsia="zh-CN"/>
              </w:rPr>
              <w:t>B</w:t>
            </w:r>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D2R reference measurement channels</w:t>
            </w:r>
            <w:r>
              <w:rPr>
                <w:noProof/>
                <w:webHidden/>
              </w:rPr>
              <w:tab/>
            </w:r>
            <w:r>
              <w:rPr>
                <w:noProof/>
                <w:webHidden/>
              </w:rPr>
              <w:fldChar w:fldCharType="begin" w:fldLock="1"/>
            </w:r>
            <w:r>
              <w:rPr>
                <w:noProof/>
                <w:webHidden/>
              </w:rPr>
              <w:instrText xml:space="preserve"> PAGEREF _Toc216608315 \h </w:instrText>
            </w:r>
            <w:r>
              <w:rPr>
                <w:noProof/>
                <w:webHidden/>
              </w:rPr>
            </w:r>
            <w:r>
              <w:rPr>
                <w:noProof/>
                <w:webHidden/>
              </w:rPr>
              <w:fldChar w:fldCharType="separate"/>
            </w:r>
            <w:r>
              <w:rPr>
                <w:noProof/>
                <w:webHidden/>
              </w:rPr>
              <w:t>24</w:t>
            </w:r>
            <w:r>
              <w:rPr>
                <w:noProof/>
                <w:webHidden/>
              </w:rPr>
              <w:fldChar w:fldCharType="end"/>
            </w:r>
          </w:hyperlink>
        </w:p>
        <w:p w14:paraId="686DE8A4" w14:textId="0D30D9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6" w:history="1">
            <w:r w:rsidRPr="00FB0256">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_Toc216608316 \h </w:instrText>
            </w:r>
            <w:r>
              <w:rPr>
                <w:noProof/>
                <w:webHidden/>
              </w:rPr>
            </w:r>
            <w:r>
              <w:rPr>
                <w:noProof/>
                <w:webHidden/>
              </w:rPr>
              <w:fldChar w:fldCharType="separate"/>
            </w:r>
            <w:r>
              <w:rPr>
                <w:noProof/>
                <w:webHidden/>
              </w:rPr>
              <w:t>24</w:t>
            </w:r>
            <w:r>
              <w:rPr>
                <w:noProof/>
                <w:webHidden/>
              </w:rPr>
              <w:fldChar w:fldCharType="end"/>
            </w:r>
          </w:hyperlink>
        </w:p>
        <w:p w14:paraId="5256716F" w14:textId="5B82BF3B"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18" w:name="_Toc216608258"/>
      <w:r>
        <w:lastRenderedPageBreak/>
        <w:t>Foreword</w:t>
      </w:r>
      <w:bookmarkEnd w:id="1"/>
      <w:bookmarkEnd w:id="2"/>
      <w:bookmarkEnd w:id="3"/>
      <w:bookmarkEnd w:id="18"/>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9" w:name="_Toc194056403"/>
      <w:bookmarkStart w:id="20" w:name="_Toc2817"/>
      <w:bookmarkStart w:id="21" w:name="_Toc194056364"/>
      <w:bookmarkStart w:id="22" w:name="_Toc216608259"/>
      <w:r>
        <w:lastRenderedPageBreak/>
        <w:t>1</w:t>
      </w:r>
      <w:r>
        <w:tab/>
        <w:t>Scope</w:t>
      </w:r>
      <w:bookmarkEnd w:id="19"/>
      <w:bookmarkEnd w:id="20"/>
      <w:bookmarkEnd w:id="21"/>
      <w:bookmarkEnd w:id="22"/>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3" w:name="_Toc194056365"/>
      <w:bookmarkStart w:id="24" w:name="_Toc194056404"/>
      <w:bookmarkStart w:id="25" w:name="_Toc8181"/>
      <w:bookmarkStart w:id="26" w:name="_Toc216608260"/>
      <w:r>
        <w:t>2</w:t>
      </w:r>
      <w:r>
        <w:tab/>
        <w:t>References</w:t>
      </w:r>
      <w:bookmarkEnd w:id="23"/>
      <w:bookmarkEnd w:id="24"/>
      <w:bookmarkEnd w:id="25"/>
      <w:bookmarkEnd w:id="26"/>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7" w:name="OLE_LINK1"/>
      <w:bookmarkStart w:id="28" w:name="OLE_LINK4"/>
      <w:bookmarkStart w:id="29" w:name="OLE_LINK2"/>
      <w:bookmarkStart w:id="30"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1" w:name="_Toc194056405"/>
      <w:bookmarkStart w:id="32" w:name="_Toc14805"/>
      <w:bookmarkStart w:id="33" w:name="_Toc194056366"/>
      <w:bookmarkStart w:id="34" w:name="_Toc216608261"/>
      <w:r>
        <w:t>3</w:t>
      </w:r>
      <w:r>
        <w:tab/>
        <w:t>Definitions, symbols and abbreviations</w:t>
      </w:r>
      <w:bookmarkEnd w:id="31"/>
      <w:bookmarkEnd w:id="32"/>
      <w:bookmarkEnd w:id="33"/>
      <w:bookmarkEnd w:id="34"/>
    </w:p>
    <w:p w14:paraId="2348D0D2" w14:textId="77777777" w:rsidR="006E1B8E" w:rsidRDefault="00000000">
      <w:pPr>
        <w:pStyle w:val="Heading2"/>
      </w:pPr>
      <w:bookmarkStart w:id="35" w:name="_Toc194056406"/>
      <w:bookmarkStart w:id="36" w:name="_Toc194056367"/>
      <w:bookmarkStart w:id="37" w:name="_Toc5617"/>
      <w:bookmarkStart w:id="38" w:name="_Toc216608262"/>
      <w:r>
        <w:t>3.1</w:t>
      </w:r>
      <w:r>
        <w:tab/>
        <w:t>Definitions</w:t>
      </w:r>
      <w:bookmarkEnd w:id="35"/>
      <w:bookmarkEnd w:id="36"/>
      <w:bookmarkEnd w:id="37"/>
      <w:bookmarkEnd w:id="38"/>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9" w:name="_Toc10395"/>
      <w:bookmarkStart w:id="40" w:name="_Toc194056368"/>
      <w:bookmarkStart w:id="41" w:name="_Toc194056407"/>
      <w:bookmarkStart w:id="42" w:name="_Toc216608263"/>
      <w:r>
        <w:t>3.2</w:t>
      </w:r>
      <w:r>
        <w:tab/>
        <w:t>Symbols</w:t>
      </w:r>
      <w:bookmarkEnd w:id="39"/>
      <w:bookmarkEnd w:id="40"/>
      <w:bookmarkEnd w:id="41"/>
      <w:bookmarkEnd w:id="42"/>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r>
        <w:t>BW</w:t>
      </w:r>
      <w:r>
        <w:rPr>
          <w:vertAlign w:val="subscript"/>
        </w:rPr>
        <w:t>Channel</w:t>
      </w:r>
      <w:r>
        <w:tab/>
      </w:r>
      <w:r>
        <w:rPr>
          <w:i/>
        </w:rPr>
        <w:t>channel bandwidth</w:t>
      </w:r>
    </w:p>
    <w:p w14:paraId="462C5584" w14:textId="77777777" w:rsidR="00A06CCF" w:rsidRDefault="00A06CCF" w:rsidP="00A06CCF">
      <w:pPr>
        <w:pStyle w:val="EW"/>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r>
        <w:t>BW</w:t>
      </w:r>
      <w:r>
        <w:rPr>
          <w:vertAlign w:val="subscript"/>
        </w:rPr>
        <w:t>GB,low</w:t>
      </w:r>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r>
        <w:t>BW</w:t>
      </w:r>
      <w:r>
        <w:rPr>
          <w:vertAlign w:val="subscript"/>
        </w:rPr>
        <w:t>GB,high</w:t>
      </w:r>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r>
        <w:t>ΔF</w:t>
      </w:r>
      <w:r>
        <w:rPr>
          <w:vertAlign w:val="subscript"/>
        </w:rPr>
        <w:t>Global</w:t>
      </w:r>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D4D1D34" w14:textId="40B63726" w:rsidR="00A06CCF" w:rsidRDefault="00A06CCF" w:rsidP="00A06CCF">
      <w:pPr>
        <w:pStyle w:val="EW"/>
      </w:pPr>
      <w:r>
        <w:t>Δf</w:t>
      </w:r>
      <w:r>
        <w:rPr>
          <w:vertAlign w:val="subscript"/>
        </w:rPr>
        <w:t>OOB</w:t>
      </w:r>
      <w:r>
        <w:rPr>
          <w:vertAlign w:val="subscript"/>
        </w:rPr>
        <w:tab/>
      </w:r>
      <w:r>
        <w:t>Δ Frequency of Out Of Band emissionΔF</w:t>
      </w:r>
      <w:r>
        <w:rPr>
          <w:vertAlign w:val="subscript"/>
        </w:rPr>
        <w:t>Raster</w:t>
      </w:r>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r>
        <w:t>F</w:t>
      </w:r>
      <w:r>
        <w:rPr>
          <w:vertAlign w:val="subscript"/>
        </w:rPr>
        <w:t>DL,low</w:t>
      </w:r>
      <w:r>
        <w:rPr>
          <w:vertAlign w:val="subscript"/>
        </w:rPr>
        <w:tab/>
      </w:r>
      <w:r>
        <w:t xml:space="preserve">The lowest frequency of the downlink </w:t>
      </w:r>
      <w:r>
        <w:rPr>
          <w:i/>
        </w:rPr>
        <w:t>operating band</w:t>
      </w:r>
    </w:p>
    <w:p w14:paraId="5F6D7120" w14:textId="77777777" w:rsidR="00A06CCF" w:rsidRDefault="00A06CCF" w:rsidP="00A06CCF">
      <w:pPr>
        <w:pStyle w:val="EW"/>
      </w:pPr>
      <w:r>
        <w:t>F</w:t>
      </w:r>
      <w:r>
        <w:rPr>
          <w:vertAlign w:val="subscript"/>
        </w:rPr>
        <w:t>DL,high</w:t>
      </w:r>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lastRenderedPageBreak/>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r>
        <w:t>F</w:t>
      </w:r>
      <w:r>
        <w:rPr>
          <w:vertAlign w:val="subscript"/>
        </w:rPr>
        <w:t>UL,low</w:t>
      </w:r>
      <w:r>
        <w:rPr>
          <w:vertAlign w:val="subscript"/>
        </w:rPr>
        <w:tab/>
      </w:r>
      <w:r>
        <w:t xml:space="preserve">The lowest frequency of the uplink </w:t>
      </w:r>
      <w:r>
        <w:rPr>
          <w:i/>
        </w:rPr>
        <w:t>operating band</w:t>
      </w:r>
    </w:p>
    <w:p w14:paraId="29CC6015" w14:textId="77777777" w:rsidR="00A06CCF" w:rsidRDefault="00A06CCF" w:rsidP="00A06CCF">
      <w:pPr>
        <w:pStyle w:val="EW"/>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6pt;height:15pt" o:ole="">
            <v:imagedata r:id="rId13" o:title=""/>
          </v:shape>
          <o:OLEObject Type="Embed" ProgID="Equation.3" ShapeID="_x0000_i1027" DrawAspect="Content" ObjectID="_1829441456"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43" w:name="_Toc194056369"/>
      <w:bookmarkStart w:id="44" w:name="_Toc194056408"/>
      <w:bookmarkStart w:id="45" w:name="_Toc20242"/>
      <w:bookmarkStart w:id="46" w:name="_Toc216608264"/>
      <w:r>
        <w:t>3.3</w:t>
      </w:r>
      <w:r>
        <w:tab/>
        <w:t>Abbreviations</w:t>
      </w:r>
      <w:bookmarkEnd w:id="43"/>
      <w:bookmarkEnd w:id="44"/>
      <w:bookmarkEnd w:id="45"/>
      <w:bookmarkEnd w:id="46"/>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7" w:name="_Toc1530"/>
      <w:bookmarkStart w:id="48" w:name="_Toc194056409"/>
      <w:bookmarkStart w:id="49" w:name="_Toc194056370"/>
      <w:bookmarkStart w:id="50" w:name="_Toc216608265"/>
      <w:r>
        <w:lastRenderedPageBreak/>
        <w:t>4</w:t>
      </w:r>
      <w:r>
        <w:tab/>
        <w:t>General</w:t>
      </w:r>
      <w:bookmarkEnd w:id="47"/>
      <w:bookmarkEnd w:id="48"/>
      <w:bookmarkEnd w:id="49"/>
      <w:bookmarkEnd w:id="50"/>
    </w:p>
    <w:p w14:paraId="591BAEAE" w14:textId="77777777" w:rsidR="006E1B8E" w:rsidRDefault="00000000">
      <w:pPr>
        <w:pStyle w:val="Heading2"/>
      </w:pPr>
      <w:bookmarkStart w:id="51" w:name="_Toc194056410"/>
      <w:bookmarkStart w:id="52" w:name="_Toc20807"/>
      <w:bookmarkStart w:id="53" w:name="_Toc194056371"/>
      <w:bookmarkStart w:id="54" w:name="_Toc216608266"/>
      <w:r>
        <w:t>4.1</w:t>
      </w:r>
      <w:r>
        <w:tab/>
        <w:t>Relationship between minimum requirements and test requirements</w:t>
      </w:r>
      <w:bookmarkEnd w:id="51"/>
      <w:bookmarkEnd w:id="52"/>
      <w:bookmarkEnd w:id="53"/>
      <w:bookmarkEnd w:id="54"/>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55" w:name="_Toc4741"/>
      <w:bookmarkStart w:id="56" w:name="_Toc194056411"/>
      <w:bookmarkStart w:id="57" w:name="_Toc194056372"/>
      <w:bookmarkStart w:id="58" w:name="_Toc216608267"/>
      <w:r>
        <w:t>4.2</w:t>
      </w:r>
      <w:r>
        <w:tab/>
        <w:t>Applicability of minimum requirements</w:t>
      </w:r>
      <w:bookmarkEnd w:id="55"/>
      <w:bookmarkEnd w:id="56"/>
      <w:bookmarkEnd w:id="57"/>
      <w:bookmarkEnd w:id="58"/>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59" w:name="_Toc194056373"/>
      <w:bookmarkStart w:id="60" w:name="_Toc19398"/>
      <w:bookmarkStart w:id="61" w:name="_Toc194056412"/>
      <w:bookmarkStart w:id="62" w:name="_Toc216608268"/>
      <w:r>
        <w:t>5</w:t>
      </w:r>
      <w:r>
        <w:tab/>
        <w:t>Operating bands and channel arrangement</w:t>
      </w:r>
      <w:bookmarkEnd w:id="59"/>
      <w:bookmarkEnd w:id="60"/>
      <w:bookmarkEnd w:id="61"/>
      <w:bookmarkEnd w:id="62"/>
    </w:p>
    <w:p w14:paraId="3E65BFFB" w14:textId="77777777" w:rsidR="006E1B8E" w:rsidRDefault="00000000">
      <w:pPr>
        <w:pStyle w:val="Heading2"/>
      </w:pPr>
      <w:bookmarkStart w:id="63" w:name="_Toc216608269"/>
      <w:r>
        <w:t>5.1</w:t>
      </w:r>
      <w:r>
        <w:tab/>
        <w:t>General</w:t>
      </w:r>
      <w:bookmarkEnd w:id="63"/>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64" w:name="_Toc216608270"/>
      <w:r>
        <w:t>5.2</w:t>
      </w:r>
      <w:r>
        <w:tab/>
        <w:t>Operating bands</w:t>
      </w:r>
      <w:bookmarkEnd w:id="64"/>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r>
              <w:t>F</w:t>
            </w:r>
            <w:r>
              <w:rPr>
                <w:vertAlign w:val="subscript"/>
              </w:rPr>
              <w:t xml:space="preserve">UL_low </w:t>
            </w:r>
            <w:r>
              <w:t xml:space="preserve">  –  F</w:t>
            </w:r>
            <w:r>
              <w:rPr>
                <w:vertAlign w:val="subscript"/>
              </w:rPr>
              <w:t>UL_high</w:t>
            </w:r>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r>
              <w:t>F</w:t>
            </w:r>
            <w:r>
              <w:rPr>
                <w:vertAlign w:val="subscript"/>
              </w:rPr>
              <w:t>DL_low</w:t>
            </w:r>
            <w:r>
              <w:t xml:space="preserve">   –  F</w:t>
            </w:r>
            <w:r>
              <w:rPr>
                <w:vertAlign w:val="subscript"/>
              </w:rPr>
              <w:t>DL_high</w:t>
            </w:r>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65" w:name="_Toc115186126"/>
      <w:bookmarkStart w:id="66" w:name="_Toc107474853"/>
      <w:bookmarkStart w:id="67" w:name="_Toc131740765"/>
      <w:bookmarkStart w:id="68" w:name="_Toc106782751"/>
      <w:bookmarkStart w:id="69" w:name="_Toc107419226"/>
      <w:bookmarkStart w:id="70" w:name="_Toc124266409"/>
      <w:bookmarkStart w:id="71" w:name="_Toc156567342"/>
      <w:bookmarkStart w:id="72" w:name="_Toc123054328"/>
      <w:bookmarkStart w:id="73" w:name="_Toc114255446"/>
      <w:bookmarkStart w:id="74" w:name="_Toc138837521"/>
      <w:bookmarkStart w:id="75" w:name="_Toc131595767"/>
      <w:bookmarkStart w:id="76" w:name="_Toc123717429"/>
      <w:bookmarkStart w:id="77" w:name="_Toc124157005"/>
      <w:bookmarkStart w:id="78" w:name="_Toc107311642"/>
      <w:bookmarkStart w:id="79" w:name="_Toc123048940"/>
      <w:bookmarkStart w:id="80" w:name="_Toc131766299"/>
      <w:bookmarkStart w:id="81" w:name="_Toc123051859"/>
      <w:bookmarkStart w:id="82" w:name="_Toc216608271"/>
      <w:bookmarkStart w:id="83" w:name="_Toc26698"/>
      <w:bookmarkStart w:id="84" w:name="_Toc194056376"/>
      <w:bookmarkStart w:id="85" w:name="_Toc194056415"/>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F15F6C4" w14:textId="77777777" w:rsidR="006E1B8E" w:rsidRDefault="00000000">
      <w:pPr>
        <w:pStyle w:val="Heading3"/>
        <w:ind w:left="0" w:firstLine="0"/>
        <w:rPr>
          <w:lang w:val="en-US" w:eastAsia="zh-CN"/>
        </w:rPr>
      </w:pPr>
      <w:bookmarkStart w:id="86" w:name="_Toc21660827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86"/>
    </w:p>
    <w:p w14:paraId="48A891DF" w14:textId="77777777" w:rsidR="006E1B8E" w:rsidRDefault="00000000">
      <w:pPr>
        <w:pStyle w:val="Heading4"/>
        <w:rPr>
          <w:lang w:val="sv-SE"/>
        </w:rPr>
      </w:pPr>
      <w:bookmarkStart w:id="87" w:name="_Toc106782752"/>
      <w:bookmarkStart w:id="88" w:name="_Toc53178131"/>
      <w:bookmarkStart w:id="89" w:name="_Toc115186127"/>
      <w:bookmarkStart w:id="90" w:name="_Toc61178808"/>
      <w:bookmarkStart w:id="91" w:name="_Toc90422559"/>
      <w:bookmarkStart w:id="92" w:name="_Toc131740766"/>
      <w:bookmarkStart w:id="93" w:name="_Toc37267489"/>
      <w:bookmarkStart w:id="94" w:name="_Toc29811633"/>
      <w:bookmarkStart w:id="95" w:name="_Toc37260101"/>
      <w:bookmarkStart w:id="96" w:name="_Toc45893404"/>
      <w:bookmarkStart w:id="97" w:name="_Toc61179278"/>
      <w:bookmarkStart w:id="98" w:name="_Toc156567343"/>
      <w:bookmarkStart w:id="99" w:name="_Toc131595768"/>
      <w:bookmarkStart w:id="100" w:name="_Toc124157006"/>
      <w:bookmarkStart w:id="101" w:name="_Toc107419227"/>
      <w:bookmarkStart w:id="102" w:name="_Toc74663172"/>
      <w:bookmarkStart w:id="103" w:name="_Toc123048941"/>
      <w:bookmarkStart w:id="104" w:name="_Toc44712091"/>
      <w:bookmarkStart w:id="105" w:name="_Toc107311643"/>
      <w:bookmarkStart w:id="106" w:name="_Toc123051860"/>
      <w:bookmarkStart w:id="107" w:name="_Toc124266410"/>
      <w:bookmarkStart w:id="108" w:name="_Toc138837522"/>
      <w:bookmarkStart w:id="109" w:name="_Toc36817185"/>
      <w:bookmarkStart w:id="110" w:name="_Toc114255447"/>
      <w:bookmarkStart w:id="111" w:name="_Toc21127427"/>
      <w:bookmarkStart w:id="112" w:name="_Toc82621712"/>
      <w:bookmarkStart w:id="113" w:name="_Toc53178582"/>
      <w:bookmarkStart w:id="114" w:name="_Toc67916574"/>
      <w:bookmarkStart w:id="115" w:name="_Toc131766300"/>
      <w:bookmarkStart w:id="116" w:name="_Toc107474854"/>
      <w:bookmarkStart w:id="117" w:name="_Toc123054329"/>
      <w:bookmarkStart w:id="118" w:name="_Toc123717430"/>
      <w:r>
        <w:rPr>
          <w:lang w:val="sv-SE"/>
        </w:rPr>
        <w:t>5.3.1</w:t>
      </w:r>
      <w:r>
        <w:rPr>
          <w:rFonts w:hint="eastAsia"/>
          <w:lang w:val="en-US" w:eastAsia="zh-CN"/>
        </w:rPr>
        <w:t>.1</w:t>
      </w:r>
      <w:r>
        <w:rPr>
          <w:lang w:val="sv-SE"/>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19"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19"/>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20" w:name="_Toc107311644"/>
      <w:bookmarkStart w:id="121" w:name="_Toc107474855"/>
      <w:bookmarkStart w:id="122" w:name="_Toc131595769"/>
      <w:bookmarkStart w:id="123" w:name="_Toc61178809"/>
      <w:bookmarkStart w:id="124" w:name="_Toc44712092"/>
      <w:bookmarkStart w:id="125" w:name="_Toc53178583"/>
      <w:bookmarkStart w:id="126" w:name="_Toc45893405"/>
      <w:bookmarkStart w:id="127" w:name="_Toc114255448"/>
      <w:bookmarkStart w:id="128" w:name="_Toc156567344"/>
      <w:bookmarkStart w:id="129" w:name="_Toc123048942"/>
      <w:bookmarkStart w:id="130" w:name="_Toc37267490"/>
      <w:bookmarkStart w:id="131" w:name="_Toc13080138"/>
      <w:bookmarkStart w:id="132" w:name="_Toc67916575"/>
      <w:bookmarkStart w:id="133" w:name="_Toc37260102"/>
      <w:bookmarkStart w:id="134" w:name="_Toc123051861"/>
      <w:bookmarkStart w:id="135" w:name="_Toc131740767"/>
      <w:bookmarkStart w:id="136" w:name="_Toc53178132"/>
      <w:bookmarkStart w:id="137" w:name="_Toc107419228"/>
      <w:bookmarkStart w:id="138" w:name="_Toc123054330"/>
      <w:bookmarkStart w:id="139" w:name="_Toc82621713"/>
      <w:bookmarkStart w:id="140" w:name="_Toc123717431"/>
      <w:bookmarkStart w:id="141" w:name="_Toc29811634"/>
      <w:bookmarkStart w:id="142" w:name="_Toc124157007"/>
      <w:bookmarkStart w:id="143" w:name="_Toc131766301"/>
      <w:bookmarkStart w:id="144" w:name="_Toc90422560"/>
      <w:bookmarkStart w:id="145" w:name="_Toc124266411"/>
      <w:bookmarkStart w:id="146" w:name="_Toc74663173"/>
      <w:bookmarkStart w:id="147" w:name="_Toc61179279"/>
      <w:bookmarkStart w:id="148" w:name="_Toc106782753"/>
      <w:bookmarkStart w:id="149" w:name="_Toc36817186"/>
      <w:bookmarkStart w:id="150" w:name="_Toc115186128"/>
      <w:bookmarkStart w:id="151" w:name="_Toc138837523"/>
      <w:bookmarkStart w:id="152"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91B97C" w14:textId="0C51CA7C" w:rsidR="003B6411" w:rsidRDefault="003B6411" w:rsidP="003B6411">
      <w:pPr>
        <w:rPr>
          <w:rFonts w:eastAsiaTheme="minorEastAsia"/>
          <w:lang w:val="en-US" w:eastAsia="zh-CN"/>
        </w:rPr>
      </w:pPr>
      <w:bookmarkStart w:id="153"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53"/>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54" w:name="_Toc131595770"/>
      <w:bookmarkStart w:id="155" w:name="_Toc123054331"/>
      <w:bookmarkStart w:id="156" w:name="_Toc45893406"/>
      <w:bookmarkStart w:id="157" w:name="_Toc61178810"/>
      <w:bookmarkStart w:id="158" w:name="_Toc131740768"/>
      <w:bookmarkStart w:id="159" w:name="_Toc13080139"/>
      <w:bookmarkStart w:id="160" w:name="_Toc107474856"/>
      <w:bookmarkStart w:id="161" w:name="_Toc36817187"/>
      <w:bookmarkStart w:id="162" w:name="_Toc90422561"/>
      <w:bookmarkStart w:id="163" w:name="_Toc114255449"/>
      <w:bookmarkStart w:id="164" w:name="_Toc37267491"/>
      <w:bookmarkStart w:id="165" w:name="_Toc74663174"/>
      <w:bookmarkStart w:id="166" w:name="_Toc67916576"/>
      <w:bookmarkStart w:id="167" w:name="_Toc123051862"/>
      <w:bookmarkStart w:id="168" w:name="_Toc106782754"/>
      <w:bookmarkStart w:id="169" w:name="_Toc107311645"/>
      <w:bookmarkStart w:id="170" w:name="_Toc124266412"/>
      <w:bookmarkStart w:id="171" w:name="_Toc124157008"/>
      <w:bookmarkStart w:id="172" w:name="_Toc53178133"/>
      <w:bookmarkStart w:id="173" w:name="_Toc29811635"/>
      <w:bookmarkStart w:id="174" w:name="_Toc123048943"/>
      <w:bookmarkStart w:id="175" w:name="_Toc82621714"/>
      <w:bookmarkStart w:id="176" w:name="_Toc61179280"/>
      <w:bookmarkStart w:id="177" w:name="_Toc53178584"/>
      <w:bookmarkStart w:id="178" w:name="_Toc44712093"/>
      <w:bookmarkStart w:id="179" w:name="_Toc107419229"/>
      <w:bookmarkStart w:id="180" w:name="_Toc131766302"/>
      <w:bookmarkStart w:id="181" w:name="_Toc138837524"/>
      <w:bookmarkStart w:id="182" w:name="_Toc37260103"/>
      <w:bookmarkStart w:id="183" w:name="_Toc115186129"/>
      <w:bookmarkStart w:id="184" w:name="_Toc156567345"/>
      <w:bookmarkStart w:id="185" w:name="_Toc123717432"/>
      <w:bookmarkEnd w:id="152"/>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int="eastAsia"/>
          <w:lang w:val="en-US" w:eastAsia="zh-CN"/>
        </w:rPr>
        <w:t xml:space="preserve"> configuration</w:t>
      </w:r>
    </w:p>
    <w:p w14:paraId="1B142A1B" w14:textId="2E03E295" w:rsidR="0043212C" w:rsidRDefault="0043212C" w:rsidP="0043212C">
      <w:pPr>
        <w:rPr>
          <w:rFonts w:eastAsia="Yu Mincho"/>
        </w:rPr>
      </w:pPr>
      <w:r>
        <w:rPr>
          <w:rFonts w:eastAsia="Yu Mincho"/>
        </w:rPr>
        <w:t xml:space="preserve">The minimum guardband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86" w:name="_Hlk500346105"/>
      <w:r>
        <w:rPr>
          <w:rFonts w:eastAsia="Yu Mincho"/>
        </w:rPr>
        <w:lastRenderedPageBreak/>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guardband specified in this clause is met.</w:t>
      </w:r>
      <w:bookmarkEnd w:id="186"/>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87" w:name="_Toc90422562"/>
      <w:bookmarkStart w:id="188" w:name="_Toc114255450"/>
      <w:bookmarkStart w:id="189" w:name="_Toc106782755"/>
      <w:bookmarkStart w:id="190" w:name="_Toc37260104"/>
      <w:bookmarkStart w:id="191" w:name="_Toc124266413"/>
      <w:bookmarkStart w:id="192" w:name="_Toc53178134"/>
      <w:bookmarkStart w:id="193" w:name="_Toc29811636"/>
      <w:bookmarkStart w:id="194" w:name="_Toc131740769"/>
      <w:bookmarkStart w:id="195" w:name="_Toc61179281"/>
      <w:bookmarkStart w:id="196" w:name="_Toc45893407"/>
      <w:bookmarkStart w:id="197" w:name="_Toc82621715"/>
      <w:bookmarkStart w:id="198" w:name="_Toc107474857"/>
      <w:bookmarkStart w:id="199" w:name="_Toc21127430"/>
      <w:bookmarkStart w:id="200" w:name="_Toc53178585"/>
      <w:bookmarkStart w:id="201" w:name="_Toc123048944"/>
      <w:bookmarkStart w:id="202" w:name="_Toc138837525"/>
      <w:bookmarkStart w:id="203" w:name="_Toc131766303"/>
      <w:bookmarkStart w:id="204" w:name="_Toc123051863"/>
      <w:bookmarkStart w:id="205" w:name="_Toc74663175"/>
      <w:bookmarkStart w:id="206" w:name="_Toc36817188"/>
      <w:bookmarkStart w:id="207" w:name="_Toc123717433"/>
      <w:bookmarkStart w:id="208" w:name="_Toc131595771"/>
      <w:bookmarkStart w:id="209" w:name="_Toc67916577"/>
      <w:bookmarkStart w:id="210" w:name="_Toc124157009"/>
      <w:bookmarkStart w:id="211" w:name="_Toc37267492"/>
      <w:bookmarkStart w:id="212" w:name="_Toc115186130"/>
      <w:bookmarkStart w:id="213" w:name="_Toc123054332"/>
      <w:bookmarkStart w:id="214" w:name="_Toc156567346"/>
      <w:bookmarkStart w:id="215" w:name="_Toc107419230"/>
      <w:bookmarkStart w:id="216" w:name="_Toc44712094"/>
      <w:bookmarkStart w:id="217" w:name="_Toc107311646"/>
      <w:bookmarkStart w:id="218" w:name="_Toc61178811"/>
      <w:r>
        <w:rPr>
          <w:lang w:val="sv-SE"/>
        </w:rPr>
        <w:t>5.3.</w:t>
      </w:r>
      <w:r>
        <w:rPr>
          <w:rFonts w:hint="eastAsia"/>
          <w:lang w:val="en-US" w:eastAsia="zh-CN"/>
        </w:rPr>
        <w:t>1.</w:t>
      </w:r>
      <w:r>
        <w:rPr>
          <w:lang w:val="sv-SE"/>
        </w:rPr>
        <w:t>4</w:t>
      </w:r>
      <w:r>
        <w:rPr>
          <w:lang w:val="sv-SE"/>
        </w:rPr>
        <w:tab/>
        <w:t>RB alignment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97C0A26" w14:textId="27EA9539" w:rsidR="00B035C1" w:rsidRDefault="00B035C1" w:rsidP="00B035C1">
      <w:pPr>
        <w:rPr>
          <w:rFonts w:eastAsia="DengXian"/>
        </w:rPr>
      </w:pPr>
      <w:bookmarkStart w:id="219" w:name="_Hlk530774890"/>
      <w:bookmarkStart w:id="220" w:name="_Toc123051864"/>
      <w:bookmarkStart w:id="221" w:name="_Toc37267493"/>
      <w:bookmarkStart w:id="222" w:name="_Toc123054333"/>
      <w:bookmarkStart w:id="223" w:name="_Toc156567347"/>
      <w:bookmarkStart w:id="224" w:name="_Toc115186131"/>
      <w:bookmarkStart w:id="225" w:name="_Toc124266414"/>
      <w:bookmarkStart w:id="226" w:name="_Toc107474858"/>
      <w:bookmarkStart w:id="227" w:name="_Toc131595772"/>
      <w:bookmarkStart w:id="228" w:name="_Toc123717434"/>
      <w:bookmarkStart w:id="229" w:name="_Toc37260105"/>
      <w:bookmarkStart w:id="230" w:name="_Toc67916578"/>
      <w:bookmarkStart w:id="231" w:name="_Toc61178812"/>
      <w:bookmarkStart w:id="232" w:name="_Toc131740770"/>
      <w:bookmarkStart w:id="233" w:name="_Toc107311647"/>
      <w:bookmarkStart w:id="234" w:name="_Toc74663176"/>
      <w:bookmarkStart w:id="235" w:name="_Toc106782756"/>
      <w:bookmarkStart w:id="236" w:name="_Toc138837526"/>
      <w:bookmarkStart w:id="237" w:name="_Toc124157010"/>
      <w:bookmarkStart w:id="238" w:name="_Toc29811637"/>
      <w:bookmarkStart w:id="239" w:name="_Toc123048945"/>
      <w:bookmarkStart w:id="240" w:name="_Toc53178135"/>
      <w:bookmarkStart w:id="241" w:name="_Toc53178586"/>
      <w:bookmarkStart w:id="242" w:name="_Toc107419231"/>
      <w:bookmarkStart w:id="243" w:name="_Toc114255451"/>
      <w:bookmarkStart w:id="244" w:name="_Toc61179282"/>
      <w:bookmarkStart w:id="245" w:name="_Toc82621716"/>
      <w:bookmarkStart w:id="246" w:name="_Toc44712095"/>
      <w:bookmarkStart w:id="247" w:name="_Toc131766304"/>
      <w:bookmarkStart w:id="248" w:name="_Toc90422563"/>
      <w:bookmarkStart w:id="249" w:name="_Toc45893408"/>
      <w:bookmarkStart w:id="250" w:name="_Toc21127431"/>
      <w:bookmarkStart w:id="251"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must fulfil the minimum guardband requirement specified in clause 5.3.</w:t>
      </w:r>
      <w:r>
        <w:rPr>
          <w:rFonts w:eastAsia="DengXian"/>
          <w:lang w:val="en-US" w:eastAsia="zh-CN"/>
        </w:rPr>
        <w:t>1.</w:t>
      </w:r>
      <w:r>
        <w:rPr>
          <w:rFonts w:eastAsia="DengXian"/>
        </w:rPr>
        <w:t>3.</w:t>
      </w:r>
    </w:p>
    <w:bookmarkEnd w:id="219"/>
    <w:p w14:paraId="534191C6" w14:textId="6D6B6F84"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4B5B17">
        <w:rPr>
          <w:rFonts w:hint="eastAsia"/>
          <w:lang w:val="sv-SE" w:eastAsia="zh-CN"/>
        </w:rPr>
        <w:t>R2D</w:t>
      </w:r>
      <w:r w:rsidR="004B5B17">
        <w:rPr>
          <w:lang w:val="sv-SE"/>
        </w:rPr>
        <w:t xml:space="preserve"> channel bandwidth per operating band</w:t>
      </w:r>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52" w:name="_Toc216608273"/>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2"/>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1014B2EC" w:rsidR="00CA115C" w:rsidRDefault="00CA115C" w:rsidP="00CA115C">
      <w:pPr>
        <w:rPr>
          <w:lang w:val="en-US" w:eastAsia="zh-CN"/>
        </w:rPr>
      </w:pPr>
      <w:r>
        <w:rPr>
          <w:rFonts w:eastAsia="Yu Mincho"/>
        </w:rPr>
        <w:t xml:space="preserve">The requirements </w:t>
      </w:r>
      <w:r>
        <w:rPr>
          <w:rFonts w:hint="eastAsia"/>
          <w:lang w:val="en-US" w:eastAsia="zh-CN"/>
        </w:rPr>
        <w:t xml:space="preserve">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77777777" w:rsidR="006E1B8E" w:rsidRDefault="00000000">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53" w:name="_Toc115186135"/>
      <w:bookmarkStart w:id="254" w:name="_Toc156567351"/>
      <w:bookmarkStart w:id="255" w:name="_Toc131766308"/>
      <w:bookmarkStart w:id="256" w:name="_Toc131740774"/>
      <w:bookmarkStart w:id="257" w:name="_Toc53178590"/>
      <w:bookmarkStart w:id="258" w:name="_Toc123717438"/>
      <w:bookmarkStart w:id="259" w:name="_Toc67916582"/>
      <w:bookmarkStart w:id="260" w:name="_Toc123051868"/>
      <w:bookmarkStart w:id="261" w:name="_Toc37267497"/>
      <w:bookmarkStart w:id="262" w:name="_Toc187245462"/>
      <w:bookmarkStart w:id="263" w:name="_Toc29811641"/>
      <w:bookmarkStart w:id="264" w:name="_Toc124157014"/>
      <w:bookmarkStart w:id="265" w:name="_Toc106782760"/>
      <w:bookmarkStart w:id="266" w:name="_Toc123048949"/>
      <w:bookmarkStart w:id="267" w:name="_Toc114255455"/>
      <w:bookmarkStart w:id="268" w:name="_Toc131595776"/>
      <w:bookmarkStart w:id="269" w:name="_Toc44712099"/>
      <w:bookmarkStart w:id="270" w:name="_Toc74663180"/>
      <w:bookmarkStart w:id="271" w:name="_Toc61179286"/>
      <w:bookmarkStart w:id="272" w:name="_Toc124266418"/>
      <w:bookmarkStart w:id="273" w:name="_Toc107474862"/>
      <w:bookmarkStart w:id="274" w:name="_Toc37260109"/>
      <w:bookmarkStart w:id="275" w:name="_Toc123054337"/>
      <w:bookmarkStart w:id="276" w:name="_Toc107419235"/>
      <w:bookmarkStart w:id="277" w:name="_Toc61178816"/>
      <w:bookmarkStart w:id="278" w:name="_Toc138837530"/>
      <w:bookmarkStart w:id="279" w:name="_Toc82621720"/>
      <w:bookmarkStart w:id="280" w:name="_Toc90422567"/>
      <w:bookmarkStart w:id="281" w:name="_Toc36817193"/>
      <w:bookmarkStart w:id="282" w:name="_Toc53178139"/>
      <w:bookmarkStart w:id="283" w:name="_Toc45893412"/>
      <w:bookmarkStart w:id="284" w:name="_Toc176875957"/>
      <w:bookmarkStart w:id="285" w:name="_Toc193202733"/>
      <w:bookmarkStart w:id="286" w:name="_Toc107311651"/>
      <w:bookmarkStart w:id="287" w:name="_Toc216608274"/>
      <w:r>
        <w:t>5.4</w:t>
      </w:r>
      <w:r>
        <w:tab/>
        <w:t>Channel arrangement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CB4636A" w14:textId="77777777" w:rsidR="006E1B8E" w:rsidRDefault="00000000">
      <w:pPr>
        <w:pStyle w:val="Heading3"/>
        <w:rPr>
          <w:rFonts w:eastAsia="Yu Mincho"/>
        </w:rPr>
      </w:pPr>
      <w:bookmarkStart w:id="288" w:name="_Toc216608275"/>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88"/>
    </w:p>
    <w:p w14:paraId="1F56A869" w14:textId="77777777" w:rsidR="006E1B8E" w:rsidRDefault="00000000">
      <w:pPr>
        <w:pStyle w:val="Heading4"/>
        <w:rPr>
          <w:rFonts w:eastAsia="Yu Mincho"/>
        </w:rPr>
      </w:pPr>
      <w:bookmarkStart w:id="289" w:name="_Toc29811646"/>
      <w:bookmarkStart w:id="290" w:name="_Toc123717443"/>
      <w:bookmarkStart w:id="291" w:name="_Toc53178144"/>
      <w:bookmarkStart w:id="292" w:name="_Toc74663185"/>
      <w:bookmarkStart w:id="293" w:name="_Toc61179291"/>
      <w:bookmarkStart w:id="294" w:name="_Toc156567356"/>
      <w:bookmarkStart w:id="295" w:name="_Toc123054342"/>
      <w:bookmarkStart w:id="296" w:name="_Toc106782765"/>
      <w:bookmarkStart w:id="297" w:name="_Toc21127440"/>
      <w:bookmarkStart w:id="298" w:name="_Toc107474867"/>
      <w:bookmarkStart w:id="299" w:name="_Toc82621725"/>
      <w:bookmarkStart w:id="300" w:name="_Toc37260114"/>
      <w:bookmarkStart w:id="301" w:name="_Toc131740779"/>
      <w:bookmarkStart w:id="302" w:name="_Toc123051873"/>
      <w:bookmarkStart w:id="303" w:name="_Toc131766313"/>
      <w:bookmarkStart w:id="304" w:name="_Toc107311656"/>
      <w:bookmarkStart w:id="305" w:name="_Toc124266423"/>
      <w:bookmarkStart w:id="306" w:name="_Toc114255460"/>
      <w:bookmarkStart w:id="307" w:name="_Toc115186140"/>
      <w:bookmarkStart w:id="308" w:name="_Toc138837535"/>
      <w:bookmarkStart w:id="309" w:name="_Toc44712104"/>
      <w:bookmarkStart w:id="310" w:name="_Toc90422572"/>
      <w:bookmarkStart w:id="311" w:name="_Toc107419240"/>
      <w:bookmarkStart w:id="312" w:name="_Toc61178821"/>
      <w:bookmarkStart w:id="313" w:name="_Toc36817198"/>
      <w:bookmarkStart w:id="314" w:name="_Toc53178595"/>
      <w:bookmarkStart w:id="315" w:name="_Toc45893417"/>
      <w:bookmarkStart w:id="316" w:name="_Toc37267502"/>
      <w:bookmarkStart w:id="317" w:name="_Toc124157019"/>
      <w:bookmarkStart w:id="318" w:name="_Toc67916587"/>
      <w:bookmarkStart w:id="319" w:name="_Toc131595781"/>
      <w:bookmarkStart w:id="320" w:name="_Toc123048954"/>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A8781E2" w14:textId="77777777" w:rsidR="006E1B8E" w:rsidRDefault="00000000">
      <w:pPr>
        <w:rPr>
          <w:rFonts w:eastAsia="Yu Mincho"/>
        </w:rPr>
      </w:pPr>
      <w:r>
        <w:rPr>
          <w:rFonts w:eastAsia="Yu Mincho"/>
        </w:rPr>
        <w:t xml:space="preserve">The </w:t>
      </w:r>
      <w:bookmarkStart w:id="321" w:name="_Hlk514074796"/>
      <w:bookmarkStart w:id="322" w:name="_Hlk515622859"/>
      <w:r>
        <w:rPr>
          <w:rFonts w:eastAsia="Yu Mincho"/>
        </w:rPr>
        <w:t>global frequency</w:t>
      </w:r>
      <w:bookmarkEnd w:id="321"/>
      <w:bookmarkEnd w:id="322"/>
      <w:r>
        <w:rPr>
          <w:rFonts w:eastAsia="Yu Mincho"/>
        </w:rPr>
        <w:t xml:space="preserve"> raster defines a set of </w:t>
      </w:r>
      <w:r>
        <w:rPr>
          <w:rFonts w:eastAsia="Yu Mincho"/>
          <w:i/>
        </w:rPr>
        <w:t>RF reference frequencies</w:t>
      </w:r>
      <w:r>
        <w:rPr>
          <w:rFonts w:eastAsia="Yu Mincho"/>
        </w:rPr>
        <w:t xml:space="preserve"> </w:t>
      </w:r>
      <w:bookmarkStart w:id="323" w:name="_Hlk514074832"/>
      <w:r>
        <w:t>F</w:t>
      </w:r>
      <w:r>
        <w:rPr>
          <w:vertAlign w:val="subscript"/>
        </w:rPr>
        <w:t>REF</w:t>
      </w:r>
      <w:bookmarkEnd w:id="323"/>
      <w:r>
        <w:rPr>
          <w:rFonts w:eastAsia="Yu Mincho"/>
        </w:rPr>
        <w:t xml:space="preserve">. The </w:t>
      </w:r>
      <w:r>
        <w:rPr>
          <w:rFonts w:eastAsia="Yu Mincho"/>
          <w:i/>
        </w:rPr>
        <w:t>RF reference frequency</w:t>
      </w:r>
      <w:bookmarkStart w:id="324" w:name="_Hlk514074872"/>
      <w:bookmarkStart w:id="325" w:name="_Hlk515622922"/>
      <w:bookmarkStart w:id="326" w:name="_Hlk514075221"/>
      <w:r>
        <w:rPr>
          <w:rFonts w:eastAsia="Yu Mincho"/>
        </w:rPr>
        <w:t xml:space="preserve"> is used in signalling to identify the position of RF channels and other elements</w:t>
      </w:r>
      <w:bookmarkEnd w:id="324"/>
      <w:bookmarkEnd w:id="325"/>
      <w:bookmarkEnd w:id="326"/>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27"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27"/>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28" w:name="_Toc156567358"/>
      <w:bookmarkStart w:id="329" w:name="_Toc45893419"/>
      <w:bookmarkStart w:id="330" w:name="_Toc138837537"/>
      <w:bookmarkStart w:id="331" w:name="_Toc29811648"/>
      <w:bookmarkStart w:id="332" w:name="_Toc115186142"/>
      <w:bookmarkStart w:id="333" w:name="_Toc36817200"/>
      <w:bookmarkStart w:id="334" w:name="_Toc53178597"/>
      <w:bookmarkStart w:id="335" w:name="_Toc37267504"/>
      <w:bookmarkStart w:id="336" w:name="_Toc123048956"/>
      <w:bookmarkStart w:id="337" w:name="_Toc106782767"/>
      <w:bookmarkStart w:id="338" w:name="_Toc61179293"/>
      <w:bookmarkStart w:id="339" w:name="_Toc131766315"/>
      <w:bookmarkStart w:id="340" w:name="_Toc67916589"/>
      <w:bookmarkStart w:id="341" w:name="_Toc82621727"/>
      <w:bookmarkStart w:id="342" w:name="_Toc131740781"/>
      <w:bookmarkStart w:id="343" w:name="_Toc37260116"/>
      <w:bookmarkStart w:id="344" w:name="_Toc131595783"/>
      <w:bookmarkStart w:id="345" w:name="_Toc107474869"/>
      <w:bookmarkStart w:id="346" w:name="_Toc53178146"/>
      <w:bookmarkStart w:id="347" w:name="_Toc44712106"/>
      <w:bookmarkStart w:id="348" w:name="_Toc114255462"/>
      <w:bookmarkStart w:id="349" w:name="_Toc124157021"/>
      <w:bookmarkStart w:id="350" w:name="_Toc21127441"/>
      <w:bookmarkStart w:id="351" w:name="_Toc123717445"/>
      <w:bookmarkStart w:id="352" w:name="_Toc123054344"/>
      <w:bookmarkStart w:id="353" w:name="_Toc74663187"/>
      <w:bookmarkStart w:id="354" w:name="_Toc123051875"/>
      <w:bookmarkStart w:id="355" w:name="_Toc124266425"/>
      <w:bookmarkStart w:id="356" w:name="_Toc107311658"/>
      <w:bookmarkStart w:id="357" w:name="_Toc61178823"/>
      <w:bookmarkStart w:id="358" w:name="_Toc90422574"/>
      <w:bookmarkStart w:id="359" w:name="_Toc107419242"/>
      <w:r>
        <w:rPr>
          <w:rFonts w:eastAsia="SimSun" w:hint="eastAsia"/>
          <w:lang w:eastAsia="zh-CN"/>
        </w:rPr>
        <w:t>5.4.1</w:t>
      </w:r>
      <w:r>
        <w:rPr>
          <w:rFonts w:eastAsia="Yu Mincho"/>
        </w:rPr>
        <w:t>.2</w:t>
      </w:r>
      <w:r>
        <w:rPr>
          <w:rFonts w:eastAsia="Yu Mincho"/>
        </w:rPr>
        <w:tab/>
        <w:t>Channel raster to resource element mapping</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60" w:name="_Hlk514075049"/>
      <w:r>
        <w:rPr>
          <w:rFonts w:eastAsia="Yu Mincho"/>
        </w:rPr>
        <w:t>and can be used to identify the RF channel position</w:t>
      </w:r>
      <w:bookmarkEnd w:id="360"/>
      <w:r>
        <w:rPr>
          <w:rFonts w:eastAsia="Yu Mincho"/>
        </w:rPr>
        <w:t xml:space="preserve">. The mapping depends on the total number of RBs </w:t>
      </w:r>
      <w:r>
        <w:rPr>
          <w:rFonts w:eastAsia="Yu Mincho"/>
        </w:rPr>
        <w:lastRenderedPageBreak/>
        <w:t>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1.4pt;height:15pt" o:ole="">
                  <v:imagedata r:id="rId17" o:title=""/>
                </v:shape>
                <o:OLEObject Type="Embed" ProgID="Equation.3" ShapeID="_x0000_i1028" DrawAspect="Content" ObjectID="_1829441457"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6pt;height:15pt" o:ole="">
                  <v:imagedata r:id="rId13" o:title=""/>
                </v:shape>
                <o:OLEObject Type="Embed" ProgID="Equation.3" ShapeID="_x0000_i1029" DrawAspect="Content" ObjectID="_1829441458"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60.6pt;height:38.4pt" o:ole="">
                  <v:imagedata r:id="rId20" o:title=""/>
                </v:shape>
                <o:OLEObject Type="Embed" ProgID="Equation.3" ShapeID="_x0000_i1030" DrawAspect="Content" ObjectID="_1829441459"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60.6pt;height:38.4pt" o:ole="">
                  <v:imagedata r:id="rId22" o:title=""/>
                </v:shape>
                <o:OLEObject Type="Embed" ProgID="Equation.3" ShapeID="_x0000_i1031" DrawAspect="Content" ObjectID="_1829441460"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6pt;height:15pt" o:ole="">
            <v:imagedata r:id="rId13" o:title=""/>
          </v:shape>
          <o:OLEObject Type="Embed" ProgID="Equation.3" ShapeID="_x0000_i1032" DrawAspect="Content" ObjectID="_1829441461"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61" w:name="_Toc37267505"/>
      <w:bookmarkStart w:id="362" w:name="_Toc124266426"/>
      <w:bookmarkStart w:id="363" w:name="_Toc53178147"/>
      <w:bookmarkStart w:id="364" w:name="_Toc61179294"/>
      <w:bookmarkStart w:id="365" w:name="_Toc107311659"/>
      <w:bookmarkStart w:id="366" w:name="_Toc114255463"/>
      <w:bookmarkStart w:id="367" w:name="_Toc61178824"/>
      <w:bookmarkStart w:id="368" w:name="_Toc123051876"/>
      <w:bookmarkStart w:id="369" w:name="_Toc53178598"/>
      <w:bookmarkStart w:id="370" w:name="_Toc67916590"/>
      <w:bookmarkStart w:id="371" w:name="_Toc21127442"/>
      <w:bookmarkStart w:id="372" w:name="_Toc131740782"/>
      <w:bookmarkStart w:id="373" w:name="_Toc131595784"/>
      <w:bookmarkStart w:id="374" w:name="_Toc44712107"/>
      <w:bookmarkStart w:id="375" w:name="_Toc123054345"/>
      <w:bookmarkStart w:id="376" w:name="_Toc138837538"/>
      <w:bookmarkStart w:id="377" w:name="_Toc36817201"/>
      <w:bookmarkStart w:id="378" w:name="_Toc37260117"/>
      <w:bookmarkStart w:id="379" w:name="_Toc124157022"/>
      <w:bookmarkStart w:id="380" w:name="_Toc90422575"/>
      <w:bookmarkStart w:id="381" w:name="_Toc29811649"/>
      <w:bookmarkStart w:id="382" w:name="_Toc45893420"/>
      <w:bookmarkStart w:id="383" w:name="_Toc106782768"/>
      <w:bookmarkStart w:id="384" w:name="_Toc82621728"/>
      <w:bookmarkStart w:id="385" w:name="_Toc115186143"/>
      <w:bookmarkStart w:id="386" w:name="_Toc123048957"/>
      <w:bookmarkStart w:id="387" w:name="_Toc123717446"/>
      <w:bookmarkStart w:id="388" w:name="_Toc107474870"/>
      <w:bookmarkStart w:id="389" w:name="_Toc131766316"/>
      <w:bookmarkStart w:id="390" w:name="_Toc107419243"/>
      <w:bookmarkStart w:id="391" w:name="_Toc156567359"/>
      <w:bookmarkStart w:id="392"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A5EC9CA" w14:textId="77777777" w:rsidR="006E1B8E" w:rsidRDefault="00000000">
      <w:r>
        <w:t xml:space="preserve">The </w:t>
      </w:r>
      <w:bookmarkStart w:id="393" w:name="_Hlk514075080"/>
      <w:r>
        <w:t>RF channel positions on the channel raster</w:t>
      </w:r>
      <w:bookmarkEnd w:id="393"/>
      <w:r>
        <w:t xml:space="preserve"> in each NR </w:t>
      </w:r>
      <w:r>
        <w:rPr>
          <w:i/>
        </w:rPr>
        <w:t>operating band</w:t>
      </w:r>
      <w:r>
        <w:t xml:space="preserve"> are given </w:t>
      </w:r>
      <w:bookmarkStart w:id="394" w:name="_Hlk514075096"/>
      <w:r>
        <w:t>through the applicable NR-ARFCN</w:t>
      </w:r>
      <w:bookmarkEnd w:id="394"/>
      <w:r>
        <w:t xml:space="preserve"> in table </w:t>
      </w:r>
      <w:r>
        <w:rPr>
          <w:rFonts w:eastAsia="SimSun" w:hint="eastAsia"/>
          <w:lang w:eastAsia="zh-CN"/>
        </w:rPr>
        <w:t>5.4.1</w:t>
      </w:r>
      <w:r>
        <w:t>.3-1</w:t>
      </w:r>
      <w:bookmarkStart w:id="395" w:name="_Hlk514075107"/>
      <w:r>
        <w:t xml:space="preserve">, using the channel raster to resource element mapping in clause </w:t>
      </w:r>
      <w:r>
        <w:rPr>
          <w:rFonts w:eastAsia="SimSun" w:hint="eastAsia"/>
          <w:lang w:eastAsia="zh-CN"/>
        </w:rPr>
        <w:t>5.4.1</w:t>
      </w:r>
      <w:r>
        <w:t>.2</w:t>
      </w:r>
      <w:bookmarkEnd w:id="395"/>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396" w:name="_Toc194056419"/>
      <w:bookmarkStart w:id="397" w:name="_Toc194056380"/>
      <w:bookmarkStart w:id="398" w:name="_Toc21589"/>
      <w:bookmarkStart w:id="399" w:name="_Toc216608276"/>
      <w:bookmarkEnd w:id="83"/>
      <w:bookmarkEnd w:id="84"/>
      <w:bookmarkEnd w:id="85"/>
      <w:r>
        <w:t>6</w:t>
      </w:r>
      <w:r>
        <w:tab/>
        <w:t>Transmitter characteristics</w:t>
      </w:r>
      <w:bookmarkEnd w:id="396"/>
      <w:bookmarkEnd w:id="397"/>
      <w:bookmarkEnd w:id="398"/>
      <w:bookmarkEnd w:id="399"/>
    </w:p>
    <w:p w14:paraId="07718027" w14:textId="77777777" w:rsidR="00473253" w:rsidRDefault="00473253" w:rsidP="00473253">
      <w:pPr>
        <w:pStyle w:val="Heading2"/>
      </w:pPr>
      <w:bookmarkStart w:id="400" w:name="_Toc216608277"/>
      <w:bookmarkStart w:id="401" w:name="_Toc18420"/>
      <w:bookmarkStart w:id="402" w:name="_Toc194056421"/>
      <w:bookmarkStart w:id="403" w:name="_Toc194056382"/>
      <w:r>
        <w:rPr>
          <w:rFonts w:hint="eastAsia"/>
          <w:lang w:val="en-US" w:eastAsia="zh-CN"/>
        </w:rPr>
        <w:t>6</w:t>
      </w:r>
      <w:r>
        <w:t>.0</w:t>
      </w:r>
      <w:r>
        <w:tab/>
        <w:t>General</w:t>
      </w:r>
      <w:bookmarkEnd w:id="400"/>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04" w:name="_Toc216608278"/>
      <w:r>
        <w:rPr>
          <w:rFonts w:eastAsia="SimSun" w:hint="eastAsia"/>
          <w:lang w:eastAsia="zh-CN"/>
        </w:rPr>
        <w:t>6.1</w:t>
      </w:r>
      <w:r>
        <w:tab/>
      </w:r>
      <w:r>
        <w:rPr>
          <w:rFonts w:eastAsia="SimSun" w:hint="eastAsia"/>
          <w:lang w:val="en-US" w:eastAsia="zh-CN"/>
        </w:rPr>
        <w:t>Backscatter</w:t>
      </w:r>
      <w:r>
        <w:t xml:space="preserve"> power</w:t>
      </w:r>
      <w:bookmarkEnd w:id="401"/>
      <w:bookmarkEnd w:id="402"/>
      <w:bookmarkEnd w:id="403"/>
      <w:bookmarkEnd w:id="404"/>
    </w:p>
    <w:p w14:paraId="0060C776" w14:textId="77777777" w:rsidR="006E1B8E" w:rsidRDefault="00000000">
      <w:pPr>
        <w:pStyle w:val="Heading3"/>
        <w:rPr>
          <w:lang w:eastAsia="zh-CN"/>
        </w:rPr>
      </w:pPr>
      <w:bookmarkStart w:id="405" w:name="_Toc69084045"/>
      <w:bookmarkStart w:id="406" w:name="_Toc45888069"/>
      <w:bookmarkStart w:id="407" w:name="_Toc29802766"/>
      <w:bookmarkStart w:id="408" w:name="_Toc75467054"/>
      <w:bookmarkStart w:id="409" w:name="_Toc83580376"/>
      <w:bookmarkStart w:id="410" w:name="_Toc61372692"/>
      <w:bookmarkStart w:id="411" w:name="_Toc29801717"/>
      <w:bookmarkStart w:id="412" w:name="_Toc36107508"/>
      <w:bookmarkStart w:id="413" w:name="_Toc76509076"/>
      <w:bookmarkStart w:id="414" w:name="_Toc37251267"/>
      <w:bookmarkStart w:id="415" w:name="_Toc45888668"/>
      <w:bookmarkStart w:id="416" w:name="_Toc29802141"/>
      <w:bookmarkStart w:id="417" w:name="_Toc61367309"/>
      <w:bookmarkStart w:id="418" w:name="_Toc68230632"/>
      <w:bookmarkStart w:id="419" w:name="_Toc21344233"/>
      <w:bookmarkStart w:id="420" w:name="_Toc84413494"/>
      <w:bookmarkStart w:id="421" w:name="_Toc84404885"/>
      <w:bookmarkStart w:id="422" w:name="_Toc76718066"/>
      <w:bookmarkStart w:id="423" w:name="_Toc216608279"/>
      <w:r>
        <w:rPr>
          <w:rFonts w:eastAsia="SimSun" w:hint="eastAsia"/>
          <w:lang w:eastAsia="zh-CN"/>
        </w:rPr>
        <w:t>6.1</w:t>
      </w:r>
      <w:r>
        <w:t>.1</w:t>
      </w:r>
      <w:r>
        <w:tab/>
      </w:r>
      <w:r>
        <w:rPr>
          <w:lang w:eastAsia="zh-CN"/>
        </w:rPr>
        <w:t xml:space="preserve">Device </w:t>
      </w:r>
      <w:r>
        <w:t>backscatter power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24" w:name="_Toc194056384"/>
      <w:bookmarkStart w:id="425" w:name="_Toc194056423"/>
      <w:bookmarkStart w:id="426" w:name="_Toc1866"/>
      <w:bookmarkStart w:id="427" w:name="_Toc216608280"/>
      <w:r>
        <w:rPr>
          <w:rFonts w:eastAsia="SimSun" w:hint="eastAsia"/>
          <w:lang w:eastAsia="zh-CN"/>
        </w:rPr>
        <w:t>6.</w:t>
      </w:r>
      <w:r>
        <w:rPr>
          <w:rFonts w:eastAsia="SimSun" w:hint="eastAsia"/>
          <w:lang w:val="en-US" w:eastAsia="zh-CN"/>
        </w:rPr>
        <w:t>2</w:t>
      </w:r>
      <w:r>
        <w:tab/>
        <w:t>Output RF spectrum emissions</w:t>
      </w:r>
      <w:bookmarkEnd w:id="424"/>
      <w:bookmarkEnd w:id="425"/>
      <w:bookmarkEnd w:id="426"/>
      <w:bookmarkEnd w:id="427"/>
    </w:p>
    <w:p w14:paraId="41620224" w14:textId="77777777" w:rsidR="006E1B8E" w:rsidRDefault="00000000">
      <w:pPr>
        <w:pStyle w:val="Heading3"/>
        <w:overflowPunct/>
        <w:autoSpaceDE/>
        <w:autoSpaceDN/>
        <w:adjustRightInd/>
        <w:textAlignment w:val="auto"/>
        <w:rPr>
          <w:lang w:eastAsia="zh-CN"/>
        </w:rPr>
      </w:pPr>
      <w:bookmarkStart w:id="428" w:name="_Toc45893453"/>
      <w:bookmarkStart w:id="429" w:name="_Toc61179327"/>
      <w:bookmarkStart w:id="430" w:name="_Toc44712140"/>
      <w:bookmarkStart w:id="431" w:name="_Toc131595817"/>
      <w:bookmarkStart w:id="432" w:name="_Toc123717479"/>
      <w:bookmarkStart w:id="433" w:name="_Toc138837571"/>
      <w:bookmarkStart w:id="434" w:name="_Toc114255496"/>
      <w:bookmarkStart w:id="435" w:name="_Toc82621761"/>
      <w:bookmarkStart w:id="436" w:name="_Toc156567392"/>
      <w:bookmarkStart w:id="437" w:name="_Toc74663221"/>
      <w:bookmarkStart w:id="438" w:name="_Toc29811682"/>
      <w:bookmarkStart w:id="439" w:name="_Toc106782801"/>
      <w:bookmarkStart w:id="440" w:name="_Toc61178857"/>
      <w:bookmarkStart w:id="441" w:name="_Toc37260150"/>
      <w:bookmarkStart w:id="442" w:name="_Toc115186176"/>
      <w:bookmarkStart w:id="443" w:name="_Toc90422608"/>
      <w:bookmarkStart w:id="444" w:name="_Toc123054378"/>
      <w:bookmarkStart w:id="445" w:name="_Toc131766349"/>
      <w:bookmarkStart w:id="446" w:name="_Toc107311692"/>
      <w:bookmarkStart w:id="447" w:name="_Toc107474903"/>
      <w:bookmarkStart w:id="448" w:name="_Toc53178631"/>
      <w:bookmarkStart w:id="449" w:name="_Toc124157055"/>
      <w:bookmarkStart w:id="450" w:name="_Toc36817234"/>
      <w:bookmarkStart w:id="451" w:name="_Toc21127473"/>
      <w:bookmarkStart w:id="452" w:name="_Toc123048990"/>
      <w:bookmarkStart w:id="453" w:name="_Toc107419276"/>
      <w:bookmarkStart w:id="454" w:name="_Toc67916623"/>
      <w:bookmarkStart w:id="455" w:name="_Toc37267538"/>
      <w:bookmarkStart w:id="456" w:name="_Toc124266459"/>
      <w:bookmarkStart w:id="457" w:name="_Toc123051909"/>
      <w:bookmarkStart w:id="458" w:name="_Toc53178180"/>
      <w:bookmarkStart w:id="459" w:name="_Toc131740815"/>
      <w:bookmarkStart w:id="460" w:name="_Toc216608281"/>
      <w:r>
        <w:rPr>
          <w:rFonts w:hint="eastAsia"/>
          <w:lang w:eastAsia="zh-CN"/>
        </w:rPr>
        <w:t>6.2</w:t>
      </w:r>
      <w:r>
        <w:rPr>
          <w:lang w:eastAsia="en-US"/>
        </w:rPr>
        <w:t>.1</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Pr>
          <w:lang w:eastAsia="zh-CN"/>
        </w:rPr>
        <w:tab/>
        <w:t>Out of band emissions</w:t>
      </w:r>
      <w:bookmarkEnd w:id="460"/>
    </w:p>
    <w:p w14:paraId="67F8F492" w14:textId="77777777" w:rsidR="006E1B8E" w:rsidRDefault="00000000">
      <w:pPr>
        <w:pStyle w:val="Heading4"/>
        <w:overflowPunct/>
        <w:autoSpaceDE/>
        <w:autoSpaceDN/>
        <w:adjustRightInd/>
        <w:textAlignment w:val="auto"/>
        <w:rPr>
          <w:lang w:eastAsia="en-US"/>
        </w:rPr>
      </w:pPr>
      <w:bookmarkStart w:id="461" w:name="_Toc76510567"/>
      <w:bookmarkStart w:id="462" w:name="_Toc106577440"/>
      <w:bookmarkStart w:id="463" w:name="_Toc53173216"/>
      <w:bookmarkStart w:id="464" w:name="_Toc98864291"/>
      <w:bookmarkStart w:id="465" w:name="_Toc36456559"/>
      <w:bookmarkStart w:id="466" w:name="_Toc145920118"/>
      <w:bookmarkStart w:id="467" w:name="_Toc21340903"/>
      <w:bookmarkStart w:id="468" w:name="_Toc155406412"/>
      <w:bookmarkStart w:id="469" w:name="_Toc36469657"/>
      <w:bookmarkStart w:id="470" w:name="_Toc115257459"/>
      <w:bookmarkStart w:id="471" w:name="_Toc131767331"/>
      <w:bookmarkStart w:id="472" w:name="_Toc61119967"/>
      <w:bookmarkStart w:id="473" w:name="_Toc45889852"/>
      <w:bookmarkStart w:id="474" w:name="_Toc52197493"/>
      <w:bookmarkStart w:id="475" w:name="_Toc99733540"/>
      <w:bookmarkStart w:id="476" w:name="_Toc138887917"/>
      <w:bookmarkStart w:id="477" w:name="_Toc61119585"/>
      <w:bookmarkStart w:id="478" w:name="_Toc130574921"/>
      <w:bookmarkStart w:id="479" w:name="_Toc161831697"/>
      <w:bookmarkStart w:id="480" w:name="_Toc37254066"/>
      <w:bookmarkStart w:id="481" w:name="_Toc75273667"/>
      <w:bookmarkStart w:id="482" w:name="_Toc114537191"/>
      <w:bookmarkStart w:id="483" w:name="_Toc37324329"/>
      <w:bookmarkStart w:id="484" w:name="_Toc123088514"/>
      <w:bookmarkStart w:id="485" w:name="_Toc163204794"/>
      <w:bookmarkStart w:id="486" w:name="_Toc155389353"/>
      <w:bookmarkStart w:id="487" w:name="_Toc67926029"/>
      <w:bookmarkStart w:id="488" w:name="_Toc90591256"/>
      <w:bookmarkStart w:id="489" w:name="_Toc53173585"/>
      <w:bookmarkStart w:id="490" w:name="_Toc29805350"/>
      <w:bookmarkStart w:id="491" w:name="_Toc124298170"/>
      <w:bookmarkStart w:id="492" w:name="_Toc83129724"/>
      <w:bookmarkStart w:id="493" w:name="_Toc52196513"/>
      <w:bookmarkStart w:id="494" w:name="_Toc123086779"/>
      <w:bookmarkStart w:id="495"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r>
        <w:rPr>
          <w:rFonts w:eastAsia="DengXian"/>
        </w:rPr>
        <w:t>Δf</w:t>
      </w:r>
      <w:r>
        <w:rPr>
          <w:rFonts w:eastAsia="DengXian"/>
          <w:vertAlign w:val="subscript"/>
        </w:rPr>
        <w:t>OOB</w:t>
      </w:r>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496" w:name="_Toc216608282"/>
      <w:r>
        <w:rPr>
          <w:rFonts w:hint="eastAsia"/>
          <w:lang w:eastAsia="zh-CN"/>
        </w:rPr>
        <w:t>6.2</w:t>
      </w:r>
      <w:r>
        <w:rPr>
          <w:lang w:eastAsia="en-US"/>
        </w:rPr>
        <w:t>.</w:t>
      </w:r>
      <w:r>
        <w:rPr>
          <w:rFonts w:hint="eastAsia"/>
          <w:lang w:eastAsia="zh-CN"/>
        </w:rPr>
        <w:t>2</w:t>
      </w:r>
      <w:r>
        <w:rPr>
          <w:lang w:eastAsia="zh-CN"/>
        </w:rPr>
        <w:tab/>
        <w:t>Spurious emissions</w:t>
      </w:r>
      <w:bookmarkEnd w:id="496"/>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497" w:name="_Toc3370"/>
      <w:bookmarkStart w:id="498" w:name="_Toc194056424"/>
      <w:bookmarkStart w:id="499" w:name="_Toc194056385"/>
      <w:bookmarkStart w:id="500" w:name="_Toc216608283"/>
      <w:r>
        <w:lastRenderedPageBreak/>
        <w:t>7</w:t>
      </w:r>
      <w:r>
        <w:tab/>
        <w:t>Receiver characteristics</w:t>
      </w:r>
      <w:bookmarkEnd w:id="497"/>
      <w:bookmarkEnd w:id="498"/>
      <w:bookmarkEnd w:id="499"/>
      <w:bookmarkEnd w:id="500"/>
    </w:p>
    <w:p w14:paraId="1C9B6B6B" w14:textId="77777777" w:rsidR="006E1B8E" w:rsidRDefault="00000000">
      <w:pPr>
        <w:pStyle w:val="Heading2"/>
      </w:pPr>
      <w:bookmarkStart w:id="501" w:name="_Toc196378617"/>
      <w:bookmarkStart w:id="502" w:name="_Toc216608284"/>
      <w:bookmarkStart w:id="503" w:name="_Toc194056425"/>
      <w:bookmarkStart w:id="504" w:name="_Toc194056386"/>
      <w:bookmarkStart w:id="505" w:name="_Toc27197"/>
      <w:r>
        <w:t>7.1</w:t>
      </w:r>
      <w:r>
        <w:tab/>
        <w:t>General</w:t>
      </w:r>
      <w:bookmarkEnd w:id="501"/>
      <w:bookmarkEnd w:id="502"/>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06" w:name="_Toc196378618"/>
      <w:bookmarkStart w:id="507" w:name="_Toc216608285"/>
      <w:r>
        <w:t>7.</w:t>
      </w:r>
      <w:r>
        <w:rPr>
          <w:rFonts w:hint="eastAsia"/>
          <w:lang w:val="en-US" w:eastAsia="zh-CN"/>
        </w:rPr>
        <w:t>2</w:t>
      </w:r>
      <w:r>
        <w:tab/>
        <w:t>Reference sensitivity</w:t>
      </w:r>
      <w:bookmarkEnd w:id="506"/>
      <w:r>
        <w:rPr>
          <w:rFonts w:eastAsia="SimSun" w:hint="eastAsia"/>
          <w:lang w:val="en-US" w:eastAsia="zh-CN"/>
        </w:rPr>
        <w:t xml:space="preserve"> power level</w:t>
      </w:r>
      <w:bookmarkEnd w:id="507"/>
    </w:p>
    <w:p w14:paraId="2D7066EB" w14:textId="77777777" w:rsidR="006E1B8E" w:rsidRDefault="00000000">
      <w:pPr>
        <w:pStyle w:val="Heading3"/>
        <w:keepNext w:val="0"/>
        <w:keepLines w:val="0"/>
      </w:pPr>
      <w:bookmarkStart w:id="508" w:name="_Toc183182613"/>
      <w:bookmarkStart w:id="509" w:name="_Toc176611617"/>
      <w:bookmarkStart w:id="510" w:name="_Toc193192068"/>
      <w:bookmarkStart w:id="511" w:name="_Toc187239154"/>
      <w:bookmarkStart w:id="512" w:name="_Toc216608286"/>
      <w:r>
        <w:t>7.2.1</w:t>
      </w:r>
      <w:r>
        <w:tab/>
        <w:t>General</w:t>
      </w:r>
      <w:bookmarkEnd w:id="508"/>
      <w:bookmarkEnd w:id="509"/>
      <w:bookmarkEnd w:id="510"/>
      <w:bookmarkEnd w:id="511"/>
      <w:bookmarkEnd w:id="512"/>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13" w:name="_Toc183182614"/>
      <w:bookmarkStart w:id="514" w:name="_Toc193192069"/>
      <w:bookmarkStart w:id="515" w:name="_Toc187239155"/>
      <w:bookmarkStart w:id="516" w:name="_Toc176611618"/>
      <w:bookmarkStart w:id="517" w:name="_Toc216608287"/>
      <w:r>
        <w:t>7.2.2</w:t>
      </w:r>
      <w:r>
        <w:tab/>
        <w:t>Reference sensitivity power level</w:t>
      </w:r>
      <w:bookmarkEnd w:id="513"/>
      <w:bookmarkEnd w:id="514"/>
      <w:bookmarkEnd w:id="515"/>
      <w:bookmarkEnd w:id="516"/>
      <w:bookmarkEnd w:id="517"/>
    </w:p>
    <w:p w14:paraId="272B98AC" w14:textId="77777777" w:rsidR="00A3072A" w:rsidRDefault="00A3072A" w:rsidP="00A3072A">
      <w:r>
        <w:t xml:space="preserve">The successful detection rate shall be ≥ 90% of the reference measurement channels as specified in </w:t>
      </w:r>
      <w:bookmarkStart w:id="518"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18"/>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19" w:name="_Toc176611627"/>
      <w:bookmarkStart w:id="520" w:name="_Toc183182623"/>
      <w:bookmarkStart w:id="521" w:name="_Toc187239164"/>
      <w:bookmarkStart w:id="522" w:name="_Toc193192078"/>
      <w:bookmarkStart w:id="523" w:name="_Toc216608288"/>
      <w:r>
        <w:t>7.2.3</w:t>
      </w:r>
      <w:r>
        <w:tab/>
        <w:t>EIS partial sphere coverage</w:t>
      </w:r>
      <w:bookmarkEnd w:id="519"/>
      <w:bookmarkEnd w:id="520"/>
      <w:bookmarkEnd w:id="521"/>
      <w:bookmarkEnd w:id="522"/>
      <w:bookmarkEnd w:id="523"/>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24" w:name="_Toc216608289"/>
      <w:bookmarkEnd w:id="503"/>
      <w:bookmarkEnd w:id="504"/>
      <w:bookmarkEnd w:id="505"/>
      <w:r>
        <w:rPr>
          <w:lang w:eastAsia="zh-CN"/>
        </w:rPr>
        <w:t>7.3</w:t>
      </w:r>
      <w:r>
        <w:rPr>
          <w:rFonts w:hint="eastAsia"/>
          <w:lang w:val="en-US" w:eastAsia="zh-CN"/>
        </w:rPr>
        <w:tab/>
      </w:r>
      <w:r>
        <w:rPr>
          <w:lang w:eastAsia="zh-CN"/>
        </w:rPr>
        <w:t>Maximum input level</w:t>
      </w:r>
      <w:bookmarkEnd w:id="524"/>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lastRenderedPageBreak/>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25" w:name="_Toc194056428"/>
      <w:bookmarkStart w:id="526" w:name="_Toc5356"/>
      <w:bookmarkStart w:id="527" w:name="_Toc194056389"/>
      <w:bookmarkStart w:id="528" w:name="_Toc216608290"/>
      <w:r>
        <w:rPr>
          <w:rFonts w:hint="eastAsia"/>
          <w:lang w:val="en-US" w:eastAsia="zh-CN"/>
        </w:rPr>
        <w:t>8</w:t>
      </w:r>
      <w:r>
        <w:tab/>
      </w:r>
      <w:r>
        <w:rPr>
          <w:rFonts w:hint="eastAsia"/>
          <w:lang w:val="en-US" w:eastAsia="zh-CN"/>
        </w:rPr>
        <w:t>OTA test characteristics</w:t>
      </w:r>
      <w:bookmarkEnd w:id="525"/>
      <w:bookmarkEnd w:id="526"/>
      <w:bookmarkEnd w:id="527"/>
      <w:bookmarkEnd w:id="528"/>
    </w:p>
    <w:p w14:paraId="5C94E7E9" w14:textId="77777777" w:rsidR="006E1B8E" w:rsidRDefault="00000000">
      <w:pPr>
        <w:pStyle w:val="Heading2"/>
        <w:rPr>
          <w:lang w:val="en-US"/>
        </w:rPr>
      </w:pPr>
      <w:bookmarkStart w:id="529" w:name="_Toc216608291"/>
      <w:r>
        <w:rPr>
          <w:rFonts w:hint="eastAsia"/>
          <w:lang w:val="en-US" w:eastAsia="zh-CN"/>
        </w:rPr>
        <w:t>8</w:t>
      </w:r>
      <w:r>
        <w:rPr>
          <w:lang w:val="en-US"/>
        </w:rPr>
        <w:t>.1</w:t>
      </w:r>
      <w:r>
        <w:rPr>
          <w:lang w:val="en-US"/>
        </w:rPr>
        <w:tab/>
        <w:t>General</w:t>
      </w:r>
      <w:bookmarkEnd w:id="529"/>
    </w:p>
    <w:p w14:paraId="5791C583" w14:textId="77777777" w:rsidR="006E1B8E" w:rsidRDefault="00000000">
      <w:pPr>
        <w:pStyle w:val="Heading3"/>
        <w:ind w:left="0" w:firstLine="0"/>
        <w:rPr>
          <w:lang w:val="en-US" w:eastAsia="zh-CN"/>
        </w:rPr>
      </w:pPr>
      <w:bookmarkStart w:id="530" w:name="_Toc216608292"/>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30"/>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31" w:name="_Toc9511"/>
      <w:bookmarkStart w:id="532" w:name="_Toc194056394"/>
      <w:bookmarkStart w:id="533" w:name="_Toc194056433"/>
      <w:bookmarkStart w:id="534" w:name="_Toc216608293"/>
      <w:r>
        <w:rPr>
          <w:rFonts w:hint="eastAsia"/>
          <w:lang w:val="en-US" w:eastAsia="zh-CN"/>
        </w:rPr>
        <w:t>8</w:t>
      </w:r>
      <w:r>
        <w:t>.</w:t>
      </w:r>
      <w:r>
        <w:rPr>
          <w:rFonts w:hint="eastAsia"/>
          <w:lang w:val="en-US" w:eastAsia="zh-CN"/>
        </w:rPr>
        <w:t>2</w:t>
      </w:r>
      <w:r>
        <w:tab/>
      </w:r>
      <w:r>
        <w:rPr>
          <w:rFonts w:hint="eastAsia"/>
          <w:lang w:val="en-US" w:eastAsia="zh-CN"/>
        </w:rPr>
        <w:t>Performance metrics</w:t>
      </w:r>
      <w:bookmarkEnd w:id="531"/>
      <w:bookmarkEnd w:id="532"/>
      <w:bookmarkEnd w:id="533"/>
      <w:bookmarkEnd w:id="534"/>
    </w:p>
    <w:p w14:paraId="2616CD6B" w14:textId="6D17D826" w:rsidR="006E1B8E" w:rsidRDefault="00000000" w:rsidP="001D7C40">
      <w:pPr>
        <w:pStyle w:val="Heading3"/>
      </w:pPr>
      <w:bookmarkStart w:id="535" w:name="_Toc216608294"/>
      <w:bookmarkStart w:id="536" w:name="MCCQCTEMPBM_00000027"/>
      <w:r>
        <w:rPr>
          <w:rFonts w:hint="eastAsia"/>
        </w:rPr>
        <w:t>8.2.1</w:t>
      </w:r>
      <w:r w:rsidR="003E52FB">
        <w:rPr>
          <w:rFonts w:eastAsiaTheme="minorEastAsia"/>
          <w:lang w:eastAsia="zh-CN"/>
        </w:rPr>
        <w:tab/>
      </w:r>
      <w:r>
        <w:rPr>
          <w:rFonts w:hint="eastAsia"/>
        </w:rPr>
        <w:t>Performance metric of Tx requirements</w:t>
      </w:r>
      <w:bookmarkEnd w:id="535"/>
    </w:p>
    <w:p w14:paraId="53D3514B" w14:textId="77777777" w:rsidR="006E1B8E" w:rsidRDefault="00000000">
      <w:pPr>
        <w:rPr>
          <w:i/>
        </w:rPr>
      </w:pPr>
      <w:bookmarkStart w:id="537" w:name="_Hlk206082515"/>
      <w:bookmarkEnd w:id="536"/>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37"/>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38" w:name="_Toc216608295"/>
      <w:bookmarkStart w:id="539"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38"/>
    </w:p>
    <w:bookmarkEnd w:id="539"/>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2pt" o:ole="">
            <v:imagedata r:id="rId25" o:title=""/>
          </v:shape>
          <o:OLEObject Type="Embed" ProgID="Visio.Drawing.15" ShapeID="_x0000_i1033" DrawAspect="Content" ObjectID="_1829441462"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40" w:name="_Toc194056434"/>
      <w:bookmarkStart w:id="541" w:name="_Toc12918"/>
      <w:bookmarkStart w:id="542" w:name="_Toc194056395"/>
      <w:bookmarkStart w:id="543" w:name="_Toc216608296"/>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40"/>
      <w:bookmarkEnd w:id="541"/>
      <w:bookmarkEnd w:id="542"/>
      <w:bookmarkEnd w:id="543"/>
    </w:p>
    <w:p w14:paraId="0DC49076" w14:textId="77777777" w:rsidR="006E1B8E" w:rsidRDefault="00000000">
      <w:pPr>
        <w:pStyle w:val="Heading3"/>
        <w:rPr>
          <w:lang w:val="en-US" w:eastAsia="zh-CN"/>
        </w:rPr>
      </w:pPr>
      <w:bookmarkStart w:id="544" w:name="_Toc187234078"/>
      <w:bookmarkStart w:id="545" w:name="_Toc176253866"/>
      <w:bookmarkStart w:id="546" w:name="_Toc154585657"/>
      <w:bookmarkStart w:id="547" w:name="_Toc155641559"/>
      <w:bookmarkStart w:id="548" w:name="_Toc169265416"/>
      <w:bookmarkStart w:id="549" w:name="_Toc162185394"/>
      <w:bookmarkStart w:id="550" w:name="_Toc152607340"/>
      <w:bookmarkStart w:id="551" w:name="_Toc155641286"/>
      <w:bookmarkStart w:id="552" w:name="_Toc216608297"/>
      <w:r>
        <w:rPr>
          <w:lang w:val="en-US" w:eastAsia="en-US"/>
        </w:rPr>
        <w:t>8.3.1</w:t>
      </w:r>
      <w:r>
        <w:rPr>
          <w:rFonts w:hint="eastAsia"/>
          <w:lang w:val="en-US" w:eastAsia="zh-CN"/>
        </w:rPr>
        <w:tab/>
        <w:t>Free space</w:t>
      </w:r>
      <w:bookmarkEnd w:id="544"/>
      <w:bookmarkEnd w:id="545"/>
      <w:bookmarkEnd w:id="546"/>
      <w:bookmarkEnd w:id="547"/>
      <w:bookmarkEnd w:id="548"/>
      <w:bookmarkEnd w:id="549"/>
      <w:bookmarkEnd w:id="550"/>
      <w:bookmarkEnd w:id="551"/>
      <w:bookmarkEnd w:id="552"/>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3804A98D">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53" w:name="_Toc194056435"/>
      <w:bookmarkStart w:id="554" w:name="_Toc10832"/>
      <w:bookmarkStart w:id="555" w:name="_Toc194056396"/>
      <w:bookmarkStart w:id="556" w:name="_Toc216608298"/>
      <w:r>
        <w:rPr>
          <w:rFonts w:hint="eastAsia"/>
          <w:lang w:val="en-US" w:eastAsia="zh-CN"/>
        </w:rPr>
        <w:t>8</w:t>
      </w:r>
      <w:r>
        <w:t>.</w:t>
      </w:r>
      <w:r>
        <w:rPr>
          <w:rFonts w:hint="eastAsia"/>
          <w:lang w:val="en-US" w:eastAsia="zh-CN"/>
        </w:rPr>
        <w:t>4</w:t>
      </w:r>
      <w:r>
        <w:tab/>
        <w:t>Anechoic Chamber method</w:t>
      </w:r>
      <w:bookmarkEnd w:id="553"/>
      <w:bookmarkEnd w:id="554"/>
      <w:bookmarkEnd w:id="555"/>
      <w:bookmarkEnd w:id="556"/>
    </w:p>
    <w:p w14:paraId="4867765F" w14:textId="77777777" w:rsidR="006E1B8E" w:rsidRDefault="00000000">
      <w:pPr>
        <w:pStyle w:val="Heading3"/>
        <w:rPr>
          <w:lang w:eastAsia="en-US"/>
        </w:rPr>
      </w:pPr>
      <w:bookmarkStart w:id="557" w:name="_Toc216608299"/>
      <w:r>
        <w:rPr>
          <w:lang w:eastAsia="en-US"/>
        </w:rPr>
        <w:t>8.4.1</w:t>
      </w:r>
      <w:r>
        <w:rPr>
          <w:lang w:eastAsia="en-US"/>
        </w:rPr>
        <w:tab/>
        <w:t>General</w:t>
      </w:r>
      <w:bookmarkEnd w:id="557"/>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58" w:name="_Toc216608300"/>
      <w:r>
        <w:rPr>
          <w:lang w:eastAsia="en-US"/>
        </w:rPr>
        <w:t>8.4.2</w:t>
      </w:r>
      <w:r>
        <w:rPr>
          <w:lang w:eastAsia="en-US"/>
        </w:rPr>
        <w:tab/>
        <w:t>Backscattering measurement procedure</w:t>
      </w:r>
      <w:bookmarkEnd w:id="558"/>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lastRenderedPageBreak/>
        <w:t>The measurement procedure includes the following steps:</w:t>
      </w:r>
    </w:p>
    <w:p w14:paraId="3D41E377" w14:textId="77777777" w:rsidR="006E1B8E" w:rsidRDefault="00000000">
      <w:pPr>
        <w:pStyle w:val="B1"/>
        <w:rPr>
          <w:rFonts w:eastAsia="SimSun"/>
          <w:lang w:eastAsia="en-US"/>
        </w:rPr>
      </w:pPr>
      <w:bookmarkStart w:id="559"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59"/>
      <w:r>
        <w:rPr>
          <w:rFonts w:eastAsia="SimSun"/>
          <w:lang w:eastAsia="en-US"/>
        </w:rPr>
        <w:t>.</w:t>
      </w:r>
    </w:p>
    <w:p w14:paraId="1A4B3733" w14:textId="77777777" w:rsidR="006E1B8E" w:rsidRDefault="00000000">
      <w:pPr>
        <w:pStyle w:val="B1"/>
        <w:rPr>
          <w:rFonts w:eastAsia="SimSun"/>
          <w:lang w:eastAsia="en-US"/>
        </w:rPr>
      </w:pPr>
      <w:bookmarkStart w:id="560"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60"/>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61" w:name="_Hlk204845085"/>
      <w:r>
        <w:rPr>
          <w:rFonts w:eastAsia="SimSun"/>
          <w:lang w:eastAsia="en-US"/>
        </w:rPr>
        <w:t>ϕ</w:t>
      </w:r>
      <w:bookmarkEnd w:id="561"/>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62" w:name="_Toc216608301"/>
      <w:r>
        <w:rPr>
          <w:lang w:eastAsia="en-US"/>
        </w:rPr>
        <w:t>8.4.3</w:t>
      </w:r>
      <w:r>
        <w:rPr>
          <w:lang w:eastAsia="en-US"/>
        </w:rPr>
        <w:tab/>
        <w:t>Sensitivity</w:t>
      </w:r>
      <w:r>
        <w:rPr>
          <w:rFonts w:eastAsia="SimSun" w:hint="eastAsia"/>
          <w:lang w:val="en-US" w:eastAsia="zh-CN"/>
        </w:rPr>
        <w:t xml:space="preserve"> measurement procedure</w:t>
      </w:r>
      <w:bookmarkEnd w:id="562"/>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lastRenderedPageBreak/>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63" w:name="_Toc216608302"/>
      <w:r>
        <w:rPr>
          <w:lang w:eastAsia="en-US"/>
        </w:rPr>
        <w:t>8.4.4</w:t>
      </w:r>
      <w:r>
        <w:rPr>
          <w:lang w:eastAsia="en-US"/>
        </w:rPr>
        <w:tab/>
        <w:t>Unwanted emission measurement procedure</w:t>
      </w:r>
      <w:bookmarkEnd w:id="563"/>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64" w:name="_Toc194056436"/>
      <w:bookmarkStart w:id="565" w:name="_Toc194056397"/>
      <w:bookmarkStart w:id="566" w:name="_Toc27613"/>
      <w:bookmarkStart w:id="567" w:name="_Toc216608303"/>
      <w:r>
        <w:rPr>
          <w:lang w:val="en-US" w:eastAsia="zh-CN"/>
        </w:rPr>
        <w:t>9</w:t>
      </w:r>
      <w:r>
        <w:rPr>
          <w:lang w:val="en-US" w:eastAsia="zh-CN"/>
        </w:rPr>
        <w:tab/>
      </w:r>
      <w:r>
        <w:rPr>
          <w:rFonts w:hint="eastAsia"/>
          <w:lang w:val="en-US" w:eastAsia="zh-CN"/>
        </w:rPr>
        <w:t>RRM</w:t>
      </w:r>
      <w:bookmarkEnd w:id="564"/>
      <w:bookmarkEnd w:id="565"/>
      <w:bookmarkEnd w:id="566"/>
      <w:bookmarkEnd w:id="567"/>
    </w:p>
    <w:p w14:paraId="5ED898AA" w14:textId="77777777" w:rsidR="006E1B8E" w:rsidRDefault="00000000">
      <w:pPr>
        <w:pStyle w:val="Heading2"/>
        <w:rPr>
          <w:lang w:eastAsia="ko-KR"/>
        </w:rPr>
      </w:pPr>
      <w:bookmarkStart w:id="568" w:name="_Toc216608304"/>
      <w:r>
        <w:t>9.</w:t>
      </w:r>
      <w:r>
        <w:rPr>
          <w:rFonts w:hint="eastAsia"/>
          <w:lang w:val="en-US" w:eastAsia="zh-CN"/>
        </w:rPr>
        <w:t>1</w:t>
      </w:r>
      <w:r>
        <w:tab/>
      </w:r>
      <w:r>
        <w:rPr>
          <w:rFonts w:hint="eastAsia"/>
          <w:lang w:val="en-US" w:eastAsia="zh-CN"/>
        </w:rPr>
        <w:t>Random access</w:t>
      </w:r>
      <w:bookmarkEnd w:id="568"/>
    </w:p>
    <w:p w14:paraId="3665A047" w14:textId="77777777" w:rsidR="006E1B8E" w:rsidRDefault="00000000">
      <w:pPr>
        <w:pStyle w:val="Heading3"/>
        <w:rPr>
          <w:lang w:eastAsia="ko-KR"/>
        </w:rPr>
      </w:pPr>
      <w:bookmarkStart w:id="569" w:name="_Toc216608305"/>
      <w:r>
        <w:rPr>
          <w:lang w:eastAsia="ko-KR"/>
        </w:rPr>
        <w:t>9.1.1</w:t>
      </w:r>
      <w:r>
        <w:rPr>
          <w:rFonts w:hint="eastAsia"/>
          <w:lang w:val="en-US" w:eastAsia="zh-CN"/>
        </w:rPr>
        <w:tab/>
      </w:r>
      <w:r>
        <w:rPr>
          <w:lang w:eastAsia="ko-KR"/>
        </w:rPr>
        <w:t>Introduction of random access</w:t>
      </w:r>
      <w:bookmarkEnd w:id="569"/>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xml:space="preserve">, and the D2R physical layer transmission is specified in clause 6.1 of TS </w:t>
      </w:r>
      <w:r>
        <w:rPr>
          <w:lang w:eastAsia="zh-CN"/>
        </w:rPr>
        <w:lastRenderedPageBreak/>
        <w:t>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70" w:name="_Toc216608306"/>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70"/>
    </w:p>
    <w:p w14:paraId="0499F5A1" w14:textId="77777777" w:rsidR="006E1B8E" w:rsidRDefault="00000000">
      <w:pPr>
        <w:pStyle w:val="Heading4"/>
        <w:rPr>
          <w:lang w:eastAsia="zh-CN"/>
        </w:rPr>
      </w:pPr>
      <w:r>
        <w:rPr>
          <w:lang w:eastAsia="zh-CN"/>
        </w:rPr>
        <w:t>9.1.2.1</w:t>
      </w:r>
      <w:r>
        <w:rPr>
          <w:lang w:eastAsia="zh-CN"/>
        </w:rPr>
        <w:tab/>
        <w:t>Correct behaviour when transmitting A-IoT M</w:t>
      </w:r>
      <w:r>
        <w:rPr>
          <w:rFonts w:hint="eastAsia"/>
          <w:lang w:eastAsia="zh-CN"/>
        </w:rPr>
        <w:t>sg</w:t>
      </w:r>
      <w:r>
        <w:rPr>
          <w:lang w:eastAsia="zh-CN"/>
        </w:rPr>
        <w:t>1</w:t>
      </w:r>
    </w:p>
    <w:p w14:paraId="2170E753" w14:textId="77777777" w:rsidR="006E1B8E" w:rsidRDefault="00000000">
      <w:bookmarkStart w:id="571"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71"/>
    </w:p>
    <w:p w14:paraId="036719B9" w14:textId="77777777" w:rsidR="006E1B8E" w:rsidRDefault="00000000">
      <w:pPr>
        <w:pStyle w:val="Heading4"/>
        <w:rPr>
          <w:lang w:eastAsia="zh-CN"/>
        </w:rPr>
      </w:pPr>
      <w:r>
        <w:rPr>
          <w:lang w:eastAsia="zh-CN"/>
        </w:rPr>
        <w:t>9.1.2.</w:t>
      </w:r>
      <w:r>
        <w:rPr>
          <w:rFonts w:hint="eastAsia"/>
          <w:lang w:val="en-US" w:eastAsia="zh-CN"/>
        </w:rPr>
        <w:t>2</w:t>
      </w:r>
      <w:r>
        <w:rPr>
          <w:rFonts w:hint="eastAsia"/>
          <w:lang w:val="en-US" w:eastAsia="zh-CN"/>
        </w:rPr>
        <w:tab/>
      </w:r>
      <w:r>
        <w:t>CBRA: Correct behaviour when receiving A-IoT MSG2</w:t>
      </w:r>
    </w:p>
    <w:p w14:paraId="658C88D2" w14:textId="07F59EF5" w:rsidR="0055755B" w:rsidRPr="001B1094" w:rsidRDefault="0055755B" w:rsidP="0055755B">
      <w:r w:rsidRPr="001B1094">
        <w:rPr>
          <w:rFonts w:cs="v4.2.0" w:hint="eastAsia"/>
          <w:lang w:val="en-US" w:eastAsia="zh-CN"/>
        </w:rPr>
        <w:t xml:space="preserve">The UE shall </w:t>
      </w:r>
      <w:r w:rsidRPr="001B1094">
        <w:rPr>
          <w:rFonts w:cs="v4.2.0"/>
          <w:lang w:val="en-US" w:eastAsia="zh-CN"/>
        </w:rPr>
        <w:t xml:space="preserve">initiate the D2R message transmission as </w:t>
      </w:r>
      <w:r w:rsidRPr="001B1094">
        <w:rPr>
          <w:rFonts w:cs="v4.2.0" w:hint="eastAsia"/>
          <w:lang w:val="en-US" w:eastAsia="zh-CN"/>
        </w:rPr>
        <w:t>defined</w:t>
      </w:r>
      <w:r w:rsidRPr="001B1094">
        <w:rPr>
          <w:rFonts w:cs="v4.2.0"/>
        </w:rPr>
        <w:t xml:space="preserve"> clause 5.3.1</w:t>
      </w:r>
      <w:r w:rsidRPr="001B1094">
        <w:rPr>
          <w:rFonts w:cs="v4.2.0"/>
          <w:lang w:eastAsia="zh-CN"/>
        </w:rPr>
        <w:t xml:space="preserve"> </w:t>
      </w:r>
      <w:r w:rsidRPr="001B1094">
        <w:rPr>
          <w:rFonts w:cs="v4.2.0"/>
        </w:rPr>
        <w:t>in TS 3</w:t>
      </w:r>
      <w:r w:rsidRPr="001B1094">
        <w:rPr>
          <w:rFonts w:cs="v4.2.0"/>
          <w:lang w:eastAsia="zh-CN"/>
        </w:rPr>
        <w:t>8</w:t>
      </w:r>
      <w:r w:rsidRPr="001B1094">
        <w:rPr>
          <w:rFonts w:cs="v4.2.0"/>
        </w:rPr>
        <w:t>.391</w:t>
      </w:r>
      <w:r w:rsidRPr="001B1094">
        <w:rPr>
          <w:rFonts w:eastAsia="SimSun" w:cs="v4.2.0" w:hint="eastAsia"/>
          <w:lang w:val="en-US" w:eastAsia="zh-CN"/>
        </w:rPr>
        <w:t xml:space="preserve"> [6]</w:t>
      </w:r>
      <w:r w:rsidRPr="001B1094">
        <w:t>.</w:t>
      </w:r>
    </w:p>
    <w:p w14:paraId="67601E1A" w14:textId="77777777" w:rsidR="006E1B8E" w:rsidRDefault="00000000">
      <w:pPr>
        <w:pStyle w:val="Heading4"/>
        <w:rPr>
          <w:lang w:eastAsia="zh-CN"/>
        </w:rPr>
      </w:pPr>
      <w:r>
        <w:rPr>
          <w:lang w:eastAsia="zh-CN"/>
        </w:rPr>
        <w:t>9.1.2.3</w:t>
      </w:r>
      <w:r>
        <w:rPr>
          <w:lang w:eastAsia="zh-CN"/>
        </w:rPr>
        <w:tab/>
      </w:r>
      <w:r>
        <w:t>CBRA: Correct behaviour when not receiving A-IoT MSG2</w:t>
      </w:r>
    </w:p>
    <w:p w14:paraId="13390E29" w14:textId="1B580122" w:rsidR="00E21C19" w:rsidRPr="001B1094" w:rsidRDefault="00E21C19" w:rsidP="00E21C19">
      <w:r w:rsidRPr="001B1094">
        <w:rPr>
          <w:rFonts w:cs="v4.2.0"/>
        </w:rPr>
        <w:t xml:space="preserve">The UE shall </w:t>
      </w:r>
      <w:r>
        <w:rPr>
          <w:rFonts w:cs="v4.2.0"/>
        </w:rPr>
        <w:t xml:space="preserve">not </w:t>
      </w:r>
      <w:r w:rsidRPr="001B1094">
        <w:rPr>
          <w:rFonts w:cs="v4.2.0"/>
          <w:lang w:val="en-US" w:eastAsia="zh-CN"/>
        </w:rPr>
        <w:t xml:space="preserve">initiate </w:t>
      </w:r>
      <w:r>
        <w:rPr>
          <w:rFonts w:cs="v4.2.0"/>
          <w:lang w:val="en-US" w:eastAsia="zh-CN"/>
        </w:rPr>
        <w:t>any</w:t>
      </w:r>
      <w:r w:rsidRPr="001B1094">
        <w:rPr>
          <w:rFonts w:cs="v4.2.0"/>
          <w:lang w:val="en-US" w:eastAsia="zh-CN"/>
        </w:rPr>
        <w:t xml:space="preserve"> D2R transmission</w:t>
      </w:r>
      <w:r w:rsidRPr="001B1094">
        <w:t>.</w:t>
      </w:r>
    </w:p>
    <w:p w14:paraId="6FF689BF" w14:textId="77777777" w:rsidR="006E1B8E" w:rsidRDefault="00000000">
      <w:pPr>
        <w:pStyle w:val="Heading3"/>
        <w:rPr>
          <w:lang w:val="en-US" w:eastAsia="zh-CN"/>
        </w:rPr>
      </w:pPr>
      <w:bookmarkStart w:id="572" w:name="_Toc216608307"/>
      <w:r>
        <w:rPr>
          <w:rFonts w:hint="eastAsia"/>
          <w:lang w:val="en-US" w:eastAsia="zh-CN"/>
        </w:rPr>
        <w:t>9.1.3</w:t>
      </w:r>
      <w:r>
        <w:rPr>
          <w:rFonts w:hint="eastAsia"/>
          <w:lang w:val="en-US" w:eastAsia="zh-CN"/>
        </w:rPr>
        <w:tab/>
        <w:t>Requirements for contention free access</w:t>
      </w:r>
      <w:bookmarkEnd w:id="572"/>
    </w:p>
    <w:p w14:paraId="600F6A48" w14:textId="77777777" w:rsidR="006E1B8E" w:rsidRDefault="00000000">
      <w:pPr>
        <w:pStyle w:val="Heading4"/>
      </w:pPr>
      <w:bookmarkStart w:id="573" w:name="_Toc535476760"/>
      <w:r>
        <w:t>9.1.3.1</w:t>
      </w:r>
      <w:r>
        <w:tab/>
      </w:r>
      <w:bookmarkEnd w:id="573"/>
      <w:r>
        <w:t>CFA: Correct behaviour when transmitting First D2R message</w:t>
      </w:r>
    </w:p>
    <w:p w14:paraId="7CE492E3" w14:textId="1A302622" w:rsidR="003D77B0" w:rsidRPr="001B1094" w:rsidRDefault="003D77B0" w:rsidP="003D77B0">
      <w:bookmarkStart w:id="574"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74"/>
    </w:p>
    <w:p w14:paraId="5BC151FE" w14:textId="77777777" w:rsidR="006E1B8E" w:rsidRDefault="00000000">
      <w:pPr>
        <w:pStyle w:val="Heading2"/>
        <w:rPr>
          <w:lang w:val="en-US" w:eastAsia="zh-CN"/>
        </w:rPr>
      </w:pPr>
      <w:bookmarkStart w:id="575" w:name="_Toc216608308"/>
      <w:r>
        <w:t>9.</w:t>
      </w:r>
      <w:r>
        <w:rPr>
          <w:rFonts w:hint="eastAsia"/>
          <w:lang w:val="en-US" w:eastAsia="zh-CN"/>
        </w:rPr>
        <w:t>2</w:t>
      </w:r>
      <w:r>
        <w:tab/>
      </w:r>
      <w:r>
        <w:rPr>
          <w:rFonts w:hint="eastAsia"/>
          <w:lang w:val="en-US" w:eastAsia="zh-CN"/>
        </w:rPr>
        <w:t>D2R timing</w:t>
      </w:r>
      <w:bookmarkEnd w:id="575"/>
    </w:p>
    <w:p w14:paraId="227363DA" w14:textId="77777777" w:rsidR="006E1B8E" w:rsidRDefault="00000000">
      <w:pPr>
        <w:pStyle w:val="Heading3"/>
        <w:rPr>
          <w:lang w:val="en-US" w:eastAsia="zh-CN"/>
        </w:rPr>
      </w:pPr>
      <w:bookmarkStart w:id="576" w:name="_Toc216608309"/>
      <w:r>
        <w:t>9.</w:t>
      </w:r>
      <w:r>
        <w:rPr>
          <w:rFonts w:hint="eastAsia"/>
          <w:lang w:val="en-US" w:eastAsia="zh-CN"/>
        </w:rPr>
        <w:t>2.1</w:t>
      </w:r>
      <w:r>
        <w:tab/>
      </w:r>
      <w:r>
        <w:rPr>
          <w:rFonts w:hint="eastAsia"/>
          <w:lang w:val="en-US" w:eastAsia="zh-CN"/>
        </w:rPr>
        <w:t>D2R transmit timing</w:t>
      </w:r>
      <w:bookmarkEnd w:id="576"/>
    </w:p>
    <w:p w14:paraId="3FCA6F39" w14:textId="77777777" w:rsidR="006E1B8E" w:rsidRDefault="00000000">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5419AD0E" w14:textId="77777777" w:rsidR="006E1B8E" w:rsidRDefault="00000000">
      <w:pPr>
        <w:pStyle w:val="Heading2"/>
        <w:rPr>
          <w:lang w:val="en-US" w:eastAsia="zh-CN"/>
        </w:rPr>
      </w:pPr>
      <w:bookmarkStart w:id="577" w:name="_Toc216608310"/>
      <w:r>
        <w:t>9.</w:t>
      </w:r>
      <w:r>
        <w:rPr>
          <w:rFonts w:hint="eastAsia"/>
          <w:lang w:val="en-US" w:eastAsia="zh-CN"/>
        </w:rPr>
        <w:t>3</w:t>
      </w:r>
      <w:r>
        <w:tab/>
      </w:r>
      <w:r>
        <w:rPr>
          <w:lang w:val="en-US" w:eastAsia="zh-CN"/>
        </w:rPr>
        <w:t>T</w:t>
      </w:r>
      <w:r>
        <w:rPr>
          <w:vertAlign w:val="subscript"/>
          <w:lang w:val="en-US" w:eastAsia="zh-CN"/>
        </w:rPr>
        <w:t>D2R_min</w:t>
      </w:r>
      <w:bookmarkEnd w:id="577"/>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lang w:val="en-US" w:eastAsia="zh-CN"/>
        </w:rPr>
      </w:pPr>
    </w:p>
    <w:p w14:paraId="1CBB5506" w14:textId="77777777" w:rsidR="006E1B8E" w:rsidRDefault="00000000">
      <w:r>
        <w:br w:type="page"/>
      </w:r>
    </w:p>
    <w:p w14:paraId="59B99434" w14:textId="77777777" w:rsidR="006E1B8E" w:rsidRDefault="00000000">
      <w:pPr>
        <w:pStyle w:val="Heading8"/>
        <w:tabs>
          <w:tab w:val="left" w:pos="2576"/>
        </w:tabs>
        <w:overflowPunct/>
        <w:autoSpaceDE/>
        <w:autoSpaceDN/>
        <w:adjustRightInd/>
        <w:textAlignment w:val="auto"/>
        <w:rPr>
          <w:lang w:val="en-US"/>
        </w:rPr>
      </w:pPr>
      <w:bookmarkStart w:id="578" w:name="_Toc45893795"/>
      <w:bookmarkStart w:id="579" w:name="_Toc123717912"/>
      <w:bookmarkStart w:id="580" w:name="_Toc131766783"/>
      <w:bookmarkStart w:id="581" w:name="_Toc74663590"/>
      <w:bookmarkStart w:id="582" w:name="_Toc37267876"/>
      <w:bookmarkStart w:id="583" w:name="_Toc67916969"/>
      <w:bookmarkStart w:id="584" w:name="_Toc106783182"/>
      <w:bookmarkStart w:id="585" w:name="_Toc107312074"/>
      <w:bookmarkStart w:id="586" w:name="_Toc123049417"/>
      <w:bookmarkStart w:id="587" w:name="_Toc187245939"/>
      <w:bookmarkStart w:id="588" w:name="_Toc123052340"/>
      <w:bookmarkStart w:id="589" w:name="_Toc37260488"/>
      <w:bookmarkStart w:id="590" w:name="_Toc82622133"/>
      <w:bookmarkStart w:id="591" w:name="_Toc21127804"/>
      <w:bookmarkStart w:id="592" w:name="_Toc115186568"/>
      <w:bookmarkStart w:id="593" w:name="_Toc61179667"/>
      <w:bookmarkStart w:id="594" w:name="_Toc131741249"/>
      <w:bookmarkStart w:id="595" w:name="_Toc53178501"/>
      <w:bookmarkStart w:id="596" w:name="_Toc53178952"/>
      <w:bookmarkStart w:id="597" w:name="_Toc29812013"/>
      <w:bookmarkStart w:id="598" w:name="_Toc61179197"/>
      <w:bookmarkStart w:id="599" w:name="_Toc156567827"/>
      <w:bookmarkStart w:id="600" w:name="_Toc114255888"/>
      <w:bookmarkStart w:id="601" w:name="_Toc131596251"/>
      <w:bookmarkStart w:id="602" w:name="_Toc124157488"/>
      <w:bookmarkStart w:id="603" w:name="_Toc107475295"/>
      <w:bookmarkStart w:id="604" w:name="_Toc90422980"/>
      <w:bookmarkStart w:id="605" w:name="_Toc124266892"/>
      <w:bookmarkStart w:id="606" w:name="_Toc123054809"/>
      <w:bookmarkStart w:id="607" w:name="_Toc44712483"/>
      <w:bookmarkStart w:id="608" w:name="_Toc107419658"/>
      <w:bookmarkStart w:id="609" w:name="_Toc176876434"/>
      <w:bookmarkStart w:id="610" w:name="_Toc138838005"/>
      <w:bookmarkStart w:id="611" w:name="_Toc36817565"/>
      <w:r>
        <w:lastRenderedPageBreak/>
        <w:t xml:space="preserve">Annex </w:t>
      </w:r>
      <w:r>
        <w:rPr>
          <w:rFonts w:eastAsia="SimSun"/>
          <w:lang w:val="en-US" w:eastAsia="zh-CN"/>
        </w:rPr>
        <w:t>A</w:t>
      </w:r>
      <w:r>
        <w:t xml:space="preserve"> </w:t>
      </w:r>
      <w:r>
        <w:rPr>
          <w:lang w:val="en-US"/>
        </w:rPr>
        <w:t>(normative):</w:t>
      </w:r>
      <w:r>
        <w:br/>
      </w:r>
      <w:r>
        <w:rPr>
          <w:lang w:val="en-US"/>
        </w:rPr>
        <w:t>The test configuration for backscattering loss</w:t>
      </w:r>
    </w:p>
    <w:p w14:paraId="3F77849A" w14:textId="77777777" w:rsidR="006E1B8E" w:rsidRDefault="00000000">
      <w:pPr>
        <w:overflowPunct/>
        <w:autoSpaceDE/>
        <w:autoSpaceDN/>
        <w:adjustRightInd/>
        <w:textAlignment w:val="auto"/>
        <w:rPr>
          <w:lang w:eastAsia="en-US"/>
        </w:rPr>
      </w:pPr>
      <w:r>
        <w:rPr>
          <w:lang w:eastAsia="en-US"/>
        </w:rPr>
        <w:t xml:space="preserve">The test configuration in Table </w:t>
      </w:r>
      <w:r>
        <w:rPr>
          <w:rFonts w:eastAsia="SimSun" w:hint="eastAsia"/>
          <w:lang w:val="en-US" w:eastAsia="zh-CN"/>
        </w:rPr>
        <w:t>A</w:t>
      </w:r>
      <w:r>
        <w:rPr>
          <w:lang w:eastAsia="en-US"/>
        </w:rPr>
        <w:t xml:space="preserve">.1-1 is defined to be used for testing the backscattering loss requirement defined in section </w:t>
      </w:r>
      <w:r>
        <w:rPr>
          <w:rFonts w:eastAsia="SimSun" w:hint="eastAsia"/>
          <w:lang w:eastAsia="zh-CN"/>
        </w:rPr>
        <w:t>6.1</w:t>
      </w:r>
      <w:r>
        <w:rPr>
          <w:lang w:eastAsia="en-US"/>
        </w:rPr>
        <w:t>.1</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14:paraId="6726EF7F" w14:textId="77777777" w:rsidR="006E1B8E" w:rsidRDefault="00000000">
      <w:r>
        <w:br w:type="page"/>
      </w:r>
    </w:p>
    <w:p w14:paraId="5BBEB606" w14:textId="77777777" w:rsidR="006E1B8E" w:rsidRDefault="00000000" w:rsidP="0022021C">
      <w:pPr>
        <w:pStyle w:val="Heading8"/>
      </w:pPr>
      <w:r>
        <w:lastRenderedPageBreak/>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612" w:name="_Toc193192134"/>
      <w:bookmarkStart w:id="613" w:name="_Toc183182678"/>
      <w:bookmarkStart w:id="614" w:name="_Toc176611682"/>
      <w:bookmarkStart w:id="615" w:name="_Toc187239219"/>
      <w:bookmarkStart w:id="616" w:name="_Toc216608311"/>
      <w:bookmarkStart w:id="617" w:name="MCCQCTEMPBM_00000030"/>
      <w:r>
        <w:rPr>
          <w:rFonts w:eastAsia="SimSun" w:hint="eastAsia"/>
          <w:lang w:val="en-US" w:eastAsia="zh-CN"/>
        </w:rPr>
        <w:t>B</w:t>
      </w:r>
      <w:r>
        <w:t>.1</w:t>
      </w:r>
      <w:r>
        <w:tab/>
        <w:t>General</w:t>
      </w:r>
      <w:bookmarkEnd w:id="612"/>
      <w:bookmarkEnd w:id="613"/>
      <w:bookmarkEnd w:id="614"/>
      <w:bookmarkEnd w:id="615"/>
      <w:bookmarkEnd w:id="616"/>
    </w:p>
    <w:bookmarkEnd w:id="617"/>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618" w:name="_Toc187239220"/>
      <w:bookmarkStart w:id="619" w:name="_Toc193192135"/>
      <w:bookmarkStart w:id="620" w:name="_Toc176611683"/>
      <w:bookmarkStart w:id="621" w:name="_Toc183182679"/>
      <w:bookmarkStart w:id="622" w:name="_Toc216608312"/>
      <w:bookmarkStart w:id="623" w:name="_Hlk203247697"/>
      <w:bookmarkStart w:id="624" w:name="MCCQCTEMPBM_00000031"/>
      <w:r>
        <w:rPr>
          <w:rFonts w:eastAsia="SimSun" w:hint="eastAsia"/>
          <w:lang w:val="en-US" w:eastAsia="zh-CN"/>
        </w:rPr>
        <w:t>B</w:t>
      </w:r>
      <w:r>
        <w:t>.2</w:t>
      </w:r>
      <w:r>
        <w:tab/>
        <w:t>R2D</w:t>
      </w:r>
      <w:bookmarkEnd w:id="618"/>
      <w:bookmarkEnd w:id="619"/>
      <w:bookmarkEnd w:id="620"/>
      <w:bookmarkEnd w:id="621"/>
      <w:r>
        <w:t xml:space="preserve"> reference measurement channels</w:t>
      </w:r>
      <w:bookmarkEnd w:id="622"/>
    </w:p>
    <w:p w14:paraId="2AE26BF8" w14:textId="77777777" w:rsidR="006E1B8E" w:rsidRDefault="00000000" w:rsidP="0022021C">
      <w:pPr>
        <w:pStyle w:val="Heading2"/>
      </w:pPr>
      <w:bookmarkStart w:id="625" w:name="_Toc216608313"/>
      <w:bookmarkStart w:id="626" w:name="MCCQCTEMPBM_00000032"/>
      <w:bookmarkEnd w:id="623"/>
      <w:bookmarkEnd w:id="624"/>
      <w:r>
        <w:rPr>
          <w:rFonts w:hint="eastAsia"/>
          <w:lang w:val="en-US" w:eastAsia="zh-CN"/>
        </w:rPr>
        <w:t>B.2</w:t>
      </w:r>
      <w:r>
        <w:t>.1</w:t>
      </w:r>
      <w:r>
        <w:tab/>
        <w:t>Fixed Reference Channels for reference sensitivity level (</w:t>
      </w:r>
      <w:r>
        <w:rPr>
          <w:rFonts w:hint="eastAsia"/>
          <w:lang w:val="en-US" w:eastAsia="zh-CN"/>
        </w:rPr>
        <w:t>OOK</w:t>
      </w:r>
      <w:r>
        <w:t>)</w:t>
      </w:r>
      <w:bookmarkEnd w:id="625"/>
    </w:p>
    <w:p w14:paraId="150939C0" w14:textId="77777777" w:rsidR="00CB24B5" w:rsidRDefault="00CB24B5" w:rsidP="00CB24B5">
      <w:pPr>
        <w:pStyle w:val="TH"/>
      </w:pPr>
      <w:bookmarkStart w:id="627" w:name="MCCQCTEMPBM_00000033"/>
      <w:bookmarkEnd w:id="626"/>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r>
              <w:rPr>
                <w:rFonts w:cs="Arial"/>
                <w:lang w:val="en-US" w:eastAsia="zh-CN" w:bidi="ar"/>
              </w:rPr>
              <w:t>P</w:t>
            </w:r>
            <w:r>
              <w:rPr>
                <w:rFonts w:cs="Arial" w:hint="eastAsia"/>
                <w:lang w:val="en-US" w:eastAsia="zh-CN" w:bidi="ar"/>
              </w:rPr>
              <w:t>ostamble</w:t>
            </w:r>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628" w:name="_Toc216608314"/>
      <w:r>
        <w:rPr>
          <w:rFonts w:hint="eastAsia"/>
          <w:lang w:val="en-US" w:eastAsia="zh-CN"/>
        </w:rPr>
        <w:lastRenderedPageBreak/>
        <w:t>B.2</w:t>
      </w:r>
      <w:r>
        <w:t>.2</w:t>
      </w:r>
      <w:r>
        <w:tab/>
        <w:t>Fixed Reference Channels for maximum input level</w:t>
      </w:r>
      <w:bookmarkEnd w:id="628"/>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r w:rsidRPr="00FF75CB">
              <w:rPr>
                <w:rFonts w:cs="Arial"/>
                <w:lang w:val="en-US" w:eastAsia="zh-CN" w:bidi="ar"/>
              </w:rPr>
              <w:t>P</w:t>
            </w:r>
            <w:r w:rsidRPr="00FF75CB">
              <w:rPr>
                <w:rFonts w:cs="Arial" w:hint="eastAsia"/>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629" w:name="_Toc216608315"/>
      <w:r>
        <w:rPr>
          <w:rFonts w:eastAsia="SimSun" w:hint="eastAsia"/>
          <w:lang w:val="en-US" w:eastAsia="zh-CN"/>
        </w:rPr>
        <w:lastRenderedPageBreak/>
        <w:t>B</w:t>
      </w:r>
      <w:r>
        <w:t>.3</w:t>
      </w:r>
      <w:r>
        <w:tab/>
        <w:t>D2R reference measurement channels</w:t>
      </w:r>
      <w:bookmarkEnd w:id="629"/>
    </w:p>
    <w:p w14:paraId="4EA07D7E" w14:textId="77777777" w:rsidR="004E4267" w:rsidRPr="00C663BD" w:rsidRDefault="004E4267" w:rsidP="0022021C">
      <w:pPr>
        <w:pStyle w:val="Heading2"/>
      </w:pPr>
      <w:bookmarkStart w:id="630" w:name="_Toc216608316"/>
      <w:r w:rsidRPr="00C663BD">
        <w:rPr>
          <w:rFonts w:hint="eastAsia"/>
        </w:rPr>
        <w:t>B.</w:t>
      </w:r>
      <w:r>
        <w:t>3</w:t>
      </w:r>
      <w:r w:rsidRPr="00C663BD">
        <w:t>.</w:t>
      </w:r>
      <w:r>
        <w:t>1</w:t>
      </w:r>
      <w:r w:rsidRPr="00C663BD">
        <w:tab/>
        <w:t xml:space="preserve">Fixed Reference Channels for </w:t>
      </w:r>
      <w:r>
        <w:t>transmitter characteristics</w:t>
      </w:r>
      <w:bookmarkEnd w:id="630"/>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Depending on the length of AIoT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Midamble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Interval for midamble insersion</w:t>
            </w:r>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Additional midamble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627"/>
    <w:p w14:paraId="59700DBE" w14:textId="77777777" w:rsidR="006E1B8E" w:rsidRDefault="00000000">
      <w:r>
        <w:br w:type="page"/>
      </w:r>
      <w:bookmarkStart w:id="631" w:name="_Toc194056399"/>
      <w:bookmarkStart w:id="632" w:name="_Toc26669"/>
      <w:bookmarkStart w:id="633" w:name="_Toc194056438"/>
    </w:p>
    <w:p w14:paraId="3ACC1C9C" w14:textId="77777777" w:rsidR="006E1B8E" w:rsidRDefault="00000000">
      <w:pPr>
        <w:pStyle w:val="Heading8"/>
        <w:rPr>
          <w:lang w:val="en-US" w:eastAsia="zh-CN"/>
        </w:rPr>
      </w:pPr>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631"/>
      <w:bookmarkEnd w:id="632"/>
      <w:bookmarkEnd w:id="633"/>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634" w:name="_Hlk204949670"/>
      <w:r>
        <w:t xml:space="preserve">Figure </w:t>
      </w:r>
      <w:r>
        <w:rPr>
          <w:rFonts w:eastAsia="SimSun"/>
          <w:lang w:val="en-US" w:eastAsia="zh-CN"/>
        </w:rPr>
        <w:t>C</w:t>
      </w:r>
      <w:r>
        <w:rPr>
          <w:rFonts w:eastAsia="SimSun" w:hint="eastAsia"/>
          <w:lang w:val="en-US" w:eastAsia="zh-CN"/>
        </w:rPr>
        <w:t>-</w:t>
      </w:r>
      <w:r>
        <w:t>1: Reference coordinate system</w:t>
      </w:r>
      <w:bookmarkEnd w:id="634"/>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635" w:name="MCCQCTEMPBM_00000035"/>
      <w:r>
        <w:rPr>
          <w:noProof/>
        </w:rPr>
        <w:drawing>
          <wp:inline distT="0" distB="0" distL="0" distR="0" wp14:anchorId="6B9F0084" wp14:editId="40D7F5FC">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635"/>
    </w:p>
    <w:p w14:paraId="0AC711E1" w14:textId="77777777" w:rsidR="006E1B8E" w:rsidRDefault="00000000" w:rsidP="001D7C40">
      <w:pPr>
        <w:pStyle w:val="TF"/>
      </w:pPr>
      <w:bookmarkStart w:id="636"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636"/>
    <w:p w14:paraId="1205A4CE" w14:textId="77777777" w:rsidR="006E1B8E" w:rsidRDefault="006E1B8E"/>
    <w:p w14:paraId="7D9031EC" w14:textId="77777777" w:rsidR="006E1B8E" w:rsidRDefault="00000000">
      <w:pPr>
        <w:pStyle w:val="Heading8"/>
        <w:rPr>
          <w:lang w:val="en-US" w:eastAsia="zh-CN"/>
        </w:rPr>
      </w:pPr>
      <w:r>
        <w:br w:type="page"/>
      </w:r>
      <w:bookmarkStart w:id="637" w:name="_Toc9797"/>
      <w:bookmarkStart w:id="638" w:name="_Toc194056400"/>
      <w:bookmarkStart w:id="639" w:name="_Toc194056439"/>
      <w:r>
        <w:lastRenderedPageBreak/>
        <w:t xml:space="preserve">Annex </w:t>
      </w:r>
      <w:r>
        <w:rPr>
          <w:rFonts w:eastAsia="SimSun" w:hint="eastAsia"/>
          <w:lang w:val="en-US" w:eastAsia="zh-CN"/>
        </w:rPr>
        <w:t>D</w:t>
      </w:r>
      <w:r>
        <w:rPr>
          <w:lang w:val="en-US" w:eastAsia="zh-CN"/>
        </w:rPr>
        <w:t xml:space="preserve"> </w:t>
      </w:r>
      <w:r>
        <w:rPr>
          <w:lang w:val="en-US"/>
        </w:rPr>
        <w:t>(normative):</w:t>
      </w:r>
      <w:bookmarkStart w:id="640" w:name="_Hlk72747197"/>
      <w:r>
        <w:br/>
        <w:t>Estimation of Measurement uncertainty</w:t>
      </w:r>
      <w:bookmarkEnd w:id="637"/>
      <w:bookmarkEnd w:id="638"/>
      <w:bookmarkEnd w:id="639"/>
      <w:bookmarkEnd w:id="640"/>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lastRenderedPageBreak/>
        <w:t>Annex E (informative):</w:t>
      </w:r>
      <w:r>
        <w:br/>
      </w:r>
      <w:r>
        <w:rPr>
          <w:rFonts w:eastAsia="SimSun" w:hint="eastAsia"/>
          <w:lang w:val="en-US" w:eastAsia="zh-CN"/>
        </w:rPr>
        <w:t>D2R channel bandwidth</w:t>
      </w:r>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77777777"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641" w:name="_Toc194056440"/>
      <w:bookmarkStart w:id="642" w:name="_Toc194056401"/>
      <w:bookmarkStart w:id="643" w:name="_Toc129708892"/>
      <w:bookmarkStart w:id="644" w:name="_Toc191227570"/>
      <w:bookmarkStart w:id="645" w:name="historyclause"/>
      <w:r>
        <w:lastRenderedPageBreak/>
        <w:t xml:space="preserve">Annex </w:t>
      </w:r>
      <w:r>
        <w:rPr>
          <w:rFonts w:eastAsia="SimSun" w:hint="eastAsia"/>
          <w:lang w:val="en-US" w:eastAsia="zh-CN"/>
        </w:rPr>
        <w:t>F</w:t>
      </w:r>
      <w:r>
        <w:t xml:space="preserve"> (informative):</w:t>
      </w:r>
      <w:r>
        <w:br/>
        <w:t>Change history</w:t>
      </w:r>
      <w:bookmarkEnd w:id="641"/>
      <w:bookmarkEnd w:id="642"/>
      <w:bookmarkEnd w:id="643"/>
      <w:bookmarkEnd w:id="644"/>
    </w:p>
    <w:bookmarkEnd w:id="645"/>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7378C" w14:textId="77777777" w:rsidR="00CB4FAE" w:rsidRDefault="00CB4FAE">
      <w:pPr>
        <w:spacing w:after="0"/>
      </w:pPr>
      <w:r>
        <w:separator/>
      </w:r>
    </w:p>
  </w:endnote>
  <w:endnote w:type="continuationSeparator" w:id="0">
    <w:p w14:paraId="250A88D9" w14:textId="77777777" w:rsidR="00CB4FAE" w:rsidRDefault="00CB4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4180F" w14:textId="77777777" w:rsidR="00CB4FAE" w:rsidRDefault="00CB4FAE">
      <w:pPr>
        <w:spacing w:after="0"/>
      </w:pPr>
      <w:r>
        <w:separator/>
      </w:r>
    </w:p>
  </w:footnote>
  <w:footnote w:type="continuationSeparator" w:id="0">
    <w:p w14:paraId="02FF4197" w14:textId="77777777" w:rsidR="00CB4FAE" w:rsidRDefault="00CB4F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5A62050C"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D94">
      <w:rPr>
        <w:rFonts w:ascii="Arial" w:hAnsi="Arial" w:cs="Arial"/>
        <w:b/>
        <w:noProof/>
        <w:sz w:val="18"/>
        <w:szCs w:val="18"/>
      </w:rPr>
      <w:t>Release 19</w:t>
    </w:r>
    <w:r>
      <w:rPr>
        <w:rFonts w:ascii="Arial" w:hAnsi="Arial" w:cs="Arial"/>
        <w:b/>
        <w:sz w:val="18"/>
        <w:szCs w:val="18"/>
      </w:rPr>
      <w:fldChar w:fldCharType="end"/>
    </w:r>
  </w:p>
  <w:p w14:paraId="1C09DB9B" w14:textId="2E77B142"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D94">
      <w:rPr>
        <w:rFonts w:ascii="Arial" w:hAnsi="Arial" w:cs="Arial"/>
        <w:b/>
        <w:noProof/>
        <w:sz w:val="18"/>
        <w:szCs w:val="18"/>
      </w:rPr>
      <w:t>3GPP TS 38.191 V19.1.0 (2025-12)</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79DE212E"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D94">
      <w:rPr>
        <w:rFonts w:ascii="Arial" w:hAnsi="Arial" w:cs="Arial"/>
        <w:b/>
        <w:noProof/>
        <w:sz w:val="18"/>
        <w:szCs w:val="18"/>
      </w:rPr>
      <w:t>3GPP TS 38.191 V19.1.0 (2025-12)</w:t>
    </w:r>
    <w:r>
      <w:rPr>
        <w:rFonts w:ascii="Arial" w:hAnsi="Arial" w:cs="Arial"/>
        <w:b/>
        <w:sz w:val="18"/>
        <w:szCs w:val="18"/>
      </w:rPr>
      <w:fldChar w:fldCharType="end"/>
    </w:r>
  </w:p>
  <w:p w14:paraId="1F17CB5D" w14:textId="30F86BEA"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D94">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86A65"/>
    <w:rsid w:val="001B6BAC"/>
    <w:rsid w:val="001D02C2"/>
    <w:rsid w:val="001D7C40"/>
    <w:rsid w:val="001D7E0D"/>
    <w:rsid w:val="001E1E64"/>
    <w:rsid w:val="001F168B"/>
    <w:rsid w:val="00212573"/>
    <w:rsid w:val="0022021C"/>
    <w:rsid w:val="002347A2"/>
    <w:rsid w:val="00256549"/>
    <w:rsid w:val="0026622E"/>
    <w:rsid w:val="002C63AD"/>
    <w:rsid w:val="002E446E"/>
    <w:rsid w:val="002F1D87"/>
    <w:rsid w:val="002F5B28"/>
    <w:rsid w:val="002F712D"/>
    <w:rsid w:val="003172DC"/>
    <w:rsid w:val="0035462D"/>
    <w:rsid w:val="00354D94"/>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3212C"/>
    <w:rsid w:val="00443E6A"/>
    <w:rsid w:val="004510EA"/>
    <w:rsid w:val="00462EDE"/>
    <w:rsid w:val="00473253"/>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614FDF"/>
    <w:rsid w:val="00616965"/>
    <w:rsid w:val="00666D9E"/>
    <w:rsid w:val="00673F15"/>
    <w:rsid w:val="006903FB"/>
    <w:rsid w:val="006A4D6B"/>
    <w:rsid w:val="006D5434"/>
    <w:rsid w:val="006D60E8"/>
    <w:rsid w:val="006E1B8E"/>
    <w:rsid w:val="006E5793"/>
    <w:rsid w:val="006E5C86"/>
    <w:rsid w:val="006F1643"/>
    <w:rsid w:val="006F437B"/>
    <w:rsid w:val="00734A5B"/>
    <w:rsid w:val="00741901"/>
    <w:rsid w:val="00744E76"/>
    <w:rsid w:val="0074508E"/>
    <w:rsid w:val="00770989"/>
    <w:rsid w:val="00781F0F"/>
    <w:rsid w:val="00791104"/>
    <w:rsid w:val="00792E47"/>
    <w:rsid w:val="0079783A"/>
    <w:rsid w:val="007B1945"/>
    <w:rsid w:val="007D73C1"/>
    <w:rsid w:val="007F09D0"/>
    <w:rsid w:val="007F5842"/>
    <w:rsid w:val="008028A4"/>
    <w:rsid w:val="00814883"/>
    <w:rsid w:val="0081712A"/>
    <w:rsid w:val="00823219"/>
    <w:rsid w:val="00841038"/>
    <w:rsid w:val="00845AB2"/>
    <w:rsid w:val="00872B17"/>
    <w:rsid w:val="008768CA"/>
    <w:rsid w:val="00892060"/>
    <w:rsid w:val="008A2E35"/>
    <w:rsid w:val="008A7D74"/>
    <w:rsid w:val="008E70B7"/>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F343D"/>
    <w:rsid w:val="00C141FD"/>
    <w:rsid w:val="00C2263D"/>
    <w:rsid w:val="00C2522B"/>
    <w:rsid w:val="00C30807"/>
    <w:rsid w:val="00C33079"/>
    <w:rsid w:val="00C40EC8"/>
    <w:rsid w:val="00C45231"/>
    <w:rsid w:val="00C51538"/>
    <w:rsid w:val="00C61084"/>
    <w:rsid w:val="00C63707"/>
    <w:rsid w:val="00C72833"/>
    <w:rsid w:val="00C808FB"/>
    <w:rsid w:val="00C93CDF"/>
    <w:rsid w:val="00C93F40"/>
    <w:rsid w:val="00CA0FD6"/>
    <w:rsid w:val="00CA115C"/>
    <w:rsid w:val="00CA340C"/>
    <w:rsid w:val="00CA3D0C"/>
    <w:rsid w:val="00CB24B5"/>
    <w:rsid w:val="00CB4FAE"/>
    <w:rsid w:val="00CD7D7E"/>
    <w:rsid w:val="00CF229B"/>
    <w:rsid w:val="00D024BD"/>
    <w:rsid w:val="00D10656"/>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607AD"/>
    <w:rsid w:val="00F64AD3"/>
    <w:rsid w:val="00F653B8"/>
    <w:rsid w:val="00F8541B"/>
    <w:rsid w:val="00F8698D"/>
    <w:rsid w:val="00FA1266"/>
    <w:rsid w:val="00FB60AC"/>
    <w:rsid w:val="00FC1192"/>
    <w:rsid w:val="00FC24C3"/>
    <w:rsid w:val="00FC38A6"/>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28</Pages>
  <Words>7264</Words>
  <Characters>41410</Characters>
  <Application>Microsoft Office Word</Application>
  <DocSecurity>0</DocSecurity>
  <Lines>345</Lines>
  <Paragraphs>97</Paragraphs>
  <ScaleCrop>false</ScaleCrop>
  <Company>ETSI</Company>
  <LinksUpToDate>false</LinksUpToDate>
  <CharactersWithSpaces>48577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128</cp:revision>
  <dcterms:created xsi:type="dcterms:W3CDTF">2025-03-28T10:52:00Z</dcterms:created>
  <dcterms:modified xsi:type="dcterms:W3CDTF">2026-01-09T04:24:00Z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