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52BAC99C"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D33CA5">
              <w:rPr>
                <w:lang w:val="fr-FR"/>
              </w:rPr>
              <w:t>5</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D33CA5">
              <w:rPr>
                <w:sz w:val="32"/>
                <w:lang w:val="fr-FR"/>
              </w:rPr>
              <w:t>12</w:t>
            </w:r>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29388557" r:id="rId10"/>
              </w:object>
            </w:r>
          </w:p>
        </w:tc>
        <w:tc>
          <w:tcPr>
            <w:tcW w:w="5540" w:type="dxa"/>
          </w:tcPr>
          <w:p w14:paraId="47562F6D" w14:textId="55FCA510" w:rsidR="00F112E4" w:rsidRPr="0016361A" w:rsidRDefault="00000000" w:rsidP="00F112E4">
            <w:pPr>
              <w:jc w:val="right"/>
            </w:pPr>
            <w:bookmarkStart w:id="3" w:name="logos"/>
            <w:r>
              <w:pict w14:anchorId="5617469C">
                <v:shape id="_x0000_i1026" type="#_x0000_t75" style="width:126.55pt;height:78pt">
                  <v:imagedata r:id="rId11" o:title="3GPP-logo_web"/>
                </v:shape>
              </w:pict>
            </w:r>
            <w:bookmarkEnd w:id="3"/>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2C1E75" w:rsidRDefault="00080512" w:rsidP="007A4424">
      <w:pPr>
        <w:pStyle w:val="TT"/>
        <w:rPr>
          <w:lang w:val="en-US"/>
        </w:rPr>
      </w:pPr>
      <w:r w:rsidRPr="002C1E75">
        <w:rPr>
          <w:lang w:val="en-US"/>
        </w:rPr>
        <w:br w:type="page"/>
      </w:r>
      <w:bookmarkStart w:id="9" w:name="tableOfContents"/>
      <w:bookmarkEnd w:id="9"/>
      <w:r w:rsidRPr="002C1E75">
        <w:rPr>
          <w:lang w:val="en-US"/>
        </w:rPr>
        <w:t>Contents</w:t>
      </w:r>
    </w:p>
    <w:p w14:paraId="695DF2C3" w14:textId="0D515E31" w:rsidR="00B426BD" w:rsidRDefault="001F2CDD">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rsidR="006857B7" w:rsidRPr="002C1E75">
        <w:rPr>
          <w:lang w:val="en-US"/>
        </w:rPr>
        <w:instrText xml:space="preserve"> TOC \o "1-9" </w:instrText>
      </w:r>
      <w:r>
        <w:fldChar w:fldCharType="separate"/>
      </w:r>
      <w:r w:rsidR="00B426BD" w:rsidRPr="004120A7">
        <w:rPr>
          <w:noProof/>
          <w:lang w:val="en-US"/>
        </w:rPr>
        <w:t>Foreword</w:t>
      </w:r>
      <w:r w:rsidR="00B426BD">
        <w:rPr>
          <w:noProof/>
        </w:rPr>
        <w:tab/>
      </w:r>
      <w:r w:rsidR="00B426BD">
        <w:rPr>
          <w:noProof/>
        </w:rPr>
        <w:fldChar w:fldCharType="begin" w:fldLock="1"/>
      </w:r>
      <w:r w:rsidR="00B426BD">
        <w:rPr>
          <w:noProof/>
        </w:rPr>
        <w:instrText xml:space="preserve"> PAGEREF _Toc218775043 \h </w:instrText>
      </w:r>
      <w:r w:rsidR="00B426BD">
        <w:rPr>
          <w:noProof/>
        </w:rPr>
      </w:r>
      <w:r w:rsidR="00B426BD">
        <w:rPr>
          <w:noProof/>
        </w:rPr>
        <w:fldChar w:fldCharType="separate"/>
      </w:r>
      <w:r w:rsidR="00B426BD">
        <w:rPr>
          <w:noProof/>
        </w:rPr>
        <w:t>11</w:t>
      </w:r>
      <w:r w:rsidR="00B426BD">
        <w:rPr>
          <w:noProof/>
        </w:rPr>
        <w:fldChar w:fldCharType="end"/>
      </w:r>
    </w:p>
    <w:p w14:paraId="54370FA3" w14:textId="14ABFE12"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_Toc218775044 \h </w:instrText>
      </w:r>
      <w:r>
        <w:rPr>
          <w:noProof/>
        </w:rPr>
      </w:r>
      <w:r>
        <w:rPr>
          <w:noProof/>
        </w:rPr>
        <w:fldChar w:fldCharType="separate"/>
      </w:r>
      <w:r>
        <w:rPr>
          <w:noProof/>
        </w:rPr>
        <w:t>13</w:t>
      </w:r>
      <w:r>
        <w:rPr>
          <w:noProof/>
        </w:rPr>
        <w:fldChar w:fldCharType="end"/>
      </w:r>
    </w:p>
    <w:p w14:paraId="5F5FB029" w14:textId="724850E1"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_Toc218775045 \h </w:instrText>
      </w:r>
      <w:r>
        <w:rPr>
          <w:noProof/>
        </w:rPr>
      </w:r>
      <w:r>
        <w:rPr>
          <w:noProof/>
        </w:rPr>
        <w:fldChar w:fldCharType="separate"/>
      </w:r>
      <w:r>
        <w:rPr>
          <w:noProof/>
        </w:rPr>
        <w:t>14</w:t>
      </w:r>
      <w:r>
        <w:rPr>
          <w:noProof/>
        </w:rPr>
        <w:fldChar w:fldCharType="end"/>
      </w:r>
    </w:p>
    <w:p w14:paraId="74F60DD3" w14:textId="355B9AA1"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_Toc218775046 \h </w:instrText>
      </w:r>
      <w:r>
        <w:rPr>
          <w:noProof/>
        </w:rPr>
      </w:r>
      <w:r>
        <w:rPr>
          <w:noProof/>
        </w:rPr>
        <w:fldChar w:fldCharType="separate"/>
      </w:r>
      <w:r>
        <w:rPr>
          <w:noProof/>
        </w:rPr>
        <w:t>15</w:t>
      </w:r>
      <w:r>
        <w:rPr>
          <w:noProof/>
        </w:rPr>
        <w:fldChar w:fldCharType="end"/>
      </w:r>
    </w:p>
    <w:p w14:paraId="1E7D5E4D" w14:textId="60678281" w:rsidR="00B426BD" w:rsidRDefault="00B426B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_Toc218775047 \h </w:instrText>
      </w:r>
      <w:r>
        <w:rPr>
          <w:noProof/>
        </w:rPr>
      </w:r>
      <w:r>
        <w:rPr>
          <w:noProof/>
        </w:rPr>
        <w:fldChar w:fldCharType="separate"/>
      </w:r>
      <w:r>
        <w:rPr>
          <w:noProof/>
        </w:rPr>
        <w:t>15</w:t>
      </w:r>
      <w:r>
        <w:rPr>
          <w:noProof/>
        </w:rPr>
        <w:fldChar w:fldCharType="end"/>
      </w:r>
    </w:p>
    <w:p w14:paraId="4A97732F" w14:textId="5A528BE0" w:rsidR="00B426BD" w:rsidRDefault="00B426B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_Toc218775048 \h </w:instrText>
      </w:r>
      <w:r>
        <w:rPr>
          <w:noProof/>
        </w:rPr>
      </w:r>
      <w:r>
        <w:rPr>
          <w:noProof/>
        </w:rPr>
        <w:fldChar w:fldCharType="separate"/>
      </w:r>
      <w:r>
        <w:rPr>
          <w:noProof/>
        </w:rPr>
        <w:t>15</w:t>
      </w:r>
      <w:r>
        <w:rPr>
          <w:noProof/>
        </w:rPr>
        <w:fldChar w:fldCharType="end"/>
      </w:r>
    </w:p>
    <w:p w14:paraId="2F2AA94B" w14:textId="71CBB46C" w:rsidR="00B426BD" w:rsidRDefault="00B426B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_Toc218775049 \h </w:instrText>
      </w:r>
      <w:r>
        <w:rPr>
          <w:noProof/>
        </w:rPr>
      </w:r>
      <w:r>
        <w:rPr>
          <w:noProof/>
        </w:rPr>
        <w:fldChar w:fldCharType="separate"/>
      </w:r>
      <w:r>
        <w:rPr>
          <w:noProof/>
        </w:rPr>
        <w:t>15</w:t>
      </w:r>
      <w:r>
        <w:rPr>
          <w:noProof/>
        </w:rPr>
        <w:fldChar w:fldCharType="end"/>
      </w:r>
    </w:p>
    <w:p w14:paraId="12AD6636" w14:textId="50DC9493"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_Toc218775050 \h </w:instrText>
      </w:r>
      <w:r>
        <w:rPr>
          <w:noProof/>
        </w:rPr>
      </w:r>
      <w:r>
        <w:rPr>
          <w:noProof/>
        </w:rPr>
        <w:fldChar w:fldCharType="separate"/>
      </w:r>
      <w:r>
        <w:rPr>
          <w:noProof/>
        </w:rPr>
        <w:t>16</w:t>
      </w:r>
      <w:r>
        <w:rPr>
          <w:noProof/>
        </w:rPr>
        <w:fldChar w:fldCharType="end"/>
      </w:r>
    </w:p>
    <w:p w14:paraId="2136CF6E" w14:textId="6700A8AB"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SEALDD Server</w:t>
      </w:r>
      <w:r>
        <w:rPr>
          <w:noProof/>
        </w:rPr>
        <w:tab/>
      </w:r>
      <w:r>
        <w:rPr>
          <w:noProof/>
        </w:rPr>
        <w:fldChar w:fldCharType="begin" w:fldLock="1"/>
      </w:r>
      <w:r>
        <w:rPr>
          <w:noProof/>
        </w:rPr>
        <w:instrText xml:space="preserve"> PAGEREF _Toc218775051 \h </w:instrText>
      </w:r>
      <w:r>
        <w:rPr>
          <w:noProof/>
        </w:rPr>
      </w:r>
      <w:r>
        <w:rPr>
          <w:noProof/>
        </w:rPr>
        <w:fldChar w:fldCharType="separate"/>
      </w:r>
      <w:r>
        <w:rPr>
          <w:noProof/>
        </w:rPr>
        <w:t>17</w:t>
      </w:r>
      <w:r>
        <w:rPr>
          <w:noProof/>
        </w:rPr>
        <w:fldChar w:fldCharType="end"/>
      </w:r>
    </w:p>
    <w:p w14:paraId="4EC07013" w14:textId="62FDDCE8" w:rsidR="00B426BD" w:rsidRDefault="00B426B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_Toc218775052 \h </w:instrText>
      </w:r>
      <w:r>
        <w:rPr>
          <w:noProof/>
        </w:rPr>
      </w:r>
      <w:r>
        <w:rPr>
          <w:noProof/>
        </w:rPr>
        <w:fldChar w:fldCharType="separate"/>
      </w:r>
      <w:r>
        <w:rPr>
          <w:noProof/>
        </w:rPr>
        <w:t>17</w:t>
      </w:r>
      <w:r>
        <w:rPr>
          <w:noProof/>
        </w:rPr>
        <w:fldChar w:fldCharType="end"/>
      </w:r>
    </w:p>
    <w:p w14:paraId="47985CD2" w14:textId="57F99D21" w:rsidR="00B426BD" w:rsidRDefault="00B426B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SDD_Transmission</w:t>
      </w:r>
      <w:r>
        <w:rPr>
          <w:noProof/>
        </w:rPr>
        <w:t xml:space="preserve"> Service</w:t>
      </w:r>
      <w:r>
        <w:rPr>
          <w:noProof/>
        </w:rPr>
        <w:tab/>
      </w:r>
      <w:r>
        <w:rPr>
          <w:noProof/>
        </w:rPr>
        <w:fldChar w:fldCharType="begin" w:fldLock="1"/>
      </w:r>
      <w:r>
        <w:rPr>
          <w:noProof/>
        </w:rPr>
        <w:instrText xml:space="preserve"> PAGEREF _Toc218775053 \h </w:instrText>
      </w:r>
      <w:r>
        <w:rPr>
          <w:noProof/>
        </w:rPr>
      </w:r>
      <w:r>
        <w:rPr>
          <w:noProof/>
        </w:rPr>
        <w:fldChar w:fldCharType="separate"/>
      </w:r>
      <w:r>
        <w:rPr>
          <w:noProof/>
        </w:rPr>
        <w:t>18</w:t>
      </w:r>
      <w:r>
        <w:rPr>
          <w:noProof/>
        </w:rPr>
        <w:fldChar w:fldCharType="end"/>
      </w:r>
    </w:p>
    <w:p w14:paraId="3B2DCEEA" w14:textId="130C81CE"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_Toc218775054 \h </w:instrText>
      </w:r>
      <w:r>
        <w:rPr>
          <w:noProof/>
        </w:rPr>
      </w:r>
      <w:r>
        <w:rPr>
          <w:noProof/>
        </w:rPr>
        <w:fldChar w:fldCharType="separate"/>
      </w:r>
      <w:r>
        <w:rPr>
          <w:noProof/>
        </w:rPr>
        <w:t>18</w:t>
      </w:r>
      <w:r>
        <w:rPr>
          <w:noProof/>
        </w:rPr>
        <w:fldChar w:fldCharType="end"/>
      </w:r>
    </w:p>
    <w:p w14:paraId="6767ACB0" w14:textId="600EC896"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_Toc218775055 \h </w:instrText>
      </w:r>
      <w:r>
        <w:rPr>
          <w:noProof/>
        </w:rPr>
      </w:r>
      <w:r>
        <w:rPr>
          <w:noProof/>
        </w:rPr>
        <w:fldChar w:fldCharType="separate"/>
      </w:r>
      <w:r>
        <w:rPr>
          <w:noProof/>
        </w:rPr>
        <w:t>18</w:t>
      </w:r>
      <w:r>
        <w:rPr>
          <w:noProof/>
        </w:rPr>
        <w:fldChar w:fldCharType="end"/>
      </w:r>
    </w:p>
    <w:p w14:paraId="0F58D94C" w14:textId="46954D6A"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_Toc218775056 \h </w:instrText>
      </w:r>
      <w:r>
        <w:rPr>
          <w:noProof/>
        </w:rPr>
      </w:r>
      <w:r>
        <w:rPr>
          <w:noProof/>
        </w:rPr>
        <w:fldChar w:fldCharType="separate"/>
      </w:r>
      <w:r>
        <w:rPr>
          <w:noProof/>
        </w:rPr>
        <w:t>18</w:t>
      </w:r>
      <w:r>
        <w:rPr>
          <w:noProof/>
        </w:rPr>
        <w:fldChar w:fldCharType="end"/>
      </w:r>
    </w:p>
    <w:p w14:paraId="5E94E7AA" w14:textId="5361E806"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SDD_Transmission_Request</w:t>
      </w:r>
      <w:r>
        <w:rPr>
          <w:noProof/>
        </w:rPr>
        <w:tab/>
      </w:r>
      <w:r>
        <w:rPr>
          <w:noProof/>
        </w:rPr>
        <w:fldChar w:fldCharType="begin" w:fldLock="1"/>
      </w:r>
      <w:r>
        <w:rPr>
          <w:noProof/>
        </w:rPr>
        <w:instrText xml:space="preserve"> PAGEREF _Toc218775057 \h </w:instrText>
      </w:r>
      <w:r>
        <w:rPr>
          <w:noProof/>
        </w:rPr>
      </w:r>
      <w:r>
        <w:rPr>
          <w:noProof/>
        </w:rPr>
        <w:fldChar w:fldCharType="separate"/>
      </w:r>
      <w:r>
        <w:rPr>
          <w:noProof/>
        </w:rPr>
        <w:t>18</w:t>
      </w:r>
      <w:r>
        <w:rPr>
          <w:noProof/>
        </w:rPr>
        <w:fldChar w:fldCharType="end"/>
      </w:r>
    </w:p>
    <w:p w14:paraId="1188414C" w14:textId="5520320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_Toc218775058 \h </w:instrText>
      </w:r>
      <w:r>
        <w:rPr>
          <w:noProof/>
        </w:rPr>
      </w:r>
      <w:r>
        <w:rPr>
          <w:noProof/>
        </w:rPr>
        <w:fldChar w:fldCharType="separate"/>
      </w:r>
      <w:r>
        <w:rPr>
          <w:noProof/>
        </w:rPr>
        <w:t>18</w:t>
      </w:r>
      <w:r>
        <w:rPr>
          <w:noProof/>
        </w:rPr>
        <w:fldChar w:fldCharType="end"/>
      </w:r>
    </w:p>
    <w:p w14:paraId="333DC099" w14:textId="00C9B96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SEALDD Transmission Request</w:t>
      </w:r>
      <w:r>
        <w:rPr>
          <w:noProof/>
        </w:rPr>
        <w:tab/>
      </w:r>
      <w:r>
        <w:rPr>
          <w:noProof/>
        </w:rPr>
        <w:fldChar w:fldCharType="begin" w:fldLock="1"/>
      </w:r>
      <w:r>
        <w:rPr>
          <w:noProof/>
        </w:rPr>
        <w:instrText xml:space="preserve"> PAGEREF _Toc218775059 \h </w:instrText>
      </w:r>
      <w:r>
        <w:rPr>
          <w:noProof/>
        </w:rPr>
      </w:r>
      <w:r>
        <w:rPr>
          <w:noProof/>
        </w:rPr>
        <w:fldChar w:fldCharType="separate"/>
      </w:r>
      <w:r>
        <w:rPr>
          <w:noProof/>
        </w:rPr>
        <w:t>18</w:t>
      </w:r>
      <w:r>
        <w:rPr>
          <w:noProof/>
        </w:rPr>
        <w:fldChar w:fldCharType="end"/>
      </w:r>
    </w:p>
    <w:p w14:paraId="63128C11" w14:textId="48B2144D"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SDD_Transmission</w:t>
      </w:r>
      <w:r>
        <w:rPr>
          <w:noProof/>
        </w:rPr>
        <w:t>_ConnStatusSubscribe</w:t>
      </w:r>
      <w:r>
        <w:rPr>
          <w:noProof/>
        </w:rPr>
        <w:tab/>
      </w:r>
      <w:r>
        <w:rPr>
          <w:noProof/>
        </w:rPr>
        <w:fldChar w:fldCharType="begin" w:fldLock="1"/>
      </w:r>
      <w:r>
        <w:rPr>
          <w:noProof/>
        </w:rPr>
        <w:instrText xml:space="preserve"> PAGEREF _Toc218775060 \h </w:instrText>
      </w:r>
      <w:r>
        <w:rPr>
          <w:noProof/>
        </w:rPr>
      </w:r>
      <w:r>
        <w:rPr>
          <w:noProof/>
        </w:rPr>
        <w:fldChar w:fldCharType="separate"/>
      </w:r>
      <w:r>
        <w:rPr>
          <w:noProof/>
        </w:rPr>
        <w:t>19</w:t>
      </w:r>
      <w:r>
        <w:rPr>
          <w:noProof/>
        </w:rPr>
        <w:fldChar w:fldCharType="end"/>
      </w:r>
    </w:p>
    <w:p w14:paraId="599443E3" w14:textId="0BF0757C"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_Toc218775061 \h </w:instrText>
      </w:r>
      <w:r>
        <w:rPr>
          <w:noProof/>
        </w:rPr>
      </w:r>
      <w:r>
        <w:rPr>
          <w:noProof/>
        </w:rPr>
        <w:fldChar w:fldCharType="separate"/>
      </w:r>
      <w:r>
        <w:rPr>
          <w:noProof/>
        </w:rPr>
        <w:t>19</w:t>
      </w:r>
      <w:r>
        <w:rPr>
          <w:noProof/>
        </w:rPr>
        <w:fldChar w:fldCharType="end"/>
      </w:r>
    </w:p>
    <w:p w14:paraId="27FD41E5" w14:textId="4DBC4FE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 xml:space="preserve">SEALDD </w:t>
      </w:r>
      <w:r>
        <w:rPr>
          <w:noProof/>
        </w:rPr>
        <w:t>Connection Status Subscription Creation</w:t>
      </w:r>
      <w:r>
        <w:rPr>
          <w:noProof/>
        </w:rPr>
        <w:tab/>
      </w:r>
      <w:r>
        <w:rPr>
          <w:noProof/>
        </w:rPr>
        <w:fldChar w:fldCharType="begin" w:fldLock="1"/>
      </w:r>
      <w:r>
        <w:rPr>
          <w:noProof/>
        </w:rPr>
        <w:instrText xml:space="preserve"> PAGEREF _Toc218775062 \h </w:instrText>
      </w:r>
      <w:r>
        <w:rPr>
          <w:noProof/>
        </w:rPr>
      </w:r>
      <w:r>
        <w:rPr>
          <w:noProof/>
        </w:rPr>
        <w:fldChar w:fldCharType="separate"/>
      </w:r>
      <w:r>
        <w:rPr>
          <w:noProof/>
        </w:rPr>
        <w:t>19</w:t>
      </w:r>
      <w:r>
        <w:rPr>
          <w:noProof/>
        </w:rPr>
        <w:fldChar w:fldCharType="end"/>
      </w:r>
    </w:p>
    <w:p w14:paraId="39D5AD48" w14:textId="3679463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 xml:space="preserve">SEALDD </w:t>
      </w:r>
      <w:r>
        <w:rPr>
          <w:noProof/>
        </w:rPr>
        <w:t>Connection Status Subscription Update</w:t>
      </w:r>
      <w:r>
        <w:rPr>
          <w:noProof/>
        </w:rPr>
        <w:tab/>
      </w:r>
      <w:r>
        <w:rPr>
          <w:noProof/>
        </w:rPr>
        <w:fldChar w:fldCharType="begin" w:fldLock="1"/>
      </w:r>
      <w:r>
        <w:rPr>
          <w:noProof/>
        </w:rPr>
        <w:instrText xml:space="preserve"> PAGEREF _Toc218775063 \h </w:instrText>
      </w:r>
      <w:r>
        <w:rPr>
          <w:noProof/>
        </w:rPr>
      </w:r>
      <w:r>
        <w:rPr>
          <w:noProof/>
        </w:rPr>
        <w:fldChar w:fldCharType="separate"/>
      </w:r>
      <w:r>
        <w:rPr>
          <w:noProof/>
        </w:rPr>
        <w:t>20</w:t>
      </w:r>
      <w:r>
        <w:rPr>
          <w:noProof/>
        </w:rPr>
        <w:fldChar w:fldCharType="end"/>
      </w:r>
    </w:p>
    <w:p w14:paraId="55657ABF" w14:textId="0AE3563A"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 xml:space="preserve">SEALDD </w:t>
      </w:r>
      <w:r>
        <w:rPr>
          <w:noProof/>
        </w:rPr>
        <w:t>Connection Status Subscription Deletion</w:t>
      </w:r>
      <w:r>
        <w:rPr>
          <w:noProof/>
        </w:rPr>
        <w:tab/>
      </w:r>
      <w:r>
        <w:rPr>
          <w:noProof/>
        </w:rPr>
        <w:fldChar w:fldCharType="begin" w:fldLock="1"/>
      </w:r>
      <w:r>
        <w:rPr>
          <w:noProof/>
        </w:rPr>
        <w:instrText xml:space="preserve"> PAGEREF _Toc218775064 \h </w:instrText>
      </w:r>
      <w:r>
        <w:rPr>
          <w:noProof/>
        </w:rPr>
      </w:r>
      <w:r>
        <w:rPr>
          <w:noProof/>
        </w:rPr>
        <w:fldChar w:fldCharType="separate"/>
      </w:r>
      <w:r>
        <w:rPr>
          <w:noProof/>
        </w:rPr>
        <w:t>20</w:t>
      </w:r>
      <w:r>
        <w:rPr>
          <w:noProof/>
        </w:rPr>
        <w:fldChar w:fldCharType="end"/>
      </w:r>
    </w:p>
    <w:p w14:paraId="3122D831" w14:textId="2ECF4319"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SDD_Transmission</w:t>
      </w:r>
      <w:r>
        <w:rPr>
          <w:noProof/>
        </w:rPr>
        <w:t>_ConnStatusNotify</w:t>
      </w:r>
      <w:r>
        <w:rPr>
          <w:noProof/>
        </w:rPr>
        <w:tab/>
      </w:r>
      <w:r>
        <w:rPr>
          <w:noProof/>
        </w:rPr>
        <w:fldChar w:fldCharType="begin" w:fldLock="1"/>
      </w:r>
      <w:r>
        <w:rPr>
          <w:noProof/>
        </w:rPr>
        <w:instrText xml:space="preserve"> PAGEREF _Toc218775065 \h </w:instrText>
      </w:r>
      <w:r>
        <w:rPr>
          <w:noProof/>
        </w:rPr>
      </w:r>
      <w:r>
        <w:rPr>
          <w:noProof/>
        </w:rPr>
        <w:fldChar w:fldCharType="separate"/>
      </w:r>
      <w:r>
        <w:rPr>
          <w:noProof/>
        </w:rPr>
        <w:t>21</w:t>
      </w:r>
      <w:r>
        <w:rPr>
          <w:noProof/>
        </w:rPr>
        <w:fldChar w:fldCharType="end"/>
      </w:r>
    </w:p>
    <w:p w14:paraId="20CC8B5F" w14:textId="266A9FE5"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_Toc218775066 \h </w:instrText>
      </w:r>
      <w:r>
        <w:rPr>
          <w:noProof/>
        </w:rPr>
      </w:r>
      <w:r>
        <w:rPr>
          <w:noProof/>
        </w:rPr>
        <w:fldChar w:fldCharType="separate"/>
      </w:r>
      <w:r>
        <w:rPr>
          <w:noProof/>
        </w:rPr>
        <w:t>21</w:t>
      </w:r>
      <w:r>
        <w:rPr>
          <w:noProof/>
        </w:rPr>
        <w:fldChar w:fldCharType="end"/>
      </w:r>
    </w:p>
    <w:p w14:paraId="620B7E7F" w14:textId="7AAFDCFA"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SEALDD Connection Status Notification</w:t>
      </w:r>
      <w:r>
        <w:rPr>
          <w:noProof/>
        </w:rPr>
        <w:tab/>
      </w:r>
      <w:r>
        <w:rPr>
          <w:noProof/>
        </w:rPr>
        <w:fldChar w:fldCharType="begin" w:fldLock="1"/>
      </w:r>
      <w:r>
        <w:rPr>
          <w:noProof/>
        </w:rPr>
        <w:instrText xml:space="preserve"> PAGEREF _Toc218775067 \h </w:instrText>
      </w:r>
      <w:r>
        <w:rPr>
          <w:noProof/>
        </w:rPr>
      </w:r>
      <w:r>
        <w:rPr>
          <w:noProof/>
        </w:rPr>
        <w:fldChar w:fldCharType="separate"/>
      </w:r>
      <w:r>
        <w:rPr>
          <w:noProof/>
        </w:rPr>
        <w:t>21</w:t>
      </w:r>
      <w:r>
        <w:rPr>
          <w:noProof/>
        </w:rPr>
        <w:fldChar w:fldCharType="end"/>
      </w:r>
    </w:p>
    <w:p w14:paraId="6E00B6CF" w14:textId="4508CBE5" w:rsidR="00B426BD" w:rsidRDefault="00B426B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SDD_DataStorage</w:t>
      </w:r>
      <w:r>
        <w:rPr>
          <w:noProof/>
        </w:rPr>
        <w:t xml:space="preserve"> Service</w:t>
      </w:r>
      <w:r>
        <w:rPr>
          <w:noProof/>
        </w:rPr>
        <w:tab/>
      </w:r>
      <w:r>
        <w:rPr>
          <w:noProof/>
        </w:rPr>
        <w:fldChar w:fldCharType="begin" w:fldLock="1"/>
      </w:r>
      <w:r>
        <w:rPr>
          <w:noProof/>
        </w:rPr>
        <w:instrText xml:space="preserve"> PAGEREF _Toc218775068 \h </w:instrText>
      </w:r>
      <w:r>
        <w:rPr>
          <w:noProof/>
        </w:rPr>
      </w:r>
      <w:r>
        <w:rPr>
          <w:noProof/>
        </w:rPr>
        <w:fldChar w:fldCharType="separate"/>
      </w:r>
      <w:r>
        <w:rPr>
          <w:noProof/>
        </w:rPr>
        <w:t>23</w:t>
      </w:r>
      <w:r>
        <w:rPr>
          <w:noProof/>
        </w:rPr>
        <w:fldChar w:fldCharType="end"/>
      </w:r>
    </w:p>
    <w:p w14:paraId="2C7219E3" w14:textId="23AF1731"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_Toc218775069 \h </w:instrText>
      </w:r>
      <w:r>
        <w:rPr>
          <w:noProof/>
        </w:rPr>
      </w:r>
      <w:r>
        <w:rPr>
          <w:noProof/>
        </w:rPr>
        <w:fldChar w:fldCharType="separate"/>
      </w:r>
      <w:r>
        <w:rPr>
          <w:noProof/>
        </w:rPr>
        <w:t>23</w:t>
      </w:r>
      <w:r>
        <w:rPr>
          <w:noProof/>
        </w:rPr>
        <w:fldChar w:fldCharType="end"/>
      </w:r>
    </w:p>
    <w:p w14:paraId="3057E884" w14:textId="5DA635C1"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_Toc218775070 \h </w:instrText>
      </w:r>
      <w:r>
        <w:rPr>
          <w:noProof/>
        </w:rPr>
      </w:r>
      <w:r>
        <w:rPr>
          <w:noProof/>
        </w:rPr>
        <w:fldChar w:fldCharType="separate"/>
      </w:r>
      <w:r>
        <w:rPr>
          <w:noProof/>
        </w:rPr>
        <w:t>23</w:t>
      </w:r>
      <w:r>
        <w:rPr>
          <w:noProof/>
        </w:rPr>
        <w:fldChar w:fldCharType="end"/>
      </w:r>
    </w:p>
    <w:p w14:paraId="377FDBA2" w14:textId="77B1E87A"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_Toc218775071 \h </w:instrText>
      </w:r>
      <w:r>
        <w:rPr>
          <w:noProof/>
        </w:rPr>
      </w:r>
      <w:r>
        <w:rPr>
          <w:noProof/>
        </w:rPr>
        <w:fldChar w:fldCharType="separate"/>
      </w:r>
      <w:r>
        <w:rPr>
          <w:noProof/>
        </w:rPr>
        <w:t>23</w:t>
      </w:r>
      <w:r>
        <w:rPr>
          <w:noProof/>
        </w:rPr>
        <w:fldChar w:fldCharType="end"/>
      </w:r>
    </w:p>
    <w:p w14:paraId="3F199ADC" w14:textId="04957CE6"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SDD_DataStorage</w:t>
      </w:r>
      <w:r>
        <w:rPr>
          <w:noProof/>
        </w:rPr>
        <w:t>_Create</w:t>
      </w:r>
      <w:r>
        <w:rPr>
          <w:noProof/>
        </w:rPr>
        <w:tab/>
      </w:r>
      <w:r>
        <w:rPr>
          <w:noProof/>
        </w:rPr>
        <w:fldChar w:fldCharType="begin" w:fldLock="1"/>
      </w:r>
      <w:r>
        <w:rPr>
          <w:noProof/>
        </w:rPr>
        <w:instrText xml:space="preserve"> PAGEREF _Toc218775072 \h </w:instrText>
      </w:r>
      <w:r>
        <w:rPr>
          <w:noProof/>
        </w:rPr>
      </w:r>
      <w:r>
        <w:rPr>
          <w:noProof/>
        </w:rPr>
        <w:fldChar w:fldCharType="separate"/>
      </w:r>
      <w:r>
        <w:rPr>
          <w:noProof/>
        </w:rPr>
        <w:t>23</w:t>
      </w:r>
      <w:r>
        <w:rPr>
          <w:noProof/>
        </w:rPr>
        <w:fldChar w:fldCharType="end"/>
      </w:r>
    </w:p>
    <w:p w14:paraId="5456CEED" w14:textId="72DC5DD6"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_Toc218775073 \h </w:instrText>
      </w:r>
      <w:r>
        <w:rPr>
          <w:noProof/>
        </w:rPr>
      </w:r>
      <w:r>
        <w:rPr>
          <w:noProof/>
        </w:rPr>
        <w:fldChar w:fldCharType="separate"/>
      </w:r>
      <w:r>
        <w:rPr>
          <w:noProof/>
        </w:rPr>
        <w:t>23</w:t>
      </w:r>
      <w:r>
        <w:rPr>
          <w:noProof/>
        </w:rPr>
        <w:fldChar w:fldCharType="end"/>
      </w:r>
    </w:p>
    <w:p w14:paraId="214D2E3F" w14:textId="6E7C3F62"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Data Storage Creation</w:t>
      </w:r>
      <w:r>
        <w:rPr>
          <w:noProof/>
        </w:rPr>
        <w:tab/>
      </w:r>
      <w:r>
        <w:rPr>
          <w:noProof/>
        </w:rPr>
        <w:fldChar w:fldCharType="begin" w:fldLock="1"/>
      </w:r>
      <w:r>
        <w:rPr>
          <w:noProof/>
        </w:rPr>
        <w:instrText xml:space="preserve"> PAGEREF _Toc218775074 \h </w:instrText>
      </w:r>
      <w:r>
        <w:rPr>
          <w:noProof/>
        </w:rPr>
      </w:r>
      <w:r>
        <w:rPr>
          <w:noProof/>
        </w:rPr>
        <w:fldChar w:fldCharType="separate"/>
      </w:r>
      <w:r>
        <w:rPr>
          <w:noProof/>
        </w:rPr>
        <w:t>24</w:t>
      </w:r>
      <w:r>
        <w:rPr>
          <w:noProof/>
        </w:rPr>
        <w:fldChar w:fldCharType="end"/>
      </w:r>
    </w:p>
    <w:p w14:paraId="28F3D9B1" w14:textId="07370959"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 xml:space="preserve">Data </w:t>
      </w:r>
      <w:r>
        <w:rPr>
          <w:noProof/>
          <w:lang w:eastAsia="zh-CN"/>
        </w:rPr>
        <w:t>Management and/or Status Information</w:t>
      </w:r>
      <w:r w:rsidRPr="004120A7">
        <w:rPr>
          <w:rFonts w:cs="Arial"/>
          <w:noProof/>
        </w:rPr>
        <w:t xml:space="preserve"> Notification</w:t>
      </w:r>
      <w:r>
        <w:rPr>
          <w:noProof/>
        </w:rPr>
        <w:tab/>
      </w:r>
      <w:r>
        <w:rPr>
          <w:noProof/>
        </w:rPr>
        <w:fldChar w:fldCharType="begin" w:fldLock="1"/>
      </w:r>
      <w:r>
        <w:rPr>
          <w:noProof/>
        </w:rPr>
        <w:instrText xml:space="preserve"> PAGEREF _Toc218775075 \h </w:instrText>
      </w:r>
      <w:r>
        <w:rPr>
          <w:noProof/>
        </w:rPr>
      </w:r>
      <w:r>
        <w:rPr>
          <w:noProof/>
        </w:rPr>
        <w:fldChar w:fldCharType="separate"/>
      </w:r>
      <w:r>
        <w:rPr>
          <w:noProof/>
        </w:rPr>
        <w:t>24</w:t>
      </w:r>
      <w:r>
        <w:rPr>
          <w:noProof/>
        </w:rPr>
        <w:fldChar w:fldCharType="end"/>
      </w:r>
    </w:p>
    <w:p w14:paraId="2DF3149F" w14:textId="5492C435"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SDD_DataStorage</w:t>
      </w:r>
      <w:r>
        <w:rPr>
          <w:noProof/>
        </w:rPr>
        <w:t>_Manage</w:t>
      </w:r>
      <w:r>
        <w:rPr>
          <w:noProof/>
        </w:rPr>
        <w:tab/>
      </w:r>
      <w:r>
        <w:rPr>
          <w:noProof/>
        </w:rPr>
        <w:fldChar w:fldCharType="begin" w:fldLock="1"/>
      </w:r>
      <w:r>
        <w:rPr>
          <w:noProof/>
        </w:rPr>
        <w:instrText xml:space="preserve"> PAGEREF _Toc218775076 \h </w:instrText>
      </w:r>
      <w:r>
        <w:rPr>
          <w:noProof/>
        </w:rPr>
      </w:r>
      <w:r>
        <w:rPr>
          <w:noProof/>
        </w:rPr>
        <w:fldChar w:fldCharType="separate"/>
      </w:r>
      <w:r>
        <w:rPr>
          <w:noProof/>
        </w:rPr>
        <w:t>25</w:t>
      </w:r>
      <w:r>
        <w:rPr>
          <w:noProof/>
        </w:rPr>
        <w:fldChar w:fldCharType="end"/>
      </w:r>
    </w:p>
    <w:p w14:paraId="616AEFE0" w14:textId="047C7B3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_Toc218775077 \h </w:instrText>
      </w:r>
      <w:r>
        <w:rPr>
          <w:noProof/>
        </w:rPr>
      </w:r>
      <w:r>
        <w:rPr>
          <w:noProof/>
        </w:rPr>
        <w:fldChar w:fldCharType="separate"/>
      </w:r>
      <w:r>
        <w:rPr>
          <w:noProof/>
        </w:rPr>
        <w:t>25</w:t>
      </w:r>
      <w:r>
        <w:rPr>
          <w:noProof/>
        </w:rPr>
        <w:fldChar w:fldCharType="end"/>
      </w:r>
    </w:p>
    <w:p w14:paraId="5E815597" w14:textId="58D0715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Data Storage Update</w:t>
      </w:r>
      <w:r>
        <w:rPr>
          <w:noProof/>
        </w:rPr>
        <w:tab/>
      </w:r>
      <w:r>
        <w:rPr>
          <w:noProof/>
        </w:rPr>
        <w:fldChar w:fldCharType="begin" w:fldLock="1"/>
      </w:r>
      <w:r>
        <w:rPr>
          <w:noProof/>
        </w:rPr>
        <w:instrText xml:space="preserve"> PAGEREF _Toc218775078 \h </w:instrText>
      </w:r>
      <w:r>
        <w:rPr>
          <w:noProof/>
        </w:rPr>
      </w:r>
      <w:r>
        <w:rPr>
          <w:noProof/>
        </w:rPr>
        <w:fldChar w:fldCharType="separate"/>
      </w:r>
      <w:r>
        <w:rPr>
          <w:noProof/>
        </w:rPr>
        <w:t>25</w:t>
      </w:r>
      <w:r>
        <w:rPr>
          <w:noProof/>
        </w:rPr>
        <w:fldChar w:fldCharType="end"/>
      </w:r>
    </w:p>
    <w:p w14:paraId="22BD6D4E" w14:textId="69E8C73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Data Storage Deletion</w:t>
      </w:r>
      <w:r>
        <w:rPr>
          <w:noProof/>
        </w:rPr>
        <w:tab/>
      </w:r>
      <w:r>
        <w:rPr>
          <w:noProof/>
        </w:rPr>
        <w:fldChar w:fldCharType="begin" w:fldLock="1"/>
      </w:r>
      <w:r>
        <w:rPr>
          <w:noProof/>
        </w:rPr>
        <w:instrText xml:space="preserve"> PAGEREF _Toc218775079 \h </w:instrText>
      </w:r>
      <w:r>
        <w:rPr>
          <w:noProof/>
        </w:rPr>
      </w:r>
      <w:r>
        <w:rPr>
          <w:noProof/>
        </w:rPr>
        <w:fldChar w:fldCharType="separate"/>
      </w:r>
      <w:r>
        <w:rPr>
          <w:noProof/>
        </w:rPr>
        <w:t>26</w:t>
      </w:r>
      <w:r>
        <w:rPr>
          <w:noProof/>
        </w:rPr>
        <w:fldChar w:fldCharType="end"/>
      </w:r>
    </w:p>
    <w:p w14:paraId="58170EF1" w14:textId="2B713B9B"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SDD_DataStorage</w:t>
      </w:r>
      <w:r>
        <w:rPr>
          <w:noProof/>
        </w:rPr>
        <w:t>_Query</w:t>
      </w:r>
      <w:r>
        <w:rPr>
          <w:noProof/>
        </w:rPr>
        <w:tab/>
      </w:r>
      <w:r>
        <w:rPr>
          <w:noProof/>
        </w:rPr>
        <w:fldChar w:fldCharType="begin" w:fldLock="1"/>
      </w:r>
      <w:r>
        <w:rPr>
          <w:noProof/>
        </w:rPr>
        <w:instrText xml:space="preserve"> PAGEREF _Toc218775080 \h </w:instrText>
      </w:r>
      <w:r>
        <w:rPr>
          <w:noProof/>
        </w:rPr>
      </w:r>
      <w:r>
        <w:rPr>
          <w:noProof/>
        </w:rPr>
        <w:fldChar w:fldCharType="separate"/>
      </w:r>
      <w:r>
        <w:rPr>
          <w:noProof/>
        </w:rPr>
        <w:t>26</w:t>
      </w:r>
      <w:r>
        <w:rPr>
          <w:noProof/>
        </w:rPr>
        <w:fldChar w:fldCharType="end"/>
      </w:r>
    </w:p>
    <w:p w14:paraId="07A529F1" w14:textId="0743AC8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_Toc218775081 \h </w:instrText>
      </w:r>
      <w:r>
        <w:rPr>
          <w:noProof/>
        </w:rPr>
      </w:r>
      <w:r>
        <w:rPr>
          <w:noProof/>
        </w:rPr>
        <w:fldChar w:fldCharType="separate"/>
      </w:r>
      <w:r>
        <w:rPr>
          <w:noProof/>
        </w:rPr>
        <w:t>26</w:t>
      </w:r>
      <w:r>
        <w:rPr>
          <w:noProof/>
        </w:rPr>
        <w:fldChar w:fldCharType="end"/>
      </w:r>
    </w:p>
    <w:p w14:paraId="6646B5BA" w14:textId="5AC23CD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Data Storage(s) Query</w:t>
      </w:r>
      <w:r>
        <w:rPr>
          <w:noProof/>
        </w:rPr>
        <w:tab/>
      </w:r>
      <w:r>
        <w:rPr>
          <w:noProof/>
        </w:rPr>
        <w:fldChar w:fldCharType="begin" w:fldLock="1"/>
      </w:r>
      <w:r>
        <w:rPr>
          <w:noProof/>
        </w:rPr>
        <w:instrText xml:space="preserve"> PAGEREF _Toc218775082 \h </w:instrText>
      </w:r>
      <w:r>
        <w:rPr>
          <w:noProof/>
        </w:rPr>
      </w:r>
      <w:r>
        <w:rPr>
          <w:noProof/>
        </w:rPr>
        <w:fldChar w:fldCharType="separate"/>
      </w:r>
      <w:r>
        <w:rPr>
          <w:noProof/>
        </w:rPr>
        <w:t>26</w:t>
      </w:r>
      <w:r>
        <w:rPr>
          <w:noProof/>
        </w:rPr>
        <w:fldChar w:fldCharType="end"/>
      </w:r>
    </w:p>
    <w:p w14:paraId="41B67CBB" w14:textId="46CA2264"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SDD_DataStorage_DelRequest</w:t>
      </w:r>
      <w:r>
        <w:rPr>
          <w:noProof/>
        </w:rPr>
        <w:tab/>
      </w:r>
      <w:r>
        <w:rPr>
          <w:noProof/>
        </w:rPr>
        <w:fldChar w:fldCharType="begin" w:fldLock="1"/>
      </w:r>
      <w:r>
        <w:rPr>
          <w:noProof/>
        </w:rPr>
        <w:instrText xml:space="preserve"> PAGEREF _Toc218775083 \h </w:instrText>
      </w:r>
      <w:r>
        <w:rPr>
          <w:noProof/>
        </w:rPr>
      </w:r>
      <w:r>
        <w:rPr>
          <w:noProof/>
        </w:rPr>
        <w:fldChar w:fldCharType="separate"/>
      </w:r>
      <w:r>
        <w:rPr>
          <w:noProof/>
        </w:rPr>
        <w:t>27</w:t>
      </w:r>
      <w:r>
        <w:rPr>
          <w:noProof/>
        </w:rPr>
        <w:fldChar w:fldCharType="end"/>
      </w:r>
    </w:p>
    <w:p w14:paraId="10DBFBCF" w14:textId="4569404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_Toc218775084 \h </w:instrText>
      </w:r>
      <w:r>
        <w:rPr>
          <w:noProof/>
        </w:rPr>
      </w:r>
      <w:r>
        <w:rPr>
          <w:noProof/>
        </w:rPr>
        <w:fldChar w:fldCharType="separate"/>
      </w:r>
      <w:r>
        <w:rPr>
          <w:noProof/>
        </w:rPr>
        <w:t>27</w:t>
      </w:r>
      <w:r>
        <w:rPr>
          <w:noProof/>
        </w:rPr>
        <w:fldChar w:fldCharType="end"/>
      </w:r>
    </w:p>
    <w:p w14:paraId="625800ED" w14:textId="6A00D23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SEALDD Data Storage Delivery Request</w:t>
      </w:r>
      <w:r>
        <w:rPr>
          <w:noProof/>
        </w:rPr>
        <w:tab/>
      </w:r>
      <w:r>
        <w:rPr>
          <w:noProof/>
        </w:rPr>
        <w:fldChar w:fldCharType="begin" w:fldLock="1"/>
      </w:r>
      <w:r>
        <w:rPr>
          <w:noProof/>
        </w:rPr>
        <w:instrText xml:space="preserve"> PAGEREF _Toc218775085 \h </w:instrText>
      </w:r>
      <w:r>
        <w:rPr>
          <w:noProof/>
        </w:rPr>
      </w:r>
      <w:r>
        <w:rPr>
          <w:noProof/>
        </w:rPr>
        <w:fldChar w:fldCharType="separate"/>
      </w:r>
      <w:r>
        <w:rPr>
          <w:noProof/>
        </w:rPr>
        <w:t>27</w:t>
      </w:r>
      <w:r>
        <w:rPr>
          <w:noProof/>
        </w:rPr>
        <w:fldChar w:fldCharType="end"/>
      </w:r>
    </w:p>
    <w:p w14:paraId="65285DEF" w14:textId="45BB6BEE"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SDD_DataStorage_EstablishDelConn</w:t>
      </w:r>
      <w:r>
        <w:rPr>
          <w:noProof/>
        </w:rPr>
        <w:tab/>
      </w:r>
      <w:r>
        <w:rPr>
          <w:noProof/>
        </w:rPr>
        <w:fldChar w:fldCharType="begin" w:fldLock="1"/>
      </w:r>
      <w:r>
        <w:rPr>
          <w:noProof/>
        </w:rPr>
        <w:instrText xml:space="preserve"> PAGEREF _Toc218775086 \h </w:instrText>
      </w:r>
      <w:r>
        <w:rPr>
          <w:noProof/>
        </w:rPr>
      </w:r>
      <w:r>
        <w:rPr>
          <w:noProof/>
        </w:rPr>
        <w:fldChar w:fldCharType="separate"/>
      </w:r>
      <w:r>
        <w:rPr>
          <w:noProof/>
        </w:rPr>
        <w:t>28</w:t>
      </w:r>
      <w:r>
        <w:rPr>
          <w:noProof/>
        </w:rPr>
        <w:fldChar w:fldCharType="end"/>
      </w:r>
    </w:p>
    <w:p w14:paraId="58A891DC" w14:textId="23EC01D6"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_Toc218775087 \h </w:instrText>
      </w:r>
      <w:r>
        <w:rPr>
          <w:noProof/>
        </w:rPr>
      </w:r>
      <w:r>
        <w:rPr>
          <w:noProof/>
        </w:rPr>
        <w:fldChar w:fldCharType="separate"/>
      </w:r>
      <w:r>
        <w:rPr>
          <w:noProof/>
        </w:rPr>
        <w:t>28</w:t>
      </w:r>
      <w:r>
        <w:rPr>
          <w:noProof/>
        </w:rPr>
        <w:fldChar w:fldCharType="end"/>
      </w:r>
    </w:p>
    <w:p w14:paraId="55F07E4F" w14:textId="4FC30E7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 xml:space="preserve">SEALDD </w:t>
      </w:r>
      <w:r>
        <w:rPr>
          <w:noProof/>
        </w:rPr>
        <w:t>Data Storage Delivery Connection Establishment Request</w:t>
      </w:r>
      <w:r>
        <w:rPr>
          <w:noProof/>
        </w:rPr>
        <w:tab/>
      </w:r>
      <w:r>
        <w:rPr>
          <w:noProof/>
        </w:rPr>
        <w:fldChar w:fldCharType="begin" w:fldLock="1"/>
      </w:r>
      <w:r>
        <w:rPr>
          <w:noProof/>
        </w:rPr>
        <w:instrText xml:space="preserve"> PAGEREF _Toc218775088 \h </w:instrText>
      </w:r>
      <w:r>
        <w:rPr>
          <w:noProof/>
        </w:rPr>
      </w:r>
      <w:r>
        <w:rPr>
          <w:noProof/>
        </w:rPr>
        <w:fldChar w:fldCharType="separate"/>
      </w:r>
      <w:r>
        <w:rPr>
          <w:noProof/>
        </w:rPr>
        <w:t>28</w:t>
      </w:r>
      <w:r>
        <w:rPr>
          <w:noProof/>
        </w:rPr>
        <w:fldChar w:fldCharType="end"/>
      </w:r>
    </w:p>
    <w:p w14:paraId="062A914B" w14:textId="14F06921"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SDD_DataStorage</w:t>
      </w:r>
      <w:r>
        <w:rPr>
          <w:noProof/>
        </w:rPr>
        <w:t>_</w:t>
      </w:r>
      <w:r w:rsidRPr="004120A7">
        <w:rPr>
          <w:noProof/>
          <w:lang w:val="en-US"/>
        </w:rPr>
        <w:t>DelSubscribe</w:t>
      </w:r>
      <w:r>
        <w:rPr>
          <w:noProof/>
        </w:rPr>
        <w:tab/>
      </w:r>
      <w:r>
        <w:rPr>
          <w:noProof/>
        </w:rPr>
        <w:fldChar w:fldCharType="begin" w:fldLock="1"/>
      </w:r>
      <w:r>
        <w:rPr>
          <w:noProof/>
        </w:rPr>
        <w:instrText xml:space="preserve"> PAGEREF _Toc218775089 \h </w:instrText>
      </w:r>
      <w:r>
        <w:rPr>
          <w:noProof/>
        </w:rPr>
      </w:r>
      <w:r>
        <w:rPr>
          <w:noProof/>
        </w:rPr>
        <w:fldChar w:fldCharType="separate"/>
      </w:r>
      <w:r>
        <w:rPr>
          <w:noProof/>
        </w:rPr>
        <w:t>29</w:t>
      </w:r>
      <w:r>
        <w:rPr>
          <w:noProof/>
        </w:rPr>
        <w:fldChar w:fldCharType="end"/>
      </w:r>
    </w:p>
    <w:p w14:paraId="2A148FA3" w14:textId="575AE5B9"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_Toc218775090 \h </w:instrText>
      </w:r>
      <w:r>
        <w:rPr>
          <w:noProof/>
        </w:rPr>
      </w:r>
      <w:r>
        <w:rPr>
          <w:noProof/>
        </w:rPr>
        <w:fldChar w:fldCharType="separate"/>
      </w:r>
      <w:r>
        <w:rPr>
          <w:noProof/>
        </w:rPr>
        <w:t>29</w:t>
      </w:r>
      <w:r>
        <w:rPr>
          <w:noProof/>
        </w:rPr>
        <w:fldChar w:fldCharType="end"/>
      </w:r>
    </w:p>
    <w:p w14:paraId="71D72C30" w14:textId="0F795F15"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Data Storage</w:t>
      </w:r>
      <w:r w:rsidRPr="004120A7">
        <w:rPr>
          <w:noProof/>
        </w:rPr>
        <w:t xml:space="preserve"> Delivery Subscription</w:t>
      </w:r>
      <w:r>
        <w:rPr>
          <w:noProof/>
        </w:rPr>
        <w:t xml:space="preserve"> Creation</w:t>
      </w:r>
      <w:r>
        <w:rPr>
          <w:noProof/>
        </w:rPr>
        <w:tab/>
      </w:r>
      <w:r>
        <w:rPr>
          <w:noProof/>
        </w:rPr>
        <w:fldChar w:fldCharType="begin" w:fldLock="1"/>
      </w:r>
      <w:r>
        <w:rPr>
          <w:noProof/>
        </w:rPr>
        <w:instrText xml:space="preserve"> PAGEREF _Toc218775091 \h </w:instrText>
      </w:r>
      <w:r>
        <w:rPr>
          <w:noProof/>
        </w:rPr>
      </w:r>
      <w:r>
        <w:rPr>
          <w:noProof/>
        </w:rPr>
        <w:fldChar w:fldCharType="separate"/>
      </w:r>
      <w:r>
        <w:rPr>
          <w:noProof/>
        </w:rPr>
        <w:t>29</w:t>
      </w:r>
      <w:r>
        <w:rPr>
          <w:noProof/>
        </w:rPr>
        <w:fldChar w:fldCharType="end"/>
      </w:r>
    </w:p>
    <w:p w14:paraId="66C734AE" w14:textId="6A88DFB9"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 xml:space="preserve">Data Storage </w:t>
      </w:r>
      <w:r w:rsidRPr="004120A7">
        <w:rPr>
          <w:noProof/>
        </w:rPr>
        <w:t>Delivery Subscription</w:t>
      </w:r>
      <w:r>
        <w:rPr>
          <w:noProof/>
        </w:rPr>
        <w:t xml:space="preserve"> Update</w:t>
      </w:r>
      <w:r>
        <w:rPr>
          <w:noProof/>
        </w:rPr>
        <w:tab/>
      </w:r>
      <w:r>
        <w:rPr>
          <w:noProof/>
        </w:rPr>
        <w:fldChar w:fldCharType="begin" w:fldLock="1"/>
      </w:r>
      <w:r>
        <w:rPr>
          <w:noProof/>
        </w:rPr>
        <w:instrText xml:space="preserve"> PAGEREF _Toc218775092 \h </w:instrText>
      </w:r>
      <w:r>
        <w:rPr>
          <w:noProof/>
        </w:rPr>
      </w:r>
      <w:r>
        <w:rPr>
          <w:noProof/>
        </w:rPr>
        <w:fldChar w:fldCharType="separate"/>
      </w:r>
      <w:r>
        <w:rPr>
          <w:noProof/>
        </w:rPr>
        <w:t>29</w:t>
      </w:r>
      <w:r>
        <w:rPr>
          <w:noProof/>
        </w:rPr>
        <w:fldChar w:fldCharType="end"/>
      </w:r>
    </w:p>
    <w:p w14:paraId="033CF22C" w14:textId="14643D41"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 xml:space="preserve">Data Storage </w:t>
      </w:r>
      <w:r w:rsidRPr="004120A7">
        <w:rPr>
          <w:noProof/>
        </w:rPr>
        <w:t>Delivery Subscription</w:t>
      </w:r>
      <w:r>
        <w:rPr>
          <w:noProof/>
        </w:rPr>
        <w:t xml:space="preserve"> Deletion</w:t>
      </w:r>
      <w:r>
        <w:rPr>
          <w:noProof/>
        </w:rPr>
        <w:tab/>
      </w:r>
      <w:r>
        <w:rPr>
          <w:noProof/>
        </w:rPr>
        <w:fldChar w:fldCharType="begin" w:fldLock="1"/>
      </w:r>
      <w:r>
        <w:rPr>
          <w:noProof/>
        </w:rPr>
        <w:instrText xml:space="preserve"> PAGEREF _Toc218775093 \h </w:instrText>
      </w:r>
      <w:r>
        <w:rPr>
          <w:noProof/>
        </w:rPr>
      </w:r>
      <w:r>
        <w:rPr>
          <w:noProof/>
        </w:rPr>
        <w:fldChar w:fldCharType="separate"/>
      </w:r>
      <w:r>
        <w:rPr>
          <w:noProof/>
        </w:rPr>
        <w:t>30</w:t>
      </w:r>
      <w:r>
        <w:rPr>
          <w:noProof/>
        </w:rPr>
        <w:fldChar w:fldCharType="end"/>
      </w:r>
    </w:p>
    <w:p w14:paraId="5423383B" w14:textId="50271A18"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5.3.2.8</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SDD_DataStorage_DelNotify</w:t>
      </w:r>
      <w:r>
        <w:rPr>
          <w:noProof/>
        </w:rPr>
        <w:tab/>
      </w:r>
      <w:r>
        <w:rPr>
          <w:noProof/>
        </w:rPr>
        <w:fldChar w:fldCharType="begin" w:fldLock="1"/>
      </w:r>
      <w:r>
        <w:rPr>
          <w:noProof/>
        </w:rPr>
        <w:instrText xml:space="preserve"> PAGEREF _Toc218775094 \h </w:instrText>
      </w:r>
      <w:r>
        <w:rPr>
          <w:noProof/>
        </w:rPr>
      </w:r>
      <w:r>
        <w:rPr>
          <w:noProof/>
        </w:rPr>
        <w:fldChar w:fldCharType="separate"/>
      </w:r>
      <w:r>
        <w:rPr>
          <w:noProof/>
        </w:rPr>
        <w:t>31</w:t>
      </w:r>
      <w:r>
        <w:rPr>
          <w:noProof/>
        </w:rPr>
        <w:fldChar w:fldCharType="end"/>
      </w:r>
    </w:p>
    <w:p w14:paraId="66311CC1" w14:textId="12B0E1DA"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_Toc218775095 \h </w:instrText>
      </w:r>
      <w:r>
        <w:rPr>
          <w:noProof/>
        </w:rPr>
      </w:r>
      <w:r>
        <w:rPr>
          <w:noProof/>
        </w:rPr>
        <w:fldChar w:fldCharType="separate"/>
      </w:r>
      <w:r>
        <w:rPr>
          <w:noProof/>
        </w:rPr>
        <w:t>31</w:t>
      </w:r>
      <w:r>
        <w:rPr>
          <w:noProof/>
        </w:rPr>
        <w:fldChar w:fldCharType="end"/>
      </w:r>
    </w:p>
    <w:p w14:paraId="0529097C" w14:textId="5773F416"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5.3.2.8.2</w:t>
      </w:r>
      <w:r>
        <w:rPr>
          <w:rFonts w:asciiTheme="minorHAnsi" w:eastAsiaTheme="minorEastAsia" w:hAnsiTheme="minorHAnsi" w:cstheme="minorBidi"/>
          <w:noProof/>
          <w:kern w:val="2"/>
          <w:sz w:val="24"/>
          <w:szCs w:val="24"/>
          <w:lang w:eastAsia="en-GB"/>
          <w14:ligatures w14:val="standardContextual"/>
        </w:rPr>
        <w:tab/>
      </w:r>
      <w:r>
        <w:rPr>
          <w:noProof/>
        </w:rPr>
        <w:t xml:space="preserve">Data Storage </w:t>
      </w:r>
      <w:r w:rsidRPr="004120A7">
        <w:rPr>
          <w:noProof/>
        </w:rPr>
        <w:t>Delivery</w:t>
      </w:r>
      <w:r>
        <w:rPr>
          <w:noProof/>
        </w:rPr>
        <w:t xml:space="preserve"> </w:t>
      </w:r>
      <w:r w:rsidRPr="004120A7">
        <w:rPr>
          <w:noProof/>
          <w:lang w:val="en-US"/>
        </w:rPr>
        <w:t>Notification</w:t>
      </w:r>
      <w:r>
        <w:rPr>
          <w:noProof/>
        </w:rPr>
        <w:tab/>
      </w:r>
      <w:r>
        <w:rPr>
          <w:noProof/>
        </w:rPr>
        <w:fldChar w:fldCharType="begin" w:fldLock="1"/>
      </w:r>
      <w:r>
        <w:rPr>
          <w:noProof/>
        </w:rPr>
        <w:instrText xml:space="preserve"> PAGEREF _Toc218775096 \h </w:instrText>
      </w:r>
      <w:r>
        <w:rPr>
          <w:noProof/>
        </w:rPr>
      </w:r>
      <w:r>
        <w:rPr>
          <w:noProof/>
        </w:rPr>
        <w:fldChar w:fldCharType="separate"/>
      </w:r>
      <w:r>
        <w:rPr>
          <w:noProof/>
        </w:rPr>
        <w:t>31</w:t>
      </w:r>
      <w:r>
        <w:rPr>
          <w:noProof/>
        </w:rPr>
        <w:fldChar w:fldCharType="end"/>
      </w:r>
    </w:p>
    <w:p w14:paraId="125D86B5" w14:textId="2AE9D1AF" w:rsidR="00B426BD" w:rsidRDefault="00B426B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SDD_DDContext</w:t>
      </w:r>
      <w:r>
        <w:rPr>
          <w:noProof/>
          <w:lang w:eastAsia="zh-CN"/>
        </w:rPr>
        <w:t xml:space="preserve"> Service</w:t>
      </w:r>
      <w:r>
        <w:rPr>
          <w:noProof/>
        </w:rPr>
        <w:tab/>
      </w:r>
      <w:r>
        <w:rPr>
          <w:noProof/>
        </w:rPr>
        <w:fldChar w:fldCharType="begin" w:fldLock="1"/>
      </w:r>
      <w:r>
        <w:rPr>
          <w:noProof/>
        </w:rPr>
        <w:instrText xml:space="preserve"> PAGEREF _Toc218775097 \h </w:instrText>
      </w:r>
      <w:r>
        <w:rPr>
          <w:noProof/>
        </w:rPr>
      </w:r>
      <w:r>
        <w:rPr>
          <w:noProof/>
        </w:rPr>
        <w:fldChar w:fldCharType="separate"/>
      </w:r>
      <w:r>
        <w:rPr>
          <w:noProof/>
        </w:rPr>
        <w:t>32</w:t>
      </w:r>
      <w:r>
        <w:rPr>
          <w:noProof/>
        </w:rPr>
        <w:fldChar w:fldCharType="end"/>
      </w:r>
    </w:p>
    <w:p w14:paraId="29058B1F" w14:textId="03EEC099"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_Toc218775098 \h </w:instrText>
      </w:r>
      <w:r>
        <w:rPr>
          <w:noProof/>
        </w:rPr>
      </w:r>
      <w:r>
        <w:rPr>
          <w:noProof/>
        </w:rPr>
        <w:fldChar w:fldCharType="separate"/>
      </w:r>
      <w:r>
        <w:rPr>
          <w:noProof/>
        </w:rPr>
        <w:t>32</w:t>
      </w:r>
      <w:r>
        <w:rPr>
          <w:noProof/>
        </w:rPr>
        <w:fldChar w:fldCharType="end"/>
      </w:r>
    </w:p>
    <w:p w14:paraId="54B6F509" w14:textId="5CD5FA34"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_Toc218775099 \h </w:instrText>
      </w:r>
      <w:r>
        <w:rPr>
          <w:noProof/>
        </w:rPr>
      </w:r>
      <w:r>
        <w:rPr>
          <w:noProof/>
        </w:rPr>
        <w:fldChar w:fldCharType="separate"/>
      </w:r>
      <w:r>
        <w:rPr>
          <w:noProof/>
        </w:rPr>
        <w:t>32</w:t>
      </w:r>
      <w:r>
        <w:rPr>
          <w:noProof/>
        </w:rPr>
        <w:fldChar w:fldCharType="end"/>
      </w:r>
    </w:p>
    <w:p w14:paraId="09E32CC5" w14:textId="6823181E"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_Toc218775100 \h </w:instrText>
      </w:r>
      <w:r>
        <w:rPr>
          <w:noProof/>
        </w:rPr>
      </w:r>
      <w:r>
        <w:rPr>
          <w:noProof/>
        </w:rPr>
        <w:fldChar w:fldCharType="separate"/>
      </w:r>
      <w:r>
        <w:rPr>
          <w:noProof/>
        </w:rPr>
        <w:t>32</w:t>
      </w:r>
      <w:r>
        <w:rPr>
          <w:noProof/>
        </w:rPr>
        <w:fldChar w:fldCharType="end"/>
      </w:r>
    </w:p>
    <w:p w14:paraId="6B393484" w14:textId="1AA6137C"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SDD_</w:t>
      </w:r>
      <w:r>
        <w:rPr>
          <w:noProof/>
          <w:lang w:eastAsia="zh-CN"/>
        </w:rPr>
        <w:t>DDContext_Push</w:t>
      </w:r>
      <w:r>
        <w:rPr>
          <w:noProof/>
        </w:rPr>
        <w:tab/>
      </w:r>
      <w:r>
        <w:rPr>
          <w:noProof/>
        </w:rPr>
        <w:fldChar w:fldCharType="begin" w:fldLock="1"/>
      </w:r>
      <w:r>
        <w:rPr>
          <w:noProof/>
        </w:rPr>
        <w:instrText xml:space="preserve"> PAGEREF _Toc218775101 \h </w:instrText>
      </w:r>
      <w:r>
        <w:rPr>
          <w:noProof/>
        </w:rPr>
      </w:r>
      <w:r>
        <w:rPr>
          <w:noProof/>
        </w:rPr>
        <w:fldChar w:fldCharType="separate"/>
      </w:r>
      <w:r>
        <w:rPr>
          <w:noProof/>
        </w:rPr>
        <w:t>32</w:t>
      </w:r>
      <w:r>
        <w:rPr>
          <w:noProof/>
        </w:rPr>
        <w:fldChar w:fldCharType="end"/>
      </w:r>
    </w:p>
    <w:p w14:paraId="0CA09994" w14:textId="53A4CAC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_Toc218775102 \h </w:instrText>
      </w:r>
      <w:r>
        <w:rPr>
          <w:noProof/>
        </w:rPr>
      </w:r>
      <w:r>
        <w:rPr>
          <w:noProof/>
        </w:rPr>
        <w:fldChar w:fldCharType="separate"/>
      </w:r>
      <w:r>
        <w:rPr>
          <w:noProof/>
        </w:rPr>
        <w:t>32</w:t>
      </w:r>
      <w:r>
        <w:rPr>
          <w:noProof/>
        </w:rPr>
        <w:fldChar w:fldCharType="end"/>
      </w:r>
    </w:p>
    <w:p w14:paraId="08306C5B" w14:textId="737561F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DD Context Push</w:t>
      </w:r>
      <w:r>
        <w:rPr>
          <w:noProof/>
        </w:rPr>
        <w:tab/>
      </w:r>
      <w:r>
        <w:rPr>
          <w:noProof/>
        </w:rPr>
        <w:fldChar w:fldCharType="begin" w:fldLock="1"/>
      </w:r>
      <w:r>
        <w:rPr>
          <w:noProof/>
        </w:rPr>
        <w:instrText xml:space="preserve"> PAGEREF _Toc218775103 \h </w:instrText>
      </w:r>
      <w:r>
        <w:rPr>
          <w:noProof/>
        </w:rPr>
      </w:r>
      <w:r>
        <w:rPr>
          <w:noProof/>
        </w:rPr>
        <w:fldChar w:fldCharType="separate"/>
      </w:r>
      <w:r>
        <w:rPr>
          <w:noProof/>
        </w:rPr>
        <w:t>32</w:t>
      </w:r>
      <w:r>
        <w:rPr>
          <w:noProof/>
        </w:rPr>
        <w:fldChar w:fldCharType="end"/>
      </w:r>
    </w:p>
    <w:p w14:paraId="44B98B44" w14:textId="02BCD29B"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SDD_</w:t>
      </w:r>
      <w:r>
        <w:rPr>
          <w:noProof/>
          <w:lang w:eastAsia="zh-CN"/>
        </w:rPr>
        <w:t>DDContext_Pull</w:t>
      </w:r>
      <w:r>
        <w:rPr>
          <w:noProof/>
        </w:rPr>
        <w:tab/>
      </w:r>
      <w:r>
        <w:rPr>
          <w:noProof/>
        </w:rPr>
        <w:fldChar w:fldCharType="begin" w:fldLock="1"/>
      </w:r>
      <w:r>
        <w:rPr>
          <w:noProof/>
        </w:rPr>
        <w:instrText xml:space="preserve"> PAGEREF _Toc218775104 \h </w:instrText>
      </w:r>
      <w:r>
        <w:rPr>
          <w:noProof/>
        </w:rPr>
      </w:r>
      <w:r>
        <w:rPr>
          <w:noProof/>
        </w:rPr>
        <w:fldChar w:fldCharType="separate"/>
      </w:r>
      <w:r>
        <w:rPr>
          <w:noProof/>
        </w:rPr>
        <w:t>33</w:t>
      </w:r>
      <w:r>
        <w:rPr>
          <w:noProof/>
        </w:rPr>
        <w:fldChar w:fldCharType="end"/>
      </w:r>
    </w:p>
    <w:p w14:paraId="1D208FFD" w14:textId="051609B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_Toc218775105 \h </w:instrText>
      </w:r>
      <w:r>
        <w:rPr>
          <w:noProof/>
        </w:rPr>
      </w:r>
      <w:r>
        <w:rPr>
          <w:noProof/>
        </w:rPr>
        <w:fldChar w:fldCharType="separate"/>
      </w:r>
      <w:r>
        <w:rPr>
          <w:noProof/>
        </w:rPr>
        <w:t>33</w:t>
      </w:r>
      <w:r>
        <w:rPr>
          <w:noProof/>
        </w:rPr>
        <w:fldChar w:fldCharType="end"/>
      </w:r>
    </w:p>
    <w:p w14:paraId="0540A00D" w14:textId="534023C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DD Context Pull</w:t>
      </w:r>
      <w:r>
        <w:rPr>
          <w:noProof/>
        </w:rPr>
        <w:tab/>
      </w:r>
      <w:r>
        <w:rPr>
          <w:noProof/>
        </w:rPr>
        <w:fldChar w:fldCharType="begin" w:fldLock="1"/>
      </w:r>
      <w:r>
        <w:rPr>
          <w:noProof/>
        </w:rPr>
        <w:instrText xml:space="preserve"> PAGEREF _Toc218775106 \h </w:instrText>
      </w:r>
      <w:r>
        <w:rPr>
          <w:noProof/>
        </w:rPr>
      </w:r>
      <w:r>
        <w:rPr>
          <w:noProof/>
        </w:rPr>
        <w:fldChar w:fldCharType="separate"/>
      </w:r>
      <w:r>
        <w:rPr>
          <w:noProof/>
        </w:rPr>
        <w:t>33</w:t>
      </w:r>
      <w:r>
        <w:rPr>
          <w:noProof/>
        </w:rPr>
        <w:fldChar w:fldCharType="end"/>
      </w:r>
    </w:p>
    <w:p w14:paraId="1B48BC9C" w14:textId="28C4C20B"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SDD_</w:t>
      </w:r>
      <w:r>
        <w:rPr>
          <w:noProof/>
          <w:lang w:eastAsia="zh-CN"/>
        </w:rPr>
        <w:t>DDContext_</w:t>
      </w:r>
      <w:r>
        <w:rPr>
          <w:noProof/>
        </w:rPr>
        <w:t>InformACREvent</w:t>
      </w:r>
      <w:r>
        <w:rPr>
          <w:noProof/>
        </w:rPr>
        <w:tab/>
      </w:r>
      <w:r>
        <w:rPr>
          <w:noProof/>
        </w:rPr>
        <w:fldChar w:fldCharType="begin" w:fldLock="1"/>
      </w:r>
      <w:r>
        <w:rPr>
          <w:noProof/>
        </w:rPr>
        <w:instrText xml:space="preserve"> PAGEREF _Toc218775107 \h </w:instrText>
      </w:r>
      <w:r>
        <w:rPr>
          <w:noProof/>
        </w:rPr>
      </w:r>
      <w:r>
        <w:rPr>
          <w:noProof/>
        </w:rPr>
        <w:fldChar w:fldCharType="separate"/>
      </w:r>
      <w:r>
        <w:rPr>
          <w:noProof/>
        </w:rPr>
        <w:t>34</w:t>
      </w:r>
      <w:r>
        <w:rPr>
          <w:noProof/>
        </w:rPr>
        <w:fldChar w:fldCharType="end"/>
      </w:r>
    </w:p>
    <w:p w14:paraId="507874C1" w14:textId="18214E0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_Toc218775108 \h </w:instrText>
      </w:r>
      <w:r>
        <w:rPr>
          <w:noProof/>
        </w:rPr>
      </w:r>
      <w:r>
        <w:rPr>
          <w:noProof/>
        </w:rPr>
        <w:fldChar w:fldCharType="separate"/>
      </w:r>
      <w:r>
        <w:rPr>
          <w:noProof/>
        </w:rPr>
        <w:t>34</w:t>
      </w:r>
      <w:r>
        <w:rPr>
          <w:noProof/>
        </w:rPr>
        <w:fldChar w:fldCharType="end"/>
      </w:r>
    </w:p>
    <w:p w14:paraId="3823DFEA" w14:textId="229EFAEC"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Inform ACR Events Request</w:t>
      </w:r>
      <w:r>
        <w:rPr>
          <w:noProof/>
        </w:rPr>
        <w:tab/>
      </w:r>
      <w:r>
        <w:rPr>
          <w:noProof/>
        </w:rPr>
        <w:fldChar w:fldCharType="begin" w:fldLock="1"/>
      </w:r>
      <w:r>
        <w:rPr>
          <w:noProof/>
        </w:rPr>
        <w:instrText xml:space="preserve"> PAGEREF _Toc218775109 \h </w:instrText>
      </w:r>
      <w:r>
        <w:rPr>
          <w:noProof/>
        </w:rPr>
      </w:r>
      <w:r>
        <w:rPr>
          <w:noProof/>
        </w:rPr>
        <w:fldChar w:fldCharType="separate"/>
      </w:r>
      <w:r>
        <w:rPr>
          <w:noProof/>
        </w:rPr>
        <w:t>34</w:t>
      </w:r>
      <w:r>
        <w:rPr>
          <w:noProof/>
        </w:rPr>
        <w:fldChar w:fldCharType="end"/>
      </w:r>
    </w:p>
    <w:p w14:paraId="5351D8A4" w14:textId="313EC2BF"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SDD_DDContext_Notify</w:t>
      </w:r>
      <w:r>
        <w:rPr>
          <w:noProof/>
        </w:rPr>
        <w:tab/>
      </w:r>
      <w:r>
        <w:rPr>
          <w:noProof/>
        </w:rPr>
        <w:fldChar w:fldCharType="begin" w:fldLock="1"/>
      </w:r>
      <w:r>
        <w:rPr>
          <w:noProof/>
        </w:rPr>
        <w:instrText xml:space="preserve"> PAGEREF _Toc218775110 \h </w:instrText>
      </w:r>
      <w:r>
        <w:rPr>
          <w:noProof/>
        </w:rPr>
      </w:r>
      <w:r>
        <w:rPr>
          <w:noProof/>
        </w:rPr>
        <w:fldChar w:fldCharType="separate"/>
      </w:r>
      <w:r>
        <w:rPr>
          <w:noProof/>
        </w:rPr>
        <w:t>34</w:t>
      </w:r>
      <w:r>
        <w:rPr>
          <w:noProof/>
        </w:rPr>
        <w:fldChar w:fldCharType="end"/>
      </w:r>
    </w:p>
    <w:p w14:paraId="05F0F41B" w14:textId="5EC7E7CD"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_Toc218775111 \h </w:instrText>
      </w:r>
      <w:r>
        <w:rPr>
          <w:noProof/>
        </w:rPr>
      </w:r>
      <w:r>
        <w:rPr>
          <w:noProof/>
        </w:rPr>
        <w:fldChar w:fldCharType="separate"/>
      </w:r>
      <w:r>
        <w:rPr>
          <w:noProof/>
        </w:rPr>
        <w:t>34</w:t>
      </w:r>
      <w:r>
        <w:rPr>
          <w:noProof/>
        </w:rPr>
        <w:fldChar w:fldCharType="end"/>
      </w:r>
    </w:p>
    <w:p w14:paraId="07D17233" w14:textId="4D42FEC6"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 xml:space="preserve">ACR Event </w:t>
      </w:r>
      <w:r>
        <w:rPr>
          <w:noProof/>
        </w:rPr>
        <w:t>Notification</w:t>
      </w:r>
      <w:r>
        <w:rPr>
          <w:noProof/>
        </w:rPr>
        <w:tab/>
      </w:r>
      <w:r>
        <w:rPr>
          <w:noProof/>
        </w:rPr>
        <w:fldChar w:fldCharType="begin" w:fldLock="1"/>
      </w:r>
      <w:r>
        <w:rPr>
          <w:noProof/>
        </w:rPr>
        <w:instrText xml:space="preserve"> PAGEREF _Toc218775112 \h </w:instrText>
      </w:r>
      <w:r>
        <w:rPr>
          <w:noProof/>
        </w:rPr>
      </w:r>
      <w:r>
        <w:rPr>
          <w:noProof/>
        </w:rPr>
        <w:fldChar w:fldCharType="separate"/>
      </w:r>
      <w:r>
        <w:rPr>
          <w:noProof/>
        </w:rPr>
        <w:t>34</w:t>
      </w:r>
      <w:r>
        <w:rPr>
          <w:noProof/>
        </w:rPr>
        <w:fldChar w:fldCharType="end"/>
      </w:r>
    </w:p>
    <w:p w14:paraId="0916BF76" w14:textId="6BF2A54B" w:rsidR="00B426BD" w:rsidRDefault="00B426B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SDD_TransmissionQualityMeasurement</w:t>
      </w:r>
      <w:r>
        <w:rPr>
          <w:noProof/>
        </w:rPr>
        <w:tab/>
      </w:r>
      <w:r>
        <w:rPr>
          <w:noProof/>
        </w:rPr>
        <w:fldChar w:fldCharType="begin" w:fldLock="1"/>
      </w:r>
      <w:r>
        <w:rPr>
          <w:noProof/>
        </w:rPr>
        <w:instrText xml:space="preserve"> PAGEREF _Toc218775113 \h </w:instrText>
      </w:r>
      <w:r>
        <w:rPr>
          <w:noProof/>
        </w:rPr>
      </w:r>
      <w:r>
        <w:rPr>
          <w:noProof/>
        </w:rPr>
        <w:fldChar w:fldCharType="separate"/>
      </w:r>
      <w:r>
        <w:rPr>
          <w:noProof/>
        </w:rPr>
        <w:t>36</w:t>
      </w:r>
      <w:r>
        <w:rPr>
          <w:noProof/>
        </w:rPr>
        <w:fldChar w:fldCharType="end"/>
      </w:r>
    </w:p>
    <w:p w14:paraId="48BBB66F" w14:textId="0BD32904"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_Toc218775114 \h </w:instrText>
      </w:r>
      <w:r>
        <w:rPr>
          <w:noProof/>
        </w:rPr>
      </w:r>
      <w:r>
        <w:rPr>
          <w:noProof/>
        </w:rPr>
        <w:fldChar w:fldCharType="separate"/>
      </w:r>
      <w:r>
        <w:rPr>
          <w:noProof/>
        </w:rPr>
        <w:t>36</w:t>
      </w:r>
      <w:r>
        <w:rPr>
          <w:noProof/>
        </w:rPr>
        <w:fldChar w:fldCharType="end"/>
      </w:r>
    </w:p>
    <w:p w14:paraId="64528C60" w14:textId="2B1B8321"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_Toc218775115 \h </w:instrText>
      </w:r>
      <w:r>
        <w:rPr>
          <w:noProof/>
        </w:rPr>
      </w:r>
      <w:r>
        <w:rPr>
          <w:noProof/>
        </w:rPr>
        <w:fldChar w:fldCharType="separate"/>
      </w:r>
      <w:r>
        <w:rPr>
          <w:noProof/>
        </w:rPr>
        <w:t>36</w:t>
      </w:r>
      <w:r>
        <w:rPr>
          <w:noProof/>
        </w:rPr>
        <w:fldChar w:fldCharType="end"/>
      </w:r>
    </w:p>
    <w:p w14:paraId="4DE026BA" w14:textId="77AC2C7D"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_Toc218775116 \h </w:instrText>
      </w:r>
      <w:r>
        <w:rPr>
          <w:noProof/>
        </w:rPr>
      </w:r>
      <w:r>
        <w:rPr>
          <w:noProof/>
        </w:rPr>
        <w:fldChar w:fldCharType="separate"/>
      </w:r>
      <w:r>
        <w:rPr>
          <w:noProof/>
        </w:rPr>
        <w:t>36</w:t>
      </w:r>
      <w:r>
        <w:rPr>
          <w:noProof/>
        </w:rPr>
        <w:fldChar w:fldCharType="end"/>
      </w:r>
    </w:p>
    <w:p w14:paraId="2B3A7DF8" w14:textId="12936E4D"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SDD_TransmissionQualityMeasurement</w:t>
      </w:r>
      <w:r>
        <w:rPr>
          <w:noProof/>
        </w:rPr>
        <w:t>_Subscribe</w:t>
      </w:r>
      <w:r>
        <w:rPr>
          <w:noProof/>
        </w:rPr>
        <w:tab/>
      </w:r>
      <w:r>
        <w:rPr>
          <w:noProof/>
        </w:rPr>
        <w:fldChar w:fldCharType="begin" w:fldLock="1"/>
      </w:r>
      <w:r>
        <w:rPr>
          <w:noProof/>
        </w:rPr>
        <w:instrText xml:space="preserve"> PAGEREF _Toc218775117 \h </w:instrText>
      </w:r>
      <w:r>
        <w:rPr>
          <w:noProof/>
        </w:rPr>
      </w:r>
      <w:r>
        <w:rPr>
          <w:noProof/>
        </w:rPr>
        <w:fldChar w:fldCharType="separate"/>
      </w:r>
      <w:r>
        <w:rPr>
          <w:noProof/>
        </w:rPr>
        <w:t>36</w:t>
      </w:r>
      <w:r>
        <w:rPr>
          <w:noProof/>
        </w:rPr>
        <w:fldChar w:fldCharType="end"/>
      </w:r>
    </w:p>
    <w:p w14:paraId="7DFF691C" w14:textId="0A67C62C"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_Toc218775118 \h </w:instrText>
      </w:r>
      <w:r>
        <w:rPr>
          <w:noProof/>
        </w:rPr>
      </w:r>
      <w:r>
        <w:rPr>
          <w:noProof/>
        </w:rPr>
        <w:fldChar w:fldCharType="separate"/>
      </w:r>
      <w:r>
        <w:rPr>
          <w:noProof/>
        </w:rPr>
        <w:t>36</w:t>
      </w:r>
      <w:r>
        <w:rPr>
          <w:noProof/>
        </w:rPr>
        <w:fldChar w:fldCharType="end"/>
      </w:r>
    </w:p>
    <w:p w14:paraId="4A704517" w14:textId="4F392911"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Transmission Quality Measurement Subscription Creation</w:t>
      </w:r>
      <w:r>
        <w:rPr>
          <w:noProof/>
        </w:rPr>
        <w:tab/>
      </w:r>
      <w:r>
        <w:rPr>
          <w:noProof/>
        </w:rPr>
        <w:fldChar w:fldCharType="begin" w:fldLock="1"/>
      </w:r>
      <w:r>
        <w:rPr>
          <w:noProof/>
        </w:rPr>
        <w:instrText xml:space="preserve"> PAGEREF _Toc218775119 \h </w:instrText>
      </w:r>
      <w:r>
        <w:rPr>
          <w:noProof/>
        </w:rPr>
      </w:r>
      <w:r>
        <w:rPr>
          <w:noProof/>
        </w:rPr>
        <w:fldChar w:fldCharType="separate"/>
      </w:r>
      <w:r>
        <w:rPr>
          <w:noProof/>
        </w:rPr>
        <w:t>36</w:t>
      </w:r>
      <w:r>
        <w:rPr>
          <w:noProof/>
        </w:rPr>
        <w:fldChar w:fldCharType="end"/>
      </w:r>
    </w:p>
    <w:p w14:paraId="50176F2D" w14:textId="38233C4A"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SDD_TransmissionQualityMeasurement</w:t>
      </w:r>
      <w:r>
        <w:rPr>
          <w:noProof/>
        </w:rPr>
        <w:t>_Update</w:t>
      </w:r>
      <w:r>
        <w:rPr>
          <w:noProof/>
        </w:rPr>
        <w:tab/>
      </w:r>
      <w:r>
        <w:rPr>
          <w:noProof/>
        </w:rPr>
        <w:fldChar w:fldCharType="begin" w:fldLock="1"/>
      </w:r>
      <w:r>
        <w:rPr>
          <w:noProof/>
        </w:rPr>
        <w:instrText xml:space="preserve"> PAGEREF _Toc218775120 \h </w:instrText>
      </w:r>
      <w:r>
        <w:rPr>
          <w:noProof/>
        </w:rPr>
      </w:r>
      <w:r>
        <w:rPr>
          <w:noProof/>
        </w:rPr>
        <w:fldChar w:fldCharType="separate"/>
      </w:r>
      <w:r>
        <w:rPr>
          <w:noProof/>
        </w:rPr>
        <w:t>37</w:t>
      </w:r>
      <w:r>
        <w:rPr>
          <w:noProof/>
        </w:rPr>
        <w:fldChar w:fldCharType="end"/>
      </w:r>
    </w:p>
    <w:p w14:paraId="2E10F9CD" w14:textId="58885860"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_Toc218775121 \h </w:instrText>
      </w:r>
      <w:r>
        <w:rPr>
          <w:noProof/>
        </w:rPr>
      </w:r>
      <w:r>
        <w:rPr>
          <w:noProof/>
        </w:rPr>
        <w:fldChar w:fldCharType="separate"/>
      </w:r>
      <w:r>
        <w:rPr>
          <w:noProof/>
        </w:rPr>
        <w:t>37</w:t>
      </w:r>
      <w:r>
        <w:rPr>
          <w:noProof/>
        </w:rPr>
        <w:fldChar w:fldCharType="end"/>
      </w:r>
    </w:p>
    <w:p w14:paraId="5C4BE8E4" w14:textId="51E34EB2"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Transmission Quality Measurement Subscription Update</w:t>
      </w:r>
      <w:r>
        <w:rPr>
          <w:noProof/>
        </w:rPr>
        <w:tab/>
      </w:r>
      <w:r>
        <w:rPr>
          <w:noProof/>
        </w:rPr>
        <w:fldChar w:fldCharType="begin" w:fldLock="1"/>
      </w:r>
      <w:r>
        <w:rPr>
          <w:noProof/>
        </w:rPr>
        <w:instrText xml:space="preserve"> PAGEREF _Toc218775122 \h </w:instrText>
      </w:r>
      <w:r>
        <w:rPr>
          <w:noProof/>
        </w:rPr>
      </w:r>
      <w:r>
        <w:rPr>
          <w:noProof/>
        </w:rPr>
        <w:fldChar w:fldCharType="separate"/>
      </w:r>
      <w:r>
        <w:rPr>
          <w:noProof/>
        </w:rPr>
        <w:t>37</w:t>
      </w:r>
      <w:r>
        <w:rPr>
          <w:noProof/>
        </w:rPr>
        <w:fldChar w:fldCharType="end"/>
      </w:r>
    </w:p>
    <w:p w14:paraId="67324E3D" w14:textId="26C6EE83"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SDD_TransmissionQualityMeasurement</w:t>
      </w:r>
      <w:r>
        <w:rPr>
          <w:noProof/>
        </w:rPr>
        <w:t>_Unsubscribe</w:t>
      </w:r>
      <w:r>
        <w:rPr>
          <w:noProof/>
        </w:rPr>
        <w:tab/>
      </w:r>
      <w:r>
        <w:rPr>
          <w:noProof/>
        </w:rPr>
        <w:fldChar w:fldCharType="begin" w:fldLock="1"/>
      </w:r>
      <w:r>
        <w:rPr>
          <w:noProof/>
        </w:rPr>
        <w:instrText xml:space="preserve"> PAGEREF _Toc218775123 \h </w:instrText>
      </w:r>
      <w:r>
        <w:rPr>
          <w:noProof/>
        </w:rPr>
      </w:r>
      <w:r>
        <w:rPr>
          <w:noProof/>
        </w:rPr>
        <w:fldChar w:fldCharType="separate"/>
      </w:r>
      <w:r>
        <w:rPr>
          <w:noProof/>
        </w:rPr>
        <w:t>38</w:t>
      </w:r>
      <w:r>
        <w:rPr>
          <w:noProof/>
        </w:rPr>
        <w:fldChar w:fldCharType="end"/>
      </w:r>
    </w:p>
    <w:p w14:paraId="0FF06B15" w14:textId="260DC8E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_Toc218775124 \h </w:instrText>
      </w:r>
      <w:r>
        <w:rPr>
          <w:noProof/>
        </w:rPr>
      </w:r>
      <w:r>
        <w:rPr>
          <w:noProof/>
        </w:rPr>
        <w:fldChar w:fldCharType="separate"/>
      </w:r>
      <w:r>
        <w:rPr>
          <w:noProof/>
        </w:rPr>
        <w:t>38</w:t>
      </w:r>
      <w:r>
        <w:rPr>
          <w:noProof/>
        </w:rPr>
        <w:fldChar w:fldCharType="end"/>
      </w:r>
    </w:p>
    <w:p w14:paraId="1548ADD8" w14:textId="7759BA2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Transmission Quality Measurement Subscription Deletion</w:t>
      </w:r>
      <w:r>
        <w:rPr>
          <w:noProof/>
        </w:rPr>
        <w:tab/>
      </w:r>
      <w:r>
        <w:rPr>
          <w:noProof/>
        </w:rPr>
        <w:fldChar w:fldCharType="begin" w:fldLock="1"/>
      </w:r>
      <w:r>
        <w:rPr>
          <w:noProof/>
        </w:rPr>
        <w:instrText xml:space="preserve"> PAGEREF _Toc218775125 \h </w:instrText>
      </w:r>
      <w:r>
        <w:rPr>
          <w:noProof/>
        </w:rPr>
      </w:r>
      <w:r>
        <w:rPr>
          <w:noProof/>
        </w:rPr>
        <w:fldChar w:fldCharType="separate"/>
      </w:r>
      <w:r>
        <w:rPr>
          <w:noProof/>
        </w:rPr>
        <w:t>38</w:t>
      </w:r>
      <w:r>
        <w:rPr>
          <w:noProof/>
        </w:rPr>
        <w:fldChar w:fldCharType="end"/>
      </w:r>
    </w:p>
    <w:p w14:paraId="2041E733" w14:textId="79A86F26"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SDD_TransmissionQualityMeasurement</w:t>
      </w:r>
      <w:r>
        <w:rPr>
          <w:noProof/>
        </w:rPr>
        <w:t>_Notify</w:t>
      </w:r>
      <w:r>
        <w:rPr>
          <w:noProof/>
        </w:rPr>
        <w:tab/>
      </w:r>
      <w:r>
        <w:rPr>
          <w:noProof/>
        </w:rPr>
        <w:fldChar w:fldCharType="begin" w:fldLock="1"/>
      </w:r>
      <w:r>
        <w:rPr>
          <w:noProof/>
        </w:rPr>
        <w:instrText xml:space="preserve"> PAGEREF _Toc218775126 \h </w:instrText>
      </w:r>
      <w:r>
        <w:rPr>
          <w:noProof/>
        </w:rPr>
      </w:r>
      <w:r>
        <w:rPr>
          <w:noProof/>
        </w:rPr>
        <w:fldChar w:fldCharType="separate"/>
      </w:r>
      <w:r>
        <w:rPr>
          <w:noProof/>
        </w:rPr>
        <w:t>39</w:t>
      </w:r>
      <w:r>
        <w:rPr>
          <w:noProof/>
        </w:rPr>
        <w:fldChar w:fldCharType="end"/>
      </w:r>
    </w:p>
    <w:p w14:paraId="1B4F5E0E" w14:textId="6590256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_Toc218775127 \h </w:instrText>
      </w:r>
      <w:r>
        <w:rPr>
          <w:noProof/>
        </w:rPr>
      </w:r>
      <w:r>
        <w:rPr>
          <w:noProof/>
        </w:rPr>
        <w:fldChar w:fldCharType="separate"/>
      </w:r>
      <w:r>
        <w:rPr>
          <w:noProof/>
        </w:rPr>
        <w:t>39</w:t>
      </w:r>
      <w:r>
        <w:rPr>
          <w:noProof/>
        </w:rPr>
        <w:fldChar w:fldCharType="end"/>
      </w:r>
    </w:p>
    <w:p w14:paraId="4ED80059" w14:textId="6E99C62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 xml:space="preserve">Transmission Quality Measurement </w:t>
      </w:r>
      <w:r w:rsidRPr="004120A7">
        <w:rPr>
          <w:noProof/>
          <w:lang w:val="en-US"/>
        </w:rPr>
        <w:t>Notification</w:t>
      </w:r>
      <w:r>
        <w:rPr>
          <w:noProof/>
        </w:rPr>
        <w:tab/>
      </w:r>
      <w:r>
        <w:rPr>
          <w:noProof/>
        </w:rPr>
        <w:fldChar w:fldCharType="begin" w:fldLock="1"/>
      </w:r>
      <w:r>
        <w:rPr>
          <w:noProof/>
        </w:rPr>
        <w:instrText xml:space="preserve"> PAGEREF _Toc218775128 \h </w:instrText>
      </w:r>
      <w:r>
        <w:rPr>
          <w:noProof/>
        </w:rPr>
      </w:r>
      <w:r>
        <w:rPr>
          <w:noProof/>
        </w:rPr>
        <w:fldChar w:fldCharType="separate"/>
      </w:r>
      <w:r>
        <w:rPr>
          <w:noProof/>
        </w:rPr>
        <w:t>39</w:t>
      </w:r>
      <w:r>
        <w:rPr>
          <w:noProof/>
        </w:rPr>
        <w:fldChar w:fldCharType="end"/>
      </w:r>
    </w:p>
    <w:p w14:paraId="4F923830" w14:textId="50229368"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5.5.2.6</w:t>
      </w:r>
      <w:r>
        <w:rPr>
          <w:rFonts w:asciiTheme="minorHAnsi" w:eastAsiaTheme="minorEastAsia" w:hAnsiTheme="minorHAnsi" w:cstheme="minorBidi"/>
          <w:noProof/>
          <w:kern w:val="2"/>
          <w:sz w:val="24"/>
          <w:szCs w:val="24"/>
          <w:lang w:eastAsia="en-GB"/>
          <w14:ligatures w14:val="standardContextual"/>
        </w:rPr>
        <w:tab/>
      </w:r>
      <w:r>
        <w:rPr>
          <w:noProof/>
        </w:rPr>
        <w:t>SDD_TransmissionQualityMeasurement_Query</w:t>
      </w:r>
      <w:r>
        <w:rPr>
          <w:noProof/>
        </w:rPr>
        <w:tab/>
      </w:r>
      <w:r>
        <w:rPr>
          <w:noProof/>
        </w:rPr>
        <w:fldChar w:fldCharType="begin" w:fldLock="1"/>
      </w:r>
      <w:r>
        <w:rPr>
          <w:noProof/>
        </w:rPr>
        <w:instrText xml:space="preserve"> PAGEREF _Toc218775129 \h </w:instrText>
      </w:r>
      <w:r>
        <w:rPr>
          <w:noProof/>
        </w:rPr>
      </w:r>
      <w:r>
        <w:rPr>
          <w:noProof/>
        </w:rPr>
        <w:fldChar w:fldCharType="separate"/>
      </w:r>
      <w:r>
        <w:rPr>
          <w:noProof/>
        </w:rPr>
        <w:t>39</w:t>
      </w:r>
      <w:r>
        <w:rPr>
          <w:noProof/>
        </w:rPr>
        <w:fldChar w:fldCharType="end"/>
      </w:r>
    </w:p>
    <w:p w14:paraId="37826BD2" w14:textId="4ACD8CE0"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_Toc218775130 \h </w:instrText>
      </w:r>
      <w:r>
        <w:rPr>
          <w:noProof/>
        </w:rPr>
      </w:r>
      <w:r>
        <w:rPr>
          <w:noProof/>
        </w:rPr>
        <w:fldChar w:fldCharType="separate"/>
      </w:r>
      <w:r>
        <w:rPr>
          <w:noProof/>
        </w:rPr>
        <w:t>39</w:t>
      </w:r>
      <w:r>
        <w:rPr>
          <w:noProof/>
        </w:rPr>
        <w:fldChar w:fldCharType="end"/>
      </w:r>
    </w:p>
    <w:p w14:paraId="216F1DB9" w14:textId="4D98C5E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5.5.2.6.2</w:t>
      </w:r>
      <w:r>
        <w:rPr>
          <w:rFonts w:asciiTheme="minorHAnsi" w:eastAsiaTheme="minorEastAsia" w:hAnsiTheme="minorHAnsi" w:cstheme="minorBidi"/>
          <w:noProof/>
          <w:kern w:val="2"/>
          <w:sz w:val="24"/>
          <w:szCs w:val="24"/>
          <w:lang w:eastAsia="en-GB"/>
          <w14:ligatures w14:val="standardContextual"/>
        </w:rPr>
        <w:tab/>
      </w:r>
      <w:r>
        <w:rPr>
          <w:noProof/>
        </w:rPr>
        <w:t>Historical Transmission Quality Measurement Report(s) Retrieval</w:t>
      </w:r>
      <w:r>
        <w:rPr>
          <w:noProof/>
        </w:rPr>
        <w:tab/>
      </w:r>
      <w:r>
        <w:rPr>
          <w:noProof/>
        </w:rPr>
        <w:fldChar w:fldCharType="begin" w:fldLock="1"/>
      </w:r>
      <w:r>
        <w:rPr>
          <w:noProof/>
        </w:rPr>
        <w:instrText xml:space="preserve"> PAGEREF _Toc218775131 \h </w:instrText>
      </w:r>
      <w:r>
        <w:rPr>
          <w:noProof/>
        </w:rPr>
      </w:r>
      <w:r>
        <w:rPr>
          <w:noProof/>
        </w:rPr>
        <w:fldChar w:fldCharType="separate"/>
      </w:r>
      <w:r>
        <w:rPr>
          <w:noProof/>
        </w:rPr>
        <w:t>39</w:t>
      </w:r>
      <w:r>
        <w:rPr>
          <w:noProof/>
        </w:rPr>
        <w:fldChar w:fldCharType="end"/>
      </w:r>
    </w:p>
    <w:p w14:paraId="3ED41228" w14:textId="3A615609" w:rsidR="00B426BD" w:rsidRDefault="00B426B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SDD_PolicyConfiguration</w:t>
      </w:r>
      <w:r>
        <w:rPr>
          <w:noProof/>
        </w:rPr>
        <w:tab/>
      </w:r>
      <w:r>
        <w:rPr>
          <w:noProof/>
        </w:rPr>
        <w:fldChar w:fldCharType="begin" w:fldLock="1"/>
      </w:r>
      <w:r>
        <w:rPr>
          <w:noProof/>
        </w:rPr>
        <w:instrText xml:space="preserve"> PAGEREF _Toc218775132 \h </w:instrText>
      </w:r>
      <w:r>
        <w:rPr>
          <w:noProof/>
        </w:rPr>
      </w:r>
      <w:r>
        <w:rPr>
          <w:noProof/>
        </w:rPr>
        <w:fldChar w:fldCharType="separate"/>
      </w:r>
      <w:r>
        <w:rPr>
          <w:noProof/>
        </w:rPr>
        <w:t>41</w:t>
      </w:r>
      <w:r>
        <w:rPr>
          <w:noProof/>
        </w:rPr>
        <w:fldChar w:fldCharType="end"/>
      </w:r>
    </w:p>
    <w:p w14:paraId="68C95B1A" w14:textId="658869EE"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_Toc218775133 \h </w:instrText>
      </w:r>
      <w:r>
        <w:rPr>
          <w:noProof/>
        </w:rPr>
      </w:r>
      <w:r>
        <w:rPr>
          <w:noProof/>
        </w:rPr>
        <w:fldChar w:fldCharType="separate"/>
      </w:r>
      <w:r>
        <w:rPr>
          <w:noProof/>
        </w:rPr>
        <w:t>41</w:t>
      </w:r>
      <w:r>
        <w:rPr>
          <w:noProof/>
        </w:rPr>
        <w:fldChar w:fldCharType="end"/>
      </w:r>
    </w:p>
    <w:p w14:paraId="0FB8D4BB" w14:textId="78B289CF"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_Toc218775134 \h </w:instrText>
      </w:r>
      <w:r>
        <w:rPr>
          <w:noProof/>
        </w:rPr>
      </w:r>
      <w:r>
        <w:rPr>
          <w:noProof/>
        </w:rPr>
        <w:fldChar w:fldCharType="separate"/>
      </w:r>
      <w:r>
        <w:rPr>
          <w:noProof/>
        </w:rPr>
        <w:t>41</w:t>
      </w:r>
      <w:r>
        <w:rPr>
          <w:noProof/>
        </w:rPr>
        <w:fldChar w:fldCharType="end"/>
      </w:r>
    </w:p>
    <w:p w14:paraId="40C5CD12" w14:textId="49F48827"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_Toc218775135 \h </w:instrText>
      </w:r>
      <w:r>
        <w:rPr>
          <w:noProof/>
        </w:rPr>
      </w:r>
      <w:r>
        <w:rPr>
          <w:noProof/>
        </w:rPr>
        <w:fldChar w:fldCharType="separate"/>
      </w:r>
      <w:r>
        <w:rPr>
          <w:noProof/>
        </w:rPr>
        <w:t>41</w:t>
      </w:r>
      <w:r>
        <w:rPr>
          <w:noProof/>
        </w:rPr>
        <w:fldChar w:fldCharType="end"/>
      </w:r>
    </w:p>
    <w:p w14:paraId="7F58FBC9" w14:textId="480F5762"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SDD_PolicyConfiguration_Create</w:t>
      </w:r>
      <w:r>
        <w:rPr>
          <w:noProof/>
        </w:rPr>
        <w:tab/>
      </w:r>
      <w:r>
        <w:rPr>
          <w:noProof/>
        </w:rPr>
        <w:fldChar w:fldCharType="begin" w:fldLock="1"/>
      </w:r>
      <w:r>
        <w:rPr>
          <w:noProof/>
        </w:rPr>
        <w:instrText xml:space="preserve"> PAGEREF _Toc218775136 \h </w:instrText>
      </w:r>
      <w:r>
        <w:rPr>
          <w:noProof/>
        </w:rPr>
      </w:r>
      <w:r>
        <w:rPr>
          <w:noProof/>
        </w:rPr>
        <w:fldChar w:fldCharType="separate"/>
      </w:r>
      <w:r>
        <w:rPr>
          <w:noProof/>
        </w:rPr>
        <w:t>41</w:t>
      </w:r>
      <w:r>
        <w:rPr>
          <w:noProof/>
        </w:rPr>
        <w:fldChar w:fldCharType="end"/>
      </w:r>
    </w:p>
    <w:p w14:paraId="13C03C78" w14:textId="598462B0"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_Toc218775137 \h </w:instrText>
      </w:r>
      <w:r>
        <w:rPr>
          <w:noProof/>
        </w:rPr>
      </w:r>
      <w:r>
        <w:rPr>
          <w:noProof/>
        </w:rPr>
        <w:fldChar w:fldCharType="separate"/>
      </w:r>
      <w:r>
        <w:rPr>
          <w:noProof/>
        </w:rPr>
        <w:t>41</w:t>
      </w:r>
      <w:r>
        <w:rPr>
          <w:noProof/>
        </w:rPr>
        <w:fldChar w:fldCharType="end"/>
      </w:r>
    </w:p>
    <w:p w14:paraId="50DC712E" w14:textId="718F63E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Policy Configuration Creation</w:t>
      </w:r>
      <w:r>
        <w:rPr>
          <w:noProof/>
        </w:rPr>
        <w:tab/>
      </w:r>
      <w:r>
        <w:rPr>
          <w:noProof/>
        </w:rPr>
        <w:fldChar w:fldCharType="begin" w:fldLock="1"/>
      </w:r>
      <w:r>
        <w:rPr>
          <w:noProof/>
        </w:rPr>
        <w:instrText xml:space="preserve"> PAGEREF _Toc218775138 \h </w:instrText>
      </w:r>
      <w:r>
        <w:rPr>
          <w:noProof/>
        </w:rPr>
      </w:r>
      <w:r>
        <w:rPr>
          <w:noProof/>
        </w:rPr>
        <w:fldChar w:fldCharType="separate"/>
      </w:r>
      <w:r>
        <w:rPr>
          <w:noProof/>
        </w:rPr>
        <w:t>41</w:t>
      </w:r>
      <w:r>
        <w:rPr>
          <w:noProof/>
        </w:rPr>
        <w:fldChar w:fldCharType="end"/>
      </w:r>
    </w:p>
    <w:p w14:paraId="33EEC448" w14:textId="72A273CB"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SDD_PolicyConfiguration_Update</w:t>
      </w:r>
      <w:r>
        <w:rPr>
          <w:noProof/>
        </w:rPr>
        <w:tab/>
      </w:r>
      <w:r>
        <w:rPr>
          <w:noProof/>
        </w:rPr>
        <w:fldChar w:fldCharType="begin" w:fldLock="1"/>
      </w:r>
      <w:r>
        <w:rPr>
          <w:noProof/>
        </w:rPr>
        <w:instrText xml:space="preserve"> PAGEREF _Toc218775139 \h </w:instrText>
      </w:r>
      <w:r>
        <w:rPr>
          <w:noProof/>
        </w:rPr>
      </w:r>
      <w:r>
        <w:rPr>
          <w:noProof/>
        </w:rPr>
        <w:fldChar w:fldCharType="separate"/>
      </w:r>
      <w:r>
        <w:rPr>
          <w:noProof/>
        </w:rPr>
        <w:t>42</w:t>
      </w:r>
      <w:r>
        <w:rPr>
          <w:noProof/>
        </w:rPr>
        <w:fldChar w:fldCharType="end"/>
      </w:r>
    </w:p>
    <w:p w14:paraId="69ECDE70" w14:textId="29D38006"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_Toc218775140 \h </w:instrText>
      </w:r>
      <w:r>
        <w:rPr>
          <w:noProof/>
        </w:rPr>
      </w:r>
      <w:r>
        <w:rPr>
          <w:noProof/>
        </w:rPr>
        <w:fldChar w:fldCharType="separate"/>
      </w:r>
      <w:r>
        <w:rPr>
          <w:noProof/>
        </w:rPr>
        <w:t>42</w:t>
      </w:r>
      <w:r>
        <w:rPr>
          <w:noProof/>
        </w:rPr>
        <w:fldChar w:fldCharType="end"/>
      </w:r>
    </w:p>
    <w:p w14:paraId="3F1E5830" w14:textId="72199FA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Policy Configuration Update</w:t>
      </w:r>
      <w:r>
        <w:rPr>
          <w:noProof/>
        </w:rPr>
        <w:tab/>
      </w:r>
      <w:r>
        <w:rPr>
          <w:noProof/>
        </w:rPr>
        <w:fldChar w:fldCharType="begin" w:fldLock="1"/>
      </w:r>
      <w:r>
        <w:rPr>
          <w:noProof/>
        </w:rPr>
        <w:instrText xml:space="preserve"> PAGEREF _Toc218775141 \h </w:instrText>
      </w:r>
      <w:r>
        <w:rPr>
          <w:noProof/>
        </w:rPr>
      </w:r>
      <w:r>
        <w:rPr>
          <w:noProof/>
        </w:rPr>
        <w:fldChar w:fldCharType="separate"/>
      </w:r>
      <w:r>
        <w:rPr>
          <w:noProof/>
        </w:rPr>
        <w:t>42</w:t>
      </w:r>
      <w:r>
        <w:rPr>
          <w:noProof/>
        </w:rPr>
        <w:fldChar w:fldCharType="end"/>
      </w:r>
    </w:p>
    <w:p w14:paraId="0A29F9B0" w14:textId="40548B4F"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SDD_PolicyConfiguration_Delete</w:t>
      </w:r>
      <w:r>
        <w:rPr>
          <w:noProof/>
        </w:rPr>
        <w:tab/>
      </w:r>
      <w:r>
        <w:rPr>
          <w:noProof/>
        </w:rPr>
        <w:fldChar w:fldCharType="begin" w:fldLock="1"/>
      </w:r>
      <w:r>
        <w:rPr>
          <w:noProof/>
        </w:rPr>
        <w:instrText xml:space="preserve"> PAGEREF _Toc218775142 \h </w:instrText>
      </w:r>
      <w:r>
        <w:rPr>
          <w:noProof/>
        </w:rPr>
      </w:r>
      <w:r>
        <w:rPr>
          <w:noProof/>
        </w:rPr>
        <w:fldChar w:fldCharType="separate"/>
      </w:r>
      <w:r>
        <w:rPr>
          <w:noProof/>
        </w:rPr>
        <w:t>43</w:t>
      </w:r>
      <w:r>
        <w:rPr>
          <w:noProof/>
        </w:rPr>
        <w:fldChar w:fldCharType="end"/>
      </w:r>
    </w:p>
    <w:p w14:paraId="075C9D06" w14:textId="418C9809"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_Toc218775143 \h </w:instrText>
      </w:r>
      <w:r>
        <w:rPr>
          <w:noProof/>
        </w:rPr>
      </w:r>
      <w:r>
        <w:rPr>
          <w:noProof/>
        </w:rPr>
        <w:fldChar w:fldCharType="separate"/>
      </w:r>
      <w:r>
        <w:rPr>
          <w:noProof/>
        </w:rPr>
        <w:t>43</w:t>
      </w:r>
      <w:r>
        <w:rPr>
          <w:noProof/>
        </w:rPr>
        <w:fldChar w:fldCharType="end"/>
      </w:r>
    </w:p>
    <w:p w14:paraId="0700989E" w14:textId="34F9D345"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Policy Configuration Deletion</w:t>
      </w:r>
      <w:r>
        <w:rPr>
          <w:noProof/>
        </w:rPr>
        <w:tab/>
      </w:r>
      <w:r>
        <w:rPr>
          <w:noProof/>
        </w:rPr>
        <w:fldChar w:fldCharType="begin" w:fldLock="1"/>
      </w:r>
      <w:r>
        <w:rPr>
          <w:noProof/>
        </w:rPr>
        <w:instrText xml:space="preserve"> PAGEREF _Toc218775144 \h </w:instrText>
      </w:r>
      <w:r>
        <w:rPr>
          <w:noProof/>
        </w:rPr>
      </w:r>
      <w:r>
        <w:rPr>
          <w:noProof/>
        </w:rPr>
        <w:fldChar w:fldCharType="separate"/>
      </w:r>
      <w:r>
        <w:rPr>
          <w:noProof/>
        </w:rPr>
        <w:t>43</w:t>
      </w:r>
      <w:r>
        <w:rPr>
          <w:noProof/>
        </w:rPr>
        <w:fldChar w:fldCharType="end"/>
      </w:r>
    </w:p>
    <w:p w14:paraId="3CEBAA09" w14:textId="578A6965" w:rsidR="00B426BD" w:rsidRDefault="00B426B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SDD_BDT</w:t>
      </w:r>
      <w:r>
        <w:rPr>
          <w:noProof/>
        </w:rPr>
        <w:tab/>
      </w:r>
      <w:r>
        <w:rPr>
          <w:noProof/>
        </w:rPr>
        <w:fldChar w:fldCharType="begin" w:fldLock="1"/>
      </w:r>
      <w:r>
        <w:rPr>
          <w:noProof/>
        </w:rPr>
        <w:instrText xml:space="preserve"> PAGEREF _Toc218775145 \h </w:instrText>
      </w:r>
      <w:r>
        <w:rPr>
          <w:noProof/>
        </w:rPr>
      </w:r>
      <w:r>
        <w:rPr>
          <w:noProof/>
        </w:rPr>
        <w:fldChar w:fldCharType="separate"/>
      </w:r>
      <w:r>
        <w:rPr>
          <w:noProof/>
        </w:rPr>
        <w:t>44</w:t>
      </w:r>
      <w:r>
        <w:rPr>
          <w:noProof/>
        </w:rPr>
        <w:fldChar w:fldCharType="end"/>
      </w:r>
    </w:p>
    <w:p w14:paraId="37E6DD6F" w14:textId="5F945CAD"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_Toc218775146 \h </w:instrText>
      </w:r>
      <w:r>
        <w:rPr>
          <w:noProof/>
        </w:rPr>
      </w:r>
      <w:r>
        <w:rPr>
          <w:noProof/>
        </w:rPr>
        <w:fldChar w:fldCharType="separate"/>
      </w:r>
      <w:r>
        <w:rPr>
          <w:noProof/>
        </w:rPr>
        <w:t>44</w:t>
      </w:r>
      <w:r>
        <w:rPr>
          <w:noProof/>
        </w:rPr>
        <w:fldChar w:fldCharType="end"/>
      </w:r>
    </w:p>
    <w:p w14:paraId="2EC9ADB6" w14:textId="761121AB"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_Toc218775147 \h </w:instrText>
      </w:r>
      <w:r>
        <w:rPr>
          <w:noProof/>
        </w:rPr>
      </w:r>
      <w:r>
        <w:rPr>
          <w:noProof/>
        </w:rPr>
        <w:fldChar w:fldCharType="separate"/>
      </w:r>
      <w:r>
        <w:rPr>
          <w:noProof/>
        </w:rPr>
        <w:t>44</w:t>
      </w:r>
      <w:r>
        <w:rPr>
          <w:noProof/>
        </w:rPr>
        <w:fldChar w:fldCharType="end"/>
      </w:r>
    </w:p>
    <w:p w14:paraId="0A19F66A" w14:textId="2AE813F4"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_Toc218775148 \h </w:instrText>
      </w:r>
      <w:r>
        <w:rPr>
          <w:noProof/>
        </w:rPr>
      </w:r>
      <w:r>
        <w:rPr>
          <w:noProof/>
        </w:rPr>
        <w:fldChar w:fldCharType="separate"/>
      </w:r>
      <w:r>
        <w:rPr>
          <w:noProof/>
        </w:rPr>
        <w:t>44</w:t>
      </w:r>
      <w:r>
        <w:rPr>
          <w:noProof/>
        </w:rPr>
        <w:fldChar w:fldCharType="end"/>
      </w:r>
    </w:p>
    <w:p w14:paraId="210EE513" w14:textId="0343A1EC"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SDD_BDT_Subscribe</w:t>
      </w:r>
      <w:r>
        <w:rPr>
          <w:noProof/>
        </w:rPr>
        <w:tab/>
      </w:r>
      <w:r>
        <w:rPr>
          <w:noProof/>
        </w:rPr>
        <w:fldChar w:fldCharType="begin" w:fldLock="1"/>
      </w:r>
      <w:r>
        <w:rPr>
          <w:noProof/>
        </w:rPr>
        <w:instrText xml:space="preserve"> PAGEREF _Toc218775149 \h </w:instrText>
      </w:r>
      <w:r>
        <w:rPr>
          <w:noProof/>
        </w:rPr>
      </w:r>
      <w:r>
        <w:rPr>
          <w:noProof/>
        </w:rPr>
        <w:fldChar w:fldCharType="separate"/>
      </w:r>
      <w:r>
        <w:rPr>
          <w:noProof/>
        </w:rPr>
        <w:t>44</w:t>
      </w:r>
      <w:r>
        <w:rPr>
          <w:noProof/>
        </w:rPr>
        <w:fldChar w:fldCharType="end"/>
      </w:r>
    </w:p>
    <w:p w14:paraId="5376D5F4" w14:textId="3B6C1AC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_Toc218775150 \h </w:instrText>
      </w:r>
      <w:r>
        <w:rPr>
          <w:noProof/>
        </w:rPr>
      </w:r>
      <w:r>
        <w:rPr>
          <w:noProof/>
        </w:rPr>
        <w:fldChar w:fldCharType="separate"/>
      </w:r>
      <w:r>
        <w:rPr>
          <w:noProof/>
        </w:rPr>
        <w:t>44</w:t>
      </w:r>
      <w:r>
        <w:rPr>
          <w:noProof/>
        </w:rPr>
        <w:fldChar w:fldCharType="end"/>
      </w:r>
    </w:p>
    <w:p w14:paraId="10FAD97F" w14:textId="19F0A20D"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BDT Subscription Creation</w:t>
      </w:r>
      <w:r>
        <w:rPr>
          <w:noProof/>
        </w:rPr>
        <w:tab/>
      </w:r>
      <w:r>
        <w:rPr>
          <w:noProof/>
        </w:rPr>
        <w:fldChar w:fldCharType="begin" w:fldLock="1"/>
      </w:r>
      <w:r>
        <w:rPr>
          <w:noProof/>
        </w:rPr>
        <w:instrText xml:space="preserve"> PAGEREF _Toc218775151 \h </w:instrText>
      </w:r>
      <w:r>
        <w:rPr>
          <w:noProof/>
        </w:rPr>
      </w:r>
      <w:r>
        <w:rPr>
          <w:noProof/>
        </w:rPr>
        <w:fldChar w:fldCharType="separate"/>
      </w:r>
      <w:r>
        <w:rPr>
          <w:noProof/>
        </w:rPr>
        <w:t>44</w:t>
      </w:r>
      <w:r>
        <w:rPr>
          <w:noProof/>
        </w:rPr>
        <w:fldChar w:fldCharType="end"/>
      </w:r>
    </w:p>
    <w:p w14:paraId="0276872D" w14:textId="021D98FA"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SDD_BDT_Update</w:t>
      </w:r>
      <w:r>
        <w:rPr>
          <w:noProof/>
        </w:rPr>
        <w:tab/>
      </w:r>
      <w:r>
        <w:rPr>
          <w:noProof/>
        </w:rPr>
        <w:fldChar w:fldCharType="begin" w:fldLock="1"/>
      </w:r>
      <w:r>
        <w:rPr>
          <w:noProof/>
        </w:rPr>
        <w:instrText xml:space="preserve"> PAGEREF _Toc218775152 \h </w:instrText>
      </w:r>
      <w:r>
        <w:rPr>
          <w:noProof/>
        </w:rPr>
      </w:r>
      <w:r>
        <w:rPr>
          <w:noProof/>
        </w:rPr>
        <w:fldChar w:fldCharType="separate"/>
      </w:r>
      <w:r>
        <w:rPr>
          <w:noProof/>
        </w:rPr>
        <w:t>45</w:t>
      </w:r>
      <w:r>
        <w:rPr>
          <w:noProof/>
        </w:rPr>
        <w:fldChar w:fldCharType="end"/>
      </w:r>
    </w:p>
    <w:p w14:paraId="182C7901" w14:textId="5758626C"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_Toc218775153 \h </w:instrText>
      </w:r>
      <w:r>
        <w:rPr>
          <w:noProof/>
        </w:rPr>
      </w:r>
      <w:r>
        <w:rPr>
          <w:noProof/>
        </w:rPr>
        <w:fldChar w:fldCharType="separate"/>
      </w:r>
      <w:r>
        <w:rPr>
          <w:noProof/>
        </w:rPr>
        <w:t>45</w:t>
      </w:r>
      <w:r>
        <w:rPr>
          <w:noProof/>
        </w:rPr>
        <w:fldChar w:fldCharType="end"/>
      </w:r>
    </w:p>
    <w:p w14:paraId="7D2AE2EB" w14:textId="397CA15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5.7.2.3.2</w:t>
      </w:r>
      <w:r>
        <w:rPr>
          <w:rFonts w:asciiTheme="minorHAnsi" w:eastAsiaTheme="minorEastAsia" w:hAnsiTheme="minorHAnsi" w:cstheme="minorBidi"/>
          <w:noProof/>
          <w:kern w:val="2"/>
          <w:sz w:val="24"/>
          <w:szCs w:val="24"/>
          <w:lang w:eastAsia="en-GB"/>
          <w14:ligatures w14:val="standardContextual"/>
        </w:rPr>
        <w:tab/>
      </w:r>
      <w:r>
        <w:rPr>
          <w:noProof/>
        </w:rPr>
        <w:t>BDT Subscription Update</w:t>
      </w:r>
      <w:r>
        <w:rPr>
          <w:noProof/>
        </w:rPr>
        <w:tab/>
      </w:r>
      <w:r>
        <w:rPr>
          <w:noProof/>
        </w:rPr>
        <w:fldChar w:fldCharType="begin" w:fldLock="1"/>
      </w:r>
      <w:r>
        <w:rPr>
          <w:noProof/>
        </w:rPr>
        <w:instrText xml:space="preserve"> PAGEREF _Toc218775154 \h </w:instrText>
      </w:r>
      <w:r>
        <w:rPr>
          <w:noProof/>
        </w:rPr>
      </w:r>
      <w:r>
        <w:rPr>
          <w:noProof/>
        </w:rPr>
        <w:fldChar w:fldCharType="separate"/>
      </w:r>
      <w:r>
        <w:rPr>
          <w:noProof/>
        </w:rPr>
        <w:t>45</w:t>
      </w:r>
      <w:r>
        <w:rPr>
          <w:noProof/>
        </w:rPr>
        <w:fldChar w:fldCharType="end"/>
      </w:r>
    </w:p>
    <w:p w14:paraId="7150541E" w14:textId="3F512555"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5.7.2.4</w:t>
      </w:r>
      <w:r>
        <w:rPr>
          <w:rFonts w:asciiTheme="minorHAnsi" w:eastAsiaTheme="minorEastAsia" w:hAnsiTheme="minorHAnsi" w:cstheme="minorBidi"/>
          <w:noProof/>
          <w:kern w:val="2"/>
          <w:sz w:val="24"/>
          <w:szCs w:val="24"/>
          <w:lang w:eastAsia="en-GB"/>
          <w14:ligatures w14:val="standardContextual"/>
        </w:rPr>
        <w:tab/>
      </w:r>
      <w:r>
        <w:rPr>
          <w:noProof/>
        </w:rPr>
        <w:t>SDD_BDT_Delete</w:t>
      </w:r>
      <w:r>
        <w:rPr>
          <w:noProof/>
        </w:rPr>
        <w:tab/>
      </w:r>
      <w:r>
        <w:rPr>
          <w:noProof/>
        </w:rPr>
        <w:fldChar w:fldCharType="begin" w:fldLock="1"/>
      </w:r>
      <w:r>
        <w:rPr>
          <w:noProof/>
        </w:rPr>
        <w:instrText xml:space="preserve"> PAGEREF _Toc218775155 \h </w:instrText>
      </w:r>
      <w:r>
        <w:rPr>
          <w:noProof/>
        </w:rPr>
      </w:r>
      <w:r>
        <w:rPr>
          <w:noProof/>
        </w:rPr>
        <w:fldChar w:fldCharType="separate"/>
      </w:r>
      <w:r>
        <w:rPr>
          <w:noProof/>
        </w:rPr>
        <w:t>46</w:t>
      </w:r>
      <w:r>
        <w:rPr>
          <w:noProof/>
        </w:rPr>
        <w:fldChar w:fldCharType="end"/>
      </w:r>
    </w:p>
    <w:p w14:paraId="31B801C1" w14:textId="77DC053D"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_Toc218775156 \h </w:instrText>
      </w:r>
      <w:r>
        <w:rPr>
          <w:noProof/>
        </w:rPr>
      </w:r>
      <w:r>
        <w:rPr>
          <w:noProof/>
        </w:rPr>
        <w:fldChar w:fldCharType="separate"/>
      </w:r>
      <w:r>
        <w:rPr>
          <w:noProof/>
        </w:rPr>
        <w:t>46</w:t>
      </w:r>
      <w:r>
        <w:rPr>
          <w:noProof/>
        </w:rPr>
        <w:fldChar w:fldCharType="end"/>
      </w:r>
    </w:p>
    <w:p w14:paraId="7B281084" w14:textId="02228035"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5.7.2.4.2</w:t>
      </w:r>
      <w:r>
        <w:rPr>
          <w:rFonts w:asciiTheme="minorHAnsi" w:eastAsiaTheme="minorEastAsia" w:hAnsiTheme="minorHAnsi" w:cstheme="minorBidi"/>
          <w:noProof/>
          <w:kern w:val="2"/>
          <w:sz w:val="24"/>
          <w:szCs w:val="24"/>
          <w:lang w:eastAsia="en-GB"/>
          <w14:ligatures w14:val="standardContextual"/>
        </w:rPr>
        <w:tab/>
      </w:r>
      <w:r>
        <w:rPr>
          <w:noProof/>
        </w:rPr>
        <w:t>BDT Subscription Deletion</w:t>
      </w:r>
      <w:r>
        <w:rPr>
          <w:noProof/>
        </w:rPr>
        <w:tab/>
      </w:r>
      <w:r>
        <w:rPr>
          <w:noProof/>
        </w:rPr>
        <w:fldChar w:fldCharType="begin" w:fldLock="1"/>
      </w:r>
      <w:r>
        <w:rPr>
          <w:noProof/>
        </w:rPr>
        <w:instrText xml:space="preserve"> PAGEREF _Toc218775157 \h </w:instrText>
      </w:r>
      <w:r>
        <w:rPr>
          <w:noProof/>
        </w:rPr>
      </w:r>
      <w:r>
        <w:rPr>
          <w:noProof/>
        </w:rPr>
        <w:fldChar w:fldCharType="separate"/>
      </w:r>
      <w:r>
        <w:rPr>
          <w:noProof/>
        </w:rPr>
        <w:t>46</w:t>
      </w:r>
      <w:r>
        <w:rPr>
          <w:noProof/>
        </w:rPr>
        <w:fldChar w:fldCharType="end"/>
      </w:r>
    </w:p>
    <w:p w14:paraId="4B0E9C20" w14:textId="28F2BBF6"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SDD_BDT</w:t>
      </w:r>
      <w:r>
        <w:rPr>
          <w:noProof/>
        </w:rPr>
        <w:t>_Notify</w:t>
      </w:r>
      <w:r>
        <w:rPr>
          <w:noProof/>
        </w:rPr>
        <w:tab/>
      </w:r>
      <w:r>
        <w:rPr>
          <w:noProof/>
        </w:rPr>
        <w:fldChar w:fldCharType="begin" w:fldLock="1"/>
      </w:r>
      <w:r>
        <w:rPr>
          <w:noProof/>
        </w:rPr>
        <w:instrText xml:space="preserve"> PAGEREF _Toc218775158 \h </w:instrText>
      </w:r>
      <w:r>
        <w:rPr>
          <w:noProof/>
        </w:rPr>
      </w:r>
      <w:r>
        <w:rPr>
          <w:noProof/>
        </w:rPr>
        <w:fldChar w:fldCharType="separate"/>
      </w:r>
      <w:r>
        <w:rPr>
          <w:noProof/>
        </w:rPr>
        <w:t>46</w:t>
      </w:r>
      <w:r>
        <w:rPr>
          <w:noProof/>
        </w:rPr>
        <w:fldChar w:fldCharType="end"/>
      </w:r>
    </w:p>
    <w:p w14:paraId="0A88615A" w14:textId="3A96329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_Toc218775159 \h </w:instrText>
      </w:r>
      <w:r>
        <w:rPr>
          <w:noProof/>
        </w:rPr>
      </w:r>
      <w:r>
        <w:rPr>
          <w:noProof/>
        </w:rPr>
        <w:fldChar w:fldCharType="separate"/>
      </w:r>
      <w:r>
        <w:rPr>
          <w:noProof/>
        </w:rPr>
        <w:t>46</w:t>
      </w:r>
      <w:r>
        <w:rPr>
          <w:noProof/>
        </w:rPr>
        <w:fldChar w:fldCharType="end"/>
      </w:r>
    </w:p>
    <w:p w14:paraId="2D0B787D" w14:textId="58A9B7E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5.7.2.5.2</w:t>
      </w:r>
      <w:r>
        <w:rPr>
          <w:rFonts w:asciiTheme="minorHAnsi" w:eastAsiaTheme="minorEastAsia" w:hAnsiTheme="minorHAnsi" w:cstheme="minorBidi"/>
          <w:noProof/>
          <w:kern w:val="2"/>
          <w:sz w:val="24"/>
          <w:szCs w:val="24"/>
          <w:lang w:eastAsia="en-GB"/>
          <w14:ligatures w14:val="standardContextual"/>
        </w:rPr>
        <w:tab/>
      </w:r>
      <w:r>
        <w:rPr>
          <w:noProof/>
        </w:rPr>
        <w:t xml:space="preserve">BDT </w:t>
      </w:r>
      <w:r w:rsidRPr="004120A7">
        <w:rPr>
          <w:noProof/>
          <w:lang w:val="en-US"/>
        </w:rPr>
        <w:t>Notification</w:t>
      </w:r>
      <w:r>
        <w:rPr>
          <w:noProof/>
        </w:rPr>
        <w:tab/>
      </w:r>
      <w:r>
        <w:rPr>
          <w:noProof/>
        </w:rPr>
        <w:fldChar w:fldCharType="begin" w:fldLock="1"/>
      </w:r>
      <w:r>
        <w:rPr>
          <w:noProof/>
        </w:rPr>
        <w:instrText xml:space="preserve"> PAGEREF _Toc218775160 \h </w:instrText>
      </w:r>
      <w:r>
        <w:rPr>
          <w:noProof/>
        </w:rPr>
      </w:r>
      <w:r>
        <w:rPr>
          <w:noProof/>
        </w:rPr>
        <w:fldChar w:fldCharType="separate"/>
      </w:r>
      <w:r>
        <w:rPr>
          <w:noProof/>
        </w:rPr>
        <w:t>46</w:t>
      </w:r>
      <w:r>
        <w:rPr>
          <w:noProof/>
        </w:rPr>
        <w:fldChar w:fldCharType="end"/>
      </w:r>
    </w:p>
    <w:p w14:paraId="2C1A0F21" w14:textId="2ACCF581"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_Toc218775161 \h </w:instrText>
      </w:r>
      <w:r>
        <w:rPr>
          <w:noProof/>
        </w:rPr>
      </w:r>
      <w:r>
        <w:rPr>
          <w:noProof/>
        </w:rPr>
        <w:fldChar w:fldCharType="separate"/>
      </w:r>
      <w:r>
        <w:rPr>
          <w:noProof/>
        </w:rPr>
        <w:t>48</w:t>
      </w:r>
      <w:r>
        <w:rPr>
          <w:noProof/>
        </w:rPr>
        <w:fldChar w:fldCharType="end"/>
      </w:r>
    </w:p>
    <w:p w14:paraId="7EC335E8" w14:textId="717D2BF4" w:rsidR="00B426BD" w:rsidRDefault="00B426B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SDD_Transmission Service API</w:t>
      </w:r>
      <w:r>
        <w:rPr>
          <w:noProof/>
        </w:rPr>
        <w:tab/>
      </w:r>
      <w:r>
        <w:rPr>
          <w:noProof/>
        </w:rPr>
        <w:fldChar w:fldCharType="begin" w:fldLock="1"/>
      </w:r>
      <w:r>
        <w:rPr>
          <w:noProof/>
        </w:rPr>
        <w:instrText xml:space="preserve"> PAGEREF _Toc218775162 \h </w:instrText>
      </w:r>
      <w:r>
        <w:rPr>
          <w:noProof/>
        </w:rPr>
      </w:r>
      <w:r>
        <w:rPr>
          <w:noProof/>
        </w:rPr>
        <w:fldChar w:fldCharType="separate"/>
      </w:r>
      <w:r>
        <w:rPr>
          <w:noProof/>
        </w:rPr>
        <w:t>48</w:t>
      </w:r>
      <w:r>
        <w:rPr>
          <w:noProof/>
        </w:rPr>
        <w:fldChar w:fldCharType="end"/>
      </w:r>
    </w:p>
    <w:p w14:paraId="21F80C14" w14:textId="6F3B52BB"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_Toc218775163 \h </w:instrText>
      </w:r>
      <w:r>
        <w:rPr>
          <w:noProof/>
        </w:rPr>
      </w:r>
      <w:r>
        <w:rPr>
          <w:noProof/>
        </w:rPr>
        <w:fldChar w:fldCharType="separate"/>
      </w:r>
      <w:r>
        <w:rPr>
          <w:noProof/>
        </w:rPr>
        <w:t>48</w:t>
      </w:r>
      <w:r>
        <w:rPr>
          <w:noProof/>
        </w:rPr>
        <w:fldChar w:fldCharType="end"/>
      </w:r>
    </w:p>
    <w:p w14:paraId="43F42C6A" w14:textId="5F53BC87"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_Toc218775164 \h </w:instrText>
      </w:r>
      <w:r>
        <w:rPr>
          <w:noProof/>
        </w:rPr>
      </w:r>
      <w:r>
        <w:rPr>
          <w:noProof/>
        </w:rPr>
        <w:fldChar w:fldCharType="separate"/>
      </w:r>
      <w:r>
        <w:rPr>
          <w:noProof/>
        </w:rPr>
        <w:t>48</w:t>
      </w:r>
      <w:r>
        <w:rPr>
          <w:noProof/>
        </w:rPr>
        <w:fldChar w:fldCharType="end"/>
      </w:r>
    </w:p>
    <w:p w14:paraId="0958AD7C" w14:textId="4DD52E5A"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_Toc218775165 \h </w:instrText>
      </w:r>
      <w:r>
        <w:rPr>
          <w:noProof/>
        </w:rPr>
      </w:r>
      <w:r>
        <w:rPr>
          <w:noProof/>
        </w:rPr>
        <w:fldChar w:fldCharType="separate"/>
      </w:r>
      <w:r>
        <w:rPr>
          <w:noProof/>
        </w:rPr>
        <w:t>48</w:t>
      </w:r>
      <w:r>
        <w:rPr>
          <w:noProof/>
        </w:rPr>
        <w:fldChar w:fldCharType="end"/>
      </w:r>
    </w:p>
    <w:p w14:paraId="2A0432C2" w14:textId="2CB1223F"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_Toc218775166 \h </w:instrText>
      </w:r>
      <w:r>
        <w:rPr>
          <w:noProof/>
        </w:rPr>
      </w:r>
      <w:r>
        <w:rPr>
          <w:noProof/>
        </w:rPr>
        <w:fldChar w:fldCharType="separate"/>
      </w:r>
      <w:r>
        <w:rPr>
          <w:noProof/>
        </w:rPr>
        <w:t>48</w:t>
      </w:r>
      <w:r>
        <w:rPr>
          <w:noProof/>
        </w:rPr>
        <w:fldChar w:fldCharType="end"/>
      </w:r>
    </w:p>
    <w:p w14:paraId="7E1C059A" w14:textId="7A407E33"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Connection Status Subscriptions</w:t>
      </w:r>
      <w:r>
        <w:rPr>
          <w:noProof/>
        </w:rPr>
        <w:tab/>
      </w:r>
      <w:r>
        <w:rPr>
          <w:noProof/>
        </w:rPr>
        <w:fldChar w:fldCharType="begin" w:fldLock="1"/>
      </w:r>
      <w:r>
        <w:rPr>
          <w:noProof/>
        </w:rPr>
        <w:instrText xml:space="preserve"> PAGEREF _Toc218775167 \h </w:instrText>
      </w:r>
      <w:r>
        <w:rPr>
          <w:noProof/>
        </w:rPr>
      </w:r>
      <w:r>
        <w:rPr>
          <w:noProof/>
        </w:rPr>
        <w:fldChar w:fldCharType="separate"/>
      </w:r>
      <w:r>
        <w:rPr>
          <w:noProof/>
        </w:rPr>
        <w:t>49</w:t>
      </w:r>
      <w:r>
        <w:rPr>
          <w:noProof/>
        </w:rPr>
        <w:fldChar w:fldCharType="end"/>
      </w:r>
    </w:p>
    <w:p w14:paraId="140FEFF1" w14:textId="1C0E4C1A"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_Toc218775168 \h </w:instrText>
      </w:r>
      <w:r>
        <w:rPr>
          <w:noProof/>
        </w:rPr>
      </w:r>
      <w:r>
        <w:rPr>
          <w:noProof/>
        </w:rPr>
        <w:fldChar w:fldCharType="separate"/>
      </w:r>
      <w:r>
        <w:rPr>
          <w:noProof/>
        </w:rPr>
        <w:t>49</w:t>
      </w:r>
      <w:r>
        <w:rPr>
          <w:noProof/>
        </w:rPr>
        <w:fldChar w:fldCharType="end"/>
      </w:r>
    </w:p>
    <w:p w14:paraId="4274A1EE" w14:textId="321F9C42"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_Toc218775169 \h </w:instrText>
      </w:r>
      <w:r>
        <w:rPr>
          <w:noProof/>
        </w:rPr>
      </w:r>
      <w:r>
        <w:rPr>
          <w:noProof/>
        </w:rPr>
        <w:fldChar w:fldCharType="separate"/>
      </w:r>
      <w:r>
        <w:rPr>
          <w:noProof/>
        </w:rPr>
        <w:t>49</w:t>
      </w:r>
      <w:r>
        <w:rPr>
          <w:noProof/>
        </w:rPr>
        <w:fldChar w:fldCharType="end"/>
      </w:r>
    </w:p>
    <w:p w14:paraId="0F74F5D7" w14:textId="661B9860"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_Toc218775170 \h </w:instrText>
      </w:r>
      <w:r>
        <w:rPr>
          <w:noProof/>
        </w:rPr>
      </w:r>
      <w:r>
        <w:rPr>
          <w:noProof/>
        </w:rPr>
        <w:fldChar w:fldCharType="separate"/>
      </w:r>
      <w:r>
        <w:rPr>
          <w:noProof/>
        </w:rPr>
        <w:t>49</w:t>
      </w:r>
      <w:r>
        <w:rPr>
          <w:noProof/>
        </w:rPr>
        <w:fldChar w:fldCharType="end"/>
      </w:r>
    </w:p>
    <w:p w14:paraId="1507EC6F" w14:textId="726172F2"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_Toc218775171 \h </w:instrText>
      </w:r>
      <w:r>
        <w:rPr>
          <w:noProof/>
        </w:rPr>
      </w:r>
      <w:r>
        <w:rPr>
          <w:noProof/>
        </w:rPr>
        <w:fldChar w:fldCharType="separate"/>
      </w:r>
      <w:r>
        <w:rPr>
          <w:noProof/>
        </w:rPr>
        <w:t>50</w:t>
      </w:r>
      <w:r>
        <w:rPr>
          <w:noProof/>
        </w:rPr>
        <w:fldChar w:fldCharType="end"/>
      </w:r>
    </w:p>
    <w:p w14:paraId="6C06220F" w14:textId="17688158"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Connection Status</w:t>
      </w:r>
      <w:r w:rsidRPr="004120A7">
        <w:rPr>
          <w:noProof/>
        </w:rPr>
        <w:t xml:space="preserve"> Subscription</w:t>
      </w:r>
      <w:r>
        <w:rPr>
          <w:noProof/>
        </w:rPr>
        <w:tab/>
      </w:r>
      <w:r>
        <w:rPr>
          <w:noProof/>
        </w:rPr>
        <w:fldChar w:fldCharType="begin" w:fldLock="1"/>
      </w:r>
      <w:r>
        <w:rPr>
          <w:noProof/>
        </w:rPr>
        <w:instrText xml:space="preserve"> PAGEREF _Toc218775172 \h </w:instrText>
      </w:r>
      <w:r>
        <w:rPr>
          <w:noProof/>
        </w:rPr>
      </w:r>
      <w:r>
        <w:rPr>
          <w:noProof/>
        </w:rPr>
        <w:fldChar w:fldCharType="separate"/>
      </w:r>
      <w:r>
        <w:rPr>
          <w:noProof/>
        </w:rPr>
        <w:t>50</w:t>
      </w:r>
      <w:r>
        <w:rPr>
          <w:noProof/>
        </w:rPr>
        <w:fldChar w:fldCharType="end"/>
      </w:r>
    </w:p>
    <w:p w14:paraId="42557B15" w14:textId="13CC383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_Toc218775173 \h </w:instrText>
      </w:r>
      <w:r>
        <w:rPr>
          <w:noProof/>
        </w:rPr>
      </w:r>
      <w:r>
        <w:rPr>
          <w:noProof/>
        </w:rPr>
        <w:fldChar w:fldCharType="separate"/>
      </w:r>
      <w:r>
        <w:rPr>
          <w:noProof/>
        </w:rPr>
        <w:t>50</w:t>
      </w:r>
      <w:r>
        <w:rPr>
          <w:noProof/>
        </w:rPr>
        <w:fldChar w:fldCharType="end"/>
      </w:r>
    </w:p>
    <w:p w14:paraId="645FA22E" w14:textId="29D61526"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_Toc218775174 \h </w:instrText>
      </w:r>
      <w:r>
        <w:rPr>
          <w:noProof/>
        </w:rPr>
      </w:r>
      <w:r>
        <w:rPr>
          <w:noProof/>
        </w:rPr>
        <w:fldChar w:fldCharType="separate"/>
      </w:r>
      <w:r>
        <w:rPr>
          <w:noProof/>
        </w:rPr>
        <w:t>50</w:t>
      </w:r>
      <w:r>
        <w:rPr>
          <w:noProof/>
        </w:rPr>
        <w:fldChar w:fldCharType="end"/>
      </w:r>
    </w:p>
    <w:p w14:paraId="43DD987A" w14:textId="3DCBE4C9"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_Toc218775175 \h </w:instrText>
      </w:r>
      <w:r>
        <w:rPr>
          <w:noProof/>
        </w:rPr>
      </w:r>
      <w:r>
        <w:rPr>
          <w:noProof/>
        </w:rPr>
        <w:fldChar w:fldCharType="separate"/>
      </w:r>
      <w:r>
        <w:rPr>
          <w:noProof/>
        </w:rPr>
        <w:t>50</w:t>
      </w:r>
      <w:r>
        <w:rPr>
          <w:noProof/>
        </w:rPr>
        <w:fldChar w:fldCharType="end"/>
      </w:r>
    </w:p>
    <w:p w14:paraId="272F4B07" w14:textId="01DBD2E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_Toc218775176 \h </w:instrText>
      </w:r>
      <w:r>
        <w:rPr>
          <w:noProof/>
        </w:rPr>
      </w:r>
      <w:r>
        <w:rPr>
          <w:noProof/>
        </w:rPr>
        <w:fldChar w:fldCharType="separate"/>
      </w:r>
      <w:r>
        <w:rPr>
          <w:noProof/>
        </w:rPr>
        <w:t>54</w:t>
      </w:r>
      <w:r>
        <w:rPr>
          <w:noProof/>
        </w:rPr>
        <w:fldChar w:fldCharType="end"/>
      </w:r>
    </w:p>
    <w:p w14:paraId="5C5E02B0" w14:textId="0640D705"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_Toc218775177 \h </w:instrText>
      </w:r>
      <w:r>
        <w:rPr>
          <w:noProof/>
        </w:rPr>
      </w:r>
      <w:r>
        <w:rPr>
          <w:noProof/>
        </w:rPr>
        <w:fldChar w:fldCharType="separate"/>
      </w:r>
      <w:r>
        <w:rPr>
          <w:noProof/>
        </w:rPr>
        <w:t>55</w:t>
      </w:r>
      <w:r>
        <w:rPr>
          <w:noProof/>
        </w:rPr>
        <w:fldChar w:fldCharType="end"/>
      </w:r>
    </w:p>
    <w:p w14:paraId="1D9A0E27" w14:textId="1CE4B99D"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_Toc218775178 \h </w:instrText>
      </w:r>
      <w:r>
        <w:rPr>
          <w:noProof/>
        </w:rPr>
      </w:r>
      <w:r>
        <w:rPr>
          <w:noProof/>
        </w:rPr>
        <w:fldChar w:fldCharType="separate"/>
      </w:r>
      <w:r>
        <w:rPr>
          <w:noProof/>
        </w:rPr>
        <w:t>55</w:t>
      </w:r>
      <w:r>
        <w:rPr>
          <w:noProof/>
        </w:rPr>
        <w:fldChar w:fldCharType="end"/>
      </w:r>
    </w:p>
    <w:p w14:paraId="3A1DBD71" w14:textId="6C12861F"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RequestTrans</w:t>
      </w:r>
      <w:r>
        <w:rPr>
          <w:noProof/>
        </w:rPr>
        <w:tab/>
      </w:r>
      <w:r>
        <w:rPr>
          <w:noProof/>
        </w:rPr>
        <w:fldChar w:fldCharType="begin" w:fldLock="1"/>
      </w:r>
      <w:r>
        <w:rPr>
          <w:noProof/>
        </w:rPr>
        <w:instrText xml:space="preserve"> PAGEREF _Toc218775179 \h </w:instrText>
      </w:r>
      <w:r>
        <w:rPr>
          <w:noProof/>
        </w:rPr>
      </w:r>
      <w:r>
        <w:rPr>
          <w:noProof/>
        </w:rPr>
        <w:fldChar w:fldCharType="separate"/>
      </w:r>
      <w:r>
        <w:rPr>
          <w:noProof/>
        </w:rPr>
        <w:t>55</w:t>
      </w:r>
      <w:r>
        <w:rPr>
          <w:noProof/>
        </w:rPr>
        <w:fldChar w:fldCharType="end"/>
      </w:r>
    </w:p>
    <w:p w14:paraId="21F978A3" w14:textId="0EC871BD"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_Toc218775180 \h </w:instrText>
      </w:r>
      <w:r>
        <w:rPr>
          <w:noProof/>
        </w:rPr>
      </w:r>
      <w:r>
        <w:rPr>
          <w:noProof/>
        </w:rPr>
        <w:fldChar w:fldCharType="separate"/>
      </w:r>
      <w:r>
        <w:rPr>
          <w:noProof/>
        </w:rPr>
        <w:t>55</w:t>
      </w:r>
      <w:r>
        <w:rPr>
          <w:noProof/>
        </w:rPr>
        <w:fldChar w:fldCharType="end"/>
      </w:r>
    </w:p>
    <w:p w14:paraId="7A95BDDB" w14:textId="795CACD6"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_Toc218775181 \h </w:instrText>
      </w:r>
      <w:r>
        <w:rPr>
          <w:noProof/>
        </w:rPr>
      </w:r>
      <w:r>
        <w:rPr>
          <w:noProof/>
        </w:rPr>
        <w:fldChar w:fldCharType="separate"/>
      </w:r>
      <w:r>
        <w:rPr>
          <w:noProof/>
        </w:rPr>
        <w:t>55</w:t>
      </w:r>
      <w:r>
        <w:rPr>
          <w:noProof/>
        </w:rPr>
        <w:fldChar w:fldCharType="end"/>
      </w:r>
    </w:p>
    <w:p w14:paraId="5DA1870C" w14:textId="31CD0625"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_Toc218775182 \h </w:instrText>
      </w:r>
      <w:r>
        <w:rPr>
          <w:noProof/>
        </w:rPr>
      </w:r>
      <w:r>
        <w:rPr>
          <w:noProof/>
        </w:rPr>
        <w:fldChar w:fldCharType="separate"/>
      </w:r>
      <w:r>
        <w:rPr>
          <w:noProof/>
        </w:rPr>
        <w:t>56</w:t>
      </w:r>
      <w:r>
        <w:rPr>
          <w:noProof/>
        </w:rPr>
        <w:fldChar w:fldCharType="end"/>
      </w:r>
    </w:p>
    <w:p w14:paraId="18C6C761" w14:textId="1C011048"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_Toc218775183 \h </w:instrText>
      </w:r>
      <w:r>
        <w:rPr>
          <w:noProof/>
        </w:rPr>
      </w:r>
      <w:r>
        <w:rPr>
          <w:noProof/>
        </w:rPr>
        <w:fldChar w:fldCharType="separate"/>
      </w:r>
      <w:r>
        <w:rPr>
          <w:noProof/>
        </w:rPr>
        <w:t>56</w:t>
      </w:r>
      <w:r>
        <w:rPr>
          <w:noProof/>
        </w:rPr>
        <w:fldChar w:fldCharType="end"/>
      </w:r>
    </w:p>
    <w:p w14:paraId="1CDB9CEC" w14:textId="25CCC6EC"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Connection Status Notification</w:t>
      </w:r>
      <w:r>
        <w:rPr>
          <w:noProof/>
        </w:rPr>
        <w:tab/>
      </w:r>
      <w:r>
        <w:rPr>
          <w:noProof/>
        </w:rPr>
        <w:fldChar w:fldCharType="begin" w:fldLock="1"/>
      </w:r>
      <w:r>
        <w:rPr>
          <w:noProof/>
        </w:rPr>
        <w:instrText xml:space="preserve"> PAGEREF _Toc218775184 \h </w:instrText>
      </w:r>
      <w:r>
        <w:rPr>
          <w:noProof/>
        </w:rPr>
      </w:r>
      <w:r>
        <w:rPr>
          <w:noProof/>
        </w:rPr>
        <w:fldChar w:fldCharType="separate"/>
      </w:r>
      <w:r>
        <w:rPr>
          <w:noProof/>
        </w:rPr>
        <w:t>57</w:t>
      </w:r>
      <w:r>
        <w:rPr>
          <w:noProof/>
        </w:rPr>
        <w:fldChar w:fldCharType="end"/>
      </w:r>
    </w:p>
    <w:p w14:paraId="301FC48E" w14:textId="350F006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_Toc218775185 \h </w:instrText>
      </w:r>
      <w:r>
        <w:rPr>
          <w:noProof/>
        </w:rPr>
      </w:r>
      <w:r>
        <w:rPr>
          <w:noProof/>
        </w:rPr>
        <w:fldChar w:fldCharType="separate"/>
      </w:r>
      <w:r>
        <w:rPr>
          <w:noProof/>
        </w:rPr>
        <w:t>57</w:t>
      </w:r>
      <w:r>
        <w:rPr>
          <w:noProof/>
        </w:rPr>
        <w:fldChar w:fldCharType="end"/>
      </w:r>
    </w:p>
    <w:p w14:paraId="4DC4459D" w14:textId="52563A4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_Toc218775186 \h </w:instrText>
      </w:r>
      <w:r>
        <w:rPr>
          <w:noProof/>
        </w:rPr>
      </w:r>
      <w:r>
        <w:rPr>
          <w:noProof/>
        </w:rPr>
        <w:fldChar w:fldCharType="separate"/>
      </w:r>
      <w:r>
        <w:rPr>
          <w:noProof/>
        </w:rPr>
        <w:t>57</w:t>
      </w:r>
      <w:r>
        <w:rPr>
          <w:noProof/>
        </w:rPr>
        <w:fldChar w:fldCharType="end"/>
      </w:r>
    </w:p>
    <w:p w14:paraId="7DAF838E" w14:textId="32D2ED6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_Toc218775187 \h </w:instrText>
      </w:r>
      <w:r>
        <w:rPr>
          <w:noProof/>
        </w:rPr>
      </w:r>
      <w:r>
        <w:rPr>
          <w:noProof/>
        </w:rPr>
        <w:fldChar w:fldCharType="separate"/>
      </w:r>
      <w:r>
        <w:rPr>
          <w:noProof/>
        </w:rPr>
        <w:t>57</w:t>
      </w:r>
      <w:r>
        <w:rPr>
          <w:noProof/>
        </w:rPr>
        <w:fldChar w:fldCharType="end"/>
      </w:r>
    </w:p>
    <w:p w14:paraId="5156D186" w14:textId="07ABEBC4"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_Toc218775188 \h </w:instrText>
      </w:r>
      <w:r>
        <w:rPr>
          <w:noProof/>
        </w:rPr>
      </w:r>
      <w:r>
        <w:rPr>
          <w:noProof/>
        </w:rPr>
        <w:fldChar w:fldCharType="separate"/>
      </w:r>
      <w:r>
        <w:rPr>
          <w:noProof/>
        </w:rPr>
        <w:t>58</w:t>
      </w:r>
      <w:r>
        <w:rPr>
          <w:noProof/>
        </w:rPr>
        <w:fldChar w:fldCharType="end"/>
      </w:r>
    </w:p>
    <w:p w14:paraId="0AB0F419" w14:textId="7E8D7DC7"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_Toc218775189 \h </w:instrText>
      </w:r>
      <w:r>
        <w:rPr>
          <w:noProof/>
        </w:rPr>
      </w:r>
      <w:r>
        <w:rPr>
          <w:noProof/>
        </w:rPr>
        <w:fldChar w:fldCharType="separate"/>
      </w:r>
      <w:r>
        <w:rPr>
          <w:noProof/>
        </w:rPr>
        <w:t>58</w:t>
      </w:r>
      <w:r>
        <w:rPr>
          <w:noProof/>
        </w:rPr>
        <w:fldChar w:fldCharType="end"/>
      </w:r>
    </w:p>
    <w:p w14:paraId="41912492" w14:textId="697C916B"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sidRPr="004120A7">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Structured data types</w:t>
      </w:r>
      <w:r>
        <w:rPr>
          <w:noProof/>
        </w:rPr>
        <w:tab/>
      </w:r>
      <w:r>
        <w:rPr>
          <w:noProof/>
        </w:rPr>
        <w:fldChar w:fldCharType="begin" w:fldLock="1"/>
      </w:r>
      <w:r>
        <w:rPr>
          <w:noProof/>
        </w:rPr>
        <w:instrText xml:space="preserve"> PAGEREF _Toc218775190 \h </w:instrText>
      </w:r>
      <w:r>
        <w:rPr>
          <w:noProof/>
        </w:rPr>
      </w:r>
      <w:r>
        <w:rPr>
          <w:noProof/>
        </w:rPr>
        <w:fldChar w:fldCharType="separate"/>
      </w:r>
      <w:r>
        <w:rPr>
          <w:noProof/>
        </w:rPr>
        <w:t>60</w:t>
      </w:r>
      <w:r>
        <w:rPr>
          <w:noProof/>
        </w:rPr>
        <w:fldChar w:fldCharType="end"/>
      </w:r>
    </w:p>
    <w:p w14:paraId="7834C56F" w14:textId="388B599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_Toc218775191 \h </w:instrText>
      </w:r>
      <w:r>
        <w:rPr>
          <w:noProof/>
        </w:rPr>
      </w:r>
      <w:r>
        <w:rPr>
          <w:noProof/>
        </w:rPr>
        <w:fldChar w:fldCharType="separate"/>
      </w:r>
      <w:r>
        <w:rPr>
          <w:noProof/>
        </w:rPr>
        <w:t>60</w:t>
      </w:r>
      <w:r>
        <w:rPr>
          <w:noProof/>
        </w:rPr>
        <w:fldChar w:fldCharType="end"/>
      </w:r>
    </w:p>
    <w:p w14:paraId="1B872FB5" w14:textId="668FC4FE"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TransReq</w:t>
      </w:r>
      <w:r>
        <w:rPr>
          <w:noProof/>
        </w:rPr>
        <w:tab/>
      </w:r>
      <w:r>
        <w:rPr>
          <w:noProof/>
        </w:rPr>
        <w:fldChar w:fldCharType="begin" w:fldLock="1"/>
      </w:r>
      <w:r>
        <w:rPr>
          <w:noProof/>
        </w:rPr>
        <w:instrText xml:space="preserve"> PAGEREF _Toc218775192 \h </w:instrText>
      </w:r>
      <w:r>
        <w:rPr>
          <w:noProof/>
        </w:rPr>
      </w:r>
      <w:r>
        <w:rPr>
          <w:noProof/>
        </w:rPr>
        <w:fldChar w:fldCharType="separate"/>
      </w:r>
      <w:r>
        <w:rPr>
          <w:noProof/>
        </w:rPr>
        <w:t>60</w:t>
      </w:r>
      <w:r>
        <w:rPr>
          <w:noProof/>
        </w:rPr>
        <w:fldChar w:fldCharType="end"/>
      </w:r>
    </w:p>
    <w:p w14:paraId="2C3DFA50" w14:textId="73B2BB41"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TransResp</w:t>
      </w:r>
      <w:r>
        <w:rPr>
          <w:noProof/>
        </w:rPr>
        <w:tab/>
      </w:r>
      <w:r>
        <w:rPr>
          <w:noProof/>
        </w:rPr>
        <w:fldChar w:fldCharType="begin" w:fldLock="1"/>
      </w:r>
      <w:r>
        <w:rPr>
          <w:noProof/>
        </w:rPr>
        <w:instrText xml:space="preserve"> PAGEREF _Toc218775193 \h </w:instrText>
      </w:r>
      <w:r>
        <w:rPr>
          <w:noProof/>
        </w:rPr>
      </w:r>
      <w:r>
        <w:rPr>
          <w:noProof/>
        </w:rPr>
        <w:fldChar w:fldCharType="separate"/>
      </w:r>
      <w:r>
        <w:rPr>
          <w:noProof/>
        </w:rPr>
        <w:t>61</w:t>
      </w:r>
      <w:r>
        <w:rPr>
          <w:noProof/>
        </w:rPr>
        <w:fldChar w:fldCharType="end"/>
      </w:r>
    </w:p>
    <w:p w14:paraId="60B89472" w14:textId="207F3B1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ConnInfo</w:t>
      </w:r>
      <w:r>
        <w:rPr>
          <w:noProof/>
        </w:rPr>
        <w:tab/>
      </w:r>
      <w:r>
        <w:rPr>
          <w:noProof/>
        </w:rPr>
        <w:fldChar w:fldCharType="begin" w:fldLock="1"/>
      </w:r>
      <w:r>
        <w:rPr>
          <w:noProof/>
        </w:rPr>
        <w:instrText xml:space="preserve"> PAGEREF _Toc218775194 \h </w:instrText>
      </w:r>
      <w:r>
        <w:rPr>
          <w:noProof/>
        </w:rPr>
      </w:r>
      <w:r>
        <w:rPr>
          <w:noProof/>
        </w:rPr>
        <w:fldChar w:fldCharType="separate"/>
      </w:r>
      <w:r>
        <w:rPr>
          <w:noProof/>
        </w:rPr>
        <w:t>61</w:t>
      </w:r>
      <w:r>
        <w:rPr>
          <w:noProof/>
        </w:rPr>
        <w:fldChar w:fldCharType="end"/>
      </w:r>
    </w:p>
    <w:p w14:paraId="2423BAE6" w14:textId="5268E296"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QosInfo</w:t>
      </w:r>
      <w:r>
        <w:rPr>
          <w:noProof/>
        </w:rPr>
        <w:tab/>
      </w:r>
      <w:r>
        <w:rPr>
          <w:noProof/>
        </w:rPr>
        <w:fldChar w:fldCharType="begin" w:fldLock="1"/>
      </w:r>
      <w:r>
        <w:rPr>
          <w:noProof/>
        </w:rPr>
        <w:instrText xml:space="preserve"> PAGEREF _Toc218775195 \h </w:instrText>
      </w:r>
      <w:r>
        <w:rPr>
          <w:noProof/>
        </w:rPr>
      </w:r>
      <w:r>
        <w:rPr>
          <w:noProof/>
        </w:rPr>
        <w:fldChar w:fldCharType="separate"/>
      </w:r>
      <w:r>
        <w:rPr>
          <w:noProof/>
        </w:rPr>
        <w:t>62</w:t>
      </w:r>
      <w:r>
        <w:rPr>
          <w:noProof/>
        </w:rPr>
        <w:fldChar w:fldCharType="end"/>
      </w:r>
    </w:p>
    <w:p w14:paraId="09C5C919" w14:textId="7732DDB2"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ValServBdw</w:t>
      </w:r>
      <w:r>
        <w:rPr>
          <w:noProof/>
        </w:rPr>
        <w:tab/>
      </w:r>
      <w:r>
        <w:rPr>
          <w:noProof/>
        </w:rPr>
        <w:fldChar w:fldCharType="begin" w:fldLock="1"/>
      </w:r>
      <w:r>
        <w:rPr>
          <w:noProof/>
        </w:rPr>
        <w:instrText xml:space="preserve"> PAGEREF _Toc218775196 \h </w:instrText>
      </w:r>
      <w:r>
        <w:rPr>
          <w:noProof/>
        </w:rPr>
      </w:r>
      <w:r>
        <w:rPr>
          <w:noProof/>
        </w:rPr>
        <w:fldChar w:fldCharType="separate"/>
      </w:r>
      <w:r>
        <w:rPr>
          <w:noProof/>
        </w:rPr>
        <w:t>62</w:t>
      </w:r>
      <w:r>
        <w:rPr>
          <w:noProof/>
        </w:rPr>
        <w:fldChar w:fldCharType="end"/>
      </w:r>
    </w:p>
    <w:p w14:paraId="03C078C3" w14:textId="5F2A662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ValUsersBdw</w:t>
      </w:r>
      <w:r>
        <w:rPr>
          <w:noProof/>
        </w:rPr>
        <w:tab/>
      </w:r>
      <w:r>
        <w:rPr>
          <w:noProof/>
        </w:rPr>
        <w:fldChar w:fldCharType="begin" w:fldLock="1"/>
      </w:r>
      <w:r>
        <w:rPr>
          <w:noProof/>
        </w:rPr>
        <w:instrText xml:space="preserve"> PAGEREF _Toc218775197 \h </w:instrText>
      </w:r>
      <w:r>
        <w:rPr>
          <w:noProof/>
        </w:rPr>
      </w:r>
      <w:r>
        <w:rPr>
          <w:noProof/>
        </w:rPr>
        <w:fldChar w:fldCharType="separate"/>
      </w:r>
      <w:r>
        <w:rPr>
          <w:noProof/>
        </w:rPr>
        <w:t>62</w:t>
      </w:r>
      <w:r>
        <w:rPr>
          <w:noProof/>
        </w:rPr>
        <w:fldChar w:fldCharType="end"/>
      </w:r>
    </w:p>
    <w:p w14:paraId="09E5788E" w14:textId="5D5F1363"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ConnStatusSubsc</w:t>
      </w:r>
      <w:r>
        <w:rPr>
          <w:noProof/>
        </w:rPr>
        <w:tab/>
      </w:r>
      <w:r>
        <w:rPr>
          <w:noProof/>
        </w:rPr>
        <w:fldChar w:fldCharType="begin" w:fldLock="1"/>
      </w:r>
      <w:r>
        <w:rPr>
          <w:noProof/>
        </w:rPr>
        <w:instrText xml:space="preserve"> PAGEREF _Toc218775198 \h </w:instrText>
      </w:r>
      <w:r>
        <w:rPr>
          <w:noProof/>
        </w:rPr>
      </w:r>
      <w:r>
        <w:rPr>
          <w:noProof/>
        </w:rPr>
        <w:fldChar w:fldCharType="separate"/>
      </w:r>
      <w:r>
        <w:rPr>
          <w:noProof/>
        </w:rPr>
        <w:t>63</w:t>
      </w:r>
      <w:r>
        <w:rPr>
          <w:noProof/>
        </w:rPr>
        <w:fldChar w:fldCharType="end"/>
      </w:r>
    </w:p>
    <w:p w14:paraId="434E9D67" w14:textId="41D500FC"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ConnStatusSubscPatch</w:t>
      </w:r>
      <w:r>
        <w:rPr>
          <w:noProof/>
        </w:rPr>
        <w:tab/>
      </w:r>
      <w:r>
        <w:rPr>
          <w:noProof/>
        </w:rPr>
        <w:fldChar w:fldCharType="begin" w:fldLock="1"/>
      </w:r>
      <w:r>
        <w:rPr>
          <w:noProof/>
        </w:rPr>
        <w:instrText xml:space="preserve"> PAGEREF _Toc218775199 \h </w:instrText>
      </w:r>
      <w:r>
        <w:rPr>
          <w:noProof/>
        </w:rPr>
      </w:r>
      <w:r>
        <w:rPr>
          <w:noProof/>
        </w:rPr>
        <w:fldChar w:fldCharType="separate"/>
      </w:r>
      <w:r>
        <w:rPr>
          <w:noProof/>
        </w:rPr>
        <w:t>64</w:t>
      </w:r>
      <w:r>
        <w:rPr>
          <w:noProof/>
        </w:rPr>
        <w:fldChar w:fldCharType="end"/>
      </w:r>
    </w:p>
    <w:p w14:paraId="39F94CA3" w14:textId="720C64F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ConnStatusNotif</w:t>
      </w:r>
      <w:r>
        <w:rPr>
          <w:noProof/>
        </w:rPr>
        <w:tab/>
      </w:r>
      <w:r>
        <w:rPr>
          <w:noProof/>
        </w:rPr>
        <w:fldChar w:fldCharType="begin" w:fldLock="1"/>
      </w:r>
      <w:r>
        <w:rPr>
          <w:noProof/>
        </w:rPr>
        <w:instrText xml:space="preserve"> PAGEREF _Toc218775200 \h </w:instrText>
      </w:r>
      <w:r>
        <w:rPr>
          <w:noProof/>
        </w:rPr>
      </w:r>
      <w:r>
        <w:rPr>
          <w:noProof/>
        </w:rPr>
        <w:fldChar w:fldCharType="separate"/>
      </w:r>
      <w:r>
        <w:rPr>
          <w:noProof/>
        </w:rPr>
        <w:t>64</w:t>
      </w:r>
      <w:r>
        <w:rPr>
          <w:noProof/>
        </w:rPr>
        <w:fldChar w:fldCharType="end"/>
      </w:r>
    </w:p>
    <w:p w14:paraId="2BFDE959" w14:textId="6071D8D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ConnStatusReport</w:t>
      </w:r>
      <w:r>
        <w:rPr>
          <w:noProof/>
        </w:rPr>
        <w:tab/>
      </w:r>
      <w:r>
        <w:rPr>
          <w:noProof/>
        </w:rPr>
        <w:fldChar w:fldCharType="begin" w:fldLock="1"/>
      </w:r>
      <w:r>
        <w:rPr>
          <w:noProof/>
        </w:rPr>
        <w:instrText xml:space="preserve"> PAGEREF _Toc218775201 \h </w:instrText>
      </w:r>
      <w:r>
        <w:rPr>
          <w:noProof/>
        </w:rPr>
      </w:r>
      <w:r>
        <w:rPr>
          <w:noProof/>
        </w:rPr>
        <w:fldChar w:fldCharType="separate"/>
      </w:r>
      <w:r>
        <w:rPr>
          <w:noProof/>
        </w:rPr>
        <w:t>65</w:t>
      </w:r>
      <w:r>
        <w:rPr>
          <w:noProof/>
        </w:rPr>
        <w:fldChar w:fldCharType="end"/>
      </w:r>
    </w:p>
    <w:p w14:paraId="46EDD6E5" w14:textId="331D4D21"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ConnEstabData</w:t>
      </w:r>
      <w:r>
        <w:rPr>
          <w:noProof/>
        </w:rPr>
        <w:tab/>
      </w:r>
      <w:r>
        <w:rPr>
          <w:noProof/>
        </w:rPr>
        <w:fldChar w:fldCharType="begin" w:fldLock="1"/>
      </w:r>
      <w:r>
        <w:rPr>
          <w:noProof/>
        </w:rPr>
        <w:instrText xml:space="preserve"> PAGEREF _Toc218775202 \h </w:instrText>
      </w:r>
      <w:r>
        <w:rPr>
          <w:noProof/>
        </w:rPr>
      </w:r>
      <w:r>
        <w:rPr>
          <w:noProof/>
        </w:rPr>
        <w:fldChar w:fldCharType="separate"/>
      </w:r>
      <w:r>
        <w:rPr>
          <w:noProof/>
        </w:rPr>
        <w:t>65</w:t>
      </w:r>
      <w:r>
        <w:rPr>
          <w:noProof/>
        </w:rPr>
        <w:fldChar w:fldCharType="end"/>
      </w:r>
    </w:p>
    <w:p w14:paraId="2D59E7AF" w14:textId="494145FA"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ProtocolDesc</w:t>
      </w:r>
      <w:r>
        <w:rPr>
          <w:noProof/>
        </w:rPr>
        <w:tab/>
      </w:r>
      <w:r>
        <w:rPr>
          <w:noProof/>
        </w:rPr>
        <w:fldChar w:fldCharType="begin" w:fldLock="1"/>
      </w:r>
      <w:r>
        <w:rPr>
          <w:noProof/>
        </w:rPr>
        <w:instrText xml:space="preserve"> PAGEREF _Toc218775203 \h </w:instrText>
      </w:r>
      <w:r>
        <w:rPr>
          <w:noProof/>
        </w:rPr>
      </w:r>
      <w:r>
        <w:rPr>
          <w:noProof/>
        </w:rPr>
        <w:fldChar w:fldCharType="separate"/>
      </w:r>
      <w:r>
        <w:rPr>
          <w:noProof/>
        </w:rPr>
        <w:t>66</w:t>
      </w:r>
      <w:r>
        <w:rPr>
          <w:noProof/>
        </w:rPr>
        <w:fldChar w:fldCharType="end"/>
      </w:r>
    </w:p>
    <w:p w14:paraId="6D19EBE7" w14:textId="218098F6"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Sat</w:t>
      </w:r>
      <w:r>
        <w:rPr>
          <w:noProof/>
        </w:rPr>
        <w:t>ConnStatusSubsc</w:t>
      </w:r>
      <w:r>
        <w:rPr>
          <w:noProof/>
        </w:rPr>
        <w:tab/>
      </w:r>
      <w:r>
        <w:rPr>
          <w:noProof/>
        </w:rPr>
        <w:fldChar w:fldCharType="begin" w:fldLock="1"/>
      </w:r>
      <w:r>
        <w:rPr>
          <w:noProof/>
        </w:rPr>
        <w:instrText xml:space="preserve"> PAGEREF _Toc218775204 \h </w:instrText>
      </w:r>
      <w:r>
        <w:rPr>
          <w:noProof/>
        </w:rPr>
      </w:r>
      <w:r>
        <w:rPr>
          <w:noProof/>
        </w:rPr>
        <w:fldChar w:fldCharType="separate"/>
      </w:r>
      <w:r>
        <w:rPr>
          <w:noProof/>
        </w:rPr>
        <w:t>67</w:t>
      </w:r>
      <w:r>
        <w:rPr>
          <w:noProof/>
        </w:rPr>
        <w:fldChar w:fldCharType="end"/>
      </w:r>
    </w:p>
    <w:p w14:paraId="167BFA20" w14:textId="7DC0B802"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MultiModalFlowInfo</w:t>
      </w:r>
      <w:r>
        <w:rPr>
          <w:noProof/>
        </w:rPr>
        <w:tab/>
      </w:r>
      <w:r>
        <w:rPr>
          <w:noProof/>
        </w:rPr>
        <w:fldChar w:fldCharType="begin" w:fldLock="1"/>
      </w:r>
      <w:r>
        <w:rPr>
          <w:noProof/>
        </w:rPr>
        <w:instrText xml:space="preserve"> PAGEREF _Toc218775205 \h </w:instrText>
      </w:r>
      <w:r>
        <w:rPr>
          <w:noProof/>
        </w:rPr>
      </w:r>
      <w:r>
        <w:rPr>
          <w:noProof/>
        </w:rPr>
        <w:fldChar w:fldCharType="separate"/>
      </w:r>
      <w:r>
        <w:rPr>
          <w:noProof/>
        </w:rPr>
        <w:t>67</w:t>
      </w:r>
      <w:r>
        <w:rPr>
          <w:noProof/>
        </w:rPr>
        <w:fldChar w:fldCharType="end"/>
      </w:r>
    </w:p>
    <w:p w14:paraId="2D37652F" w14:textId="33C6382C"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sidRPr="004120A7">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Simple data types and enumerations</w:t>
      </w:r>
      <w:r>
        <w:rPr>
          <w:noProof/>
        </w:rPr>
        <w:tab/>
      </w:r>
      <w:r>
        <w:rPr>
          <w:noProof/>
        </w:rPr>
        <w:fldChar w:fldCharType="begin" w:fldLock="1"/>
      </w:r>
      <w:r>
        <w:rPr>
          <w:noProof/>
        </w:rPr>
        <w:instrText xml:space="preserve"> PAGEREF _Toc218775206 \h </w:instrText>
      </w:r>
      <w:r>
        <w:rPr>
          <w:noProof/>
        </w:rPr>
      </w:r>
      <w:r>
        <w:rPr>
          <w:noProof/>
        </w:rPr>
        <w:fldChar w:fldCharType="separate"/>
      </w:r>
      <w:r>
        <w:rPr>
          <w:noProof/>
        </w:rPr>
        <w:t>68</w:t>
      </w:r>
      <w:r>
        <w:rPr>
          <w:noProof/>
        </w:rPr>
        <w:fldChar w:fldCharType="end"/>
      </w:r>
    </w:p>
    <w:p w14:paraId="41318175" w14:textId="196F9BAA"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_Toc218775207 \h </w:instrText>
      </w:r>
      <w:r>
        <w:rPr>
          <w:noProof/>
        </w:rPr>
      </w:r>
      <w:r>
        <w:rPr>
          <w:noProof/>
        </w:rPr>
        <w:fldChar w:fldCharType="separate"/>
      </w:r>
      <w:r>
        <w:rPr>
          <w:noProof/>
        </w:rPr>
        <w:t>68</w:t>
      </w:r>
      <w:r>
        <w:rPr>
          <w:noProof/>
        </w:rPr>
        <w:fldChar w:fldCharType="end"/>
      </w:r>
    </w:p>
    <w:p w14:paraId="234046FD" w14:textId="2724AACA"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_Toc218775208 \h </w:instrText>
      </w:r>
      <w:r>
        <w:rPr>
          <w:noProof/>
        </w:rPr>
      </w:r>
      <w:r>
        <w:rPr>
          <w:noProof/>
        </w:rPr>
        <w:fldChar w:fldCharType="separate"/>
      </w:r>
      <w:r>
        <w:rPr>
          <w:noProof/>
        </w:rPr>
        <w:t>68</w:t>
      </w:r>
      <w:r>
        <w:rPr>
          <w:noProof/>
        </w:rPr>
        <w:fldChar w:fldCharType="end"/>
      </w:r>
    </w:p>
    <w:p w14:paraId="73F01772" w14:textId="7EA5F2ED"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ConnStatusEvent</w:t>
      </w:r>
      <w:r>
        <w:rPr>
          <w:noProof/>
        </w:rPr>
        <w:tab/>
      </w:r>
      <w:r>
        <w:rPr>
          <w:noProof/>
        </w:rPr>
        <w:fldChar w:fldCharType="begin" w:fldLock="1"/>
      </w:r>
      <w:r>
        <w:rPr>
          <w:noProof/>
        </w:rPr>
        <w:instrText xml:space="preserve"> PAGEREF _Toc218775209 \h </w:instrText>
      </w:r>
      <w:r>
        <w:rPr>
          <w:noProof/>
        </w:rPr>
      </w:r>
      <w:r>
        <w:rPr>
          <w:noProof/>
        </w:rPr>
        <w:fldChar w:fldCharType="separate"/>
      </w:r>
      <w:r>
        <w:rPr>
          <w:noProof/>
        </w:rPr>
        <w:t>68</w:t>
      </w:r>
      <w:r>
        <w:rPr>
          <w:noProof/>
        </w:rPr>
        <w:fldChar w:fldCharType="end"/>
      </w:r>
    </w:p>
    <w:p w14:paraId="5CC071D0" w14:textId="3011BF7C"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TransType</w:t>
      </w:r>
      <w:r>
        <w:rPr>
          <w:noProof/>
        </w:rPr>
        <w:tab/>
      </w:r>
      <w:r>
        <w:rPr>
          <w:noProof/>
        </w:rPr>
        <w:fldChar w:fldCharType="begin" w:fldLock="1"/>
      </w:r>
      <w:r>
        <w:rPr>
          <w:noProof/>
        </w:rPr>
        <w:instrText xml:space="preserve"> PAGEREF _Toc218775210 \h </w:instrText>
      </w:r>
      <w:r>
        <w:rPr>
          <w:noProof/>
        </w:rPr>
      </w:r>
      <w:r>
        <w:rPr>
          <w:noProof/>
        </w:rPr>
        <w:fldChar w:fldCharType="separate"/>
      </w:r>
      <w:r>
        <w:rPr>
          <w:noProof/>
        </w:rPr>
        <w:t>68</w:t>
      </w:r>
      <w:r>
        <w:rPr>
          <w:noProof/>
        </w:rPr>
        <w:fldChar w:fldCharType="end"/>
      </w:r>
    </w:p>
    <w:p w14:paraId="5DDB2D13" w14:textId="75E6056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ClientConnStatus</w:t>
      </w:r>
      <w:r>
        <w:rPr>
          <w:noProof/>
        </w:rPr>
        <w:tab/>
      </w:r>
      <w:r>
        <w:rPr>
          <w:noProof/>
        </w:rPr>
        <w:fldChar w:fldCharType="begin" w:fldLock="1"/>
      </w:r>
      <w:r>
        <w:rPr>
          <w:noProof/>
        </w:rPr>
        <w:instrText xml:space="preserve"> PAGEREF _Toc218775211 \h </w:instrText>
      </w:r>
      <w:r>
        <w:rPr>
          <w:noProof/>
        </w:rPr>
      </w:r>
      <w:r>
        <w:rPr>
          <w:noProof/>
        </w:rPr>
        <w:fldChar w:fldCharType="separate"/>
      </w:r>
      <w:r>
        <w:rPr>
          <w:noProof/>
        </w:rPr>
        <w:t>68</w:t>
      </w:r>
      <w:r>
        <w:rPr>
          <w:noProof/>
        </w:rPr>
        <w:fldChar w:fldCharType="end"/>
      </w:r>
    </w:p>
    <w:p w14:paraId="3C5D1D0D" w14:textId="4DDBA74D"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DLDelInstructions</w:t>
      </w:r>
      <w:r>
        <w:rPr>
          <w:noProof/>
        </w:rPr>
        <w:tab/>
      </w:r>
      <w:r>
        <w:rPr>
          <w:noProof/>
        </w:rPr>
        <w:fldChar w:fldCharType="begin" w:fldLock="1"/>
      </w:r>
      <w:r>
        <w:rPr>
          <w:noProof/>
        </w:rPr>
        <w:instrText xml:space="preserve"> PAGEREF _Toc218775212 \h </w:instrText>
      </w:r>
      <w:r>
        <w:rPr>
          <w:noProof/>
        </w:rPr>
      </w:r>
      <w:r>
        <w:rPr>
          <w:noProof/>
        </w:rPr>
        <w:fldChar w:fldCharType="separate"/>
      </w:r>
      <w:r>
        <w:rPr>
          <w:noProof/>
        </w:rPr>
        <w:t>69</w:t>
      </w:r>
      <w:r>
        <w:rPr>
          <w:noProof/>
        </w:rPr>
        <w:fldChar w:fldCharType="end"/>
      </w:r>
    </w:p>
    <w:p w14:paraId="5B304BD2" w14:textId="763EB5F2"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sidRPr="004120A7">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_Toc218775213 \h </w:instrText>
      </w:r>
      <w:r>
        <w:rPr>
          <w:noProof/>
        </w:rPr>
      </w:r>
      <w:r>
        <w:rPr>
          <w:noProof/>
        </w:rPr>
        <w:fldChar w:fldCharType="separate"/>
      </w:r>
      <w:r>
        <w:rPr>
          <w:noProof/>
        </w:rPr>
        <w:t>69</w:t>
      </w:r>
      <w:r>
        <w:rPr>
          <w:noProof/>
        </w:rPr>
        <w:fldChar w:fldCharType="end"/>
      </w:r>
    </w:p>
    <w:p w14:paraId="66D997CB" w14:textId="7B565159"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_Toc218775214 \h </w:instrText>
      </w:r>
      <w:r>
        <w:rPr>
          <w:noProof/>
        </w:rPr>
      </w:r>
      <w:r>
        <w:rPr>
          <w:noProof/>
        </w:rPr>
        <w:fldChar w:fldCharType="separate"/>
      </w:r>
      <w:r>
        <w:rPr>
          <w:noProof/>
        </w:rPr>
        <w:t>69</w:t>
      </w:r>
      <w:r>
        <w:rPr>
          <w:noProof/>
        </w:rPr>
        <w:fldChar w:fldCharType="end"/>
      </w:r>
    </w:p>
    <w:p w14:paraId="44A14526" w14:textId="59EFA8A0"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_Toc218775215 \h </w:instrText>
      </w:r>
      <w:r>
        <w:rPr>
          <w:noProof/>
        </w:rPr>
      </w:r>
      <w:r>
        <w:rPr>
          <w:noProof/>
        </w:rPr>
        <w:fldChar w:fldCharType="separate"/>
      </w:r>
      <w:r>
        <w:rPr>
          <w:noProof/>
        </w:rPr>
        <w:t>69</w:t>
      </w:r>
      <w:r>
        <w:rPr>
          <w:noProof/>
        </w:rPr>
        <w:fldChar w:fldCharType="end"/>
      </w:r>
    </w:p>
    <w:p w14:paraId="79E6AD0D" w14:textId="53877F5C"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_Toc218775216 \h </w:instrText>
      </w:r>
      <w:r>
        <w:rPr>
          <w:noProof/>
        </w:rPr>
      </w:r>
      <w:r>
        <w:rPr>
          <w:noProof/>
        </w:rPr>
        <w:fldChar w:fldCharType="separate"/>
      </w:r>
      <w:r>
        <w:rPr>
          <w:noProof/>
        </w:rPr>
        <w:t>69</w:t>
      </w:r>
      <w:r>
        <w:rPr>
          <w:noProof/>
        </w:rPr>
        <w:fldChar w:fldCharType="end"/>
      </w:r>
    </w:p>
    <w:p w14:paraId="2189BB4B" w14:textId="45F3B755"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_Toc218775217 \h </w:instrText>
      </w:r>
      <w:r>
        <w:rPr>
          <w:noProof/>
        </w:rPr>
      </w:r>
      <w:r>
        <w:rPr>
          <w:noProof/>
        </w:rPr>
        <w:fldChar w:fldCharType="separate"/>
      </w:r>
      <w:r>
        <w:rPr>
          <w:noProof/>
        </w:rPr>
        <w:t>69</w:t>
      </w:r>
      <w:r>
        <w:rPr>
          <w:noProof/>
        </w:rPr>
        <w:fldChar w:fldCharType="end"/>
      </w:r>
    </w:p>
    <w:p w14:paraId="3BE2F18E" w14:textId="237B2E07"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_Toc218775218 \h </w:instrText>
      </w:r>
      <w:r>
        <w:rPr>
          <w:noProof/>
        </w:rPr>
      </w:r>
      <w:r>
        <w:rPr>
          <w:noProof/>
        </w:rPr>
        <w:fldChar w:fldCharType="separate"/>
      </w:r>
      <w:r>
        <w:rPr>
          <w:noProof/>
        </w:rPr>
        <w:t>69</w:t>
      </w:r>
      <w:r>
        <w:rPr>
          <w:noProof/>
        </w:rPr>
        <w:fldChar w:fldCharType="end"/>
      </w:r>
    </w:p>
    <w:p w14:paraId="0C59AF1A" w14:textId="18BAC9AC"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_Toc218775219 \h </w:instrText>
      </w:r>
      <w:r>
        <w:rPr>
          <w:noProof/>
        </w:rPr>
      </w:r>
      <w:r>
        <w:rPr>
          <w:noProof/>
        </w:rPr>
        <w:fldChar w:fldCharType="separate"/>
      </w:r>
      <w:r>
        <w:rPr>
          <w:noProof/>
        </w:rPr>
        <w:t>69</w:t>
      </w:r>
      <w:r>
        <w:rPr>
          <w:noProof/>
        </w:rPr>
        <w:fldChar w:fldCharType="end"/>
      </w:r>
    </w:p>
    <w:p w14:paraId="679F3C1A" w14:textId="77118AD2"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_Toc218775220 \h </w:instrText>
      </w:r>
      <w:r>
        <w:rPr>
          <w:noProof/>
        </w:rPr>
      </w:r>
      <w:r>
        <w:rPr>
          <w:noProof/>
        </w:rPr>
        <w:fldChar w:fldCharType="separate"/>
      </w:r>
      <w:r>
        <w:rPr>
          <w:noProof/>
        </w:rPr>
        <w:t>70</w:t>
      </w:r>
      <w:r>
        <w:rPr>
          <w:noProof/>
        </w:rPr>
        <w:fldChar w:fldCharType="end"/>
      </w:r>
    </w:p>
    <w:p w14:paraId="62D1B278" w14:textId="76E1A66C"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_Toc218775221 \h </w:instrText>
      </w:r>
      <w:r>
        <w:rPr>
          <w:noProof/>
        </w:rPr>
      </w:r>
      <w:r>
        <w:rPr>
          <w:noProof/>
        </w:rPr>
        <w:fldChar w:fldCharType="separate"/>
      </w:r>
      <w:r>
        <w:rPr>
          <w:noProof/>
        </w:rPr>
        <w:t>70</w:t>
      </w:r>
      <w:r>
        <w:rPr>
          <w:noProof/>
        </w:rPr>
        <w:fldChar w:fldCharType="end"/>
      </w:r>
    </w:p>
    <w:p w14:paraId="21B89D8E" w14:textId="0EDEAC4E" w:rsidR="00B426BD" w:rsidRDefault="00B426B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SDD_DataStorage</w:t>
      </w:r>
      <w:r>
        <w:rPr>
          <w:noProof/>
        </w:rPr>
        <w:t xml:space="preserve"> Service API</w:t>
      </w:r>
      <w:r>
        <w:rPr>
          <w:noProof/>
        </w:rPr>
        <w:tab/>
      </w:r>
      <w:r>
        <w:rPr>
          <w:noProof/>
        </w:rPr>
        <w:fldChar w:fldCharType="begin" w:fldLock="1"/>
      </w:r>
      <w:r>
        <w:rPr>
          <w:noProof/>
        </w:rPr>
        <w:instrText xml:space="preserve"> PAGEREF _Toc218775222 \h </w:instrText>
      </w:r>
      <w:r>
        <w:rPr>
          <w:noProof/>
        </w:rPr>
      </w:r>
      <w:r>
        <w:rPr>
          <w:noProof/>
        </w:rPr>
        <w:fldChar w:fldCharType="separate"/>
      </w:r>
      <w:r>
        <w:rPr>
          <w:noProof/>
        </w:rPr>
        <w:t>71</w:t>
      </w:r>
      <w:r>
        <w:rPr>
          <w:noProof/>
        </w:rPr>
        <w:fldChar w:fldCharType="end"/>
      </w:r>
    </w:p>
    <w:p w14:paraId="42812302" w14:textId="7834989A"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_Toc218775223 \h </w:instrText>
      </w:r>
      <w:r>
        <w:rPr>
          <w:noProof/>
        </w:rPr>
      </w:r>
      <w:r>
        <w:rPr>
          <w:noProof/>
        </w:rPr>
        <w:fldChar w:fldCharType="separate"/>
      </w:r>
      <w:r>
        <w:rPr>
          <w:noProof/>
        </w:rPr>
        <w:t>71</w:t>
      </w:r>
      <w:r>
        <w:rPr>
          <w:noProof/>
        </w:rPr>
        <w:fldChar w:fldCharType="end"/>
      </w:r>
    </w:p>
    <w:p w14:paraId="6F28D612" w14:textId="6DA696A0"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_Toc218775224 \h </w:instrText>
      </w:r>
      <w:r>
        <w:rPr>
          <w:noProof/>
        </w:rPr>
      </w:r>
      <w:r>
        <w:rPr>
          <w:noProof/>
        </w:rPr>
        <w:fldChar w:fldCharType="separate"/>
      </w:r>
      <w:r>
        <w:rPr>
          <w:noProof/>
        </w:rPr>
        <w:t>71</w:t>
      </w:r>
      <w:r>
        <w:rPr>
          <w:noProof/>
        </w:rPr>
        <w:fldChar w:fldCharType="end"/>
      </w:r>
    </w:p>
    <w:p w14:paraId="0CA96249" w14:textId="6EAD5432"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_Toc218775225 \h </w:instrText>
      </w:r>
      <w:r>
        <w:rPr>
          <w:noProof/>
        </w:rPr>
      </w:r>
      <w:r>
        <w:rPr>
          <w:noProof/>
        </w:rPr>
        <w:fldChar w:fldCharType="separate"/>
      </w:r>
      <w:r>
        <w:rPr>
          <w:noProof/>
        </w:rPr>
        <w:t>71</w:t>
      </w:r>
      <w:r>
        <w:rPr>
          <w:noProof/>
        </w:rPr>
        <w:fldChar w:fldCharType="end"/>
      </w:r>
    </w:p>
    <w:p w14:paraId="592C33CE" w14:textId="021167DE"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_Toc218775226 \h </w:instrText>
      </w:r>
      <w:r>
        <w:rPr>
          <w:noProof/>
        </w:rPr>
      </w:r>
      <w:r>
        <w:rPr>
          <w:noProof/>
        </w:rPr>
        <w:fldChar w:fldCharType="separate"/>
      </w:r>
      <w:r>
        <w:rPr>
          <w:noProof/>
        </w:rPr>
        <w:t>71</w:t>
      </w:r>
      <w:r>
        <w:rPr>
          <w:noProof/>
        </w:rPr>
        <w:fldChar w:fldCharType="end"/>
      </w:r>
    </w:p>
    <w:p w14:paraId="0FCC42E6" w14:textId="1E49BFD0"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Data Storages</w:t>
      </w:r>
      <w:r>
        <w:rPr>
          <w:noProof/>
        </w:rPr>
        <w:tab/>
      </w:r>
      <w:r>
        <w:rPr>
          <w:noProof/>
        </w:rPr>
        <w:fldChar w:fldCharType="begin" w:fldLock="1"/>
      </w:r>
      <w:r>
        <w:rPr>
          <w:noProof/>
        </w:rPr>
        <w:instrText xml:space="preserve"> PAGEREF _Toc218775227 \h </w:instrText>
      </w:r>
      <w:r>
        <w:rPr>
          <w:noProof/>
        </w:rPr>
      </w:r>
      <w:r>
        <w:rPr>
          <w:noProof/>
        </w:rPr>
        <w:fldChar w:fldCharType="separate"/>
      </w:r>
      <w:r>
        <w:rPr>
          <w:noProof/>
        </w:rPr>
        <w:t>73</w:t>
      </w:r>
      <w:r>
        <w:rPr>
          <w:noProof/>
        </w:rPr>
        <w:fldChar w:fldCharType="end"/>
      </w:r>
    </w:p>
    <w:p w14:paraId="2A2F3BF6" w14:textId="38DCC17A"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_Toc218775228 \h </w:instrText>
      </w:r>
      <w:r>
        <w:rPr>
          <w:noProof/>
        </w:rPr>
      </w:r>
      <w:r>
        <w:rPr>
          <w:noProof/>
        </w:rPr>
        <w:fldChar w:fldCharType="separate"/>
      </w:r>
      <w:r>
        <w:rPr>
          <w:noProof/>
        </w:rPr>
        <w:t>73</w:t>
      </w:r>
      <w:r>
        <w:rPr>
          <w:noProof/>
        </w:rPr>
        <w:fldChar w:fldCharType="end"/>
      </w:r>
    </w:p>
    <w:p w14:paraId="711C0E00" w14:textId="323C2535"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_Toc218775229 \h </w:instrText>
      </w:r>
      <w:r>
        <w:rPr>
          <w:noProof/>
        </w:rPr>
      </w:r>
      <w:r>
        <w:rPr>
          <w:noProof/>
        </w:rPr>
        <w:fldChar w:fldCharType="separate"/>
      </w:r>
      <w:r>
        <w:rPr>
          <w:noProof/>
        </w:rPr>
        <w:t>73</w:t>
      </w:r>
      <w:r>
        <w:rPr>
          <w:noProof/>
        </w:rPr>
        <w:fldChar w:fldCharType="end"/>
      </w:r>
    </w:p>
    <w:p w14:paraId="5C521AB2" w14:textId="79504D26"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_Toc218775230 \h </w:instrText>
      </w:r>
      <w:r>
        <w:rPr>
          <w:noProof/>
        </w:rPr>
      </w:r>
      <w:r>
        <w:rPr>
          <w:noProof/>
        </w:rPr>
        <w:fldChar w:fldCharType="separate"/>
      </w:r>
      <w:r>
        <w:rPr>
          <w:noProof/>
        </w:rPr>
        <w:t>73</w:t>
      </w:r>
      <w:r>
        <w:rPr>
          <w:noProof/>
        </w:rPr>
        <w:fldChar w:fldCharType="end"/>
      </w:r>
    </w:p>
    <w:p w14:paraId="54D712E0" w14:textId="328E0475"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_Toc218775231 \h </w:instrText>
      </w:r>
      <w:r>
        <w:rPr>
          <w:noProof/>
        </w:rPr>
      </w:r>
      <w:r>
        <w:rPr>
          <w:noProof/>
        </w:rPr>
        <w:fldChar w:fldCharType="separate"/>
      </w:r>
      <w:r>
        <w:rPr>
          <w:noProof/>
        </w:rPr>
        <w:t>75</w:t>
      </w:r>
      <w:r>
        <w:rPr>
          <w:noProof/>
        </w:rPr>
        <w:fldChar w:fldCharType="end"/>
      </w:r>
    </w:p>
    <w:p w14:paraId="59FC1103" w14:textId="7DF9A194"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Data Storage</w:t>
      </w:r>
      <w:r>
        <w:rPr>
          <w:noProof/>
        </w:rPr>
        <w:tab/>
      </w:r>
      <w:r>
        <w:rPr>
          <w:noProof/>
        </w:rPr>
        <w:fldChar w:fldCharType="begin" w:fldLock="1"/>
      </w:r>
      <w:r>
        <w:rPr>
          <w:noProof/>
        </w:rPr>
        <w:instrText xml:space="preserve"> PAGEREF _Toc218775232 \h </w:instrText>
      </w:r>
      <w:r>
        <w:rPr>
          <w:noProof/>
        </w:rPr>
      </w:r>
      <w:r>
        <w:rPr>
          <w:noProof/>
        </w:rPr>
        <w:fldChar w:fldCharType="separate"/>
      </w:r>
      <w:r>
        <w:rPr>
          <w:noProof/>
        </w:rPr>
        <w:t>75</w:t>
      </w:r>
      <w:r>
        <w:rPr>
          <w:noProof/>
        </w:rPr>
        <w:fldChar w:fldCharType="end"/>
      </w:r>
    </w:p>
    <w:p w14:paraId="362580AC" w14:textId="0136786E"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_Toc218775233 \h </w:instrText>
      </w:r>
      <w:r>
        <w:rPr>
          <w:noProof/>
        </w:rPr>
      </w:r>
      <w:r>
        <w:rPr>
          <w:noProof/>
        </w:rPr>
        <w:fldChar w:fldCharType="separate"/>
      </w:r>
      <w:r>
        <w:rPr>
          <w:noProof/>
        </w:rPr>
        <w:t>75</w:t>
      </w:r>
      <w:r>
        <w:rPr>
          <w:noProof/>
        </w:rPr>
        <w:fldChar w:fldCharType="end"/>
      </w:r>
    </w:p>
    <w:p w14:paraId="57C6257E" w14:textId="7E35CC8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_Toc218775234 \h </w:instrText>
      </w:r>
      <w:r>
        <w:rPr>
          <w:noProof/>
        </w:rPr>
      </w:r>
      <w:r>
        <w:rPr>
          <w:noProof/>
        </w:rPr>
        <w:fldChar w:fldCharType="separate"/>
      </w:r>
      <w:r>
        <w:rPr>
          <w:noProof/>
        </w:rPr>
        <w:t>75</w:t>
      </w:r>
      <w:r>
        <w:rPr>
          <w:noProof/>
        </w:rPr>
        <w:fldChar w:fldCharType="end"/>
      </w:r>
    </w:p>
    <w:p w14:paraId="679938E6" w14:textId="66D403FA"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_Toc218775235 \h </w:instrText>
      </w:r>
      <w:r>
        <w:rPr>
          <w:noProof/>
        </w:rPr>
      </w:r>
      <w:r>
        <w:rPr>
          <w:noProof/>
        </w:rPr>
        <w:fldChar w:fldCharType="separate"/>
      </w:r>
      <w:r>
        <w:rPr>
          <w:noProof/>
        </w:rPr>
        <w:t>75</w:t>
      </w:r>
      <w:r>
        <w:rPr>
          <w:noProof/>
        </w:rPr>
        <w:fldChar w:fldCharType="end"/>
      </w:r>
    </w:p>
    <w:p w14:paraId="7C28BF7F" w14:textId="78899B8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_Toc218775236 \h </w:instrText>
      </w:r>
      <w:r>
        <w:rPr>
          <w:noProof/>
        </w:rPr>
      </w:r>
      <w:r>
        <w:rPr>
          <w:noProof/>
        </w:rPr>
        <w:fldChar w:fldCharType="separate"/>
      </w:r>
      <w:r>
        <w:rPr>
          <w:noProof/>
        </w:rPr>
        <w:t>79</w:t>
      </w:r>
      <w:r>
        <w:rPr>
          <w:noProof/>
        </w:rPr>
        <w:fldChar w:fldCharType="end"/>
      </w:r>
    </w:p>
    <w:p w14:paraId="42475336" w14:textId="6FCA7C4C"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4120A7">
        <w:rPr>
          <w:noProof/>
        </w:rPr>
        <w:t>Data Storage Delivery Subscriptions</w:t>
      </w:r>
      <w:r>
        <w:rPr>
          <w:noProof/>
        </w:rPr>
        <w:tab/>
      </w:r>
      <w:r>
        <w:rPr>
          <w:noProof/>
        </w:rPr>
        <w:fldChar w:fldCharType="begin" w:fldLock="1"/>
      </w:r>
      <w:r>
        <w:rPr>
          <w:noProof/>
        </w:rPr>
        <w:instrText xml:space="preserve"> PAGEREF _Toc218775237 \h </w:instrText>
      </w:r>
      <w:r>
        <w:rPr>
          <w:noProof/>
        </w:rPr>
      </w:r>
      <w:r>
        <w:rPr>
          <w:noProof/>
        </w:rPr>
        <w:fldChar w:fldCharType="separate"/>
      </w:r>
      <w:r>
        <w:rPr>
          <w:noProof/>
        </w:rPr>
        <w:t>80</w:t>
      </w:r>
      <w:r>
        <w:rPr>
          <w:noProof/>
        </w:rPr>
        <w:fldChar w:fldCharType="end"/>
      </w:r>
    </w:p>
    <w:p w14:paraId="455023FF" w14:textId="56A38E8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_Toc218775238 \h </w:instrText>
      </w:r>
      <w:r>
        <w:rPr>
          <w:noProof/>
        </w:rPr>
      </w:r>
      <w:r>
        <w:rPr>
          <w:noProof/>
        </w:rPr>
        <w:fldChar w:fldCharType="separate"/>
      </w:r>
      <w:r>
        <w:rPr>
          <w:noProof/>
        </w:rPr>
        <w:t>80</w:t>
      </w:r>
      <w:r>
        <w:rPr>
          <w:noProof/>
        </w:rPr>
        <w:fldChar w:fldCharType="end"/>
      </w:r>
    </w:p>
    <w:p w14:paraId="2E81BE43" w14:textId="085CBF3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_Toc218775239 \h </w:instrText>
      </w:r>
      <w:r>
        <w:rPr>
          <w:noProof/>
        </w:rPr>
      </w:r>
      <w:r>
        <w:rPr>
          <w:noProof/>
        </w:rPr>
        <w:fldChar w:fldCharType="separate"/>
      </w:r>
      <w:r>
        <w:rPr>
          <w:noProof/>
        </w:rPr>
        <w:t>80</w:t>
      </w:r>
      <w:r>
        <w:rPr>
          <w:noProof/>
        </w:rPr>
        <w:fldChar w:fldCharType="end"/>
      </w:r>
    </w:p>
    <w:p w14:paraId="426CD4E6" w14:textId="0752021C"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_Toc218775240 \h </w:instrText>
      </w:r>
      <w:r>
        <w:rPr>
          <w:noProof/>
        </w:rPr>
      </w:r>
      <w:r>
        <w:rPr>
          <w:noProof/>
        </w:rPr>
        <w:fldChar w:fldCharType="separate"/>
      </w:r>
      <w:r>
        <w:rPr>
          <w:noProof/>
        </w:rPr>
        <w:t>80</w:t>
      </w:r>
      <w:r>
        <w:rPr>
          <w:noProof/>
        </w:rPr>
        <w:fldChar w:fldCharType="end"/>
      </w:r>
    </w:p>
    <w:p w14:paraId="64305D1C" w14:textId="399AA6B2"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_Toc218775241 \h </w:instrText>
      </w:r>
      <w:r>
        <w:rPr>
          <w:noProof/>
        </w:rPr>
      </w:r>
      <w:r>
        <w:rPr>
          <w:noProof/>
        </w:rPr>
        <w:fldChar w:fldCharType="separate"/>
      </w:r>
      <w:r>
        <w:rPr>
          <w:noProof/>
        </w:rPr>
        <w:t>81</w:t>
      </w:r>
      <w:r>
        <w:rPr>
          <w:noProof/>
        </w:rPr>
        <w:fldChar w:fldCharType="end"/>
      </w:r>
    </w:p>
    <w:p w14:paraId="2E70E80B" w14:textId="15AAFDF0"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4120A7">
        <w:rPr>
          <w:noProof/>
        </w:rPr>
        <w:t>Data Storage Delivery Subscription</w:t>
      </w:r>
      <w:r>
        <w:rPr>
          <w:noProof/>
        </w:rPr>
        <w:tab/>
      </w:r>
      <w:r>
        <w:rPr>
          <w:noProof/>
        </w:rPr>
        <w:fldChar w:fldCharType="begin" w:fldLock="1"/>
      </w:r>
      <w:r>
        <w:rPr>
          <w:noProof/>
        </w:rPr>
        <w:instrText xml:space="preserve"> PAGEREF _Toc218775242 \h </w:instrText>
      </w:r>
      <w:r>
        <w:rPr>
          <w:noProof/>
        </w:rPr>
      </w:r>
      <w:r>
        <w:rPr>
          <w:noProof/>
        </w:rPr>
        <w:fldChar w:fldCharType="separate"/>
      </w:r>
      <w:r>
        <w:rPr>
          <w:noProof/>
        </w:rPr>
        <w:t>81</w:t>
      </w:r>
      <w:r>
        <w:rPr>
          <w:noProof/>
        </w:rPr>
        <w:fldChar w:fldCharType="end"/>
      </w:r>
    </w:p>
    <w:p w14:paraId="3C82C4EA" w14:textId="38AF2BB5"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_Toc218775243 \h </w:instrText>
      </w:r>
      <w:r>
        <w:rPr>
          <w:noProof/>
        </w:rPr>
      </w:r>
      <w:r>
        <w:rPr>
          <w:noProof/>
        </w:rPr>
        <w:fldChar w:fldCharType="separate"/>
      </w:r>
      <w:r>
        <w:rPr>
          <w:noProof/>
        </w:rPr>
        <w:t>81</w:t>
      </w:r>
      <w:r>
        <w:rPr>
          <w:noProof/>
        </w:rPr>
        <w:fldChar w:fldCharType="end"/>
      </w:r>
    </w:p>
    <w:p w14:paraId="7FC91374" w14:textId="4D77387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_Toc218775244 \h </w:instrText>
      </w:r>
      <w:r>
        <w:rPr>
          <w:noProof/>
        </w:rPr>
      </w:r>
      <w:r>
        <w:rPr>
          <w:noProof/>
        </w:rPr>
        <w:fldChar w:fldCharType="separate"/>
      </w:r>
      <w:r>
        <w:rPr>
          <w:noProof/>
        </w:rPr>
        <w:t>81</w:t>
      </w:r>
      <w:r>
        <w:rPr>
          <w:noProof/>
        </w:rPr>
        <w:fldChar w:fldCharType="end"/>
      </w:r>
    </w:p>
    <w:p w14:paraId="5FFC5029" w14:textId="21531886"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_Toc218775245 \h </w:instrText>
      </w:r>
      <w:r>
        <w:rPr>
          <w:noProof/>
        </w:rPr>
      </w:r>
      <w:r>
        <w:rPr>
          <w:noProof/>
        </w:rPr>
        <w:fldChar w:fldCharType="separate"/>
      </w:r>
      <w:r>
        <w:rPr>
          <w:noProof/>
        </w:rPr>
        <w:t>81</w:t>
      </w:r>
      <w:r>
        <w:rPr>
          <w:noProof/>
        </w:rPr>
        <w:fldChar w:fldCharType="end"/>
      </w:r>
    </w:p>
    <w:p w14:paraId="6D9C1B05" w14:textId="42CEA01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_Toc218775246 \h </w:instrText>
      </w:r>
      <w:r>
        <w:rPr>
          <w:noProof/>
        </w:rPr>
      </w:r>
      <w:r>
        <w:rPr>
          <w:noProof/>
        </w:rPr>
        <w:fldChar w:fldCharType="separate"/>
      </w:r>
      <w:r>
        <w:rPr>
          <w:noProof/>
        </w:rPr>
        <w:t>85</w:t>
      </w:r>
      <w:r>
        <w:rPr>
          <w:noProof/>
        </w:rPr>
        <w:fldChar w:fldCharType="end"/>
      </w:r>
    </w:p>
    <w:p w14:paraId="18C57EC3" w14:textId="418B87D0"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_Toc218775247 \h </w:instrText>
      </w:r>
      <w:r>
        <w:rPr>
          <w:noProof/>
        </w:rPr>
      </w:r>
      <w:r>
        <w:rPr>
          <w:noProof/>
        </w:rPr>
        <w:fldChar w:fldCharType="separate"/>
      </w:r>
      <w:r>
        <w:rPr>
          <w:noProof/>
        </w:rPr>
        <w:t>85</w:t>
      </w:r>
      <w:r>
        <w:rPr>
          <w:noProof/>
        </w:rPr>
        <w:fldChar w:fldCharType="end"/>
      </w:r>
    </w:p>
    <w:p w14:paraId="6B9CC0B3" w14:textId="3219333C"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_Toc218775248 \h </w:instrText>
      </w:r>
      <w:r>
        <w:rPr>
          <w:noProof/>
        </w:rPr>
      </w:r>
      <w:r>
        <w:rPr>
          <w:noProof/>
        </w:rPr>
        <w:fldChar w:fldCharType="separate"/>
      </w:r>
      <w:r>
        <w:rPr>
          <w:noProof/>
        </w:rPr>
        <w:t>85</w:t>
      </w:r>
      <w:r>
        <w:rPr>
          <w:noProof/>
        </w:rPr>
        <w:fldChar w:fldCharType="end"/>
      </w:r>
    </w:p>
    <w:p w14:paraId="77998644" w14:textId="29AE5015"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DataDeliveryRequest</w:t>
      </w:r>
      <w:r>
        <w:rPr>
          <w:noProof/>
        </w:rPr>
        <w:tab/>
      </w:r>
      <w:r>
        <w:rPr>
          <w:noProof/>
        </w:rPr>
        <w:fldChar w:fldCharType="begin" w:fldLock="1"/>
      </w:r>
      <w:r>
        <w:rPr>
          <w:noProof/>
        </w:rPr>
        <w:instrText xml:space="preserve"> PAGEREF _Toc218775249 \h </w:instrText>
      </w:r>
      <w:r>
        <w:rPr>
          <w:noProof/>
        </w:rPr>
      </w:r>
      <w:r>
        <w:rPr>
          <w:noProof/>
        </w:rPr>
        <w:fldChar w:fldCharType="separate"/>
      </w:r>
      <w:r>
        <w:rPr>
          <w:noProof/>
        </w:rPr>
        <w:t>86</w:t>
      </w:r>
      <w:r>
        <w:rPr>
          <w:noProof/>
        </w:rPr>
        <w:fldChar w:fldCharType="end"/>
      </w:r>
    </w:p>
    <w:p w14:paraId="57C0C6A1" w14:textId="69F1C90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_Toc218775250 \h </w:instrText>
      </w:r>
      <w:r>
        <w:rPr>
          <w:noProof/>
        </w:rPr>
      </w:r>
      <w:r>
        <w:rPr>
          <w:noProof/>
        </w:rPr>
        <w:fldChar w:fldCharType="separate"/>
      </w:r>
      <w:r>
        <w:rPr>
          <w:noProof/>
        </w:rPr>
        <w:t>86</w:t>
      </w:r>
      <w:r>
        <w:rPr>
          <w:noProof/>
        </w:rPr>
        <w:fldChar w:fldCharType="end"/>
      </w:r>
    </w:p>
    <w:p w14:paraId="1990E5EF" w14:textId="5634FB2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_Toc218775251 \h </w:instrText>
      </w:r>
      <w:r>
        <w:rPr>
          <w:noProof/>
        </w:rPr>
      </w:r>
      <w:r>
        <w:rPr>
          <w:noProof/>
        </w:rPr>
        <w:fldChar w:fldCharType="separate"/>
      </w:r>
      <w:r>
        <w:rPr>
          <w:noProof/>
        </w:rPr>
        <w:t>86</w:t>
      </w:r>
      <w:r>
        <w:rPr>
          <w:noProof/>
        </w:rPr>
        <w:fldChar w:fldCharType="end"/>
      </w:r>
    </w:p>
    <w:p w14:paraId="66D1B453" w14:textId="4E33A176"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Operation: EstablishDelConn</w:t>
      </w:r>
      <w:r>
        <w:rPr>
          <w:noProof/>
        </w:rPr>
        <w:tab/>
      </w:r>
      <w:r>
        <w:rPr>
          <w:noProof/>
        </w:rPr>
        <w:fldChar w:fldCharType="begin" w:fldLock="1"/>
      </w:r>
      <w:r>
        <w:rPr>
          <w:noProof/>
        </w:rPr>
        <w:instrText xml:space="preserve"> PAGEREF _Toc218775252 \h </w:instrText>
      </w:r>
      <w:r>
        <w:rPr>
          <w:noProof/>
        </w:rPr>
      </w:r>
      <w:r>
        <w:rPr>
          <w:noProof/>
        </w:rPr>
        <w:fldChar w:fldCharType="separate"/>
      </w:r>
      <w:r>
        <w:rPr>
          <w:noProof/>
        </w:rPr>
        <w:t>87</w:t>
      </w:r>
      <w:r>
        <w:rPr>
          <w:noProof/>
        </w:rPr>
        <w:fldChar w:fldCharType="end"/>
      </w:r>
    </w:p>
    <w:p w14:paraId="15FFBE54" w14:textId="200C8B7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_Toc218775253 \h </w:instrText>
      </w:r>
      <w:r>
        <w:rPr>
          <w:noProof/>
        </w:rPr>
      </w:r>
      <w:r>
        <w:rPr>
          <w:noProof/>
        </w:rPr>
        <w:fldChar w:fldCharType="separate"/>
      </w:r>
      <w:r>
        <w:rPr>
          <w:noProof/>
        </w:rPr>
        <w:t>87</w:t>
      </w:r>
      <w:r>
        <w:rPr>
          <w:noProof/>
        </w:rPr>
        <w:fldChar w:fldCharType="end"/>
      </w:r>
    </w:p>
    <w:p w14:paraId="0F355EC1" w14:textId="38D1D1F1"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_Toc218775254 \h </w:instrText>
      </w:r>
      <w:r>
        <w:rPr>
          <w:noProof/>
        </w:rPr>
      </w:r>
      <w:r>
        <w:rPr>
          <w:noProof/>
        </w:rPr>
        <w:fldChar w:fldCharType="separate"/>
      </w:r>
      <w:r>
        <w:rPr>
          <w:noProof/>
        </w:rPr>
        <w:t>87</w:t>
      </w:r>
      <w:r>
        <w:rPr>
          <w:noProof/>
        </w:rPr>
        <w:fldChar w:fldCharType="end"/>
      </w:r>
    </w:p>
    <w:p w14:paraId="0D80DB79" w14:textId="33EFDE1F"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_Toc218775255 \h </w:instrText>
      </w:r>
      <w:r>
        <w:rPr>
          <w:noProof/>
        </w:rPr>
      </w:r>
      <w:r>
        <w:rPr>
          <w:noProof/>
        </w:rPr>
        <w:fldChar w:fldCharType="separate"/>
      </w:r>
      <w:r>
        <w:rPr>
          <w:noProof/>
        </w:rPr>
        <w:t>88</w:t>
      </w:r>
      <w:r>
        <w:rPr>
          <w:noProof/>
        </w:rPr>
        <w:fldChar w:fldCharType="end"/>
      </w:r>
    </w:p>
    <w:p w14:paraId="23705DC4" w14:textId="082837A4"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_Toc218775256 \h </w:instrText>
      </w:r>
      <w:r>
        <w:rPr>
          <w:noProof/>
        </w:rPr>
      </w:r>
      <w:r>
        <w:rPr>
          <w:noProof/>
        </w:rPr>
        <w:fldChar w:fldCharType="separate"/>
      </w:r>
      <w:r>
        <w:rPr>
          <w:noProof/>
        </w:rPr>
        <w:t>88</w:t>
      </w:r>
      <w:r>
        <w:rPr>
          <w:noProof/>
        </w:rPr>
        <w:fldChar w:fldCharType="end"/>
      </w:r>
    </w:p>
    <w:p w14:paraId="28C9F382" w14:textId="209FACC7"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 xml:space="preserve">Data </w:t>
      </w:r>
      <w:r>
        <w:rPr>
          <w:noProof/>
          <w:lang w:eastAsia="zh-CN"/>
        </w:rPr>
        <w:t>Management and/or Status Information</w:t>
      </w:r>
      <w:r w:rsidRPr="004120A7">
        <w:rPr>
          <w:rFonts w:cs="Arial"/>
          <w:noProof/>
        </w:rPr>
        <w:t xml:space="preserve"> Notification</w:t>
      </w:r>
      <w:r>
        <w:rPr>
          <w:noProof/>
        </w:rPr>
        <w:tab/>
      </w:r>
      <w:r>
        <w:rPr>
          <w:noProof/>
        </w:rPr>
        <w:fldChar w:fldCharType="begin" w:fldLock="1"/>
      </w:r>
      <w:r>
        <w:rPr>
          <w:noProof/>
        </w:rPr>
        <w:instrText xml:space="preserve"> PAGEREF _Toc218775257 \h </w:instrText>
      </w:r>
      <w:r>
        <w:rPr>
          <w:noProof/>
        </w:rPr>
      </w:r>
      <w:r>
        <w:rPr>
          <w:noProof/>
        </w:rPr>
        <w:fldChar w:fldCharType="separate"/>
      </w:r>
      <w:r>
        <w:rPr>
          <w:noProof/>
        </w:rPr>
        <w:t>89</w:t>
      </w:r>
      <w:r>
        <w:rPr>
          <w:noProof/>
        </w:rPr>
        <w:fldChar w:fldCharType="end"/>
      </w:r>
    </w:p>
    <w:p w14:paraId="668F8AC1" w14:textId="206F094E"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_Toc218775258 \h </w:instrText>
      </w:r>
      <w:r>
        <w:rPr>
          <w:noProof/>
        </w:rPr>
      </w:r>
      <w:r>
        <w:rPr>
          <w:noProof/>
        </w:rPr>
        <w:fldChar w:fldCharType="separate"/>
      </w:r>
      <w:r>
        <w:rPr>
          <w:noProof/>
        </w:rPr>
        <w:t>89</w:t>
      </w:r>
      <w:r>
        <w:rPr>
          <w:noProof/>
        </w:rPr>
        <w:fldChar w:fldCharType="end"/>
      </w:r>
    </w:p>
    <w:p w14:paraId="2BCB07B9" w14:textId="3B6A2FC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_Toc218775259 \h </w:instrText>
      </w:r>
      <w:r>
        <w:rPr>
          <w:noProof/>
        </w:rPr>
      </w:r>
      <w:r>
        <w:rPr>
          <w:noProof/>
        </w:rPr>
        <w:fldChar w:fldCharType="separate"/>
      </w:r>
      <w:r>
        <w:rPr>
          <w:noProof/>
        </w:rPr>
        <w:t>89</w:t>
      </w:r>
      <w:r>
        <w:rPr>
          <w:noProof/>
        </w:rPr>
        <w:fldChar w:fldCharType="end"/>
      </w:r>
    </w:p>
    <w:p w14:paraId="26F4167B" w14:textId="5AD30952"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_Toc218775260 \h </w:instrText>
      </w:r>
      <w:r>
        <w:rPr>
          <w:noProof/>
        </w:rPr>
      </w:r>
      <w:r>
        <w:rPr>
          <w:noProof/>
        </w:rPr>
        <w:fldChar w:fldCharType="separate"/>
      </w:r>
      <w:r>
        <w:rPr>
          <w:noProof/>
        </w:rPr>
        <w:t>89</w:t>
      </w:r>
      <w:r>
        <w:rPr>
          <w:noProof/>
        </w:rPr>
        <w:fldChar w:fldCharType="end"/>
      </w:r>
    </w:p>
    <w:p w14:paraId="7D0F3117" w14:textId="051A1FC8"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w:t>
      </w:r>
      <w:r>
        <w:rPr>
          <w:rFonts w:asciiTheme="minorHAnsi" w:eastAsiaTheme="minorEastAsia" w:hAnsiTheme="minorHAnsi" w:cstheme="minorBidi"/>
          <w:noProof/>
          <w:kern w:val="2"/>
          <w:sz w:val="24"/>
          <w:szCs w:val="24"/>
          <w:lang w:eastAsia="en-GB"/>
          <w14:ligatures w14:val="standardContextual"/>
        </w:rPr>
        <w:tab/>
      </w:r>
      <w:r w:rsidRPr="004120A7">
        <w:rPr>
          <w:noProof/>
        </w:rPr>
        <w:t>Data Storage Delivery</w:t>
      </w:r>
      <w:r>
        <w:rPr>
          <w:noProof/>
        </w:rPr>
        <w:t xml:space="preserve"> Notification</w:t>
      </w:r>
      <w:r>
        <w:rPr>
          <w:noProof/>
        </w:rPr>
        <w:tab/>
      </w:r>
      <w:r>
        <w:rPr>
          <w:noProof/>
        </w:rPr>
        <w:fldChar w:fldCharType="begin" w:fldLock="1"/>
      </w:r>
      <w:r>
        <w:rPr>
          <w:noProof/>
        </w:rPr>
        <w:instrText xml:space="preserve"> PAGEREF _Toc218775261 \h </w:instrText>
      </w:r>
      <w:r>
        <w:rPr>
          <w:noProof/>
        </w:rPr>
      </w:r>
      <w:r>
        <w:rPr>
          <w:noProof/>
        </w:rPr>
        <w:fldChar w:fldCharType="separate"/>
      </w:r>
      <w:r>
        <w:rPr>
          <w:noProof/>
        </w:rPr>
        <w:t>90</w:t>
      </w:r>
      <w:r>
        <w:rPr>
          <w:noProof/>
        </w:rPr>
        <w:fldChar w:fldCharType="end"/>
      </w:r>
    </w:p>
    <w:p w14:paraId="4ADB3957" w14:textId="3AF2B7DA"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_Toc218775262 \h </w:instrText>
      </w:r>
      <w:r>
        <w:rPr>
          <w:noProof/>
        </w:rPr>
      </w:r>
      <w:r>
        <w:rPr>
          <w:noProof/>
        </w:rPr>
        <w:fldChar w:fldCharType="separate"/>
      </w:r>
      <w:r>
        <w:rPr>
          <w:noProof/>
        </w:rPr>
        <w:t>90</w:t>
      </w:r>
      <w:r>
        <w:rPr>
          <w:noProof/>
        </w:rPr>
        <w:fldChar w:fldCharType="end"/>
      </w:r>
    </w:p>
    <w:p w14:paraId="57338D5B" w14:textId="3D3BFF60"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_Toc218775263 \h </w:instrText>
      </w:r>
      <w:r>
        <w:rPr>
          <w:noProof/>
        </w:rPr>
      </w:r>
      <w:r>
        <w:rPr>
          <w:noProof/>
        </w:rPr>
        <w:fldChar w:fldCharType="separate"/>
      </w:r>
      <w:r>
        <w:rPr>
          <w:noProof/>
        </w:rPr>
        <w:t>90</w:t>
      </w:r>
      <w:r>
        <w:rPr>
          <w:noProof/>
        </w:rPr>
        <w:fldChar w:fldCharType="end"/>
      </w:r>
    </w:p>
    <w:p w14:paraId="6FC2B239" w14:textId="1F19C3BE"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_Toc218775264 \h </w:instrText>
      </w:r>
      <w:r>
        <w:rPr>
          <w:noProof/>
        </w:rPr>
      </w:r>
      <w:r>
        <w:rPr>
          <w:noProof/>
        </w:rPr>
        <w:fldChar w:fldCharType="separate"/>
      </w:r>
      <w:r>
        <w:rPr>
          <w:noProof/>
        </w:rPr>
        <w:t>90</w:t>
      </w:r>
      <w:r>
        <w:rPr>
          <w:noProof/>
        </w:rPr>
        <w:fldChar w:fldCharType="end"/>
      </w:r>
    </w:p>
    <w:p w14:paraId="1B3C3091" w14:textId="03974E1F"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_Toc218775265 \h </w:instrText>
      </w:r>
      <w:r>
        <w:rPr>
          <w:noProof/>
        </w:rPr>
      </w:r>
      <w:r>
        <w:rPr>
          <w:noProof/>
        </w:rPr>
        <w:fldChar w:fldCharType="separate"/>
      </w:r>
      <w:r>
        <w:rPr>
          <w:noProof/>
        </w:rPr>
        <w:t>91</w:t>
      </w:r>
      <w:r>
        <w:rPr>
          <w:noProof/>
        </w:rPr>
        <w:fldChar w:fldCharType="end"/>
      </w:r>
    </w:p>
    <w:p w14:paraId="6F1FE7E4" w14:textId="3E9A3B4B"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_Toc218775266 \h </w:instrText>
      </w:r>
      <w:r>
        <w:rPr>
          <w:noProof/>
        </w:rPr>
      </w:r>
      <w:r>
        <w:rPr>
          <w:noProof/>
        </w:rPr>
        <w:fldChar w:fldCharType="separate"/>
      </w:r>
      <w:r>
        <w:rPr>
          <w:noProof/>
        </w:rPr>
        <w:t>91</w:t>
      </w:r>
      <w:r>
        <w:rPr>
          <w:noProof/>
        </w:rPr>
        <w:fldChar w:fldCharType="end"/>
      </w:r>
    </w:p>
    <w:p w14:paraId="360FFF07" w14:textId="11127DF5"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4120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Structured data types</w:t>
      </w:r>
      <w:r>
        <w:rPr>
          <w:noProof/>
        </w:rPr>
        <w:tab/>
      </w:r>
      <w:r>
        <w:rPr>
          <w:noProof/>
        </w:rPr>
        <w:fldChar w:fldCharType="begin" w:fldLock="1"/>
      </w:r>
      <w:r>
        <w:rPr>
          <w:noProof/>
        </w:rPr>
        <w:instrText xml:space="preserve"> PAGEREF _Toc218775267 \h </w:instrText>
      </w:r>
      <w:r>
        <w:rPr>
          <w:noProof/>
        </w:rPr>
      </w:r>
      <w:r>
        <w:rPr>
          <w:noProof/>
        </w:rPr>
        <w:fldChar w:fldCharType="separate"/>
      </w:r>
      <w:r>
        <w:rPr>
          <w:noProof/>
        </w:rPr>
        <w:t>93</w:t>
      </w:r>
      <w:r>
        <w:rPr>
          <w:noProof/>
        </w:rPr>
        <w:fldChar w:fldCharType="end"/>
      </w:r>
    </w:p>
    <w:p w14:paraId="1EB78A49" w14:textId="26113F86"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_Toc218775268 \h </w:instrText>
      </w:r>
      <w:r>
        <w:rPr>
          <w:noProof/>
        </w:rPr>
      </w:r>
      <w:r>
        <w:rPr>
          <w:noProof/>
        </w:rPr>
        <w:fldChar w:fldCharType="separate"/>
      </w:r>
      <w:r>
        <w:rPr>
          <w:noProof/>
        </w:rPr>
        <w:t>93</w:t>
      </w:r>
      <w:r>
        <w:rPr>
          <w:noProof/>
        </w:rPr>
        <w:fldChar w:fldCharType="end"/>
      </w:r>
    </w:p>
    <w:p w14:paraId="0240C4BA" w14:textId="78E8F37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DataStorage</w:t>
      </w:r>
      <w:r>
        <w:rPr>
          <w:noProof/>
        </w:rPr>
        <w:tab/>
      </w:r>
      <w:r>
        <w:rPr>
          <w:noProof/>
        </w:rPr>
        <w:fldChar w:fldCharType="begin" w:fldLock="1"/>
      </w:r>
      <w:r>
        <w:rPr>
          <w:noProof/>
        </w:rPr>
        <w:instrText xml:space="preserve"> PAGEREF _Toc218775269 \h </w:instrText>
      </w:r>
      <w:r>
        <w:rPr>
          <w:noProof/>
        </w:rPr>
      </w:r>
      <w:r>
        <w:rPr>
          <w:noProof/>
        </w:rPr>
        <w:fldChar w:fldCharType="separate"/>
      </w:r>
      <w:r>
        <w:rPr>
          <w:noProof/>
        </w:rPr>
        <w:t>93</w:t>
      </w:r>
      <w:r>
        <w:rPr>
          <w:noProof/>
        </w:rPr>
        <w:fldChar w:fldCharType="end"/>
      </w:r>
    </w:p>
    <w:p w14:paraId="09C7BB83" w14:textId="2B4E9123"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ReservReqData</w:t>
      </w:r>
      <w:r>
        <w:rPr>
          <w:noProof/>
        </w:rPr>
        <w:tab/>
      </w:r>
      <w:r>
        <w:rPr>
          <w:noProof/>
        </w:rPr>
        <w:fldChar w:fldCharType="begin" w:fldLock="1"/>
      </w:r>
      <w:r>
        <w:rPr>
          <w:noProof/>
        </w:rPr>
        <w:instrText xml:space="preserve"> PAGEREF _Toc218775270 \h </w:instrText>
      </w:r>
      <w:r>
        <w:rPr>
          <w:noProof/>
        </w:rPr>
      </w:r>
      <w:r>
        <w:rPr>
          <w:noProof/>
        </w:rPr>
        <w:fldChar w:fldCharType="separate"/>
      </w:r>
      <w:r>
        <w:rPr>
          <w:noProof/>
        </w:rPr>
        <w:t>93</w:t>
      </w:r>
      <w:r>
        <w:rPr>
          <w:noProof/>
        </w:rPr>
        <w:fldChar w:fldCharType="end"/>
      </w:r>
    </w:p>
    <w:p w14:paraId="4E713CF3" w14:textId="4D94F1B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ReservRespData</w:t>
      </w:r>
      <w:r>
        <w:rPr>
          <w:noProof/>
        </w:rPr>
        <w:tab/>
      </w:r>
      <w:r>
        <w:rPr>
          <w:noProof/>
        </w:rPr>
        <w:fldChar w:fldCharType="begin" w:fldLock="1"/>
      </w:r>
      <w:r>
        <w:rPr>
          <w:noProof/>
        </w:rPr>
        <w:instrText xml:space="preserve"> PAGEREF _Toc218775271 \h </w:instrText>
      </w:r>
      <w:r>
        <w:rPr>
          <w:noProof/>
        </w:rPr>
      </w:r>
      <w:r>
        <w:rPr>
          <w:noProof/>
        </w:rPr>
        <w:fldChar w:fldCharType="separate"/>
      </w:r>
      <w:r>
        <w:rPr>
          <w:noProof/>
        </w:rPr>
        <w:t>93</w:t>
      </w:r>
      <w:r>
        <w:rPr>
          <w:noProof/>
        </w:rPr>
        <w:fldChar w:fldCharType="end"/>
      </w:r>
    </w:p>
    <w:p w14:paraId="693C1520" w14:textId="0F5087E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DataStoragePatch</w:t>
      </w:r>
      <w:r>
        <w:rPr>
          <w:noProof/>
        </w:rPr>
        <w:tab/>
      </w:r>
      <w:r>
        <w:rPr>
          <w:noProof/>
        </w:rPr>
        <w:fldChar w:fldCharType="begin" w:fldLock="1"/>
      </w:r>
      <w:r>
        <w:rPr>
          <w:noProof/>
        </w:rPr>
        <w:instrText xml:space="preserve"> PAGEREF _Toc218775272 \h </w:instrText>
      </w:r>
      <w:r>
        <w:rPr>
          <w:noProof/>
        </w:rPr>
      </w:r>
      <w:r>
        <w:rPr>
          <w:noProof/>
        </w:rPr>
        <w:fldChar w:fldCharType="separate"/>
      </w:r>
      <w:r>
        <w:rPr>
          <w:noProof/>
        </w:rPr>
        <w:t>94</w:t>
      </w:r>
      <w:r>
        <w:rPr>
          <w:noProof/>
        </w:rPr>
        <w:fldChar w:fldCharType="end"/>
      </w:r>
    </w:p>
    <w:p w14:paraId="41035BE5" w14:textId="4E1ED602"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AccessCtrlPolicy</w:t>
      </w:r>
      <w:r>
        <w:rPr>
          <w:noProof/>
        </w:rPr>
        <w:tab/>
      </w:r>
      <w:r>
        <w:rPr>
          <w:noProof/>
        </w:rPr>
        <w:fldChar w:fldCharType="begin" w:fldLock="1"/>
      </w:r>
      <w:r>
        <w:rPr>
          <w:noProof/>
        </w:rPr>
        <w:instrText xml:space="preserve"> PAGEREF _Toc218775273 \h </w:instrText>
      </w:r>
      <w:r>
        <w:rPr>
          <w:noProof/>
        </w:rPr>
      </w:r>
      <w:r>
        <w:rPr>
          <w:noProof/>
        </w:rPr>
        <w:fldChar w:fldCharType="separate"/>
      </w:r>
      <w:r>
        <w:rPr>
          <w:noProof/>
        </w:rPr>
        <w:t>94</w:t>
      </w:r>
      <w:r>
        <w:rPr>
          <w:noProof/>
        </w:rPr>
        <w:fldChar w:fldCharType="end"/>
      </w:r>
    </w:p>
    <w:p w14:paraId="38E92FEA" w14:textId="27B5B55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DataMngtSubsc</w:t>
      </w:r>
      <w:r>
        <w:rPr>
          <w:noProof/>
        </w:rPr>
        <w:tab/>
      </w:r>
      <w:r>
        <w:rPr>
          <w:noProof/>
        </w:rPr>
        <w:fldChar w:fldCharType="begin" w:fldLock="1"/>
      </w:r>
      <w:r>
        <w:rPr>
          <w:noProof/>
        </w:rPr>
        <w:instrText xml:space="preserve"> PAGEREF _Toc218775274 \h </w:instrText>
      </w:r>
      <w:r>
        <w:rPr>
          <w:noProof/>
        </w:rPr>
      </w:r>
      <w:r>
        <w:rPr>
          <w:noProof/>
        </w:rPr>
        <w:fldChar w:fldCharType="separate"/>
      </w:r>
      <w:r>
        <w:rPr>
          <w:noProof/>
        </w:rPr>
        <w:t>94</w:t>
      </w:r>
      <w:r>
        <w:rPr>
          <w:noProof/>
        </w:rPr>
        <w:fldChar w:fldCharType="end"/>
      </w:r>
    </w:p>
    <w:p w14:paraId="64E00809" w14:textId="40B09BA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DataMngtNotif</w:t>
      </w:r>
      <w:r>
        <w:rPr>
          <w:noProof/>
        </w:rPr>
        <w:tab/>
      </w:r>
      <w:r>
        <w:rPr>
          <w:noProof/>
        </w:rPr>
        <w:fldChar w:fldCharType="begin" w:fldLock="1"/>
      </w:r>
      <w:r>
        <w:rPr>
          <w:noProof/>
        </w:rPr>
        <w:instrText xml:space="preserve"> PAGEREF _Toc218775275 \h </w:instrText>
      </w:r>
      <w:r>
        <w:rPr>
          <w:noProof/>
        </w:rPr>
      </w:r>
      <w:r>
        <w:rPr>
          <w:noProof/>
        </w:rPr>
        <w:fldChar w:fldCharType="separate"/>
      </w:r>
      <w:r>
        <w:rPr>
          <w:noProof/>
        </w:rPr>
        <w:t>95</w:t>
      </w:r>
      <w:r>
        <w:rPr>
          <w:noProof/>
        </w:rPr>
        <w:fldChar w:fldCharType="end"/>
      </w:r>
    </w:p>
    <w:p w14:paraId="01A12DEB" w14:textId="7F404DC0"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DataAccessStats</w:t>
      </w:r>
      <w:r>
        <w:rPr>
          <w:noProof/>
        </w:rPr>
        <w:tab/>
      </w:r>
      <w:r>
        <w:rPr>
          <w:noProof/>
        </w:rPr>
        <w:fldChar w:fldCharType="begin" w:fldLock="1"/>
      </w:r>
      <w:r>
        <w:rPr>
          <w:noProof/>
        </w:rPr>
        <w:instrText xml:space="preserve"> PAGEREF _Toc218775276 \h </w:instrText>
      </w:r>
      <w:r>
        <w:rPr>
          <w:noProof/>
        </w:rPr>
      </w:r>
      <w:r>
        <w:rPr>
          <w:noProof/>
        </w:rPr>
        <w:fldChar w:fldCharType="separate"/>
      </w:r>
      <w:r>
        <w:rPr>
          <w:noProof/>
        </w:rPr>
        <w:t>95</w:t>
      </w:r>
      <w:r>
        <w:rPr>
          <w:noProof/>
        </w:rPr>
        <w:fldChar w:fldCharType="end"/>
      </w:r>
    </w:p>
    <w:p w14:paraId="1F6B5263" w14:textId="02A9601D"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Type: DataMngtStats</w:t>
      </w:r>
      <w:r>
        <w:rPr>
          <w:noProof/>
        </w:rPr>
        <w:tab/>
      </w:r>
      <w:r>
        <w:rPr>
          <w:noProof/>
        </w:rPr>
        <w:fldChar w:fldCharType="begin" w:fldLock="1"/>
      </w:r>
      <w:r>
        <w:rPr>
          <w:noProof/>
        </w:rPr>
        <w:instrText xml:space="preserve"> PAGEREF _Toc218775277 \h </w:instrText>
      </w:r>
      <w:r>
        <w:rPr>
          <w:noProof/>
        </w:rPr>
      </w:r>
      <w:r>
        <w:rPr>
          <w:noProof/>
        </w:rPr>
        <w:fldChar w:fldCharType="separate"/>
      </w:r>
      <w:r>
        <w:rPr>
          <w:noProof/>
        </w:rPr>
        <w:t>96</w:t>
      </w:r>
      <w:r>
        <w:rPr>
          <w:noProof/>
        </w:rPr>
        <w:fldChar w:fldCharType="end"/>
      </w:r>
    </w:p>
    <w:p w14:paraId="7344546A" w14:textId="3C950D3D"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DataDelSubsc</w:t>
      </w:r>
      <w:r>
        <w:rPr>
          <w:noProof/>
        </w:rPr>
        <w:tab/>
      </w:r>
      <w:r>
        <w:rPr>
          <w:noProof/>
        </w:rPr>
        <w:fldChar w:fldCharType="begin" w:fldLock="1"/>
      </w:r>
      <w:r>
        <w:rPr>
          <w:noProof/>
        </w:rPr>
        <w:instrText xml:space="preserve"> PAGEREF _Toc218775278 \h </w:instrText>
      </w:r>
      <w:r>
        <w:rPr>
          <w:noProof/>
        </w:rPr>
      </w:r>
      <w:r>
        <w:rPr>
          <w:noProof/>
        </w:rPr>
        <w:fldChar w:fldCharType="separate"/>
      </w:r>
      <w:r>
        <w:rPr>
          <w:noProof/>
        </w:rPr>
        <w:t>96</w:t>
      </w:r>
      <w:r>
        <w:rPr>
          <w:noProof/>
        </w:rPr>
        <w:fldChar w:fldCharType="end"/>
      </w:r>
    </w:p>
    <w:p w14:paraId="1F67518C" w14:textId="00BAF69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DataDelSubscPatch</w:t>
      </w:r>
      <w:r>
        <w:rPr>
          <w:noProof/>
        </w:rPr>
        <w:tab/>
      </w:r>
      <w:r>
        <w:rPr>
          <w:noProof/>
        </w:rPr>
        <w:fldChar w:fldCharType="begin" w:fldLock="1"/>
      </w:r>
      <w:r>
        <w:rPr>
          <w:noProof/>
        </w:rPr>
        <w:instrText xml:space="preserve"> PAGEREF _Toc218775279 \h </w:instrText>
      </w:r>
      <w:r>
        <w:rPr>
          <w:noProof/>
        </w:rPr>
      </w:r>
      <w:r>
        <w:rPr>
          <w:noProof/>
        </w:rPr>
        <w:fldChar w:fldCharType="separate"/>
      </w:r>
      <w:r>
        <w:rPr>
          <w:noProof/>
        </w:rPr>
        <w:t>96</w:t>
      </w:r>
      <w:r>
        <w:rPr>
          <w:noProof/>
        </w:rPr>
        <w:fldChar w:fldCharType="end"/>
      </w:r>
    </w:p>
    <w:p w14:paraId="59B01A6F" w14:textId="47604CE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DataDelNotif</w:t>
      </w:r>
      <w:r>
        <w:rPr>
          <w:noProof/>
        </w:rPr>
        <w:tab/>
      </w:r>
      <w:r>
        <w:rPr>
          <w:noProof/>
        </w:rPr>
        <w:fldChar w:fldCharType="begin" w:fldLock="1"/>
      </w:r>
      <w:r>
        <w:rPr>
          <w:noProof/>
        </w:rPr>
        <w:instrText xml:space="preserve"> PAGEREF _Toc218775280 \h </w:instrText>
      </w:r>
      <w:r>
        <w:rPr>
          <w:noProof/>
        </w:rPr>
      </w:r>
      <w:r>
        <w:rPr>
          <w:noProof/>
        </w:rPr>
        <w:fldChar w:fldCharType="separate"/>
      </w:r>
      <w:r>
        <w:rPr>
          <w:noProof/>
        </w:rPr>
        <w:t>97</w:t>
      </w:r>
      <w:r>
        <w:rPr>
          <w:noProof/>
        </w:rPr>
        <w:fldChar w:fldCharType="end"/>
      </w:r>
    </w:p>
    <w:p w14:paraId="53F30577" w14:textId="61AAEE81"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Type: DataDelReq</w:t>
      </w:r>
      <w:r>
        <w:rPr>
          <w:noProof/>
        </w:rPr>
        <w:tab/>
      </w:r>
      <w:r>
        <w:rPr>
          <w:noProof/>
        </w:rPr>
        <w:fldChar w:fldCharType="begin" w:fldLock="1"/>
      </w:r>
      <w:r>
        <w:rPr>
          <w:noProof/>
        </w:rPr>
        <w:instrText xml:space="preserve"> PAGEREF _Toc218775281 \h </w:instrText>
      </w:r>
      <w:r>
        <w:rPr>
          <w:noProof/>
        </w:rPr>
      </w:r>
      <w:r>
        <w:rPr>
          <w:noProof/>
        </w:rPr>
        <w:fldChar w:fldCharType="separate"/>
      </w:r>
      <w:r>
        <w:rPr>
          <w:noProof/>
        </w:rPr>
        <w:t>97</w:t>
      </w:r>
      <w:r>
        <w:rPr>
          <w:noProof/>
        </w:rPr>
        <w:fldChar w:fldCharType="end"/>
      </w:r>
    </w:p>
    <w:p w14:paraId="2D258AB6" w14:textId="2F63A16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Type: DelConnEstabReq</w:t>
      </w:r>
      <w:r>
        <w:rPr>
          <w:noProof/>
        </w:rPr>
        <w:tab/>
      </w:r>
      <w:r>
        <w:rPr>
          <w:noProof/>
        </w:rPr>
        <w:fldChar w:fldCharType="begin" w:fldLock="1"/>
      </w:r>
      <w:r>
        <w:rPr>
          <w:noProof/>
        </w:rPr>
        <w:instrText xml:space="preserve"> PAGEREF _Toc218775282 \h </w:instrText>
      </w:r>
      <w:r>
        <w:rPr>
          <w:noProof/>
        </w:rPr>
      </w:r>
      <w:r>
        <w:rPr>
          <w:noProof/>
        </w:rPr>
        <w:fldChar w:fldCharType="separate"/>
      </w:r>
      <w:r>
        <w:rPr>
          <w:noProof/>
        </w:rPr>
        <w:t>97</w:t>
      </w:r>
      <w:r>
        <w:rPr>
          <w:noProof/>
        </w:rPr>
        <w:fldChar w:fldCharType="end"/>
      </w:r>
    </w:p>
    <w:p w14:paraId="144731DA" w14:textId="77976F7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Type: DelConnEstabResp</w:t>
      </w:r>
      <w:r>
        <w:rPr>
          <w:noProof/>
        </w:rPr>
        <w:tab/>
      </w:r>
      <w:r>
        <w:rPr>
          <w:noProof/>
        </w:rPr>
        <w:fldChar w:fldCharType="begin" w:fldLock="1"/>
      </w:r>
      <w:r>
        <w:rPr>
          <w:noProof/>
        </w:rPr>
        <w:instrText xml:space="preserve"> PAGEREF _Toc218775283 \h </w:instrText>
      </w:r>
      <w:r>
        <w:rPr>
          <w:noProof/>
        </w:rPr>
      </w:r>
      <w:r>
        <w:rPr>
          <w:noProof/>
        </w:rPr>
        <w:fldChar w:fldCharType="separate"/>
      </w:r>
      <w:r>
        <w:rPr>
          <w:noProof/>
        </w:rPr>
        <w:t>98</w:t>
      </w:r>
      <w:r>
        <w:rPr>
          <w:noProof/>
        </w:rPr>
        <w:fldChar w:fldCharType="end"/>
      </w:r>
    </w:p>
    <w:p w14:paraId="0A50217C" w14:textId="08ABEB68"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4120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Simple data types and enumerations</w:t>
      </w:r>
      <w:r>
        <w:rPr>
          <w:noProof/>
        </w:rPr>
        <w:tab/>
      </w:r>
      <w:r>
        <w:rPr>
          <w:noProof/>
        </w:rPr>
        <w:fldChar w:fldCharType="begin" w:fldLock="1"/>
      </w:r>
      <w:r>
        <w:rPr>
          <w:noProof/>
        </w:rPr>
        <w:instrText xml:space="preserve"> PAGEREF _Toc218775284 \h </w:instrText>
      </w:r>
      <w:r>
        <w:rPr>
          <w:noProof/>
        </w:rPr>
      </w:r>
      <w:r>
        <w:rPr>
          <w:noProof/>
        </w:rPr>
        <w:fldChar w:fldCharType="separate"/>
      </w:r>
      <w:r>
        <w:rPr>
          <w:noProof/>
        </w:rPr>
        <w:t>98</w:t>
      </w:r>
      <w:r>
        <w:rPr>
          <w:noProof/>
        </w:rPr>
        <w:fldChar w:fldCharType="end"/>
      </w:r>
    </w:p>
    <w:p w14:paraId="3F2148BF" w14:textId="3A797D72"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_Toc218775285 \h </w:instrText>
      </w:r>
      <w:r>
        <w:rPr>
          <w:noProof/>
        </w:rPr>
      </w:r>
      <w:r>
        <w:rPr>
          <w:noProof/>
        </w:rPr>
        <w:fldChar w:fldCharType="separate"/>
      </w:r>
      <w:r>
        <w:rPr>
          <w:noProof/>
        </w:rPr>
        <w:t>98</w:t>
      </w:r>
      <w:r>
        <w:rPr>
          <w:noProof/>
        </w:rPr>
        <w:fldChar w:fldCharType="end"/>
      </w:r>
    </w:p>
    <w:p w14:paraId="7AF091CA" w14:textId="457E1761"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_Toc218775286 \h </w:instrText>
      </w:r>
      <w:r>
        <w:rPr>
          <w:noProof/>
        </w:rPr>
      </w:r>
      <w:r>
        <w:rPr>
          <w:noProof/>
        </w:rPr>
        <w:fldChar w:fldCharType="separate"/>
      </w:r>
      <w:r>
        <w:rPr>
          <w:noProof/>
        </w:rPr>
        <w:t>98</w:t>
      </w:r>
      <w:r>
        <w:rPr>
          <w:noProof/>
        </w:rPr>
        <w:fldChar w:fldCharType="end"/>
      </w:r>
    </w:p>
    <w:p w14:paraId="7A15DA61" w14:textId="536545C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EntityName</w:t>
      </w:r>
      <w:r>
        <w:rPr>
          <w:noProof/>
        </w:rPr>
        <w:tab/>
      </w:r>
      <w:r>
        <w:rPr>
          <w:noProof/>
        </w:rPr>
        <w:fldChar w:fldCharType="begin" w:fldLock="1"/>
      </w:r>
      <w:r>
        <w:rPr>
          <w:noProof/>
        </w:rPr>
        <w:instrText xml:space="preserve"> PAGEREF _Toc218775287 \h </w:instrText>
      </w:r>
      <w:r>
        <w:rPr>
          <w:noProof/>
        </w:rPr>
      </w:r>
      <w:r>
        <w:rPr>
          <w:noProof/>
        </w:rPr>
        <w:fldChar w:fldCharType="separate"/>
      </w:r>
      <w:r>
        <w:rPr>
          <w:noProof/>
        </w:rPr>
        <w:t>98</w:t>
      </w:r>
      <w:r>
        <w:rPr>
          <w:noProof/>
        </w:rPr>
        <w:fldChar w:fldCharType="end"/>
      </w:r>
    </w:p>
    <w:p w14:paraId="3367BFF0" w14:textId="38838AAC"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DataAccessRight</w:t>
      </w:r>
      <w:r>
        <w:rPr>
          <w:noProof/>
        </w:rPr>
        <w:tab/>
      </w:r>
      <w:r>
        <w:rPr>
          <w:noProof/>
        </w:rPr>
        <w:fldChar w:fldCharType="begin" w:fldLock="1"/>
      </w:r>
      <w:r>
        <w:rPr>
          <w:noProof/>
        </w:rPr>
        <w:instrText xml:space="preserve"> PAGEREF _Toc218775288 \h </w:instrText>
      </w:r>
      <w:r>
        <w:rPr>
          <w:noProof/>
        </w:rPr>
      </w:r>
      <w:r>
        <w:rPr>
          <w:noProof/>
        </w:rPr>
        <w:fldChar w:fldCharType="separate"/>
      </w:r>
      <w:r>
        <w:rPr>
          <w:noProof/>
        </w:rPr>
        <w:t>98</w:t>
      </w:r>
      <w:r>
        <w:rPr>
          <w:noProof/>
        </w:rPr>
        <w:fldChar w:fldCharType="end"/>
      </w:r>
    </w:p>
    <w:p w14:paraId="2E3B280A" w14:textId="27246F2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Enumeration: DataMngtEvent</w:t>
      </w:r>
      <w:r>
        <w:rPr>
          <w:noProof/>
        </w:rPr>
        <w:tab/>
      </w:r>
      <w:r>
        <w:rPr>
          <w:noProof/>
        </w:rPr>
        <w:fldChar w:fldCharType="begin" w:fldLock="1"/>
      </w:r>
      <w:r>
        <w:rPr>
          <w:noProof/>
        </w:rPr>
        <w:instrText xml:space="preserve"> PAGEREF _Toc218775289 \h </w:instrText>
      </w:r>
      <w:r>
        <w:rPr>
          <w:noProof/>
        </w:rPr>
      </w:r>
      <w:r>
        <w:rPr>
          <w:noProof/>
        </w:rPr>
        <w:fldChar w:fldCharType="separate"/>
      </w:r>
      <w:r>
        <w:rPr>
          <w:noProof/>
        </w:rPr>
        <w:t>99</w:t>
      </w:r>
      <w:r>
        <w:rPr>
          <w:noProof/>
        </w:rPr>
        <w:fldChar w:fldCharType="end"/>
      </w:r>
    </w:p>
    <w:p w14:paraId="2E7BD6E9" w14:textId="26B89318"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4120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_Toc218775290 \h </w:instrText>
      </w:r>
      <w:r>
        <w:rPr>
          <w:noProof/>
        </w:rPr>
      </w:r>
      <w:r>
        <w:rPr>
          <w:noProof/>
        </w:rPr>
        <w:fldChar w:fldCharType="separate"/>
      </w:r>
      <w:r>
        <w:rPr>
          <w:noProof/>
        </w:rPr>
        <w:t>99</w:t>
      </w:r>
      <w:r>
        <w:rPr>
          <w:noProof/>
        </w:rPr>
        <w:fldChar w:fldCharType="end"/>
      </w:r>
    </w:p>
    <w:p w14:paraId="5FF062DD" w14:textId="37636CAD"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4120A7">
        <w:rPr>
          <w:noProof/>
          <w:lang w:val="en-US"/>
        </w:rPr>
        <w:t>.6.4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Type: DataStorageReq</w:t>
      </w:r>
      <w:r>
        <w:rPr>
          <w:noProof/>
        </w:rPr>
        <w:tab/>
      </w:r>
      <w:r>
        <w:rPr>
          <w:noProof/>
        </w:rPr>
        <w:fldChar w:fldCharType="begin" w:fldLock="1"/>
      </w:r>
      <w:r>
        <w:rPr>
          <w:noProof/>
        </w:rPr>
        <w:instrText xml:space="preserve"> PAGEREF _Toc218775291 \h </w:instrText>
      </w:r>
      <w:r>
        <w:rPr>
          <w:noProof/>
        </w:rPr>
      </w:r>
      <w:r>
        <w:rPr>
          <w:noProof/>
        </w:rPr>
        <w:fldChar w:fldCharType="separate"/>
      </w:r>
      <w:r>
        <w:rPr>
          <w:noProof/>
        </w:rPr>
        <w:t>99</w:t>
      </w:r>
      <w:r>
        <w:rPr>
          <w:noProof/>
        </w:rPr>
        <w:fldChar w:fldCharType="end"/>
      </w:r>
    </w:p>
    <w:p w14:paraId="240D974C" w14:textId="313EEDAE"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_Toc218775292 \h </w:instrText>
      </w:r>
      <w:r>
        <w:rPr>
          <w:noProof/>
        </w:rPr>
      </w:r>
      <w:r>
        <w:rPr>
          <w:noProof/>
        </w:rPr>
        <w:fldChar w:fldCharType="separate"/>
      </w:r>
      <w:r>
        <w:rPr>
          <w:noProof/>
        </w:rPr>
        <w:t>99</w:t>
      </w:r>
      <w:r>
        <w:rPr>
          <w:noProof/>
        </w:rPr>
        <w:fldChar w:fldCharType="end"/>
      </w:r>
    </w:p>
    <w:p w14:paraId="3871FE60" w14:textId="30188589"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_Toc218775293 \h </w:instrText>
      </w:r>
      <w:r>
        <w:rPr>
          <w:noProof/>
        </w:rPr>
      </w:r>
      <w:r>
        <w:rPr>
          <w:noProof/>
        </w:rPr>
        <w:fldChar w:fldCharType="separate"/>
      </w:r>
      <w:r>
        <w:rPr>
          <w:noProof/>
        </w:rPr>
        <w:t>99</w:t>
      </w:r>
      <w:r>
        <w:rPr>
          <w:noProof/>
        </w:rPr>
        <w:fldChar w:fldCharType="end"/>
      </w:r>
    </w:p>
    <w:p w14:paraId="08387275" w14:textId="027523D9"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_Toc218775294 \h </w:instrText>
      </w:r>
      <w:r>
        <w:rPr>
          <w:noProof/>
        </w:rPr>
      </w:r>
      <w:r>
        <w:rPr>
          <w:noProof/>
        </w:rPr>
        <w:fldChar w:fldCharType="separate"/>
      </w:r>
      <w:r>
        <w:rPr>
          <w:noProof/>
        </w:rPr>
        <w:t>99</w:t>
      </w:r>
      <w:r>
        <w:rPr>
          <w:noProof/>
        </w:rPr>
        <w:fldChar w:fldCharType="end"/>
      </w:r>
    </w:p>
    <w:p w14:paraId="788BB437" w14:textId="37E76CE4"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_Toc218775295 \h </w:instrText>
      </w:r>
      <w:r>
        <w:rPr>
          <w:noProof/>
        </w:rPr>
      </w:r>
      <w:r>
        <w:rPr>
          <w:noProof/>
        </w:rPr>
        <w:fldChar w:fldCharType="separate"/>
      </w:r>
      <w:r>
        <w:rPr>
          <w:noProof/>
        </w:rPr>
        <w:t>99</w:t>
      </w:r>
      <w:r>
        <w:rPr>
          <w:noProof/>
        </w:rPr>
        <w:fldChar w:fldCharType="end"/>
      </w:r>
    </w:p>
    <w:p w14:paraId="228D8749" w14:textId="46B62F26"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_Toc218775296 \h </w:instrText>
      </w:r>
      <w:r>
        <w:rPr>
          <w:noProof/>
        </w:rPr>
      </w:r>
      <w:r>
        <w:rPr>
          <w:noProof/>
        </w:rPr>
        <w:fldChar w:fldCharType="separate"/>
      </w:r>
      <w:r>
        <w:rPr>
          <w:noProof/>
        </w:rPr>
        <w:t>99</w:t>
      </w:r>
      <w:r>
        <w:rPr>
          <w:noProof/>
        </w:rPr>
        <w:fldChar w:fldCharType="end"/>
      </w:r>
    </w:p>
    <w:p w14:paraId="2A8BC52D" w14:textId="4A66F8E9"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_Toc218775297 \h </w:instrText>
      </w:r>
      <w:r>
        <w:rPr>
          <w:noProof/>
        </w:rPr>
      </w:r>
      <w:r>
        <w:rPr>
          <w:noProof/>
        </w:rPr>
        <w:fldChar w:fldCharType="separate"/>
      </w:r>
      <w:r>
        <w:rPr>
          <w:noProof/>
        </w:rPr>
        <w:t>100</w:t>
      </w:r>
      <w:r>
        <w:rPr>
          <w:noProof/>
        </w:rPr>
        <w:fldChar w:fldCharType="end"/>
      </w:r>
    </w:p>
    <w:p w14:paraId="4F181807" w14:textId="0D37138E"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_Toc218775298 \h </w:instrText>
      </w:r>
      <w:r>
        <w:rPr>
          <w:noProof/>
        </w:rPr>
      </w:r>
      <w:r>
        <w:rPr>
          <w:noProof/>
        </w:rPr>
        <w:fldChar w:fldCharType="separate"/>
      </w:r>
      <w:r>
        <w:rPr>
          <w:noProof/>
        </w:rPr>
        <w:t>100</w:t>
      </w:r>
      <w:r>
        <w:rPr>
          <w:noProof/>
        </w:rPr>
        <w:fldChar w:fldCharType="end"/>
      </w:r>
    </w:p>
    <w:p w14:paraId="6A5EA5B9" w14:textId="3883CAC3"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_Toc218775299 \h </w:instrText>
      </w:r>
      <w:r>
        <w:rPr>
          <w:noProof/>
        </w:rPr>
      </w:r>
      <w:r>
        <w:rPr>
          <w:noProof/>
        </w:rPr>
        <w:fldChar w:fldCharType="separate"/>
      </w:r>
      <w:r>
        <w:rPr>
          <w:noProof/>
        </w:rPr>
        <w:t>100</w:t>
      </w:r>
      <w:r>
        <w:rPr>
          <w:noProof/>
        </w:rPr>
        <w:fldChar w:fldCharType="end"/>
      </w:r>
    </w:p>
    <w:p w14:paraId="4C089A99" w14:textId="16477076" w:rsidR="00B426BD" w:rsidRDefault="00B426B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SDD_DDContext</w:t>
      </w:r>
      <w:r>
        <w:rPr>
          <w:noProof/>
        </w:rPr>
        <w:t xml:space="preserve"> Service API</w:t>
      </w:r>
      <w:r>
        <w:rPr>
          <w:noProof/>
        </w:rPr>
        <w:tab/>
      </w:r>
      <w:r>
        <w:rPr>
          <w:noProof/>
        </w:rPr>
        <w:fldChar w:fldCharType="begin" w:fldLock="1"/>
      </w:r>
      <w:r>
        <w:rPr>
          <w:noProof/>
        </w:rPr>
        <w:instrText xml:space="preserve"> PAGEREF _Toc218775300 \h </w:instrText>
      </w:r>
      <w:r>
        <w:rPr>
          <w:noProof/>
        </w:rPr>
      </w:r>
      <w:r>
        <w:rPr>
          <w:noProof/>
        </w:rPr>
        <w:fldChar w:fldCharType="separate"/>
      </w:r>
      <w:r>
        <w:rPr>
          <w:noProof/>
        </w:rPr>
        <w:t>101</w:t>
      </w:r>
      <w:r>
        <w:rPr>
          <w:noProof/>
        </w:rPr>
        <w:fldChar w:fldCharType="end"/>
      </w:r>
    </w:p>
    <w:p w14:paraId="011FCB1C" w14:textId="42A794F4"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_Toc218775301 \h </w:instrText>
      </w:r>
      <w:r>
        <w:rPr>
          <w:noProof/>
        </w:rPr>
      </w:r>
      <w:r>
        <w:rPr>
          <w:noProof/>
        </w:rPr>
        <w:fldChar w:fldCharType="separate"/>
      </w:r>
      <w:r>
        <w:rPr>
          <w:noProof/>
        </w:rPr>
        <w:t>101</w:t>
      </w:r>
      <w:r>
        <w:rPr>
          <w:noProof/>
        </w:rPr>
        <w:fldChar w:fldCharType="end"/>
      </w:r>
    </w:p>
    <w:p w14:paraId="3BBF9763" w14:textId="4A0DC8B8"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_Toc218775302 \h </w:instrText>
      </w:r>
      <w:r>
        <w:rPr>
          <w:noProof/>
        </w:rPr>
      </w:r>
      <w:r>
        <w:rPr>
          <w:noProof/>
        </w:rPr>
        <w:fldChar w:fldCharType="separate"/>
      </w:r>
      <w:r>
        <w:rPr>
          <w:noProof/>
        </w:rPr>
        <w:t>101</w:t>
      </w:r>
      <w:r>
        <w:rPr>
          <w:noProof/>
        </w:rPr>
        <w:fldChar w:fldCharType="end"/>
      </w:r>
    </w:p>
    <w:p w14:paraId="401F7CDE" w14:textId="03BCBF37"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fldLock="1"/>
      </w:r>
      <w:r>
        <w:rPr>
          <w:noProof/>
        </w:rPr>
        <w:instrText xml:space="preserve"> PAGEREF _Toc218775303 \h </w:instrText>
      </w:r>
      <w:r>
        <w:rPr>
          <w:noProof/>
        </w:rPr>
      </w:r>
      <w:r>
        <w:rPr>
          <w:noProof/>
        </w:rPr>
        <w:fldChar w:fldCharType="separate"/>
      </w:r>
      <w:r>
        <w:rPr>
          <w:noProof/>
        </w:rPr>
        <w:t>101</w:t>
      </w:r>
      <w:r>
        <w:rPr>
          <w:noProof/>
        </w:rPr>
        <w:fldChar w:fldCharType="end"/>
      </w:r>
    </w:p>
    <w:p w14:paraId="13063608" w14:textId="54CC3429"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_Toc218775304 \h </w:instrText>
      </w:r>
      <w:r>
        <w:rPr>
          <w:noProof/>
        </w:rPr>
      </w:r>
      <w:r>
        <w:rPr>
          <w:noProof/>
        </w:rPr>
        <w:fldChar w:fldCharType="separate"/>
      </w:r>
      <w:r>
        <w:rPr>
          <w:noProof/>
        </w:rPr>
        <w:t>101</w:t>
      </w:r>
      <w:r>
        <w:rPr>
          <w:noProof/>
        </w:rPr>
        <w:fldChar w:fldCharType="end"/>
      </w:r>
    </w:p>
    <w:p w14:paraId="70537B2A" w14:textId="66EC076A"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DD Contexts</w:t>
      </w:r>
      <w:r>
        <w:rPr>
          <w:noProof/>
        </w:rPr>
        <w:tab/>
      </w:r>
      <w:r>
        <w:rPr>
          <w:noProof/>
        </w:rPr>
        <w:fldChar w:fldCharType="begin" w:fldLock="1"/>
      </w:r>
      <w:r>
        <w:rPr>
          <w:noProof/>
        </w:rPr>
        <w:instrText xml:space="preserve"> PAGEREF _Toc218775305 \h </w:instrText>
      </w:r>
      <w:r>
        <w:rPr>
          <w:noProof/>
        </w:rPr>
      </w:r>
      <w:r>
        <w:rPr>
          <w:noProof/>
        </w:rPr>
        <w:fldChar w:fldCharType="separate"/>
      </w:r>
      <w:r>
        <w:rPr>
          <w:noProof/>
        </w:rPr>
        <w:t>102</w:t>
      </w:r>
      <w:r>
        <w:rPr>
          <w:noProof/>
        </w:rPr>
        <w:fldChar w:fldCharType="end"/>
      </w:r>
    </w:p>
    <w:p w14:paraId="4DA8E52E" w14:textId="034DA33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_Toc218775306 \h </w:instrText>
      </w:r>
      <w:r>
        <w:rPr>
          <w:noProof/>
        </w:rPr>
      </w:r>
      <w:r>
        <w:rPr>
          <w:noProof/>
        </w:rPr>
        <w:fldChar w:fldCharType="separate"/>
      </w:r>
      <w:r>
        <w:rPr>
          <w:noProof/>
        </w:rPr>
        <w:t>102</w:t>
      </w:r>
      <w:r>
        <w:rPr>
          <w:noProof/>
        </w:rPr>
        <w:fldChar w:fldCharType="end"/>
      </w:r>
    </w:p>
    <w:p w14:paraId="636CF757" w14:textId="2A1E611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_Toc218775307 \h </w:instrText>
      </w:r>
      <w:r>
        <w:rPr>
          <w:noProof/>
        </w:rPr>
      </w:r>
      <w:r>
        <w:rPr>
          <w:noProof/>
        </w:rPr>
        <w:fldChar w:fldCharType="separate"/>
      </w:r>
      <w:r>
        <w:rPr>
          <w:noProof/>
        </w:rPr>
        <w:t>102</w:t>
      </w:r>
      <w:r>
        <w:rPr>
          <w:noProof/>
        </w:rPr>
        <w:fldChar w:fldCharType="end"/>
      </w:r>
    </w:p>
    <w:p w14:paraId="6659B871" w14:textId="28B0B949"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_Toc218775308 \h </w:instrText>
      </w:r>
      <w:r>
        <w:rPr>
          <w:noProof/>
        </w:rPr>
      </w:r>
      <w:r>
        <w:rPr>
          <w:noProof/>
        </w:rPr>
        <w:fldChar w:fldCharType="separate"/>
      </w:r>
      <w:r>
        <w:rPr>
          <w:noProof/>
        </w:rPr>
        <w:t>102</w:t>
      </w:r>
      <w:r>
        <w:rPr>
          <w:noProof/>
        </w:rPr>
        <w:fldChar w:fldCharType="end"/>
      </w:r>
    </w:p>
    <w:p w14:paraId="1B05C036" w14:textId="68401593"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Resource Custom Operations</w:t>
      </w:r>
      <w:r>
        <w:rPr>
          <w:noProof/>
        </w:rPr>
        <w:tab/>
      </w:r>
      <w:r>
        <w:rPr>
          <w:noProof/>
        </w:rPr>
        <w:fldChar w:fldCharType="begin" w:fldLock="1"/>
      </w:r>
      <w:r>
        <w:rPr>
          <w:noProof/>
        </w:rPr>
        <w:instrText xml:space="preserve"> PAGEREF _Toc218775309 \h </w:instrText>
      </w:r>
      <w:r>
        <w:rPr>
          <w:noProof/>
        </w:rPr>
      </w:r>
      <w:r>
        <w:rPr>
          <w:noProof/>
        </w:rPr>
        <w:fldChar w:fldCharType="separate"/>
      </w:r>
      <w:r>
        <w:rPr>
          <w:noProof/>
        </w:rPr>
        <w:t>105</w:t>
      </w:r>
      <w:r>
        <w:rPr>
          <w:noProof/>
        </w:rPr>
        <w:fldChar w:fldCharType="end"/>
      </w:r>
    </w:p>
    <w:p w14:paraId="46ABA671" w14:textId="7963B168"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_Toc218775310 \h </w:instrText>
      </w:r>
      <w:r>
        <w:rPr>
          <w:noProof/>
        </w:rPr>
      </w:r>
      <w:r>
        <w:rPr>
          <w:noProof/>
        </w:rPr>
        <w:fldChar w:fldCharType="separate"/>
      </w:r>
      <w:r>
        <w:rPr>
          <w:noProof/>
        </w:rPr>
        <w:t>105</w:t>
      </w:r>
      <w:r>
        <w:rPr>
          <w:noProof/>
        </w:rPr>
        <w:fldChar w:fldCharType="end"/>
      </w:r>
    </w:p>
    <w:p w14:paraId="421D1A30" w14:textId="2ABCAE43"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_Toc218775311 \h </w:instrText>
      </w:r>
      <w:r>
        <w:rPr>
          <w:noProof/>
        </w:rPr>
      </w:r>
      <w:r>
        <w:rPr>
          <w:noProof/>
        </w:rPr>
        <w:fldChar w:fldCharType="separate"/>
      </w:r>
      <w:r>
        <w:rPr>
          <w:noProof/>
        </w:rPr>
        <w:t>105</w:t>
      </w:r>
      <w:r>
        <w:rPr>
          <w:noProof/>
        </w:rPr>
        <w:fldChar w:fldCharType="end"/>
      </w:r>
    </w:p>
    <w:p w14:paraId="718274CF" w14:textId="00E0818A"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Operation: InformACREvent</w:t>
      </w:r>
      <w:r>
        <w:rPr>
          <w:noProof/>
        </w:rPr>
        <w:tab/>
      </w:r>
      <w:r>
        <w:rPr>
          <w:noProof/>
        </w:rPr>
        <w:fldChar w:fldCharType="begin" w:fldLock="1"/>
      </w:r>
      <w:r>
        <w:rPr>
          <w:noProof/>
        </w:rPr>
        <w:instrText xml:space="preserve"> PAGEREF _Toc218775312 \h </w:instrText>
      </w:r>
      <w:r>
        <w:rPr>
          <w:noProof/>
        </w:rPr>
      </w:r>
      <w:r>
        <w:rPr>
          <w:noProof/>
        </w:rPr>
        <w:fldChar w:fldCharType="separate"/>
      </w:r>
      <w:r>
        <w:rPr>
          <w:noProof/>
        </w:rPr>
        <w:t>105</w:t>
      </w:r>
      <w:r>
        <w:rPr>
          <w:noProof/>
        </w:rPr>
        <w:fldChar w:fldCharType="end"/>
      </w:r>
    </w:p>
    <w:p w14:paraId="34C80D14" w14:textId="1AD79525"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_Toc218775313 \h </w:instrText>
      </w:r>
      <w:r>
        <w:rPr>
          <w:noProof/>
        </w:rPr>
      </w:r>
      <w:r>
        <w:rPr>
          <w:noProof/>
        </w:rPr>
        <w:fldChar w:fldCharType="separate"/>
      </w:r>
      <w:r>
        <w:rPr>
          <w:noProof/>
        </w:rPr>
        <w:t>105</w:t>
      </w:r>
      <w:r>
        <w:rPr>
          <w:noProof/>
        </w:rPr>
        <w:fldChar w:fldCharType="end"/>
      </w:r>
    </w:p>
    <w:p w14:paraId="79AA970C" w14:textId="0C5816E9"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_Toc218775314 \h </w:instrText>
      </w:r>
      <w:r>
        <w:rPr>
          <w:noProof/>
        </w:rPr>
      </w:r>
      <w:r>
        <w:rPr>
          <w:noProof/>
        </w:rPr>
        <w:fldChar w:fldCharType="separate"/>
      </w:r>
      <w:r>
        <w:rPr>
          <w:noProof/>
        </w:rPr>
        <w:t>105</w:t>
      </w:r>
      <w:r>
        <w:rPr>
          <w:noProof/>
        </w:rPr>
        <w:fldChar w:fldCharType="end"/>
      </w:r>
    </w:p>
    <w:p w14:paraId="20719EF2" w14:textId="304A6229"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_Toc218775315 \h </w:instrText>
      </w:r>
      <w:r>
        <w:rPr>
          <w:noProof/>
        </w:rPr>
      </w:r>
      <w:r>
        <w:rPr>
          <w:noProof/>
        </w:rPr>
        <w:fldChar w:fldCharType="separate"/>
      </w:r>
      <w:r>
        <w:rPr>
          <w:noProof/>
        </w:rPr>
        <w:t>106</w:t>
      </w:r>
      <w:r>
        <w:rPr>
          <w:noProof/>
        </w:rPr>
        <w:fldChar w:fldCharType="end"/>
      </w:r>
    </w:p>
    <w:p w14:paraId="41EB7FDB" w14:textId="31BE616C"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_Toc218775316 \h </w:instrText>
      </w:r>
      <w:r>
        <w:rPr>
          <w:noProof/>
        </w:rPr>
      </w:r>
      <w:r>
        <w:rPr>
          <w:noProof/>
        </w:rPr>
        <w:fldChar w:fldCharType="separate"/>
      </w:r>
      <w:r>
        <w:rPr>
          <w:noProof/>
        </w:rPr>
        <w:t>106</w:t>
      </w:r>
      <w:r>
        <w:rPr>
          <w:noProof/>
        </w:rPr>
        <w:fldChar w:fldCharType="end"/>
      </w:r>
    </w:p>
    <w:p w14:paraId="0294DB84" w14:textId="3F81D325"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.2</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 xml:space="preserve">ACR Event </w:t>
      </w:r>
      <w:r w:rsidRPr="004120A7">
        <w:rPr>
          <w:rFonts w:cs="Arial"/>
          <w:noProof/>
        </w:rPr>
        <w:t>Notification</w:t>
      </w:r>
      <w:r>
        <w:rPr>
          <w:noProof/>
        </w:rPr>
        <w:tab/>
      </w:r>
      <w:r>
        <w:rPr>
          <w:noProof/>
        </w:rPr>
        <w:fldChar w:fldCharType="begin" w:fldLock="1"/>
      </w:r>
      <w:r>
        <w:rPr>
          <w:noProof/>
        </w:rPr>
        <w:instrText xml:space="preserve"> PAGEREF _Toc218775317 \h </w:instrText>
      </w:r>
      <w:r>
        <w:rPr>
          <w:noProof/>
        </w:rPr>
      </w:r>
      <w:r>
        <w:rPr>
          <w:noProof/>
        </w:rPr>
        <w:fldChar w:fldCharType="separate"/>
      </w:r>
      <w:r>
        <w:rPr>
          <w:noProof/>
        </w:rPr>
        <w:t>107</w:t>
      </w:r>
      <w:r>
        <w:rPr>
          <w:noProof/>
        </w:rPr>
        <w:fldChar w:fldCharType="end"/>
      </w:r>
    </w:p>
    <w:p w14:paraId="23B5FA19" w14:textId="4B779A7D"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_Toc218775318 \h </w:instrText>
      </w:r>
      <w:r>
        <w:rPr>
          <w:noProof/>
        </w:rPr>
      </w:r>
      <w:r>
        <w:rPr>
          <w:noProof/>
        </w:rPr>
        <w:fldChar w:fldCharType="separate"/>
      </w:r>
      <w:r>
        <w:rPr>
          <w:noProof/>
        </w:rPr>
        <w:t>107</w:t>
      </w:r>
      <w:r>
        <w:rPr>
          <w:noProof/>
        </w:rPr>
        <w:fldChar w:fldCharType="end"/>
      </w:r>
    </w:p>
    <w:p w14:paraId="17484BD5" w14:textId="18058269"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_Toc218775319 \h </w:instrText>
      </w:r>
      <w:r>
        <w:rPr>
          <w:noProof/>
        </w:rPr>
      </w:r>
      <w:r>
        <w:rPr>
          <w:noProof/>
        </w:rPr>
        <w:fldChar w:fldCharType="separate"/>
      </w:r>
      <w:r>
        <w:rPr>
          <w:noProof/>
        </w:rPr>
        <w:t>107</w:t>
      </w:r>
      <w:r>
        <w:rPr>
          <w:noProof/>
        </w:rPr>
        <w:fldChar w:fldCharType="end"/>
      </w:r>
    </w:p>
    <w:p w14:paraId="4B91DE14" w14:textId="185CC925"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_Toc218775320 \h </w:instrText>
      </w:r>
      <w:r>
        <w:rPr>
          <w:noProof/>
        </w:rPr>
      </w:r>
      <w:r>
        <w:rPr>
          <w:noProof/>
        </w:rPr>
        <w:fldChar w:fldCharType="separate"/>
      </w:r>
      <w:r>
        <w:rPr>
          <w:noProof/>
        </w:rPr>
        <w:t>107</w:t>
      </w:r>
      <w:r>
        <w:rPr>
          <w:noProof/>
        </w:rPr>
        <w:fldChar w:fldCharType="end"/>
      </w:r>
    </w:p>
    <w:p w14:paraId="36018BD8" w14:textId="3DC4E5BC"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fldLock="1"/>
      </w:r>
      <w:r>
        <w:rPr>
          <w:noProof/>
        </w:rPr>
        <w:instrText xml:space="preserve"> PAGEREF _Toc218775321 \h </w:instrText>
      </w:r>
      <w:r>
        <w:rPr>
          <w:noProof/>
        </w:rPr>
      </w:r>
      <w:r>
        <w:rPr>
          <w:noProof/>
        </w:rPr>
        <w:fldChar w:fldCharType="separate"/>
      </w:r>
      <w:r>
        <w:rPr>
          <w:noProof/>
        </w:rPr>
        <w:t>108</w:t>
      </w:r>
      <w:r>
        <w:rPr>
          <w:noProof/>
        </w:rPr>
        <w:fldChar w:fldCharType="end"/>
      </w:r>
    </w:p>
    <w:p w14:paraId="745EAA7E" w14:textId="45E25E45"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_Toc218775322 \h </w:instrText>
      </w:r>
      <w:r>
        <w:rPr>
          <w:noProof/>
        </w:rPr>
      </w:r>
      <w:r>
        <w:rPr>
          <w:noProof/>
        </w:rPr>
        <w:fldChar w:fldCharType="separate"/>
      </w:r>
      <w:r>
        <w:rPr>
          <w:noProof/>
        </w:rPr>
        <w:t>108</w:t>
      </w:r>
      <w:r>
        <w:rPr>
          <w:noProof/>
        </w:rPr>
        <w:fldChar w:fldCharType="end"/>
      </w:r>
    </w:p>
    <w:p w14:paraId="6EBF997C" w14:textId="01FAE9AF"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_Toc218775323 \h </w:instrText>
      </w:r>
      <w:r>
        <w:rPr>
          <w:noProof/>
        </w:rPr>
      </w:r>
      <w:r>
        <w:rPr>
          <w:noProof/>
        </w:rPr>
        <w:fldChar w:fldCharType="separate"/>
      </w:r>
      <w:r>
        <w:rPr>
          <w:noProof/>
        </w:rPr>
        <w:t>109</w:t>
      </w:r>
      <w:r>
        <w:rPr>
          <w:noProof/>
        </w:rPr>
        <w:fldChar w:fldCharType="end"/>
      </w:r>
    </w:p>
    <w:p w14:paraId="477011AC" w14:textId="629A8C11"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_Toc218775324 \h </w:instrText>
      </w:r>
      <w:r>
        <w:rPr>
          <w:noProof/>
        </w:rPr>
      </w:r>
      <w:r>
        <w:rPr>
          <w:noProof/>
        </w:rPr>
        <w:fldChar w:fldCharType="separate"/>
      </w:r>
      <w:r>
        <w:rPr>
          <w:noProof/>
        </w:rPr>
        <w:t>109</w:t>
      </w:r>
      <w:r>
        <w:rPr>
          <w:noProof/>
        </w:rPr>
        <w:fldChar w:fldCharType="end"/>
      </w:r>
    </w:p>
    <w:p w14:paraId="3162D56B" w14:textId="354059CD"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DdContext</w:t>
      </w:r>
      <w:r>
        <w:rPr>
          <w:noProof/>
        </w:rPr>
        <w:tab/>
      </w:r>
      <w:r>
        <w:rPr>
          <w:noProof/>
        </w:rPr>
        <w:fldChar w:fldCharType="begin" w:fldLock="1"/>
      </w:r>
      <w:r>
        <w:rPr>
          <w:noProof/>
        </w:rPr>
        <w:instrText xml:space="preserve"> PAGEREF _Toc218775325 \h </w:instrText>
      </w:r>
      <w:r>
        <w:rPr>
          <w:noProof/>
        </w:rPr>
      </w:r>
      <w:r>
        <w:rPr>
          <w:noProof/>
        </w:rPr>
        <w:fldChar w:fldCharType="separate"/>
      </w:r>
      <w:r>
        <w:rPr>
          <w:noProof/>
        </w:rPr>
        <w:t>109</w:t>
      </w:r>
      <w:r>
        <w:rPr>
          <w:noProof/>
        </w:rPr>
        <w:fldChar w:fldCharType="end"/>
      </w:r>
    </w:p>
    <w:p w14:paraId="37A22CDC" w14:textId="29D6999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TranspLayerContext</w:t>
      </w:r>
      <w:r>
        <w:rPr>
          <w:noProof/>
        </w:rPr>
        <w:tab/>
      </w:r>
      <w:r>
        <w:rPr>
          <w:noProof/>
        </w:rPr>
        <w:fldChar w:fldCharType="begin" w:fldLock="1"/>
      </w:r>
      <w:r>
        <w:rPr>
          <w:noProof/>
        </w:rPr>
        <w:instrText xml:space="preserve"> PAGEREF _Toc218775326 \h </w:instrText>
      </w:r>
      <w:r>
        <w:rPr>
          <w:noProof/>
        </w:rPr>
      </w:r>
      <w:r>
        <w:rPr>
          <w:noProof/>
        </w:rPr>
        <w:fldChar w:fldCharType="separate"/>
      </w:r>
      <w:r>
        <w:rPr>
          <w:noProof/>
        </w:rPr>
        <w:t>109</w:t>
      </w:r>
      <w:r>
        <w:rPr>
          <w:noProof/>
        </w:rPr>
        <w:fldChar w:fldCharType="end"/>
      </w:r>
    </w:p>
    <w:p w14:paraId="639FB63B" w14:textId="40E99BDE"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DdContextPushReq</w:t>
      </w:r>
      <w:r>
        <w:rPr>
          <w:noProof/>
        </w:rPr>
        <w:tab/>
      </w:r>
      <w:r>
        <w:rPr>
          <w:noProof/>
        </w:rPr>
        <w:fldChar w:fldCharType="begin" w:fldLock="1"/>
      </w:r>
      <w:r>
        <w:rPr>
          <w:noProof/>
        </w:rPr>
        <w:instrText xml:space="preserve"> PAGEREF _Toc218775327 \h </w:instrText>
      </w:r>
      <w:r>
        <w:rPr>
          <w:noProof/>
        </w:rPr>
      </w:r>
      <w:r>
        <w:rPr>
          <w:noProof/>
        </w:rPr>
        <w:fldChar w:fldCharType="separate"/>
      </w:r>
      <w:r>
        <w:rPr>
          <w:noProof/>
        </w:rPr>
        <w:t>109</w:t>
      </w:r>
      <w:r>
        <w:rPr>
          <w:noProof/>
        </w:rPr>
        <w:fldChar w:fldCharType="end"/>
      </w:r>
    </w:p>
    <w:p w14:paraId="011EEC20" w14:textId="66BC9B2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DdContextResp</w:t>
      </w:r>
      <w:r>
        <w:rPr>
          <w:noProof/>
        </w:rPr>
        <w:tab/>
      </w:r>
      <w:r>
        <w:rPr>
          <w:noProof/>
        </w:rPr>
        <w:fldChar w:fldCharType="begin" w:fldLock="1"/>
      </w:r>
      <w:r>
        <w:rPr>
          <w:noProof/>
        </w:rPr>
        <w:instrText xml:space="preserve"> PAGEREF _Toc218775328 \h </w:instrText>
      </w:r>
      <w:r>
        <w:rPr>
          <w:noProof/>
        </w:rPr>
      </w:r>
      <w:r>
        <w:rPr>
          <w:noProof/>
        </w:rPr>
        <w:fldChar w:fldCharType="separate"/>
      </w:r>
      <w:r>
        <w:rPr>
          <w:noProof/>
        </w:rPr>
        <w:t>110</w:t>
      </w:r>
      <w:r>
        <w:rPr>
          <w:noProof/>
        </w:rPr>
        <w:fldChar w:fldCharType="end"/>
      </w:r>
    </w:p>
    <w:p w14:paraId="1A553050" w14:textId="45977216"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SddUuContext</w:t>
      </w:r>
      <w:r>
        <w:rPr>
          <w:noProof/>
        </w:rPr>
        <w:tab/>
      </w:r>
      <w:r>
        <w:rPr>
          <w:noProof/>
        </w:rPr>
        <w:fldChar w:fldCharType="begin" w:fldLock="1"/>
      </w:r>
      <w:r>
        <w:rPr>
          <w:noProof/>
        </w:rPr>
        <w:instrText xml:space="preserve"> PAGEREF _Toc218775329 \h </w:instrText>
      </w:r>
      <w:r>
        <w:rPr>
          <w:noProof/>
        </w:rPr>
      </w:r>
      <w:r>
        <w:rPr>
          <w:noProof/>
        </w:rPr>
        <w:fldChar w:fldCharType="separate"/>
      </w:r>
      <w:r>
        <w:rPr>
          <w:noProof/>
        </w:rPr>
        <w:t>110</w:t>
      </w:r>
      <w:r>
        <w:rPr>
          <w:noProof/>
        </w:rPr>
        <w:fldChar w:fldCharType="end"/>
      </w:r>
    </w:p>
    <w:p w14:paraId="512B38BE" w14:textId="58161EF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SddSContext</w:t>
      </w:r>
      <w:r>
        <w:rPr>
          <w:noProof/>
        </w:rPr>
        <w:tab/>
      </w:r>
      <w:r>
        <w:rPr>
          <w:noProof/>
        </w:rPr>
        <w:fldChar w:fldCharType="begin" w:fldLock="1"/>
      </w:r>
      <w:r>
        <w:rPr>
          <w:noProof/>
        </w:rPr>
        <w:instrText xml:space="preserve"> PAGEREF _Toc218775330 \h </w:instrText>
      </w:r>
      <w:r>
        <w:rPr>
          <w:noProof/>
        </w:rPr>
      </w:r>
      <w:r>
        <w:rPr>
          <w:noProof/>
        </w:rPr>
        <w:fldChar w:fldCharType="separate"/>
      </w:r>
      <w:r>
        <w:rPr>
          <w:noProof/>
        </w:rPr>
        <w:t>111</w:t>
      </w:r>
      <w:r>
        <w:rPr>
          <w:noProof/>
        </w:rPr>
        <w:fldChar w:fldCharType="end"/>
      </w:r>
    </w:p>
    <w:p w14:paraId="022CA18A" w14:textId="5876CD86"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ContentBreakpoint</w:t>
      </w:r>
      <w:r>
        <w:rPr>
          <w:noProof/>
        </w:rPr>
        <w:tab/>
      </w:r>
      <w:r>
        <w:rPr>
          <w:noProof/>
        </w:rPr>
        <w:fldChar w:fldCharType="begin" w:fldLock="1"/>
      </w:r>
      <w:r>
        <w:rPr>
          <w:noProof/>
        </w:rPr>
        <w:instrText xml:space="preserve"> PAGEREF _Toc218775331 \h </w:instrText>
      </w:r>
      <w:r>
        <w:rPr>
          <w:noProof/>
        </w:rPr>
      </w:r>
      <w:r>
        <w:rPr>
          <w:noProof/>
        </w:rPr>
        <w:fldChar w:fldCharType="separate"/>
      </w:r>
      <w:r>
        <w:rPr>
          <w:noProof/>
        </w:rPr>
        <w:t>111</w:t>
      </w:r>
      <w:r>
        <w:rPr>
          <w:noProof/>
        </w:rPr>
        <w:fldChar w:fldCharType="end"/>
      </w:r>
    </w:p>
    <w:p w14:paraId="053DD219" w14:textId="7A0208D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6.3.6.2.9</w:t>
      </w:r>
      <w:r>
        <w:rPr>
          <w:rFonts w:asciiTheme="minorHAnsi" w:eastAsiaTheme="minorEastAsia" w:hAnsiTheme="minorHAnsi" w:cstheme="minorBidi"/>
          <w:noProof/>
          <w:kern w:val="2"/>
          <w:sz w:val="24"/>
          <w:szCs w:val="24"/>
          <w:lang w:eastAsia="en-GB"/>
          <w14:ligatures w14:val="standardContextual"/>
        </w:rPr>
        <w:tab/>
      </w:r>
      <w:r>
        <w:rPr>
          <w:noProof/>
          <w:lang w:eastAsia="zh-CN"/>
        </w:rPr>
        <w:t>Type: InformACREvent</w:t>
      </w:r>
      <w:r>
        <w:rPr>
          <w:noProof/>
        </w:rPr>
        <w:tab/>
      </w:r>
      <w:r>
        <w:rPr>
          <w:noProof/>
        </w:rPr>
        <w:fldChar w:fldCharType="begin" w:fldLock="1"/>
      </w:r>
      <w:r>
        <w:rPr>
          <w:noProof/>
        </w:rPr>
        <w:instrText xml:space="preserve"> PAGEREF _Toc218775332 \h </w:instrText>
      </w:r>
      <w:r>
        <w:rPr>
          <w:noProof/>
        </w:rPr>
      </w:r>
      <w:r>
        <w:rPr>
          <w:noProof/>
        </w:rPr>
        <w:fldChar w:fldCharType="separate"/>
      </w:r>
      <w:r>
        <w:rPr>
          <w:noProof/>
        </w:rPr>
        <w:t>111</w:t>
      </w:r>
      <w:r>
        <w:rPr>
          <w:noProof/>
        </w:rPr>
        <w:fldChar w:fldCharType="end"/>
      </w:r>
    </w:p>
    <w:p w14:paraId="2FB1CDF2" w14:textId="77F3DECD"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AcrEventNotif</w:t>
      </w:r>
      <w:r>
        <w:rPr>
          <w:noProof/>
        </w:rPr>
        <w:tab/>
      </w:r>
      <w:r>
        <w:rPr>
          <w:noProof/>
        </w:rPr>
        <w:fldChar w:fldCharType="begin" w:fldLock="1"/>
      </w:r>
      <w:r>
        <w:rPr>
          <w:noProof/>
        </w:rPr>
        <w:instrText xml:space="preserve"> PAGEREF _Toc218775333 \h </w:instrText>
      </w:r>
      <w:r>
        <w:rPr>
          <w:noProof/>
        </w:rPr>
      </w:r>
      <w:r>
        <w:rPr>
          <w:noProof/>
        </w:rPr>
        <w:fldChar w:fldCharType="separate"/>
      </w:r>
      <w:r>
        <w:rPr>
          <w:noProof/>
        </w:rPr>
        <w:t>111</w:t>
      </w:r>
      <w:r>
        <w:rPr>
          <w:noProof/>
        </w:rPr>
        <w:fldChar w:fldCharType="end"/>
      </w:r>
    </w:p>
    <w:p w14:paraId="5336849C" w14:textId="504DE053"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_Toc218775334 \h </w:instrText>
      </w:r>
      <w:r>
        <w:rPr>
          <w:noProof/>
        </w:rPr>
      </w:r>
      <w:r>
        <w:rPr>
          <w:noProof/>
        </w:rPr>
        <w:fldChar w:fldCharType="separate"/>
      </w:r>
      <w:r>
        <w:rPr>
          <w:noProof/>
        </w:rPr>
        <w:t>112</w:t>
      </w:r>
      <w:r>
        <w:rPr>
          <w:noProof/>
        </w:rPr>
        <w:fldChar w:fldCharType="end"/>
      </w:r>
    </w:p>
    <w:p w14:paraId="6D8A3F1B" w14:textId="6038E162"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_Toc218775335 \h </w:instrText>
      </w:r>
      <w:r>
        <w:rPr>
          <w:noProof/>
        </w:rPr>
      </w:r>
      <w:r>
        <w:rPr>
          <w:noProof/>
        </w:rPr>
        <w:fldChar w:fldCharType="separate"/>
      </w:r>
      <w:r>
        <w:rPr>
          <w:noProof/>
        </w:rPr>
        <w:t>112</w:t>
      </w:r>
      <w:r>
        <w:rPr>
          <w:noProof/>
        </w:rPr>
        <w:fldChar w:fldCharType="end"/>
      </w:r>
    </w:p>
    <w:p w14:paraId="6BA3DCA7" w14:textId="7659764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_Toc218775336 \h </w:instrText>
      </w:r>
      <w:r>
        <w:rPr>
          <w:noProof/>
        </w:rPr>
      </w:r>
      <w:r>
        <w:rPr>
          <w:noProof/>
        </w:rPr>
        <w:fldChar w:fldCharType="separate"/>
      </w:r>
      <w:r>
        <w:rPr>
          <w:noProof/>
        </w:rPr>
        <w:t>112</w:t>
      </w:r>
      <w:r>
        <w:rPr>
          <w:noProof/>
        </w:rPr>
        <w:fldChar w:fldCharType="end"/>
      </w:r>
    </w:p>
    <w:p w14:paraId="0854D79A" w14:textId="758825A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FlowTransResult</w:t>
      </w:r>
      <w:r>
        <w:rPr>
          <w:noProof/>
        </w:rPr>
        <w:tab/>
      </w:r>
      <w:r>
        <w:rPr>
          <w:noProof/>
        </w:rPr>
        <w:fldChar w:fldCharType="begin" w:fldLock="1"/>
      </w:r>
      <w:r>
        <w:rPr>
          <w:noProof/>
        </w:rPr>
        <w:instrText xml:space="preserve"> PAGEREF _Toc218775337 \h </w:instrText>
      </w:r>
      <w:r>
        <w:rPr>
          <w:noProof/>
        </w:rPr>
      </w:r>
      <w:r>
        <w:rPr>
          <w:noProof/>
        </w:rPr>
        <w:fldChar w:fldCharType="separate"/>
      </w:r>
      <w:r>
        <w:rPr>
          <w:noProof/>
        </w:rPr>
        <w:t>112</w:t>
      </w:r>
      <w:r>
        <w:rPr>
          <w:noProof/>
        </w:rPr>
        <w:fldChar w:fldCharType="end"/>
      </w:r>
    </w:p>
    <w:p w14:paraId="39DFD5D5" w14:textId="15D04040"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4120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_Toc218775338 \h </w:instrText>
      </w:r>
      <w:r>
        <w:rPr>
          <w:noProof/>
        </w:rPr>
      </w:r>
      <w:r>
        <w:rPr>
          <w:noProof/>
        </w:rPr>
        <w:fldChar w:fldCharType="separate"/>
      </w:r>
      <w:r>
        <w:rPr>
          <w:noProof/>
        </w:rPr>
        <w:t>112</w:t>
      </w:r>
      <w:r>
        <w:rPr>
          <w:noProof/>
        </w:rPr>
        <w:fldChar w:fldCharType="end"/>
      </w:r>
    </w:p>
    <w:p w14:paraId="5B1B30A2" w14:textId="629AF7C0"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6.3.6.5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_Toc218775339 \h </w:instrText>
      </w:r>
      <w:r>
        <w:rPr>
          <w:noProof/>
        </w:rPr>
      </w:r>
      <w:r>
        <w:rPr>
          <w:noProof/>
        </w:rPr>
        <w:fldChar w:fldCharType="separate"/>
      </w:r>
      <w:r>
        <w:rPr>
          <w:noProof/>
        </w:rPr>
        <w:t>112</w:t>
      </w:r>
      <w:r>
        <w:rPr>
          <w:noProof/>
        </w:rPr>
        <w:fldChar w:fldCharType="end"/>
      </w:r>
    </w:p>
    <w:p w14:paraId="3D25920A" w14:textId="46220AA9"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6.3.6.5.1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_Toc218775340 \h </w:instrText>
      </w:r>
      <w:r>
        <w:rPr>
          <w:noProof/>
        </w:rPr>
      </w:r>
      <w:r>
        <w:rPr>
          <w:noProof/>
        </w:rPr>
        <w:fldChar w:fldCharType="separate"/>
      </w:r>
      <w:r>
        <w:rPr>
          <w:noProof/>
        </w:rPr>
        <w:t>112</w:t>
      </w:r>
      <w:r>
        <w:rPr>
          <w:noProof/>
        </w:rPr>
        <w:fldChar w:fldCharType="end"/>
      </w:r>
    </w:p>
    <w:p w14:paraId="656065A5" w14:textId="4DA960D8"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_Toc218775341 \h </w:instrText>
      </w:r>
      <w:r>
        <w:rPr>
          <w:noProof/>
        </w:rPr>
      </w:r>
      <w:r>
        <w:rPr>
          <w:noProof/>
        </w:rPr>
        <w:fldChar w:fldCharType="separate"/>
      </w:r>
      <w:r>
        <w:rPr>
          <w:noProof/>
        </w:rPr>
        <w:t>112</w:t>
      </w:r>
      <w:r>
        <w:rPr>
          <w:noProof/>
        </w:rPr>
        <w:fldChar w:fldCharType="end"/>
      </w:r>
    </w:p>
    <w:p w14:paraId="3E2846E1" w14:textId="57089C7D"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_Toc218775342 \h </w:instrText>
      </w:r>
      <w:r>
        <w:rPr>
          <w:noProof/>
        </w:rPr>
      </w:r>
      <w:r>
        <w:rPr>
          <w:noProof/>
        </w:rPr>
        <w:fldChar w:fldCharType="separate"/>
      </w:r>
      <w:r>
        <w:rPr>
          <w:noProof/>
        </w:rPr>
        <w:t>112</w:t>
      </w:r>
      <w:r>
        <w:rPr>
          <w:noProof/>
        </w:rPr>
        <w:fldChar w:fldCharType="end"/>
      </w:r>
    </w:p>
    <w:p w14:paraId="2A33FAB5" w14:textId="3F02D33A"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_Toc218775343 \h </w:instrText>
      </w:r>
      <w:r>
        <w:rPr>
          <w:noProof/>
        </w:rPr>
      </w:r>
      <w:r>
        <w:rPr>
          <w:noProof/>
        </w:rPr>
        <w:fldChar w:fldCharType="separate"/>
      </w:r>
      <w:r>
        <w:rPr>
          <w:noProof/>
        </w:rPr>
        <w:t>112</w:t>
      </w:r>
      <w:r>
        <w:rPr>
          <w:noProof/>
        </w:rPr>
        <w:fldChar w:fldCharType="end"/>
      </w:r>
    </w:p>
    <w:p w14:paraId="2725CAD8" w14:textId="1FCB5FB9"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_Toc218775344 \h </w:instrText>
      </w:r>
      <w:r>
        <w:rPr>
          <w:noProof/>
        </w:rPr>
      </w:r>
      <w:r>
        <w:rPr>
          <w:noProof/>
        </w:rPr>
        <w:fldChar w:fldCharType="separate"/>
      </w:r>
      <w:r>
        <w:rPr>
          <w:noProof/>
        </w:rPr>
        <w:t>113</w:t>
      </w:r>
      <w:r>
        <w:rPr>
          <w:noProof/>
        </w:rPr>
        <w:fldChar w:fldCharType="end"/>
      </w:r>
    </w:p>
    <w:p w14:paraId="6FE3992E" w14:textId="78B13B95"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_Toc218775345 \h </w:instrText>
      </w:r>
      <w:r>
        <w:rPr>
          <w:noProof/>
        </w:rPr>
      </w:r>
      <w:r>
        <w:rPr>
          <w:noProof/>
        </w:rPr>
        <w:fldChar w:fldCharType="separate"/>
      </w:r>
      <w:r>
        <w:rPr>
          <w:noProof/>
        </w:rPr>
        <w:t>113</w:t>
      </w:r>
      <w:r>
        <w:rPr>
          <w:noProof/>
        </w:rPr>
        <w:fldChar w:fldCharType="end"/>
      </w:r>
    </w:p>
    <w:p w14:paraId="09787C51" w14:textId="5742986F"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_Toc218775346 \h </w:instrText>
      </w:r>
      <w:r>
        <w:rPr>
          <w:noProof/>
        </w:rPr>
      </w:r>
      <w:r>
        <w:rPr>
          <w:noProof/>
        </w:rPr>
        <w:fldChar w:fldCharType="separate"/>
      </w:r>
      <w:r>
        <w:rPr>
          <w:noProof/>
        </w:rPr>
        <w:t>113</w:t>
      </w:r>
      <w:r>
        <w:rPr>
          <w:noProof/>
        </w:rPr>
        <w:fldChar w:fldCharType="end"/>
      </w:r>
    </w:p>
    <w:p w14:paraId="6E45D39D" w14:textId="6BEBD2D5" w:rsidR="00B426BD" w:rsidRDefault="00B426B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SDD_TransmissionQualityMeasurement Service API</w:t>
      </w:r>
      <w:r>
        <w:rPr>
          <w:noProof/>
        </w:rPr>
        <w:tab/>
      </w:r>
      <w:r>
        <w:rPr>
          <w:noProof/>
        </w:rPr>
        <w:fldChar w:fldCharType="begin" w:fldLock="1"/>
      </w:r>
      <w:r>
        <w:rPr>
          <w:noProof/>
        </w:rPr>
        <w:instrText xml:space="preserve"> PAGEREF _Toc218775347 \h </w:instrText>
      </w:r>
      <w:r>
        <w:rPr>
          <w:noProof/>
        </w:rPr>
      </w:r>
      <w:r>
        <w:rPr>
          <w:noProof/>
        </w:rPr>
        <w:fldChar w:fldCharType="separate"/>
      </w:r>
      <w:r>
        <w:rPr>
          <w:noProof/>
        </w:rPr>
        <w:t>114</w:t>
      </w:r>
      <w:r>
        <w:rPr>
          <w:noProof/>
        </w:rPr>
        <w:fldChar w:fldCharType="end"/>
      </w:r>
    </w:p>
    <w:p w14:paraId="07D423FA" w14:textId="2563B6AC"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_Toc218775348 \h </w:instrText>
      </w:r>
      <w:r>
        <w:rPr>
          <w:noProof/>
        </w:rPr>
      </w:r>
      <w:r>
        <w:rPr>
          <w:noProof/>
        </w:rPr>
        <w:fldChar w:fldCharType="separate"/>
      </w:r>
      <w:r>
        <w:rPr>
          <w:noProof/>
        </w:rPr>
        <w:t>114</w:t>
      </w:r>
      <w:r>
        <w:rPr>
          <w:noProof/>
        </w:rPr>
        <w:fldChar w:fldCharType="end"/>
      </w:r>
    </w:p>
    <w:p w14:paraId="7074DDB2" w14:textId="767AE878"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_Toc218775349 \h </w:instrText>
      </w:r>
      <w:r>
        <w:rPr>
          <w:noProof/>
        </w:rPr>
      </w:r>
      <w:r>
        <w:rPr>
          <w:noProof/>
        </w:rPr>
        <w:fldChar w:fldCharType="separate"/>
      </w:r>
      <w:r>
        <w:rPr>
          <w:noProof/>
        </w:rPr>
        <w:t>114</w:t>
      </w:r>
      <w:r>
        <w:rPr>
          <w:noProof/>
        </w:rPr>
        <w:fldChar w:fldCharType="end"/>
      </w:r>
    </w:p>
    <w:p w14:paraId="4E69F87D" w14:textId="67BF1A27"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_Toc218775350 \h </w:instrText>
      </w:r>
      <w:r>
        <w:rPr>
          <w:noProof/>
        </w:rPr>
      </w:r>
      <w:r>
        <w:rPr>
          <w:noProof/>
        </w:rPr>
        <w:fldChar w:fldCharType="separate"/>
      </w:r>
      <w:r>
        <w:rPr>
          <w:noProof/>
        </w:rPr>
        <w:t>114</w:t>
      </w:r>
      <w:r>
        <w:rPr>
          <w:noProof/>
        </w:rPr>
        <w:fldChar w:fldCharType="end"/>
      </w:r>
    </w:p>
    <w:p w14:paraId="526EB2F1" w14:textId="29758768"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_Toc218775351 \h </w:instrText>
      </w:r>
      <w:r>
        <w:rPr>
          <w:noProof/>
        </w:rPr>
      </w:r>
      <w:r>
        <w:rPr>
          <w:noProof/>
        </w:rPr>
        <w:fldChar w:fldCharType="separate"/>
      </w:r>
      <w:r>
        <w:rPr>
          <w:noProof/>
        </w:rPr>
        <w:t>114</w:t>
      </w:r>
      <w:r>
        <w:rPr>
          <w:noProof/>
        </w:rPr>
        <w:fldChar w:fldCharType="end"/>
      </w:r>
    </w:p>
    <w:p w14:paraId="7BD3B817" w14:textId="371320E0"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Transmission Quality Measurement Subscriptions</w:t>
      </w:r>
      <w:r>
        <w:rPr>
          <w:noProof/>
        </w:rPr>
        <w:tab/>
      </w:r>
      <w:r>
        <w:rPr>
          <w:noProof/>
        </w:rPr>
        <w:fldChar w:fldCharType="begin" w:fldLock="1"/>
      </w:r>
      <w:r>
        <w:rPr>
          <w:noProof/>
        </w:rPr>
        <w:instrText xml:space="preserve"> PAGEREF _Toc218775352 \h </w:instrText>
      </w:r>
      <w:r>
        <w:rPr>
          <w:noProof/>
        </w:rPr>
      </w:r>
      <w:r>
        <w:rPr>
          <w:noProof/>
        </w:rPr>
        <w:fldChar w:fldCharType="separate"/>
      </w:r>
      <w:r>
        <w:rPr>
          <w:noProof/>
        </w:rPr>
        <w:t>115</w:t>
      </w:r>
      <w:r>
        <w:rPr>
          <w:noProof/>
        </w:rPr>
        <w:fldChar w:fldCharType="end"/>
      </w:r>
    </w:p>
    <w:p w14:paraId="044A43D1" w14:textId="1A7DF9E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_Toc218775353 \h </w:instrText>
      </w:r>
      <w:r>
        <w:rPr>
          <w:noProof/>
        </w:rPr>
      </w:r>
      <w:r>
        <w:rPr>
          <w:noProof/>
        </w:rPr>
        <w:fldChar w:fldCharType="separate"/>
      </w:r>
      <w:r>
        <w:rPr>
          <w:noProof/>
        </w:rPr>
        <w:t>115</w:t>
      </w:r>
      <w:r>
        <w:rPr>
          <w:noProof/>
        </w:rPr>
        <w:fldChar w:fldCharType="end"/>
      </w:r>
    </w:p>
    <w:p w14:paraId="30186D56" w14:textId="1DBE09E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_Toc218775354 \h </w:instrText>
      </w:r>
      <w:r>
        <w:rPr>
          <w:noProof/>
        </w:rPr>
      </w:r>
      <w:r>
        <w:rPr>
          <w:noProof/>
        </w:rPr>
        <w:fldChar w:fldCharType="separate"/>
      </w:r>
      <w:r>
        <w:rPr>
          <w:noProof/>
        </w:rPr>
        <w:t>115</w:t>
      </w:r>
      <w:r>
        <w:rPr>
          <w:noProof/>
        </w:rPr>
        <w:fldChar w:fldCharType="end"/>
      </w:r>
    </w:p>
    <w:p w14:paraId="34274FDD" w14:textId="67E30E01"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_Toc218775355 \h </w:instrText>
      </w:r>
      <w:r>
        <w:rPr>
          <w:noProof/>
        </w:rPr>
      </w:r>
      <w:r>
        <w:rPr>
          <w:noProof/>
        </w:rPr>
        <w:fldChar w:fldCharType="separate"/>
      </w:r>
      <w:r>
        <w:rPr>
          <w:noProof/>
        </w:rPr>
        <w:t>115</w:t>
      </w:r>
      <w:r>
        <w:rPr>
          <w:noProof/>
        </w:rPr>
        <w:fldChar w:fldCharType="end"/>
      </w:r>
    </w:p>
    <w:p w14:paraId="632FA008" w14:textId="050730EC"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_Toc218775356 \h </w:instrText>
      </w:r>
      <w:r>
        <w:rPr>
          <w:noProof/>
        </w:rPr>
      </w:r>
      <w:r>
        <w:rPr>
          <w:noProof/>
        </w:rPr>
        <w:fldChar w:fldCharType="separate"/>
      </w:r>
      <w:r>
        <w:rPr>
          <w:noProof/>
        </w:rPr>
        <w:t>116</w:t>
      </w:r>
      <w:r>
        <w:rPr>
          <w:noProof/>
        </w:rPr>
        <w:fldChar w:fldCharType="end"/>
      </w:r>
    </w:p>
    <w:p w14:paraId="351B4F70" w14:textId="31702BE8"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Transmission Quality Measurement Subscription</w:t>
      </w:r>
      <w:r>
        <w:rPr>
          <w:noProof/>
        </w:rPr>
        <w:tab/>
      </w:r>
      <w:r>
        <w:rPr>
          <w:noProof/>
        </w:rPr>
        <w:fldChar w:fldCharType="begin" w:fldLock="1"/>
      </w:r>
      <w:r>
        <w:rPr>
          <w:noProof/>
        </w:rPr>
        <w:instrText xml:space="preserve"> PAGEREF _Toc218775357 \h </w:instrText>
      </w:r>
      <w:r>
        <w:rPr>
          <w:noProof/>
        </w:rPr>
      </w:r>
      <w:r>
        <w:rPr>
          <w:noProof/>
        </w:rPr>
        <w:fldChar w:fldCharType="separate"/>
      </w:r>
      <w:r>
        <w:rPr>
          <w:noProof/>
        </w:rPr>
        <w:t>116</w:t>
      </w:r>
      <w:r>
        <w:rPr>
          <w:noProof/>
        </w:rPr>
        <w:fldChar w:fldCharType="end"/>
      </w:r>
    </w:p>
    <w:p w14:paraId="73C3512E" w14:textId="43159AC3"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_Toc218775358 \h </w:instrText>
      </w:r>
      <w:r>
        <w:rPr>
          <w:noProof/>
        </w:rPr>
      </w:r>
      <w:r>
        <w:rPr>
          <w:noProof/>
        </w:rPr>
        <w:fldChar w:fldCharType="separate"/>
      </w:r>
      <w:r>
        <w:rPr>
          <w:noProof/>
        </w:rPr>
        <w:t>116</w:t>
      </w:r>
      <w:r>
        <w:rPr>
          <w:noProof/>
        </w:rPr>
        <w:fldChar w:fldCharType="end"/>
      </w:r>
    </w:p>
    <w:p w14:paraId="270E3538" w14:textId="3AFD2D51"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_Toc218775359 \h </w:instrText>
      </w:r>
      <w:r>
        <w:rPr>
          <w:noProof/>
        </w:rPr>
      </w:r>
      <w:r>
        <w:rPr>
          <w:noProof/>
        </w:rPr>
        <w:fldChar w:fldCharType="separate"/>
      </w:r>
      <w:r>
        <w:rPr>
          <w:noProof/>
        </w:rPr>
        <w:t>116</w:t>
      </w:r>
      <w:r>
        <w:rPr>
          <w:noProof/>
        </w:rPr>
        <w:fldChar w:fldCharType="end"/>
      </w:r>
    </w:p>
    <w:p w14:paraId="671C6136" w14:textId="7680C2F5"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_Toc218775360 \h </w:instrText>
      </w:r>
      <w:r>
        <w:rPr>
          <w:noProof/>
        </w:rPr>
      </w:r>
      <w:r>
        <w:rPr>
          <w:noProof/>
        </w:rPr>
        <w:fldChar w:fldCharType="separate"/>
      </w:r>
      <w:r>
        <w:rPr>
          <w:noProof/>
        </w:rPr>
        <w:t>117</w:t>
      </w:r>
      <w:r>
        <w:rPr>
          <w:noProof/>
        </w:rPr>
        <w:fldChar w:fldCharType="end"/>
      </w:r>
    </w:p>
    <w:p w14:paraId="46CA337A" w14:textId="3669C6F3"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_Toc218775361 \h </w:instrText>
      </w:r>
      <w:r>
        <w:rPr>
          <w:noProof/>
        </w:rPr>
      </w:r>
      <w:r>
        <w:rPr>
          <w:noProof/>
        </w:rPr>
        <w:fldChar w:fldCharType="separate"/>
      </w:r>
      <w:r>
        <w:rPr>
          <w:noProof/>
        </w:rPr>
        <w:t>121</w:t>
      </w:r>
      <w:r>
        <w:rPr>
          <w:noProof/>
        </w:rPr>
        <w:fldChar w:fldCharType="end"/>
      </w:r>
    </w:p>
    <w:p w14:paraId="5625A783" w14:textId="5446F1B8"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Historical Transmission Quality Measurement Reports</w:t>
      </w:r>
      <w:r>
        <w:rPr>
          <w:noProof/>
        </w:rPr>
        <w:tab/>
      </w:r>
      <w:r>
        <w:rPr>
          <w:noProof/>
        </w:rPr>
        <w:fldChar w:fldCharType="begin" w:fldLock="1"/>
      </w:r>
      <w:r>
        <w:rPr>
          <w:noProof/>
        </w:rPr>
        <w:instrText xml:space="preserve"> PAGEREF _Toc218775362 \h </w:instrText>
      </w:r>
      <w:r>
        <w:rPr>
          <w:noProof/>
        </w:rPr>
      </w:r>
      <w:r>
        <w:rPr>
          <w:noProof/>
        </w:rPr>
        <w:fldChar w:fldCharType="separate"/>
      </w:r>
      <w:r>
        <w:rPr>
          <w:noProof/>
        </w:rPr>
        <w:t>121</w:t>
      </w:r>
      <w:r>
        <w:rPr>
          <w:noProof/>
        </w:rPr>
        <w:fldChar w:fldCharType="end"/>
      </w:r>
    </w:p>
    <w:p w14:paraId="7D981E68" w14:textId="54BD91E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_Toc218775363 \h </w:instrText>
      </w:r>
      <w:r>
        <w:rPr>
          <w:noProof/>
        </w:rPr>
      </w:r>
      <w:r>
        <w:rPr>
          <w:noProof/>
        </w:rPr>
        <w:fldChar w:fldCharType="separate"/>
      </w:r>
      <w:r>
        <w:rPr>
          <w:noProof/>
        </w:rPr>
        <w:t>121</w:t>
      </w:r>
      <w:r>
        <w:rPr>
          <w:noProof/>
        </w:rPr>
        <w:fldChar w:fldCharType="end"/>
      </w:r>
    </w:p>
    <w:p w14:paraId="4FD38978" w14:textId="22159A8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_Toc218775364 \h </w:instrText>
      </w:r>
      <w:r>
        <w:rPr>
          <w:noProof/>
        </w:rPr>
      </w:r>
      <w:r>
        <w:rPr>
          <w:noProof/>
        </w:rPr>
        <w:fldChar w:fldCharType="separate"/>
      </w:r>
      <w:r>
        <w:rPr>
          <w:noProof/>
        </w:rPr>
        <w:t>121</w:t>
      </w:r>
      <w:r>
        <w:rPr>
          <w:noProof/>
        </w:rPr>
        <w:fldChar w:fldCharType="end"/>
      </w:r>
    </w:p>
    <w:p w14:paraId="014DAD05" w14:textId="779FA2A1"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_Toc218775365 \h </w:instrText>
      </w:r>
      <w:r>
        <w:rPr>
          <w:noProof/>
        </w:rPr>
      </w:r>
      <w:r>
        <w:rPr>
          <w:noProof/>
        </w:rPr>
        <w:fldChar w:fldCharType="separate"/>
      </w:r>
      <w:r>
        <w:rPr>
          <w:noProof/>
        </w:rPr>
        <w:t>122</w:t>
      </w:r>
      <w:r>
        <w:rPr>
          <w:noProof/>
        </w:rPr>
        <w:fldChar w:fldCharType="end"/>
      </w:r>
    </w:p>
    <w:p w14:paraId="1BF345ED" w14:textId="1D0CA43A"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_Toc218775366 \h </w:instrText>
      </w:r>
      <w:r>
        <w:rPr>
          <w:noProof/>
        </w:rPr>
      </w:r>
      <w:r>
        <w:rPr>
          <w:noProof/>
        </w:rPr>
        <w:fldChar w:fldCharType="separate"/>
      </w:r>
      <w:r>
        <w:rPr>
          <w:noProof/>
        </w:rPr>
        <w:t>123</w:t>
      </w:r>
      <w:r>
        <w:rPr>
          <w:noProof/>
        </w:rPr>
        <w:fldChar w:fldCharType="end"/>
      </w:r>
    </w:p>
    <w:p w14:paraId="5ECE55E9" w14:textId="2351CFE6"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_Toc218775367 \h </w:instrText>
      </w:r>
      <w:r>
        <w:rPr>
          <w:noProof/>
        </w:rPr>
      </w:r>
      <w:r>
        <w:rPr>
          <w:noProof/>
        </w:rPr>
        <w:fldChar w:fldCharType="separate"/>
      </w:r>
      <w:r>
        <w:rPr>
          <w:noProof/>
        </w:rPr>
        <w:t>123</w:t>
      </w:r>
      <w:r>
        <w:rPr>
          <w:noProof/>
        </w:rPr>
        <w:fldChar w:fldCharType="end"/>
      </w:r>
    </w:p>
    <w:p w14:paraId="2CC2B58F" w14:textId="0F2AF8DD"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_Toc218775368 \h </w:instrText>
      </w:r>
      <w:r>
        <w:rPr>
          <w:noProof/>
        </w:rPr>
      </w:r>
      <w:r>
        <w:rPr>
          <w:noProof/>
        </w:rPr>
        <w:fldChar w:fldCharType="separate"/>
      </w:r>
      <w:r>
        <w:rPr>
          <w:noProof/>
        </w:rPr>
        <w:t>123</w:t>
      </w:r>
      <w:r>
        <w:rPr>
          <w:noProof/>
        </w:rPr>
        <w:fldChar w:fldCharType="end"/>
      </w:r>
    </w:p>
    <w:p w14:paraId="44BBEBF1" w14:textId="73393D88"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_Toc218775369 \h </w:instrText>
      </w:r>
      <w:r>
        <w:rPr>
          <w:noProof/>
        </w:rPr>
      </w:r>
      <w:r>
        <w:rPr>
          <w:noProof/>
        </w:rPr>
        <w:fldChar w:fldCharType="separate"/>
      </w:r>
      <w:r>
        <w:rPr>
          <w:noProof/>
        </w:rPr>
        <w:t>123</w:t>
      </w:r>
      <w:r>
        <w:rPr>
          <w:noProof/>
        </w:rPr>
        <w:fldChar w:fldCharType="end"/>
      </w:r>
    </w:p>
    <w:p w14:paraId="785750D8" w14:textId="27FA908A"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4120A7">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 xml:space="preserve">Transmission Quality Measurement </w:t>
      </w:r>
      <w:r w:rsidRPr="004120A7">
        <w:rPr>
          <w:noProof/>
          <w:lang w:val="en-US"/>
        </w:rPr>
        <w:t>Notification</w:t>
      </w:r>
      <w:r>
        <w:rPr>
          <w:noProof/>
        </w:rPr>
        <w:tab/>
      </w:r>
      <w:r>
        <w:rPr>
          <w:noProof/>
        </w:rPr>
        <w:fldChar w:fldCharType="begin" w:fldLock="1"/>
      </w:r>
      <w:r>
        <w:rPr>
          <w:noProof/>
        </w:rPr>
        <w:instrText xml:space="preserve"> PAGEREF _Toc218775370 \h </w:instrText>
      </w:r>
      <w:r>
        <w:rPr>
          <w:noProof/>
        </w:rPr>
      </w:r>
      <w:r>
        <w:rPr>
          <w:noProof/>
        </w:rPr>
        <w:fldChar w:fldCharType="separate"/>
      </w:r>
      <w:r>
        <w:rPr>
          <w:noProof/>
        </w:rPr>
        <w:t>124</w:t>
      </w:r>
      <w:r>
        <w:rPr>
          <w:noProof/>
        </w:rPr>
        <w:fldChar w:fldCharType="end"/>
      </w:r>
    </w:p>
    <w:p w14:paraId="48C55592" w14:textId="402A807E"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w:t>
      </w:r>
      <w:r w:rsidRPr="004120A7">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Description</w:t>
      </w:r>
      <w:r>
        <w:rPr>
          <w:noProof/>
        </w:rPr>
        <w:tab/>
      </w:r>
      <w:r>
        <w:rPr>
          <w:noProof/>
        </w:rPr>
        <w:fldChar w:fldCharType="begin" w:fldLock="1"/>
      </w:r>
      <w:r>
        <w:rPr>
          <w:noProof/>
        </w:rPr>
        <w:instrText xml:space="preserve"> PAGEREF _Toc218775371 \h </w:instrText>
      </w:r>
      <w:r>
        <w:rPr>
          <w:noProof/>
        </w:rPr>
      </w:r>
      <w:r>
        <w:rPr>
          <w:noProof/>
        </w:rPr>
        <w:fldChar w:fldCharType="separate"/>
      </w:r>
      <w:r>
        <w:rPr>
          <w:noProof/>
        </w:rPr>
        <w:t>124</w:t>
      </w:r>
      <w:r>
        <w:rPr>
          <w:noProof/>
        </w:rPr>
        <w:fldChar w:fldCharType="end"/>
      </w:r>
    </w:p>
    <w:p w14:paraId="5570997B" w14:textId="6C09D630"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_Toc218775372 \h </w:instrText>
      </w:r>
      <w:r>
        <w:rPr>
          <w:noProof/>
        </w:rPr>
      </w:r>
      <w:r>
        <w:rPr>
          <w:noProof/>
        </w:rPr>
        <w:fldChar w:fldCharType="separate"/>
      </w:r>
      <w:r>
        <w:rPr>
          <w:noProof/>
        </w:rPr>
        <w:t>124</w:t>
      </w:r>
      <w:r>
        <w:rPr>
          <w:noProof/>
        </w:rPr>
        <w:fldChar w:fldCharType="end"/>
      </w:r>
    </w:p>
    <w:p w14:paraId="5BBCDC8C" w14:textId="3194F70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_Toc218775373 \h </w:instrText>
      </w:r>
      <w:r>
        <w:rPr>
          <w:noProof/>
        </w:rPr>
      </w:r>
      <w:r>
        <w:rPr>
          <w:noProof/>
        </w:rPr>
        <w:fldChar w:fldCharType="separate"/>
      </w:r>
      <w:r>
        <w:rPr>
          <w:noProof/>
        </w:rPr>
        <w:t>124</w:t>
      </w:r>
      <w:r>
        <w:rPr>
          <w:noProof/>
        </w:rPr>
        <w:fldChar w:fldCharType="end"/>
      </w:r>
    </w:p>
    <w:p w14:paraId="7765D108" w14:textId="36E995B9"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_Toc218775374 \h </w:instrText>
      </w:r>
      <w:r>
        <w:rPr>
          <w:noProof/>
        </w:rPr>
      </w:r>
      <w:r>
        <w:rPr>
          <w:noProof/>
        </w:rPr>
        <w:fldChar w:fldCharType="separate"/>
      </w:r>
      <w:r>
        <w:rPr>
          <w:noProof/>
        </w:rPr>
        <w:t>125</w:t>
      </w:r>
      <w:r>
        <w:rPr>
          <w:noProof/>
        </w:rPr>
        <w:fldChar w:fldCharType="end"/>
      </w:r>
    </w:p>
    <w:p w14:paraId="18110882" w14:textId="386FB444"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_Toc218775375 \h </w:instrText>
      </w:r>
      <w:r>
        <w:rPr>
          <w:noProof/>
        </w:rPr>
      </w:r>
      <w:r>
        <w:rPr>
          <w:noProof/>
        </w:rPr>
        <w:fldChar w:fldCharType="separate"/>
      </w:r>
      <w:r>
        <w:rPr>
          <w:noProof/>
        </w:rPr>
        <w:t>125</w:t>
      </w:r>
      <w:r>
        <w:rPr>
          <w:noProof/>
        </w:rPr>
        <w:fldChar w:fldCharType="end"/>
      </w:r>
    </w:p>
    <w:p w14:paraId="60802C94" w14:textId="725AF33E"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4120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Structured data types</w:t>
      </w:r>
      <w:r>
        <w:rPr>
          <w:noProof/>
        </w:rPr>
        <w:tab/>
      </w:r>
      <w:r>
        <w:rPr>
          <w:noProof/>
        </w:rPr>
        <w:fldChar w:fldCharType="begin" w:fldLock="1"/>
      </w:r>
      <w:r>
        <w:rPr>
          <w:noProof/>
        </w:rPr>
        <w:instrText xml:space="preserve"> PAGEREF _Toc218775376 \h </w:instrText>
      </w:r>
      <w:r>
        <w:rPr>
          <w:noProof/>
        </w:rPr>
      </w:r>
      <w:r>
        <w:rPr>
          <w:noProof/>
        </w:rPr>
        <w:fldChar w:fldCharType="separate"/>
      </w:r>
      <w:r>
        <w:rPr>
          <w:noProof/>
        </w:rPr>
        <w:t>126</w:t>
      </w:r>
      <w:r>
        <w:rPr>
          <w:noProof/>
        </w:rPr>
        <w:fldChar w:fldCharType="end"/>
      </w:r>
    </w:p>
    <w:p w14:paraId="303B234D" w14:textId="7A9D9A7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_Toc218775377 \h </w:instrText>
      </w:r>
      <w:r>
        <w:rPr>
          <w:noProof/>
        </w:rPr>
      </w:r>
      <w:r>
        <w:rPr>
          <w:noProof/>
        </w:rPr>
        <w:fldChar w:fldCharType="separate"/>
      </w:r>
      <w:r>
        <w:rPr>
          <w:noProof/>
        </w:rPr>
        <w:t>126</w:t>
      </w:r>
      <w:r>
        <w:rPr>
          <w:noProof/>
        </w:rPr>
        <w:fldChar w:fldCharType="end"/>
      </w:r>
    </w:p>
    <w:p w14:paraId="67C60C46" w14:textId="7C2E3C29"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TransQualMeasSubsc</w:t>
      </w:r>
      <w:r>
        <w:rPr>
          <w:noProof/>
        </w:rPr>
        <w:tab/>
      </w:r>
      <w:r>
        <w:rPr>
          <w:noProof/>
        </w:rPr>
        <w:fldChar w:fldCharType="begin" w:fldLock="1"/>
      </w:r>
      <w:r>
        <w:rPr>
          <w:noProof/>
        </w:rPr>
        <w:instrText xml:space="preserve"> PAGEREF _Toc218775378 \h </w:instrText>
      </w:r>
      <w:r>
        <w:rPr>
          <w:noProof/>
        </w:rPr>
      </w:r>
      <w:r>
        <w:rPr>
          <w:noProof/>
        </w:rPr>
        <w:fldChar w:fldCharType="separate"/>
      </w:r>
      <w:r>
        <w:rPr>
          <w:noProof/>
        </w:rPr>
        <w:t>127</w:t>
      </w:r>
      <w:r>
        <w:rPr>
          <w:noProof/>
        </w:rPr>
        <w:fldChar w:fldCharType="end"/>
      </w:r>
    </w:p>
    <w:p w14:paraId="33D1C853" w14:textId="2EBD422C"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TransQualMeasReq</w:t>
      </w:r>
      <w:r>
        <w:rPr>
          <w:noProof/>
        </w:rPr>
        <w:tab/>
      </w:r>
      <w:r>
        <w:rPr>
          <w:noProof/>
        </w:rPr>
        <w:fldChar w:fldCharType="begin" w:fldLock="1"/>
      </w:r>
      <w:r>
        <w:rPr>
          <w:noProof/>
        </w:rPr>
        <w:instrText xml:space="preserve"> PAGEREF _Toc218775379 \h </w:instrText>
      </w:r>
      <w:r>
        <w:rPr>
          <w:noProof/>
        </w:rPr>
      </w:r>
      <w:r>
        <w:rPr>
          <w:noProof/>
        </w:rPr>
        <w:fldChar w:fldCharType="separate"/>
      </w:r>
      <w:r>
        <w:rPr>
          <w:noProof/>
        </w:rPr>
        <w:t>129</w:t>
      </w:r>
      <w:r>
        <w:rPr>
          <w:noProof/>
        </w:rPr>
        <w:fldChar w:fldCharType="end"/>
      </w:r>
    </w:p>
    <w:p w14:paraId="11FEEB67" w14:textId="7DBCF62D"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TransQualMeasSubscPatch</w:t>
      </w:r>
      <w:r>
        <w:rPr>
          <w:noProof/>
        </w:rPr>
        <w:tab/>
      </w:r>
      <w:r>
        <w:rPr>
          <w:noProof/>
        </w:rPr>
        <w:fldChar w:fldCharType="begin" w:fldLock="1"/>
      </w:r>
      <w:r>
        <w:rPr>
          <w:noProof/>
        </w:rPr>
        <w:instrText xml:space="preserve"> PAGEREF _Toc218775380 \h </w:instrText>
      </w:r>
      <w:r>
        <w:rPr>
          <w:noProof/>
        </w:rPr>
      </w:r>
      <w:r>
        <w:rPr>
          <w:noProof/>
        </w:rPr>
        <w:fldChar w:fldCharType="separate"/>
      </w:r>
      <w:r>
        <w:rPr>
          <w:noProof/>
        </w:rPr>
        <w:t>130</w:t>
      </w:r>
      <w:r>
        <w:rPr>
          <w:noProof/>
        </w:rPr>
        <w:fldChar w:fldCharType="end"/>
      </w:r>
    </w:p>
    <w:p w14:paraId="7B997A53" w14:textId="22A893FA"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TransQualMeasNotif</w:t>
      </w:r>
      <w:r>
        <w:rPr>
          <w:noProof/>
        </w:rPr>
        <w:tab/>
      </w:r>
      <w:r>
        <w:rPr>
          <w:noProof/>
        </w:rPr>
        <w:fldChar w:fldCharType="begin" w:fldLock="1"/>
      </w:r>
      <w:r>
        <w:rPr>
          <w:noProof/>
        </w:rPr>
        <w:instrText xml:space="preserve"> PAGEREF _Toc218775381 \h </w:instrText>
      </w:r>
      <w:r>
        <w:rPr>
          <w:noProof/>
        </w:rPr>
      </w:r>
      <w:r>
        <w:rPr>
          <w:noProof/>
        </w:rPr>
        <w:fldChar w:fldCharType="separate"/>
      </w:r>
      <w:r>
        <w:rPr>
          <w:noProof/>
        </w:rPr>
        <w:t>130</w:t>
      </w:r>
      <w:r>
        <w:rPr>
          <w:noProof/>
        </w:rPr>
        <w:fldChar w:fldCharType="end"/>
      </w:r>
    </w:p>
    <w:p w14:paraId="49F6ACED" w14:textId="494CE14E"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Type: TransQualMeasReport</w:t>
      </w:r>
      <w:r>
        <w:rPr>
          <w:noProof/>
        </w:rPr>
        <w:tab/>
      </w:r>
      <w:r>
        <w:rPr>
          <w:noProof/>
        </w:rPr>
        <w:fldChar w:fldCharType="begin" w:fldLock="1"/>
      </w:r>
      <w:r>
        <w:rPr>
          <w:noProof/>
        </w:rPr>
        <w:instrText xml:space="preserve"> PAGEREF _Toc218775382 \h </w:instrText>
      </w:r>
      <w:r>
        <w:rPr>
          <w:noProof/>
        </w:rPr>
      </w:r>
      <w:r>
        <w:rPr>
          <w:noProof/>
        </w:rPr>
        <w:fldChar w:fldCharType="separate"/>
      </w:r>
      <w:r>
        <w:rPr>
          <w:noProof/>
        </w:rPr>
        <w:t>131</w:t>
      </w:r>
      <w:r>
        <w:rPr>
          <w:noProof/>
        </w:rPr>
        <w:fldChar w:fldCharType="end"/>
      </w:r>
    </w:p>
    <w:p w14:paraId="1754D3CC" w14:textId="43A055CA"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TransQualMeasCriteria</w:t>
      </w:r>
      <w:r>
        <w:rPr>
          <w:noProof/>
        </w:rPr>
        <w:tab/>
      </w:r>
      <w:r>
        <w:rPr>
          <w:noProof/>
        </w:rPr>
        <w:fldChar w:fldCharType="begin" w:fldLock="1"/>
      </w:r>
      <w:r>
        <w:rPr>
          <w:noProof/>
        </w:rPr>
        <w:instrText xml:space="preserve"> PAGEREF _Toc218775383 \h </w:instrText>
      </w:r>
      <w:r>
        <w:rPr>
          <w:noProof/>
        </w:rPr>
      </w:r>
      <w:r>
        <w:rPr>
          <w:noProof/>
        </w:rPr>
        <w:fldChar w:fldCharType="separate"/>
      </w:r>
      <w:r>
        <w:rPr>
          <w:noProof/>
        </w:rPr>
        <w:t>132</w:t>
      </w:r>
      <w:r>
        <w:rPr>
          <w:noProof/>
        </w:rPr>
        <w:fldChar w:fldCharType="end"/>
      </w:r>
    </w:p>
    <w:p w14:paraId="2C4DE877" w14:textId="4447ED82"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6.4.6.2.8</w:t>
      </w:r>
      <w:r>
        <w:rPr>
          <w:rFonts w:asciiTheme="minorHAnsi" w:eastAsiaTheme="minorEastAsia" w:hAnsiTheme="minorHAnsi" w:cstheme="minorBidi"/>
          <w:noProof/>
          <w:kern w:val="2"/>
          <w:sz w:val="24"/>
          <w:szCs w:val="24"/>
          <w:lang w:eastAsia="en-GB"/>
          <w14:ligatures w14:val="standardContextual"/>
        </w:rPr>
        <w:tab/>
      </w:r>
      <w:r>
        <w:rPr>
          <w:noProof/>
        </w:rPr>
        <w:t>Type: TransQualMeasData</w:t>
      </w:r>
      <w:r>
        <w:rPr>
          <w:noProof/>
        </w:rPr>
        <w:tab/>
      </w:r>
      <w:r>
        <w:rPr>
          <w:noProof/>
        </w:rPr>
        <w:fldChar w:fldCharType="begin" w:fldLock="1"/>
      </w:r>
      <w:r>
        <w:rPr>
          <w:noProof/>
        </w:rPr>
        <w:instrText xml:space="preserve"> PAGEREF _Toc218775384 \h </w:instrText>
      </w:r>
      <w:r>
        <w:rPr>
          <w:noProof/>
        </w:rPr>
      </w:r>
      <w:r>
        <w:rPr>
          <w:noProof/>
        </w:rPr>
        <w:fldChar w:fldCharType="separate"/>
      </w:r>
      <w:r>
        <w:rPr>
          <w:noProof/>
        </w:rPr>
        <w:t>137</w:t>
      </w:r>
      <w:r>
        <w:rPr>
          <w:noProof/>
        </w:rPr>
        <w:fldChar w:fldCharType="end"/>
      </w:r>
    </w:p>
    <w:p w14:paraId="43DBEF47" w14:textId="49C7ABE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6.4.6.2.9</w:t>
      </w:r>
      <w:r>
        <w:rPr>
          <w:rFonts w:asciiTheme="minorHAnsi" w:eastAsiaTheme="minorEastAsia" w:hAnsiTheme="minorHAnsi" w:cstheme="minorBidi"/>
          <w:noProof/>
          <w:kern w:val="2"/>
          <w:sz w:val="24"/>
          <w:szCs w:val="24"/>
          <w:lang w:eastAsia="en-GB"/>
          <w14:ligatures w14:val="standardContextual"/>
        </w:rPr>
        <w:tab/>
      </w:r>
      <w:r>
        <w:rPr>
          <w:noProof/>
        </w:rPr>
        <w:t>Type: HistTransQualMeasReports</w:t>
      </w:r>
      <w:r>
        <w:rPr>
          <w:noProof/>
        </w:rPr>
        <w:tab/>
      </w:r>
      <w:r>
        <w:rPr>
          <w:noProof/>
        </w:rPr>
        <w:fldChar w:fldCharType="begin" w:fldLock="1"/>
      </w:r>
      <w:r>
        <w:rPr>
          <w:noProof/>
        </w:rPr>
        <w:instrText xml:space="preserve"> PAGEREF _Toc218775385 \h </w:instrText>
      </w:r>
      <w:r>
        <w:rPr>
          <w:noProof/>
        </w:rPr>
      </w:r>
      <w:r>
        <w:rPr>
          <w:noProof/>
        </w:rPr>
        <w:fldChar w:fldCharType="separate"/>
      </w:r>
      <w:r>
        <w:rPr>
          <w:noProof/>
        </w:rPr>
        <w:t>146</w:t>
      </w:r>
      <w:r>
        <w:rPr>
          <w:noProof/>
        </w:rPr>
        <w:fldChar w:fldCharType="end"/>
      </w:r>
    </w:p>
    <w:p w14:paraId="67774CA9" w14:textId="72E8643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6.4.6.2.10</w:t>
      </w:r>
      <w:r>
        <w:rPr>
          <w:rFonts w:asciiTheme="minorHAnsi" w:eastAsiaTheme="minorEastAsia" w:hAnsiTheme="minorHAnsi" w:cstheme="minorBidi"/>
          <w:noProof/>
          <w:kern w:val="2"/>
          <w:sz w:val="24"/>
          <w:szCs w:val="24"/>
          <w:lang w:eastAsia="en-GB"/>
          <w14:ligatures w14:val="standardContextual"/>
        </w:rPr>
        <w:tab/>
      </w:r>
      <w:r>
        <w:rPr>
          <w:noProof/>
        </w:rPr>
        <w:t>Type: TransQualMeasCriteriaSet</w:t>
      </w:r>
      <w:r>
        <w:rPr>
          <w:noProof/>
        </w:rPr>
        <w:tab/>
      </w:r>
      <w:r>
        <w:rPr>
          <w:noProof/>
        </w:rPr>
        <w:fldChar w:fldCharType="begin" w:fldLock="1"/>
      </w:r>
      <w:r>
        <w:rPr>
          <w:noProof/>
        </w:rPr>
        <w:instrText xml:space="preserve"> PAGEREF _Toc218775386 \h </w:instrText>
      </w:r>
      <w:r>
        <w:rPr>
          <w:noProof/>
        </w:rPr>
      </w:r>
      <w:r>
        <w:rPr>
          <w:noProof/>
        </w:rPr>
        <w:fldChar w:fldCharType="separate"/>
      </w:r>
      <w:r>
        <w:rPr>
          <w:noProof/>
        </w:rPr>
        <w:t>146</w:t>
      </w:r>
      <w:r>
        <w:rPr>
          <w:noProof/>
        </w:rPr>
        <w:fldChar w:fldCharType="end"/>
      </w:r>
    </w:p>
    <w:p w14:paraId="66C4CF60" w14:textId="7D9ABA3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Crossflow</w:t>
      </w:r>
      <w:r>
        <w:rPr>
          <w:noProof/>
        </w:rPr>
        <w:tab/>
      </w:r>
      <w:r>
        <w:rPr>
          <w:noProof/>
        </w:rPr>
        <w:fldChar w:fldCharType="begin" w:fldLock="1"/>
      </w:r>
      <w:r>
        <w:rPr>
          <w:noProof/>
        </w:rPr>
        <w:instrText xml:space="preserve"> PAGEREF _Toc218775387 \h </w:instrText>
      </w:r>
      <w:r>
        <w:rPr>
          <w:noProof/>
        </w:rPr>
      </w:r>
      <w:r>
        <w:rPr>
          <w:noProof/>
        </w:rPr>
        <w:fldChar w:fldCharType="separate"/>
      </w:r>
      <w:r>
        <w:rPr>
          <w:noProof/>
        </w:rPr>
        <w:t>146</w:t>
      </w:r>
      <w:r>
        <w:rPr>
          <w:noProof/>
        </w:rPr>
        <w:fldChar w:fldCharType="end"/>
      </w:r>
    </w:p>
    <w:p w14:paraId="275489DE" w14:textId="3A6E39F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CrossflowInfo</w:t>
      </w:r>
      <w:r>
        <w:rPr>
          <w:noProof/>
        </w:rPr>
        <w:tab/>
      </w:r>
      <w:r>
        <w:rPr>
          <w:noProof/>
        </w:rPr>
        <w:fldChar w:fldCharType="begin" w:fldLock="1"/>
      </w:r>
      <w:r>
        <w:rPr>
          <w:noProof/>
        </w:rPr>
        <w:instrText xml:space="preserve"> PAGEREF _Toc218775388 \h </w:instrText>
      </w:r>
      <w:r>
        <w:rPr>
          <w:noProof/>
        </w:rPr>
      </w:r>
      <w:r>
        <w:rPr>
          <w:noProof/>
        </w:rPr>
        <w:fldChar w:fldCharType="separate"/>
      </w:r>
      <w:r>
        <w:rPr>
          <w:noProof/>
        </w:rPr>
        <w:t>147</w:t>
      </w:r>
      <w:r>
        <w:rPr>
          <w:noProof/>
        </w:rPr>
        <w:fldChar w:fldCharType="end"/>
      </w:r>
    </w:p>
    <w:p w14:paraId="7139C404" w14:textId="554A71EB"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4120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Simple data types and enumerations</w:t>
      </w:r>
      <w:r>
        <w:rPr>
          <w:noProof/>
        </w:rPr>
        <w:tab/>
      </w:r>
      <w:r>
        <w:rPr>
          <w:noProof/>
        </w:rPr>
        <w:fldChar w:fldCharType="begin" w:fldLock="1"/>
      </w:r>
      <w:r>
        <w:rPr>
          <w:noProof/>
        </w:rPr>
        <w:instrText xml:space="preserve"> PAGEREF _Toc218775389 \h </w:instrText>
      </w:r>
      <w:r>
        <w:rPr>
          <w:noProof/>
        </w:rPr>
      </w:r>
      <w:r>
        <w:rPr>
          <w:noProof/>
        </w:rPr>
        <w:fldChar w:fldCharType="separate"/>
      </w:r>
      <w:r>
        <w:rPr>
          <w:noProof/>
        </w:rPr>
        <w:t>147</w:t>
      </w:r>
      <w:r>
        <w:rPr>
          <w:noProof/>
        </w:rPr>
        <w:fldChar w:fldCharType="end"/>
      </w:r>
    </w:p>
    <w:p w14:paraId="5021BA66" w14:textId="5BCB19F3"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_Toc218775390 \h </w:instrText>
      </w:r>
      <w:r>
        <w:rPr>
          <w:noProof/>
        </w:rPr>
      </w:r>
      <w:r>
        <w:rPr>
          <w:noProof/>
        </w:rPr>
        <w:fldChar w:fldCharType="separate"/>
      </w:r>
      <w:r>
        <w:rPr>
          <w:noProof/>
        </w:rPr>
        <w:t>147</w:t>
      </w:r>
      <w:r>
        <w:rPr>
          <w:noProof/>
        </w:rPr>
        <w:fldChar w:fldCharType="end"/>
      </w:r>
    </w:p>
    <w:p w14:paraId="38F8B917" w14:textId="787EB41C"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_Toc218775391 \h </w:instrText>
      </w:r>
      <w:r>
        <w:rPr>
          <w:noProof/>
        </w:rPr>
      </w:r>
      <w:r>
        <w:rPr>
          <w:noProof/>
        </w:rPr>
        <w:fldChar w:fldCharType="separate"/>
      </w:r>
      <w:r>
        <w:rPr>
          <w:noProof/>
        </w:rPr>
        <w:t>147</w:t>
      </w:r>
      <w:r>
        <w:rPr>
          <w:noProof/>
        </w:rPr>
        <w:fldChar w:fldCharType="end"/>
      </w:r>
    </w:p>
    <w:p w14:paraId="38E17F9F" w14:textId="6D31B48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MeasurementId</w:t>
      </w:r>
      <w:r>
        <w:rPr>
          <w:noProof/>
        </w:rPr>
        <w:tab/>
      </w:r>
      <w:r>
        <w:rPr>
          <w:noProof/>
        </w:rPr>
        <w:fldChar w:fldCharType="begin" w:fldLock="1"/>
      </w:r>
      <w:r>
        <w:rPr>
          <w:noProof/>
        </w:rPr>
        <w:instrText xml:space="preserve"> PAGEREF _Toc218775392 \h </w:instrText>
      </w:r>
      <w:r>
        <w:rPr>
          <w:noProof/>
        </w:rPr>
      </w:r>
      <w:r>
        <w:rPr>
          <w:noProof/>
        </w:rPr>
        <w:fldChar w:fldCharType="separate"/>
      </w:r>
      <w:r>
        <w:rPr>
          <w:noProof/>
        </w:rPr>
        <w:t>147</w:t>
      </w:r>
      <w:r>
        <w:rPr>
          <w:noProof/>
        </w:rPr>
        <w:fldChar w:fldCharType="end"/>
      </w:r>
    </w:p>
    <w:p w14:paraId="3DE9CF8D" w14:textId="4874C64C"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RepGranularity</w:t>
      </w:r>
      <w:r>
        <w:rPr>
          <w:noProof/>
        </w:rPr>
        <w:tab/>
      </w:r>
      <w:r>
        <w:rPr>
          <w:noProof/>
        </w:rPr>
        <w:fldChar w:fldCharType="begin" w:fldLock="1"/>
      </w:r>
      <w:r>
        <w:rPr>
          <w:noProof/>
        </w:rPr>
        <w:instrText xml:space="preserve"> PAGEREF _Toc218775393 \h </w:instrText>
      </w:r>
      <w:r>
        <w:rPr>
          <w:noProof/>
        </w:rPr>
      </w:r>
      <w:r>
        <w:rPr>
          <w:noProof/>
        </w:rPr>
        <w:fldChar w:fldCharType="separate"/>
      </w:r>
      <w:r>
        <w:rPr>
          <w:noProof/>
        </w:rPr>
        <w:t>148</w:t>
      </w:r>
      <w:r>
        <w:rPr>
          <w:noProof/>
        </w:rPr>
        <w:fldChar w:fldCharType="end"/>
      </w:r>
    </w:p>
    <w:p w14:paraId="4DCC376D" w14:textId="60A3C34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6.4.6.3.5</w:t>
      </w:r>
      <w:r>
        <w:rPr>
          <w:rFonts w:asciiTheme="minorHAnsi" w:eastAsiaTheme="minorEastAsia" w:hAnsiTheme="minorHAnsi" w:cstheme="minorBidi"/>
          <w:noProof/>
          <w:kern w:val="2"/>
          <w:sz w:val="24"/>
          <w:szCs w:val="24"/>
          <w:lang w:eastAsia="en-GB"/>
          <w14:ligatures w14:val="standardContextual"/>
        </w:rPr>
        <w:tab/>
      </w:r>
      <w:r>
        <w:rPr>
          <w:noProof/>
        </w:rPr>
        <w:t>Enumeration: FlowDirection</w:t>
      </w:r>
      <w:r>
        <w:rPr>
          <w:noProof/>
        </w:rPr>
        <w:tab/>
      </w:r>
      <w:r>
        <w:rPr>
          <w:noProof/>
        </w:rPr>
        <w:fldChar w:fldCharType="begin" w:fldLock="1"/>
      </w:r>
      <w:r>
        <w:rPr>
          <w:noProof/>
        </w:rPr>
        <w:instrText xml:space="preserve"> PAGEREF _Toc218775394 \h </w:instrText>
      </w:r>
      <w:r>
        <w:rPr>
          <w:noProof/>
        </w:rPr>
      </w:r>
      <w:r>
        <w:rPr>
          <w:noProof/>
        </w:rPr>
        <w:fldChar w:fldCharType="separate"/>
      </w:r>
      <w:r>
        <w:rPr>
          <w:noProof/>
        </w:rPr>
        <w:t>148</w:t>
      </w:r>
      <w:r>
        <w:rPr>
          <w:noProof/>
        </w:rPr>
        <w:fldChar w:fldCharType="end"/>
      </w:r>
    </w:p>
    <w:p w14:paraId="2E773D52" w14:textId="249B2B3F"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4120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_Toc218775395 \h </w:instrText>
      </w:r>
      <w:r>
        <w:rPr>
          <w:noProof/>
        </w:rPr>
      </w:r>
      <w:r>
        <w:rPr>
          <w:noProof/>
        </w:rPr>
        <w:fldChar w:fldCharType="separate"/>
      </w:r>
      <w:r>
        <w:rPr>
          <w:noProof/>
        </w:rPr>
        <w:t>149</w:t>
      </w:r>
      <w:r>
        <w:rPr>
          <w:noProof/>
        </w:rPr>
        <w:fldChar w:fldCharType="end"/>
      </w:r>
    </w:p>
    <w:p w14:paraId="2F783BC5" w14:textId="1DBB30D4"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_Toc218775396 \h </w:instrText>
      </w:r>
      <w:r>
        <w:rPr>
          <w:noProof/>
        </w:rPr>
      </w:r>
      <w:r>
        <w:rPr>
          <w:noProof/>
        </w:rPr>
        <w:fldChar w:fldCharType="separate"/>
      </w:r>
      <w:r>
        <w:rPr>
          <w:noProof/>
        </w:rPr>
        <w:t>149</w:t>
      </w:r>
      <w:r>
        <w:rPr>
          <w:noProof/>
        </w:rPr>
        <w:fldChar w:fldCharType="end"/>
      </w:r>
    </w:p>
    <w:p w14:paraId="3299CB42" w14:textId="7240103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_Toc218775397 \h </w:instrText>
      </w:r>
      <w:r>
        <w:rPr>
          <w:noProof/>
        </w:rPr>
      </w:r>
      <w:r>
        <w:rPr>
          <w:noProof/>
        </w:rPr>
        <w:fldChar w:fldCharType="separate"/>
      </w:r>
      <w:r>
        <w:rPr>
          <w:noProof/>
        </w:rPr>
        <w:t>149</w:t>
      </w:r>
      <w:r>
        <w:rPr>
          <w:noProof/>
        </w:rPr>
        <w:fldChar w:fldCharType="end"/>
      </w:r>
    </w:p>
    <w:p w14:paraId="511782E2" w14:textId="37BAD9DC"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_Toc218775398 \h </w:instrText>
      </w:r>
      <w:r>
        <w:rPr>
          <w:noProof/>
        </w:rPr>
      </w:r>
      <w:r>
        <w:rPr>
          <w:noProof/>
        </w:rPr>
        <w:fldChar w:fldCharType="separate"/>
      </w:r>
      <w:r>
        <w:rPr>
          <w:noProof/>
        </w:rPr>
        <w:t>149</w:t>
      </w:r>
      <w:r>
        <w:rPr>
          <w:noProof/>
        </w:rPr>
        <w:fldChar w:fldCharType="end"/>
      </w:r>
    </w:p>
    <w:p w14:paraId="0E050520" w14:textId="63A16E4B"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_Toc218775399 \h </w:instrText>
      </w:r>
      <w:r>
        <w:rPr>
          <w:noProof/>
        </w:rPr>
      </w:r>
      <w:r>
        <w:rPr>
          <w:noProof/>
        </w:rPr>
        <w:fldChar w:fldCharType="separate"/>
      </w:r>
      <w:r>
        <w:rPr>
          <w:noProof/>
        </w:rPr>
        <w:t>149</w:t>
      </w:r>
      <w:r>
        <w:rPr>
          <w:noProof/>
        </w:rPr>
        <w:fldChar w:fldCharType="end"/>
      </w:r>
    </w:p>
    <w:p w14:paraId="71A25B1D" w14:textId="0312956E"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_Toc218775400 \h </w:instrText>
      </w:r>
      <w:r>
        <w:rPr>
          <w:noProof/>
        </w:rPr>
      </w:r>
      <w:r>
        <w:rPr>
          <w:noProof/>
        </w:rPr>
        <w:fldChar w:fldCharType="separate"/>
      </w:r>
      <w:r>
        <w:rPr>
          <w:noProof/>
        </w:rPr>
        <w:t>149</w:t>
      </w:r>
      <w:r>
        <w:rPr>
          <w:noProof/>
        </w:rPr>
        <w:fldChar w:fldCharType="end"/>
      </w:r>
    </w:p>
    <w:p w14:paraId="7C8E541A" w14:textId="187A3125"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_Toc218775401 \h </w:instrText>
      </w:r>
      <w:r>
        <w:rPr>
          <w:noProof/>
        </w:rPr>
      </w:r>
      <w:r>
        <w:rPr>
          <w:noProof/>
        </w:rPr>
        <w:fldChar w:fldCharType="separate"/>
      </w:r>
      <w:r>
        <w:rPr>
          <w:noProof/>
        </w:rPr>
        <w:t>149</w:t>
      </w:r>
      <w:r>
        <w:rPr>
          <w:noProof/>
        </w:rPr>
        <w:fldChar w:fldCharType="end"/>
      </w:r>
    </w:p>
    <w:p w14:paraId="7B3D7149" w14:textId="26D0DDA0"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_Toc218775402 \h </w:instrText>
      </w:r>
      <w:r>
        <w:rPr>
          <w:noProof/>
        </w:rPr>
      </w:r>
      <w:r>
        <w:rPr>
          <w:noProof/>
        </w:rPr>
        <w:fldChar w:fldCharType="separate"/>
      </w:r>
      <w:r>
        <w:rPr>
          <w:noProof/>
        </w:rPr>
        <w:t>149</w:t>
      </w:r>
      <w:r>
        <w:rPr>
          <w:noProof/>
        </w:rPr>
        <w:fldChar w:fldCharType="end"/>
      </w:r>
    </w:p>
    <w:p w14:paraId="7F3009DB" w14:textId="7DA0D1B2"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_Toc218775403 \h </w:instrText>
      </w:r>
      <w:r>
        <w:rPr>
          <w:noProof/>
        </w:rPr>
      </w:r>
      <w:r>
        <w:rPr>
          <w:noProof/>
        </w:rPr>
        <w:fldChar w:fldCharType="separate"/>
      </w:r>
      <w:r>
        <w:rPr>
          <w:noProof/>
        </w:rPr>
        <w:t>150</w:t>
      </w:r>
      <w:r>
        <w:rPr>
          <w:noProof/>
        </w:rPr>
        <w:fldChar w:fldCharType="end"/>
      </w:r>
    </w:p>
    <w:p w14:paraId="70F71F00" w14:textId="25F34AF4" w:rsidR="00B426BD" w:rsidRDefault="00B426B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SDD_PolicyConfiguration Service API</w:t>
      </w:r>
      <w:r>
        <w:rPr>
          <w:noProof/>
        </w:rPr>
        <w:tab/>
      </w:r>
      <w:r>
        <w:rPr>
          <w:noProof/>
        </w:rPr>
        <w:fldChar w:fldCharType="begin" w:fldLock="1"/>
      </w:r>
      <w:r>
        <w:rPr>
          <w:noProof/>
        </w:rPr>
        <w:instrText xml:space="preserve"> PAGEREF _Toc218775404 \h </w:instrText>
      </w:r>
      <w:r>
        <w:rPr>
          <w:noProof/>
        </w:rPr>
      </w:r>
      <w:r>
        <w:rPr>
          <w:noProof/>
        </w:rPr>
        <w:fldChar w:fldCharType="separate"/>
      </w:r>
      <w:r>
        <w:rPr>
          <w:noProof/>
        </w:rPr>
        <w:t>151</w:t>
      </w:r>
      <w:r>
        <w:rPr>
          <w:noProof/>
        </w:rPr>
        <w:fldChar w:fldCharType="end"/>
      </w:r>
    </w:p>
    <w:p w14:paraId="536D3A5C" w14:textId="6DE6A559"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_Toc218775405 \h </w:instrText>
      </w:r>
      <w:r>
        <w:rPr>
          <w:noProof/>
        </w:rPr>
      </w:r>
      <w:r>
        <w:rPr>
          <w:noProof/>
        </w:rPr>
        <w:fldChar w:fldCharType="separate"/>
      </w:r>
      <w:r>
        <w:rPr>
          <w:noProof/>
        </w:rPr>
        <w:t>151</w:t>
      </w:r>
      <w:r>
        <w:rPr>
          <w:noProof/>
        </w:rPr>
        <w:fldChar w:fldCharType="end"/>
      </w:r>
    </w:p>
    <w:p w14:paraId="2064C2E6" w14:textId="099B8D45"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_Toc218775406 \h </w:instrText>
      </w:r>
      <w:r>
        <w:rPr>
          <w:noProof/>
        </w:rPr>
      </w:r>
      <w:r>
        <w:rPr>
          <w:noProof/>
        </w:rPr>
        <w:fldChar w:fldCharType="separate"/>
      </w:r>
      <w:r>
        <w:rPr>
          <w:noProof/>
        </w:rPr>
        <w:t>151</w:t>
      </w:r>
      <w:r>
        <w:rPr>
          <w:noProof/>
        </w:rPr>
        <w:fldChar w:fldCharType="end"/>
      </w:r>
    </w:p>
    <w:p w14:paraId="5495C579" w14:textId="7184F0B2"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_Toc218775407 \h </w:instrText>
      </w:r>
      <w:r>
        <w:rPr>
          <w:noProof/>
        </w:rPr>
      </w:r>
      <w:r>
        <w:rPr>
          <w:noProof/>
        </w:rPr>
        <w:fldChar w:fldCharType="separate"/>
      </w:r>
      <w:r>
        <w:rPr>
          <w:noProof/>
        </w:rPr>
        <w:t>151</w:t>
      </w:r>
      <w:r>
        <w:rPr>
          <w:noProof/>
        </w:rPr>
        <w:fldChar w:fldCharType="end"/>
      </w:r>
    </w:p>
    <w:p w14:paraId="10C59D95" w14:textId="2E23D6D9"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_Toc218775408 \h </w:instrText>
      </w:r>
      <w:r>
        <w:rPr>
          <w:noProof/>
        </w:rPr>
      </w:r>
      <w:r>
        <w:rPr>
          <w:noProof/>
        </w:rPr>
        <w:fldChar w:fldCharType="separate"/>
      </w:r>
      <w:r>
        <w:rPr>
          <w:noProof/>
        </w:rPr>
        <w:t>151</w:t>
      </w:r>
      <w:r>
        <w:rPr>
          <w:noProof/>
        </w:rPr>
        <w:fldChar w:fldCharType="end"/>
      </w:r>
    </w:p>
    <w:p w14:paraId="083B22D1" w14:textId="0EE4ED9A"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Policy Configurations</w:t>
      </w:r>
      <w:r>
        <w:rPr>
          <w:noProof/>
        </w:rPr>
        <w:tab/>
      </w:r>
      <w:r>
        <w:rPr>
          <w:noProof/>
        </w:rPr>
        <w:fldChar w:fldCharType="begin" w:fldLock="1"/>
      </w:r>
      <w:r>
        <w:rPr>
          <w:noProof/>
        </w:rPr>
        <w:instrText xml:space="preserve"> PAGEREF _Toc218775409 \h </w:instrText>
      </w:r>
      <w:r>
        <w:rPr>
          <w:noProof/>
        </w:rPr>
      </w:r>
      <w:r>
        <w:rPr>
          <w:noProof/>
        </w:rPr>
        <w:fldChar w:fldCharType="separate"/>
      </w:r>
      <w:r>
        <w:rPr>
          <w:noProof/>
        </w:rPr>
        <w:t>152</w:t>
      </w:r>
      <w:r>
        <w:rPr>
          <w:noProof/>
        </w:rPr>
        <w:fldChar w:fldCharType="end"/>
      </w:r>
    </w:p>
    <w:p w14:paraId="5FB35C8D" w14:textId="4D634C28"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_Toc218775410 \h </w:instrText>
      </w:r>
      <w:r>
        <w:rPr>
          <w:noProof/>
        </w:rPr>
      </w:r>
      <w:r>
        <w:rPr>
          <w:noProof/>
        </w:rPr>
        <w:fldChar w:fldCharType="separate"/>
      </w:r>
      <w:r>
        <w:rPr>
          <w:noProof/>
        </w:rPr>
        <w:t>152</w:t>
      </w:r>
      <w:r>
        <w:rPr>
          <w:noProof/>
        </w:rPr>
        <w:fldChar w:fldCharType="end"/>
      </w:r>
    </w:p>
    <w:p w14:paraId="7EF28900" w14:textId="05049BF2"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_Toc218775411 \h </w:instrText>
      </w:r>
      <w:r>
        <w:rPr>
          <w:noProof/>
        </w:rPr>
      </w:r>
      <w:r>
        <w:rPr>
          <w:noProof/>
        </w:rPr>
        <w:fldChar w:fldCharType="separate"/>
      </w:r>
      <w:r>
        <w:rPr>
          <w:noProof/>
        </w:rPr>
        <w:t>152</w:t>
      </w:r>
      <w:r>
        <w:rPr>
          <w:noProof/>
        </w:rPr>
        <w:fldChar w:fldCharType="end"/>
      </w:r>
    </w:p>
    <w:p w14:paraId="397EC7E7" w14:textId="39D35C13"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_Toc218775412 \h </w:instrText>
      </w:r>
      <w:r>
        <w:rPr>
          <w:noProof/>
        </w:rPr>
      </w:r>
      <w:r>
        <w:rPr>
          <w:noProof/>
        </w:rPr>
        <w:fldChar w:fldCharType="separate"/>
      </w:r>
      <w:r>
        <w:rPr>
          <w:noProof/>
        </w:rPr>
        <w:t>152</w:t>
      </w:r>
      <w:r>
        <w:rPr>
          <w:noProof/>
        </w:rPr>
        <w:fldChar w:fldCharType="end"/>
      </w:r>
    </w:p>
    <w:p w14:paraId="4FC7A8FB" w14:textId="5806094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_Toc218775413 \h </w:instrText>
      </w:r>
      <w:r>
        <w:rPr>
          <w:noProof/>
        </w:rPr>
      </w:r>
      <w:r>
        <w:rPr>
          <w:noProof/>
        </w:rPr>
        <w:fldChar w:fldCharType="separate"/>
      </w:r>
      <w:r>
        <w:rPr>
          <w:noProof/>
        </w:rPr>
        <w:t>153</w:t>
      </w:r>
      <w:r>
        <w:rPr>
          <w:noProof/>
        </w:rPr>
        <w:fldChar w:fldCharType="end"/>
      </w:r>
    </w:p>
    <w:p w14:paraId="39AA8AA3" w14:textId="28A8BECA"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Policy Configuration</w:t>
      </w:r>
      <w:r>
        <w:rPr>
          <w:noProof/>
        </w:rPr>
        <w:tab/>
      </w:r>
      <w:r>
        <w:rPr>
          <w:noProof/>
        </w:rPr>
        <w:fldChar w:fldCharType="begin" w:fldLock="1"/>
      </w:r>
      <w:r>
        <w:rPr>
          <w:noProof/>
        </w:rPr>
        <w:instrText xml:space="preserve"> PAGEREF _Toc218775414 \h </w:instrText>
      </w:r>
      <w:r>
        <w:rPr>
          <w:noProof/>
        </w:rPr>
      </w:r>
      <w:r>
        <w:rPr>
          <w:noProof/>
        </w:rPr>
        <w:fldChar w:fldCharType="separate"/>
      </w:r>
      <w:r>
        <w:rPr>
          <w:noProof/>
        </w:rPr>
        <w:t>153</w:t>
      </w:r>
      <w:r>
        <w:rPr>
          <w:noProof/>
        </w:rPr>
        <w:fldChar w:fldCharType="end"/>
      </w:r>
    </w:p>
    <w:p w14:paraId="5E9566CE" w14:textId="1DD00A6C"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_Toc218775415 \h </w:instrText>
      </w:r>
      <w:r>
        <w:rPr>
          <w:noProof/>
        </w:rPr>
      </w:r>
      <w:r>
        <w:rPr>
          <w:noProof/>
        </w:rPr>
        <w:fldChar w:fldCharType="separate"/>
      </w:r>
      <w:r>
        <w:rPr>
          <w:noProof/>
        </w:rPr>
        <w:t>153</w:t>
      </w:r>
      <w:r>
        <w:rPr>
          <w:noProof/>
        </w:rPr>
        <w:fldChar w:fldCharType="end"/>
      </w:r>
    </w:p>
    <w:p w14:paraId="2495D3A4" w14:textId="37EB5DC0"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_Toc218775416 \h </w:instrText>
      </w:r>
      <w:r>
        <w:rPr>
          <w:noProof/>
        </w:rPr>
      </w:r>
      <w:r>
        <w:rPr>
          <w:noProof/>
        </w:rPr>
        <w:fldChar w:fldCharType="separate"/>
      </w:r>
      <w:r>
        <w:rPr>
          <w:noProof/>
        </w:rPr>
        <w:t>153</w:t>
      </w:r>
      <w:r>
        <w:rPr>
          <w:noProof/>
        </w:rPr>
        <w:fldChar w:fldCharType="end"/>
      </w:r>
    </w:p>
    <w:p w14:paraId="22E4F626" w14:textId="33DB8B5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_Toc218775417 \h </w:instrText>
      </w:r>
      <w:r>
        <w:rPr>
          <w:noProof/>
        </w:rPr>
      </w:r>
      <w:r>
        <w:rPr>
          <w:noProof/>
        </w:rPr>
        <w:fldChar w:fldCharType="separate"/>
      </w:r>
      <w:r>
        <w:rPr>
          <w:noProof/>
        </w:rPr>
        <w:t>153</w:t>
      </w:r>
      <w:r>
        <w:rPr>
          <w:noProof/>
        </w:rPr>
        <w:fldChar w:fldCharType="end"/>
      </w:r>
    </w:p>
    <w:p w14:paraId="44C3D2CA" w14:textId="4CF18430"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_Toc218775418 \h </w:instrText>
      </w:r>
      <w:r>
        <w:rPr>
          <w:noProof/>
        </w:rPr>
      </w:r>
      <w:r>
        <w:rPr>
          <w:noProof/>
        </w:rPr>
        <w:fldChar w:fldCharType="separate"/>
      </w:r>
      <w:r>
        <w:rPr>
          <w:noProof/>
        </w:rPr>
        <w:t>157</w:t>
      </w:r>
      <w:r>
        <w:rPr>
          <w:noProof/>
        </w:rPr>
        <w:fldChar w:fldCharType="end"/>
      </w:r>
    </w:p>
    <w:p w14:paraId="277A780F" w14:textId="2257B2F6"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_Toc218775419 \h </w:instrText>
      </w:r>
      <w:r>
        <w:rPr>
          <w:noProof/>
        </w:rPr>
      </w:r>
      <w:r>
        <w:rPr>
          <w:noProof/>
        </w:rPr>
        <w:fldChar w:fldCharType="separate"/>
      </w:r>
      <w:r>
        <w:rPr>
          <w:noProof/>
        </w:rPr>
        <w:t>158</w:t>
      </w:r>
      <w:r>
        <w:rPr>
          <w:noProof/>
        </w:rPr>
        <w:fldChar w:fldCharType="end"/>
      </w:r>
    </w:p>
    <w:p w14:paraId="205CA7C6" w14:textId="5FA18ACA"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_Toc218775420 \h </w:instrText>
      </w:r>
      <w:r>
        <w:rPr>
          <w:noProof/>
        </w:rPr>
      </w:r>
      <w:r>
        <w:rPr>
          <w:noProof/>
        </w:rPr>
        <w:fldChar w:fldCharType="separate"/>
      </w:r>
      <w:r>
        <w:rPr>
          <w:noProof/>
        </w:rPr>
        <w:t>158</w:t>
      </w:r>
      <w:r>
        <w:rPr>
          <w:noProof/>
        </w:rPr>
        <w:fldChar w:fldCharType="end"/>
      </w:r>
    </w:p>
    <w:p w14:paraId="1D9D25FB" w14:textId="2F22389B"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_Toc218775421 \h </w:instrText>
      </w:r>
      <w:r>
        <w:rPr>
          <w:noProof/>
        </w:rPr>
      </w:r>
      <w:r>
        <w:rPr>
          <w:noProof/>
        </w:rPr>
        <w:fldChar w:fldCharType="separate"/>
      </w:r>
      <w:r>
        <w:rPr>
          <w:noProof/>
        </w:rPr>
        <w:t>158</w:t>
      </w:r>
      <w:r>
        <w:rPr>
          <w:noProof/>
        </w:rPr>
        <w:fldChar w:fldCharType="end"/>
      </w:r>
    </w:p>
    <w:p w14:paraId="30C6D9DD" w14:textId="5B95EAEE"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_Toc218775422 \h </w:instrText>
      </w:r>
      <w:r>
        <w:rPr>
          <w:noProof/>
        </w:rPr>
      </w:r>
      <w:r>
        <w:rPr>
          <w:noProof/>
        </w:rPr>
        <w:fldChar w:fldCharType="separate"/>
      </w:r>
      <w:r>
        <w:rPr>
          <w:noProof/>
        </w:rPr>
        <w:t>158</w:t>
      </w:r>
      <w:r>
        <w:rPr>
          <w:noProof/>
        </w:rPr>
        <w:fldChar w:fldCharType="end"/>
      </w:r>
    </w:p>
    <w:p w14:paraId="57A0B84B" w14:textId="5C3FC436"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4120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Structured data types</w:t>
      </w:r>
      <w:r>
        <w:rPr>
          <w:noProof/>
        </w:rPr>
        <w:tab/>
      </w:r>
      <w:r>
        <w:rPr>
          <w:noProof/>
        </w:rPr>
        <w:fldChar w:fldCharType="begin" w:fldLock="1"/>
      </w:r>
      <w:r>
        <w:rPr>
          <w:noProof/>
        </w:rPr>
        <w:instrText xml:space="preserve"> PAGEREF _Toc218775423 \h </w:instrText>
      </w:r>
      <w:r>
        <w:rPr>
          <w:noProof/>
        </w:rPr>
      </w:r>
      <w:r>
        <w:rPr>
          <w:noProof/>
        </w:rPr>
        <w:fldChar w:fldCharType="separate"/>
      </w:r>
      <w:r>
        <w:rPr>
          <w:noProof/>
        </w:rPr>
        <w:t>159</w:t>
      </w:r>
      <w:r>
        <w:rPr>
          <w:noProof/>
        </w:rPr>
        <w:fldChar w:fldCharType="end"/>
      </w:r>
    </w:p>
    <w:p w14:paraId="4BCAFA40" w14:textId="4E022B9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_Toc218775424 \h </w:instrText>
      </w:r>
      <w:r>
        <w:rPr>
          <w:noProof/>
        </w:rPr>
      </w:r>
      <w:r>
        <w:rPr>
          <w:noProof/>
        </w:rPr>
        <w:fldChar w:fldCharType="separate"/>
      </w:r>
      <w:r>
        <w:rPr>
          <w:noProof/>
        </w:rPr>
        <w:t>159</w:t>
      </w:r>
      <w:r>
        <w:rPr>
          <w:noProof/>
        </w:rPr>
        <w:fldChar w:fldCharType="end"/>
      </w:r>
    </w:p>
    <w:p w14:paraId="44EF3D65" w14:textId="564FD05C"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PolicyConfig</w:t>
      </w:r>
      <w:r>
        <w:rPr>
          <w:noProof/>
        </w:rPr>
        <w:tab/>
      </w:r>
      <w:r>
        <w:rPr>
          <w:noProof/>
        </w:rPr>
        <w:fldChar w:fldCharType="begin" w:fldLock="1"/>
      </w:r>
      <w:r>
        <w:rPr>
          <w:noProof/>
        </w:rPr>
        <w:instrText xml:space="preserve"> PAGEREF _Toc218775425 \h </w:instrText>
      </w:r>
      <w:r>
        <w:rPr>
          <w:noProof/>
        </w:rPr>
      </w:r>
      <w:r>
        <w:rPr>
          <w:noProof/>
        </w:rPr>
        <w:fldChar w:fldCharType="separate"/>
      </w:r>
      <w:r>
        <w:rPr>
          <w:noProof/>
        </w:rPr>
        <w:t>160</w:t>
      </w:r>
      <w:r>
        <w:rPr>
          <w:noProof/>
        </w:rPr>
        <w:fldChar w:fldCharType="end"/>
      </w:r>
    </w:p>
    <w:p w14:paraId="291324DC" w14:textId="4A89537E"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PolicyConfigPatch</w:t>
      </w:r>
      <w:r>
        <w:rPr>
          <w:noProof/>
        </w:rPr>
        <w:tab/>
      </w:r>
      <w:r>
        <w:rPr>
          <w:noProof/>
        </w:rPr>
        <w:fldChar w:fldCharType="begin" w:fldLock="1"/>
      </w:r>
      <w:r>
        <w:rPr>
          <w:noProof/>
        </w:rPr>
        <w:instrText xml:space="preserve"> PAGEREF _Toc218775426 \h </w:instrText>
      </w:r>
      <w:r>
        <w:rPr>
          <w:noProof/>
        </w:rPr>
      </w:r>
      <w:r>
        <w:rPr>
          <w:noProof/>
        </w:rPr>
        <w:fldChar w:fldCharType="separate"/>
      </w:r>
      <w:r>
        <w:rPr>
          <w:noProof/>
        </w:rPr>
        <w:t>160</w:t>
      </w:r>
      <w:r>
        <w:rPr>
          <w:noProof/>
        </w:rPr>
        <w:fldChar w:fldCharType="end"/>
      </w:r>
    </w:p>
    <w:p w14:paraId="5E79C53E" w14:textId="01162C3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SealddPolicy</w:t>
      </w:r>
      <w:r>
        <w:rPr>
          <w:noProof/>
        </w:rPr>
        <w:tab/>
      </w:r>
      <w:r>
        <w:rPr>
          <w:noProof/>
        </w:rPr>
        <w:fldChar w:fldCharType="begin" w:fldLock="1"/>
      </w:r>
      <w:r>
        <w:rPr>
          <w:noProof/>
        </w:rPr>
        <w:instrText xml:space="preserve"> PAGEREF _Toc218775427 \h </w:instrText>
      </w:r>
      <w:r>
        <w:rPr>
          <w:noProof/>
        </w:rPr>
      </w:r>
      <w:r>
        <w:rPr>
          <w:noProof/>
        </w:rPr>
        <w:fldChar w:fldCharType="separate"/>
      </w:r>
      <w:r>
        <w:rPr>
          <w:noProof/>
        </w:rPr>
        <w:t>161</w:t>
      </w:r>
      <w:r>
        <w:rPr>
          <w:noProof/>
        </w:rPr>
        <w:fldChar w:fldCharType="end"/>
      </w:r>
    </w:p>
    <w:p w14:paraId="0090B3A5" w14:textId="462EFACE"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QualGuarPolicy</w:t>
      </w:r>
      <w:r>
        <w:rPr>
          <w:noProof/>
        </w:rPr>
        <w:tab/>
      </w:r>
      <w:r>
        <w:rPr>
          <w:noProof/>
        </w:rPr>
        <w:fldChar w:fldCharType="begin" w:fldLock="1"/>
      </w:r>
      <w:r>
        <w:rPr>
          <w:noProof/>
        </w:rPr>
        <w:instrText xml:space="preserve"> PAGEREF _Toc218775428 \h </w:instrText>
      </w:r>
      <w:r>
        <w:rPr>
          <w:noProof/>
        </w:rPr>
      </w:r>
      <w:r>
        <w:rPr>
          <w:noProof/>
        </w:rPr>
        <w:fldChar w:fldCharType="separate"/>
      </w:r>
      <w:r>
        <w:rPr>
          <w:noProof/>
        </w:rPr>
        <w:t>161</w:t>
      </w:r>
      <w:r>
        <w:rPr>
          <w:noProof/>
        </w:rPr>
        <w:fldChar w:fldCharType="end"/>
      </w:r>
    </w:p>
    <w:p w14:paraId="4A48656E" w14:textId="48C3E9E3"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QualGuarThresh</w:t>
      </w:r>
      <w:r>
        <w:rPr>
          <w:noProof/>
        </w:rPr>
        <w:tab/>
      </w:r>
      <w:r>
        <w:rPr>
          <w:noProof/>
        </w:rPr>
        <w:fldChar w:fldCharType="begin" w:fldLock="1"/>
      </w:r>
      <w:r>
        <w:rPr>
          <w:noProof/>
        </w:rPr>
        <w:instrText xml:space="preserve"> PAGEREF _Toc218775429 \h </w:instrText>
      </w:r>
      <w:r>
        <w:rPr>
          <w:noProof/>
        </w:rPr>
      </w:r>
      <w:r>
        <w:rPr>
          <w:noProof/>
        </w:rPr>
        <w:fldChar w:fldCharType="separate"/>
      </w:r>
      <w:r>
        <w:rPr>
          <w:noProof/>
        </w:rPr>
        <w:t>161</w:t>
      </w:r>
      <w:r>
        <w:rPr>
          <w:noProof/>
        </w:rPr>
        <w:fldChar w:fldCharType="end"/>
      </w:r>
    </w:p>
    <w:p w14:paraId="56681869" w14:textId="0D00EC7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GeofencingPolicy</w:t>
      </w:r>
      <w:r>
        <w:rPr>
          <w:noProof/>
        </w:rPr>
        <w:tab/>
      </w:r>
      <w:r>
        <w:rPr>
          <w:noProof/>
        </w:rPr>
        <w:fldChar w:fldCharType="begin" w:fldLock="1"/>
      </w:r>
      <w:r>
        <w:rPr>
          <w:noProof/>
        </w:rPr>
        <w:instrText xml:space="preserve"> PAGEREF _Toc218775430 \h </w:instrText>
      </w:r>
      <w:r>
        <w:rPr>
          <w:noProof/>
        </w:rPr>
      </w:r>
      <w:r>
        <w:rPr>
          <w:noProof/>
        </w:rPr>
        <w:fldChar w:fldCharType="separate"/>
      </w:r>
      <w:r>
        <w:rPr>
          <w:noProof/>
        </w:rPr>
        <w:t>162</w:t>
      </w:r>
      <w:r>
        <w:rPr>
          <w:noProof/>
        </w:rPr>
        <w:fldChar w:fldCharType="end"/>
      </w:r>
    </w:p>
    <w:p w14:paraId="727D4537" w14:textId="78A91FCA"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GeofencingArea</w:t>
      </w:r>
      <w:r>
        <w:rPr>
          <w:noProof/>
        </w:rPr>
        <w:tab/>
      </w:r>
      <w:r>
        <w:rPr>
          <w:noProof/>
        </w:rPr>
        <w:fldChar w:fldCharType="begin" w:fldLock="1"/>
      </w:r>
      <w:r>
        <w:rPr>
          <w:noProof/>
        </w:rPr>
        <w:instrText xml:space="preserve"> PAGEREF _Toc218775431 \h </w:instrText>
      </w:r>
      <w:r>
        <w:rPr>
          <w:noProof/>
        </w:rPr>
      </w:r>
      <w:r>
        <w:rPr>
          <w:noProof/>
        </w:rPr>
        <w:fldChar w:fldCharType="separate"/>
      </w:r>
      <w:r>
        <w:rPr>
          <w:noProof/>
        </w:rPr>
        <w:t>162</w:t>
      </w:r>
      <w:r>
        <w:rPr>
          <w:noProof/>
        </w:rPr>
        <w:fldChar w:fldCharType="end"/>
      </w:r>
    </w:p>
    <w:p w14:paraId="4AD53D59" w14:textId="1E39061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MultiModalSealddPolicy</w:t>
      </w:r>
      <w:r>
        <w:rPr>
          <w:noProof/>
        </w:rPr>
        <w:tab/>
      </w:r>
      <w:r>
        <w:rPr>
          <w:noProof/>
        </w:rPr>
        <w:fldChar w:fldCharType="begin" w:fldLock="1"/>
      </w:r>
      <w:r>
        <w:rPr>
          <w:noProof/>
        </w:rPr>
        <w:instrText xml:space="preserve"> PAGEREF _Toc218775432 \h </w:instrText>
      </w:r>
      <w:r>
        <w:rPr>
          <w:noProof/>
        </w:rPr>
      </w:r>
      <w:r>
        <w:rPr>
          <w:noProof/>
        </w:rPr>
        <w:fldChar w:fldCharType="separate"/>
      </w:r>
      <w:r>
        <w:rPr>
          <w:noProof/>
        </w:rPr>
        <w:t>162</w:t>
      </w:r>
      <w:r>
        <w:rPr>
          <w:noProof/>
        </w:rPr>
        <w:fldChar w:fldCharType="end"/>
      </w:r>
    </w:p>
    <w:p w14:paraId="719F6E99" w14:textId="23B34471"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TempPolicy</w:t>
      </w:r>
      <w:r>
        <w:rPr>
          <w:noProof/>
        </w:rPr>
        <w:tab/>
      </w:r>
      <w:r>
        <w:rPr>
          <w:noProof/>
        </w:rPr>
        <w:fldChar w:fldCharType="begin" w:fldLock="1"/>
      </w:r>
      <w:r>
        <w:rPr>
          <w:noProof/>
        </w:rPr>
        <w:instrText xml:space="preserve"> PAGEREF _Toc218775433 \h </w:instrText>
      </w:r>
      <w:r>
        <w:rPr>
          <w:noProof/>
        </w:rPr>
      </w:r>
      <w:r>
        <w:rPr>
          <w:noProof/>
        </w:rPr>
        <w:fldChar w:fldCharType="separate"/>
      </w:r>
      <w:r>
        <w:rPr>
          <w:noProof/>
        </w:rPr>
        <w:t>163</w:t>
      </w:r>
      <w:r>
        <w:rPr>
          <w:noProof/>
        </w:rPr>
        <w:fldChar w:fldCharType="end"/>
      </w:r>
    </w:p>
    <w:p w14:paraId="0C62D9AC" w14:textId="79AE5626"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Non3gppAccessMeasPol</w:t>
      </w:r>
      <w:r>
        <w:rPr>
          <w:noProof/>
        </w:rPr>
        <w:tab/>
      </w:r>
      <w:r>
        <w:rPr>
          <w:noProof/>
        </w:rPr>
        <w:fldChar w:fldCharType="begin" w:fldLock="1"/>
      </w:r>
      <w:r>
        <w:rPr>
          <w:noProof/>
        </w:rPr>
        <w:instrText xml:space="preserve"> PAGEREF _Toc218775434 \h </w:instrText>
      </w:r>
      <w:r>
        <w:rPr>
          <w:noProof/>
        </w:rPr>
      </w:r>
      <w:r>
        <w:rPr>
          <w:noProof/>
        </w:rPr>
        <w:fldChar w:fldCharType="separate"/>
      </w:r>
      <w:r>
        <w:rPr>
          <w:noProof/>
        </w:rPr>
        <w:t>163</w:t>
      </w:r>
      <w:r>
        <w:rPr>
          <w:noProof/>
        </w:rPr>
        <w:fldChar w:fldCharType="end"/>
      </w:r>
    </w:p>
    <w:p w14:paraId="47455926" w14:textId="201C347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Signal</w:t>
      </w:r>
      <w:r>
        <w:rPr>
          <w:noProof/>
          <w:lang w:eastAsia="zh-CN"/>
        </w:rPr>
        <w:t>Strength</w:t>
      </w:r>
      <w:r>
        <w:rPr>
          <w:noProof/>
        </w:rPr>
        <w:tab/>
      </w:r>
      <w:r>
        <w:rPr>
          <w:noProof/>
        </w:rPr>
        <w:fldChar w:fldCharType="begin" w:fldLock="1"/>
      </w:r>
      <w:r>
        <w:rPr>
          <w:noProof/>
        </w:rPr>
        <w:instrText xml:space="preserve"> PAGEREF _Toc218775435 \h </w:instrText>
      </w:r>
      <w:r>
        <w:rPr>
          <w:noProof/>
        </w:rPr>
      </w:r>
      <w:r>
        <w:rPr>
          <w:noProof/>
        </w:rPr>
        <w:fldChar w:fldCharType="separate"/>
      </w:r>
      <w:r>
        <w:rPr>
          <w:noProof/>
        </w:rPr>
        <w:t>163</w:t>
      </w:r>
      <w:r>
        <w:rPr>
          <w:noProof/>
        </w:rPr>
        <w:fldChar w:fldCharType="end"/>
      </w:r>
    </w:p>
    <w:p w14:paraId="4A79F373" w14:textId="692DC21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Signal</w:t>
      </w:r>
      <w:r>
        <w:rPr>
          <w:noProof/>
          <w:lang w:eastAsia="zh-CN"/>
        </w:rPr>
        <w:t>StrengthThreshold</w:t>
      </w:r>
      <w:r>
        <w:rPr>
          <w:noProof/>
        </w:rPr>
        <w:tab/>
      </w:r>
      <w:r>
        <w:rPr>
          <w:noProof/>
        </w:rPr>
        <w:fldChar w:fldCharType="begin" w:fldLock="1"/>
      </w:r>
      <w:r>
        <w:rPr>
          <w:noProof/>
        </w:rPr>
        <w:instrText xml:space="preserve"> PAGEREF _Toc218775436 \h </w:instrText>
      </w:r>
      <w:r>
        <w:rPr>
          <w:noProof/>
        </w:rPr>
      </w:r>
      <w:r>
        <w:rPr>
          <w:noProof/>
        </w:rPr>
        <w:fldChar w:fldCharType="separate"/>
      </w:r>
      <w:r>
        <w:rPr>
          <w:noProof/>
        </w:rPr>
        <w:t>163</w:t>
      </w:r>
      <w:r>
        <w:rPr>
          <w:noProof/>
        </w:rPr>
        <w:fldChar w:fldCharType="end"/>
      </w:r>
    </w:p>
    <w:p w14:paraId="437D6B27" w14:textId="12E33621"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SyncPolicy</w:t>
      </w:r>
      <w:r>
        <w:rPr>
          <w:noProof/>
        </w:rPr>
        <w:tab/>
      </w:r>
      <w:r>
        <w:rPr>
          <w:noProof/>
        </w:rPr>
        <w:fldChar w:fldCharType="begin" w:fldLock="1"/>
      </w:r>
      <w:r>
        <w:rPr>
          <w:noProof/>
        </w:rPr>
        <w:instrText xml:space="preserve"> PAGEREF _Toc218775437 \h </w:instrText>
      </w:r>
      <w:r>
        <w:rPr>
          <w:noProof/>
        </w:rPr>
      </w:r>
      <w:r>
        <w:rPr>
          <w:noProof/>
        </w:rPr>
        <w:fldChar w:fldCharType="separate"/>
      </w:r>
      <w:r>
        <w:rPr>
          <w:noProof/>
        </w:rPr>
        <w:t>164</w:t>
      </w:r>
      <w:r>
        <w:rPr>
          <w:noProof/>
        </w:rPr>
        <w:fldChar w:fldCharType="end"/>
      </w:r>
    </w:p>
    <w:p w14:paraId="3D8491FB" w14:textId="6B070C62"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AlignmentPolicy</w:t>
      </w:r>
      <w:r>
        <w:rPr>
          <w:noProof/>
        </w:rPr>
        <w:tab/>
      </w:r>
      <w:r>
        <w:rPr>
          <w:noProof/>
        </w:rPr>
        <w:fldChar w:fldCharType="begin" w:fldLock="1"/>
      </w:r>
      <w:r>
        <w:rPr>
          <w:noProof/>
        </w:rPr>
        <w:instrText xml:space="preserve"> PAGEREF _Toc218775438 \h </w:instrText>
      </w:r>
      <w:r>
        <w:rPr>
          <w:noProof/>
        </w:rPr>
      </w:r>
      <w:r>
        <w:rPr>
          <w:noProof/>
        </w:rPr>
        <w:fldChar w:fldCharType="separate"/>
      </w:r>
      <w:r>
        <w:rPr>
          <w:noProof/>
        </w:rPr>
        <w:t>164</w:t>
      </w:r>
      <w:r>
        <w:rPr>
          <w:noProof/>
        </w:rPr>
        <w:fldChar w:fldCharType="end"/>
      </w:r>
    </w:p>
    <w:p w14:paraId="21E129B8" w14:textId="40B56E4A"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UEToUEPolicy</w:t>
      </w:r>
      <w:r>
        <w:rPr>
          <w:noProof/>
        </w:rPr>
        <w:tab/>
      </w:r>
      <w:r>
        <w:rPr>
          <w:noProof/>
        </w:rPr>
        <w:fldChar w:fldCharType="begin" w:fldLock="1"/>
      </w:r>
      <w:r>
        <w:rPr>
          <w:noProof/>
        </w:rPr>
        <w:instrText xml:space="preserve"> PAGEREF _Toc218775439 \h </w:instrText>
      </w:r>
      <w:r>
        <w:rPr>
          <w:noProof/>
        </w:rPr>
      </w:r>
      <w:r>
        <w:rPr>
          <w:noProof/>
        </w:rPr>
        <w:fldChar w:fldCharType="separate"/>
      </w:r>
      <w:r>
        <w:rPr>
          <w:noProof/>
        </w:rPr>
        <w:t>165</w:t>
      </w:r>
      <w:r>
        <w:rPr>
          <w:noProof/>
        </w:rPr>
        <w:fldChar w:fldCharType="end"/>
      </w:r>
    </w:p>
    <w:p w14:paraId="560A4206" w14:textId="53B0F28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6.6.6.2.17</w:t>
      </w:r>
      <w:r>
        <w:rPr>
          <w:rFonts w:asciiTheme="minorHAnsi" w:eastAsiaTheme="minorEastAsia" w:hAnsiTheme="minorHAnsi" w:cstheme="minorBidi"/>
          <w:noProof/>
          <w:kern w:val="2"/>
          <w:sz w:val="24"/>
          <w:szCs w:val="24"/>
          <w:lang w:eastAsia="en-GB"/>
          <w14:ligatures w14:val="standardContextual"/>
        </w:rPr>
        <w:tab/>
      </w:r>
      <w:r>
        <w:rPr>
          <w:noProof/>
        </w:rPr>
        <w:t>Type: ProximityThresholds</w:t>
      </w:r>
      <w:r>
        <w:rPr>
          <w:noProof/>
        </w:rPr>
        <w:tab/>
      </w:r>
      <w:r>
        <w:rPr>
          <w:noProof/>
        </w:rPr>
        <w:fldChar w:fldCharType="begin" w:fldLock="1"/>
      </w:r>
      <w:r>
        <w:rPr>
          <w:noProof/>
        </w:rPr>
        <w:instrText xml:space="preserve"> PAGEREF _Toc218775440 \h </w:instrText>
      </w:r>
      <w:r>
        <w:rPr>
          <w:noProof/>
        </w:rPr>
      </w:r>
      <w:r>
        <w:rPr>
          <w:noProof/>
        </w:rPr>
        <w:fldChar w:fldCharType="separate"/>
      </w:r>
      <w:r>
        <w:rPr>
          <w:noProof/>
        </w:rPr>
        <w:t>166</w:t>
      </w:r>
      <w:r>
        <w:rPr>
          <w:noProof/>
        </w:rPr>
        <w:fldChar w:fldCharType="end"/>
      </w:r>
    </w:p>
    <w:p w14:paraId="6293B346" w14:textId="5B2C9F26"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.6.2.18</w:t>
      </w:r>
      <w:r>
        <w:rPr>
          <w:rFonts w:asciiTheme="minorHAnsi" w:eastAsiaTheme="minorEastAsia" w:hAnsiTheme="minorHAnsi" w:cstheme="minorBidi"/>
          <w:noProof/>
          <w:kern w:val="2"/>
          <w:sz w:val="24"/>
          <w:szCs w:val="24"/>
          <w:lang w:eastAsia="en-GB"/>
          <w14:ligatures w14:val="standardContextual"/>
        </w:rPr>
        <w:tab/>
      </w:r>
      <w:r>
        <w:rPr>
          <w:noProof/>
        </w:rPr>
        <w:t>Type: QoSThresholds</w:t>
      </w:r>
      <w:r>
        <w:rPr>
          <w:noProof/>
        </w:rPr>
        <w:tab/>
      </w:r>
      <w:r>
        <w:rPr>
          <w:noProof/>
        </w:rPr>
        <w:fldChar w:fldCharType="begin" w:fldLock="1"/>
      </w:r>
      <w:r>
        <w:rPr>
          <w:noProof/>
        </w:rPr>
        <w:instrText xml:space="preserve"> PAGEREF _Toc218775441 \h </w:instrText>
      </w:r>
      <w:r>
        <w:rPr>
          <w:noProof/>
        </w:rPr>
      </w:r>
      <w:r>
        <w:rPr>
          <w:noProof/>
        </w:rPr>
        <w:fldChar w:fldCharType="separate"/>
      </w:r>
      <w:r>
        <w:rPr>
          <w:noProof/>
        </w:rPr>
        <w:t>167</w:t>
      </w:r>
      <w:r>
        <w:rPr>
          <w:noProof/>
        </w:rPr>
        <w:fldChar w:fldCharType="end"/>
      </w:r>
    </w:p>
    <w:p w14:paraId="57516F20" w14:textId="5AB638B0"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6.6.6.2.19</w:t>
      </w:r>
      <w:r>
        <w:rPr>
          <w:rFonts w:asciiTheme="minorHAnsi" w:eastAsiaTheme="minorEastAsia" w:hAnsiTheme="minorHAnsi" w:cstheme="minorBidi"/>
          <w:noProof/>
          <w:kern w:val="2"/>
          <w:sz w:val="24"/>
          <w:szCs w:val="24"/>
          <w:lang w:eastAsia="en-GB"/>
          <w14:ligatures w14:val="standardContextual"/>
        </w:rPr>
        <w:tab/>
      </w:r>
      <w:r>
        <w:rPr>
          <w:noProof/>
        </w:rPr>
        <w:t>Type: QoEThresholds</w:t>
      </w:r>
      <w:r>
        <w:rPr>
          <w:noProof/>
        </w:rPr>
        <w:tab/>
      </w:r>
      <w:r>
        <w:rPr>
          <w:noProof/>
        </w:rPr>
        <w:fldChar w:fldCharType="begin" w:fldLock="1"/>
      </w:r>
      <w:r>
        <w:rPr>
          <w:noProof/>
        </w:rPr>
        <w:instrText xml:space="preserve"> PAGEREF _Toc218775442 \h </w:instrText>
      </w:r>
      <w:r>
        <w:rPr>
          <w:noProof/>
        </w:rPr>
      </w:r>
      <w:r>
        <w:rPr>
          <w:noProof/>
        </w:rPr>
        <w:fldChar w:fldCharType="separate"/>
      </w:r>
      <w:r>
        <w:rPr>
          <w:noProof/>
        </w:rPr>
        <w:t>168</w:t>
      </w:r>
      <w:r>
        <w:rPr>
          <w:noProof/>
        </w:rPr>
        <w:fldChar w:fldCharType="end"/>
      </w:r>
    </w:p>
    <w:p w14:paraId="6A2111A3" w14:textId="569A4AD0"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4120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Simple data types and enumerations</w:t>
      </w:r>
      <w:r>
        <w:rPr>
          <w:noProof/>
        </w:rPr>
        <w:tab/>
      </w:r>
      <w:r>
        <w:rPr>
          <w:noProof/>
        </w:rPr>
        <w:fldChar w:fldCharType="begin" w:fldLock="1"/>
      </w:r>
      <w:r>
        <w:rPr>
          <w:noProof/>
        </w:rPr>
        <w:instrText xml:space="preserve"> PAGEREF _Toc218775443 \h </w:instrText>
      </w:r>
      <w:r>
        <w:rPr>
          <w:noProof/>
        </w:rPr>
      </w:r>
      <w:r>
        <w:rPr>
          <w:noProof/>
        </w:rPr>
        <w:fldChar w:fldCharType="separate"/>
      </w:r>
      <w:r>
        <w:rPr>
          <w:noProof/>
        </w:rPr>
        <w:t>168</w:t>
      </w:r>
      <w:r>
        <w:rPr>
          <w:noProof/>
        </w:rPr>
        <w:fldChar w:fldCharType="end"/>
      </w:r>
    </w:p>
    <w:p w14:paraId="11AE9374" w14:textId="2255F84E"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_Toc218775444 \h </w:instrText>
      </w:r>
      <w:r>
        <w:rPr>
          <w:noProof/>
        </w:rPr>
      </w:r>
      <w:r>
        <w:rPr>
          <w:noProof/>
        </w:rPr>
        <w:fldChar w:fldCharType="separate"/>
      </w:r>
      <w:r>
        <w:rPr>
          <w:noProof/>
        </w:rPr>
        <w:t>168</w:t>
      </w:r>
      <w:r>
        <w:rPr>
          <w:noProof/>
        </w:rPr>
        <w:fldChar w:fldCharType="end"/>
      </w:r>
    </w:p>
    <w:p w14:paraId="715B7891" w14:textId="0A820782"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_Toc218775445 \h </w:instrText>
      </w:r>
      <w:r>
        <w:rPr>
          <w:noProof/>
        </w:rPr>
      </w:r>
      <w:r>
        <w:rPr>
          <w:noProof/>
        </w:rPr>
        <w:fldChar w:fldCharType="separate"/>
      </w:r>
      <w:r>
        <w:rPr>
          <w:noProof/>
        </w:rPr>
        <w:t>168</w:t>
      </w:r>
      <w:r>
        <w:rPr>
          <w:noProof/>
        </w:rPr>
        <w:fldChar w:fldCharType="end"/>
      </w:r>
    </w:p>
    <w:p w14:paraId="5D2D520D" w14:textId="37B22040"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BdwCtrlPolicy</w:t>
      </w:r>
      <w:r>
        <w:rPr>
          <w:noProof/>
        </w:rPr>
        <w:tab/>
      </w:r>
      <w:r>
        <w:rPr>
          <w:noProof/>
        </w:rPr>
        <w:fldChar w:fldCharType="begin" w:fldLock="1"/>
      </w:r>
      <w:r>
        <w:rPr>
          <w:noProof/>
        </w:rPr>
        <w:instrText xml:space="preserve"> PAGEREF _Toc218775446 \h </w:instrText>
      </w:r>
      <w:r>
        <w:rPr>
          <w:noProof/>
        </w:rPr>
      </w:r>
      <w:r>
        <w:rPr>
          <w:noProof/>
        </w:rPr>
        <w:fldChar w:fldCharType="separate"/>
      </w:r>
      <w:r>
        <w:rPr>
          <w:noProof/>
        </w:rPr>
        <w:t>168</w:t>
      </w:r>
      <w:r>
        <w:rPr>
          <w:noProof/>
        </w:rPr>
        <w:fldChar w:fldCharType="end"/>
      </w:r>
    </w:p>
    <w:p w14:paraId="2EB1B4D6" w14:textId="60F48DF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GeoPolAction</w:t>
      </w:r>
      <w:r>
        <w:rPr>
          <w:noProof/>
        </w:rPr>
        <w:tab/>
      </w:r>
      <w:r>
        <w:rPr>
          <w:noProof/>
        </w:rPr>
        <w:fldChar w:fldCharType="begin" w:fldLock="1"/>
      </w:r>
      <w:r>
        <w:rPr>
          <w:noProof/>
        </w:rPr>
        <w:instrText xml:space="preserve"> PAGEREF _Toc218775447 \h </w:instrText>
      </w:r>
      <w:r>
        <w:rPr>
          <w:noProof/>
        </w:rPr>
      </w:r>
      <w:r>
        <w:rPr>
          <w:noProof/>
        </w:rPr>
        <w:fldChar w:fldCharType="separate"/>
      </w:r>
      <w:r>
        <w:rPr>
          <w:noProof/>
        </w:rPr>
        <w:t>168</w:t>
      </w:r>
      <w:r>
        <w:rPr>
          <w:noProof/>
        </w:rPr>
        <w:fldChar w:fldCharType="end"/>
      </w:r>
    </w:p>
    <w:p w14:paraId="72732FBC" w14:textId="70725BA1"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MultiModalFlowType</w:t>
      </w:r>
      <w:r>
        <w:rPr>
          <w:noProof/>
        </w:rPr>
        <w:tab/>
      </w:r>
      <w:r>
        <w:rPr>
          <w:noProof/>
        </w:rPr>
        <w:fldChar w:fldCharType="begin" w:fldLock="1"/>
      </w:r>
      <w:r>
        <w:rPr>
          <w:noProof/>
        </w:rPr>
        <w:instrText xml:space="preserve"> PAGEREF _Toc218775448 \h </w:instrText>
      </w:r>
      <w:r>
        <w:rPr>
          <w:noProof/>
        </w:rPr>
      </w:r>
      <w:r>
        <w:rPr>
          <w:noProof/>
        </w:rPr>
        <w:fldChar w:fldCharType="separate"/>
      </w:r>
      <w:r>
        <w:rPr>
          <w:noProof/>
        </w:rPr>
        <w:t>169</w:t>
      </w:r>
      <w:r>
        <w:rPr>
          <w:noProof/>
        </w:rPr>
        <w:fldChar w:fldCharType="end"/>
      </w:r>
    </w:p>
    <w:p w14:paraId="47FB2FC4" w14:textId="11BC2055"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4120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_Toc218775449 \h </w:instrText>
      </w:r>
      <w:r>
        <w:rPr>
          <w:noProof/>
        </w:rPr>
      </w:r>
      <w:r>
        <w:rPr>
          <w:noProof/>
        </w:rPr>
        <w:fldChar w:fldCharType="separate"/>
      </w:r>
      <w:r>
        <w:rPr>
          <w:noProof/>
        </w:rPr>
        <w:t>169</w:t>
      </w:r>
      <w:r>
        <w:rPr>
          <w:noProof/>
        </w:rPr>
        <w:fldChar w:fldCharType="end"/>
      </w:r>
    </w:p>
    <w:p w14:paraId="0A643E69" w14:textId="6CC5A847"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_Toc218775450 \h </w:instrText>
      </w:r>
      <w:r>
        <w:rPr>
          <w:noProof/>
        </w:rPr>
      </w:r>
      <w:r>
        <w:rPr>
          <w:noProof/>
        </w:rPr>
        <w:fldChar w:fldCharType="separate"/>
      </w:r>
      <w:r>
        <w:rPr>
          <w:noProof/>
        </w:rPr>
        <w:t>169</w:t>
      </w:r>
      <w:r>
        <w:rPr>
          <w:noProof/>
        </w:rPr>
        <w:fldChar w:fldCharType="end"/>
      </w:r>
    </w:p>
    <w:p w14:paraId="42BAEB35" w14:textId="1D8551CE"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_Toc218775451 \h </w:instrText>
      </w:r>
      <w:r>
        <w:rPr>
          <w:noProof/>
        </w:rPr>
      </w:r>
      <w:r>
        <w:rPr>
          <w:noProof/>
        </w:rPr>
        <w:fldChar w:fldCharType="separate"/>
      </w:r>
      <w:r>
        <w:rPr>
          <w:noProof/>
        </w:rPr>
        <w:t>169</w:t>
      </w:r>
      <w:r>
        <w:rPr>
          <w:noProof/>
        </w:rPr>
        <w:fldChar w:fldCharType="end"/>
      </w:r>
    </w:p>
    <w:p w14:paraId="17DE186A" w14:textId="7D6856D5"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_Toc218775452 \h </w:instrText>
      </w:r>
      <w:r>
        <w:rPr>
          <w:noProof/>
        </w:rPr>
      </w:r>
      <w:r>
        <w:rPr>
          <w:noProof/>
        </w:rPr>
        <w:fldChar w:fldCharType="separate"/>
      </w:r>
      <w:r>
        <w:rPr>
          <w:noProof/>
        </w:rPr>
        <w:t>169</w:t>
      </w:r>
      <w:r>
        <w:rPr>
          <w:noProof/>
        </w:rPr>
        <w:fldChar w:fldCharType="end"/>
      </w:r>
    </w:p>
    <w:p w14:paraId="3E5B4AE9" w14:textId="4BB4E26A"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_Toc218775453 \h </w:instrText>
      </w:r>
      <w:r>
        <w:rPr>
          <w:noProof/>
        </w:rPr>
      </w:r>
      <w:r>
        <w:rPr>
          <w:noProof/>
        </w:rPr>
        <w:fldChar w:fldCharType="separate"/>
      </w:r>
      <w:r>
        <w:rPr>
          <w:noProof/>
        </w:rPr>
        <w:t>169</w:t>
      </w:r>
      <w:r>
        <w:rPr>
          <w:noProof/>
        </w:rPr>
        <w:fldChar w:fldCharType="end"/>
      </w:r>
    </w:p>
    <w:p w14:paraId="4F55B385" w14:textId="50B6D87F"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_Toc218775454 \h </w:instrText>
      </w:r>
      <w:r>
        <w:rPr>
          <w:noProof/>
        </w:rPr>
      </w:r>
      <w:r>
        <w:rPr>
          <w:noProof/>
        </w:rPr>
        <w:fldChar w:fldCharType="separate"/>
      </w:r>
      <w:r>
        <w:rPr>
          <w:noProof/>
        </w:rPr>
        <w:t>169</w:t>
      </w:r>
      <w:r>
        <w:rPr>
          <w:noProof/>
        </w:rPr>
        <w:fldChar w:fldCharType="end"/>
      </w:r>
    </w:p>
    <w:p w14:paraId="25D4DE38" w14:textId="383A0637"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_Toc218775455 \h </w:instrText>
      </w:r>
      <w:r>
        <w:rPr>
          <w:noProof/>
        </w:rPr>
      </w:r>
      <w:r>
        <w:rPr>
          <w:noProof/>
        </w:rPr>
        <w:fldChar w:fldCharType="separate"/>
      </w:r>
      <w:r>
        <w:rPr>
          <w:noProof/>
        </w:rPr>
        <w:t>169</w:t>
      </w:r>
      <w:r>
        <w:rPr>
          <w:noProof/>
        </w:rPr>
        <w:fldChar w:fldCharType="end"/>
      </w:r>
    </w:p>
    <w:p w14:paraId="725DC935" w14:textId="073CB1FC"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_Toc218775456 \h </w:instrText>
      </w:r>
      <w:r>
        <w:rPr>
          <w:noProof/>
        </w:rPr>
      </w:r>
      <w:r>
        <w:rPr>
          <w:noProof/>
        </w:rPr>
        <w:fldChar w:fldCharType="separate"/>
      </w:r>
      <w:r>
        <w:rPr>
          <w:noProof/>
        </w:rPr>
        <w:t>169</w:t>
      </w:r>
      <w:r>
        <w:rPr>
          <w:noProof/>
        </w:rPr>
        <w:fldChar w:fldCharType="end"/>
      </w:r>
    </w:p>
    <w:p w14:paraId="12FCDF4E" w14:textId="0701E49D"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_Toc218775457 \h </w:instrText>
      </w:r>
      <w:r>
        <w:rPr>
          <w:noProof/>
        </w:rPr>
      </w:r>
      <w:r>
        <w:rPr>
          <w:noProof/>
        </w:rPr>
        <w:fldChar w:fldCharType="separate"/>
      </w:r>
      <w:r>
        <w:rPr>
          <w:noProof/>
        </w:rPr>
        <w:t>170</w:t>
      </w:r>
      <w:r>
        <w:rPr>
          <w:noProof/>
        </w:rPr>
        <w:fldChar w:fldCharType="end"/>
      </w:r>
    </w:p>
    <w:p w14:paraId="0A0F804A" w14:textId="598D4B12" w:rsidR="00B426BD" w:rsidRDefault="00B426B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SDD_BDT Service API</w:t>
      </w:r>
      <w:r>
        <w:rPr>
          <w:noProof/>
        </w:rPr>
        <w:tab/>
      </w:r>
      <w:r>
        <w:rPr>
          <w:noProof/>
        </w:rPr>
        <w:fldChar w:fldCharType="begin" w:fldLock="1"/>
      </w:r>
      <w:r>
        <w:rPr>
          <w:noProof/>
        </w:rPr>
        <w:instrText xml:space="preserve"> PAGEREF _Toc218775458 \h </w:instrText>
      </w:r>
      <w:r>
        <w:rPr>
          <w:noProof/>
        </w:rPr>
      </w:r>
      <w:r>
        <w:rPr>
          <w:noProof/>
        </w:rPr>
        <w:fldChar w:fldCharType="separate"/>
      </w:r>
      <w:r>
        <w:rPr>
          <w:noProof/>
        </w:rPr>
        <w:t>171</w:t>
      </w:r>
      <w:r>
        <w:rPr>
          <w:noProof/>
        </w:rPr>
        <w:fldChar w:fldCharType="end"/>
      </w:r>
    </w:p>
    <w:p w14:paraId="0FB95F44" w14:textId="56AC7952"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_Toc218775459 \h </w:instrText>
      </w:r>
      <w:r>
        <w:rPr>
          <w:noProof/>
        </w:rPr>
      </w:r>
      <w:r>
        <w:rPr>
          <w:noProof/>
        </w:rPr>
        <w:fldChar w:fldCharType="separate"/>
      </w:r>
      <w:r>
        <w:rPr>
          <w:noProof/>
        </w:rPr>
        <w:t>171</w:t>
      </w:r>
      <w:r>
        <w:rPr>
          <w:noProof/>
        </w:rPr>
        <w:fldChar w:fldCharType="end"/>
      </w:r>
    </w:p>
    <w:p w14:paraId="55887903" w14:textId="57BFEF97"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_Toc218775460 \h </w:instrText>
      </w:r>
      <w:r>
        <w:rPr>
          <w:noProof/>
        </w:rPr>
      </w:r>
      <w:r>
        <w:rPr>
          <w:noProof/>
        </w:rPr>
        <w:fldChar w:fldCharType="separate"/>
      </w:r>
      <w:r>
        <w:rPr>
          <w:noProof/>
        </w:rPr>
        <w:t>171</w:t>
      </w:r>
      <w:r>
        <w:rPr>
          <w:noProof/>
        </w:rPr>
        <w:fldChar w:fldCharType="end"/>
      </w:r>
    </w:p>
    <w:p w14:paraId="6F97429A" w14:textId="282C563B"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_Toc218775461 \h </w:instrText>
      </w:r>
      <w:r>
        <w:rPr>
          <w:noProof/>
        </w:rPr>
      </w:r>
      <w:r>
        <w:rPr>
          <w:noProof/>
        </w:rPr>
        <w:fldChar w:fldCharType="separate"/>
      </w:r>
      <w:r>
        <w:rPr>
          <w:noProof/>
        </w:rPr>
        <w:t>171</w:t>
      </w:r>
      <w:r>
        <w:rPr>
          <w:noProof/>
        </w:rPr>
        <w:fldChar w:fldCharType="end"/>
      </w:r>
    </w:p>
    <w:p w14:paraId="18E2F7F9" w14:textId="17A0C3BB"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_Toc218775462 \h </w:instrText>
      </w:r>
      <w:r>
        <w:rPr>
          <w:noProof/>
        </w:rPr>
      </w:r>
      <w:r>
        <w:rPr>
          <w:noProof/>
        </w:rPr>
        <w:fldChar w:fldCharType="separate"/>
      </w:r>
      <w:r>
        <w:rPr>
          <w:noProof/>
        </w:rPr>
        <w:t>171</w:t>
      </w:r>
      <w:r>
        <w:rPr>
          <w:noProof/>
        </w:rPr>
        <w:fldChar w:fldCharType="end"/>
      </w:r>
    </w:p>
    <w:p w14:paraId="564FBFD5" w14:textId="3E152340"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BDT Subscriptions</w:t>
      </w:r>
      <w:r>
        <w:rPr>
          <w:noProof/>
        </w:rPr>
        <w:tab/>
      </w:r>
      <w:r>
        <w:rPr>
          <w:noProof/>
        </w:rPr>
        <w:fldChar w:fldCharType="begin" w:fldLock="1"/>
      </w:r>
      <w:r>
        <w:rPr>
          <w:noProof/>
        </w:rPr>
        <w:instrText xml:space="preserve"> PAGEREF _Toc218775463 \h </w:instrText>
      </w:r>
      <w:r>
        <w:rPr>
          <w:noProof/>
        </w:rPr>
      </w:r>
      <w:r>
        <w:rPr>
          <w:noProof/>
        </w:rPr>
        <w:fldChar w:fldCharType="separate"/>
      </w:r>
      <w:r>
        <w:rPr>
          <w:noProof/>
        </w:rPr>
        <w:t>172</w:t>
      </w:r>
      <w:r>
        <w:rPr>
          <w:noProof/>
        </w:rPr>
        <w:fldChar w:fldCharType="end"/>
      </w:r>
    </w:p>
    <w:p w14:paraId="4C7F26F2" w14:textId="3A8CED23"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_Toc218775464 \h </w:instrText>
      </w:r>
      <w:r>
        <w:rPr>
          <w:noProof/>
        </w:rPr>
      </w:r>
      <w:r>
        <w:rPr>
          <w:noProof/>
        </w:rPr>
        <w:fldChar w:fldCharType="separate"/>
      </w:r>
      <w:r>
        <w:rPr>
          <w:noProof/>
        </w:rPr>
        <w:t>172</w:t>
      </w:r>
      <w:r>
        <w:rPr>
          <w:noProof/>
        </w:rPr>
        <w:fldChar w:fldCharType="end"/>
      </w:r>
    </w:p>
    <w:p w14:paraId="4505E037" w14:textId="73F2C823"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_Toc218775465 \h </w:instrText>
      </w:r>
      <w:r>
        <w:rPr>
          <w:noProof/>
        </w:rPr>
      </w:r>
      <w:r>
        <w:rPr>
          <w:noProof/>
        </w:rPr>
        <w:fldChar w:fldCharType="separate"/>
      </w:r>
      <w:r>
        <w:rPr>
          <w:noProof/>
        </w:rPr>
        <w:t>172</w:t>
      </w:r>
      <w:r>
        <w:rPr>
          <w:noProof/>
        </w:rPr>
        <w:fldChar w:fldCharType="end"/>
      </w:r>
    </w:p>
    <w:p w14:paraId="0D7770B4" w14:textId="260F0E53"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_Toc218775466 \h </w:instrText>
      </w:r>
      <w:r>
        <w:rPr>
          <w:noProof/>
        </w:rPr>
      </w:r>
      <w:r>
        <w:rPr>
          <w:noProof/>
        </w:rPr>
        <w:fldChar w:fldCharType="separate"/>
      </w:r>
      <w:r>
        <w:rPr>
          <w:noProof/>
        </w:rPr>
        <w:t>172</w:t>
      </w:r>
      <w:r>
        <w:rPr>
          <w:noProof/>
        </w:rPr>
        <w:fldChar w:fldCharType="end"/>
      </w:r>
    </w:p>
    <w:p w14:paraId="3A2B713F" w14:textId="249A0DD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_Toc218775467 \h </w:instrText>
      </w:r>
      <w:r>
        <w:rPr>
          <w:noProof/>
        </w:rPr>
      </w:r>
      <w:r>
        <w:rPr>
          <w:noProof/>
        </w:rPr>
        <w:fldChar w:fldCharType="separate"/>
      </w:r>
      <w:r>
        <w:rPr>
          <w:noProof/>
        </w:rPr>
        <w:t>173</w:t>
      </w:r>
      <w:r>
        <w:rPr>
          <w:noProof/>
        </w:rPr>
        <w:fldChar w:fldCharType="end"/>
      </w:r>
    </w:p>
    <w:p w14:paraId="2FA45F25" w14:textId="012EED93"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BDT Subscription</w:t>
      </w:r>
      <w:r>
        <w:rPr>
          <w:noProof/>
        </w:rPr>
        <w:tab/>
      </w:r>
      <w:r>
        <w:rPr>
          <w:noProof/>
        </w:rPr>
        <w:fldChar w:fldCharType="begin" w:fldLock="1"/>
      </w:r>
      <w:r>
        <w:rPr>
          <w:noProof/>
        </w:rPr>
        <w:instrText xml:space="preserve"> PAGEREF _Toc218775468 \h </w:instrText>
      </w:r>
      <w:r>
        <w:rPr>
          <w:noProof/>
        </w:rPr>
      </w:r>
      <w:r>
        <w:rPr>
          <w:noProof/>
        </w:rPr>
        <w:fldChar w:fldCharType="separate"/>
      </w:r>
      <w:r>
        <w:rPr>
          <w:noProof/>
        </w:rPr>
        <w:t>173</w:t>
      </w:r>
      <w:r>
        <w:rPr>
          <w:noProof/>
        </w:rPr>
        <w:fldChar w:fldCharType="end"/>
      </w:r>
    </w:p>
    <w:p w14:paraId="4FE2DF70" w14:textId="0408529D"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_Toc218775469 \h </w:instrText>
      </w:r>
      <w:r>
        <w:rPr>
          <w:noProof/>
        </w:rPr>
      </w:r>
      <w:r>
        <w:rPr>
          <w:noProof/>
        </w:rPr>
        <w:fldChar w:fldCharType="separate"/>
      </w:r>
      <w:r>
        <w:rPr>
          <w:noProof/>
        </w:rPr>
        <w:t>173</w:t>
      </w:r>
      <w:r>
        <w:rPr>
          <w:noProof/>
        </w:rPr>
        <w:fldChar w:fldCharType="end"/>
      </w:r>
    </w:p>
    <w:p w14:paraId="4DA2B317" w14:textId="559FFB92"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_Toc218775470 \h </w:instrText>
      </w:r>
      <w:r>
        <w:rPr>
          <w:noProof/>
        </w:rPr>
      </w:r>
      <w:r>
        <w:rPr>
          <w:noProof/>
        </w:rPr>
        <w:fldChar w:fldCharType="separate"/>
      </w:r>
      <w:r>
        <w:rPr>
          <w:noProof/>
        </w:rPr>
        <w:t>173</w:t>
      </w:r>
      <w:r>
        <w:rPr>
          <w:noProof/>
        </w:rPr>
        <w:fldChar w:fldCharType="end"/>
      </w:r>
    </w:p>
    <w:p w14:paraId="75BD464E" w14:textId="3E8BFDC9"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_Toc218775471 \h </w:instrText>
      </w:r>
      <w:r>
        <w:rPr>
          <w:noProof/>
        </w:rPr>
      </w:r>
      <w:r>
        <w:rPr>
          <w:noProof/>
        </w:rPr>
        <w:fldChar w:fldCharType="separate"/>
      </w:r>
      <w:r>
        <w:rPr>
          <w:noProof/>
        </w:rPr>
        <w:t>173</w:t>
      </w:r>
      <w:r>
        <w:rPr>
          <w:noProof/>
        </w:rPr>
        <w:fldChar w:fldCharType="end"/>
      </w:r>
    </w:p>
    <w:p w14:paraId="793F0D14" w14:textId="110220FB"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_Toc218775472 \h </w:instrText>
      </w:r>
      <w:r>
        <w:rPr>
          <w:noProof/>
        </w:rPr>
      </w:r>
      <w:r>
        <w:rPr>
          <w:noProof/>
        </w:rPr>
        <w:fldChar w:fldCharType="separate"/>
      </w:r>
      <w:r>
        <w:rPr>
          <w:noProof/>
        </w:rPr>
        <w:t>177</w:t>
      </w:r>
      <w:r>
        <w:rPr>
          <w:noProof/>
        </w:rPr>
        <w:fldChar w:fldCharType="end"/>
      </w:r>
    </w:p>
    <w:p w14:paraId="02E5A417" w14:textId="40089B88"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_Toc218775473 \h </w:instrText>
      </w:r>
      <w:r>
        <w:rPr>
          <w:noProof/>
        </w:rPr>
      </w:r>
      <w:r>
        <w:rPr>
          <w:noProof/>
        </w:rPr>
        <w:fldChar w:fldCharType="separate"/>
      </w:r>
      <w:r>
        <w:rPr>
          <w:noProof/>
        </w:rPr>
        <w:t>178</w:t>
      </w:r>
      <w:r>
        <w:rPr>
          <w:noProof/>
        </w:rPr>
        <w:fldChar w:fldCharType="end"/>
      </w:r>
    </w:p>
    <w:p w14:paraId="3ED4C884" w14:textId="2D2C4CC4"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_Toc218775474 \h </w:instrText>
      </w:r>
      <w:r>
        <w:rPr>
          <w:noProof/>
        </w:rPr>
      </w:r>
      <w:r>
        <w:rPr>
          <w:noProof/>
        </w:rPr>
        <w:fldChar w:fldCharType="separate"/>
      </w:r>
      <w:r>
        <w:rPr>
          <w:noProof/>
        </w:rPr>
        <w:t>178</w:t>
      </w:r>
      <w:r>
        <w:rPr>
          <w:noProof/>
        </w:rPr>
        <w:fldChar w:fldCharType="end"/>
      </w:r>
    </w:p>
    <w:p w14:paraId="041D58B6" w14:textId="1946CC24"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_Toc218775475 \h </w:instrText>
      </w:r>
      <w:r>
        <w:rPr>
          <w:noProof/>
        </w:rPr>
      </w:r>
      <w:r>
        <w:rPr>
          <w:noProof/>
        </w:rPr>
        <w:fldChar w:fldCharType="separate"/>
      </w:r>
      <w:r>
        <w:rPr>
          <w:noProof/>
        </w:rPr>
        <w:t>178</w:t>
      </w:r>
      <w:r>
        <w:rPr>
          <w:noProof/>
        </w:rPr>
        <w:fldChar w:fldCharType="end"/>
      </w:r>
    </w:p>
    <w:p w14:paraId="74E0DFAF" w14:textId="75BB4C1C"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rPr>
        <w:t>6.6</w:t>
      </w:r>
      <w:r w:rsidRPr="004120A7">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BDT Notification</w:t>
      </w:r>
      <w:r>
        <w:rPr>
          <w:noProof/>
        </w:rPr>
        <w:tab/>
      </w:r>
      <w:r>
        <w:rPr>
          <w:noProof/>
        </w:rPr>
        <w:fldChar w:fldCharType="begin" w:fldLock="1"/>
      </w:r>
      <w:r>
        <w:rPr>
          <w:noProof/>
        </w:rPr>
        <w:instrText xml:space="preserve"> PAGEREF _Toc218775476 \h </w:instrText>
      </w:r>
      <w:r>
        <w:rPr>
          <w:noProof/>
        </w:rPr>
      </w:r>
      <w:r>
        <w:rPr>
          <w:noProof/>
        </w:rPr>
        <w:fldChar w:fldCharType="separate"/>
      </w:r>
      <w:r>
        <w:rPr>
          <w:noProof/>
        </w:rPr>
        <w:t>178</w:t>
      </w:r>
      <w:r>
        <w:rPr>
          <w:noProof/>
        </w:rPr>
        <w:fldChar w:fldCharType="end"/>
      </w:r>
    </w:p>
    <w:p w14:paraId="71F224CC" w14:textId="69E83F7F"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6.6</w:t>
      </w:r>
      <w:r w:rsidRPr="004120A7">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Description</w:t>
      </w:r>
      <w:r>
        <w:rPr>
          <w:noProof/>
        </w:rPr>
        <w:tab/>
      </w:r>
      <w:r>
        <w:rPr>
          <w:noProof/>
        </w:rPr>
        <w:fldChar w:fldCharType="begin" w:fldLock="1"/>
      </w:r>
      <w:r>
        <w:rPr>
          <w:noProof/>
        </w:rPr>
        <w:instrText xml:space="preserve"> PAGEREF _Toc218775477 \h </w:instrText>
      </w:r>
      <w:r>
        <w:rPr>
          <w:noProof/>
        </w:rPr>
      </w:r>
      <w:r>
        <w:rPr>
          <w:noProof/>
        </w:rPr>
        <w:fldChar w:fldCharType="separate"/>
      </w:r>
      <w:r>
        <w:rPr>
          <w:noProof/>
        </w:rPr>
        <w:t>178</w:t>
      </w:r>
      <w:r>
        <w:rPr>
          <w:noProof/>
        </w:rPr>
        <w:fldChar w:fldCharType="end"/>
      </w:r>
    </w:p>
    <w:p w14:paraId="717A996C" w14:textId="55649ECD"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6.6.5.2.2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_Toc218775478 \h </w:instrText>
      </w:r>
      <w:r>
        <w:rPr>
          <w:noProof/>
        </w:rPr>
      </w:r>
      <w:r>
        <w:rPr>
          <w:noProof/>
        </w:rPr>
        <w:fldChar w:fldCharType="separate"/>
      </w:r>
      <w:r>
        <w:rPr>
          <w:noProof/>
        </w:rPr>
        <w:t>178</w:t>
      </w:r>
      <w:r>
        <w:rPr>
          <w:noProof/>
        </w:rPr>
        <w:fldChar w:fldCharType="end"/>
      </w:r>
    </w:p>
    <w:p w14:paraId="075CB30F" w14:textId="2C8BD534"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_Toc218775479 \h </w:instrText>
      </w:r>
      <w:r>
        <w:rPr>
          <w:noProof/>
        </w:rPr>
      </w:r>
      <w:r>
        <w:rPr>
          <w:noProof/>
        </w:rPr>
        <w:fldChar w:fldCharType="separate"/>
      </w:r>
      <w:r>
        <w:rPr>
          <w:noProof/>
        </w:rPr>
        <w:t>178</w:t>
      </w:r>
      <w:r>
        <w:rPr>
          <w:noProof/>
        </w:rPr>
        <w:fldChar w:fldCharType="end"/>
      </w:r>
    </w:p>
    <w:p w14:paraId="0A4DEC71" w14:textId="222892D3"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_Toc218775480 \h </w:instrText>
      </w:r>
      <w:r>
        <w:rPr>
          <w:noProof/>
        </w:rPr>
      </w:r>
      <w:r>
        <w:rPr>
          <w:noProof/>
        </w:rPr>
        <w:fldChar w:fldCharType="separate"/>
      </w:r>
      <w:r>
        <w:rPr>
          <w:noProof/>
        </w:rPr>
        <w:t>179</w:t>
      </w:r>
      <w:r>
        <w:rPr>
          <w:noProof/>
        </w:rPr>
        <w:fldChar w:fldCharType="end"/>
      </w:r>
    </w:p>
    <w:p w14:paraId="6A74620C" w14:textId="44B6B03C"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_Toc218775481 \h </w:instrText>
      </w:r>
      <w:r>
        <w:rPr>
          <w:noProof/>
        </w:rPr>
      </w:r>
      <w:r>
        <w:rPr>
          <w:noProof/>
        </w:rPr>
        <w:fldChar w:fldCharType="separate"/>
      </w:r>
      <w:r>
        <w:rPr>
          <w:noProof/>
        </w:rPr>
        <w:t>179</w:t>
      </w:r>
      <w:r>
        <w:rPr>
          <w:noProof/>
        </w:rPr>
        <w:fldChar w:fldCharType="end"/>
      </w:r>
    </w:p>
    <w:p w14:paraId="0DE24CA4" w14:textId="52B4F184"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4120A7">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Structured data types</w:t>
      </w:r>
      <w:r>
        <w:rPr>
          <w:noProof/>
        </w:rPr>
        <w:tab/>
      </w:r>
      <w:r>
        <w:rPr>
          <w:noProof/>
        </w:rPr>
        <w:fldChar w:fldCharType="begin" w:fldLock="1"/>
      </w:r>
      <w:r>
        <w:rPr>
          <w:noProof/>
        </w:rPr>
        <w:instrText xml:space="preserve"> PAGEREF _Toc218775482 \h </w:instrText>
      </w:r>
      <w:r>
        <w:rPr>
          <w:noProof/>
        </w:rPr>
      </w:r>
      <w:r>
        <w:rPr>
          <w:noProof/>
        </w:rPr>
        <w:fldChar w:fldCharType="separate"/>
      </w:r>
      <w:r>
        <w:rPr>
          <w:noProof/>
        </w:rPr>
        <w:t>180</w:t>
      </w:r>
      <w:r>
        <w:rPr>
          <w:noProof/>
        </w:rPr>
        <w:fldChar w:fldCharType="end"/>
      </w:r>
    </w:p>
    <w:p w14:paraId="3DA2E0BB" w14:textId="24C9FDD3"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_Toc218775483 \h </w:instrText>
      </w:r>
      <w:r>
        <w:rPr>
          <w:noProof/>
        </w:rPr>
      </w:r>
      <w:r>
        <w:rPr>
          <w:noProof/>
        </w:rPr>
        <w:fldChar w:fldCharType="separate"/>
      </w:r>
      <w:r>
        <w:rPr>
          <w:noProof/>
        </w:rPr>
        <w:t>180</w:t>
      </w:r>
      <w:r>
        <w:rPr>
          <w:noProof/>
        </w:rPr>
        <w:fldChar w:fldCharType="end"/>
      </w:r>
    </w:p>
    <w:p w14:paraId="2C9445C5" w14:textId="5400266E"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BdtSubscription</w:t>
      </w:r>
      <w:r>
        <w:rPr>
          <w:noProof/>
        </w:rPr>
        <w:tab/>
      </w:r>
      <w:r>
        <w:rPr>
          <w:noProof/>
        </w:rPr>
        <w:fldChar w:fldCharType="begin" w:fldLock="1"/>
      </w:r>
      <w:r>
        <w:rPr>
          <w:noProof/>
        </w:rPr>
        <w:instrText xml:space="preserve"> PAGEREF _Toc218775484 \h </w:instrText>
      </w:r>
      <w:r>
        <w:rPr>
          <w:noProof/>
        </w:rPr>
      </w:r>
      <w:r>
        <w:rPr>
          <w:noProof/>
        </w:rPr>
        <w:fldChar w:fldCharType="separate"/>
      </w:r>
      <w:r>
        <w:rPr>
          <w:noProof/>
        </w:rPr>
        <w:t>180</w:t>
      </w:r>
      <w:r>
        <w:rPr>
          <w:noProof/>
        </w:rPr>
        <w:fldChar w:fldCharType="end"/>
      </w:r>
    </w:p>
    <w:p w14:paraId="4F455641" w14:textId="3A04BC7D"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BdtSubscriptionPatch</w:t>
      </w:r>
      <w:r>
        <w:rPr>
          <w:noProof/>
        </w:rPr>
        <w:tab/>
      </w:r>
      <w:r>
        <w:rPr>
          <w:noProof/>
        </w:rPr>
        <w:fldChar w:fldCharType="begin" w:fldLock="1"/>
      </w:r>
      <w:r>
        <w:rPr>
          <w:noProof/>
        </w:rPr>
        <w:instrText xml:space="preserve"> PAGEREF _Toc218775485 \h </w:instrText>
      </w:r>
      <w:r>
        <w:rPr>
          <w:noProof/>
        </w:rPr>
      </w:r>
      <w:r>
        <w:rPr>
          <w:noProof/>
        </w:rPr>
        <w:fldChar w:fldCharType="separate"/>
      </w:r>
      <w:r>
        <w:rPr>
          <w:noProof/>
        </w:rPr>
        <w:t>181</w:t>
      </w:r>
      <w:r>
        <w:rPr>
          <w:noProof/>
        </w:rPr>
        <w:fldChar w:fldCharType="end"/>
      </w:r>
    </w:p>
    <w:p w14:paraId="320AE497" w14:textId="76E35DE7"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BdtNotif</w:t>
      </w:r>
      <w:r>
        <w:rPr>
          <w:noProof/>
        </w:rPr>
        <w:tab/>
      </w:r>
      <w:r>
        <w:rPr>
          <w:noProof/>
        </w:rPr>
        <w:fldChar w:fldCharType="begin" w:fldLock="1"/>
      </w:r>
      <w:r>
        <w:rPr>
          <w:noProof/>
        </w:rPr>
        <w:instrText xml:space="preserve"> PAGEREF _Toc218775486 \h </w:instrText>
      </w:r>
      <w:r>
        <w:rPr>
          <w:noProof/>
        </w:rPr>
      </w:r>
      <w:r>
        <w:rPr>
          <w:noProof/>
        </w:rPr>
        <w:fldChar w:fldCharType="separate"/>
      </w:r>
      <w:r>
        <w:rPr>
          <w:noProof/>
        </w:rPr>
        <w:t>181</w:t>
      </w:r>
      <w:r>
        <w:rPr>
          <w:noProof/>
        </w:rPr>
        <w:fldChar w:fldCharType="end"/>
      </w:r>
    </w:p>
    <w:p w14:paraId="66F03AB0" w14:textId="20220E80"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BdtReport</w:t>
      </w:r>
      <w:r>
        <w:rPr>
          <w:noProof/>
        </w:rPr>
        <w:tab/>
      </w:r>
      <w:r>
        <w:rPr>
          <w:noProof/>
        </w:rPr>
        <w:fldChar w:fldCharType="begin" w:fldLock="1"/>
      </w:r>
      <w:r>
        <w:rPr>
          <w:noProof/>
        </w:rPr>
        <w:instrText xml:space="preserve"> PAGEREF _Toc218775487 \h </w:instrText>
      </w:r>
      <w:r>
        <w:rPr>
          <w:noProof/>
        </w:rPr>
      </w:r>
      <w:r>
        <w:rPr>
          <w:noProof/>
        </w:rPr>
        <w:fldChar w:fldCharType="separate"/>
      </w:r>
      <w:r>
        <w:rPr>
          <w:noProof/>
        </w:rPr>
        <w:t>181</w:t>
      </w:r>
      <w:r>
        <w:rPr>
          <w:noProof/>
        </w:rPr>
        <w:fldChar w:fldCharType="end"/>
      </w:r>
    </w:p>
    <w:p w14:paraId="290856DE" w14:textId="02F51B59"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4120A7">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Simple data types and enumerations</w:t>
      </w:r>
      <w:r>
        <w:rPr>
          <w:noProof/>
        </w:rPr>
        <w:tab/>
      </w:r>
      <w:r>
        <w:rPr>
          <w:noProof/>
        </w:rPr>
        <w:fldChar w:fldCharType="begin" w:fldLock="1"/>
      </w:r>
      <w:r>
        <w:rPr>
          <w:noProof/>
        </w:rPr>
        <w:instrText xml:space="preserve"> PAGEREF _Toc218775488 \h </w:instrText>
      </w:r>
      <w:r>
        <w:rPr>
          <w:noProof/>
        </w:rPr>
      </w:r>
      <w:r>
        <w:rPr>
          <w:noProof/>
        </w:rPr>
        <w:fldChar w:fldCharType="separate"/>
      </w:r>
      <w:r>
        <w:rPr>
          <w:noProof/>
        </w:rPr>
        <w:t>181</w:t>
      </w:r>
      <w:r>
        <w:rPr>
          <w:noProof/>
        </w:rPr>
        <w:fldChar w:fldCharType="end"/>
      </w:r>
    </w:p>
    <w:p w14:paraId="3FF94FD3" w14:textId="3E9D2043"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_Toc218775489 \h </w:instrText>
      </w:r>
      <w:r>
        <w:rPr>
          <w:noProof/>
        </w:rPr>
      </w:r>
      <w:r>
        <w:rPr>
          <w:noProof/>
        </w:rPr>
        <w:fldChar w:fldCharType="separate"/>
      </w:r>
      <w:r>
        <w:rPr>
          <w:noProof/>
        </w:rPr>
        <w:t>181</w:t>
      </w:r>
      <w:r>
        <w:rPr>
          <w:noProof/>
        </w:rPr>
        <w:fldChar w:fldCharType="end"/>
      </w:r>
    </w:p>
    <w:p w14:paraId="5A782EF0" w14:textId="5F100EDA"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_Toc218775490 \h </w:instrText>
      </w:r>
      <w:r>
        <w:rPr>
          <w:noProof/>
        </w:rPr>
      </w:r>
      <w:r>
        <w:rPr>
          <w:noProof/>
        </w:rPr>
        <w:fldChar w:fldCharType="separate"/>
      </w:r>
      <w:r>
        <w:rPr>
          <w:noProof/>
        </w:rPr>
        <w:t>181</w:t>
      </w:r>
      <w:r>
        <w:rPr>
          <w:noProof/>
        </w:rPr>
        <w:fldChar w:fldCharType="end"/>
      </w:r>
    </w:p>
    <w:p w14:paraId="4FAD8C7F" w14:textId="2DE46752"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4120A7">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_Toc218775491 \h </w:instrText>
      </w:r>
      <w:r>
        <w:rPr>
          <w:noProof/>
        </w:rPr>
      </w:r>
      <w:r>
        <w:rPr>
          <w:noProof/>
        </w:rPr>
        <w:fldChar w:fldCharType="separate"/>
      </w:r>
      <w:r>
        <w:rPr>
          <w:noProof/>
        </w:rPr>
        <w:t>182</w:t>
      </w:r>
      <w:r>
        <w:rPr>
          <w:noProof/>
        </w:rPr>
        <w:fldChar w:fldCharType="end"/>
      </w:r>
    </w:p>
    <w:p w14:paraId="4FF3BFC6" w14:textId="2D1567FA"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_Toc218775492 \h </w:instrText>
      </w:r>
      <w:r>
        <w:rPr>
          <w:noProof/>
        </w:rPr>
      </w:r>
      <w:r>
        <w:rPr>
          <w:noProof/>
        </w:rPr>
        <w:fldChar w:fldCharType="separate"/>
      </w:r>
      <w:r>
        <w:rPr>
          <w:noProof/>
        </w:rPr>
        <w:t>182</w:t>
      </w:r>
      <w:r>
        <w:rPr>
          <w:noProof/>
        </w:rPr>
        <w:fldChar w:fldCharType="end"/>
      </w:r>
    </w:p>
    <w:p w14:paraId="5510EE63" w14:textId="7CC7BADC" w:rsidR="00B426BD" w:rsidRDefault="00B426B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_Toc218775493 \h </w:instrText>
      </w:r>
      <w:r>
        <w:rPr>
          <w:noProof/>
        </w:rPr>
      </w:r>
      <w:r>
        <w:rPr>
          <w:noProof/>
        </w:rPr>
        <w:fldChar w:fldCharType="separate"/>
      </w:r>
      <w:r>
        <w:rPr>
          <w:noProof/>
        </w:rPr>
        <w:t>182</w:t>
      </w:r>
      <w:r>
        <w:rPr>
          <w:noProof/>
        </w:rPr>
        <w:fldChar w:fldCharType="end"/>
      </w:r>
    </w:p>
    <w:p w14:paraId="0596358B" w14:textId="01F3F126"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_Toc218775494 \h </w:instrText>
      </w:r>
      <w:r>
        <w:rPr>
          <w:noProof/>
        </w:rPr>
      </w:r>
      <w:r>
        <w:rPr>
          <w:noProof/>
        </w:rPr>
        <w:fldChar w:fldCharType="separate"/>
      </w:r>
      <w:r>
        <w:rPr>
          <w:noProof/>
        </w:rPr>
        <w:t>182</w:t>
      </w:r>
      <w:r>
        <w:rPr>
          <w:noProof/>
        </w:rPr>
        <w:fldChar w:fldCharType="end"/>
      </w:r>
    </w:p>
    <w:p w14:paraId="6E90C659" w14:textId="1E41CE6D"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_Toc218775495 \h </w:instrText>
      </w:r>
      <w:r>
        <w:rPr>
          <w:noProof/>
        </w:rPr>
      </w:r>
      <w:r>
        <w:rPr>
          <w:noProof/>
        </w:rPr>
        <w:fldChar w:fldCharType="separate"/>
      </w:r>
      <w:r>
        <w:rPr>
          <w:noProof/>
        </w:rPr>
        <w:t>182</w:t>
      </w:r>
      <w:r>
        <w:rPr>
          <w:noProof/>
        </w:rPr>
        <w:fldChar w:fldCharType="end"/>
      </w:r>
    </w:p>
    <w:p w14:paraId="43162EA8" w14:textId="4D870807"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_Toc218775496 \h </w:instrText>
      </w:r>
      <w:r>
        <w:rPr>
          <w:noProof/>
        </w:rPr>
      </w:r>
      <w:r>
        <w:rPr>
          <w:noProof/>
        </w:rPr>
        <w:fldChar w:fldCharType="separate"/>
      </w:r>
      <w:r>
        <w:rPr>
          <w:noProof/>
        </w:rPr>
        <w:t>182</w:t>
      </w:r>
      <w:r>
        <w:rPr>
          <w:noProof/>
        </w:rPr>
        <w:fldChar w:fldCharType="end"/>
      </w:r>
    </w:p>
    <w:p w14:paraId="4508B348" w14:textId="0A895120" w:rsidR="00B426BD" w:rsidRDefault="00B426B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_Toc218775497 \h </w:instrText>
      </w:r>
      <w:r>
        <w:rPr>
          <w:noProof/>
        </w:rPr>
      </w:r>
      <w:r>
        <w:rPr>
          <w:noProof/>
        </w:rPr>
        <w:fldChar w:fldCharType="separate"/>
      </w:r>
      <w:r>
        <w:rPr>
          <w:noProof/>
        </w:rPr>
        <w:t>182</w:t>
      </w:r>
      <w:r>
        <w:rPr>
          <w:noProof/>
        </w:rPr>
        <w:fldChar w:fldCharType="end"/>
      </w:r>
    </w:p>
    <w:p w14:paraId="79D2993C" w14:textId="209B3F55"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_Toc218775498 \h </w:instrText>
      </w:r>
      <w:r>
        <w:rPr>
          <w:noProof/>
        </w:rPr>
      </w:r>
      <w:r>
        <w:rPr>
          <w:noProof/>
        </w:rPr>
        <w:fldChar w:fldCharType="separate"/>
      </w:r>
      <w:r>
        <w:rPr>
          <w:noProof/>
        </w:rPr>
        <w:t>182</w:t>
      </w:r>
      <w:r>
        <w:rPr>
          <w:noProof/>
        </w:rPr>
        <w:fldChar w:fldCharType="end"/>
      </w:r>
    </w:p>
    <w:p w14:paraId="1F4D88F6" w14:textId="758D1721" w:rsidR="00B426BD" w:rsidRDefault="00B426B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_Toc218775499 \h </w:instrText>
      </w:r>
      <w:r>
        <w:rPr>
          <w:noProof/>
        </w:rPr>
      </w:r>
      <w:r>
        <w:rPr>
          <w:noProof/>
        </w:rPr>
        <w:fldChar w:fldCharType="separate"/>
      </w:r>
      <w:r>
        <w:rPr>
          <w:noProof/>
        </w:rPr>
        <w:t>182</w:t>
      </w:r>
      <w:r>
        <w:rPr>
          <w:noProof/>
        </w:rPr>
        <w:fldChar w:fldCharType="end"/>
      </w:r>
    </w:p>
    <w:p w14:paraId="7C8C0A13" w14:textId="36EB7DB5"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_Toc218775500 \h </w:instrText>
      </w:r>
      <w:r>
        <w:rPr>
          <w:noProof/>
        </w:rPr>
      </w:r>
      <w:r>
        <w:rPr>
          <w:noProof/>
        </w:rPr>
        <w:fldChar w:fldCharType="separate"/>
      </w:r>
      <w:r>
        <w:rPr>
          <w:noProof/>
        </w:rPr>
        <w:t>184</w:t>
      </w:r>
      <w:r>
        <w:rPr>
          <w:noProof/>
        </w:rPr>
        <w:fldChar w:fldCharType="end"/>
      </w:r>
    </w:p>
    <w:p w14:paraId="236B6A66" w14:textId="2E9D0DB4" w:rsidR="00B426BD" w:rsidRDefault="00B426B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_Toc218775501 \h </w:instrText>
      </w:r>
      <w:r>
        <w:rPr>
          <w:noProof/>
        </w:rPr>
      </w:r>
      <w:r>
        <w:rPr>
          <w:noProof/>
        </w:rPr>
        <w:fldChar w:fldCharType="separate"/>
      </w:r>
      <w:r>
        <w:rPr>
          <w:noProof/>
        </w:rPr>
        <w:t>185</w:t>
      </w:r>
      <w:r>
        <w:rPr>
          <w:noProof/>
        </w:rPr>
        <w:fldChar w:fldCharType="end"/>
      </w:r>
    </w:p>
    <w:p w14:paraId="6ADD8951" w14:textId="5C587363"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_Toc218775502 \h </w:instrText>
      </w:r>
      <w:r>
        <w:rPr>
          <w:noProof/>
        </w:rPr>
      </w:r>
      <w:r>
        <w:rPr>
          <w:noProof/>
        </w:rPr>
        <w:fldChar w:fldCharType="separate"/>
      </w:r>
      <w:r>
        <w:rPr>
          <w:noProof/>
        </w:rPr>
        <w:t>185</w:t>
      </w:r>
      <w:r>
        <w:rPr>
          <w:noProof/>
        </w:rPr>
        <w:fldChar w:fldCharType="end"/>
      </w:r>
    </w:p>
    <w:p w14:paraId="4FE9E674" w14:textId="2C73842A"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SDD_Transmission API</w:t>
      </w:r>
      <w:r>
        <w:rPr>
          <w:noProof/>
        </w:rPr>
        <w:tab/>
      </w:r>
      <w:r>
        <w:rPr>
          <w:noProof/>
        </w:rPr>
        <w:fldChar w:fldCharType="begin" w:fldLock="1"/>
      </w:r>
      <w:r>
        <w:rPr>
          <w:noProof/>
        </w:rPr>
        <w:instrText xml:space="preserve"> PAGEREF _Toc218775503 \h </w:instrText>
      </w:r>
      <w:r>
        <w:rPr>
          <w:noProof/>
        </w:rPr>
      </w:r>
      <w:r>
        <w:rPr>
          <w:noProof/>
        </w:rPr>
        <w:fldChar w:fldCharType="separate"/>
      </w:r>
      <w:r>
        <w:rPr>
          <w:noProof/>
        </w:rPr>
        <w:t>186</w:t>
      </w:r>
      <w:r>
        <w:rPr>
          <w:noProof/>
        </w:rPr>
        <w:fldChar w:fldCharType="end"/>
      </w:r>
    </w:p>
    <w:p w14:paraId="5B3ADE0F" w14:textId="702E8DD8"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SDD_DataStorage</w:t>
      </w:r>
      <w:r>
        <w:rPr>
          <w:noProof/>
        </w:rPr>
        <w:t xml:space="preserve"> API</w:t>
      </w:r>
      <w:r>
        <w:rPr>
          <w:noProof/>
        </w:rPr>
        <w:tab/>
      </w:r>
      <w:r>
        <w:rPr>
          <w:noProof/>
        </w:rPr>
        <w:fldChar w:fldCharType="begin" w:fldLock="1"/>
      </w:r>
      <w:r>
        <w:rPr>
          <w:noProof/>
        </w:rPr>
        <w:instrText xml:space="preserve"> PAGEREF _Toc218775504 \h </w:instrText>
      </w:r>
      <w:r>
        <w:rPr>
          <w:noProof/>
        </w:rPr>
      </w:r>
      <w:r>
        <w:rPr>
          <w:noProof/>
        </w:rPr>
        <w:fldChar w:fldCharType="separate"/>
      </w:r>
      <w:r>
        <w:rPr>
          <w:noProof/>
        </w:rPr>
        <w:t>197</w:t>
      </w:r>
      <w:r>
        <w:rPr>
          <w:noProof/>
        </w:rPr>
        <w:fldChar w:fldCharType="end"/>
      </w:r>
    </w:p>
    <w:p w14:paraId="7C65D131" w14:textId="5825224E"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SDD_DDContext</w:t>
      </w:r>
      <w:r>
        <w:rPr>
          <w:noProof/>
        </w:rPr>
        <w:t xml:space="preserve"> API</w:t>
      </w:r>
      <w:r>
        <w:rPr>
          <w:noProof/>
        </w:rPr>
        <w:tab/>
      </w:r>
      <w:r>
        <w:rPr>
          <w:noProof/>
        </w:rPr>
        <w:fldChar w:fldCharType="begin" w:fldLock="1"/>
      </w:r>
      <w:r>
        <w:rPr>
          <w:noProof/>
        </w:rPr>
        <w:instrText xml:space="preserve"> PAGEREF _Toc218775505 \h </w:instrText>
      </w:r>
      <w:r>
        <w:rPr>
          <w:noProof/>
        </w:rPr>
      </w:r>
      <w:r>
        <w:rPr>
          <w:noProof/>
        </w:rPr>
        <w:fldChar w:fldCharType="separate"/>
      </w:r>
      <w:r>
        <w:rPr>
          <w:noProof/>
        </w:rPr>
        <w:t>212</w:t>
      </w:r>
      <w:r>
        <w:rPr>
          <w:noProof/>
        </w:rPr>
        <w:fldChar w:fldCharType="end"/>
      </w:r>
    </w:p>
    <w:p w14:paraId="69174CA5" w14:textId="164AF20C"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 xml:space="preserve">SDD_TransmissionQualityMeasurement </w:t>
      </w:r>
      <w:r>
        <w:rPr>
          <w:noProof/>
        </w:rPr>
        <w:t>API</w:t>
      </w:r>
      <w:r>
        <w:rPr>
          <w:noProof/>
        </w:rPr>
        <w:tab/>
      </w:r>
      <w:r>
        <w:rPr>
          <w:noProof/>
        </w:rPr>
        <w:fldChar w:fldCharType="begin" w:fldLock="1"/>
      </w:r>
      <w:r>
        <w:rPr>
          <w:noProof/>
        </w:rPr>
        <w:instrText xml:space="preserve"> PAGEREF _Toc218775506 \h </w:instrText>
      </w:r>
      <w:r>
        <w:rPr>
          <w:noProof/>
        </w:rPr>
      </w:r>
      <w:r>
        <w:rPr>
          <w:noProof/>
        </w:rPr>
        <w:fldChar w:fldCharType="separate"/>
      </w:r>
      <w:r>
        <w:rPr>
          <w:noProof/>
        </w:rPr>
        <w:t>218</w:t>
      </w:r>
      <w:r>
        <w:rPr>
          <w:noProof/>
        </w:rPr>
        <w:fldChar w:fldCharType="end"/>
      </w:r>
    </w:p>
    <w:p w14:paraId="3DE43BEB" w14:textId="7A2064A9"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SDD_PolicyConfiguration</w:t>
      </w:r>
      <w:r w:rsidRPr="004120A7">
        <w:rPr>
          <w:noProof/>
          <w:lang w:val="en-US"/>
        </w:rPr>
        <w:t xml:space="preserve"> </w:t>
      </w:r>
      <w:r>
        <w:rPr>
          <w:noProof/>
        </w:rPr>
        <w:t>API</w:t>
      </w:r>
      <w:r>
        <w:rPr>
          <w:noProof/>
        </w:rPr>
        <w:tab/>
      </w:r>
      <w:r>
        <w:rPr>
          <w:noProof/>
        </w:rPr>
        <w:fldChar w:fldCharType="begin" w:fldLock="1"/>
      </w:r>
      <w:r>
        <w:rPr>
          <w:noProof/>
        </w:rPr>
        <w:instrText xml:space="preserve"> PAGEREF _Toc218775507 \h </w:instrText>
      </w:r>
      <w:r>
        <w:rPr>
          <w:noProof/>
        </w:rPr>
      </w:r>
      <w:r>
        <w:rPr>
          <w:noProof/>
        </w:rPr>
        <w:fldChar w:fldCharType="separate"/>
      </w:r>
      <w:r>
        <w:rPr>
          <w:noProof/>
        </w:rPr>
        <w:t>233</w:t>
      </w:r>
      <w:r>
        <w:rPr>
          <w:noProof/>
        </w:rPr>
        <w:fldChar w:fldCharType="end"/>
      </w:r>
    </w:p>
    <w:p w14:paraId="77DB8860" w14:textId="10E992D0"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SDD_BDT</w:t>
      </w:r>
      <w:r w:rsidRPr="004120A7">
        <w:rPr>
          <w:noProof/>
          <w:lang w:val="en-US"/>
        </w:rPr>
        <w:t xml:space="preserve"> </w:t>
      </w:r>
      <w:r>
        <w:rPr>
          <w:noProof/>
        </w:rPr>
        <w:t>API</w:t>
      </w:r>
      <w:r>
        <w:rPr>
          <w:noProof/>
        </w:rPr>
        <w:tab/>
      </w:r>
      <w:r>
        <w:rPr>
          <w:noProof/>
        </w:rPr>
        <w:fldChar w:fldCharType="begin" w:fldLock="1"/>
      </w:r>
      <w:r>
        <w:rPr>
          <w:noProof/>
        </w:rPr>
        <w:instrText xml:space="preserve"> PAGEREF _Toc218775508 \h </w:instrText>
      </w:r>
      <w:r>
        <w:rPr>
          <w:noProof/>
        </w:rPr>
      </w:r>
      <w:r>
        <w:rPr>
          <w:noProof/>
        </w:rPr>
        <w:fldChar w:fldCharType="separate"/>
      </w:r>
      <w:r>
        <w:rPr>
          <w:noProof/>
        </w:rPr>
        <w:t>242</w:t>
      </w:r>
      <w:r>
        <w:rPr>
          <w:noProof/>
        </w:rPr>
        <w:fldChar w:fldCharType="end"/>
      </w:r>
    </w:p>
    <w:p w14:paraId="3C0BBB31" w14:textId="21687DDE" w:rsidR="00B426BD" w:rsidRDefault="00B426B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_Toc218775509 \h </w:instrText>
      </w:r>
      <w:r>
        <w:rPr>
          <w:noProof/>
        </w:rPr>
      </w:r>
      <w:r>
        <w:rPr>
          <w:noProof/>
        </w:rPr>
        <w:fldChar w:fldCharType="separate"/>
      </w:r>
      <w:r>
        <w:rPr>
          <w:noProof/>
        </w:rPr>
        <w:t>248</w:t>
      </w:r>
      <w:r>
        <w:rPr>
          <w:noProof/>
        </w:rPr>
        <w:fldChar w:fldCharType="end"/>
      </w:r>
    </w:p>
    <w:p w14:paraId="29192B6E" w14:textId="2DF10B57"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_Toc218775510 \h </w:instrText>
      </w:r>
      <w:r>
        <w:rPr>
          <w:noProof/>
        </w:rPr>
      </w:r>
      <w:r>
        <w:rPr>
          <w:noProof/>
        </w:rPr>
        <w:fldChar w:fldCharType="separate"/>
      </w:r>
      <w:r>
        <w:rPr>
          <w:noProof/>
        </w:rPr>
        <w:t>248</w:t>
      </w:r>
      <w:r>
        <w:rPr>
          <w:noProof/>
        </w:rPr>
        <w:fldChar w:fldCharType="end"/>
      </w:r>
    </w:p>
    <w:p w14:paraId="45A3F2A1" w14:textId="069B0C78"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SDD_Transmission API</w:t>
      </w:r>
      <w:r>
        <w:rPr>
          <w:noProof/>
        </w:rPr>
        <w:tab/>
      </w:r>
      <w:r>
        <w:rPr>
          <w:noProof/>
        </w:rPr>
        <w:fldChar w:fldCharType="begin" w:fldLock="1"/>
      </w:r>
      <w:r>
        <w:rPr>
          <w:noProof/>
        </w:rPr>
        <w:instrText xml:space="preserve"> PAGEREF _Toc218775511 \h </w:instrText>
      </w:r>
      <w:r>
        <w:rPr>
          <w:noProof/>
        </w:rPr>
      </w:r>
      <w:r>
        <w:rPr>
          <w:noProof/>
        </w:rPr>
        <w:fldChar w:fldCharType="separate"/>
      </w:r>
      <w:r>
        <w:rPr>
          <w:noProof/>
        </w:rPr>
        <w:t>248</w:t>
      </w:r>
      <w:r>
        <w:rPr>
          <w:noProof/>
        </w:rPr>
        <w:fldChar w:fldCharType="end"/>
      </w:r>
    </w:p>
    <w:p w14:paraId="3D9FD1E5" w14:textId="215125FC"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SDD_DataStorage</w:t>
      </w:r>
      <w:r>
        <w:rPr>
          <w:noProof/>
        </w:rPr>
        <w:t xml:space="preserve"> API</w:t>
      </w:r>
      <w:r>
        <w:rPr>
          <w:noProof/>
        </w:rPr>
        <w:tab/>
      </w:r>
      <w:r>
        <w:rPr>
          <w:noProof/>
        </w:rPr>
        <w:fldChar w:fldCharType="begin" w:fldLock="1"/>
      </w:r>
      <w:r>
        <w:rPr>
          <w:noProof/>
        </w:rPr>
        <w:instrText xml:space="preserve"> PAGEREF _Toc218775512 \h </w:instrText>
      </w:r>
      <w:r>
        <w:rPr>
          <w:noProof/>
        </w:rPr>
      </w:r>
      <w:r>
        <w:rPr>
          <w:noProof/>
        </w:rPr>
        <w:fldChar w:fldCharType="separate"/>
      </w:r>
      <w:r>
        <w:rPr>
          <w:noProof/>
        </w:rPr>
        <w:t>248</w:t>
      </w:r>
      <w:r>
        <w:rPr>
          <w:noProof/>
        </w:rPr>
        <w:fldChar w:fldCharType="end"/>
      </w:r>
    </w:p>
    <w:p w14:paraId="37441C01" w14:textId="2A2A50C7"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SDD_DDContext</w:t>
      </w:r>
      <w:r>
        <w:rPr>
          <w:noProof/>
        </w:rPr>
        <w:t xml:space="preserve"> API</w:t>
      </w:r>
      <w:r>
        <w:rPr>
          <w:noProof/>
        </w:rPr>
        <w:tab/>
      </w:r>
      <w:r>
        <w:rPr>
          <w:noProof/>
        </w:rPr>
        <w:fldChar w:fldCharType="begin" w:fldLock="1"/>
      </w:r>
      <w:r>
        <w:rPr>
          <w:noProof/>
        </w:rPr>
        <w:instrText xml:space="preserve"> PAGEREF _Toc218775513 \h </w:instrText>
      </w:r>
      <w:r>
        <w:rPr>
          <w:noProof/>
        </w:rPr>
      </w:r>
      <w:r>
        <w:rPr>
          <w:noProof/>
        </w:rPr>
        <w:fldChar w:fldCharType="separate"/>
      </w:r>
      <w:r>
        <w:rPr>
          <w:noProof/>
        </w:rPr>
        <w:t>248</w:t>
      </w:r>
      <w:r>
        <w:rPr>
          <w:noProof/>
        </w:rPr>
        <w:fldChar w:fldCharType="end"/>
      </w:r>
    </w:p>
    <w:p w14:paraId="4AF315B9" w14:textId="56BC7D86"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sidRPr="004120A7">
        <w:rPr>
          <w:noProof/>
          <w:lang w:val="en-US"/>
        </w:rPr>
        <w:t xml:space="preserve">SDD_TransmissionQualityMeasurement </w:t>
      </w:r>
      <w:r>
        <w:rPr>
          <w:noProof/>
        </w:rPr>
        <w:t>API</w:t>
      </w:r>
      <w:r>
        <w:rPr>
          <w:noProof/>
        </w:rPr>
        <w:tab/>
      </w:r>
      <w:r>
        <w:rPr>
          <w:noProof/>
        </w:rPr>
        <w:fldChar w:fldCharType="begin" w:fldLock="1"/>
      </w:r>
      <w:r>
        <w:rPr>
          <w:noProof/>
        </w:rPr>
        <w:instrText xml:space="preserve"> PAGEREF _Toc218775514 \h </w:instrText>
      </w:r>
      <w:r>
        <w:rPr>
          <w:noProof/>
        </w:rPr>
      </w:r>
      <w:r>
        <w:rPr>
          <w:noProof/>
        </w:rPr>
        <w:fldChar w:fldCharType="separate"/>
      </w:r>
      <w:r>
        <w:rPr>
          <w:noProof/>
        </w:rPr>
        <w:t>248</w:t>
      </w:r>
      <w:r>
        <w:rPr>
          <w:noProof/>
        </w:rPr>
        <w:fldChar w:fldCharType="end"/>
      </w:r>
    </w:p>
    <w:p w14:paraId="6A953F5C" w14:textId="5FF44C81"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SDD_PolicyConfiguration API</w:t>
      </w:r>
      <w:r>
        <w:rPr>
          <w:noProof/>
        </w:rPr>
        <w:tab/>
      </w:r>
      <w:r>
        <w:rPr>
          <w:noProof/>
        </w:rPr>
        <w:fldChar w:fldCharType="begin" w:fldLock="1"/>
      </w:r>
      <w:r>
        <w:rPr>
          <w:noProof/>
        </w:rPr>
        <w:instrText xml:space="preserve"> PAGEREF _Toc218775515 \h </w:instrText>
      </w:r>
      <w:r>
        <w:rPr>
          <w:noProof/>
        </w:rPr>
      </w:r>
      <w:r>
        <w:rPr>
          <w:noProof/>
        </w:rPr>
        <w:fldChar w:fldCharType="separate"/>
      </w:r>
      <w:r>
        <w:rPr>
          <w:noProof/>
        </w:rPr>
        <w:t>249</w:t>
      </w:r>
      <w:r>
        <w:rPr>
          <w:noProof/>
        </w:rPr>
        <w:fldChar w:fldCharType="end"/>
      </w:r>
    </w:p>
    <w:p w14:paraId="7AAC8E80" w14:textId="2358EFE9" w:rsidR="00B426BD" w:rsidRDefault="00B426BD">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SDD_BDT API</w:t>
      </w:r>
      <w:r>
        <w:rPr>
          <w:noProof/>
        </w:rPr>
        <w:tab/>
      </w:r>
      <w:r>
        <w:rPr>
          <w:noProof/>
        </w:rPr>
        <w:fldChar w:fldCharType="begin" w:fldLock="1"/>
      </w:r>
      <w:r>
        <w:rPr>
          <w:noProof/>
        </w:rPr>
        <w:instrText xml:space="preserve"> PAGEREF _Toc218775516 \h </w:instrText>
      </w:r>
      <w:r>
        <w:rPr>
          <w:noProof/>
        </w:rPr>
      </w:r>
      <w:r>
        <w:rPr>
          <w:noProof/>
        </w:rPr>
        <w:fldChar w:fldCharType="separate"/>
      </w:r>
      <w:r>
        <w:rPr>
          <w:noProof/>
        </w:rPr>
        <w:t>249</w:t>
      </w:r>
      <w:r>
        <w:rPr>
          <w:noProof/>
        </w:rPr>
        <w:fldChar w:fldCharType="end"/>
      </w:r>
    </w:p>
    <w:p w14:paraId="48E3BBC9" w14:textId="6FBF9C1B" w:rsidR="00B426BD" w:rsidRDefault="00B426B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_Toc218775517 \h </w:instrText>
      </w:r>
      <w:r>
        <w:rPr>
          <w:noProof/>
        </w:rPr>
      </w:r>
      <w:r>
        <w:rPr>
          <w:noProof/>
        </w:rPr>
        <w:fldChar w:fldCharType="separate"/>
      </w:r>
      <w:r>
        <w:rPr>
          <w:noProof/>
        </w:rPr>
        <w:t>250</w:t>
      </w:r>
      <w:r>
        <w:rPr>
          <w:noProof/>
        </w:rPr>
        <w:fldChar w:fldCharType="end"/>
      </w:r>
    </w:p>
    <w:p w14:paraId="7CD6A724" w14:textId="63A7EE73"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0" w:name="foreword"/>
      <w:bookmarkStart w:id="11" w:name="_Toc2086433"/>
      <w:bookmarkStart w:id="12" w:name="_Toc35971368"/>
      <w:bookmarkStart w:id="13" w:name="_Toc144024095"/>
      <w:bookmarkStart w:id="14" w:name="_Toc148176790"/>
      <w:bookmarkStart w:id="15" w:name="_Toc151379147"/>
      <w:bookmarkStart w:id="16" w:name="_Toc151445329"/>
      <w:bookmarkStart w:id="17" w:name="_Toc160470389"/>
      <w:bookmarkStart w:id="18" w:name="_Toc164873533"/>
      <w:bookmarkStart w:id="19" w:name="_Toc180306153"/>
      <w:bookmarkStart w:id="20" w:name="_Toc195373886"/>
      <w:bookmarkStart w:id="21" w:name="_Toc211878727"/>
      <w:bookmarkStart w:id="22" w:name="_Toc218775043"/>
      <w:bookmarkEnd w:id="10"/>
      <w:r w:rsidRPr="002C1E75">
        <w:rPr>
          <w:lang w:val="en-US"/>
        </w:rPr>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2C1E75" w:rsidRDefault="00080512">
      <w:pPr>
        <w:rPr>
          <w:lang w:val="en-US"/>
        </w:rPr>
      </w:pPr>
      <w:r w:rsidRPr="002C1E75">
        <w:rPr>
          <w:lang w:val="en-US"/>
        </w:rPr>
        <w:t xml:space="preserve">This Technical </w:t>
      </w:r>
      <w:bookmarkStart w:id="23" w:name="spectype3"/>
      <w:r w:rsidRPr="002C1E75">
        <w:rPr>
          <w:lang w:val="en-US"/>
        </w:rPr>
        <w:t>Specification</w:t>
      </w:r>
      <w:bookmarkEnd w:id="23"/>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4" w:name="introduction"/>
      <w:bookmarkEnd w:id="24"/>
      <w:r w:rsidRPr="004D3578">
        <w:br w:type="page"/>
      </w:r>
      <w:bookmarkStart w:id="25" w:name="_Toc510696578"/>
      <w:bookmarkStart w:id="26" w:name="_Toc35971370"/>
      <w:bookmarkStart w:id="27" w:name="_Toc144024097"/>
      <w:bookmarkStart w:id="28" w:name="_Toc148176791"/>
      <w:bookmarkStart w:id="29" w:name="_Toc151379148"/>
      <w:bookmarkStart w:id="30" w:name="_Toc151445330"/>
      <w:bookmarkStart w:id="31" w:name="_Toc160470390"/>
      <w:bookmarkStart w:id="32" w:name="_Toc164873534"/>
      <w:bookmarkStart w:id="33" w:name="_Toc180306154"/>
      <w:bookmarkStart w:id="34" w:name="_Toc195373887"/>
      <w:bookmarkStart w:id="35" w:name="_Toc211878728"/>
      <w:bookmarkStart w:id="36" w:name="_Toc21877504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7" w:name="_Toc510696579"/>
      <w:bookmarkStart w:id="38"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9" w:name="_Toc144024098"/>
      <w:bookmarkStart w:id="40" w:name="_Toc148176792"/>
      <w:bookmarkStart w:id="41" w:name="_Toc151379149"/>
      <w:bookmarkStart w:id="42" w:name="_Toc151445331"/>
      <w:bookmarkStart w:id="43" w:name="_Toc160470391"/>
      <w:bookmarkStart w:id="44" w:name="_Toc164873535"/>
      <w:bookmarkStart w:id="45" w:name="_Toc180306155"/>
      <w:bookmarkStart w:id="46" w:name="_Toc195373888"/>
      <w:bookmarkStart w:id="47" w:name="_Toc211878729"/>
      <w:bookmarkStart w:id="48" w:name="_Toc218775045"/>
      <w:r w:rsidR="008A6D4A" w:rsidRPr="004D3578">
        <w:t>2</w:t>
      </w:r>
      <w:r w:rsidR="008A6D4A"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t xml:space="preserve">OpenAPI: "OpenAPI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49" w:name="_Toc510696580"/>
      <w:bookmarkStart w:id="50"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51" w:name="_Toc144024099"/>
      <w:bookmarkStart w:id="52" w:name="_Toc148176793"/>
      <w:bookmarkStart w:id="53" w:name="_Toc151379150"/>
      <w:bookmarkStart w:id="54" w:name="_Toc151445332"/>
      <w:bookmarkStart w:id="55" w:name="_Toc160470392"/>
      <w:bookmarkStart w:id="56" w:name="_Toc164873536"/>
      <w:bookmarkStart w:id="57" w:name="_Toc180306156"/>
      <w:bookmarkStart w:id="58" w:name="_Toc195373889"/>
      <w:bookmarkStart w:id="59" w:name="_Toc211878730"/>
      <w:bookmarkStart w:id="60" w:name="_Toc218775046"/>
      <w:r w:rsidR="008A6D4A" w:rsidRPr="004D3578">
        <w:t>3</w:t>
      </w:r>
      <w:r w:rsidR="008A6D4A" w:rsidRPr="004D3578">
        <w:tab/>
        <w:t>Definitions, symbols and abbreviations</w:t>
      </w:r>
      <w:bookmarkEnd w:id="49"/>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7A4424">
      <w:pPr>
        <w:pStyle w:val="Heading2"/>
      </w:pPr>
      <w:bookmarkStart w:id="61" w:name="_Toc510696581"/>
      <w:bookmarkStart w:id="62" w:name="_Toc35971373"/>
      <w:bookmarkStart w:id="63" w:name="_Toc144024100"/>
      <w:bookmarkStart w:id="64" w:name="_Toc148176794"/>
      <w:bookmarkStart w:id="65" w:name="_Toc151379151"/>
      <w:bookmarkStart w:id="66" w:name="_Toc151445333"/>
      <w:bookmarkStart w:id="67" w:name="_Toc160470393"/>
      <w:bookmarkStart w:id="68" w:name="_Toc164873537"/>
      <w:bookmarkStart w:id="69" w:name="_Toc180306157"/>
      <w:bookmarkStart w:id="70" w:name="_Toc195373890"/>
      <w:bookmarkStart w:id="71" w:name="_Toc211878731"/>
      <w:bookmarkStart w:id="72" w:name="_Toc218775047"/>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bookmarkEnd w:id="72"/>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73" w:name="_Toc510696582"/>
      <w:bookmarkStart w:id="74" w:name="_Toc35971374"/>
      <w:bookmarkStart w:id="75" w:name="_Toc144024101"/>
      <w:bookmarkStart w:id="76" w:name="_Toc148176795"/>
      <w:bookmarkStart w:id="77" w:name="_Toc151379152"/>
      <w:bookmarkStart w:id="78" w:name="_Toc151445334"/>
      <w:bookmarkStart w:id="79" w:name="_Toc160470394"/>
      <w:bookmarkStart w:id="80" w:name="_Toc164873538"/>
      <w:bookmarkStart w:id="81" w:name="_Toc180306158"/>
      <w:bookmarkStart w:id="82" w:name="_Toc195373891"/>
      <w:bookmarkStart w:id="83" w:name="_Toc211878732"/>
      <w:bookmarkStart w:id="84" w:name="_Toc218775048"/>
      <w:r w:rsidRPr="004D3578">
        <w:t>3.2</w:t>
      </w:r>
      <w:r w:rsidRPr="004D3578">
        <w:tab/>
        <w:t>Symbols</w:t>
      </w:r>
      <w:bookmarkEnd w:id="73"/>
      <w:bookmarkEnd w:id="74"/>
      <w:bookmarkEnd w:id="75"/>
      <w:bookmarkEnd w:id="76"/>
      <w:bookmarkEnd w:id="77"/>
      <w:bookmarkEnd w:id="78"/>
      <w:bookmarkEnd w:id="79"/>
      <w:bookmarkEnd w:id="80"/>
      <w:bookmarkEnd w:id="81"/>
      <w:bookmarkEnd w:id="82"/>
      <w:bookmarkEnd w:id="83"/>
      <w:bookmarkEnd w:id="84"/>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85" w:name="_Toc510696583"/>
      <w:bookmarkStart w:id="86" w:name="_Toc35971375"/>
      <w:bookmarkStart w:id="87" w:name="_Toc144024102"/>
      <w:bookmarkStart w:id="88" w:name="_Toc148176796"/>
      <w:bookmarkStart w:id="89" w:name="_Toc151379153"/>
      <w:bookmarkStart w:id="90" w:name="_Toc151445335"/>
      <w:bookmarkStart w:id="91" w:name="_Toc160470395"/>
      <w:bookmarkStart w:id="92" w:name="_Toc164873539"/>
      <w:bookmarkStart w:id="93" w:name="_Toc180306159"/>
      <w:bookmarkStart w:id="94" w:name="_Toc195373892"/>
      <w:bookmarkStart w:id="95" w:name="_Toc211878733"/>
      <w:bookmarkStart w:id="96" w:name="_Toc218775049"/>
      <w:r w:rsidRPr="004D3578">
        <w:t>3.3</w:t>
      </w:r>
      <w:r w:rsidRPr="004D3578">
        <w:tab/>
        <w:t>Abbreviations</w:t>
      </w:r>
      <w:bookmarkEnd w:id="85"/>
      <w:bookmarkEnd w:id="86"/>
      <w:bookmarkEnd w:id="87"/>
      <w:bookmarkEnd w:id="88"/>
      <w:bookmarkEnd w:id="89"/>
      <w:bookmarkEnd w:id="90"/>
      <w:bookmarkEnd w:id="91"/>
      <w:bookmarkEnd w:id="92"/>
      <w:bookmarkEnd w:id="93"/>
      <w:bookmarkEnd w:id="94"/>
      <w:bookmarkEnd w:id="95"/>
      <w:bookmarkEnd w:id="96"/>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97" w:name="_Toc510696584"/>
      <w:bookmarkStart w:id="98" w:name="_Toc35971376"/>
      <w:r w:rsidRPr="004D3578">
        <w:br w:type="page"/>
      </w:r>
      <w:bookmarkStart w:id="99" w:name="_Toc144024103"/>
      <w:bookmarkStart w:id="100" w:name="_Toc148176797"/>
      <w:bookmarkStart w:id="101" w:name="_Toc151379154"/>
      <w:bookmarkStart w:id="102" w:name="_Toc151445336"/>
      <w:bookmarkStart w:id="103" w:name="_Toc160470396"/>
      <w:bookmarkStart w:id="104" w:name="_Toc164873540"/>
      <w:bookmarkStart w:id="105" w:name="_Toc180306160"/>
      <w:bookmarkStart w:id="106" w:name="_Toc195373893"/>
      <w:bookmarkStart w:id="107" w:name="_Toc211878734"/>
      <w:bookmarkStart w:id="108" w:name="_Toc218775050"/>
      <w:r w:rsidR="008A6D4A" w:rsidRPr="004D3578">
        <w:t>4</w:t>
      </w:r>
      <w:r w:rsidR="008A6D4A" w:rsidRPr="004D3578">
        <w:tab/>
      </w:r>
      <w:r w:rsidR="008A6D4A">
        <w:t>Overview</w:t>
      </w:r>
      <w:bookmarkEnd w:id="97"/>
      <w:bookmarkEnd w:id="98"/>
      <w:bookmarkEnd w:id="99"/>
      <w:bookmarkEnd w:id="100"/>
      <w:bookmarkEnd w:id="101"/>
      <w:bookmarkEnd w:id="102"/>
      <w:bookmarkEnd w:id="103"/>
      <w:bookmarkEnd w:id="104"/>
      <w:bookmarkEnd w:id="105"/>
      <w:bookmarkEnd w:id="106"/>
      <w:bookmarkEnd w:id="107"/>
      <w:bookmarkEnd w:id="108"/>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84595F">
      <w:pPr>
        <w:pStyle w:val="B10"/>
        <w:rPr>
          <w:lang w:val="en-US"/>
        </w:rPr>
      </w:pPr>
      <w:r w:rsidRPr="0084595F">
        <w:t>-</w:t>
      </w:r>
      <w:r w:rsidRPr="0084595F">
        <w:tab/>
        <w:t>SEALDD application layer support functions to VAL Servers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09" w:name="_MON_1740821112"/>
    <w:bookmarkEnd w:id="109"/>
    <w:p w14:paraId="6DDE4751" w14:textId="77777777" w:rsidR="00A80F69" w:rsidRPr="00690A26" w:rsidRDefault="00A80F69" w:rsidP="0084595F">
      <w:pPr>
        <w:pStyle w:val="TH"/>
      </w:pPr>
      <w:r w:rsidRPr="0084595F">
        <w:object w:dxaOrig="9486" w:dyaOrig="4223" w14:anchorId="70CB3443">
          <v:shape id="_x0000_i1027" type="#_x0000_t75" style="width:474pt;height:211.1pt" o:ole="">
            <v:imagedata r:id="rId13" o:title=""/>
          </v:shape>
          <o:OLEObject Type="Embed" ProgID="Word.Document.12" ShapeID="_x0000_i1027" DrawAspect="Content" ObjectID="_1829388558"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10" w:name="_Toc510696585"/>
      <w:bookmarkStart w:id="111" w:name="_Toc35971377"/>
      <w:r w:rsidRPr="004D3578">
        <w:br w:type="page"/>
      </w:r>
      <w:bookmarkStart w:id="112" w:name="_Toc144024104"/>
      <w:bookmarkStart w:id="113" w:name="_Toc148176798"/>
      <w:bookmarkStart w:id="114" w:name="_Toc151379155"/>
      <w:bookmarkStart w:id="115" w:name="_Toc151445337"/>
      <w:bookmarkStart w:id="116" w:name="_Toc160470397"/>
      <w:bookmarkStart w:id="117" w:name="_Toc164873541"/>
      <w:bookmarkStart w:id="118" w:name="_Toc180306161"/>
      <w:bookmarkStart w:id="119" w:name="_Toc195373894"/>
      <w:bookmarkStart w:id="120" w:name="_Toc211878735"/>
      <w:bookmarkStart w:id="121" w:name="_Toc218775051"/>
      <w:r w:rsidR="008A6D4A">
        <w:t>5</w:t>
      </w:r>
      <w:r w:rsidR="008A6D4A" w:rsidRPr="004D3578">
        <w:tab/>
      </w:r>
      <w:r w:rsidR="008A6D4A">
        <w:t xml:space="preserve">Services offered by the </w:t>
      </w:r>
      <w:bookmarkEnd w:id="110"/>
      <w:bookmarkEnd w:id="111"/>
      <w:r w:rsidR="00814305">
        <w:t>SEALDD Server</w:t>
      </w:r>
      <w:bookmarkEnd w:id="112"/>
      <w:bookmarkEnd w:id="113"/>
      <w:bookmarkEnd w:id="114"/>
      <w:bookmarkEnd w:id="115"/>
      <w:bookmarkEnd w:id="116"/>
      <w:bookmarkEnd w:id="117"/>
      <w:bookmarkEnd w:id="118"/>
      <w:bookmarkEnd w:id="119"/>
      <w:bookmarkEnd w:id="120"/>
      <w:bookmarkEnd w:id="121"/>
    </w:p>
    <w:p w14:paraId="5A6A4D44" w14:textId="77777777" w:rsidR="008A6D4A" w:rsidRDefault="008A6D4A" w:rsidP="007A4424">
      <w:pPr>
        <w:pStyle w:val="Heading2"/>
      </w:pPr>
      <w:bookmarkStart w:id="122" w:name="_Toc510696586"/>
      <w:bookmarkStart w:id="123" w:name="_Toc35971378"/>
      <w:bookmarkStart w:id="124" w:name="_Toc144024105"/>
      <w:bookmarkStart w:id="125" w:name="_Toc148176799"/>
      <w:bookmarkStart w:id="126" w:name="_Toc151379156"/>
      <w:bookmarkStart w:id="127" w:name="_Toc151445338"/>
      <w:bookmarkStart w:id="128" w:name="_Toc160470398"/>
      <w:bookmarkStart w:id="129" w:name="_Toc164873542"/>
      <w:bookmarkStart w:id="130" w:name="_Toc180306162"/>
      <w:bookmarkStart w:id="131" w:name="_Toc195373895"/>
      <w:bookmarkStart w:id="132" w:name="_Toc211878736"/>
      <w:bookmarkStart w:id="133" w:name="_Toc218775052"/>
      <w:r>
        <w:t>5.1</w:t>
      </w:r>
      <w:r>
        <w:tab/>
        <w:t>Introduction</w:t>
      </w:r>
      <w:bookmarkEnd w:id="122"/>
      <w:bookmarkEnd w:id="123"/>
      <w:bookmarkEnd w:id="124"/>
      <w:bookmarkEnd w:id="125"/>
      <w:bookmarkEnd w:id="126"/>
      <w:bookmarkEnd w:id="127"/>
      <w:bookmarkEnd w:id="128"/>
      <w:bookmarkEnd w:id="129"/>
      <w:bookmarkEnd w:id="130"/>
      <w:bookmarkEnd w:id="131"/>
      <w:bookmarkEnd w:id="132"/>
      <w:bookmarkEnd w:id="133"/>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34" w:name="_Toc510696587"/>
      <w:bookmarkStart w:id="135" w:name="_Toc35971379"/>
      <w:r w:rsidRPr="004D3578">
        <w:br w:type="page"/>
      </w:r>
      <w:bookmarkStart w:id="136" w:name="_Toc144024106"/>
      <w:bookmarkStart w:id="137" w:name="_Toc148176800"/>
      <w:bookmarkStart w:id="138" w:name="_Toc151379157"/>
      <w:bookmarkStart w:id="139" w:name="_Toc151445339"/>
      <w:bookmarkStart w:id="140" w:name="_Toc160470399"/>
      <w:bookmarkStart w:id="141" w:name="_Toc164873543"/>
      <w:bookmarkStart w:id="142" w:name="_Toc180306163"/>
      <w:bookmarkStart w:id="143" w:name="_Toc195373896"/>
      <w:bookmarkStart w:id="144" w:name="_Toc211878737"/>
      <w:bookmarkStart w:id="145" w:name="_Toc218775053"/>
      <w:r w:rsidR="008A6D4A">
        <w:t>5.2</w:t>
      </w:r>
      <w:r w:rsidR="008A6D4A">
        <w:tab/>
      </w:r>
      <w:r w:rsidR="004323EA" w:rsidRPr="003430D5">
        <w:rPr>
          <w:lang w:val="en-US"/>
        </w:rPr>
        <w:t>SDD_Transmission</w:t>
      </w:r>
      <w:r w:rsidR="008A6D4A" w:rsidRPr="00AF47A0">
        <w:t xml:space="preserve"> </w:t>
      </w:r>
      <w:r w:rsidR="008A6D4A">
        <w:t>Service</w:t>
      </w:r>
      <w:bookmarkEnd w:id="134"/>
      <w:bookmarkEnd w:id="135"/>
      <w:bookmarkEnd w:id="136"/>
      <w:bookmarkEnd w:id="137"/>
      <w:bookmarkEnd w:id="138"/>
      <w:bookmarkEnd w:id="139"/>
      <w:bookmarkEnd w:id="140"/>
      <w:bookmarkEnd w:id="141"/>
      <w:bookmarkEnd w:id="142"/>
      <w:bookmarkEnd w:id="143"/>
      <w:bookmarkEnd w:id="144"/>
      <w:bookmarkEnd w:id="145"/>
    </w:p>
    <w:p w14:paraId="689EB835" w14:textId="77777777" w:rsidR="008A6D4A" w:rsidRDefault="008A6D4A" w:rsidP="007A4424">
      <w:pPr>
        <w:pStyle w:val="Heading3"/>
      </w:pPr>
      <w:bookmarkStart w:id="146" w:name="_Toc510696588"/>
      <w:bookmarkStart w:id="147" w:name="_Toc35971380"/>
      <w:bookmarkStart w:id="148" w:name="_Toc144024107"/>
      <w:bookmarkStart w:id="149" w:name="_Toc148176801"/>
      <w:bookmarkStart w:id="150" w:name="_Toc151379158"/>
      <w:bookmarkStart w:id="151" w:name="_Toc151445340"/>
      <w:bookmarkStart w:id="152" w:name="_Toc160470400"/>
      <w:bookmarkStart w:id="153" w:name="_Toc164873544"/>
      <w:bookmarkStart w:id="154" w:name="_Toc180306164"/>
      <w:bookmarkStart w:id="155" w:name="_Toc195373897"/>
      <w:bookmarkStart w:id="156" w:name="_Toc211878738"/>
      <w:bookmarkStart w:id="157" w:name="_Toc218775054"/>
      <w:r>
        <w:t>5.2.1</w:t>
      </w:r>
      <w:r>
        <w:tab/>
        <w:t>Service Description</w:t>
      </w:r>
      <w:bookmarkEnd w:id="146"/>
      <w:bookmarkEnd w:id="147"/>
      <w:bookmarkEnd w:id="148"/>
      <w:bookmarkEnd w:id="149"/>
      <w:bookmarkEnd w:id="150"/>
      <w:bookmarkEnd w:id="151"/>
      <w:bookmarkEnd w:id="152"/>
      <w:bookmarkEnd w:id="153"/>
      <w:bookmarkEnd w:id="154"/>
      <w:bookmarkEnd w:id="155"/>
      <w:bookmarkEnd w:id="156"/>
      <w:bookmarkEnd w:id="157"/>
    </w:p>
    <w:p w14:paraId="571DE644" w14:textId="6EE13D09" w:rsidR="003C336D" w:rsidRDefault="003C336D" w:rsidP="003C336D">
      <w:bookmarkStart w:id="158" w:name="_Toc510696589"/>
      <w:bookmarkStart w:id="159"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60"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61" w:name="_Toc148176802"/>
      <w:bookmarkStart w:id="162" w:name="_Toc151379159"/>
      <w:bookmarkStart w:id="163" w:name="_Toc151445341"/>
      <w:bookmarkStart w:id="164" w:name="_Toc160470401"/>
      <w:bookmarkStart w:id="165" w:name="_Toc164873545"/>
      <w:bookmarkStart w:id="166" w:name="_Toc180306165"/>
      <w:bookmarkStart w:id="167" w:name="_Toc195373898"/>
      <w:bookmarkStart w:id="168" w:name="_Toc211878739"/>
      <w:bookmarkStart w:id="169" w:name="_Toc218775055"/>
      <w:r>
        <w:t>5.2.2</w:t>
      </w:r>
      <w:r>
        <w:tab/>
        <w:t>Service Operations</w:t>
      </w:r>
      <w:bookmarkEnd w:id="158"/>
      <w:bookmarkEnd w:id="159"/>
      <w:bookmarkEnd w:id="160"/>
      <w:bookmarkEnd w:id="161"/>
      <w:bookmarkEnd w:id="162"/>
      <w:bookmarkEnd w:id="163"/>
      <w:bookmarkEnd w:id="164"/>
      <w:bookmarkEnd w:id="165"/>
      <w:bookmarkEnd w:id="166"/>
      <w:bookmarkEnd w:id="167"/>
      <w:bookmarkEnd w:id="168"/>
      <w:bookmarkEnd w:id="169"/>
    </w:p>
    <w:p w14:paraId="7C9FCE91" w14:textId="77777777" w:rsidR="00C07B9A" w:rsidRDefault="00C07B9A" w:rsidP="00C07B9A">
      <w:pPr>
        <w:pStyle w:val="Heading4"/>
      </w:pPr>
      <w:bookmarkStart w:id="170" w:name="_Toc148176803"/>
      <w:bookmarkStart w:id="171" w:name="_Toc151379160"/>
      <w:bookmarkStart w:id="172" w:name="_Toc151445342"/>
      <w:bookmarkStart w:id="173" w:name="_Toc160470402"/>
      <w:bookmarkStart w:id="174" w:name="_Toc164873546"/>
      <w:bookmarkStart w:id="175" w:name="_Toc180306166"/>
      <w:bookmarkStart w:id="176" w:name="_Toc195373899"/>
      <w:bookmarkStart w:id="177" w:name="_Toc211878740"/>
      <w:bookmarkStart w:id="178" w:name="_Toc218775056"/>
      <w:r>
        <w:t>5.2.2.1</w:t>
      </w:r>
      <w:r>
        <w:tab/>
        <w:t>Introduction</w:t>
      </w:r>
      <w:bookmarkEnd w:id="170"/>
      <w:bookmarkEnd w:id="171"/>
      <w:bookmarkEnd w:id="172"/>
      <w:bookmarkEnd w:id="173"/>
      <w:bookmarkEnd w:id="174"/>
      <w:bookmarkEnd w:id="175"/>
      <w:bookmarkEnd w:id="176"/>
      <w:bookmarkEnd w:id="177"/>
      <w:bookmarkEnd w:id="178"/>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79" w:name="_Toc510696591"/>
      <w:bookmarkStart w:id="180" w:name="_Toc35971383"/>
      <w:bookmarkStart w:id="181" w:name="_Toc144024110"/>
      <w:bookmarkStart w:id="182" w:name="_Toc148176804"/>
      <w:bookmarkStart w:id="183" w:name="_Toc151379161"/>
      <w:bookmarkStart w:id="184" w:name="_Toc151445343"/>
      <w:bookmarkStart w:id="185" w:name="_Toc160470403"/>
      <w:bookmarkStart w:id="186" w:name="_Toc164873547"/>
      <w:bookmarkStart w:id="187" w:name="_Toc180306167"/>
      <w:bookmarkStart w:id="188" w:name="_Toc195373900"/>
      <w:bookmarkStart w:id="189" w:name="_Toc211878741"/>
      <w:bookmarkStart w:id="190" w:name="_Toc218775057"/>
      <w:r>
        <w:t>5.2.2.2</w:t>
      </w:r>
      <w:r>
        <w:tab/>
      </w:r>
      <w:r w:rsidR="00CE7754" w:rsidRPr="003430D5">
        <w:rPr>
          <w:lang w:val="en-US"/>
        </w:rPr>
        <w:t>SDD_Transmission</w:t>
      </w:r>
      <w:r w:rsidR="00CE7754">
        <w:rPr>
          <w:lang w:val="en-US"/>
        </w:rPr>
        <w:t>_Request</w:t>
      </w:r>
      <w:bookmarkEnd w:id="179"/>
      <w:bookmarkEnd w:id="180"/>
      <w:bookmarkEnd w:id="181"/>
      <w:bookmarkEnd w:id="182"/>
      <w:bookmarkEnd w:id="183"/>
      <w:bookmarkEnd w:id="184"/>
      <w:bookmarkEnd w:id="185"/>
      <w:bookmarkEnd w:id="186"/>
      <w:bookmarkEnd w:id="187"/>
      <w:bookmarkEnd w:id="188"/>
      <w:bookmarkEnd w:id="189"/>
      <w:bookmarkEnd w:id="190"/>
    </w:p>
    <w:p w14:paraId="687573F6" w14:textId="77777777" w:rsidR="008A6D4A" w:rsidRDefault="008A6D4A" w:rsidP="007A4424">
      <w:pPr>
        <w:pStyle w:val="Heading5"/>
      </w:pPr>
      <w:bookmarkStart w:id="191" w:name="_Toc510696592"/>
      <w:bookmarkStart w:id="192" w:name="_Toc35971384"/>
      <w:bookmarkStart w:id="193" w:name="_Toc144024111"/>
      <w:bookmarkStart w:id="194" w:name="_Toc148176805"/>
      <w:bookmarkStart w:id="195" w:name="_Toc151379162"/>
      <w:bookmarkStart w:id="196" w:name="_Toc151445344"/>
      <w:bookmarkStart w:id="197" w:name="_Toc160470404"/>
      <w:bookmarkStart w:id="198" w:name="_Toc164873548"/>
      <w:bookmarkStart w:id="199" w:name="_Toc180306168"/>
      <w:bookmarkStart w:id="200" w:name="_Toc195373901"/>
      <w:bookmarkStart w:id="201" w:name="_Toc211878742"/>
      <w:bookmarkStart w:id="202" w:name="_Toc218775058"/>
      <w:r>
        <w:t>5.2.2.2.1</w:t>
      </w:r>
      <w:r>
        <w:tab/>
        <w:t>General</w:t>
      </w:r>
      <w:bookmarkEnd w:id="191"/>
      <w:bookmarkEnd w:id="192"/>
      <w:bookmarkEnd w:id="193"/>
      <w:bookmarkEnd w:id="194"/>
      <w:bookmarkEnd w:id="195"/>
      <w:bookmarkEnd w:id="196"/>
      <w:bookmarkEnd w:id="197"/>
      <w:bookmarkEnd w:id="198"/>
      <w:bookmarkEnd w:id="199"/>
      <w:bookmarkEnd w:id="200"/>
      <w:bookmarkEnd w:id="201"/>
      <w:bookmarkEnd w:id="202"/>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03" w:name="_Toc510696593"/>
      <w:bookmarkStart w:id="204" w:name="_Toc35971385"/>
      <w:bookmarkStart w:id="205" w:name="_Toc144024112"/>
      <w:bookmarkStart w:id="206" w:name="_Toc148176806"/>
      <w:bookmarkStart w:id="207" w:name="_Toc151379163"/>
      <w:bookmarkStart w:id="208" w:name="_Toc151445345"/>
      <w:bookmarkStart w:id="209" w:name="_Toc160470405"/>
      <w:bookmarkStart w:id="210" w:name="_Toc164873549"/>
      <w:bookmarkStart w:id="211" w:name="_Toc180306169"/>
      <w:bookmarkStart w:id="212" w:name="_Toc195373902"/>
      <w:bookmarkStart w:id="213" w:name="_Toc211878743"/>
      <w:bookmarkStart w:id="214" w:name="_Toc218775059"/>
      <w:r>
        <w:t>5.2.2.2.2</w:t>
      </w:r>
      <w:r>
        <w:tab/>
      </w:r>
      <w:r w:rsidR="00186C81">
        <w:t>SEALDD Transmission Request</w:t>
      </w:r>
      <w:bookmarkEnd w:id="203"/>
      <w:bookmarkEnd w:id="204"/>
      <w:bookmarkEnd w:id="205"/>
      <w:bookmarkEnd w:id="206"/>
      <w:bookmarkEnd w:id="207"/>
      <w:bookmarkEnd w:id="208"/>
      <w:bookmarkEnd w:id="209"/>
      <w:bookmarkEnd w:id="210"/>
      <w:bookmarkEnd w:id="211"/>
      <w:bookmarkEnd w:id="212"/>
      <w:bookmarkEnd w:id="213"/>
      <w:bookmarkEnd w:id="214"/>
    </w:p>
    <w:p w14:paraId="6F2155D3" w14:textId="41581FE6" w:rsidR="00C7571F" w:rsidRPr="00705544" w:rsidRDefault="00C7571F" w:rsidP="00C7571F">
      <w:bookmarkStart w:id="215" w:name="_Toc510696594"/>
      <w:bookmarkStart w:id="216"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17" w:name="_MON_1752674973"/>
    <w:bookmarkEnd w:id="217"/>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29388559"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18" w:name="_Toc510696595"/>
      <w:bookmarkStart w:id="219" w:name="_Toc35971387"/>
      <w:bookmarkStart w:id="220" w:name="_Toc144024113"/>
      <w:bookmarkStart w:id="221" w:name="_Toc148176807"/>
      <w:bookmarkStart w:id="222" w:name="_Toc151379164"/>
      <w:bookmarkStart w:id="223" w:name="_Toc151445346"/>
      <w:bookmarkStart w:id="224" w:name="_Toc160470406"/>
      <w:bookmarkStart w:id="225" w:name="_Toc164873550"/>
      <w:bookmarkStart w:id="226" w:name="_Toc180306170"/>
      <w:bookmarkStart w:id="227" w:name="_Toc195373903"/>
      <w:bookmarkStart w:id="228" w:name="_Toc211878744"/>
      <w:bookmarkStart w:id="229" w:name="_Toc218775060"/>
      <w:bookmarkEnd w:id="215"/>
      <w:bookmarkEnd w:id="216"/>
      <w:r>
        <w:t>5.2.2.3</w:t>
      </w:r>
      <w:r>
        <w:tab/>
      </w:r>
      <w:r w:rsidR="002A02E2" w:rsidRPr="002C4BE8">
        <w:rPr>
          <w:lang w:val="en-US"/>
        </w:rPr>
        <w:t>SDD_Transmission</w:t>
      </w:r>
      <w:r w:rsidR="002A02E2">
        <w:t>_ConnStatusSubscribe</w:t>
      </w:r>
      <w:bookmarkEnd w:id="218"/>
      <w:bookmarkEnd w:id="219"/>
      <w:bookmarkEnd w:id="220"/>
      <w:bookmarkEnd w:id="221"/>
      <w:bookmarkEnd w:id="222"/>
      <w:bookmarkEnd w:id="223"/>
      <w:bookmarkEnd w:id="224"/>
      <w:bookmarkEnd w:id="225"/>
      <w:bookmarkEnd w:id="226"/>
      <w:bookmarkEnd w:id="227"/>
      <w:bookmarkEnd w:id="228"/>
      <w:bookmarkEnd w:id="229"/>
    </w:p>
    <w:p w14:paraId="1AD48662" w14:textId="4295B301" w:rsidR="00F850F5" w:rsidRDefault="00F850F5" w:rsidP="00F850F5">
      <w:pPr>
        <w:pStyle w:val="Heading5"/>
      </w:pPr>
      <w:bookmarkStart w:id="230" w:name="_Toc144024114"/>
      <w:bookmarkStart w:id="231" w:name="_Toc148176808"/>
      <w:bookmarkStart w:id="232" w:name="_Toc151379165"/>
      <w:bookmarkStart w:id="233" w:name="_Toc151445347"/>
      <w:bookmarkStart w:id="234" w:name="_Toc160470407"/>
      <w:bookmarkStart w:id="235" w:name="_Toc164873551"/>
      <w:bookmarkStart w:id="236" w:name="_Toc180306171"/>
      <w:bookmarkStart w:id="237" w:name="_Toc195373904"/>
      <w:bookmarkStart w:id="238" w:name="_Toc211878745"/>
      <w:bookmarkStart w:id="239" w:name="_Toc510696596"/>
      <w:bookmarkStart w:id="240" w:name="_Toc35971388"/>
      <w:bookmarkStart w:id="241" w:name="_Toc218775061"/>
      <w:r>
        <w:t>5.2.2.3.1</w:t>
      </w:r>
      <w:r>
        <w:tab/>
        <w:t>General</w:t>
      </w:r>
      <w:bookmarkEnd w:id="230"/>
      <w:bookmarkEnd w:id="231"/>
      <w:bookmarkEnd w:id="232"/>
      <w:bookmarkEnd w:id="233"/>
      <w:bookmarkEnd w:id="234"/>
      <w:bookmarkEnd w:id="235"/>
      <w:bookmarkEnd w:id="236"/>
      <w:bookmarkEnd w:id="237"/>
      <w:bookmarkEnd w:id="238"/>
      <w:bookmarkEnd w:id="241"/>
    </w:p>
    <w:p w14:paraId="040E676D" w14:textId="4AC230F0" w:rsidR="00C07B9A" w:rsidRDefault="00C07B9A" w:rsidP="00C07B9A">
      <w:bookmarkStart w:id="242"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43" w:name="_Toc148176809"/>
      <w:bookmarkStart w:id="244" w:name="_Toc151379166"/>
      <w:bookmarkStart w:id="245" w:name="_Toc151445348"/>
      <w:bookmarkStart w:id="246" w:name="_Toc160470408"/>
      <w:bookmarkStart w:id="247" w:name="_Toc164873552"/>
      <w:bookmarkStart w:id="248" w:name="_Toc180306172"/>
      <w:bookmarkStart w:id="249" w:name="_Toc195373905"/>
      <w:bookmarkStart w:id="250" w:name="_Toc211878746"/>
      <w:bookmarkStart w:id="251" w:name="_Toc218775062"/>
      <w:r>
        <w:t>5.2.2.3.2</w:t>
      </w:r>
      <w:r>
        <w:tab/>
      </w:r>
      <w:r w:rsidR="00C07B9A">
        <w:rPr>
          <w:lang w:val="en-US"/>
        </w:rPr>
        <w:t xml:space="preserve">SEALDD </w:t>
      </w:r>
      <w:r w:rsidR="00C07B9A">
        <w:t>Connection Status Subscription</w:t>
      </w:r>
      <w:r w:rsidR="00C07B9A" w:rsidRPr="008E137B">
        <w:t xml:space="preserve"> </w:t>
      </w:r>
      <w:r w:rsidR="00C07B9A">
        <w:t>Creation</w:t>
      </w:r>
      <w:bookmarkEnd w:id="242"/>
      <w:bookmarkEnd w:id="243"/>
      <w:bookmarkEnd w:id="244"/>
      <w:bookmarkEnd w:id="245"/>
      <w:bookmarkEnd w:id="246"/>
      <w:bookmarkEnd w:id="247"/>
      <w:bookmarkEnd w:id="248"/>
      <w:bookmarkEnd w:id="249"/>
      <w:bookmarkEnd w:id="250"/>
      <w:bookmarkEnd w:id="251"/>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52" w:name="_MON_1756886537"/>
    <w:bookmarkEnd w:id="252"/>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29388560"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53" w:name="_Toc148176810"/>
      <w:bookmarkStart w:id="254" w:name="_Toc151379167"/>
      <w:bookmarkStart w:id="255" w:name="_Toc151445349"/>
      <w:bookmarkStart w:id="256" w:name="_Toc160470409"/>
      <w:bookmarkStart w:id="257" w:name="_Toc164873553"/>
      <w:bookmarkStart w:id="258" w:name="_Toc180306173"/>
      <w:bookmarkStart w:id="259" w:name="_Toc195373906"/>
      <w:bookmarkStart w:id="260" w:name="_Toc211878747"/>
      <w:bookmarkStart w:id="261" w:name="_Toc144024116"/>
      <w:bookmarkStart w:id="262" w:name="_Toc218775063"/>
      <w:r w:rsidRPr="00C07B9A">
        <w:t>5.2.2.3.3</w:t>
      </w:r>
      <w:r w:rsidRPr="00C07B9A">
        <w:tab/>
      </w:r>
      <w:r w:rsidRPr="00C07B9A">
        <w:rPr>
          <w:lang w:val="en-US"/>
        </w:rPr>
        <w:t xml:space="preserve">SEALDD </w:t>
      </w:r>
      <w:r w:rsidRPr="00C07B9A">
        <w:t>Connection Status Subscription Update</w:t>
      </w:r>
      <w:bookmarkEnd w:id="253"/>
      <w:bookmarkEnd w:id="254"/>
      <w:bookmarkEnd w:id="255"/>
      <w:bookmarkEnd w:id="256"/>
      <w:bookmarkEnd w:id="257"/>
      <w:bookmarkEnd w:id="258"/>
      <w:bookmarkEnd w:id="259"/>
      <w:bookmarkEnd w:id="260"/>
      <w:bookmarkEnd w:id="262"/>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65pt;height:154.9pt" o:ole="">
            <v:imagedata r:id="rId19" o:title=""/>
          </v:shape>
          <o:OLEObject Type="Embed" ProgID="Word.Document.8" ShapeID="_x0000_i1030" DrawAspect="Content" ObjectID="_1829388561"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the updated representation of the resource within the ConnStatusSubsc 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63" w:name="_Toc148176811"/>
      <w:bookmarkStart w:id="264" w:name="_Toc151379168"/>
      <w:bookmarkStart w:id="265" w:name="_Toc151445350"/>
      <w:bookmarkStart w:id="266" w:name="_Toc160470410"/>
      <w:bookmarkStart w:id="267" w:name="_Toc164873554"/>
      <w:bookmarkStart w:id="268" w:name="_Toc180306174"/>
      <w:bookmarkStart w:id="269" w:name="_Toc195373907"/>
      <w:bookmarkStart w:id="270" w:name="_Toc211878748"/>
      <w:bookmarkStart w:id="271" w:name="_Toc218775064"/>
      <w:r w:rsidRPr="00C07B9A">
        <w:t>5.2.2.3.4</w:t>
      </w:r>
      <w:r>
        <w:tab/>
      </w:r>
      <w:r>
        <w:rPr>
          <w:lang w:val="en-US"/>
        </w:rPr>
        <w:t xml:space="preserve">SEALDD </w:t>
      </w:r>
      <w:r>
        <w:t>Connection Status Subscription</w:t>
      </w:r>
      <w:r w:rsidRPr="008E137B">
        <w:t xml:space="preserve"> </w:t>
      </w:r>
      <w:r>
        <w:t>Deletion</w:t>
      </w:r>
      <w:bookmarkEnd w:id="263"/>
      <w:bookmarkEnd w:id="264"/>
      <w:bookmarkEnd w:id="265"/>
      <w:bookmarkEnd w:id="266"/>
      <w:bookmarkEnd w:id="267"/>
      <w:bookmarkEnd w:id="268"/>
      <w:bookmarkEnd w:id="269"/>
      <w:bookmarkEnd w:id="270"/>
      <w:bookmarkEnd w:id="271"/>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72" w:name="_MON_1769239064"/>
    <w:bookmarkEnd w:id="272"/>
    <w:p w14:paraId="28327E85" w14:textId="77777777" w:rsidR="00B45034" w:rsidRPr="00535E7D" w:rsidRDefault="00B45034" w:rsidP="00B45034">
      <w:pPr>
        <w:pStyle w:val="TH"/>
      </w:pPr>
      <w:r w:rsidRPr="00535E7D">
        <w:object w:dxaOrig="9620" w:dyaOrig="2508" w14:anchorId="7B42BF21">
          <v:shape id="_x0000_i1031" type="#_x0000_t75" style="width:480pt;height:125.45pt" o:ole="">
            <v:imagedata r:id="rId21" o:title=""/>
          </v:shape>
          <o:OLEObject Type="Embed" ProgID="Word.Document.8" ShapeID="_x0000_i1031" DrawAspect="Content" ObjectID="_1829388562"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73" w:name="_Toc148176812"/>
      <w:bookmarkStart w:id="274" w:name="_Toc151379169"/>
      <w:bookmarkStart w:id="275" w:name="_Toc151445351"/>
      <w:bookmarkStart w:id="276" w:name="_Toc160470411"/>
      <w:bookmarkStart w:id="277" w:name="_Toc164873555"/>
      <w:bookmarkStart w:id="278" w:name="_Toc180306175"/>
      <w:bookmarkStart w:id="279" w:name="_Toc195373908"/>
      <w:bookmarkStart w:id="280" w:name="_Toc211878749"/>
      <w:bookmarkStart w:id="281" w:name="_Toc218775065"/>
      <w:r>
        <w:t>5.2</w:t>
      </w:r>
      <w:r w:rsidRPr="007E3FEE">
        <w:t>.2.4</w:t>
      </w:r>
      <w:r>
        <w:tab/>
      </w:r>
      <w:r w:rsidRPr="002C4BE8">
        <w:rPr>
          <w:lang w:val="en-US"/>
        </w:rPr>
        <w:t>SDD_Transmission</w:t>
      </w:r>
      <w:r>
        <w:t>_ConnStatusNotify</w:t>
      </w:r>
      <w:bookmarkEnd w:id="261"/>
      <w:bookmarkEnd w:id="273"/>
      <w:bookmarkEnd w:id="274"/>
      <w:bookmarkEnd w:id="275"/>
      <w:bookmarkEnd w:id="276"/>
      <w:bookmarkEnd w:id="277"/>
      <w:bookmarkEnd w:id="278"/>
      <w:bookmarkEnd w:id="279"/>
      <w:bookmarkEnd w:id="280"/>
      <w:bookmarkEnd w:id="281"/>
    </w:p>
    <w:p w14:paraId="64659196" w14:textId="77777777" w:rsidR="00E70935" w:rsidRDefault="00E70935" w:rsidP="00E70935">
      <w:pPr>
        <w:pStyle w:val="Heading5"/>
      </w:pPr>
      <w:bookmarkStart w:id="282" w:name="_Toc144024117"/>
      <w:bookmarkStart w:id="283" w:name="_Toc148176813"/>
      <w:bookmarkStart w:id="284" w:name="_Toc151379170"/>
      <w:bookmarkStart w:id="285" w:name="_Toc151445352"/>
      <w:bookmarkStart w:id="286" w:name="_Toc160470412"/>
      <w:bookmarkStart w:id="287" w:name="_Toc164873556"/>
      <w:bookmarkStart w:id="288" w:name="_Toc180306176"/>
      <w:bookmarkStart w:id="289" w:name="_Toc195373909"/>
      <w:bookmarkStart w:id="290" w:name="_Toc211878750"/>
      <w:bookmarkStart w:id="291" w:name="_Toc218775066"/>
      <w:r>
        <w:t>5.2.2.4.1</w:t>
      </w:r>
      <w:r>
        <w:tab/>
        <w:t>General</w:t>
      </w:r>
      <w:bookmarkEnd w:id="282"/>
      <w:bookmarkEnd w:id="283"/>
      <w:bookmarkEnd w:id="284"/>
      <w:bookmarkEnd w:id="285"/>
      <w:bookmarkEnd w:id="286"/>
      <w:bookmarkEnd w:id="287"/>
      <w:bookmarkEnd w:id="288"/>
      <w:bookmarkEnd w:id="289"/>
      <w:bookmarkEnd w:id="290"/>
      <w:bookmarkEnd w:id="291"/>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92" w:name="_Toc144024118"/>
      <w:bookmarkStart w:id="293" w:name="_Toc148176814"/>
      <w:bookmarkStart w:id="294" w:name="_Toc151379171"/>
      <w:bookmarkStart w:id="295" w:name="_Toc151445353"/>
      <w:bookmarkStart w:id="296" w:name="_Toc160470413"/>
      <w:bookmarkStart w:id="297" w:name="_Toc164873557"/>
      <w:bookmarkStart w:id="298" w:name="_Toc180306177"/>
      <w:bookmarkStart w:id="299" w:name="_Toc195373910"/>
      <w:bookmarkStart w:id="300" w:name="_Toc211878751"/>
      <w:bookmarkStart w:id="301" w:name="_Toc218775067"/>
      <w:r>
        <w:t>5.2.2.4.2</w:t>
      </w:r>
      <w:r>
        <w:tab/>
      </w:r>
      <w:r w:rsidR="00F67E5C">
        <w:t xml:space="preserve">SEALDD </w:t>
      </w:r>
      <w:r>
        <w:t xml:space="preserve">Connection Status </w:t>
      </w:r>
      <w:bookmarkEnd w:id="292"/>
      <w:r w:rsidR="009F2241">
        <w:t>Notification</w:t>
      </w:r>
      <w:bookmarkEnd w:id="293"/>
      <w:bookmarkEnd w:id="294"/>
      <w:bookmarkEnd w:id="295"/>
      <w:bookmarkEnd w:id="296"/>
      <w:bookmarkEnd w:id="297"/>
      <w:bookmarkEnd w:id="298"/>
      <w:bookmarkEnd w:id="299"/>
      <w:bookmarkEnd w:id="300"/>
      <w:bookmarkEnd w:id="301"/>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02" w:name="_MON_1756887398"/>
    <w:bookmarkEnd w:id="302"/>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29388563"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03" w:name="_Toc144024119"/>
      <w:bookmarkStart w:id="304" w:name="_Toc148176815"/>
      <w:bookmarkStart w:id="305" w:name="_Toc151379172"/>
      <w:bookmarkStart w:id="306" w:name="_Toc151445354"/>
      <w:bookmarkStart w:id="307" w:name="_Toc160470414"/>
      <w:bookmarkStart w:id="308" w:name="_Toc164873558"/>
      <w:bookmarkStart w:id="309" w:name="_Toc180306178"/>
      <w:bookmarkStart w:id="310" w:name="_Toc195373911"/>
      <w:bookmarkStart w:id="311" w:name="_Toc211878752"/>
      <w:bookmarkStart w:id="312" w:name="_Toc218775068"/>
      <w:r w:rsidR="008A6D4A">
        <w:t>5.3</w:t>
      </w:r>
      <w:r w:rsidR="008A6D4A">
        <w:tab/>
      </w:r>
      <w:r w:rsidR="00715B59" w:rsidRPr="00E858DF">
        <w:rPr>
          <w:lang w:val="en-US"/>
        </w:rPr>
        <w:t>SDD_DataStorage</w:t>
      </w:r>
      <w:r w:rsidR="008A6D4A" w:rsidRPr="00AF47A0">
        <w:t xml:space="preserve"> </w:t>
      </w:r>
      <w:r w:rsidR="008A6D4A">
        <w:t>Service</w:t>
      </w:r>
      <w:bookmarkEnd w:id="239"/>
      <w:bookmarkEnd w:id="240"/>
      <w:bookmarkEnd w:id="303"/>
      <w:bookmarkEnd w:id="304"/>
      <w:bookmarkEnd w:id="305"/>
      <w:bookmarkEnd w:id="306"/>
      <w:bookmarkEnd w:id="307"/>
      <w:bookmarkEnd w:id="308"/>
      <w:bookmarkEnd w:id="309"/>
      <w:bookmarkEnd w:id="310"/>
      <w:bookmarkEnd w:id="311"/>
      <w:bookmarkEnd w:id="312"/>
    </w:p>
    <w:p w14:paraId="1A5FA95E" w14:textId="77777777" w:rsidR="00715B59" w:rsidRPr="00715B59" w:rsidRDefault="00715B59" w:rsidP="00715B59">
      <w:pPr>
        <w:pStyle w:val="Heading3"/>
      </w:pPr>
      <w:bookmarkStart w:id="313" w:name="_Toc148176816"/>
      <w:bookmarkStart w:id="314" w:name="_Toc151379173"/>
      <w:bookmarkStart w:id="315" w:name="_Toc151445355"/>
      <w:bookmarkStart w:id="316" w:name="_Toc160470415"/>
      <w:bookmarkStart w:id="317" w:name="_Toc164873559"/>
      <w:bookmarkStart w:id="318" w:name="_Toc180306179"/>
      <w:bookmarkStart w:id="319" w:name="_Toc195373912"/>
      <w:bookmarkStart w:id="320" w:name="_Toc211878753"/>
      <w:bookmarkStart w:id="321" w:name="_Toc67903503"/>
      <w:bookmarkStart w:id="322" w:name="_Toc510696597"/>
      <w:bookmarkStart w:id="323" w:name="_Toc35971389"/>
      <w:bookmarkStart w:id="324" w:name="_Toc218775069"/>
      <w:r w:rsidRPr="00715B59">
        <w:t>5.3.1</w:t>
      </w:r>
      <w:r w:rsidRPr="00715B59">
        <w:tab/>
        <w:t>Service Description</w:t>
      </w:r>
      <w:bookmarkEnd w:id="313"/>
      <w:bookmarkEnd w:id="314"/>
      <w:bookmarkEnd w:id="315"/>
      <w:bookmarkEnd w:id="316"/>
      <w:bookmarkEnd w:id="317"/>
      <w:bookmarkEnd w:id="318"/>
      <w:bookmarkEnd w:id="319"/>
      <w:bookmarkEnd w:id="320"/>
      <w:bookmarkEnd w:id="324"/>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25" w:name="_Toc148176817"/>
      <w:bookmarkStart w:id="326" w:name="_Toc151379174"/>
      <w:bookmarkStart w:id="327" w:name="_Toc151445356"/>
      <w:bookmarkStart w:id="328" w:name="_Toc160470416"/>
      <w:bookmarkStart w:id="329" w:name="_Toc164873560"/>
      <w:bookmarkStart w:id="330" w:name="_Toc180306180"/>
      <w:bookmarkStart w:id="331" w:name="_Toc195373913"/>
      <w:bookmarkStart w:id="332" w:name="_Toc211878754"/>
      <w:bookmarkStart w:id="333" w:name="_Toc218775070"/>
      <w:r w:rsidRPr="00715B59">
        <w:t>5.3.2</w:t>
      </w:r>
      <w:r w:rsidRPr="00715B59">
        <w:tab/>
        <w:t>Service Operations</w:t>
      </w:r>
      <w:bookmarkEnd w:id="325"/>
      <w:bookmarkEnd w:id="326"/>
      <w:bookmarkEnd w:id="327"/>
      <w:bookmarkEnd w:id="328"/>
      <w:bookmarkEnd w:id="329"/>
      <w:bookmarkEnd w:id="330"/>
      <w:bookmarkEnd w:id="331"/>
      <w:bookmarkEnd w:id="332"/>
      <w:bookmarkEnd w:id="333"/>
    </w:p>
    <w:p w14:paraId="6745C23D" w14:textId="77777777" w:rsidR="00715B59" w:rsidRPr="00715B59" w:rsidRDefault="00715B59" w:rsidP="00715B59">
      <w:pPr>
        <w:pStyle w:val="Heading4"/>
      </w:pPr>
      <w:bookmarkStart w:id="334" w:name="_Toc148176818"/>
      <w:bookmarkStart w:id="335" w:name="_Toc151379175"/>
      <w:bookmarkStart w:id="336" w:name="_Toc151445357"/>
      <w:bookmarkStart w:id="337" w:name="_Toc160470417"/>
      <w:bookmarkStart w:id="338" w:name="_Toc164873561"/>
      <w:bookmarkStart w:id="339" w:name="_Toc180306181"/>
      <w:bookmarkStart w:id="340" w:name="_Toc195373914"/>
      <w:bookmarkStart w:id="341" w:name="_Toc211878755"/>
      <w:bookmarkStart w:id="342" w:name="_Toc218775071"/>
      <w:r w:rsidRPr="00715B59">
        <w:t>5.3.2.1</w:t>
      </w:r>
      <w:r w:rsidRPr="00715B59">
        <w:tab/>
        <w:t>Introduction</w:t>
      </w:r>
      <w:bookmarkEnd w:id="334"/>
      <w:bookmarkEnd w:id="335"/>
      <w:bookmarkEnd w:id="336"/>
      <w:bookmarkEnd w:id="337"/>
      <w:bookmarkEnd w:id="338"/>
      <w:bookmarkEnd w:id="339"/>
      <w:bookmarkEnd w:id="340"/>
      <w:bookmarkEnd w:id="341"/>
      <w:bookmarkEnd w:id="342"/>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43" w:name="_Toc151379176"/>
      <w:bookmarkStart w:id="344" w:name="_Toc151445358"/>
      <w:bookmarkStart w:id="345" w:name="_Toc160470418"/>
      <w:bookmarkStart w:id="346" w:name="_Toc164873562"/>
      <w:bookmarkStart w:id="347" w:name="_Toc180306182"/>
      <w:bookmarkStart w:id="348" w:name="_Toc195373915"/>
      <w:bookmarkStart w:id="349" w:name="_Toc211878756"/>
      <w:bookmarkStart w:id="350" w:name="_Toc218775072"/>
      <w:r w:rsidRPr="008344F0">
        <w:t>5.</w:t>
      </w:r>
      <w:r>
        <w:t>3</w:t>
      </w:r>
      <w:r w:rsidRPr="008344F0">
        <w:t>.2.2</w:t>
      </w:r>
      <w:r w:rsidRPr="008344F0">
        <w:tab/>
      </w:r>
      <w:r w:rsidRPr="00715B59">
        <w:rPr>
          <w:lang w:val="en-US"/>
        </w:rPr>
        <w:t>SDD_DataStorage</w:t>
      </w:r>
      <w:r w:rsidRPr="00715B59">
        <w:t>_Create</w:t>
      </w:r>
      <w:bookmarkEnd w:id="343"/>
      <w:bookmarkEnd w:id="344"/>
      <w:bookmarkEnd w:id="345"/>
      <w:bookmarkEnd w:id="346"/>
      <w:bookmarkEnd w:id="347"/>
      <w:bookmarkEnd w:id="348"/>
      <w:bookmarkEnd w:id="349"/>
      <w:bookmarkEnd w:id="350"/>
    </w:p>
    <w:p w14:paraId="6E232D7A" w14:textId="77777777" w:rsidR="003B1C12" w:rsidRPr="008344F0" w:rsidRDefault="003B1C12" w:rsidP="003B1C12">
      <w:pPr>
        <w:pStyle w:val="Heading5"/>
      </w:pPr>
      <w:bookmarkStart w:id="351" w:name="_Toc144459567"/>
      <w:bookmarkStart w:id="352" w:name="_Toc151379177"/>
      <w:bookmarkStart w:id="353" w:name="_Toc151445359"/>
      <w:bookmarkStart w:id="354" w:name="_Toc160470419"/>
      <w:bookmarkStart w:id="355" w:name="_Toc164873563"/>
      <w:bookmarkStart w:id="356" w:name="_Toc180306183"/>
      <w:bookmarkStart w:id="357" w:name="_Toc195373916"/>
      <w:bookmarkStart w:id="358" w:name="_Toc211878757"/>
      <w:bookmarkStart w:id="359" w:name="_Toc218775073"/>
      <w:r w:rsidRPr="008344F0">
        <w:t>5.</w:t>
      </w:r>
      <w:r>
        <w:t>3</w:t>
      </w:r>
      <w:r w:rsidRPr="008344F0">
        <w:t>.2.2.1</w:t>
      </w:r>
      <w:r w:rsidRPr="008344F0">
        <w:tab/>
        <w:t>General</w:t>
      </w:r>
      <w:bookmarkEnd w:id="351"/>
      <w:bookmarkEnd w:id="352"/>
      <w:bookmarkEnd w:id="353"/>
      <w:bookmarkEnd w:id="354"/>
      <w:bookmarkEnd w:id="355"/>
      <w:bookmarkEnd w:id="356"/>
      <w:bookmarkEnd w:id="357"/>
      <w:bookmarkEnd w:id="358"/>
      <w:bookmarkEnd w:id="359"/>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60"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61" w:name="_Toc151379178"/>
      <w:bookmarkStart w:id="362" w:name="_Toc151445360"/>
      <w:bookmarkStart w:id="363" w:name="_Toc160470420"/>
      <w:bookmarkStart w:id="364" w:name="_Toc164873564"/>
      <w:bookmarkStart w:id="365" w:name="_Toc180306184"/>
      <w:bookmarkStart w:id="366" w:name="_Toc195373917"/>
      <w:bookmarkStart w:id="367" w:name="_Toc211878758"/>
      <w:bookmarkStart w:id="368" w:name="_Toc218775074"/>
      <w:r w:rsidRPr="008344F0">
        <w:t>5.</w:t>
      </w:r>
      <w:r>
        <w:t>3</w:t>
      </w:r>
      <w:r w:rsidRPr="008344F0">
        <w:t>.2.2.2</w:t>
      </w:r>
      <w:r w:rsidRPr="008344F0">
        <w:tab/>
      </w:r>
      <w:r>
        <w:t>Data Storage</w:t>
      </w:r>
      <w:r w:rsidRPr="008344F0">
        <w:t xml:space="preserve"> Creation</w:t>
      </w:r>
      <w:bookmarkEnd w:id="360"/>
      <w:bookmarkEnd w:id="361"/>
      <w:bookmarkEnd w:id="362"/>
      <w:bookmarkEnd w:id="363"/>
      <w:bookmarkEnd w:id="364"/>
      <w:bookmarkEnd w:id="365"/>
      <w:bookmarkEnd w:id="366"/>
      <w:bookmarkEnd w:id="367"/>
      <w:bookmarkEnd w:id="368"/>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45pt" o:ole="">
            <v:imagedata r:id="rId25" o:title=""/>
          </v:shape>
          <o:OLEObject Type="Embed" ProgID="Word.Document.8" ShapeID="_x0000_i1033" DrawAspect="Content" ObjectID="_1829388564"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69" w:name="_Toc151379179"/>
      <w:bookmarkStart w:id="370" w:name="_Toc151445361"/>
      <w:bookmarkStart w:id="371" w:name="_Toc160470421"/>
      <w:bookmarkStart w:id="372" w:name="_Toc164873565"/>
      <w:bookmarkStart w:id="373" w:name="_Toc180306185"/>
      <w:bookmarkStart w:id="374" w:name="_Toc195373918"/>
      <w:bookmarkStart w:id="375" w:name="_Toc211878759"/>
      <w:bookmarkStart w:id="376" w:name="_Toc144459569"/>
      <w:bookmarkStart w:id="377" w:name="_Toc218775075"/>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69"/>
      <w:bookmarkEnd w:id="370"/>
      <w:bookmarkEnd w:id="371"/>
      <w:bookmarkEnd w:id="372"/>
      <w:bookmarkEnd w:id="373"/>
      <w:bookmarkEnd w:id="374"/>
      <w:bookmarkEnd w:id="375"/>
      <w:bookmarkEnd w:id="377"/>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78" w:name="_MON_1760178766"/>
    <w:bookmarkEnd w:id="378"/>
    <w:p w14:paraId="499C35C7" w14:textId="6B77FEAB" w:rsidR="003B1C12" w:rsidRPr="00535E7D" w:rsidRDefault="008B0AD8" w:rsidP="003B1C12">
      <w:pPr>
        <w:pStyle w:val="TH"/>
      </w:pPr>
      <w:r w:rsidRPr="00642F4C">
        <w:object w:dxaOrig="9620" w:dyaOrig="2749" w14:anchorId="57C09808">
          <v:shape id="_x0000_i1034" type="#_x0000_t75" style="width:480pt;height:136.9pt" o:ole="">
            <v:imagedata r:id="rId27" o:title=""/>
          </v:shape>
          <o:OLEObject Type="Embed" ProgID="Word.Document.8" ShapeID="_x0000_i1034" DrawAspect="Content" ObjectID="_1829388565"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79" w:name="_Toc151379180"/>
      <w:bookmarkStart w:id="380" w:name="_Toc151445362"/>
      <w:bookmarkStart w:id="381" w:name="_Toc160470422"/>
      <w:bookmarkStart w:id="382" w:name="_Toc164873566"/>
      <w:bookmarkStart w:id="383" w:name="_Toc180306186"/>
      <w:bookmarkStart w:id="384" w:name="_Toc195373919"/>
      <w:bookmarkStart w:id="385" w:name="_Toc211878760"/>
      <w:bookmarkStart w:id="386" w:name="_Toc218775076"/>
      <w:r w:rsidRPr="008344F0">
        <w:t>5.</w:t>
      </w:r>
      <w:r>
        <w:t>3</w:t>
      </w:r>
      <w:r w:rsidRPr="008344F0">
        <w:t>.2.3</w:t>
      </w:r>
      <w:r w:rsidRPr="008344F0">
        <w:tab/>
      </w:r>
      <w:r w:rsidRPr="00715B59">
        <w:rPr>
          <w:lang w:val="en-US"/>
        </w:rPr>
        <w:t>SDD_DataStorage</w:t>
      </w:r>
      <w:r w:rsidRPr="00715B59">
        <w:t>_Manage</w:t>
      </w:r>
      <w:bookmarkEnd w:id="379"/>
      <w:bookmarkEnd w:id="380"/>
      <w:bookmarkEnd w:id="381"/>
      <w:bookmarkEnd w:id="382"/>
      <w:bookmarkEnd w:id="383"/>
      <w:bookmarkEnd w:id="384"/>
      <w:bookmarkEnd w:id="385"/>
      <w:bookmarkEnd w:id="386"/>
    </w:p>
    <w:p w14:paraId="59773ACA" w14:textId="77777777" w:rsidR="003B1C12" w:rsidRPr="008344F0" w:rsidRDefault="003B1C12" w:rsidP="003B1C12">
      <w:pPr>
        <w:pStyle w:val="Heading5"/>
      </w:pPr>
      <w:bookmarkStart w:id="387" w:name="_Toc151379181"/>
      <w:bookmarkStart w:id="388" w:name="_Toc151445363"/>
      <w:bookmarkStart w:id="389" w:name="_Toc160470423"/>
      <w:bookmarkStart w:id="390" w:name="_Toc164873567"/>
      <w:bookmarkStart w:id="391" w:name="_Toc180306187"/>
      <w:bookmarkStart w:id="392" w:name="_Toc195373920"/>
      <w:bookmarkStart w:id="393" w:name="_Toc211878761"/>
      <w:bookmarkStart w:id="394" w:name="_Toc218775077"/>
      <w:r w:rsidRPr="008344F0">
        <w:t>5.</w:t>
      </w:r>
      <w:r>
        <w:t>3</w:t>
      </w:r>
      <w:r w:rsidRPr="008344F0">
        <w:t>.2.3.1</w:t>
      </w:r>
      <w:r w:rsidRPr="008344F0">
        <w:tab/>
        <w:t>General</w:t>
      </w:r>
      <w:bookmarkEnd w:id="387"/>
      <w:bookmarkEnd w:id="388"/>
      <w:bookmarkEnd w:id="389"/>
      <w:bookmarkEnd w:id="390"/>
      <w:bookmarkEnd w:id="391"/>
      <w:bookmarkEnd w:id="392"/>
      <w:bookmarkEnd w:id="393"/>
      <w:bookmarkEnd w:id="394"/>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95" w:name="_Toc151379182"/>
      <w:bookmarkStart w:id="396" w:name="_Toc151445364"/>
      <w:bookmarkStart w:id="397" w:name="_Toc160470424"/>
      <w:bookmarkStart w:id="398" w:name="_Toc164873568"/>
      <w:bookmarkStart w:id="399" w:name="_Toc180306188"/>
      <w:bookmarkStart w:id="400" w:name="_Toc195373921"/>
      <w:bookmarkStart w:id="401" w:name="_Toc211878762"/>
      <w:bookmarkStart w:id="402" w:name="_Toc218775078"/>
      <w:r w:rsidRPr="008344F0">
        <w:t>5.</w:t>
      </w:r>
      <w:r>
        <w:t>3</w:t>
      </w:r>
      <w:r w:rsidRPr="008344F0">
        <w:t>.2.3.</w:t>
      </w:r>
      <w:r>
        <w:t>2</w:t>
      </w:r>
      <w:r w:rsidRPr="008344F0">
        <w:tab/>
      </w:r>
      <w:r>
        <w:t>Data Storage</w:t>
      </w:r>
      <w:r w:rsidRPr="008344F0">
        <w:t xml:space="preserve"> Update</w:t>
      </w:r>
      <w:bookmarkEnd w:id="376"/>
      <w:bookmarkEnd w:id="395"/>
      <w:bookmarkEnd w:id="396"/>
      <w:bookmarkEnd w:id="397"/>
      <w:bookmarkEnd w:id="398"/>
      <w:bookmarkEnd w:id="399"/>
      <w:bookmarkEnd w:id="400"/>
      <w:bookmarkEnd w:id="401"/>
      <w:bookmarkEnd w:id="402"/>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25pt" o:ole="">
            <v:imagedata r:id="rId29" o:title=""/>
          </v:shape>
          <o:OLEObject Type="Embed" ProgID="Word.Document.8" ShapeID="_x0000_i1035" DrawAspect="Content" ObjectID="_1829388566"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403" w:name="_Toc151379183"/>
      <w:bookmarkStart w:id="404" w:name="_Toc151445365"/>
      <w:bookmarkStart w:id="405" w:name="_Toc160470425"/>
      <w:bookmarkStart w:id="406" w:name="_Toc164873569"/>
      <w:bookmarkStart w:id="407" w:name="_Toc180306189"/>
      <w:bookmarkStart w:id="408" w:name="_Toc195373922"/>
      <w:bookmarkStart w:id="409" w:name="_Toc211878763"/>
      <w:bookmarkStart w:id="410" w:name="_Toc144459574"/>
      <w:bookmarkStart w:id="411" w:name="_Toc144459570"/>
      <w:bookmarkStart w:id="412" w:name="_Toc218775079"/>
      <w:r w:rsidRPr="008344F0">
        <w:t>5.</w:t>
      </w:r>
      <w:r>
        <w:t>3</w:t>
      </w:r>
      <w:r w:rsidRPr="008344F0">
        <w:t>.2.3.</w:t>
      </w:r>
      <w:r>
        <w:t>3</w:t>
      </w:r>
      <w:r w:rsidRPr="008344F0">
        <w:tab/>
      </w:r>
      <w:r>
        <w:t>Data Storage</w:t>
      </w:r>
      <w:r w:rsidRPr="008344F0">
        <w:t xml:space="preserve"> </w:t>
      </w:r>
      <w:r>
        <w:t>Deletion</w:t>
      </w:r>
      <w:bookmarkEnd w:id="403"/>
      <w:bookmarkEnd w:id="404"/>
      <w:bookmarkEnd w:id="405"/>
      <w:bookmarkEnd w:id="406"/>
      <w:bookmarkEnd w:id="407"/>
      <w:bookmarkEnd w:id="408"/>
      <w:bookmarkEnd w:id="409"/>
      <w:bookmarkEnd w:id="412"/>
    </w:p>
    <w:bookmarkEnd w:id="410"/>
    <w:bookmarkEnd w:id="411"/>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45pt" o:ole="">
            <v:imagedata r:id="rId31" o:title=""/>
          </v:shape>
          <o:OLEObject Type="Embed" ProgID="Word.Document.8" ShapeID="_x0000_i1036" DrawAspect="Content" ObjectID="_1829388567"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413" w:name="_Toc151379184"/>
      <w:bookmarkStart w:id="414" w:name="_Toc151445366"/>
      <w:bookmarkStart w:id="415" w:name="_Toc160470426"/>
      <w:bookmarkStart w:id="416" w:name="_Toc164873570"/>
      <w:bookmarkStart w:id="417" w:name="_Toc180306190"/>
      <w:bookmarkStart w:id="418" w:name="_Toc195373923"/>
      <w:bookmarkStart w:id="419" w:name="_Toc211878764"/>
      <w:bookmarkStart w:id="420" w:name="_Toc218775080"/>
      <w:r w:rsidRPr="008344F0">
        <w:t>5.</w:t>
      </w:r>
      <w:r>
        <w:t>3</w:t>
      </w:r>
      <w:r w:rsidRPr="008344F0">
        <w:t>.2.</w:t>
      </w:r>
      <w:r>
        <w:t>4</w:t>
      </w:r>
      <w:r w:rsidRPr="008344F0">
        <w:tab/>
      </w:r>
      <w:r w:rsidRPr="00715B59">
        <w:rPr>
          <w:lang w:val="en-US"/>
        </w:rPr>
        <w:t>SDD_DataStorage</w:t>
      </w:r>
      <w:r w:rsidRPr="00715B59">
        <w:t>_</w:t>
      </w:r>
      <w:r>
        <w:t>Query</w:t>
      </w:r>
      <w:bookmarkEnd w:id="413"/>
      <w:bookmarkEnd w:id="414"/>
      <w:bookmarkEnd w:id="415"/>
      <w:bookmarkEnd w:id="416"/>
      <w:bookmarkEnd w:id="417"/>
      <w:bookmarkEnd w:id="418"/>
      <w:bookmarkEnd w:id="419"/>
      <w:bookmarkEnd w:id="420"/>
    </w:p>
    <w:p w14:paraId="7D36DCF8" w14:textId="77777777" w:rsidR="003B1C12" w:rsidRPr="008344F0" w:rsidRDefault="003B1C12" w:rsidP="003B1C12">
      <w:pPr>
        <w:pStyle w:val="Heading5"/>
      </w:pPr>
      <w:bookmarkStart w:id="421" w:name="_Toc151379185"/>
      <w:bookmarkStart w:id="422" w:name="_Toc151445367"/>
      <w:bookmarkStart w:id="423" w:name="_Toc160470427"/>
      <w:bookmarkStart w:id="424" w:name="_Toc164873571"/>
      <w:bookmarkStart w:id="425" w:name="_Toc180306191"/>
      <w:bookmarkStart w:id="426" w:name="_Toc195373924"/>
      <w:bookmarkStart w:id="427" w:name="_Toc211878765"/>
      <w:bookmarkStart w:id="428" w:name="_Toc218775081"/>
      <w:r w:rsidRPr="008344F0">
        <w:t>5.</w:t>
      </w:r>
      <w:r>
        <w:t>3</w:t>
      </w:r>
      <w:r w:rsidRPr="008344F0">
        <w:t>.2.</w:t>
      </w:r>
      <w:r>
        <w:t>4</w:t>
      </w:r>
      <w:r w:rsidRPr="008344F0">
        <w:t>.1</w:t>
      </w:r>
      <w:r w:rsidRPr="008344F0">
        <w:tab/>
        <w:t>General</w:t>
      </w:r>
      <w:bookmarkEnd w:id="421"/>
      <w:bookmarkEnd w:id="422"/>
      <w:bookmarkEnd w:id="423"/>
      <w:bookmarkEnd w:id="424"/>
      <w:bookmarkEnd w:id="425"/>
      <w:bookmarkEnd w:id="426"/>
      <w:bookmarkEnd w:id="427"/>
      <w:bookmarkEnd w:id="428"/>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429" w:name="_Toc151379186"/>
      <w:bookmarkStart w:id="430" w:name="_Toc151445368"/>
      <w:bookmarkStart w:id="431" w:name="_Toc160470428"/>
      <w:bookmarkStart w:id="432" w:name="_Toc164873572"/>
      <w:bookmarkStart w:id="433" w:name="_Toc180306192"/>
      <w:bookmarkStart w:id="434" w:name="_Toc195373925"/>
      <w:bookmarkStart w:id="435" w:name="_Toc211878766"/>
      <w:bookmarkStart w:id="436" w:name="_Toc218775082"/>
      <w:r w:rsidRPr="008344F0">
        <w:t>5.</w:t>
      </w:r>
      <w:r>
        <w:t>3</w:t>
      </w:r>
      <w:r w:rsidRPr="008344F0">
        <w:t>.2.</w:t>
      </w:r>
      <w:r>
        <w:t>4</w:t>
      </w:r>
      <w:r w:rsidRPr="008344F0">
        <w:t>.2</w:t>
      </w:r>
      <w:r w:rsidRPr="008344F0">
        <w:tab/>
      </w:r>
      <w:r>
        <w:t>Data Storage(s)</w:t>
      </w:r>
      <w:r w:rsidRPr="008344F0">
        <w:t xml:space="preserve"> </w:t>
      </w:r>
      <w:r>
        <w:t>Query</w:t>
      </w:r>
      <w:bookmarkEnd w:id="429"/>
      <w:bookmarkEnd w:id="430"/>
      <w:bookmarkEnd w:id="431"/>
      <w:bookmarkEnd w:id="432"/>
      <w:bookmarkEnd w:id="433"/>
      <w:bookmarkEnd w:id="434"/>
      <w:bookmarkEnd w:id="435"/>
      <w:bookmarkEnd w:id="436"/>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437" w:name="_MON_1760014837"/>
    <w:bookmarkEnd w:id="437"/>
    <w:p w14:paraId="195F8E2C" w14:textId="77777777" w:rsidR="00E927E1" w:rsidRDefault="003B1C12" w:rsidP="00E927E1">
      <w:pPr>
        <w:pStyle w:val="TH"/>
      </w:pPr>
      <w:r w:rsidRPr="00535E7D">
        <w:object w:dxaOrig="9620" w:dyaOrig="4110" w14:anchorId="39CAE6E8">
          <v:shape id="_x0000_i1037" type="#_x0000_t75" style="width:480pt;height:205.65pt" o:ole="">
            <v:imagedata r:id="rId33" o:title=""/>
          </v:shape>
          <o:OLEObject Type="Embed" ProgID="Word.Document.8" ShapeID="_x0000_i1037" DrawAspect="Content" ObjectID="_1829388568"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438" w:name="_Toc151379187"/>
      <w:bookmarkStart w:id="439" w:name="_Toc151445369"/>
      <w:bookmarkStart w:id="440" w:name="_Toc160470429"/>
      <w:bookmarkStart w:id="441" w:name="_Toc164873573"/>
      <w:bookmarkStart w:id="442" w:name="_Toc180306193"/>
      <w:bookmarkStart w:id="443" w:name="_Toc195373926"/>
      <w:bookmarkStart w:id="444" w:name="_Toc211878767"/>
      <w:bookmarkStart w:id="445" w:name="_Toc218775083"/>
      <w:r>
        <w:t>5.3.2.5</w:t>
      </w:r>
      <w:r>
        <w:tab/>
      </w:r>
      <w:r w:rsidRPr="00715B59">
        <w:rPr>
          <w:lang w:val="en-US"/>
        </w:rPr>
        <w:t>SDD_DataStorage_DelRequest</w:t>
      </w:r>
      <w:bookmarkEnd w:id="438"/>
      <w:bookmarkEnd w:id="439"/>
      <w:bookmarkEnd w:id="440"/>
      <w:bookmarkEnd w:id="441"/>
      <w:bookmarkEnd w:id="442"/>
      <w:bookmarkEnd w:id="443"/>
      <w:bookmarkEnd w:id="444"/>
      <w:bookmarkEnd w:id="445"/>
    </w:p>
    <w:p w14:paraId="020FAD2A" w14:textId="77777777" w:rsidR="003B1C12" w:rsidRDefault="003B1C12" w:rsidP="003B1C12">
      <w:pPr>
        <w:pStyle w:val="Heading5"/>
      </w:pPr>
      <w:bookmarkStart w:id="446" w:name="_Toc151379188"/>
      <w:bookmarkStart w:id="447" w:name="_Toc151445370"/>
      <w:bookmarkStart w:id="448" w:name="_Toc160470430"/>
      <w:bookmarkStart w:id="449" w:name="_Toc164873574"/>
      <w:bookmarkStart w:id="450" w:name="_Toc180306194"/>
      <w:bookmarkStart w:id="451" w:name="_Toc195373927"/>
      <w:bookmarkStart w:id="452" w:name="_Toc211878768"/>
      <w:bookmarkStart w:id="453" w:name="_Toc218775084"/>
      <w:r>
        <w:t>5.3.2.5.1</w:t>
      </w:r>
      <w:r>
        <w:tab/>
        <w:t>General</w:t>
      </w:r>
      <w:bookmarkEnd w:id="446"/>
      <w:bookmarkEnd w:id="447"/>
      <w:bookmarkEnd w:id="448"/>
      <w:bookmarkEnd w:id="449"/>
      <w:bookmarkEnd w:id="450"/>
      <w:bookmarkEnd w:id="451"/>
      <w:bookmarkEnd w:id="452"/>
      <w:bookmarkEnd w:id="453"/>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454" w:name="_Toc151379189"/>
      <w:bookmarkStart w:id="455" w:name="_Toc151445371"/>
      <w:bookmarkStart w:id="456" w:name="_Toc160470431"/>
      <w:bookmarkStart w:id="457" w:name="_Toc164873575"/>
      <w:bookmarkStart w:id="458" w:name="_Toc180306195"/>
      <w:bookmarkStart w:id="459" w:name="_Toc195373928"/>
      <w:bookmarkStart w:id="460" w:name="_Toc211878769"/>
      <w:bookmarkStart w:id="461" w:name="_Toc218775085"/>
      <w:r>
        <w:t>5.3.2.5.2</w:t>
      </w:r>
      <w:r>
        <w:tab/>
        <w:t>SEALDD Data Storage Delivery</w:t>
      </w:r>
      <w:r w:rsidRPr="00705544">
        <w:t xml:space="preserve"> </w:t>
      </w:r>
      <w:r>
        <w:t>Request</w:t>
      </w:r>
      <w:bookmarkEnd w:id="454"/>
      <w:bookmarkEnd w:id="455"/>
      <w:bookmarkEnd w:id="456"/>
      <w:bookmarkEnd w:id="457"/>
      <w:bookmarkEnd w:id="458"/>
      <w:bookmarkEnd w:id="459"/>
      <w:bookmarkEnd w:id="460"/>
      <w:bookmarkEnd w:id="461"/>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45pt" o:ole="">
            <v:imagedata r:id="rId35" o:title=""/>
          </v:shape>
          <o:OLEObject Type="Embed" ProgID="Word.Document.8" ShapeID="_x0000_i1038" DrawAspect="Content" ObjectID="_1829388569"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462" w:name="_Toc160470432"/>
      <w:bookmarkStart w:id="463" w:name="_Toc164873576"/>
      <w:bookmarkStart w:id="464" w:name="_Toc180306196"/>
      <w:bookmarkStart w:id="465" w:name="_Toc195373929"/>
      <w:bookmarkStart w:id="466" w:name="_Toc211878770"/>
      <w:bookmarkStart w:id="467" w:name="_Toc151379190"/>
      <w:bookmarkStart w:id="468" w:name="_Toc151445372"/>
      <w:bookmarkStart w:id="469" w:name="_Toc218775086"/>
      <w:r>
        <w:t>5.3</w:t>
      </w:r>
      <w:r w:rsidRPr="00624255">
        <w:t>.2.6</w:t>
      </w:r>
      <w:r w:rsidRPr="00624255">
        <w:tab/>
      </w:r>
      <w:r w:rsidRPr="00624255">
        <w:rPr>
          <w:lang w:val="en-US"/>
        </w:rPr>
        <w:t>SDD_DataStorage_EstablishDelConn</w:t>
      </w:r>
      <w:bookmarkEnd w:id="462"/>
      <w:bookmarkEnd w:id="463"/>
      <w:bookmarkEnd w:id="464"/>
      <w:bookmarkEnd w:id="465"/>
      <w:bookmarkEnd w:id="466"/>
      <w:bookmarkEnd w:id="469"/>
    </w:p>
    <w:p w14:paraId="311516E2" w14:textId="77777777" w:rsidR="00624255" w:rsidRPr="00624255" w:rsidRDefault="00624255" w:rsidP="00624255">
      <w:pPr>
        <w:pStyle w:val="Heading5"/>
      </w:pPr>
      <w:bookmarkStart w:id="470" w:name="_Toc160470433"/>
      <w:bookmarkStart w:id="471" w:name="_Toc164873577"/>
      <w:bookmarkStart w:id="472" w:name="_Toc180306197"/>
      <w:bookmarkStart w:id="473" w:name="_Toc195373930"/>
      <w:bookmarkStart w:id="474" w:name="_Toc211878771"/>
      <w:bookmarkStart w:id="475" w:name="_Toc218775087"/>
      <w:r w:rsidRPr="00624255">
        <w:t>5.3.2.6.1</w:t>
      </w:r>
      <w:r w:rsidRPr="00624255">
        <w:tab/>
        <w:t>General</w:t>
      </w:r>
      <w:bookmarkEnd w:id="470"/>
      <w:bookmarkEnd w:id="471"/>
      <w:bookmarkEnd w:id="472"/>
      <w:bookmarkEnd w:id="473"/>
      <w:bookmarkEnd w:id="474"/>
      <w:bookmarkEnd w:id="475"/>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476" w:name="_Toc160470434"/>
      <w:bookmarkStart w:id="477" w:name="_Toc164873578"/>
      <w:bookmarkStart w:id="478" w:name="_Toc180306198"/>
      <w:bookmarkStart w:id="479" w:name="_Toc195373931"/>
      <w:bookmarkStart w:id="480" w:name="_Toc211878772"/>
      <w:bookmarkStart w:id="481" w:name="_Toc218775088"/>
      <w:r w:rsidRPr="00624255">
        <w:t>5.3.2.6.2</w:t>
      </w:r>
      <w:r w:rsidRPr="00624255">
        <w:tab/>
      </w:r>
      <w:r w:rsidRPr="00624255">
        <w:rPr>
          <w:lang w:val="en-US"/>
        </w:rPr>
        <w:t xml:space="preserve">SEALDD </w:t>
      </w:r>
      <w:r w:rsidRPr="00624255">
        <w:t>Data Storage Delivery Connection Establishment Request</w:t>
      </w:r>
      <w:bookmarkEnd w:id="476"/>
      <w:bookmarkEnd w:id="477"/>
      <w:bookmarkEnd w:id="478"/>
      <w:bookmarkEnd w:id="479"/>
      <w:bookmarkEnd w:id="480"/>
      <w:bookmarkEnd w:id="481"/>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482" w:name="_MON_1768861073"/>
    <w:bookmarkEnd w:id="482"/>
    <w:p w14:paraId="1B4812D2" w14:textId="77777777" w:rsidR="00624255" w:rsidRPr="00624255" w:rsidRDefault="00624255" w:rsidP="00624255">
      <w:pPr>
        <w:pStyle w:val="TH"/>
      </w:pPr>
      <w:r w:rsidRPr="00624255">
        <w:object w:dxaOrig="9620" w:dyaOrig="2508" w14:anchorId="1B0B5595">
          <v:shape id="_x0000_i1039" type="#_x0000_t75" style="width:480pt;height:125.45pt" o:ole="">
            <v:imagedata r:id="rId37" o:title=""/>
          </v:shape>
          <o:OLEObject Type="Embed" ProgID="Word.Document.8" ShapeID="_x0000_i1039" DrawAspect="Content" ObjectID="_1829388570"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483" w:name="_Toc160470435"/>
      <w:bookmarkStart w:id="484" w:name="_Toc164873579"/>
      <w:bookmarkStart w:id="485" w:name="_Toc180306199"/>
      <w:bookmarkStart w:id="486" w:name="_Toc195373932"/>
      <w:bookmarkStart w:id="487" w:name="_Toc211878773"/>
      <w:bookmarkStart w:id="488" w:name="_Toc218775089"/>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467"/>
      <w:bookmarkEnd w:id="468"/>
      <w:bookmarkEnd w:id="483"/>
      <w:bookmarkEnd w:id="484"/>
      <w:bookmarkEnd w:id="485"/>
      <w:bookmarkEnd w:id="486"/>
      <w:bookmarkEnd w:id="487"/>
      <w:bookmarkEnd w:id="488"/>
    </w:p>
    <w:p w14:paraId="01B358C2" w14:textId="6AA6A6DE" w:rsidR="003B1C12" w:rsidRPr="008344F0" w:rsidRDefault="003B1C12" w:rsidP="003B1C12">
      <w:pPr>
        <w:pStyle w:val="Heading5"/>
      </w:pPr>
      <w:bookmarkStart w:id="489" w:name="_Toc151379191"/>
      <w:bookmarkStart w:id="490" w:name="_Toc151445373"/>
      <w:bookmarkStart w:id="491" w:name="_Toc160470436"/>
      <w:bookmarkStart w:id="492" w:name="_Toc164873580"/>
      <w:bookmarkStart w:id="493" w:name="_Toc180306200"/>
      <w:bookmarkStart w:id="494" w:name="_Toc195373933"/>
      <w:bookmarkStart w:id="495" w:name="_Toc211878774"/>
      <w:bookmarkStart w:id="496" w:name="_Toc218775090"/>
      <w:r w:rsidRPr="008344F0">
        <w:t>5.</w:t>
      </w:r>
      <w:r>
        <w:t>3</w:t>
      </w:r>
      <w:r w:rsidRPr="008344F0">
        <w:t>.2.</w:t>
      </w:r>
      <w:r w:rsidR="008917CD">
        <w:t>7</w:t>
      </w:r>
      <w:r w:rsidRPr="008344F0">
        <w:t>.1</w:t>
      </w:r>
      <w:r w:rsidRPr="008344F0">
        <w:tab/>
        <w:t>General</w:t>
      </w:r>
      <w:bookmarkEnd w:id="489"/>
      <w:bookmarkEnd w:id="490"/>
      <w:bookmarkEnd w:id="491"/>
      <w:bookmarkEnd w:id="492"/>
      <w:bookmarkEnd w:id="493"/>
      <w:bookmarkEnd w:id="494"/>
      <w:bookmarkEnd w:id="495"/>
      <w:bookmarkEnd w:id="496"/>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97" w:name="_Toc151379192"/>
      <w:bookmarkStart w:id="498" w:name="_Toc151445374"/>
      <w:bookmarkStart w:id="499" w:name="_Toc160470437"/>
      <w:bookmarkStart w:id="500" w:name="_Toc164873581"/>
      <w:bookmarkStart w:id="501" w:name="_Toc180306201"/>
      <w:bookmarkStart w:id="502" w:name="_Toc195373934"/>
      <w:bookmarkStart w:id="503" w:name="_Toc211878775"/>
      <w:bookmarkStart w:id="504" w:name="_Toc218775091"/>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97"/>
      <w:bookmarkEnd w:id="498"/>
      <w:bookmarkEnd w:id="499"/>
      <w:bookmarkEnd w:id="500"/>
      <w:bookmarkEnd w:id="501"/>
      <w:bookmarkEnd w:id="502"/>
      <w:bookmarkEnd w:id="503"/>
      <w:bookmarkEnd w:id="504"/>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505" w:name="_MON_1760025966"/>
    <w:bookmarkEnd w:id="505"/>
    <w:p w14:paraId="4F024525" w14:textId="77777777" w:rsidR="00E927E1" w:rsidRDefault="003B1C12" w:rsidP="00E927E1">
      <w:pPr>
        <w:pStyle w:val="TH"/>
      </w:pPr>
      <w:r w:rsidRPr="00535E7D">
        <w:object w:dxaOrig="9620" w:dyaOrig="2508" w14:anchorId="510E6888">
          <v:shape id="_x0000_i1040" type="#_x0000_t75" style="width:480pt;height:125.45pt" o:ole="">
            <v:imagedata r:id="rId39" o:title=""/>
          </v:shape>
          <o:OLEObject Type="Embed" ProgID="Word.Document.8" ShapeID="_x0000_i1040" DrawAspect="Content" ObjectID="_1829388571"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s" collection resource, with the request body including the DataDelSubsc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506" w:name="_Toc151379193"/>
      <w:bookmarkStart w:id="507" w:name="_Toc151445375"/>
      <w:bookmarkStart w:id="508" w:name="_Toc160470438"/>
      <w:bookmarkStart w:id="509" w:name="_Toc164873582"/>
      <w:bookmarkStart w:id="510" w:name="_Toc180306202"/>
      <w:bookmarkStart w:id="511" w:name="_Toc195373935"/>
      <w:bookmarkStart w:id="512" w:name="_Toc211878776"/>
      <w:bookmarkStart w:id="513" w:name="_Toc218775092"/>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506"/>
      <w:bookmarkEnd w:id="507"/>
      <w:bookmarkEnd w:id="508"/>
      <w:bookmarkEnd w:id="509"/>
      <w:bookmarkEnd w:id="510"/>
      <w:bookmarkEnd w:id="511"/>
      <w:bookmarkEnd w:id="512"/>
      <w:bookmarkEnd w:id="513"/>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514" w:name="_MON_1760026252"/>
    <w:bookmarkEnd w:id="514"/>
    <w:p w14:paraId="0F90A412" w14:textId="77777777" w:rsidR="003B1C12" w:rsidRDefault="003B1C12" w:rsidP="003B1C12">
      <w:pPr>
        <w:pStyle w:val="TH"/>
      </w:pPr>
      <w:r w:rsidRPr="00535E7D">
        <w:object w:dxaOrig="9620" w:dyaOrig="3089" w14:anchorId="30CD0079">
          <v:shape id="_x0000_i1041" type="#_x0000_t75" style="width:480pt;height:153.25pt" o:ole="">
            <v:imagedata r:id="rId41" o:title=""/>
          </v:shape>
          <o:OLEObject Type="Embed" ProgID="Word.Document.8" ShapeID="_x0000_i1041" DrawAspect="Content" ObjectID="_1829388572"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515" w:name="_Toc151379194"/>
      <w:bookmarkStart w:id="516" w:name="_Toc151445376"/>
      <w:bookmarkStart w:id="517" w:name="_Toc160470439"/>
      <w:bookmarkStart w:id="518" w:name="_Toc164873583"/>
      <w:bookmarkStart w:id="519" w:name="_Toc180306203"/>
      <w:bookmarkStart w:id="520" w:name="_Toc195373936"/>
      <w:bookmarkStart w:id="521" w:name="_Toc211878777"/>
      <w:bookmarkStart w:id="522" w:name="_Toc218775093"/>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515"/>
      <w:bookmarkEnd w:id="516"/>
      <w:bookmarkEnd w:id="517"/>
      <w:bookmarkEnd w:id="518"/>
      <w:bookmarkEnd w:id="519"/>
      <w:bookmarkEnd w:id="520"/>
      <w:bookmarkEnd w:id="521"/>
      <w:bookmarkEnd w:id="522"/>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523" w:name="_MON_1760119529"/>
    <w:bookmarkEnd w:id="523"/>
    <w:p w14:paraId="0860F2F9" w14:textId="77777777" w:rsidR="003B1C12" w:rsidRPr="00535E7D" w:rsidRDefault="003B1C12" w:rsidP="003B1C12">
      <w:pPr>
        <w:pStyle w:val="TH"/>
      </w:pPr>
      <w:r w:rsidRPr="00535E7D">
        <w:object w:dxaOrig="9620" w:dyaOrig="2508" w14:anchorId="4397FE58">
          <v:shape id="_x0000_i1042" type="#_x0000_t75" style="width:480pt;height:125.45pt" o:ole="">
            <v:imagedata r:id="rId43" o:title=""/>
          </v:shape>
          <o:OLEObject Type="Embed" ProgID="Word.Document.8" ShapeID="_x0000_i1042" DrawAspect="Content" ObjectID="_1829388573"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524" w:name="_Toc151379195"/>
      <w:bookmarkStart w:id="525" w:name="_Toc151445377"/>
      <w:bookmarkStart w:id="526" w:name="_Toc160470440"/>
      <w:bookmarkStart w:id="527" w:name="_Toc164873584"/>
      <w:bookmarkStart w:id="528" w:name="_Toc180306204"/>
      <w:bookmarkStart w:id="529" w:name="_Toc195373937"/>
      <w:bookmarkStart w:id="530" w:name="_Toc211878778"/>
      <w:bookmarkStart w:id="531" w:name="_Toc218775094"/>
      <w:r w:rsidRPr="008344F0">
        <w:t>5.</w:t>
      </w:r>
      <w:r>
        <w:t>3</w:t>
      </w:r>
      <w:r w:rsidRPr="008344F0">
        <w:t>.2.</w:t>
      </w:r>
      <w:r w:rsidR="00095E75">
        <w:t>8</w:t>
      </w:r>
      <w:r w:rsidRPr="008344F0">
        <w:tab/>
      </w:r>
      <w:r w:rsidRPr="00715B59">
        <w:rPr>
          <w:lang w:val="en-US"/>
        </w:rPr>
        <w:t>SDD_DataStorage_DelNotify</w:t>
      </w:r>
      <w:bookmarkEnd w:id="524"/>
      <w:bookmarkEnd w:id="525"/>
      <w:bookmarkEnd w:id="526"/>
      <w:bookmarkEnd w:id="527"/>
      <w:bookmarkEnd w:id="528"/>
      <w:bookmarkEnd w:id="529"/>
      <w:bookmarkEnd w:id="530"/>
      <w:bookmarkEnd w:id="531"/>
    </w:p>
    <w:p w14:paraId="63CA1DF4" w14:textId="7430D945" w:rsidR="003B1C12" w:rsidRPr="008344F0" w:rsidRDefault="003B1C12" w:rsidP="003B1C12">
      <w:pPr>
        <w:pStyle w:val="Heading5"/>
      </w:pPr>
      <w:bookmarkStart w:id="532" w:name="_Toc151379196"/>
      <w:bookmarkStart w:id="533" w:name="_Toc151445378"/>
      <w:bookmarkStart w:id="534" w:name="_Toc160470441"/>
      <w:bookmarkStart w:id="535" w:name="_Toc164873585"/>
      <w:bookmarkStart w:id="536" w:name="_Toc180306205"/>
      <w:bookmarkStart w:id="537" w:name="_Toc195373938"/>
      <w:bookmarkStart w:id="538" w:name="_Toc211878779"/>
      <w:bookmarkStart w:id="539" w:name="_Toc218775095"/>
      <w:r w:rsidRPr="008344F0">
        <w:t>5.</w:t>
      </w:r>
      <w:r>
        <w:t>3</w:t>
      </w:r>
      <w:r w:rsidRPr="008344F0">
        <w:t>.2.</w:t>
      </w:r>
      <w:r w:rsidR="00095E75">
        <w:t>8</w:t>
      </w:r>
      <w:r w:rsidRPr="008344F0">
        <w:t>.1</w:t>
      </w:r>
      <w:r w:rsidRPr="008344F0">
        <w:tab/>
        <w:t>General</w:t>
      </w:r>
      <w:bookmarkEnd w:id="532"/>
      <w:bookmarkEnd w:id="533"/>
      <w:bookmarkEnd w:id="534"/>
      <w:bookmarkEnd w:id="535"/>
      <w:bookmarkEnd w:id="536"/>
      <w:bookmarkEnd w:id="537"/>
      <w:bookmarkEnd w:id="538"/>
      <w:bookmarkEnd w:id="539"/>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540" w:name="_Toc151379197"/>
      <w:bookmarkStart w:id="541" w:name="_Toc151445379"/>
      <w:bookmarkStart w:id="542" w:name="_Toc160470442"/>
      <w:bookmarkStart w:id="543" w:name="_Toc164873586"/>
      <w:bookmarkStart w:id="544" w:name="_Toc180306206"/>
      <w:bookmarkStart w:id="545" w:name="_Toc195373939"/>
      <w:bookmarkStart w:id="546" w:name="_Toc211878780"/>
      <w:bookmarkStart w:id="547" w:name="_Toc218775096"/>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540"/>
      <w:bookmarkEnd w:id="541"/>
      <w:bookmarkEnd w:id="542"/>
      <w:bookmarkEnd w:id="543"/>
      <w:bookmarkEnd w:id="544"/>
      <w:bookmarkEnd w:id="545"/>
      <w:bookmarkEnd w:id="546"/>
      <w:bookmarkEnd w:id="547"/>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548" w:name="_MON_1762057547"/>
    <w:bookmarkEnd w:id="548"/>
    <w:p w14:paraId="50EA27E1" w14:textId="7F20F086" w:rsidR="003B1C12" w:rsidRPr="00535E7D" w:rsidRDefault="00C440BA" w:rsidP="003B1C12">
      <w:pPr>
        <w:pStyle w:val="TH"/>
      </w:pPr>
      <w:r w:rsidRPr="00535E7D">
        <w:object w:dxaOrig="9620" w:dyaOrig="2749" w14:anchorId="39054E63">
          <v:shape id="_x0000_i1043" type="#_x0000_t75" style="width:480pt;height:136.9pt" o:ole="">
            <v:imagedata r:id="rId45" o:title=""/>
          </v:shape>
          <o:OLEObject Type="Embed" ProgID="Word.Document.8" ShapeID="_x0000_i1043" DrawAspect="Content" ObjectID="_1829388574"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549" w:name="_Toc144024120"/>
      <w:bookmarkStart w:id="550" w:name="_Toc148176819"/>
      <w:bookmarkStart w:id="551" w:name="_Toc151379198"/>
      <w:bookmarkStart w:id="552" w:name="_Toc151445380"/>
      <w:bookmarkStart w:id="553" w:name="_Toc160470443"/>
      <w:bookmarkStart w:id="554" w:name="_Toc164873587"/>
      <w:bookmarkStart w:id="555" w:name="_Toc180306207"/>
      <w:bookmarkStart w:id="556" w:name="_Toc195373940"/>
      <w:bookmarkStart w:id="557" w:name="_Toc211878781"/>
      <w:bookmarkStart w:id="558" w:name="_Toc218775097"/>
      <w:r w:rsidR="00547D0E">
        <w:t>5.4</w:t>
      </w:r>
      <w:r w:rsidR="00547D0E">
        <w:tab/>
      </w:r>
      <w:bookmarkEnd w:id="321"/>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549"/>
      <w:bookmarkEnd w:id="550"/>
      <w:bookmarkEnd w:id="551"/>
      <w:bookmarkEnd w:id="552"/>
      <w:bookmarkEnd w:id="553"/>
      <w:bookmarkEnd w:id="554"/>
      <w:bookmarkEnd w:id="555"/>
      <w:bookmarkEnd w:id="556"/>
      <w:bookmarkEnd w:id="557"/>
      <w:bookmarkEnd w:id="558"/>
    </w:p>
    <w:p w14:paraId="2582C32D" w14:textId="77777777" w:rsidR="00547D0E" w:rsidRDefault="00547D0E" w:rsidP="00547D0E">
      <w:pPr>
        <w:pStyle w:val="Heading3"/>
      </w:pPr>
      <w:bookmarkStart w:id="559" w:name="_Toc67903504"/>
      <w:bookmarkStart w:id="560" w:name="_Toc144024121"/>
      <w:bookmarkStart w:id="561" w:name="_Toc148176820"/>
      <w:bookmarkStart w:id="562" w:name="_Toc151379199"/>
      <w:bookmarkStart w:id="563" w:name="_Toc151445381"/>
      <w:bookmarkStart w:id="564" w:name="_Toc160470444"/>
      <w:bookmarkStart w:id="565" w:name="_Toc164873588"/>
      <w:bookmarkStart w:id="566" w:name="_Toc180306208"/>
      <w:bookmarkStart w:id="567" w:name="_Toc195373941"/>
      <w:bookmarkStart w:id="568" w:name="_Toc211878782"/>
      <w:bookmarkStart w:id="569" w:name="_Toc218775098"/>
      <w:r>
        <w:t>5.4.1</w:t>
      </w:r>
      <w:r>
        <w:tab/>
        <w:t>Service Description</w:t>
      </w:r>
      <w:bookmarkEnd w:id="559"/>
      <w:bookmarkEnd w:id="560"/>
      <w:bookmarkEnd w:id="561"/>
      <w:bookmarkEnd w:id="562"/>
      <w:bookmarkEnd w:id="563"/>
      <w:bookmarkEnd w:id="564"/>
      <w:bookmarkEnd w:id="565"/>
      <w:bookmarkEnd w:id="566"/>
      <w:bookmarkEnd w:id="567"/>
      <w:bookmarkEnd w:id="568"/>
      <w:bookmarkEnd w:id="569"/>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r w:rsidR="00C07B9A" w:rsidRPr="0084595F">
        <w:t>S</w:t>
      </w:r>
      <w:r w:rsidR="00547D0E" w:rsidRPr="0084595F">
        <w:t>erver;</w:t>
      </w:r>
    </w:p>
    <w:p w14:paraId="3614FA70" w14:textId="1D55175E" w:rsidR="00547D0E" w:rsidRDefault="00C86777" w:rsidP="0084595F">
      <w:pPr>
        <w:pStyle w:val="B10"/>
      </w:pPr>
      <w:r w:rsidRPr="0084595F">
        <w:t>-</w:t>
      </w:r>
      <w:r w:rsidRPr="0084595F">
        <w:tab/>
      </w:r>
      <w:r w:rsidR="00547D0E" w:rsidRPr="0084595F">
        <w:t xml:space="preserve">pull the DD context from the SEALDD </w:t>
      </w:r>
      <w:r w:rsidR="00C07B9A" w:rsidRPr="0084595F">
        <w:t>S</w:t>
      </w:r>
      <w:r w:rsidR="00547D0E" w:rsidRPr="0084595F">
        <w:t>erver</w:t>
      </w:r>
      <w:r w:rsidR="006330CC" w:rsidRPr="0084595F">
        <w:t>;</w:t>
      </w:r>
    </w:p>
    <w:p w14:paraId="41D174A6" w14:textId="77777777" w:rsidR="006330CC" w:rsidRDefault="006330CC" w:rsidP="0084595F">
      <w:pPr>
        <w:pStyle w:val="B10"/>
      </w:pPr>
      <w:bookmarkStart w:id="570" w:name="_Toc67903505"/>
      <w:bookmarkStart w:id="571" w:name="_Toc144024122"/>
      <w:bookmarkStart w:id="572" w:name="_Toc148176821"/>
      <w:bookmarkStart w:id="573" w:name="_Toc151379200"/>
      <w:bookmarkStart w:id="574" w:name="_Toc151445382"/>
      <w:bookmarkStart w:id="575" w:name="_Toc160470445"/>
      <w:bookmarkStart w:id="576" w:name="_Toc164873589"/>
      <w:bookmarkStart w:id="577"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578" w:name="_Toc195373942"/>
      <w:bookmarkStart w:id="579" w:name="_Toc211878783"/>
      <w:bookmarkStart w:id="580" w:name="_Toc218775099"/>
      <w:r>
        <w:t>5.4.2</w:t>
      </w:r>
      <w:r>
        <w:tab/>
        <w:t>Service Operations</w:t>
      </w:r>
      <w:bookmarkEnd w:id="570"/>
      <w:bookmarkEnd w:id="571"/>
      <w:bookmarkEnd w:id="572"/>
      <w:bookmarkEnd w:id="573"/>
      <w:bookmarkEnd w:id="574"/>
      <w:bookmarkEnd w:id="575"/>
      <w:bookmarkEnd w:id="576"/>
      <w:bookmarkEnd w:id="577"/>
      <w:bookmarkEnd w:id="578"/>
      <w:bookmarkEnd w:id="579"/>
      <w:bookmarkEnd w:id="580"/>
    </w:p>
    <w:p w14:paraId="51CAA9EF" w14:textId="2E9AA441" w:rsidR="00547D0E" w:rsidRDefault="00547D0E" w:rsidP="00547D0E">
      <w:pPr>
        <w:pStyle w:val="Heading4"/>
      </w:pPr>
      <w:bookmarkStart w:id="581" w:name="_Toc24868402"/>
      <w:bookmarkStart w:id="582" w:name="_Toc34153892"/>
      <w:bookmarkStart w:id="583" w:name="_Toc36040836"/>
      <w:bookmarkStart w:id="584" w:name="_Toc36041149"/>
      <w:bookmarkStart w:id="585" w:name="_Toc43196422"/>
      <w:bookmarkStart w:id="586" w:name="_Toc43481192"/>
      <w:bookmarkStart w:id="587" w:name="_Toc45134469"/>
      <w:bookmarkStart w:id="588" w:name="_Toc51189001"/>
      <w:bookmarkStart w:id="589" w:name="_Toc51763677"/>
      <w:bookmarkStart w:id="590" w:name="_Toc57205909"/>
      <w:bookmarkStart w:id="591" w:name="_Toc59019250"/>
      <w:bookmarkStart w:id="592" w:name="_Toc68169923"/>
      <w:bookmarkStart w:id="593" w:name="_Toc83233964"/>
      <w:bookmarkStart w:id="594" w:name="_Toc90661318"/>
      <w:bookmarkStart w:id="595" w:name="_Toc120544221"/>
      <w:bookmarkStart w:id="596" w:name="_Toc144024123"/>
      <w:bookmarkStart w:id="597" w:name="_Toc148176822"/>
      <w:bookmarkStart w:id="598" w:name="_Toc151379201"/>
      <w:bookmarkStart w:id="599" w:name="_Toc151445383"/>
      <w:bookmarkStart w:id="600" w:name="_Toc160470446"/>
      <w:bookmarkStart w:id="601" w:name="_Toc164873590"/>
      <w:bookmarkStart w:id="602" w:name="_Toc180306210"/>
      <w:bookmarkStart w:id="603" w:name="_Toc195373943"/>
      <w:bookmarkStart w:id="604" w:name="_Toc211878784"/>
      <w:bookmarkStart w:id="605" w:name="_Toc67903506"/>
      <w:bookmarkStart w:id="606" w:name="_Toc218775100"/>
      <w:r>
        <w:t>5.4.2.1</w:t>
      </w:r>
      <w:r>
        <w:tab/>
        <w:t>Introduction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6"/>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607" w:name="_Toc90661319"/>
      <w:bookmarkStart w:id="608" w:name="_Toc120544222"/>
      <w:bookmarkStart w:id="609" w:name="_Toc144024124"/>
      <w:bookmarkStart w:id="610" w:name="_Toc148176823"/>
      <w:bookmarkStart w:id="611" w:name="_Toc151379202"/>
      <w:bookmarkStart w:id="612" w:name="_Toc151445384"/>
      <w:bookmarkStart w:id="613" w:name="_Toc160470447"/>
      <w:bookmarkStart w:id="614" w:name="_Toc164873591"/>
      <w:bookmarkStart w:id="615" w:name="_Toc180306211"/>
      <w:bookmarkStart w:id="616" w:name="_Toc195373944"/>
      <w:bookmarkStart w:id="617" w:name="_Toc211878785"/>
      <w:bookmarkStart w:id="618" w:name="_Toc218775101"/>
      <w:bookmarkEnd w:id="605"/>
      <w:r>
        <w:t>5.4.2.2</w:t>
      </w:r>
      <w:r>
        <w:tab/>
      </w:r>
      <w:bookmarkEnd w:id="607"/>
      <w:bookmarkEnd w:id="608"/>
      <w:r>
        <w:t>SDD_</w:t>
      </w:r>
      <w:r>
        <w:rPr>
          <w:lang w:eastAsia="zh-CN"/>
        </w:rPr>
        <w:t>DDContext_Push</w:t>
      </w:r>
      <w:bookmarkEnd w:id="609"/>
      <w:bookmarkEnd w:id="610"/>
      <w:bookmarkEnd w:id="611"/>
      <w:bookmarkEnd w:id="612"/>
      <w:bookmarkEnd w:id="613"/>
      <w:bookmarkEnd w:id="614"/>
      <w:bookmarkEnd w:id="615"/>
      <w:bookmarkEnd w:id="616"/>
      <w:bookmarkEnd w:id="617"/>
      <w:bookmarkEnd w:id="618"/>
    </w:p>
    <w:p w14:paraId="505C62CD" w14:textId="032ED7F7" w:rsidR="004C3915" w:rsidRDefault="004C3915" w:rsidP="004C3915">
      <w:pPr>
        <w:pStyle w:val="Heading5"/>
      </w:pPr>
      <w:bookmarkStart w:id="619" w:name="_Toc96843345"/>
      <w:bookmarkStart w:id="620" w:name="_Toc96844320"/>
      <w:bookmarkStart w:id="621" w:name="_Toc100739893"/>
      <w:bookmarkStart w:id="622" w:name="_Toc129252466"/>
      <w:bookmarkStart w:id="623" w:name="_Toc144024125"/>
      <w:bookmarkStart w:id="624" w:name="_Toc148176824"/>
      <w:bookmarkStart w:id="625" w:name="_Toc151379203"/>
      <w:bookmarkStart w:id="626" w:name="_Toc151445385"/>
      <w:bookmarkStart w:id="627" w:name="_Toc160470448"/>
      <w:bookmarkStart w:id="628" w:name="_Toc164873592"/>
      <w:bookmarkStart w:id="629" w:name="_Toc180306212"/>
      <w:bookmarkStart w:id="630" w:name="_Toc195373945"/>
      <w:bookmarkStart w:id="631" w:name="_Toc211878786"/>
      <w:bookmarkStart w:id="632" w:name="_Toc24868405"/>
      <w:bookmarkStart w:id="633" w:name="_Toc34153895"/>
      <w:bookmarkStart w:id="634" w:name="_Toc36040839"/>
      <w:bookmarkStart w:id="635" w:name="_Toc36041152"/>
      <w:bookmarkStart w:id="636" w:name="_Toc43196425"/>
      <w:bookmarkStart w:id="637" w:name="_Toc43481195"/>
      <w:bookmarkStart w:id="638" w:name="_Toc45134472"/>
      <w:bookmarkStart w:id="639" w:name="_Toc51189004"/>
      <w:bookmarkStart w:id="640" w:name="_Toc51763680"/>
      <w:bookmarkStart w:id="641" w:name="_Toc57205912"/>
      <w:bookmarkStart w:id="642" w:name="_Toc59019253"/>
      <w:bookmarkStart w:id="643" w:name="_Toc68169926"/>
      <w:bookmarkStart w:id="644" w:name="_Toc83233967"/>
      <w:bookmarkStart w:id="645" w:name="_Toc90661321"/>
      <w:bookmarkStart w:id="646" w:name="_Toc120544224"/>
      <w:bookmarkStart w:id="647" w:name="_Toc218775102"/>
      <w:r>
        <w:t>5.4.2.2.1</w:t>
      </w:r>
      <w:r>
        <w:tab/>
        <w:t>General</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47"/>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648" w:name="_Toc144024126"/>
      <w:bookmarkStart w:id="649" w:name="_Toc148176825"/>
      <w:bookmarkStart w:id="650" w:name="_Toc151379204"/>
      <w:bookmarkStart w:id="651" w:name="_Toc151445386"/>
      <w:bookmarkStart w:id="652" w:name="_Toc160470449"/>
      <w:bookmarkStart w:id="653" w:name="_Toc164873593"/>
      <w:bookmarkStart w:id="654" w:name="_Toc180306213"/>
      <w:bookmarkStart w:id="655" w:name="_Toc195373946"/>
      <w:bookmarkStart w:id="656" w:name="_Toc211878787"/>
      <w:bookmarkStart w:id="657" w:name="_Toc218775103"/>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r>
        <w:t>5.4.2.2.2</w:t>
      </w:r>
      <w:r>
        <w:tab/>
      </w:r>
      <w:r w:rsidRPr="00E001E0">
        <w:t>DD Context Push</w:t>
      </w:r>
      <w:bookmarkEnd w:id="648"/>
      <w:bookmarkEnd w:id="649"/>
      <w:bookmarkEnd w:id="650"/>
      <w:bookmarkEnd w:id="651"/>
      <w:bookmarkEnd w:id="652"/>
      <w:bookmarkEnd w:id="653"/>
      <w:bookmarkEnd w:id="654"/>
      <w:bookmarkEnd w:id="655"/>
      <w:bookmarkEnd w:id="656"/>
      <w:bookmarkEnd w:id="657"/>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658" w:name="_MON_1759225903"/>
    <w:bookmarkEnd w:id="658"/>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29388575"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659" w:name="_Toc144024127"/>
      <w:bookmarkStart w:id="660" w:name="_Toc148176826"/>
      <w:bookmarkStart w:id="661" w:name="_Toc151379205"/>
      <w:bookmarkStart w:id="662" w:name="_Toc151445387"/>
      <w:bookmarkStart w:id="663" w:name="_Toc160470450"/>
      <w:bookmarkStart w:id="664" w:name="_Toc164873594"/>
      <w:bookmarkStart w:id="665" w:name="_Toc180306214"/>
      <w:bookmarkStart w:id="666" w:name="_Toc195373947"/>
      <w:bookmarkStart w:id="667" w:name="_Toc211878788"/>
      <w:bookmarkStart w:id="668" w:name="_Toc218775104"/>
      <w:r>
        <w:t>5.4.2.3</w:t>
      </w:r>
      <w:r>
        <w:tab/>
        <w:t>SDD_</w:t>
      </w:r>
      <w:r>
        <w:rPr>
          <w:lang w:eastAsia="zh-CN"/>
        </w:rPr>
        <w:t>DDContext_Pull</w:t>
      </w:r>
      <w:bookmarkEnd w:id="659"/>
      <w:bookmarkEnd w:id="660"/>
      <w:bookmarkEnd w:id="661"/>
      <w:bookmarkEnd w:id="662"/>
      <w:bookmarkEnd w:id="663"/>
      <w:bookmarkEnd w:id="664"/>
      <w:bookmarkEnd w:id="665"/>
      <w:bookmarkEnd w:id="666"/>
      <w:bookmarkEnd w:id="667"/>
      <w:bookmarkEnd w:id="668"/>
    </w:p>
    <w:p w14:paraId="1B536A75" w14:textId="0342FCB7" w:rsidR="00624ABE" w:rsidRDefault="00624ABE" w:rsidP="00624ABE">
      <w:pPr>
        <w:pStyle w:val="Heading5"/>
      </w:pPr>
      <w:bookmarkStart w:id="669" w:name="_Toc144024128"/>
      <w:bookmarkStart w:id="670" w:name="_Toc148176827"/>
      <w:bookmarkStart w:id="671" w:name="_Toc151379206"/>
      <w:bookmarkStart w:id="672" w:name="_Toc151445388"/>
      <w:bookmarkStart w:id="673" w:name="_Toc160470451"/>
      <w:bookmarkStart w:id="674" w:name="_Toc164873595"/>
      <w:bookmarkStart w:id="675" w:name="_Toc180306215"/>
      <w:bookmarkStart w:id="676" w:name="_Toc195373948"/>
      <w:bookmarkStart w:id="677" w:name="_Toc211878789"/>
      <w:bookmarkStart w:id="678" w:name="_Toc218775105"/>
      <w:r>
        <w:t>5.4.2.3.1</w:t>
      </w:r>
      <w:r>
        <w:tab/>
        <w:t>General</w:t>
      </w:r>
      <w:bookmarkEnd w:id="669"/>
      <w:bookmarkEnd w:id="670"/>
      <w:bookmarkEnd w:id="671"/>
      <w:bookmarkEnd w:id="672"/>
      <w:bookmarkEnd w:id="673"/>
      <w:bookmarkEnd w:id="674"/>
      <w:bookmarkEnd w:id="675"/>
      <w:bookmarkEnd w:id="676"/>
      <w:bookmarkEnd w:id="677"/>
      <w:bookmarkEnd w:id="678"/>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679" w:name="_Toc144024129"/>
      <w:bookmarkStart w:id="680" w:name="_Toc148176828"/>
      <w:bookmarkStart w:id="681" w:name="_Toc151379207"/>
      <w:bookmarkStart w:id="682" w:name="_Toc151445389"/>
      <w:bookmarkStart w:id="683" w:name="_Toc160470452"/>
      <w:bookmarkStart w:id="684" w:name="_Toc164873596"/>
      <w:bookmarkStart w:id="685" w:name="_Toc180306216"/>
      <w:bookmarkStart w:id="686" w:name="_Toc195373949"/>
      <w:bookmarkStart w:id="687" w:name="_Toc211878790"/>
      <w:bookmarkStart w:id="688" w:name="_Toc218775106"/>
      <w:r>
        <w:t>5.4.2.</w:t>
      </w:r>
      <w:r w:rsidR="000F06DB">
        <w:t>3</w:t>
      </w:r>
      <w:r>
        <w:t>.2</w:t>
      </w:r>
      <w:r>
        <w:tab/>
      </w:r>
      <w:r w:rsidRPr="00E001E0">
        <w:t>DD Context Pu</w:t>
      </w:r>
      <w:r w:rsidR="00E045F7">
        <w:t>ll</w:t>
      </w:r>
      <w:bookmarkEnd w:id="679"/>
      <w:bookmarkEnd w:id="680"/>
      <w:bookmarkEnd w:id="681"/>
      <w:bookmarkEnd w:id="682"/>
      <w:bookmarkEnd w:id="683"/>
      <w:bookmarkEnd w:id="684"/>
      <w:bookmarkEnd w:id="685"/>
      <w:bookmarkEnd w:id="686"/>
      <w:bookmarkEnd w:id="687"/>
      <w:bookmarkEnd w:id="688"/>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689" w:name="_MON_1759226467"/>
    <w:bookmarkEnd w:id="689"/>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29388576"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690" w:name="_Toc168595563"/>
      <w:bookmarkStart w:id="691" w:name="_Toc195373950"/>
      <w:bookmarkStart w:id="692" w:name="_Toc211878791"/>
      <w:bookmarkStart w:id="693" w:name="_Toc218775107"/>
      <w:r>
        <w:t>5.4.2.4</w:t>
      </w:r>
      <w:r>
        <w:tab/>
      </w:r>
      <w:bookmarkEnd w:id="690"/>
      <w:r w:rsidRPr="005227E4">
        <w:t>SDD_</w:t>
      </w:r>
      <w:r>
        <w:rPr>
          <w:lang w:eastAsia="zh-CN"/>
        </w:rPr>
        <w:t>DDContext_</w:t>
      </w:r>
      <w:r w:rsidRPr="005227E4">
        <w:t>InformACREvent</w:t>
      </w:r>
      <w:bookmarkEnd w:id="691"/>
      <w:bookmarkEnd w:id="692"/>
      <w:bookmarkEnd w:id="693"/>
    </w:p>
    <w:p w14:paraId="45101227" w14:textId="77777777" w:rsidR="006330CC" w:rsidRDefault="006330CC" w:rsidP="006330CC">
      <w:pPr>
        <w:pStyle w:val="Heading5"/>
      </w:pPr>
      <w:bookmarkStart w:id="694" w:name="_Toc168595564"/>
      <w:bookmarkStart w:id="695" w:name="_Toc195373951"/>
      <w:bookmarkStart w:id="696" w:name="_Toc211878792"/>
      <w:bookmarkStart w:id="697" w:name="_Toc218775108"/>
      <w:r>
        <w:t>5.4.2.4.1</w:t>
      </w:r>
      <w:r>
        <w:tab/>
        <w:t>General</w:t>
      </w:r>
      <w:bookmarkEnd w:id="694"/>
      <w:bookmarkEnd w:id="695"/>
      <w:bookmarkEnd w:id="696"/>
      <w:bookmarkEnd w:id="697"/>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698" w:name="_Toc168595565"/>
      <w:bookmarkStart w:id="699" w:name="_Toc195373952"/>
      <w:bookmarkStart w:id="700" w:name="_Toc211878793"/>
      <w:bookmarkStart w:id="701" w:name="_Toc218775109"/>
      <w:r>
        <w:t>5.4.2.4.2</w:t>
      </w:r>
      <w:r>
        <w:tab/>
      </w:r>
      <w:bookmarkEnd w:id="698"/>
      <w:r>
        <w:t>Inform ACR Events Request</w:t>
      </w:r>
      <w:bookmarkEnd w:id="699"/>
      <w:bookmarkEnd w:id="700"/>
      <w:bookmarkEnd w:id="701"/>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702" w:name="_MON_1793558199"/>
    <w:bookmarkEnd w:id="702"/>
    <w:p w14:paraId="7766351D" w14:textId="77777777" w:rsidR="006330CC" w:rsidRPr="000B71E3" w:rsidRDefault="006330CC" w:rsidP="006330CC">
      <w:pPr>
        <w:pStyle w:val="TF"/>
      </w:pPr>
      <w:r w:rsidRPr="00535E7D">
        <w:object w:dxaOrig="9620" w:dyaOrig="2508" w14:anchorId="3C1AC34F">
          <v:shape id="_x0000_i1046" type="#_x0000_t75" style="width:481.1pt;height:125.45pt" o:ole="">
            <v:imagedata r:id="rId51" o:title=""/>
          </v:shape>
          <o:OLEObject Type="Embed" ProgID="Word.Document.8" ShapeID="_x0000_i1046" DrawAspect="Content" ObjectID="_1829388577"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703" w:name="_Toc168595556"/>
      <w:bookmarkStart w:id="704" w:name="_Toc195373953"/>
      <w:bookmarkStart w:id="705" w:name="_Toc211878794"/>
      <w:bookmarkStart w:id="706" w:name="_Toc218775110"/>
      <w:r w:rsidRPr="00C6081A">
        <w:t>5.4.2.5</w:t>
      </w:r>
      <w:r w:rsidRPr="008344F0">
        <w:tab/>
      </w:r>
      <w:bookmarkEnd w:id="703"/>
      <w:r w:rsidRPr="0048203C">
        <w:t>SDD_DDContext_Notify</w:t>
      </w:r>
      <w:bookmarkEnd w:id="704"/>
      <w:bookmarkEnd w:id="705"/>
      <w:bookmarkEnd w:id="706"/>
    </w:p>
    <w:p w14:paraId="1606EFE9" w14:textId="77777777" w:rsidR="006330CC" w:rsidRPr="008344F0" w:rsidRDefault="006330CC" w:rsidP="006330CC">
      <w:pPr>
        <w:pStyle w:val="Heading5"/>
      </w:pPr>
      <w:bookmarkStart w:id="707" w:name="_Toc168595557"/>
      <w:bookmarkStart w:id="708" w:name="_Toc195373954"/>
      <w:bookmarkStart w:id="709" w:name="_Toc211878795"/>
      <w:bookmarkStart w:id="710" w:name="_Toc218775111"/>
      <w:r w:rsidRPr="00C6081A">
        <w:t>5.4.2.5</w:t>
      </w:r>
      <w:r w:rsidRPr="008344F0">
        <w:t>.1</w:t>
      </w:r>
      <w:r w:rsidRPr="008344F0">
        <w:tab/>
        <w:t>General</w:t>
      </w:r>
      <w:bookmarkEnd w:id="707"/>
      <w:bookmarkEnd w:id="708"/>
      <w:bookmarkEnd w:id="709"/>
      <w:bookmarkEnd w:id="710"/>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711" w:name="_Toc168595558"/>
      <w:bookmarkStart w:id="712" w:name="_Toc195373955"/>
      <w:bookmarkStart w:id="713" w:name="_Toc211878796"/>
      <w:bookmarkStart w:id="714" w:name="_Toc218775112"/>
      <w:r w:rsidRPr="00C6081A">
        <w:t>5.4.2.5</w:t>
      </w:r>
      <w:r w:rsidRPr="008344F0">
        <w:t>.2</w:t>
      </w:r>
      <w:r w:rsidRPr="008344F0">
        <w:tab/>
      </w:r>
      <w:bookmarkEnd w:id="711"/>
      <w:r>
        <w:rPr>
          <w:lang w:val="en-US"/>
        </w:rPr>
        <w:t xml:space="preserve">ACR Event </w:t>
      </w:r>
      <w:r>
        <w:t>Notification</w:t>
      </w:r>
      <w:bookmarkEnd w:id="712"/>
      <w:bookmarkEnd w:id="713"/>
      <w:bookmarkEnd w:id="714"/>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715" w:name="_MON_1793558504"/>
    <w:bookmarkEnd w:id="715"/>
    <w:p w14:paraId="438EE091" w14:textId="77777777" w:rsidR="006330CC" w:rsidRPr="00535E7D" w:rsidRDefault="006330CC" w:rsidP="006330CC">
      <w:pPr>
        <w:pStyle w:val="TH"/>
      </w:pPr>
      <w:r w:rsidRPr="00535E7D">
        <w:object w:dxaOrig="9620" w:dyaOrig="2749" w14:anchorId="69C371A8">
          <v:shape id="_x0000_i1047" type="#_x0000_t75" style="width:481.1pt;height:136.9pt" o:ole="">
            <v:imagedata r:id="rId53" o:title=""/>
          </v:shape>
          <o:OLEObject Type="Embed" ProgID="Word.Document.8" ShapeID="_x0000_i1047" DrawAspect="Content" ObjectID="_1829388578"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716" w:name="_Toc144024130"/>
      <w:bookmarkStart w:id="717" w:name="_Toc148176829"/>
      <w:bookmarkStart w:id="718" w:name="_Toc151379208"/>
      <w:bookmarkStart w:id="719" w:name="_Toc151445390"/>
      <w:bookmarkStart w:id="720" w:name="_Toc160470453"/>
      <w:bookmarkStart w:id="721" w:name="_Toc164873597"/>
      <w:bookmarkStart w:id="722" w:name="_Toc180306217"/>
      <w:bookmarkStart w:id="723" w:name="_Toc195373956"/>
      <w:bookmarkStart w:id="724" w:name="_Toc211878797"/>
      <w:bookmarkStart w:id="725" w:name="_Toc218775113"/>
      <w:r w:rsidR="008344F0" w:rsidRPr="008344F0">
        <w:t>5.5</w:t>
      </w:r>
      <w:r w:rsidR="008344F0" w:rsidRPr="008344F0">
        <w:tab/>
      </w:r>
      <w:r w:rsidR="008344F0" w:rsidRPr="008344F0">
        <w:rPr>
          <w:lang w:val="en-US"/>
        </w:rPr>
        <w:t>SDD_TransmissionQualityMeasurement</w:t>
      </w:r>
      <w:bookmarkEnd w:id="716"/>
      <w:bookmarkEnd w:id="717"/>
      <w:bookmarkEnd w:id="718"/>
      <w:bookmarkEnd w:id="719"/>
      <w:bookmarkEnd w:id="720"/>
      <w:bookmarkEnd w:id="721"/>
      <w:bookmarkEnd w:id="722"/>
      <w:bookmarkEnd w:id="723"/>
      <w:bookmarkEnd w:id="724"/>
      <w:bookmarkEnd w:id="725"/>
    </w:p>
    <w:p w14:paraId="563331BA" w14:textId="77777777" w:rsidR="008344F0" w:rsidRPr="008344F0" w:rsidRDefault="008344F0" w:rsidP="008344F0">
      <w:pPr>
        <w:pStyle w:val="Heading3"/>
      </w:pPr>
      <w:bookmarkStart w:id="726" w:name="_Toc96843341"/>
      <w:bookmarkStart w:id="727" w:name="_Toc96844316"/>
      <w:bookmarkStart w:id="728" w:name="_Toc100739889"/>
      <w:bookmarkStart w:id="729" w:name="_Toc129252462"/>
      <w:bookmarkStart w:id="730" w:name="_Toc144024131"/>
      <w:bookmarkStart w:id="731" w:name="_Toc148176830"/>
      <w:bookmarkStart w:id="732" w:name="_Toc151379209"/>
      <w:bookmarkStart w:id="733" w:name="_Toc151445391"/>
      <w:bookmarkStart w:id="734" w:name="_Toc160470454"/>
      <w:bookmarkStart w:id="735" w:name="_Toc164873598"/>
      <w:bookmarkStart w:id="736" w:name="_Toc180306218"/>
      <w:bookmarkStart w:id="737" w:name="_Toc195373957"/>
      <w:bookmarkStart w:id="738" w:name="_Toc211878798"/>
      <w:bookmarkStart w:id="739" w:name="_Toc218775114"/>
      <w:r w:rsidRPr="008344F0">
        <w:t>5.5.1</w:t>
      </w:r>
      <w:r w:rsidRPr="008344F0">
        <w:tab/>
        <w:t>Service Description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050784C4" w14:textId="2C79D17F" w:rsidR="008344F0" w:rsidRPr="008344F0" w:rsidRDefault="008344F0" w:rsidP="008344F0">
      <w:bookmarkStart w:id="740" w:name="_Toc96843342"/>
      <w:bookmarkStart w:id="741" w:name="_Toc96844317"/>
      <w:bookmarkStart w:id="742" w:name="_Toc100739890"/>
      <w:bookmarkStart w:id="743"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744" w:name="_Toc144024132"/>
      <w:bookmarkStart w:id="745" w:name="_Toc148176831"/>
      <w:bookmarkStart w:id="746" w:name="_Toc151379210"/>
      <w:bookmarkStart w:id="747" w:name="_Toc151445392"/>
      <w:bookmarkStart w:id="748" w:name="_Toc160470455"/>
      <w:bookmarkStart w:id="749" w:name="_Toc164873599"/>
      <w:bookmarkStart w:id="750" w:name="_Toc180306219"/>
      <w:bookmarkStart w:id="751" w:name="_Toc195373958"/>
      <w:bookmarkStart w:id="752" w:name="_Toc211878799"/>
      <w:bookmarkStart w:id="753" w:name="_Toc218775115"/>
      <w:r w:rsidRPr="008344F0">
        <w:t>5.5.2</w:t>
      </w:r>
      <w:r w:rsidRPr="008344F0">
        <w:tab/>
        <w:t>Service Operations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0396EE3D" w14:textId="44FE03C7" w:rsidR="008344F0" w:rsidRPr="008344F0" w:rsidRDefault="008344F0" w:rsidP="008344F0">
      <w:pPr>
        <w:pStyle w:val="Heading4"/>
      </w:pPr>
      <w:bookmarkStart w:id="754" w:name="_Toc96843343"/>
      <w:bookmarkStart w:id="755" w:name="_Toc96844318"/>
      <w:bookmarkStart w:id="756" w:name="_Toc100739891"/>
      <w:bookmarkStart w:id="757" w:name="_Toc129252464"/>
      <w:bookmarkStart w:id="758" w:name="_Toc144024133"/>
      <w:bookmarkStart w:id="759" w:name="_Toc148176832"/>
      <w:bookmarkStart w:id="760" w:name="_Toc151379211"/>
      <w:bookmarkStart w:id="761" w:name="_Toc151445393"/>
      <w:bookmarkStart w:id="762" w:name="_Toc160470456"/>
      <w:bookmarkStart w:id="763" w:name="_Toc164873600"/>
      <w:bookmarkStart w:id="764" w:name="_Toc180306220"/>
      <w:bookmarkStart w:id="765" w:name="_Toc195373959"/>
      <w:bookmarkStart w:id="766" w:name="_Toc211878800"/>
      <w:bookmarkStart w:id="767" w:name="_Toc218775116"/>
      <w:r w:rsidRPr="008344F0">
        <w:t>5.5.2.1</w:t>
      </w:r>
      <w:r w:rsidRPr="008344F0">
        <w:tab/>
        <w:t>Introduction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768" w:name="_Toc96843344"/>
      <w:bookmarkStart w:id="769" w:name="_Toc96844319"/>
      <w:bookmarkStart w:id="770" w:name="_Toc100739892"/>
      <w:bookmarkStart w:id="771" w:name="_Toc129252465"/>
      <w:bookmarkStart w:id="772" w:name="_Toc144024134"/>
      <w:bookmarkStart w:id="773" w:name="_Toc148176833"/>
      <w:bookmarkStart w:id="774" w:name="_Toc151379212"/>
      <w:bookmarkStart w:id="775" w:name="_Toc151445394"/>
      <w:bookmarkStart w:id="776" w:name="_Toc160470457"/>
      <w:bookmarkStart w:id="777" w:name="_Toc164873601"/>
      <w:bookmarkStart w:id="778" w:name="_Toc180306221"/>
      <w:bookmarkStart w:id="779" w:name="_Toc195373960"/>
      <w:bookmarkStart w:id="780" w:name="_Toc211878801"/>
      <w:bookmarkStart w:id="781" w:name="_Toc218775117"/>
      <w:r w:rsidRPr="008344F0">
        <w:t>5.5.2.2</w:t>
      </w:r>
      <w:r w:rsidRPr="008344F0">
        <w:tab/>
      </w:r>
      <w:bookmarkEnd w:id="768"/>
      <w:bookmarkEnd w:id="769"/>
      <w:bookmarkEnd w:id="770"/>
      <w:bookmarkEnd w:id="771"/>
      <w:r w:rsidRPr="008344F0">
        <w:rPr>
          <w:lang w:val="en-US"/>
        </w:rPr>
        <w:t>SDD_TransmissionQualityMeasurement</w:t>
      </w:r>
      <w:r w:rsidRPr="008344F0">
        <w:t>_Subscribe</w:t>
      </w:r>
      <w:bookmarkEnd w:id="772"/>
      <w:bookmarkEnd w:id="773"/>
      <w:bookmarkEnd w:id="774"/>
      <w:bookmarkEnd w:id="775"/>
      <w:bookmarkEnd w:id="776"/>
      <w:bookmarkEnd w:id="777"/>
      <w:bookmarkEnd w:id="778"/>
      <w:bookmarkEnd w:id="779"/>
      <w:bookmarkEnd w:id="780"/>
      <w:bookmarkEnd w:id="781"/>
    </w:p>
    <w:p w14:paraId="3B6548A4" w14:textId="6CEDE831" w:rsidR="008344F0" w:rsidRPr="008344F0" w:rsidRDefault="008344F0" w:rsidP="008344F0">
      <w:pPr>
        <w:pStyle w:val="Heading5"/>
      </w:pPr>
      <w:bookmarkStart w:id="782" w:name="_Toc144024135"/>
      <w:bookmarkStart w:id="783" w:name="_Toc148176834"/>
      <w:bookmarkStart w:id="784" w:name="_Toc151379213"/>
      <w:bookmarkStart w:id="785" w:name="_Toc151445395"/>
      <w:bookmarkStart w:id="786" w:name="_Toc160470458"/>
      <w:bookmarkStart w:id="787" w:name="_Toc164873602"/>
      <w:bookmarkStart w:id="788" w:name="_Toc180306222"/>
      <w:bookmarkStart w:id="789" w:name="_Toc195373961"/>
      <w:bookmarkStart w:id="790" w:name="_Toc211878802"/>
      <w:bookmarkStart w:id="791" w:name="_Toc218775118"/>
      <w:r w:rsidRPr="008344F0">
        <w:t>5.5.2.2.1</w:t>
      </w:r>
      <w:r w:rsidRPr="008344F0">
        <w:tab/>
        <w:t>General</w:t>
      </w:r>
      <w:bookmarkEnd w:id="782"/>
      <w:bookmarkEnd w:id="783"/>
      <w:bookmarkEnd w:id="784"/>
      <w:bookmarkEnd w:id="785"/>
      <w:bookmarkEnd w:id="786"/>
      <w:bookmarkEnd w:id="787"/>
      <w:bookmarkEnd w:id="788"/>
      <w:bookmarkEnd w:id="789"/>
      <w:bookmarkEnd w:id="790"/>
      <w:bookmarkEnd w:id="791"/>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792" w:name="_Toc96843346"/>
      <w:bookmarkStart w:id="793" w:name="_Toc96844321"/>
      <w:bookmarkStart w:id="794" w:name="_Toc100739894"/>
      <w:bookmarkStart w:id="795" w:name="_Toc129252467"/>
      <w:bookmarkStart w:id="796" w:name="_Toc144024136"/>
      <w:bookmarkStart w:id="797" w:name="_Toc148176835"/>
      <w:bookmarkStart w:id="798" w:name="_Toc151379214"/>
      <w:bookmarkStart w:id="799" w:name="_Toc151445396"/>
      <w:bookmarkStart w:id="800" w:name="_Toc160470459"/>
      <w:bookmarkStart w:id="801" w:name="_Toc164873603"/>
      <w:bookmarkStart w:id="802" w:name="_Toc180306223"/>
      <w:bookmarkStart w:id="803" w:name="_Toc195373962"/>
      <w:bookmarkStart w:id="804" w:name="_Toc211878803"/>
      <w:bookmarkStart w:id="805" w:name="_Toc218775119"/>
      <w:r w:rsidRPr="008344F0">
        <w:t>5.5.2.2.2</w:t>
      </w:r>
      <w:r w:rsidRPr="008344F0">
        <w:tab/>
      </w:r>
      <w:bookmarkEnd w:id="792"/>
      <w:bookmarkEnd w:id="793"/>
      <w:bookmarkEnd w:id="794"/>
      <w:bookmarkEnd w:id="795"/>
      <w:r w:rsidRPr="008344F0">
        <w:t>Transmission Quality Measurement Subscription Creation</w:t>
      </w:r>
      <w:bookmarkEnd w:id="796"/>
      <w:bookmarkEnd w:id="797"/>
      <w:bookmarkEnd w:id="798"/>
      <w:bookmarkEnd w:id="799"/>
      <w:bookmarkEnd w:id="800"/>
      <w:bookmarkEnd w:id="801"/>
      <w:bookmarkEnd w:id="802"/>
      <w:bookmarkEnd w:id="803"/>
      <w:bookmarkEnd w:id="804"/>
      <w:bookmarkEnd w:id="805"/>
    </w:p>
    <w:p w14:paraId="1FDD5AE5" w14:textId="219E3E49" w:rsidR="009C7619" w:rsidRDefault="009C7619" w:rsidP="009C7619">
      <w:bookmarkStart w:id="806" w:name="_Toc89425593"/>
      <w:bookmarkStart w:id="807" w:name="_Toc96843347"/>
      <w:bookmarkStart w:id="808" w:name="_Toc96844322"/>
      <w:bookmarkStart w:id="809" w:name="_Toc100739895"/>
      <w:bookmarkStart w:id="810"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29388579"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811" w:name="_Toc160470460"/>
      <w:bookmarkStart w:id="812" w:name="_Toc164873604"/>
      <w:bookmarkStart w:id="813" w:name="_Toc180306224"/>
      <w:bookmarkStart w:id="814" w:name="_Toc195373963"/>
      <w:bookmarkStart w:id="815" w:name="_Toc211878804"/>
      <w:bookmarkStart w:id="816" w:name="_Toc144024137"/>
      <w:bookmarkStart w:id="817" w:name="_Toc148176836"/>
      <w:bookmarkStart w:id="818" w:name="_Toc151379215"/>
      <w:bookmarkStart w:id="819" w:name="_Toc151445397"/>
      <w:bookmarkStart w:id="820" w:name="_Toc218775120"/>
      <w:r w:rsidRPr="008344F0">
        <w:t>5.5.2.</w:t>
      </w:r>
      <w:r>
        <w:t>3</w:t>
      </w:r>
      <w:r w:rsidRPr="008344F0">
        <w:tab/>
      </w:r>
      <w:r w:rsidRPr="008344F0">
        <w:rPr>
          <w:lang w:val="en-US"/>
        </w:rPr>
        <w:t>SDD_TransmissionQualityMeasurement</w:t>
      </w:r>
      <w:r w:rsidRPr="008344F0">
        <w:t>_</w:t>
      </w:r>
      <w:r>
        <w:t>Update</w:t>
      </w:r>
      <w:bookmarkEnd w:id="811"/>
      <w:bookmarkEnd w:id="812"/>
      <w:bookmarkEnd w:id="813"/>
      <w:bookmarkEnd w:id="814"/>
      <w:bookmarkEnd w:id="815"/>
      <w:bookmarkEnd w:id="820"/>
    </w:p>
    <w:p w14:paraId="7DE0A374" w14:textId="77777777" w:rsidR="009621B9" w:rsidRPr="008344F0" w:rsidRDefault="009621B9" w:rsidP="009621B9">
      <w:pPr>
        <w:pStyle w:val="Heading5"/>
      </w:pPr>
      <w:bookmarkStart w:id="821" w:name="_Toc160470461"/>
      <w:bookmarkStart w:id="822" w:name="_Toc164873605"/>
      <w:bookmarkStart w:id="823" w:name="_Toc180306225"/>
      <w:bookmarkStart w:id="824" w:name="_Toc195373964"/>
      <w:bookmarkStart w:id="825" w:name="_Toc211878805"/>
      <w:bookmarkStart w:id="826" w:name="_Toc218775121"/>
      <w:r w:rsidRPr="008344F0">
        <w:t>5.5.2.</w:t>
      </w:r>
      <w:r>
        <w:t>3</w:t>
      </w:r>
      <w:r w:rsidRPr="008344F0">
        <w:t>.1</w:t>
      </w:r>
      <w:r w:rsidRPr="008344F0">
        <w:tab/>
        <w:t>General</w:t>
      </w:r>
      <w:bookmarkEnd w:id="821"/>
      <w:bookmarkEnd w:id="822"/>
      <w:bookmarkEnd w:id="823"/>
      <w:bookmarkEnd w:id="824"/>
      <w:bookmarkEnd w:id="825"/>
      <w:bookmarkEnd w:id="826"/>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827" w:name="_Toc160470462"/>
      <w:bookmarkStart w:id="828" w:name="_Toc164873606"/>
      <w:bookmarkStart w:id="829" w:name="_Toc180306226"/>
      <w:bookmarkStart w:id="830" w:name="_Toc195373965"/>
      <w:bookmarkStart w:id="831" w:name="_Toc211878806"/>
      <w:bookmarkStart w:id="832" w:name="_Toc218775122"/>
      <w:r w:rsidRPr="008344F0">
        <w:t>5.5.2.</w:t>
      </w:r>
      <w:r w:rsidR="009621B9">
        <w:t>3</w:t>
      </w:r>
      <w:r w:rsidRPr="008344F0">
        <w:t>.</w:t>
      </w:r>
      <w:r w:rsidR="009621B9">
        <w:t>2</w:t>
      </w:r>
      <w:r w:rsidRPr="008344F0">
        <w:tab/>
      </w:r>
      <w:bookmarkEnd w:id="806"/>
      <w:bookmarkEnd w:id="807"/>
      <w:bookmarkEnd w:id="808"/>
      <w:bookmarkEnd w:id="809"/>
      <w:bookmarkEnd w:id="810"/>
      <w:r w:rsidRPr="008344F0">
        <w:t>Transmission Quality Measurement Subscription Update</w:t>
      </w:r>
      <w:bookmarkEnd w:id="816"/>
      <w:bookmarkEnd w:id="817"/>
      <w:bookmarkEnd w:id="818"/>
      <w:bookmarkEnd w:id="819"/>
      <w:bookmarkEnd w:id="827"/>
      <w:bookmarkEnd w:id="828"/>
      <w:bookmarkEnd w:id="829"/>
      <w:bookmarkEnd w:id="830"/>
      <w:bookmarkEnd w:id="831"/>
      <w:bookmarkEnd w:id="832"/>
    </w:p>
    <w:p w14:paraId="548A924E" w14:textId="125521E5" w:rsidR="009C7619" w:rsidRDefault="009C7619" w:rsidP="009C7619">
      <w:bookmarkStart w:id="833" w:name="_Toc96843348"/>
      <w:bookmarkStart w:id="834" w:name="_Toc96844323"/>
      <w:bookmarkStart w:id="835" w:name="_Toc100739896"/>
      <w:bookmarkStart w:id="836"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837" w:name="_MON_1742556900"/>
    <w:bookmarkEnd w:id="837"/>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29388580"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838" w:name="_Toc160470463"/>
      <w:bookmarkStart w:id="839" w:name="_Toc164873607"/>
      <w:bookmarkStart w:id="840" w:name="_Toc180306227"/>
      <w:bookmarkStart w:id="841" w:name="_Toc195373966"/>
      <w:bookmarkStart w:id="842" w:name="_Toc211878807"/>
      <w:bookmarkStart w:id="843" w:name="_Toc144024138"/>
      <w:bookmarkStart w:id="844" w:name="_Toc148176837"/>
      <w:bookmarkStart w:id="845" w:name="_Toc151379216"/>
      <w:bookmarkStart w:id="846" w:name="_Toc151445398"/>
      <w:bookmarkStart w:id="847" w:name="_Toc218775123"/>
      <w:r w:rsidRPr="008344F0">
        <w:t>5.5.2.</w:t>
      </w:r>
      <w:r>
        <w:t>4</w:t>
      </w:r>
      <w:r w:rsidRPr="008344F0">
        <w:tab/>
      </w:r>
      <w:r w:rsidRPr="008344F0">
        <w:rPr>
          <w:lang w:val="en-US"/>
        </w:rPr>
        <w:t>SDD_TransmissionQualityMeasurement</w:t>
      </w:r>
      <w:r w:rsidRPr="008344F0">
        <w:t>_</w:t>
      </w:r>
      <w:r w:rsidR="009E7382">
        <w:t>Unsubscribe</w:t>
      </w:r>
      <w:bookmarkEnd w:id="838"/>
      <w:bookmarkEnd w:id="839"/>
      <w:bookmarkEnd w:id="840"/>
      <w:bookmarkEnd w:id="841"/>
      <w:bookmarkEnd w:id="842"/>
      <w:bookmarkEnd w:id="847"/>
    </w:p>
    <w:p w14:paraId="5C7478EA" w14:textId="77777777" w:rsidR="0004703B" w:rsidRPr="008344F0" w:rsidRDefault="0004703B" w:rsidP="0004703B">
      <w:pPr>
        <w:pStyle w:val="Heading5"/>
      </w:pPr>
      <w:bookmarkStart w:id="848" w:name="_Toc160470464"/>
      <w:bookmarkStart w:id="849" w:name="_Toc164873608"/>
      <w:bookmarkStart w:id="850" w:name="_Toc180306228"/>
      <w:bookmarkStart w:id="851" w:name="_Toc195373967"/>
      <w:bookmarkStart w:id="852" w:name="_Toc211878808"/>
      <w:bookmarkStart w:id="853" w:name="_Toc218775124"/>
      <w:r w:rsidRPr="008344F0">
        <w:t>5.5.2.</w:t>
      </w:r>
      <w:r>
        <w:t>4</w:t>
      </w:r>
      <w:r w:rsidRPr="008344F0">
        <w:t>.1</w:t>
      </w:r>
      <w:r w:rsidRPr="008344F0">
        <w:tab/>
        <w:t>General</w:t>
      </w:r>
      <w:bookmarkEnd w:id="848"/>
      <w:bookmarkEnd w:id="849"/>
      <w:bookmarkEnd w:id="850"/>
      <w:bookmarkEnd w:id="851"/>
      <w:bookmarkEnd w:id="852"/>
      <w:bookmarkEnd w:id="853"/>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854" w:name="_Toc160470465"/>
      <w:bookmarkStart w:id="855" w:name="_Toc164873609"/>
      <w:bookmarkStart w:id="856" w:name="_Toc180306229"/>
      <w:bookmarkStart w:id="857" w:name="_Toc195373968"/>
      <w:bookmarkStart w:id="858" w:name="_Toc211878809"/>
      <w:bookmarkStart w:id="859" w:name="_Toc218775125"/>
      <w:r w:rsidRPr="008344F0">
        <w:t>5.5.2.</w:t>
      </w:r>
      <w:r w:rsidR="0004703B">
        <w:t>4</w:t>
      </w:r>
      <w:r w:rsidRPr="008344F0">
        <w:t>.</w:t>
      </w:r>
      <w:r w:rsidR="0004703B">
        <w:t>2</w:t>
      </w:r>
      <w:r w:rsidRPr="008344F0">
        <w:tab/>
        <w:t>Transmission Quality Measurement Subscription Deletion</w:t>
      </w:r>
      <w:bookmarkEnd w:id="843"/>
      <w:bookmarkEnd w:id="844"/>
      <w:bookmarkEnd w:id="845"/>
      <w:bookmarkEnd w:id="846"/>
      <w:bookmarkEnd w:id="854"/>
      <w:bookmarkEnd w:id="855"/>
      <w:bookmarkEnd w:id="856"/>
      <w:bookmarkEnd w:id="857"/>
      <w:bookmarkEnd w:id="858"/>
      <w:bookmarkEnd w:id="859"/>
    </w:p>
    <w:p w14:paraId="11C502D5" w14:textId="46CC60A6" w:rsidR="009C7619" w:rsidRPr="00535E7D" w:rsidRDefault="009C7619" w:rsidP="009C7619">
      <w:bookmarkStart w:id="860" w:name="_Toc96843351"/>
      <w:bookmarkStart w:id="861" w:name="_Toc96844326"/>
      <w:bookmarkStart w:id="862" w:name="_Toc100739899"/>
      <w:bookmarkStart w:id="863" w:name="_Toc129252472"/>
      <w:bookmarkEnd w:id="833"/>
      <w:bookmarkEnd w:id="834"/>
      <w:bookmarkEnd w:id="835"/>
      <w:bookmarkEnd w:id="836"/>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864" w:name="_MON_1742561994"/>
    <w:bookmarkEnd w:id="864"/>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29388581"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865" w:name="_Toc144024139"/>
      <w:bookmarkStart w:id="866" w:name="_Toc148176838"/>
      <w:bookmarkStart w:id="867" w:name="_Toc151379217"/>
      <w:bookmarkStart w:id="868" w:name="_Toc151445399"/>
      <w:bookmarkStart w:id="869" w:name="_Toc160470466"/>
      <w:bookmarkStart w:id="870" w:name="_Toc164873610"/>
      <w:bookmarkStart w:id="871" w:name="_Toc180306230"/>
      <w:bookmarkStart w:id="872" w:name="_Toc195373969"/>
      <w:bookmarkStart w:id="873" w:name="_Toc211878810"/>
      <w:bookmarkStart w:id="874" w:name="_Toc218775126"/>
      <w:r w:rsidRPr="008344F0">
        <w:t>5.5.2.</w:t>
      </w:r>
      <w:r w:rsidR="003169C9">
        <w:t>5</w:t>
      </w:r>
      <w:r w:rsidRPr="008344F0">
        <w:tab/>
      </w:r>
      <w:bookmarkEnd w:id="860"/>
      <w:bookmarkEnd w:id="861"/>
      <w:bookmarkEnd w:id="862"/>
      <w:bookmarkEnd w:id="863"/>
      <w:r w:rsidRPr="008344F0">
        <w:rPr>
          <w:lang w:val="en-US"/>
        </w:rPr>
        <w:t>SDD_TransmissionQualityMeasurement</w:t>
      </w:r>
      <w:r w:rsidRPr="008344F0">
        <w:t>_Notify</w:t>
      </w:r>
      <w:bookmarkEnd w:id="865"/>
      <w:bookmarkEnd w:id="866"/>
      <w:bookmarkEnd w:id="867"/>
      <w:bookmarkEnd w:id="868"/>
      <w:bookmarkEnd w:id="869"/>
      <w:bookmarkEnd w:id="870"/>
      <w:bookmarkEnd w:id="871"/>
      <w:bookmarkEnd w:id="872"/>
      <w:bookmarkEnd w:id="873"/>
      <w:bookmarkEnd w:id="874"/>
    </w:p>
    <w:p w14:paraId="02131A13" w14:textId="13B5F691" w:rsidR="008344F0" w:rsidRPr="008344F0" w:rsidRDefault="008344F0" w:rsidP="008344F0">
      <w:pPr>
        <w:pStyle w:val="Heading5"/>
      </w:pPr>
      <w:bookmarkStart w:id="875" w:name="_Toc96843336"/>
      <w:bookmarkStart w:id="876" w:name="_Toc96844311"/>
      <w:bookmarkStart w:id="877" w:name="_Toc100739884"/>
      <w:bookmarkStart w:id="878" w:name="_Toc129252457"/>
      <w:bookmarkStart w:id="879" w:name="_Toc144024140"/>
      <w:bookmarkStart w:id="880" w:name="_Toc148176839"/>
      <w:bookmarkStart w:id="881" w:name="_Toc151379218"/>
      <w:bookmarkStart w:id="882" w:name="_Toc151445400"/>
      <w:bookmarkStart w:id="883" w:name="_Toc160470467"/>
      <w:bookmarkStart w:id="884" w:name="_Toc164873611"/>
      <w:bookmarkStart w:id="885" w:name="_Toc180306231"/>
      <w:bookmarkStart w:id="886" w:name="_Toc195373970"/>
      <w:bookmarkStart w:id="887" w:name="_Toc211878811"/>
      <w:bookmarkStart w:id="888" w:name="_Toc218775127"/>
      <w:r w:rsidRPr="008344F0">
        <w:t>5.5.2.</w:t>
      </w:r>
      <w:r w:rsidR="003169C9">
        <w:t>5</w:t>
      </w:r>
      <w:r w:rsidRPr="008344F0">
        <w:t>.1</w:t>
      </w:r>
      <w:r w:rsidRPr="008344F0">
        <w:tab/>
        <w:t>General</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889" w:name="_Toc96843337"/>
      <w:bookmarkStart w:id="890" w:name="_Toc96844312"/>
      <w:bookmarkStart w:id="891" w:name="_Toc100739885"/>
      <w:bookmarkStart w:id="892" w:name="_Toc129252458"/>
      <w:bookmarkStart w:id="893" w:name="_Toc144024141"/>
      <w:bookmarkStart w:id="894" w:name="_Toc148176840"/>
      <w:bookmarkStart w:id="895" w:name="_Toc151379219"/>
      <w:bookmarkStart w:id="896" w:name="_Toc151445401"/>
      <w:bookmarkStart w:id="897" w:name="_Toc160470468"/>
      <w:bookmarkStart w:id="898" w:name="_Toc164873612"/>
      <w:bookmarkStart w:id="899" w:name="_Toc180306232"/>
      <w:bookmarkStart w:id="900" w:name="_Toc195373971"/>
      <w:bookmarkStart w:id="901" w:name="_Toc211878812"/>
      <w:bookmarkStart w:id="902" w:name="_Toc218775128"/>
      <w:r w:rsidRPr="008344F0">
        <w:t>5.5.2.</w:t>
      </w:r>
      <w:r w:rsidR="003169C9">
        <w:t>5</w:t>
      </w:r>
      <w:r w:rsidRPr="008344F0">
        <w:t>.2</w:t>
      </w:r>
      <w:r w:rsidRPr="008344F0">
        <w:tab/>
      </w:r>
      <w:bookmarkEnd w:id="889"/>
      <w:bookmarkEnd w:id="890"/>
      <w:bookmarkEnd w:id="891"/>
      <w:bookmarkEnd w:id="892"/>
      <w:r w:rsidRPr="008344F0">
        <w:t xml:space="preserve">Transmission Quality Measurement </w:t>
      </w:r>
      <w:r w:rsidRPr="008344F0">
        <w:rPr>
          <w:lang w:val="en-US"/>
        </w:rPr>
        <w:t>Notification</w:t>
      </w:r>
      <w:bookmarkEnd w:id="893"/>
      <w:bookmarkEnd w:id="894"/>
      <w:bookmarkEnd w:id="895"/>
      <w:bookmarkEnd w:id="896"/>
      <w:bookmarkEnd w:id="897"/>
      <w:bookmarkEnd w:id="898"/>
      <w:bookmarkEnd w:id="899"/>
      <w:bookmarkEnd w:id="900"/>
      <w:bookmarkEnd w:id="901"/>
      <w:bookmarkEnd w:id="902"/>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903" w:name="_MON_1742563221"/>
    <w:bookmarkEnd w:id="903"/>
    <w:p w14:paraId="337017AA" w14:textId="13DA1C36" w:rsidR="00A23E50" w:rsidRPr="00535E7D" w:rsidRDefault="00E35F1E" w:rsidP="00A23E50">
      <w:pPr>
        <w:pStyle w:val="TH"/>
      </w:pPr>
      <w:r w:rsidRPr="00535E7D">
        <w:object w:dxaOrig="9620" w:dyaOrig="2749" w14:anchorId="15ECBDD9">
          <v:shape id="_x0000_i1051" type="#_x0000_t75" style="width:480pt;height:136.9pt" o:ole="">
            <v:imagedata r:id="rId61" o:title=""/>
          </v:shape>
          <o:OLEObject Type="Embed" ProgID="Word.Document.8" ShapeID="_x0000_i1051" DrawAspect="Content" ObjectID="_1829388582"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904" w:name="_Toc180306233"/>
      <w:bookmarkStart w:id="905" w:name="_Toc195373972"/>
      <w:bookmarkStart w:id="906" w:name="_Toc211878813"/>
      <w:bookmarkStart w:id="907" w:name="_Toc218775129"/>
      <w:r w:rsidRPr="008344F0">
        <w:t>5</w:t>
      </w:r>
      <w:r w:rsidRPr="00950EA7">
        <w:t>.5.2.</w:t>
      </w:r>
      <w:r>
        <w:t>6</w:t>
      </w:r>
      <w:r w:rsidRPr="00950EA7">
        <w:tab/>
      </w:r>
      <w:r w:rsidRPr="00464BF0">
        <w:t>SDD_TransmissionQualityMeasurement</w:t>
      </w:r>
      <w:r w:rsidRPr="00950EA7">
        <w:t>_</w:t>
      </w:r>
      <w:r>
        <w:t>Query</w:t>
      </w:r>
      <w:bookmarkEnd w:id="904"/>
      <w:bookmarkEnd w:id="905"/>
      <w:bookmarkEnd w:id="906"/>
      <w:bookmarkEnd w:id="907"/>
    </w:p>
    <w:p w14:paraId="62BA7B36" w14:textId="5B7A8FF7" w:rsidR="00245872" w:rsidRPr="00950EA7" w:rsidRDefault="00245872" w:rsidP="00245872">
      <w:pPr>
        <w:pStyle w:val="Heading5"/>
      </w:pPr>
      <w:bookmarkStart w:id="908" w:name="_Toc144024143"/>
      <w:bookmarkStart w:id="909" w:name="_Toc148176842"/>
      <w:bookmarkStart w:id="910" w:name="_Toc151379221"/>
      <w:bookmarkStart w:id="911" w:name="_Toc151445403"/>
      <w:bookmarkStart w:id="912" w:name="_Toc160470470"/>
      <w:bookmarkStart w:id="913" w:name="_Toc164873614"/>
      <w:bookmarkStart w:id="914" w:name="_Toc180306234"/>
      <w:bookmarkStart w:id="915" w:name="_Toc195373973"/>
      <w:bookmarkStart w:id="916" w:name="_Toc211878814"/>
      <w:bookmarkStart w:id="917" w:name="_Toc218775130"/>
      <w:r w:rsidRPr="00950EA7">
        <w:t>5.5.2.</w:t>
      </w:r>
      <w:r w:rsidR="002227CA">
        <w:t>6</w:t>
      </w:r>
      <w:r w:rsidRPr="00950EA7">
        <w:t>.1</w:t>
      </w:r>
      <w:r w:rsidRPr="00950EA7">
        <w:tab/>
        <w:t>General</w:t>
      </w:r>
      <w:bookmarkEnd w:id="908"/>
      <w:bookmarkEnd w:id="909"/>
      <w:bookmarkEnd w:id="910"/>
      <w:bookmarkEnd w:id="911"/>
      <w:bookmarkEnd w:id="912"/>
      <w:bookmarkEnd w:id="913"/>
      <w:bookmarkEnd w:id="914"/>
      <w:bookmarkEnd w:id="915"/>
      <w:bookmarkEnd w:id="916"/>
      <w:bookmarkEnd w:id="917"/>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918" w:name="_Toc144024144"/>
      <w:bookmarkStart w:id="919" w:name="_Toc148176843"/>
      <w:bookmarkStart w:id="920" w:name="_Toc151379222"/>
      <w:bookmarkStart w:id="921" w:name="_Toc151445404"/>
      <w:bookmarkStart w:id="922" w:name="_Toc160470471"/>
      <w:bookmarkStart w:id="923" w:name="_Toc164873615"/>
      <w:bookmarkStart w:id="924" w:name="_Toc180306235"/>
      <w:bookmarkStart w:id="925" w:name="_Toc195373974"/>
      <w:bookmarkStart w:id="926" w:name="_Toc211878815"/>
      <w:bookmarkStart w:id="927" w:name="_Toc218775131"/>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918"/>
      <w:bookmarkEnd w:id="919"/>
      <w:bookmarkEnd w:id="920"/>
      <w:bookmarkEnd w:id="921"/>
      <w:bookmarkEnd w:id="922"/>
      <w:bookmarkEnd w:id="923"/>
      <w:bookmarkEnd w:id="924"/>
      <w:bookmarkEnd w:id="925"/>
      <w:bookmarkEnd w:id="926"/>
      <w:bookmarkEnd w:id="927"/>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928" w:name="_MON_1759252638"/>
    <w:bookmarkEnd w:id="928"/>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29388583"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929" w:name="_Toc144024145"/>
      <w:r w:rsidRPr="004D3578">
        <w:br w:type="page"/>
      </w:r>
      <w:bookmarkStart w:id="930" w:name="_Toc148176844"/>
      <w:bookmarkStart w:id="931" w:name="_Toc151379223"/>
      <w:bookmarkStart w:id="932" w:name="_Toc151445405"/>
      <w:bookmarkStart w:id="933" w:name="_Toc160470472"/>
      <w:bookmarkStart w:id="934" w:name="_Toc164873616"/>
      <w:bookmarkStart w:id="935" w:name="_Toc180306236"/>
      <w:bookmarkStart w:id="936" w:name="_Toc195373975"/>
      <w:bookmarkStart w:id="937" w:name="_Toc211878816"/>
      <w:bookmarkStart w:id="938" w:name="_Toc218775132"/>
      <w:r w:rsidRPr="00D46D17">
        <w:t>5.6</w:t>
      </w:r>
      <w:r w:rsidRPr="00D46D17">
        <w:tab/>
        <w:t>SDD_PolicyConfiguration</w:t>
      </w:r>
      <w:bookmarkEnd w:id="930"/>
      <w:bookmarkEnd w:id="931"/>
      <w:bookmarkEnd w:id="932"/>
      <w:bookmarkEnd w:id="933"/>
      <w:bookmarkEnd w:id="934"/>
      <w:bookmarkEnd w:id="935"/>
      <w:bookmarkEnd w:id="936"/>
      <w:bookmarkEnd w:id="937"/>
      <w:bookmarkEnd w:id="938"/>
    </w:p>
    <w:p w14:paraId="1CD8DAB0" w14:textId="77777777" w:rsidR="00702293" w:rsidRPr="00D46D17" w:rsidRDefault="00702293" w:rsidP="00702293">
      <w:pPr>
        <w:pStyle w:val="Heading3"/>
      </w:pPr>
      <w:bookmarkStart w:id="939" w:name="_Toc148176845"/>
      <w:bookmarkStart w:id="940" w:name="_Toc151379224"/>
      <w:bookmarkStart w:id="941" w:name="_Toc151445406"/>
      <w:bookmarkStart w:id="942" w:name="_Toc160470473"/>
      <w:bookmarkStart w:id="943" w:name="_Toc164873617"/>
      <w:bookmarkStart w:id="944" w:name="_Toc180306237"/>
      <w:bookmarkStart w:id="945" w:name="_Toc195373976"/>
      <w:bookmarkStart w:id="946" w:name="_Toc211878817"/>
      <w:bookmarkStart w:id="947" w:name="_Toc218775133"/>
      <w:r w:rsidRPr="00D46D17">
        <w:t>5.6.1</w:t>
      </w:r>
      <w:r w:rsidRPr="00D46D17">
        <w:tab/>
        <w:t>Service Description</w:t>
      </w:r>
      <w:bookmarkEnd w:id="939"/>
      <w:bookmarkEnd w:id="940"/>
      <w:bookmarkEnd w:id="941"/>
      <w:bookmarkEnd w:id="942"/>
      <w:bookmarkEnd w:id="943"/>
      <w:bookmarkEnd w:id="944"/>
      <w:bookmarkEnd w:id="945"/>
      <w:bookmarkEnd w:id="946"/>
      <w:bookmarkEnd w:id="947"/>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948" w:name="_Toc148176846"/>
      <w:bookmarkStart w:id="949" w:name="_Toc151379225"/>
      <w:bookmarkStart w:id="950" w:name="_Toc151445407"/>
      <w:bookmarkStart w:id="951" w:name="_Toc160470474"/>
      <w:bookmarkStart w:id="952" w:name="_Toc164873618"/>
      <w:bookmarkStart w:id="953" w:name="_Toc180306238"/>
      <w:bookmarkStart w:id="954" w:name="_Toc195373977"/>
      <w:bookmarkStart w:id="955" w:name="_Toc211878818"/>
      <w:bookmarkStart w:id="956" w:name="_Toc218775134"/>
      <w:r w:rsidRPr="00D46D17">
        <w:t>5.6.2</w:t>
      </w:r>
      <w:r w:rsidRPr="00D46D17">
        <w:tab/>
        <w:t>Service Operations</w:t>
      </w:r>
      <w:bookmarkEnd w:id="948"/>
      <w:bookmarkEnd w:id="949"/>
      <w:bookmarkEnd w:id="950"/>
      <w:bookmarkEnd w:id="951"/>
      <w:bookmarkEnd w:id="952"/>
      <w:bookmarkEnd w:id="953"/>
      <w:bookmarkEnd w:id="954"/>
      <w:bookmarkEnd w:id="955"/>
      <w:bookmarkEnd w:id="956"/>
    </w:p>
    <w:p w14:paraId="329D1278" w14:textId="77777777" w:rsidR="00702293" w:rsidRPr="00D46D17" w:rsidRDefault="00702293" w:rsidP="00702293">
      <w:pPr>
        <w:pStyle w:val="Heading4"/>
      </w:pPr>
      <w:bookmarkStart w:id="957" w:name="_Toc148176847"/>
      <w:bookmarkStart w:id="958" w:name="_Toc151379226"/>
      <w:bookmarkStart w:id="959" w:name="_Toc151445408"/>
      <w:bookmarkStart w:id="960" w:name="_Toc160470475"/>
      <w:bookmarkStart w:id="961" w:name="_Toc164873619"/>
      <w:bookmarkStart w:id="962" w:name="_Toc180306239"/>
      <w:bookmarkStart w:id="963" w:name="_Toc195373978"/>
      <w:bookmarkStart w:id="964" w:name="_Toc211878819"/>
      <w:bookmarkStart w:id="965" w:name="_Toc218775135"/>
      <w:r w:rsidRPr="00D46D17">
        <w:t>5.6.2.1</w:t>
      </w:r>
      <w:r w:rsidRPr="00D46D17">
        <w:tab/>
        <w:t>Introduction</w:t>
      </w:r>
      <w:bookmarkEnd w:id="957"/>
      <w:bookmarkEnd w:id="958"/>
      <w:bookmarkEnd w:id="959"/>
      <w:bookmarkEnd w:id="960"/>
      <w:bookmarkEnd w:id="961"/>
      <w:bookmarkEnd w:id="962"/>
      <w:bookmarkEnd w:id="963"/>
      <w:bookmarkEnd w:id="964"/>
      <w:bookmarkEnd w:id="965"/>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966" w:name="_Toc148176848"/>
      <w:bookmarkStart w:id="967" w:name="_Toc151379227"/>
      <w:bookmarkStart w:id="968" w:name="_Toc151445409"/>
      <w:bookmarkStart w:id="969" w:name="_Toc160470476"/>
      <w:bookmarkStart w:id="970" w:name="_Toc164873620"/>
      <w:bookmarkStart w:id="971" w:name="_Toc180306240"/>
      <w:bookmarkStart w:id="972" w:name="_Toc195373979"/>
      <w:bookmarkStart w:id="973" w:name="_Toc211878820"/>
      <w:bookmarkStart w:id="974" w:name="_Toc218775136"/>
      <w:r w:rsidRPr="00D46D17">
        <w:t>5.6.2.2</w:t>
      </w:r>
      <w:r w:rsidRPr="00D46D17">
        <w:tab/>
        <w:t>SDD_PolicyConfiguration_Create</w:t>
      </w:r>
      <w:bookmarkEnd w:id="966"/>
      <w:bookmarkEnd w:id="967"/>
      <w:bookmarkEnd w:id="968"/>
      <w:bookmarkEnd w:id="969"/>
      <w:bookmarkEnd w:id="970"/>
      <w:bookmarkEnd w:id="971"/>
      <w:bookmarkEnd w:id="972"/>
      <w:bookmarkEnd w:id="973"/>
      <w:bookmarkEnd w:id="974"/>
    </w:p>
    <w:p w14:paraId="4E424D42" w14:textId="77777777" w:rsidR="00702293" w:rsidRPr="00D46D17" w:rsidRDefault="00702293" w:rsidP="00702293">
      <w:pPr>
        <w:pStyle w:val="Heading5"/>
      </w:pPr>
      <w:bookmarkStart w:id="975" w:name="_Toc148176849"/>
      <w:bookmarkStart w:id="976" w:name="_Toc151379228"/>
      <w:bookmarkStart w:id="977" w:name="_Toc151445410"/>
      <w:bookmarkStart w:id="978" w:name="_Toc160470477"/>
      <w:bookmarkStart w:id="979" w:name="_Toc164873621"/>
      <w:bookmarkStart w:id="980" w:name="_Toc180306241"/>
      <w:bookmarkStart w:id="981" w:name="_Toc195373980"/>
      <w:bookmarkStart w:id="982" w:name="_Toc211878821"/>
      <w:bookmarkStart w:id="983" w:name="_Toc218775137"/>
      <w:r w:rsidRPr="00D46D17">
        <w:t>5.6.2.2.1</w:t>
      </w:r>
      <w:r w:rsidRPr="00D46D17">
        <w:tab/>
        <w:t>General</w:t>
      </w:r>
      <w:bookmarkEnd w:id="975"/>
      <w:bookmarkEnd w:id="976"/>
      <w:bookmarkEnd w:id="977"/>
      <w:bookmarkEnd w:id="978"/>
      <w:bookmarkEnd w:id="979"/>
      <w:bookmarkEnd w:id="980"/>
      <w:bookmarkEnd w:id="981"/>
      <w:bookmarkEnd w:id="982"/>
      <w:bookmarkEnd w:id="983"/>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984" w:name="_Toc148176850"/>
      <w:bookmarkStart w:id="985" w:name="_Toc151379229"/>
      <w:bookmarkStart w:id="986" w:name="_Toc151445411"/>
      <w:bookmarkStart w:id="987" w:name="_Toc160470478"/>
      <w:bookmarkStart w:id="988" w:name="_Toc164873622"/>
      <w:bookmarkStart w:id="989" w:name="_Toc180306242"/>
      <w:bookmarkStart w:id="990" w:name="_Toc195373981"/>
      <w:bookmarkStart w:id="991" w:name="_Toc211878822"/>
      <w:bookmarkStart w:id="992" w:name="_Toc218775138"/>
      <w:r w:rsidRPr="00D46D17">
        <w:t>5.6.2.2.2</w:t>
      </w:r>
      <w:r w:rsidRPr="00D46D17">
        <w:tab/>
        <w:t>Policy Configuration Creation</w:t>
      </w:r>
      <w:bookmarkEnd w:id="984"/>
      <w:bookmarkEnd w:id="985"/>
      <w:bookmarkEnd w:id="986"/>
      <w:bookmarkEnd w:id="987"/>
      <w:bookmarkEnd w:id="988"/>
      <w:bookmarkEnd w:id="989"/>
      <w:bookmarkEnd w:id="990"/>
      <w:bookmarkEnd w:id="991"/>
      <w:bookmarkEnd w:id="992"/>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993" w:name="_MON_1756650394"/>
    <w:bookmarkEnd w:id="993"/>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29388584"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t>1.</w:t>
      </w:r>
      <w:r w:rsidRPr="00D46D17">
        <w:tab/>
        <w:t xml:space="preserve">In order to create a new SEALDD Policy Configuration, the </w:t>
      </w:r>
      <w:r w:rsidRPr="00D46D17">
        <w:rPr>
          <w:noProof/>
          <w:lang w:eastAsia="zh-CN"/>
        </w:rPr>
        <w:t xml:space="preserve">service consumer </w:t>
      </w:r>
      <w:r w:rsidRPr="00D46D17">
        <w:t>shall send an HTTP POST request to the SEALDD Server targeting the URI of the "Policy Configurations" collection resource, with the request body including the PolicyConfig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994" w:name="_Toc148176851"/>
      <w:bookmarkStart w:id="995" w:name="_Toc151379230"/>
      <w:bookmarkStart w:id="996" w:name="_Toc151445412"/>
      <w:bookmarkStart w:id="997" w:name="_Toc160470479"/>
      <w:bookmarkStart w:id="998" w:name="_Toc164873623"/>
      <w:bookmarkStart w:id="999" w:name="_Toc180306243"/>
      <w:bookmarkStart w:id="1000" w:name="_Toc195373982"/>
      <w:bookmarkStart w:id="1001" w:name="_Toc211878823"/>
      <w:bookmarkStart w:id="1002" w:name="_Toc218775139"/>
      <w:r w:rsidRPr="00D46D17">
        <w:t>5.6.2.3</w:t>
      </w:r>
      <w:r w:rsidRPr="00D46D17">
        <w:tab/>
        <w:t>SDD_PolicyConfiguration_Update</w:t>
      </w:r>
      <w:bookmarkEnd w:id="994"/>
      <w:bookmarkEnd w:id="995"/>
      <w:bookmarkEnd w:id="996"/>
      <w:bookmarkEnd w:id="997"/>
      <w:bookmarkEnd w:id="998"/>
      <w:bookmarkEnd w:id="999"/>
      <w:bookmarkEnd w:id="1000"/>
      <w:bookmarkEnd w:id="1001"/>
      <w:bookmarkEnd w:id="1002"/>
    </w:p>
    <w:p w14:paraId="26D575C2" w14:textId="77777777" w:rsidR="00702293" w:rsidRPr="00D46D17" w:rsidRDefault="00702293" w:rsidP="00702293">
      <w:pPr>
        <w:pStyle w:val="Heading5"/>
      </w:pPr>
      <w:bookmarkStart w:id="1003" w:name="_Toc148176852"/>
      <w:bookmarkStart w:id="1004" w:name="_Toc151379231"/>
      <w:bookmarkStart w:id="1005" w:name="_Toc151445413"/>
      <w:bookmarkStart w:id="1006" w:name="_Toc160470480"/>
      <w:bookmarkStart w:id="1007" w:name="_Toc164873624"/>
      <w:bookmarkStart w:id="1008" w:name="_Toc180306244"/>
      <w:bookmarkStart w:id="1009" w:name="_Toc195373983"/>
      <w:bookmarkStart w:id="1010" w:name="_Toc211878824"/>
      <w:bookmarkStart w:id="1011" w:name="_Toc218775140"/>
      <w:r w:rsidRPr="00D46D17">
        <w:t>5.6.2.3.1</w:t>
      </w:r>
      <w:r w:rsidRPr="00D46D17">
        <w:tab/>
        <w:t>General</w:t>
      </w:r>
      <w:bookmarkEnd w:id="1003"/>
      <w:bookmarkEnd w:id="1004"/>
      <w:bookmarkEnd w:id="1005"/>
      <w:bookmarkEnd w:id="1006"/>
      <w:bookmarkEnd w:id="1007"/>
      <w:bookmarkEnd w:id="1008"/>
      <w:bookmarkEnd w:id="1009"/>
      <w:bookmarkEnd w:id="1010"/>
      <w:bookmarkEnd w:id="1011"/>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1012" w:name="_Toc148176853"/>
      <w:bookmarkStart w:id="1013" w:name="_Toc151379232"/>
      <w:bookmarkStart w:id="1014" w:name="_Toc151445414"/>
      <w:bookmarkStart w:id="1015" w:name="_Toc160470481"/>
      <w:bookmarkStart w:id="1016" w:name="_Toc164873625"/>
      <w:bookmarkStart w:id="1017" w:name="_Toc180306245"/>
      <w:bookmarkStart w:id="1018" w:name="_Toc195373984"/>
      <w:bookmarkStart w:id="1019" w:name="_Toc211878825"/>
      <w:bookmarkStart w:id="1020" w:name="_Toc218775141"/>
      <w:r w:rsidRPr="00D46D17">
        <w:t>5.6.2.3.2</w:t>
      </w:r>
      <w:r w:rsidRPr="00D46D17">
        <w:tab/>
        <w:t>Policy Configuration Update</w:t>
      </w:r>
      <w:bookmarkEnd w:id="1012"/>
      <w:bookmarkEnd w:id="1013"/>
      <w:bookmarkEnd w:id="1014"/>
      <w:bookmarkEnd w:id="1015"/>
      <w:bookmarkEnd w:id="1016"/>
      <w:bookmarkEnd w:id="1017"/>
      <w:bookmarkEnd w:id="1018"/>
      <w:bookmarkEnd w:id="1019"/>
      <w:bookmarkEnd w:id="1020"/>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29388585"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1021" w:name="_Toc148176854"/>
      <w:bookmarkStart w:id="1022" w:name="_Toc151379233"/>
      <w:bookmarkStart w:id="1023" w:name="_Toc151445415"/>
      <w:bookmarkStart w:id="1024" w:name="_Toc160470482"/>
      <w:bookmarkStart w:id="1025" w:name="_Toc164873626"/>
      <w:bookmarkStart w:id="1026" w:name="_Toc180306246"/>
      <w:bookmarkStart w:id="1027" w:name="_Toc195373985"/>
      <w:bookmarkStart w:id="1028" w:name="_Toc211878826"/>
      <w:bookmarkStart w:id="1029" w:name="_Toc218775142"/>
      <w:r w:rsidRPr="00D46D17">
        <w:t>5.6.2.4</w:t>
      </w:r>
      <w:r w:rsidRPr="00D46D17">
        <w:tab/>
        <w:t>SDD_PolicyConfiguration_Delete</w:t>
      </w:r>
      <w:bookmarkEnd w:id="1021"/>
      <w:bookmarkEnd w:id="1022"/>
      <w:bookmarkEnd w:id="1023"/>
      <w:bookmarkEnd w:id="1024"/>
      <w:bookmarkEnd w:id="1025"/>
      <w:bookmarkEnd w:id="1026"/>
      <w:bookmarkEnd w:id="1027"/>
      <w:bookmarkEnd w:id="1028"/>
      <w:bookmarkEnd w:id="1029"/>
    </w:p>
    <w:p w14:paraId="413B8FEB" w14:textId="77777777" w:rsidR="00702293" w:rsidRPr="00D46D17" w:rsidRDefault="00702293" w:rsidP="00702293">
      <w:pPr>
        <w:pStyle w:val="Heading5"/>
      </w:pPr>
      <w:bookmarkStart w:id="1030" w:name="_Toc148176855"/>
      <w:bookmarkStart w:id="1031" w:name="_Toc151379234"/>
      <w:bookmarkStart w:id="1032" w:name="_Toc151445416"/>
      <w:bookmarkStart w:id="1033" w:name="_Toc160470483"/>
      <w:bookmarkStart w:id="1034" w:name="_Toc164873627"/>
      <w:bookmarkStart w:id="1035" w:name="_Toc180306247"/>
      <w:bookmarkStart w:id="1036" w:name="_Toc195373986"/>
      <w:bookmarkStart w:id="1037" w:name="_Toc211878827"/>
      <w:bookmarkStart w:id="1038" w:name="_Toc218775143"/>
      <w:r w:rsidRPr="00D46D17">
        <w:t>5.6.2.4.1</w:t>
      </w:r>
      <w:r w:rsidRPr="00D46D17">
        <w:tab/>
        <w:t>General</w:t>
      </w:r>
      <w:bookmarkEnd w:id="1030"/>
      <w:bookmarkEnd w:id="1031"/>
      <w:bookmarkEnd w:id="1032"/>
      <w:bookmarkEnd w:id="1033"/>
      <w:bookmarkEnd w:id="1034"/>
      <w:bookmarkEnd w:id="1035"/>
      <w:bookmarkEnd w:id="1036"/>
      <w:bookmarkEnd w:id="1037"/>
      <w:bookmarkEnd w:id="1038"/>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1039" w:name="_Toc148176856"/>
      <w:bookmarkStart w:id="1040" w:name="_Toc151379235"/>
      <w:bookmarkStart w:id="1041" w:name="_Toc151445417"/>
      <w:bookmarkStart w:id="1042" w:name="_Toc160470484"/>
      <w:bookmarkStart w:id="1043" w:name="_Toc164873628"/>
      <w:bookmarkStart w:id="1044" w:name="_Toc180306248"/>
      <w:bookmarkStart w:id="1045" w:name="_Toc195373987"/>
      <w:bookmarkStart w:id="1046" w:name="_Toc211878828"/>
      <w:bookmarkStart w:id="1047" w:name="_Toc218775144"/>
      <w:r w:rsidRPr="00D46D17">
        <w:t>5.6.2.4.2</w:t>
      </w:r>
      <w:r w:rsidRPr="00D46D17">
        <w:tab/>
        <w:t>Policy Configuration Deletion</w:t>
      </w:r>
      <w:bookmarkEnd w:id="1039"/>
      <w:bookmarkEnd w:id="1040"/>
      <w:bookmarkEnd w:id="1041"/>
      <w:bookmarkEnd w:id="1042"/>
      <w:bookmarkEnd w:id="1043"/>
      <w:bookmarkEnd w:id="1044"/>
      <w:bookmarkEnd w:id="1045"/>
      <w:bookmarkEnd w:id="1046"/>
      <w:bookmarkEnd w:id="1047"/>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29388586"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1048" w:name="_Toc180306249"/>
      <w:bookmarkStart w:id="1049" w:name="_Toc195373988"/>
      <w:bookmarkStart w:id="1050" w:name="_Toc211878829"/>
      <w:bookmarkStart w:id="1051" w:name="_Toc218775145"/>
      <w:r w:rsidR="00656BB9">
        <w:t>5.7</w:t>
      </w:r>
      <w:r w:rsidR="00656BB9" w:rsidRPr="00D46D17">
        <w:tab/>
      </w:r>
      <w:r w:rsidR="00656BB9">
        <w:t>SDD_BDT</w:t>
      </w:r>
      <w:bookmarkEnd w:id="1048"/>
      <w:bookmarkEnd w:id="1049"/>
      <w:bookmarkEnd w:id="1050"/>
      <w:bookmarkEnd w:id="1051"/>
    </w:p>
    <w:p w14:paraId="64504B12" w14:textId="77777777" w:rsidR="00656BB9" w:rsidRPr="00D46D17" w:rsidRDefault="00656BB9" w:rsidP="00656BB9">
      <w:pPr>
        <w:pStyle w:val="Heading3"/>
      </w:pPr>
      <w:bookmarkStart w:id="1052" w:name="_Toc180306250"/>
      <w:bookmarkStart w:id="1053" w:name="_Toc195373989"/>
      <w:bookmarkStart w:id="1054" w:name="_Toc211878830"/>
      <w:bookmarkStart w:id="1055" w:name="_Toc218775146"/>
      <w:r>
        <w:t>5.7</w:t>
      </w:r>
      <w:r w:rsidRPr="00D46D17">
        <w:t>.1</w:t>
      </w:r>
      <w:r w:rsidRPr="00D46D17">
        <w:tab/>
        <w:t>Service Description</w:t>
      </w:r>
      <w:bookmarkEnd w:id="1052"/>
      <w:bookmarkEnd w:id="1053"/>
      <w:bookmarkEnd w:id="1054"/>
      <w:bookmarkEnd w:id="1055"/>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1056" w:name="_Toc180306251"/>
      <w:bookmarkStart w:id="1057" w:name="_Toc195373990"/>
      <w:bookmarkStart w:id="1058" w:name="_Toc211878831"/>
      <w:bookmarkStart w:id="1059" w:name="_Toc218775147"/>
      <w:r>
        <w:t>5.7</w:t>
      </w:r>
      <w:r w:rsidRPr="00D46D17">
        <w:t>.2</w:t>
      </w:r>
      <w:r w:rsidRPr="00D46D17">
        <w:tab/>
        <w:t>Service Operations</w:t>
      </w:r>
      <w:bookmarkEnd w:id="1056"/>
      <w:bookmarkEnd w:id="1057"/>
      <w:bookmarkEnd w:id="1058"/>
      <w:bookmarkEnd w:id="1059"/>
    </w:p>
    <w:p w14:paraId="77EE43AB" w14:textId="77777777" w:rsidR="00656BB9" w:rsidRPr="00D46D17" w:rsidRDefault="00656BB9" w:rsidP="00656BB9">
      <w:pPr>
        <w:pStyle w:val="Heading4"/>
      </w:pPr>
      <w:bookmarkStart w:id="1060" w:name="_Toc180306252"/>
      <w:bookmarkStart w:id="1061" w:name="_Toc195373991"/>
      <w:bookmarkStart w:id="1062" w:name="_Toc211878832"/>
      <w:bookmarkStart w:id="1063" w:name="_Toc218775148"/>
      <w:r>
        <w:t>5.7</w:t>
      </w:r>
      <w:r w:rsidRPr="00D46D17">
        <w:t>.2.1</w:t>
      </w:r>
      <w:r w:rsidRPr="00D46D17">
        <w:tab/>
        <w:t>Introduction</w:t>
      </w:r>
      <w:bookmarkEnd w:id="1060"/>
      <w:bookmarkEnd w:id="1061"/>
      <w:bookmarkEnd w:id="1062"/>
      <w:bookmarkEnd w:id="1063"/>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1064" w:name="_Toc180306253"/>
      <w:bookmarkStart w:id="1065" w:name="_Toc195373992"/>
      <w:bookmarkStart w:id="1066" w:name="_Toc211878833"/>
      <w:bookmarkStart w:id="1067" w:name="_Toc218775149"/>
      <w:r>
        <w:t>5.7</w:t>
      </w:r>
      <w:r w:rsidRPr="00D46D17">
        <w:t>.2.2</w:t>
      </w:r>
      <w:r w:rsidRPr="00D46D17">
        <w:tab/>
      </w:r>
      <w:r>
        <w:t>SDD_BDT</w:t>
      </w:r>
      <w:r w:rsidRPr="00D46D17">
        <w:t>_</w:t>
      </w:r>
      <w:r>
        <w:t>Subscribe</w:t>
      </w:r>
      <w:bookmarkEnd w:id="1064"/>
      <w:bookmarkEnd w:id="1065"/>
      <w:bookmarkEnd w:id="1066"/>
      <w:bookmarkEnd w:id="1067"/>
    </w:p>
    <w:p w14:paraId="79316A64" w14:textId="77777777" w:rsidR="00656BB9" w:rsidRPr="00D46D17" w:rsidRDefault="00656BB9" w:rsidP="00656BB9">
      <w:pPr>
        <w:pStyle w:val="Heading5"/>
      </w:pPr>
      <w:bookmarkStart w:id="1068" w:name="_Toc180306254"/>
      <w:bookmarkStart w:id="1069" w:name="_Toc195373993"/>
      <w:bookmarkStart w:id="1070" w:name="_Toc211878834"/>
      <w:bookmarkStart w:id="1071" w:name="_Toc218775150"/>
      <w:r>
        <w:t>5.7</w:t>
      </w:r>
      <w:r w:rsidRPr="00D46D17">
        <w:t>.2.2.1</w:t>
      </w:r>
      <w:r w:rsidRPr="00D46D17">
        <w:tab/>
        <w:t>General</w:t>
      </w:r>
      <w:bookmarkEnd w:id="1068"/>
      <w:bookmarkEnd w:id="1069"/>
      <w:bookmarkEnd w:id="1070"/>
      <w:bookmarkEnd w:id="1071"/>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1072" w:name="_Toc180306255"/>
      <w:bookmarkStart w:id="1073" w:name="_Toc195373994"/>
      <w:bookmarkStart w:id="1074" w:name="_Toc211878835"/>
      <w:bookmarkStart w:id="1075" w:name="_Toc218775151"/>
      <w:r>
        <w:t>5.7</w:t>
      </w:r>
      <w:r w:rsidRPr="00D46D17">
        <w:t>.2.2.2</w:t>
      </w:r>
      <w:r w:rsidRPr="00D46D17">
        <w:tab/>
      </w:r>
      <w:r>
        <w:t>BDT Subscription</w:t>
      </w:r>
      <w:r w:rsidRPr="00A3407F">
        <w:t xml:space="preserve"> </w:t>
      </w:r>
      <w:r>
        <w:t>Creation</w:t>
      </w:r>
      <w:bookmarkEnd w:id="1072"/>
      <w:bookmarkEnd w:id="1073"/>
      <w:bookmarkEnd w:id="1074"/>
      <w:bookmarkEnd w:id="1075"/>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1076" w:name="_MON_1790651302"/>
    <w:bookmarkEnd w:id="1076"/>
    <w:p w14:paraId="29BE1AD2" w14:textId="77777777" w:rsidR="00656BB9" w:rsidRPr="00D46D17" w:rsidRDefault="00656BB9" w:rsidP="00656BB9">
      <w:pPr>
        <w:pStyle w:val="TF"/>
      </w:pPr>
      <w:r w:rsidRPr="00D46D17">
        <w:object w:dxaOrig="9620" w:dyaOrig="2508" w14:anchorId="53DBE289">
          <v:shape id="_x0000_i1056" type="#_x0000_t75" style="width:481.65pt;height:125.45pt" o:ole="">
            <v:imagedata r:id="rId71" o:title=""/>
          </v:shape>
          <o:OLEObject Type="Embed" ProgID="Word.Document.8" ShapeID="_x0000_i1056" DrawAspect="Content" ObjectID="_1829388587"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1077" w:name="_Toc180306256"/>
      <w:bookmarkStart w:id="1078" w:name="_Toc195373995"/>
      <w:bookmarkStart w:id="1079" w:name="_Toc211878836"/>
      <w:bookmarkStart w:id="1080" w:name="_Toc218775152"/>
      <w:r>
        <w:t>5.7</w:t>
      </w:r>
      <w:r w:rsidRPr="00D46D17">
        <w:t>.2.3</w:t>
      </w:r>
      <w:r w:rsidRPr="00D46D17">
        <w:tab/>
      </w:r>
      <w:r>
        <w:t>SDD_BDT</w:t>
      </w:r>
      <w:r w:rsidRPr="00D46D17">
        <w:t>_Update</w:t>
      </w:r>
      <w:bookmarkEnd w:id="1077"/>
      <w:bookmarkEnd w:id="1078"/>
      <w:bookmarkEnd w:id="1079"/>
      <w:bookmarkEnd w:id="1080"/>
    </w:p>
    <w:p w14:paraId="500D3E3E" w14:textId="77777777" w:rsidR="00656BB9" w:rsidRPr="00D46D17" w:rsidRDefault="00656BB9" w:rsidP="00656BB9">
      <w:pPr>
        <w:pStyle w:val="Heading5"/>
      </w:pPr>
      <w:bookmarkStart w:id="1081" w:name="_Toc180306257"/>
      <w:bookmarkStart w:id="1082" w:name="_Toc195373996"/>
      <w:bookmarkStart w:id="1083" w:name="_Toc211878837"/>
      <w:bookmarkStart w:id="1084" w:name="_Toc218775153"/>
      <w:r>
        <w:t>5.7</w:t>
      </w:r>
      <w:r w:rsidRPr="00D46D17">
        <w:t>.2.3.1</w:t>
      </w:r>
      <w:r w:rsidRPr="00D46D17">
        <w:tab/>
        <w:t>General</w:t>
      </w:r>
      <w:bookmarkEnd w:id="1081"/>
      <w:bookmarkEnd w:id="1082"/>
      <w:bookmarkEnd w:id="1083"/>
      <w:bookmarkEnd w:id="1084"/>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1085" w:name="_Toc180306258"/>
      <w:bookmarkStart w:id="1086" w:name="_Toc195373997"/>
      <w:bookmarkStart w:id="1087" w:name="_Toc211878838"/>
      <w:bookmarkStart w:id="1088" w:name="_Toc218775154"/>
      <w:r>
        <w:t>5.7</w:t>
      </w:r>
      <w:r w:rsidRPr="00D46D17">
        <w:t>.2.3.2</w:t>
      </w:r>
      <w:r w:rsidRPr="00D46D17">
        <w:tab/>
      </w:r>
      <w:r>
        <w:t>BDT</w:t>
      </w:r>
      <w:r w:rsidRPr="00D46D17">
        <w:t xml:space="preserve"> </w:t>
      </w:r>
      <w:r>
        <w:t xml:space="preserve">Subscription </w:t>
      </w:r>
      <w:r w:rsidRPr="00D46D17">
        <w:t>Update</w:t>
      </w:r>
      <w:bookmarkEnd w:id="1085"/>
      <w:bookmarkEnd w:id="1086"/>
      <w:bookmarkEnd w:id="1087"/>
      <w:bookmarkEnd w:id="1088"/>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1089" w:name="_MON_1790651430"/>
    <w:bookmarkEnd w:id="1089"/>
    <w:p w14:paraId="06AAB081" w14:textId="77777777" w:rsidR="00656BB9" w:rsidRPr="00D46D17" w:rsidRDefault="00656BB9" w:rsidP="00656BB9">
      <w:pPr>
        <w:pStyle w:val="TH"/>
      </w:pPr>
      <w:r w:rsidRPr="00D46D17">
        <w:object w:dxaOrig="9620" w:dyaOrig="3089" w14:anchorId="358E8B0B">
          <v:shape id="_x0000_i1057" type="#_x0000_t75" style="width:481.65pt;height:154.35pt" o:ole="">
            <v:imagedata r:id="rId73" o:title=""/>
          </v:shape>
          <o:OLEObject Type="Embed" ProgID="Word.Document.8" ShapeID="_x0000_i1057" DrawAspect="Content" ObjectID="_1829388588"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1090" w:name="_Toc180306259"/>
      <w:bookmarkStart w:id="1091" w:name="_Toc195373998"/>
      <w:bookmarkStart w:id="1092" w:name="_Toc211878839"/>
      <w:bookmarkStart w:id="1093" w:name="_Toc218775155"/>
      <w:r>
        <w:t>5.7</w:t>
      </w:r>
      <w:r w:rsidRPr="00D46D17">
        <w:t>.2.4</w:t>
      </w:r>
      <w:r w:rsidRPr="00D46D17">
        <w:tab/>
      </w:r>
      <w:r>
        <w:t>SDD_BDT</w:t>
      </w:r>
      <w:r w:rsidRPr="00D46D17">
        <w:t>_Delete</w:t>
      </w:r>
      <w:bookmarkEnd w:id="1090"/>
      <w:bookmarkEnd w:id="1091"/>
      <w:bookmarkEnd w:id="1092"/>
      <w:bookmarkEnd w:id="1093"/>
    </w:p>
    <w:p w14:paraId="32D4B80F" w14:textId="77777777" w:rsidR="00656BB9" w:rsidRPr="00D46D17" w:rsidRDefault="00656BB9" w:rsidP="00656BB9">
      <w:pPr>
        <w:pStyle w:val="Heading5"/>
      </w:pPr>
      <w:bookmarkStart w:id="1094" w:name="_Toc180306260"/>
      <w:bookmarkStart w:id="1095" w:name="_Toc195373999"/>
      <w:bookmarkStart w:id="1096" w:name="_Toc211878840"/>
      <w:bookmarkStart w:id="1097" w:name="_Toc218775156"/>
      <w:r>
        <w:t>5.7</w:t>
      </w:r>
      <w:r w:rsidRPr="00D46D17">
        <w:t>.2.4.1</w:t>
      </w:r>
      <w:r w:rsidRPr="00D46D17">
        <w:tab/>
        <w:t>General</w:t>
      </w:r>
      <w:bookmarkEnd w:id="1094"/>
      <w:bookmarkEnd w:id="1095"/>
      <w:bookmarkEnd w:id="1096"/>
      <w:bookmarkEnd w:id="1097"/>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1098" w:name="_Toc180306261"/>
      <w:bookmarkStart w:id="1099" w:name="_Toc195374000"/>
      <w:bookmarkStart w:id="1100" w:name="_Toc211878841"/>
      <w:bookmarkStart w:id="1101" w:name="_Toc218775157"/>
      <w:r>
        <w:t>5.7</w:t>
      </w:r>
      <w:r w:rsidRPr="00D46D17">
        <w:t>.2.4.2</w:t>
      </w:r>
      <w:r w:rsidRPr="00D46D17">
        <w:tab/>
      </w:r>
      <w:r>
        <w:t>BDT</w:t>
      </w:r>
      <w:r w:rsidRPr="00D46D17">
        <w:t xml:space="preserve"> </w:t>
      </w:r>
      <w:r>
        <w:t xml:space="preserve">Subscription </w:t>
      </w:r>
      <w:r w:rsidRPr="00D46D17">
        <w:t>Deletion</w:t>
      </w:r>
      <w:bookmarkEnd w:id="1098"/>
      <w:bookmarkEnd w:id="1099"/>
      <w:bookmarkEnd w:id="1100"/>
      <w:bookmarkEnd w:id="1101"/>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1102" w:name="_MON_1788331908"/>
    <w:bookmarkEnd w:id="1102"/>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29388589"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1103" w:name="_Toc180306262"/>
      <w:bookmarkStart w:id="1104" w:name="_Toc195374001"/>
      <w:bookmarkStart w:id="1105" w:name="_Toc211878842"/>
      <w:bookmarkStart w:id="1106" w:name="_Toc218775158"/>
      <w:r>
        <w:t>5.7.2.5</w:t>
      </w:r>
      <w:r w:rsidRPr="008344F0">
        <w:tab/>
      </w:r>
      <w:r w:rsidRPr="008344F0">
        <w:rPr>
          <w:lang w:val="en-US"/>
        </w:rPr>
        <w:t>SDD_</w:t>
      </w:r>
      <w:r>
        <w:rPr>
          <w:lang w:val="en-US"/>
        </w:rPr>
        <w:t>BDT</w:t>
      </w:r>
      <w:r w:rsidRPr="008344F0">
        <w:t>_Notify</w:t>
      </w:r>
      <w:bookmarkEnd w:id="1103"/>
      <w:bookmarkEnd w:id="1104"/>
      <w:bookmarkEnd w:id="1105"/>
      <w:bookmarkEnd w:id="1106"/>
    </w:p>
    <w:p w14:paraId="71341FB8" w14:textId="77777777" w:rsidR="00656BB9" w:rsidRPr="008344F0" w:rsidRDefault="00656BB9" w:rsidP="00656BB9">
      <w:pPr>
        <w:pStyle w:val="Heading5"/>
      </w:pPr>
      <w:bookmarkStart w:id="1107" w:name="_Toc180306263"/>
      <w:bookmarkStart w:id="1108" w:name="_Toc195374002"/>
      <w:bookmarkStart w:id="1109" w:name="_Toc211878843"/>
      <w:bookmarkStart w:id="1110" w:name="_Toc218775159"/>
      <w:r>
        <w:t>5.7.2.5</w:t>
      </w:r>
      <w:r w:rsidRPr="008344F0">
        <w:t>.1</w:t>
      </w:r>
      <w:r w:rsidRPr="008344F0">
        <w:tab/>
        <w:t>General</w:t>
      </w:r>
      <w:bookmarkEnd w:id="1107"/>
      <w:bookmarkEnd w:id="1108"/>
      <w:bookmarkEnd w:id="1109"/>
      <w:bookmarkEnd w:id="1110"/>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111" w:name="_Toc180306264"/>
      <w:bookmarkStart w:id="1112" w:name="_Toc195374003"/>
      <w:bookmarkStart w:id="1113" w:name="_Toc211878844"/>
      <w:bookmarkStart w:id="1114" w:name="_Toc218775160"/>
      <w:r>
        <w:t>5.7.2.5</w:t>
      </w:r>
      <w:r w:rsidRPr="008344F0">
        <w:t>.2</w:t>
      </w:r>
      <w:r w:rsidRPr="008344F0">
        <w:tab/>
      </w:r>
      <w:r>
        <w:t>BDT</w:t>
      </w:r>
      <w:r w:rsidRPr="008344F0">
        <w:t xml:space="preserve"> </w:t>
      </w:r>
      <w:r w:rsidRPr="008344F0">
        <w:rPr>
          <w:lang w:val="en-US"/>
        </w:rPr>
        <w:t>Notification</w:t>
      </w:r>
      <w:bookmarkEnd w:id="1111"/>
      <w:bookmarkEnd w:id="1112"/>
      <w:bookmarkEnd w:id="1113"/>
      <w:bookmarkEnd w:id="1114"/>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55pt" o:ole="">
            <v:imagedata r:id="rId77" o:title=""/>
          </v:shape>
          <o:OLEObject Type="Embed" ProgID="Word.Document.8" ShapeID="_x0000_i1059" DrawAspect="Content" ObjectID="_1829388590"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1115" w:name="_Toc148176857"/>
      <w:bookmarkStart w:id="1116" w:name="_Toc151379236"/>
      <w:bookmarkStart w:id="1117" w:name="_Toc151445418"/>
      <w:bookmarkStart w:id="1118" w:name="_Toc160470485"/>
      <w:bookmarkStart w:id="1119" w:name="_Toc164873629"/>
      <w:bookmarkStart w:id="1120" w:name="_Toc180306265"/>
      <w:bookmarkStart w:id="1121" w:name="_Toc195374004"/>
      <w:bookmarkStart w:id="1122" w:name="_Toc211878845"/>
      <w:bookmarkStart w:id="1123" w:name="_Toc218775161"/>
      <w:r w:rsidR="008A6D4A">
        <w:t>6</w:t>
      </w:r>
      <w:r w:rsidR="008A6D4A">
        <w:tab/>
        <w:t>API Definitions</w:t>
      </w:r>
      <w:bookmarkEnd w:id="322"/>
      <w:bookmarkEnd w:id="323"/>
      <w:bookmarkEnd w:id="929"/>
      <w:bookmarkEnd w:id="1115"/>
      <w:bookmarkEnd w:id="1116"/>
      <w:bookmarkEnd w:id="1117"/>
      <w:bookmarkEnd w:id="1118"/>
      <w:bookmarkEnd w:id="1119"/>
      <w:bookmarkEnd w:id="1120"/>
      <w:bookmarkEnd w:id="1121"/>
      <w:bookmarkEnd w:id="1122"/>
      <w:bookmarkEnd w:id="1123"/>
    </w:p>
    <w:p w14:paraId="391C9859" w14:textId="4D4D69F0" w:rsidR="008A6D4A" w:rsidRDefault="008A6D4A" w:rsidP="007A4424">
      <w:pPr>
        <w:pStyle w:val="Heading2"/>
      </w:pPr>
      <w:bookmarkStart w:id="1124" w:name="_Toc510696598"/>
      <w:bookmarkStart w:id="1125" w:name="_Toc35971390"/>
      <w:bookmarkStart w:id="1126" w:name="_Toc144024146"/>
      <w:bookmarkStart w:id="1127" w:name="_Toc148176858"/>
      <w:bookmarkStart w:id="1128" w:name="_Toc151379237"/>
      <w:bookmarkStart w:id="1129" w:name="_Toc151445419"/>
      <w:bookmarkStart w:id="1130" w:name="_Toc160470486"/>
      <w:bookmarkStart w:id="1131" w:name="_Toc164873630"/>
      <w:bookmarkStart w:id="1132" w:name="_Toc180306266"/>
      <w:bookmarkStart w:id="1133" w:name="_Toc195374005"/>
      <w:bookmarkStart w:id="1134" w:name="_Toc211878846"/>
      <w:bookmarkStart w:id="1135" w:name="_Toc218775162"/>
      <w:r>
        <w:t>6.1</w:t>
      </w:r>
      <w:r>
        <w:tab/>
      </w:r>
      <w:r w:rsidR="00D5413B" w:rsidRPr="00431327">
        <w:t>SDD_Transmission</w:t>
      </w:r>
      <w:r>
        <w:t xml:space="preserve"> Service API</w:t>
      </w:r>
      <w:bookmarkEnd w:id="1124"/>
      <w:bookmarkEnd w:id="1125"/>
      <w:bookmarkEnd w:id="1126"/>
      <w:bookmarkEnd w:id="1127"/>
      <w:bookmarkEnd w:id="1128"/>
      <w:bookmarkEnd w:id="1129"/>
      <w:bookmarkEnd w:id="1130"/>
      <w:bookmarkEnd w:id="1131"/>
      <w:bookmarkEnd w:id="1132"/>
      <w:bookmarkEnd w:id="1133"/>
      <w:bookmarkEnd w:id="1134"/>
      <w:bookmarkEnd w:id="1135"/>
    </w:p>
    <w:p w14:paraId="2FA7B115" w14:textId="77777777" w:rsidR="008A6D4A" w:rsidRDefault="008A6D4A" w:rsidP="007A4424">
      <w:pPr>
        <w:pStyle w:val="Heading3"/>
      </w:pPr>
      <w:bookmarkStart w:id="1136" w:name="_Toc510696599"/>
      <w:bookmarkStart w:id="1137" w:name="_Toc35971391"/>
      <w:bookmarkStart w:id="1138" w:name="_Toc144024147"/>
      <w:bookmarkStart w:id="1139" w:name="_Toc148176859"/>
      <w:bookmarkStart w:id="1140" w:name="_Toc151379238"/>
      <w:bookmarkStart w:id="1141" w:name="_Toc151445420"/>
      <w:bookmarkStart w:id="1142" w:name="_Toc160470487"/>
      <w:bookmarkStart w:id="1143" w:name="_Toc164873631"/>
      <w:bookmarkStart w:id="1144" w:name="_Toc180306267"/>
      <w:bookmarkStart w:id="1145" w:name="_Toc195374006"/>
      <w:bookmarkStart w:id="1146" w:name="_Toc211878847"/>
      <w:bookmarkStart w:id="1147" w:name="_Toc218775163"/>
      <w:r>
        <w:t>6.1.1</w:t>
      </w:r>
      <w:r>
        <w:tab/>
        <w:t>Introduction</w:t>
      </w:r>
      <w:bookmarkEnd w:id="1136"/>
      <w:bookmarkEnd w:id="1137"/>
      <w:bookmarkEnd w:id="1138"/>
      <w:bookmarkEnd w:id="1139"/>
      <w:bookmarkEnd w:id="1140"/>
      <w:bookmarkEnd w:id="1141"/>
      <w:bookmarkEnd w:id="1142"/>
      <w:bookmarkEnd w:id="1143"/>
      <w:bookmarkEnd w:id="1144"/>
      <w:bookmarkEnd w:id="1145"/>
      <w:bookmarkEnd w:id="1146"/>
      <w:bookmarkEnd w:id="1147"/>
    </w:p>
    <w:p w14:paraId="17A68331" w14:textId="5A50F510" w:rsidR="008A6D4A" w:rsidRDefault="008A6D4A" w:rsidP="008A6D4A">
      <w:pPr>
        <w:rPr>
          <w:noProof/>
          <w:lang w:eastAsia="zh-CN"/>
        </w:rPr>
      </w:pPr>
      <w:bookmarkStart w:id="1148"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149"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150" w:name="_Toc144024148"/>
      <w:bookmarkStart w:id="1151" w:name="_Toc148176860"/>
      <w:bookmarkStart w:id="1152" w:name="_Toc151379239"/>
      <w:bookmarkStart w:id="1153" w:name="_Toc151445421"/>
      <w:bookmarkStart w:id="1154" w:name="_Toc160470488"/>
      <w:bookmarkStart w:id="1155" w:name="_Toc164873632"/>
      <w:bookmarkStart w:id="1156" w:name="_Toc180306268"/>
      <w:bookmarkStart w:id="1157" w:name="_Toc195374007"/>
      <w:bookmarkStart w:id="1158" w:name="_Toc211878848"/>
      <w:bookmarkStart w:id="1159" w:name="_Toc218775164"/>
      <w:r>
        <w:t>6.1.2</w:t>
      </w:r>
      <w:r>
        <w:tab/>
        <w:t>Usage of HTTP</w:t>
      </w:r>
      <w:bookmarkEnd w:id="1148"/>
      <w:bookmarkEnd w:id="1149"/>
      <w:bookmarkEnd w:id="1150"/>
      <w:bookmarkEnd w:id="1151"/>
      <w:bookmarkEnd w:id="1152"/>
      <w:bookmarkEnd w:id="1153"/>
      <w:bookmarkEnd w:id="1154"/>
      <w:bookmarkEnd w:id="1155"/>
      <w:bookmarkEnd w:id="1156"/>
      <w:bookmarkEnd w:id="1157"/>
      <w:bookmarkEnd w:id="1158"/>
      <w:bookmarkEnd w:id="1159"/>
    </w:p>
    <w:p w14:paraId="398F53F7" w14:textId="2F6A1DBD" w:rsidR="00D21645" w:rsidRPr="001F47A6" w:rsidRDefault="00D21645" w:rsidP="00D21645">
      <w:bookmarkStart w:id="1160" w:name="_Toc510696607"/>
      <w:bookmarkStart w:id="1161"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162" w:name="_Toc144024149"/>
      <w:bookmarkStart w:id="1163" w:name="_Toc148176861"/>
      <w:bookmarkStart w:id="1164" w:name="_Toc151379240"/>
      <w:bookmarkStart w:id="1165" w:name="_Toc151445422"/>
      <w:bookmarkStart w:id="1166" w:name="_Toc160470489"/>
      <w:bookmarkStart w:id="1167" w:name="_Toc164873633"/>
      <w:bookmarkStart w:id="1168" w:name="_Toc180306269"/>
      <w:bookmarkStart w:id="1169" w:name="_Toc195374008"/>
      <w:bookmarkStart w:id="1170" w:name="_Toc211878849"/>
      <w:bookmarkStart w:id="1171" w:name="_Toc218775165"/>
      <w:r>
        <w:t>6.1.3</w:t>
      </w:r>
      <w:r>
        <w:tab/>
        <w:t>Resources</w:t>
      </w:r>
      <w:bookmarkEnd w:id="1160"/>
      <w:bookmarkEnd w:id="1161"/>
      <w:bookmarkEnd w:id="1162"/>
      <w:bookmarkEnd w:id="1163"/>
      <w:bookmarkEnd w:id="1164"/>
      <w:bookmarkEnd w:id="1165"/>
      <w:bookmarkEnd w:id="1166"/>
      <w:bookmarkEnd w:id="1167"/>
      <w:bookmarkEnd w:id="1168"/>
      <w:bookmarkEnd w:id="1169"/>
      <w:bookmarkEnd w:id="1170"/>
      <w:bookmarkEnd w:id="1171"/>
    </w:p>
    <w:p w14:paraId="3A809721" w14:textId="77777777" w:rsidR="006E186B" w:rsidRPr="000A7435" w:rsidRDefault="006E186B" w:rsidP="006E186B">
      <w:pPr>
        <w:pStyle w:val="Heading4"/>
      </w:pPr>
      <w:bookmarkStart w:id="1172" w:name="_Toc510696608"/>
      <w:bookmarkStart w:id="1173" w:name="_Toc35971399"/>
      <w:bookmarkStart w:id="1174" w:name="_Toc144024150"/>
      <w:bookmarkStart w:id="1175" w:name="_Toc148176862"/>
      <w:bookmarkStart w:id="1176" w:name="_Toc151379241"/>
      <w:bookmarkStart w:id="1177" w:name="_Toc151445423"/>
      <w:bookmarkStart w:id="1178" w:name="_Toc160470490"/>
      <w:bookmarkStart w:id="1179" w:name="_Toc164873634"/>
      <w:bookmarkStart w:id="1180" w:name="_Toc180306270"/>
      <w:bookmarkStart w:id="1181" w:name="_Toc195374009"/>
      <w:bookmarkStart w:id="1182" w:name="_Toc211878850"/>
      <w:bookmarkStart w:id="1183" w:name="_Toc510696609"/>
      <w:bookmarkStart w:id="1184" w:name="_Toc35971400"/>
      <w:bookmarkStart w:id="1185" w:name="_Toc218775166"/>
      <w:r>
        <w:t>6.1.3.1</w:t>
      </w:r>
      <w:r>
        <w:tab/>
        <w:t>Overview</w:t>
      </w:r>
      <w:bookmarkEnd w:id="1172"/>
      <w:bookmarkEnd w:id="1173"/>
      <w:bookmarkEnd w:id="1174"/>
      <w:bookmarkEnd w:id="1175"/>
      <w:bookmarkEnd w:id="1176"/>
      <w:bookmarkEnd w:id="1177"/>
      <w:bookmarkEnd w:id="1178"/>
      <w:bookmarkEnd w:id="1179"/>
      <w:bookmarkEnd w:id="1180"/>
      <w:bookmarkEnd w:id="1181"/>
      <w:bookmarkEnd w:id="1182"/>
      <w:bookmarkEnd w:id="1185"/>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pt;height:168pt" o:ole="">
            <v:imagedata r:id="rId79" o:title=""/>
          </v:shape>
          <o:OLEObject Type="Embed" ProgID="Word.Document.8" ShapeID="_x0000_i1060" DrawAspect="Content" ObjectID="_1829388591"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186" w:name="_Toc144024151"/>
      <w:bookmarkStart w:id="1187" w:name="_Toc148176863"/>
      <w:bookmarkStart w:id="1188" w:name="_Toc151379242"/>
      <w:bookmarkStart w:id="1189" w:name="_Toc151445424"/>
      <w:bookmarkStart w:id="1190" w:name="_Toc160470491"/>
      <w:bookmarkStart w:id="1191" w:name="_Toc164873635"/>
      <w:bookmarkStart w:id="1192" w:name="_Toc180306271"/>
      <w:bookmarkStart w:id="1193" w:name="_Toc195374010"/>
      <w:bookmarkStart w:id="1194" w:name="_Toc211878851"/>
      <w:bookmarkStart w:id="1195" w:name="_Toc218775167"/>
      <w:r>
        <w:t>6.1.3.2</w:t>
      </w:r>
      <w:r>
        <w:tab/>
        <w:t xml:space="preserve">Resource: </w:t>
      </w:r>
      <w:r w:rsidR="00672A03">
        <w:t>Connection Status Subscriptions</w:t>
      </w:r>
      <w:bookmarkEnd w:id="1183"/>
      <w:bookmarkEnd w:id="1184"/>
      <w:bookmarkEnd w:id="1186"/>
      <w:bookmarkEnd w:id="1187"/>
      <w:bookmarkEnd w:id="1188"/>
      <w:bookmarkEnd w:id="1189"/>
      <w:bookmarkEnd w:id="1190"/>
      <w:bookmarkEnd w:id="1191"/>
      <w:bookmarkEnd w:id="1192"/>
      <w:bookmarkEnd w:id="1193"/>
      <w:bookmarkEnd w:id="1194"/>
      <w:bookmarkEnd w:id="1195"/>
    </w:p>
    <w:p w14:paraId="5DA53F4D" w14:textId="77777777" w:rsidR="008A6D4A" w:rsidRDefault="008A6D4A" w:rsidP="007A4424">
      <w:pPr>
        <w:pStyle w:val="Heading5"/>
      </w:pPr>
      <w:bookmarkStart w:id="1196" w:name="_Toc510696610"/>
      <w:bookmarkStart w:id="1197" w:name="_Toc35971401"/>
      <w:bookmarkStart w:id="1198" w:name="_Toc144024152"/>
      <w:bookmarkStart w:id="1199" w:name="_Toc148176864"/>
      <w:bookmarkStart w:id="1200" w:name="_Toc151379243"/>
      <w:bookmarkStart w:id="1201" w:name="_Toc151445425"/>
      <w:bookmarkStart w:id="1202" w:name="_Toc160470492"/>
      <w:bookmarkStart w:id="1203" w:name="_Toc164873636"/>
      <w:bookmarkStart w:id="1204" w:name="_Toc180306272"/>
      <w:bookmarkStart w:id="1205" w:name="_Toc195374011"/>
      <w:bookmarkStart w:id="1206" w:name="_Toc211878852"/>
      <w:bookmarkStart w:id="1207" w:name="_Toc218775168"/>
      <w:r>
        <w:t>6.1.3.2.1</w:t>
      </w:r>
      <w:r>
        <w:tab/>
        <w:t>Description</w:t>
      </w:r>
      <w:bookmarkEnd w:id="1196"/>
      <w:bookmarkEnd w:id="1197"/>
      <w:bookmarkEnd w:id="1198"/>
      <w:bookmarkEnd w:id="1199"/>
      <w:bookmarkEnd w:id="1200"/>
      <w:bookmarkEnd w:id="1201"/>
      <w:bookmarkEnd w:id="1202"/>
      <w:bookmarkEnd w:id="1203"/>
      <w:bookmarkEnd w:id="1204"/>
      <w:bookmarkEnd w:id="1205"/>
      <w:bookmarkEnd w:id="1206"/>
      <w:bookmarkEnd w:id="1207"/>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208" w:name="_Toc35971402"/>
      <w:bookmarkStart w:id="1209" w:name="_Toc144024153"/>
      <w:bookmarkStart w:id="1210" w:name="_Toc148176865"/>
      <w:bookmarkStart w:id="1211" w:name="_Toc151379244"/>
      <w:bookmarkStart w:id="1212" w:name="_Toc151445426"/>
      <w:bookmarkStart w:id="1213" w:name="_Toc160470493"/>
      <w:bookmarkStart w:id="1214" w:name="_Toc164873637"/>
      <w:bookmarkStart w:id="1215" w:name="_Toc180306273"/>
      <w:bookmarkStart w:id="1216" w:name="_Toc195374012"/>
      <w:bookmarkStart w:id="1217" w:name="_Toc211878853"/>
      <w:bookmarkStart w:id="1218" w:name="_Toc510696612"/>
      <w:bookmarkStart w:id="1219" w:name="_Toc35971403"/>
      <w:bookmarkStart w:id="1220" w:name="_Toc218775169"/>
      <w:r>
        <w:t>6.1.3.2.2</w:t>
      </w:r>
      <w:r>
        <w:tab/>
        <w:t>Resource Definition</w:t>
      </w:r>
      <w:bookmarkEnd w:id="1208"/>
      <w:bookmarkEnd w:id="1209"/>
      <w:bookmarkEnd w:id="1210"/>
      <w:bookmarkEnd w:id="1211"/>
      <w:bookmarkEnd w:id="1212"/>
      <w:bookmarkEnd w:id="1213"/>
      <w:bookmarkEnd w:id="1214"/>
      <w:bookmarkEnd w:id="1215"/>
      <w:bookmarkEnd w:id="1216"/>
      <w:bookmarkEnd w:id="1217"/>
      <w:bookmarkEnd w:id="1220"/>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221" w:name="_Toc144024154"/>
      <w:bookmarkStart w:id="1222" w:name="_Toc148176866"/>
      <w:bookmarkStart w:id="1223" w:name="_Toc151379245"/>
      <w:bookmarkStart w:id="1224" w:name="_Toc151445427"/>
      <w:bookmarkStart w:id="1225" w:name="_Toc160470494"/>
      <w:bookmarkStart w:id="1226" w:name="_Toc164873638"/>
      <w:bookmarkStart w:id="1227" w:name="_Toc180306274"/>
      <w:bookmarkStart w:id="1228" w:name="_Toc195374013"/>
      <w:bookmarkStart w:id="1229" w:name="_Toc211878854"/>
      <w:bookmarkStart w:id="1230" w:name="_Toc218775170"/>
      <w:r>
        <w:t>6.1.3.2.3</w:t>
      </w:r>
      <w:r>
        <w:tab/>
        <w:t>Resource Standard Methods</w:t>
      </w:r>
      <w:bookmarkEnd w:id="1218"/>
      <w:bookmarkEnd w:id="1219"/>
      <w:bookmarkEnd w:id="1221"/>
      <w:bookmarkEnd w:id="1222"/>
      <w:bookmarkEnd w:id="1223"/>
      <w:bookmarkEnd w:id="1224"/>
      <w:bookmarkEnd w:id="1225"/>
      <w:bookmarkEnd w:id="1226"/>
      <w:bookmarkEnd w:id="1227"/>
      <w:bookmarkEnd w:id="1228"/>
      <w:bookmarkEnd w:id="1229"/>
      <w:bookmarkEnd w:id="1230"/>
    </w:p>
    <w:p w14:paraId="0D69EE5C" w14:textId="43E84EF6" w:rsidR="003E58FE" w:rsidRPr="00384E92" w:rsidRDefault="003E58FE" w:rsidP="0052668D">
      <w:pPr>
        <w:pStyle w:val="H6"/>
      </w:pPr>
      <w:bookmarkStart w:id="1231" w:name="_Toc510696613"/>
      <w:bookmarkStart w:id="1232" w:name="_Toc35971404"/>
      <w:bookmarkStart w:id="1233" w:name="_Toc148176867"/>
      <w:bookmarkStart w:id="1234" w:name="_Toc151379246"/>
      <w:bookmarkStart w:id="1235" w:name="_Toc151445428"/>
      <w:bookmarkStart w:id="1236" w:name="_Toc160470495"/>
      <w:bookmarkStart w:id="1237" w:name="_Toc164873639"/>
      <w:bookmarkStart w:id="1238" w:name="_Toc180306275"/>
      <w:bookmarkStart w:id="1239" w:name="_Toc510696635"/>
      <w:bookmarkStart w:id="1240" w:name="_Toc35971430"/>
      <w:r w:rsidRPr="00384E92">
        <w:t>6.</w:t>
      </w:r>
      <w:r>
        <w:t>1.3.2.3</w:t>
      </w:r>
      <w:r w:rsidRPr="00384E92">
        <w:t>.1</w:t>
      </w:r>
      <w:r w:rsidRPr="00384E92">
        <w:tab/>
      </w:r>
      <w:r w:rsidR="00596E97">
        <w:t>POST</w:t>
      </w:r>
      <w:bookmarkEnd w:id="1231"/>
      <w:bookmarkEnd w:id="1232"/>
      <w:bookmarkEnd w:id="1233"/>
      <w:bookmarkEnd w:id="1234"/>
      <w:bookmarkEnd w:id="1235"/>
      <w:bookmarkEnd w:id="1236"/>
      <w:bookmarkEnd w:id="1237"/>
      <w:bookmarkEnd w:id="1238"/>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1241" w:name="_Toc510696615"/>
      <w:bookmarkStart w:id="1242" w:name="_Toc35971406"/>
      <w:bookmarkStart w:id="1243" w:name="_Toc144024155"/>
      <w:bookmarkStart w:id="1244" w:name="_Toc148176868"/>
      <w:bookmarkStart w:id="1245" w:name="_Toc151379247"/>
      <w:bookmarkStart w:id="1246" w:name="_Toc151445429"/>
      <w:bookmarkStart w:id="1247" w:name="_Toc160470496"/>
      <w:bookmarkStart w:id="1248" w:name="_Toc164873640"/>
      <w:bookmarkStart w:id="1249" w:name="_Toc180306276"/>
      <w:bookmarkStart w:id="1250" w:name="_Toc195374014"/>
      <w:bookmarkStart w:id="1251" w:name="_Toc211878855"/>
      <w:bookmarkStart w:id="1252" w:name="_Toc218775171"/>
      <w:r>
        <w:t>6.1.3.2.4</w:t>
      </w:r>
      <w:r>
        <w:tab/>
        <w:t>Resource Custom Operations</w:t>
      </w:r>
      <w:bookmarkEnd w:id="1241"/>
      <w:bookmarkEnd w:id="1242"/>
      <w:bookmarkEnd w:id="1243"/>
      <w:bookmarkEnd w:id="1244"/>
      <w:bookmarkEnd w:id="1245"/>
      <w:bookmarkEnd w:id="1246"/>
      <w:bookmarkEnd w:id="1247"/>
      <w:bookmarkEnd w:id="1248"/>
      <w:bookmarkEnd w:id="1249"/>
      <w:bookmarkEnd w:id="1250"/>
      <w:bookmarkEnd w:id="1251"/>
      <w:bookmarkEnd w:id="125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253" w:name="_Toc160470497"/>
      <w:bookmarkStart w:id="1254" w:name="_Toc164873641"/>
      <w:bookmarkStart w:id="1255" w:name="_Toc180306277"/>
      <w:bookmarkStart w:id="1256" w:name="_Toc195374015"/>
      <w:bookmarkStart w:id="1257" w:name="_Toc211878856"/>
      <w:bookmarkStart w:id="1258" w:name="_Toc510696622"/>
      <w:bookmarkStart w:id="1259" w:name="_Toc35971413"/>
      <w:bookmarkStart w:id="1260" w:name="_Toc144024157"/>
      <w:bookmarkStart w:id="1261" w:name="_Toc148176870"/>
      <w:bookmarkStart w:id="1262" w:name="_Toc151379249"/>
      <w:bookmarkStart w:id="1263" w:name="_Toc151445430"/>
      <w:bookmarkStart w:id="1264" w:name="_Toc218775172"/>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253"/>
      <w:bookmarkEnd w:id="1254"/>
      <w:bookmarkEnd w:id="1255"/>
      <w:bookmarkEnd w:id="1256"/>
      <w:bookmarkEnd w:id="1257"/>
      <w:bookmarkEnd w:id="1264"/>
    </w:p>
    <w:p w14:paraId="2778B3F3" w14:textId="77777777" w:rsidR="0004588F" w:rsidRPr="00585CA6" w:rsidRDefault="0004588F" w:rsidP="0004588F">
      <w:pPr>
        <w:pStyle w:val="Heading5"/>
      </w:pPr>
      <w:bookmarkStart w:id="1265" w:name="_Toc160470498"/>
      <w:bookmarkStart w:id="1266" w:name="_Toc164873642"/>
      <w:bookmarkStart w:id="1267" w:name="_Toc180306278"/>
      <w:bookmarkStart w:id="1268" w:name="_Toc195374016"/>
      <w:bookmarkStart w:id="1269" w:name="_Toc211878857"/>
      <w:bookmarkStart w:id="1270" w:name="_Toc218775173"/>
      <w:r w:rsidRPr="00585CA6">
        <w:rPr>
          <w:noProof/>
          <w:lang w:eastAsia="zh-CN"/>
        </w:rPr>
        <w:t>6.</w:t>
      </w:r>
      <w:r>
        <w:rPr>
          <w:noProof/>
          <w:lang w:eastAsia="zh-CN"/>
        </w:rPr>
        <w:t>1</w:t>
      </w:r>
      <w:r w:rsidRPr="00585CA6">
        <w:t>.3.</w:t>
      </w:r>
      <w:r>
        <w:t>3</w:t>
      </w:r>
      <w:r w:rsidRPr="00585CA6">
        <w:t>.1</w:t>
      </w:r>
      <w:r w:rsidRPr="00585CA6">
        <w:tab/>
        <w:t>Description</w:t>
      </w:r>
      <w:bookmarkEnd w:id="1265"/>
      <w:bookmarkEnd w:id="1266"/>
      <w:bookmarkEnd w:id="1267"/>
      <w:bookmarkEnd w:id="1268"/>
      <w:bookmarkEnd w:id="1269"/>
      <w:bookmarkEnd w:id="1270"/>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271" w:name="_Toc160470499"/>
      <w:bookmarkStart w:id="1272" w:name="_Toc164873643"/>
      <w:bookmarkStart w:id="1273" w:name="_Toc180306279"/>
      <w:bookmarkStart w:id="1274" w:name="_Toc195374017"/>
      <w:bookmarkStart w:id="1275" w:name="_Toc211878858"/>
      <w:bookmarkStart w:id="1276" w:name="_Toc218775174"/>
      <w:r w:rsidRPr="00585CA6">
        <w:rPr>
          <w:noProof/>
          <w:lang w:eastAsia="zh-CN"/>
        </w:rPr>
        <w:t>6.</w:t>
      </w:r>
      <w:r>
        <w:rPr>
          <w:noProof/>
          <w:lang w:eastAsia="zh-CN"/>
        </w:rPr>
        <w:t>1</w:t>
      </w:r>
      <w:r w:rsidRPr="00585CA6">
        <w:t>.3.</w:t>
      </w:r>
      <w:r>
        <w:t>3</w:t>
      </w:r>
      <w:r w:rsidRPr="00585CA6">
        <w:t>.2</w:t>
      </w:r>
      <w:r w:rsidRPr="00585CA6">
        <w:tab/>
        <w:t>Resource Definition</w:t>
      </w:r>
      <w:bookmarkEnd w:id="1271"/>
      <w:bookmarkEnd w:id="1272"/>
      <w:bookmarkEnd w:id="1273"/>
      <w:bookmarkEnd w:id="1274"/>
      <w:bookmarkEnd w:id="1275"/>
      <w:bookmarkEnd w:id="1276"/>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277" w:name="_Toc160470500"/>
      <w:bookmarkStart w:id="1278" w:name="_Toc164873644"/>
      <w:bookmarkStart w:id="1279" w:name="_Toc180306280"/>
      <w:bookmarkStart w:id="1280" w:name="_Toc195374018"/>
      <w:bookmarkStart w:id="1281" w:name="_Toc211878859"/>
      <w:bookmarkStart w:id="1282" w:name="_Toc218775175"/>
      <w:r w:rsidRPr="00585CA6">
        <w:rPr>
          <w:noProof/>
          <w:lang w:eastAsia="zh-CN"/>
        </w:rPr>
        <w:t>6.</w:t>
      </w:r>
      <w:r>
        <w:rPr>
          <w:noProof/>
          <w:lang w:eastAsia="zh-CN"/>
        </w:rPr>
        <w:t>1</w:t>
      </w:r>
      <w:r w:rsidRPr="00585CA6">
        <w:t>.3.</w:t>
      </w:r>
      <w:r>
        <w:t>3</w:t>
      </w:r>
      <w:r w:rsidRPr="00585CA6">
        <w:t>.3</w:t>
      </w:r>
      <w:r w:rsidRPr="00585CA6">
        <w:tab/>
        <w:t>Resource Standard Methods</w:t>
      </w:r>
      <w:bookmarkEnd w:id="1277"/>
      <w:bookmarkEnd w:id="1278"/>
      <w:bookmarkEnd w:id="1279"/>
      <w:bookmarkEnd w:id="1280"/>
      <w:bookmarkEnd w:id="1281"/>
      <w:bookmarkEnd w:id="1282"/>
    </w:p>
    <w:p w14:paraId="4E2F5352" w14:textId="77777777" w:rsidR="0004588F" w:rsidRPr="00585CA6" w:rsidRDefault="0004588F" w:rsidP="0052668D">
      <w:pPr>
        <w:pStyle w:val="H6"/>
      </w:pPr>
      <w:bookmarkStart w:id="1283" w:name="_Toc160470501"/>
      <w:bookmarkStart w:id="1284" w:name="_Toc164873645"/>
      <w:bookmarkStart w:id="1285" w:name="_Toc180306281"/>
      <w:r w:rsidRPr="00585CA6">
        <w:rPr>
          <w:noProof/>
          <w:lang w:eastAsia="zh-CN"/>
        </w:rPr>
        <w:t>6.</w:t>
      </w:r>
      <w:r>
        <w:rPr>
          <w:noProof/>
          <w:lang w:eastAsia="zh-CN"/>
        </w:rPr>
        <w:t>1</w:t>
      </w:r>
      <w:r w:rsidRPr="00585CA6">
        <w:t>.3.</w:t>
      </w:r>
      <w:r>
        <w:t>3</w:t>
      </w:r>
      <w:r w:rsidRPr="00585CA6">
        <w:t>.3.1</w:t>
      </w:r>
      <w:r w:rsidRPr="00585CA6">
        <w:tab/>
        <w:t>GET</w:t>
      </w:r>
      <w:bookmarkEnd w:id="1283"/>
      <w:bookmarkEnd w:id="1284"/>
      <w:bookmarkEnd w:id="1285"/>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286" w:name="_Toc160470502"/>
      <w:bookmarkStart w:id="1287" w:name="_Toc164873646"/>
      <w:bookmarkStart w:id="1288" w:name="_Toc180306282"/>
      <w:r w:rsidRPr="00585CA6">
        <w:rPr>
          <w:noProof/>
          <w:lang w:eastAsia="zh-CN"/>
        </w:rPr>
        <w:t>6.</w:t>
      </w:r>
      <w:r>
        <w:rPr>
          <w:noProof/>
          <w:lang w:eastAsia="zh-CN"/>
        </w:rPr>
        <w:t>1</w:t>
      </w:r>
      <w:r w:rsidRPr="00585CA6">
        <w:t>.3.</w:t>
      </w:r>
      <w:r>
        <w:t>3</w:t>
      </w:r>
      <w:r w:rsidRPr="00585CA6">
        <w:t>.3.2</w:t>
      </w:r>
      <w:r w:rsidRPr="00585CA6">
        <w:tab/>
        <w:t>PUT</w:t>
      </w:r>
      <w:bookmarkEnd w:id="1286"/>
      <w:bookmarkEnd w:id="1287"/>
      <w:bookmarkEnd w:id="1288"/>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289" w:name="_Toc160470503"/>
      <w:bookmarkStart w:id="1290" w:name="_Toc164873647"/>
      <w:bookmarkStart w:id="1291" w:name="_Toc180306283"/>
      <w:r w:rsidRPr="00585CA6">
        <w:rPr>
          <w:noProof/>
          <w:lang w:eastAsia="zh-CN"/>
        </w:rPr>
        <w:t>6.</w:t>
      </w:r>
      <w:r>
        <w:rPr>
          <w:noProof/>
          <w:lang w:eastAsia="zh-CN"/>
        </w:rPr>
        <w:t>1</w:t>
      </w:r>
      <w:r w:rsidRPr="00585CA6">
        <w:t>.3.</w:t>
      </w:r>
      <w:r>
        <w:t>3</w:t>
      </w:r>
      <w:r w:rsidRPr="00585CA6">
        <w:t>.3.3</w:t>
      </w:r>
      <w:r w:rsidRPr="00585CA6">
        <w:tab/>
        <w:t>PATCH</w:t>
      </w:r>
      <w:bookmarkEnd w:id="1289"/>
      <w:bookmarkEnd w:id="1290"/>
      <w:bookmarkEnd w:id="1291"/>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292" w:name="_Toc160470504"/>
      <w:bookmarkStart w:id="1293" w:name="_Toc164873648"/>
      <w:bookmarkStart w:id="1294" w:name="_Toc180306284"/>
      <w:r w:rsidRPr="00585CA6">
        <w:rPr>
          <w:noProof/>
          <w:lang w:eastAsia="zh-CN"/>
        </w:rPr>
        <w:t>6.</w:t>
      </w:r>
      <w:r>
        <w:rPr>
          <w:noProof/>
          <w:lang w:eastAsia="zh-CN"/>
        </w:rPr>
        <w:t>1</w:t>
      </w:r>
      <w:r w:rsidRPr="00585CA6">
        <w:t>.3.</w:t>
      </w:r>
      <w:r>
        <w:t>3</w:t>
      </w:r>
      <w:r w:rsidRPr="00585CA6">
        <w:t>.3.4</w:t>
      </w:r>
      <w:r w:rsidRPr="00585CA6">
        <w:tab/>
        <w:t>DELETE</w:t>
      </w:r>
      <w:bookmarkEnd w:id="1292"/>
      <w:bookmarkEnd w:id="1293"/>
      <w:bookmarkEnd w:id="1294"/>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295" w:name="_Toc160470505"/>
      <w:bookmarkStart w:id="1296" w:name="_Toc164873649"/>
      <w:bookmarkStart w:id="1297" w:name="_Toc180306285"/>
      <w:bookmarkStart w:id="1298" w:name="_Toc195374019"/>
      <w:bookmarkStart w:id="1299" w:name="_Toc211878860"/>
      <w:bookmarkStart w:id="1300" w:name="_Toc218775176"/>
      <w:r w:rsidRPr="00585CA6">
        <w:rPr>
          <w:noProof/>
          <w:lang w:eastAsia="zh-CN"/>
        </w:rPr>
        <w:t>6.</w:t>
      </w:r>
      <w:r>
        <w:rPr>
          <w:noProof/>
          <w:lang w:eastAsia="zh-CN"/>
        </w:rPr>
        <w:t>1</w:t>
      </w:r>
      <w:r w:rsidRPr="00585CA6">
        <w:t>.3.</w:t>
      </w:r>
      <w:r>
        <w:t>3</w:t>
      </w:r>
      <w:r w:rsidRPr="00585CA6">
        <w:t>.4</w:t>
      </w:r>
      <w:r w:rsidRPr="00585CA6">
        <w:tab/>
        <w:t>Resource Custom Operations</w:t>
      </w:r>
      <w:bookmarkEnd w:id="1295"/>
      <w:bookmarkEnd w:id="1296"/>
      <w:bookmarkEnd w:id="1297"/>
      <w:bookmarkEnd w:id="1298"/>
      <w:bookmarkEnd w:id="1299"/>
      <w:bookmarkEnd w:id="1300"/>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301" w:name="_Toc160470506"/>
      <w:bookmarkStart w:id="1302" w:name="_Toc164873650"/>
      <w:bookmarkStart w:id="1303" w:name="_Toc180306286"/>
      <w:bookmarkStart w:id="1304" w:name="_Toc195374020"/>
      <w:bookmarkStart w:id="1305" w:name="_Toc211878861"/>
      <w:bookmarkStart w:id="1306" w:name="_Toc218775177"/>
      <w:r>
        <w:t>6.1.4</w:t>
      </w:r>
      <w:r>
        <w:tab/>
        <w:t>Custom Operations without associated resources</w:t>
      </w:r>
      <w:bookmarkEnd w:id="1258"/>
      <w:bookmarkEnd w:id="1259"/>
      <w:bookmarkEnd w:id="1260"/>
      <w:bookmarkEnd w:id="1261"/>
      <w:bookmarkEnd w:id="1262"/>
      <w:bookmarkEnd w:id="1263"/>
      <w:bookmarkEnd w:id="1301"/>
      <w:bookmarkEnd w:id="1302"/>
      <w:bookmarkEnd w:id="1303"/>
      <w:bookmarkEnd w:id="1304"/>
      <w:bookmarkEnd w:id="1305"/>
      <w:bookmarkEnd w:id="1306"/>
    </w:p>
    <w:p w14:paraId="158FCEA8" w14:textId="77777777" w:rsidR="003E58FE" w:rsidRPr="000A7435" w:rsidRDefault="003E58FE" w:rsidP="007A4424">
      <w:pPr>
        <w:pStyle w:val="Heading4"/>
      </w:pPr>
      <w:bookmarkStart w:id="1307" w:name="_Toc510696623"/>
      <w:bookmarkStart w:id="1308" w:name="_Toc35971414"/>
      <w:bookmarkStart w:id="1309" w:name="_Toc144024158"/>
      <w:bookmarkStart w:id="1310" w:name="_Toc148176871"/>
      <w:bookmarkStart w:id="1311" w:name="_Toc151379250"/>
      <w:bookmarkStart w:id="1312" w:name="_Toc151445431"/>
      <w:bookmarkStart w:id="1313" w:name="_Toc160470507"/>
      <w:bookmarkStart w:id="1314" w:name="_Toc164873651"/>
      <w:bookmarkStart w:id="1315" w:name="_Toc180306287"/>
      <w:bookmarkStart w:id="1316" w:name="_Toc195374021"/>
      <w:bookmarkStart w:id="1317" w:name="_Toc211878862"/>
      <w:bookmarkStart w:id="1318" w:name="_Toc218775178"/>
      <w:r>
        <w:t>6.1.4.1</w:t>
      </w:r>
      <w:r>
        <w:tab/>
        <w:t>Overview</w:t>
      </w:r>
      <w:bookmarkEnd w:id="1307"/>
      <w:bookmarkEnd w:id="1308"/>
      <w:bookmarkEnd w:id="1309"/>
      <w:bookmarkEnd w:id="1310"/>
      <w:bookmarkEnd w:id="1311"/>
      <w:bookmarkEnd w:id="1312"/>
      <w:bookmarkEnd w:id="1313"/>
      <w:bookmarkEnd w:id="1314"/>
      <w:bookmarkEnd w:id="1315"/>
      <w:bookmarkEnd w:id="1316"/>
      <w:bookmarkEnd w:id="1317"/>
      <w:bookmarkEnd w:id="1318"/>
    </w:p>
    <w:p w14:paraId="69E681BD" w14:textId="77777777" w:rsidR="00664111" w:rsidRDefault="00664111" w:rsidP="0084595F">
      <w:pPr>
        <w:rPr>
          <w:color w:val="000000"/>
          <w:lang w:eastAsia="zh-CN"/>
        </w:rPr>
      </w:pPr>
      <w:r w:rsidRPr="0084595F">
        <w:t>The structure of the custom operation URIs of the SDD_Transmission API is shown in Figure 6.1.4.1-1.</w:t>
      </w:r>
    </w:p>
    <w:bookmarkStart w:id="1319" w:name="_MON_1756888124"/>
    <w:bookmarkEnd w:id="1319"/>
    <w:p w14:paraId="4B0C188F" w14:textId="7D9282AD" w:rsidR="00664111" w:rsidRDefault="00693B2D" w:rsidP="00664111">
      <w:pPr>
        <w:pStyle w:val="TH"/>
      </w:pPr>
      <w:r>
        <w:object w:dxaOrig="9633" w:dyaOrig="3012" w14:anchorId="0DFC6162">
          <v:shape id="_x0000_i1061" type="#_x0000_t75" style="width:480pt;height:149.45pt" o:ole="">
            <v:imagedata r:id="rId81" o:title=""/>
          </v:shape>
          <o:OLEObject Type="Embed" ProgID="Word.Document.8" ShapeID="_x0000_i1061" DrawAspect="Content" ObjectID="_1829388592"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320" w:name="_Toc510696624"/>
      <w:bookmarkStart w:id="1321"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322" w:name="_Toc144024159"/>
      <w:bookmarkStart w:id="1323" w:name="_Toc148176872"/>
      <w:bookmarkStart w:id="1324" w:name="_Toc151379251"/>
      <w:bookmarkStart w:id="1325" w:name="_Toc151445432"/>
      <w:bookmarkStart w:id="1326" w:name="_Toc160470508"/>
      <w:bookmarkStart w:id="1327" w:name="_Toc164873652"/>
      <w:bookmarkStart w:id="1328" w:name="_Toc180306288"/>
      <w:bookmarkStart w:id="1329" w:name="_Toc195374022"/>
      <w:bookmarkStart w:id="1330" w:name="_Toc211878863"/>
      <w:bookmarkStart w:id="1331" w:name="_Toc218775179"/>
      <w:r>
        <w:t>6.1.4.2</w:t>
      </w:r>
      <w:r>
        <w:tab/>
        <w:t xml:space="preserve">Operation: </w:t>
      </w:r>
      <w:r w:rsidR="00AE4BAB">
        <w:t>RequestTrans</w:t>
      </w:r>
      <w:bookmarkEnd w:id="1320"/>
      <w:bookmarkEnd w:id="1321"/>
      <w:bookmarkEnd w:id="1322"/>
      <w:bookmarkEnd w:id="1323"/>
      <w:bookmarkEnd w:id="1324"/>
      <w:bookmarkEnd w:id="1325"/>
      <w:bookmarkEnd w:id="1326"/>
      <w:bookmarkEnd w:id="1327"/>
      <w:bookmarkEnd w:id="1328"/>
      <w:bookmarkEnd w:id="1329"/>
      <w:bookmarkEnd w:id="1330"/>
      <w:bookmarkEnd w:id="1331"/>
    </w:p>
    <w:p w14:paraId="6BD79F1A" w14:textId="77777777" w:rsidR="003E58FE" w:rsidRDefault="003E58FE" w:rsidP="007A4424">
      <w:pPr>
        <w:pStyle w:val="Heading5"/>
      </w:pPr>
      <w:bookmarkStart w:id="1332" w:name="_Toc510696625"/>
      <w:bookmarkStart w:id="1333" w:name="_Toc35971416"/>
      <w:bookmarkStart w:id="1334" w:name="_Toc144024160"/>
      <w:bookmarkStart w:id="1335" w:name="_Toc148176873"/>
      <w:bookmarkStart w:id="1336" w:name="_Toc151379252"/>
      <w:bookmarkStart w:id="1337" w:name="_Toc151445433"/>
      <w:bookmarkStart w:id="1338" w:name="_Toc160470509"/>
      <w:bookmarkStart w:id="1339" w:name="_Toc164873653"/>
      <w:bookmarkStart w:id="1340" w:name="_Toc180306289"/>
      <w:bookmarkStart w:id="1341" w:name="_Toc195374023"/>
      <w:bookmarkStart w:id="1342" w:name="_Toc211878864"/>
      <w:bookmarkStart w:id="1343" w:name="_Toc218775180"/>
      <w:r>
        <w:t>6.1.4.2.1</w:t>
      </w:r>
      <w:r>
        <w:tab/>
        <w:t>Description</w:t>
      </w:r>
      <w:bookmarkEnd w:id="1332"/>
      <w:bookmarkEnd w:id="1333"/>
      <w:bookmarkEnd w:id="1334"/>
      <w:bookmarkEnd w:id="1335"/>
      <w:bookmarkEnd w:id="1336"/>
      <w:bookmarkEnd w:id="1337"/>
      <w:bookmarkEnd w:id="1338"/>
      <w:bookmarkEnd w:id="1339"/>
      <w:bookmarkEnd w:id="1340"/>
      <w:bookmarkEnd w:id="1341"/>
      <w:bookmarkEnd w:id="1342"/>
      <w:bookmarkEnd w:id="1343"/>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344" w:name="_Toc510696626"/>
      <w:bookmarkStart w:id="1345" w:name="_Toc35971417"/>
      <w:bookmarkStart w:id="1346" w:name="_Toc144024161"/>
      <w:bookmarkStart w:id="1347" w:name="_Toc148176874"/>
      <w:bookmarkStart w:id="1348" w:name="_Toc151379253"/>
      <w:bookmarkStart w:id="1349" w:name="_Toc151445434"/>
      <w:bookmarkStart w:id="1350" w:name="_Toc160470510"/>
      <w:bookmarkStart w:id="1351" w:name="_Toc164873654"/>
      <w:bookmarkStart w:id="1352" w:name="_Toc180306290"/>
      <w:bookmarkStart w:id="1353" w:name="_Toc195374024"/>
      <w:bookmarkStart w:id="1354" w:name="_Toc211878865"/>
      <w:bookmarkStart w:id="1355" w:name="_Toc218775181"/>
      <w:r>
        <w:t>6.1.4.2.2</w:t>
      </w:r>
      <w:r>
        <w:tab/>
        <w:t>Operation Definition</w:t>
      </w:r>
      <w:bookmarkEnd w:id="1344"/>
      <w:bookmarkEnd w:id="1345"/>
      <w:bookmarkEnd w:id="1346"/>
      <w:bookmarkEnd w:id="1347"/>
      <w:bookmarkEnd w:id="1348"/>
      <w:bookmarkEnd w:id="1349"/>
      <w:bookmarkEnd w:id="1350"/>
      <w:bookmarkEnd w:id="1351"/>
      <w:bookmarkEnd w:id="1352"/>
      <w:bookmarkEnd w:id="1353"/>
      <w:bookmarkEnd w:id="1354"/>
      <w:bookmarkEnd w:id="1355"/>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356" w:name="_Toc510696627"/>
      <w:bookmarkStart w:id="1357"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358" w:name="_Toc510696628"/>
      <w:bookmarkStart w:id="1359" w:name="_Toc35971419"/>
      <w:bookmarkStart w:id="1360" w:name="_Toc144024162"/>
      <w:bookmarkStart w:id="1361" w:name="_Toc148176875"/>
      <w:bookmarkStart w:id="1362" w:name="_Toc151379254"/>
      <w:bookmarkStart w:id="1363" w:name="_Toc151445435"/>
      <w:bookmarkStart w:id="1364" w:name="_Toc160470511"/>
      <w:bookmarkStart w:id="1365" w:name="_Toc164873655"/>
      <w:bookmarkStart w:id="1366" w:name="_Toc180306291"/>
      <w:bookmarkStart w:id="1367" w:name="_Toc195374025"/>
      <w:bookmarkStart w:id="1368" w:name="_Toc211878866"/>
      <w:bookmarkStart w:id="1369" w:name="_Toc218775182"/>
      <w:bookmarkEnd w:id="1356"/>
      <w:bookmarkEnd w:id="1357"/>
      <w:r>
        <w:t>6.1.5</w:t>
      </w:r>
      <w:r>
        <w:tab/>
        <w:t>Notifications</w:t>
      </w:r>
      <w:bookmarkEnd w:id="1358"/>
      <w:bookmarkEnd w:id="1359"/>
      <w:bookmarkEnd w:id="1360"/>
      <w:bookmarkEnd w:id="1361"/>
      <w:bookmarkEnd w:id="1362"/>
      <w:bookmarkEnd w:id="1363"/>
      <w:bookmarkEnd w:id="1364"/>
      <w:bookmarkEnd w:id="1365"/>
      <w:bookmarkEnd w:id="1366"/>
      <w:bookmarkEnd w:id="1367"/>
      <w:bookmarkEnd w:id="1368"/>
      <w:bookmarkEnd w:id="1369"/>
    </w:p>
    <w:p w14:paraId="06D675F5" w14:textId="77777777" w:rsidR="003E58FE" w:rsidRPr="000A7435" w:rsidRDefault="003E58FE" w:rsidP="007A4424">
      <w:pPr>
        <w:pStyle w:val="Heading4"/>
      </w:pPr>
      <w:bookmarkStart w:id="1370" w:name="_Toc510696629"/>
      <w:bookmarkStart w:id="1371" w:name="_Toc35971420"/>
      <w:bookmarkStart w:id="1372" w:name="_Toc144024163"/>
      <w:bookmarkStart w:id="1373" w:name="_Toc148176876"/>
      <w:bookmarkStart w:id="1374" w:name="_Toc151379255"/>
      <w:bookmarkStart w:id="1375" w:name="_Toc151445436"/>
      <w:bookmarkStart w:id="1376" w:name="_Toc160470512"/>
      <w:bookmarkStart w:id="1377" w:name="_Toc164873656"/>
      <w:bookmarkStart w:id="1378" w:name="_Toc180306292"/>
      <w:bookmarkStart w:id="1379" w:name="_Toc195374026"/>
      <w:bookmarkStart w:id="1380" w:name="_Toc211878867"/>
      <w:bookmarkStart w:id="1381" w:name="_Toc218775183"/>
      <w:r>
        <w:t>6.1.5.1</w:t>
      </w:r>
      <w:r>
        <w:tab/>
        <w:t>General</w:t>
      </w:r>
      <w:bookmarkEnd w:id="1370"/>
      <w:bookmarkEnd w:id="1371"/>
      <w:bookmarkEnd w:id="1372"/>
      <w:bookmarkEnd w:id="1373"/>
      <w:bookmarkEnd w:id="1374"/>
      <w:bookmarkEnd w:id="1375"/>
      <w:bookmarkEnd w:id="1376"/>
      <w:bookmarkEnd w:id="1377"/>
      <w:bookmarkEnd w:id="1378"/>
      <w:bookmarkEnd w:id="1379"/>
      <w:bookmarkEnd w:id="1380"/>
      <w:bookmarkEnd w:id="1381"/>
    </w:p>
    <w:p w14:paraId="138BE634" w14:textId="7CCF840B" w:rsidR="00461EB1" w:rsidRDefault="00461EB1" w:rsidP="00461EB1">
      <w:pPr>
        <w:rPr>
          <w:noProof/>
        </w:rPr>
      </w:pPr>
      <w:bookmarkStart w:id="1382" w:name="_Toc510696630"/>
      <w:bookmarkStart w:id="1383"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384" w:name="_Toc35971421"/>
      <w:bookmarkStart w:id="1385" w:name="_Toc144024164"/>
      <w:bookmarkStart w:id="1386" w:name="_Toc148176877"/>
      <w:bookmarkStart w:id="1387" w:name="_Toc151379256"/>
      <w:bookmarkStart w:id="1388" w:name="_Toc151445437"/>
      <w:bookmarkStart w:id="1389" w:name="_Toc160470513"/>
      <w:bookmarkStart w:id="1390" w:name="_Toc164873657"/>
      <w:bookmarkStart w:id="1391" w:name="_Toc180306293"/>
      <w:bookmarkStart w:id="1392" w:name="_Toc195374027"/>
      <w:bookmarkStart w:id="1393" w:name="_Toc211878868"/>
      <w:bookmarkStart w:id="1394" w:name="_Toc218775184"/>
      <w:r>
        <w:t>6.1.5.2</w:t>
      </w:r>
      <w:r>
        <w:tab/>
      </w:r>
      <w:r w:rsidR="00C57A28">
        <w:t>Connection Status Notification</w:t>
      </w:r>
      <w:bookmarkEnd w:id="1382"/>
      <w:bookmarkEnd w:id="1384"/>
      <w:bookmarkEnd w:id="1385"/>
      <w:bookmarkEnd w:id="1386"/>
      <w:bookmarkEnd w:id="1387"/>
      <w:bookmarkEnd w:id="1388"/>
      <w:bookmarkEnd w:id="1389"/>
      <w:bookmarkEnd w:id="1390"/>
      <w:bookmarkEnd w:id="1391"/>
      <w:bookmarkEnd w:id="1392"/>
      <w:bookmarkEnd w:id="1393"/>
      <w:bookmarkEnd w:id="1394"/>
    </w:p>
    <w:p w14:paraId="48822DAF" w14:textId="77777777" w:rsidR="003E58FE" w:rsidRPr="00986E88" w:rsidRDefault="003E58FE" w:rsidP="007A4424">
      <w:pPr>
        <w:pStyle w:val="Heading5"/>
        <w:rPr>
          <w:noProof/>
        </w:rPr>
      </w:pPr>
      <w:bookmarkStart w:id="1395" w:name="_Toc532994455"/>
      <w:bookmarkStart w:id="1396" w:name="_Toc35971422"/>
      <w:bookmarkStart w:id="1397" w:name="_Toc144024165"/>
      <w:bookmarkStart w:id="1398" w:name="_Toc148176878"/>
      <w:bookmarkStart w:id="1399" w:name="_Toc151379257"/>
      <w:bookmarkStart w:id="1400" w:name="_Toc151445438"/>
      <w:bookmarkStart w:id="1401" w:name="_Toc160470514"/>
      <w:bookmarkStart w:id="1402" w:name="_Toc164873658"/>
      <w:bookmarkStart w:id="1403" w:name="_Toc180306294"/>
      <w:bookmarkStart w:id="1404" w:name="_Toc195374028"/>
      <w:bookmarkStart w:id="1405" w:name="_Toc211878869"/>
      <w:bookmarkStart w:id="1406" w:name="_Toc510696631"/>
      <w:bookmarkStart w:id="1407" w:name="_Toc218775185"/>
      <w:r>
        <w:t>6.1.5.2</w:t>
      </w:r>
      <w:r w:rsidRPr="00986E88">
        <w:rPr>
          <w:noProof/>
        </w:rPr>
        <w:t>.1</w:t>
      </w:r>
      <w:r w:rsidRPr="00986E88">
        <w:rPr>
          <w:noProof/>
        </w:rPr>
        <w:tab/>
        <w:t>Description</w:t>
      </w:r>
      <w:bookmarkEnd w:id="1395"/>
      <w:bookmarkEnd w:id="1396"/>
      <w:bookmarkEnd w:id="1397"/>
      <w:bookmarkEnd w:id="1398"/>
      <w:bookmarkEnd w:id="1399"/>
      <w:bookmarkEnd w:id="1400"/>
      <w:bookmarkEnd w:id="1401"/>
      <w:bookmarkEnd w:id="1402"/>
      <w:bookmarkEnd w:id="1403"/>
      <w:bookmarkEnd w:id="1404"/>
      <w:bookmarkEnd w:id="1405"/>
      <w:bookmarkEnd w:id="1407"/>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408" w:name="_Toc532994456"/>
      <w:bookmarkStart w:id="1409" w:name="_Toc35971423"/>
      <w:bookmarkStart w:id="1410" w:name="_Toc144024166"/>
      <w:bookmarkStart w:id="1411" w:name="_Toc148176879"/>
      <w:bookmarkStart w:id="1412" w:name="_Toc151379258"/>
      <w:bookmarkStart w:id="1413" w:name="_Toc151445439"/>
      <w:bookmarkStart w:id="1414" w:name="_Toc160470515"/>
      <w:bookmarkStart w:id="1415" w:name="_Toc164873659"/>
      <w:bookmarkStart w:id="1416" w:name="_Toc180306295"/>
      <w:bookmarkStart w:id="1417" w:name="_Toc195374029"/>
      <w:bookmarkStart w:id="1418" w:name="_Toc211878870"/>
      <w:bookmarkStart w:id="1419" w:name="_Toc218775186"/>
      <w:r>
        <w:t>6.1.5.2</w:t>
      </w:r>
      <w:r w:rsidRPr="00986E88">
        <w:rPr>
          <w:noProof/>
        </w:rPr>
        <w:t>.2</w:t>
      </w:r>
      <w:r w:rsidRPr="00986E88">
        <w:rPr>
          <w:noProof/>
        </w:rPr>
        <w:tab/>
        <w:t>Target URI</w:t>
      </w:r>
      <w:bookmarkEnd w:id="1408"/>
      <w:bookmarkEnd w:id="1409"/>
      <w:bookmarkEnd w:id="1410"/>
      <w:bookmarkEnd w:id="1411"/>
      <w:bookmarkEnd w:id="1412"/>
      <w:bookmarkEnd w:id="1413"/>
      <w:bookmarkEnd w:id="1414"/>
      <w:bookmarkEnd w:id="1415"/>
      <w:bookmarkEnd w:id="1416"/>
      <w:bookmarkEnd w:id="1417"/>
      <w:bookmarkEnd w:id="1418"/>
      <w:bookmarkEnd w:id="1419"/>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420" w:name="_Toc532994457"/>
      <w:bookmarkStart w:id="1421" w:name="_Toc35971424"/>
      <w:bookmarkStart w:id="1422" w:name="_Toc144024167"/>
      <w:bookmarkStart w:id="1423" w:name="_Toc148176880"/>
      <w:bookmarkStart w:id="1424" w:name="_Toc151379259"/>
      <w:bookmarkStart w:id="1425" w:name="_Toc151445440"/>
      <w:bookmarkStart w:id="1426" w:name="_Toc160470516"/>
      <w:bookmarkStart w:id="1427" w:name="_Toc164873660"/>
      <w:bookmarkStart w:id="1428" w:name="_Toc180306296"/>
      <w:bookmarkStart w:id="1429" w:name="_Toc195374030"/>
      <w:bookmarkStart w:id="1430" w:name="_Toc211878871"/>
      <w:bookmarkStart w:id="1431" w:name="_Toc218775187"/>
      <w:r>
        <w:t>6.1.5.2</w:t>
      </w:r>
      <w:r w:rsidRPr="00986E88">
        <w:rPr>
          <w:noProof/>
        </w:rPr>
        <w:t>.3</w:t>
      </w:r>
      <w:r w:rsidRPr="00986E88">
        <w:rPr>
          <w:noProof/>
        </w:rPr>
        <w:tab/>
        <w:t>Standard Methods</w:t>
      </w:r>
      <w:bookmarkEnd w:id="1420"/>
      <w:bookmarkEnd w:id="1421"/>
      <w:bookmarkEnd w:id="1422"/>
      <w:bookmarkEnd w:id="1423"/>
      <w:bookmarkEnd w:id="1424"/>
      <w:bookmarkEnd w:id="1425"/>
      <w:bookmarkEnd w:id="1426"/>
      <w:bookmarkEnd w:id="1427"/>
      <w:bookmarkEnd w:id="1428"/>
      <w:bookmarkEnd w:id="1429"/>
      <w:bookmarkEnd w:id="1430"/>
      <w:bookmarkEnd w:id="1431"/>
    </w:p>
    <w:p w14:paraId="5C57E4FE" w14:textId="77777777" w:rsidR="003E58FE" w:rsidRPr="00986E88" w:rsidRDefault="003E58FE" w:rsidP="005C31C1">
      <w:pPr>
        <w:pStyle w:val="H6"/>
        <w:rPr>
          <w:noProof/>
        </w:rPr>
      </w:pPr>
      <w:bookmarkStart w:id="1432" w:name="_Toc532994458"/>
      <w:bookmarkStart w:id="1433" w:name="_Toc35971425"/>
      <w:bookmarkStart w:id="1434" w:name="_Toc211878872"/>
      <w:r>
        <w:t>6.1.5.2.3</w:t>
      </w:r>
      <w:r w:rsidRPr="00986E88">
        <w:rPr>
          <w:noProof/>
        </w:rPr>
        <w:t>.1</w:t>
      </w:r>
      <w:r w:rsidRPr="00986E88">
        <w:rPr>
          <w:noProof/>
        </w:rPr>
        <w:tab/>
        <w:t>POST</w:t>
      </w:r>
      <w:bookmarkEnd w:id="1432"/>
      <w:bookmarkEnd w:id="1433"/>
      <w:bookmarkEnd w:id="1434"/>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435"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436" w:name="_Toc35971427"/>
      <w:bookmarkStart w:id="1437" w:name="_Toc144024169"/>
      <w:bookmarkStart w:id="1438" w:name="_Toc148176881"/>
      <w:bookmarkStart w:id="1439" w:name="_Toc151379260"/>
      <w:bookmarkStart w:id="1440" w:name="_Toc151445441"/>
      <w:bookmarkStart w:id="1441" w:name="_Toc160470517"/>
      <w:bookmarkStart w:id="1442" w:name="_Toc164873661"/>
      <w:bookmarkStart w:id="1443" w:name="_Toc180306297"/>
      <w:bookmarkStart w:id="1444" w:name="_Toc195374031"/>
      <w:bookmarkStart w:id="1445" w:name="_Toc211878873"/>
      <w:bookmarkStart w:id="1446" w:name="_Toc218775188"/>
      <w:bookmarkEnd w:id="1406"/>
      <w:bookmarkEnd w:id="1435"/>
      <w:r>
        <w:t>6.1.6</w:t>
      </w:r>
      <w:r>
        <w:tab/>
        <w:t>Data Model</w:t>
      </w:r>
      <w:bookmarkEnd w:id="1383"/>
      <w:bookmarkEnd w:id="1436"/>
      <w:bookmarkEnd w:id="1437"/>
      <w:bookmarkEnd w:id="1438"/>
      <w:bookmarkEnd w:id="1439"/>
      <w:bookmarkEnd w:id="1440"/>
      <w:bookmarkEnd w:id="1441"/>
      <w:bookmarkEnd w:id="1442"/>
      <w:bookmarkEnd w:id="1443"/>
      <w:bookmarkEnd w:id="1444"/>
      <w:bookmarkEnd w:id="1445"/>
      <w:bookmarkEnd w:id="1446"/>
    </w:p>
    <w:p w14:paraId="0E711D33" w14:textId="77777777" w:rsidR="006E186B" w:rsidRDefault="006E186B" w:rsidP="006E186B">
      <w:pPr>
        <w:pStyle w:val="Heading4"/>
      </w:pPr>
      <w:bookmarkStart w:id="1447" w:name="_Toc510696633"/>
      <w:bookmarkStart w:id="1448" w:name="_Toc35971428"/>
      <w:bookmarkStart w:id="1449" w:name="_Toc144024170"/>
      <w:bookmarkStart w:id="1450" w:name="_Toc148176882"/>
      <w:bookmarkStart w:id="1451" w:name="_Toc151379261"/>
      <w:bookmarkStart w:id="1452" w:name="_Toc151445442"/>
      <w:bookmarkStart w:id="1453" w:name="_Toc160470518"/>
      <w:bookmarkStart w:id="1454" w:name="_Toc164873662"/>
      <w:bookmarkStart w:id="1455" w:name="_Toc180306298"/>
      <w:bookmarkStart w:id="1456" w:name="_Toc195374032"/>
      <w:bookmarkStart w:id="1457" w:name="_Toc211878874"/>
      <w:bookmarkStart w:id="1458" w:name="_Toc510696634"/>
      <w:bookmarkStart w:id="1459" w:name="_Toc35971429"/>
      <w:bookmarkStart w:id="1460" w:name="_Toc218775189"/>
      <w:r>
        <w:t>6.1.6.1</w:t>
      </w:r>
      <w:r>
        <w:tab/>
        <w:t>General</w:t>
      </w:r>
      <w:bookmarkEnd w:id="1447"/>
      <w:bookmarkEnd w:id="1448"/>
      <w:bookmarkEnd w:id="1449"/>
      <w:bookmarkEnd w:id="1450"/>
      <w:bookmarkEnd w:id="1451"/>
      <w:bookmarkEnd w:id="1452"/>
      <w:bookmarkEnd w:id="1453"/>
      <w:bookmarkEnd w:id="1454"/>
      <w:bookmarkEnd w:id="1455"/>
      <w:bookmarkEnd w:id="1456"/>
      <w:bookmarkEnd w:id="1457"/>
      <w:bookmarkEnd w:id="1460"/>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461" w:name="_Toc144024171"/>
      <w:bookmarkStart w:id="1462" w:name="_Toc148176883"/>
      <w:bookmarkStart w:id="1463" w:name="_Toc151379262"/>
      <w:bookmarkStart w:id="1464" w:name="_Toc151445443"/>
      <w:bookmarkStart w:id="1465" w:name="_Toc160470519"/>
      <w:bookmarkStart w:id="1466" w:name="_Toc164873663"/>
      <w:bookmarkStart w:id="1467" w:name="_Toc180306299"/>
      <w:bookmarkStart w:id="1468" w:name="_Toc195374033"/>
      <w:bookmarkStart w:id="1469" w:name="_Toc211878875"/>
      <w:bookmarkStart w:id="1470" w:name="_Toc21877519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58"/>
      <w:bookmarkEnd w:id="1459"/>
      <w:bookmarkEnd w:id="1461"/>
      <w:bookmarkEnd w:id="1462"/>
      <w:bookmarkEnd w:id="1463"/>
      <w:bookmarkEnd w:id="1464"/>
      <w:bookmarkEnd w:id="1465"/>
      <w:bookmarkEnd w:id="1466"/>
      <w:bookmarkEnd w:id="1467"/>
      <w:bookmarkEnd w:id="1468"/>
      <w:bookmarkEnd w:id="1469"/>
      <w:bookmarkEnd w:id="1470"/>
    </w:p>
    <w:p w14:paraId="672B9C59" w14:textId="77777777" w:rsidR="008A6D4A" w:rsidRDefault="008A6D4A" w:rsidP="007A4424">
      <w:pPr>
        <w:pStyle w:val="Heading5"/>
      </w:pPr>
      <w:bookmarkStart w:id="1471" w:name="_Toc144024172"/>
      <w:bookmarkStart w:id="1472" w:name="_Toc148176884"/>
      <w:bookmarkStart w:id="1473" w:name="_Toc151379263"/>
      <w:bookmarkStart w:id="1474" w:name="_Toc151445444"/>
      <w:bookmarkStart w:id="1475" w:name="_Toc160470520"/>
      <w:bookmarkStart w:id="1476" w:name="_Toc164873664"/>
      <w:bookmarkStart w:id="1477" w:name="_Toc180306300"/>
      <w:bookmarkStart w:id="1478" w:name="_Toc195374034"/>
      <w:bookmarkStart w:id="1479" w:name="_Toc211878876"/>
      <w:bookmarkStart w:id="1480" w:name="_Toc218775191"/>
      <w:r>
        <w:t>6.1.6.2.1</w:t>
      </w:r>
      <w:r>
        <w:tab/>
        <w:t>Introduction</w:t>
      </w:r>
      <w:bookmarkEnd w:id="1239"/>
      <w:bookmarkEnd w:id="1240"/>
      <w:bookmarkEnd w:id="1471"/>
      <w:bookmarkEnd w:id="1472"/>
      <w:bookmarkEnd w:id="1473"/>
      <w:bookmarkEnd w:id="1474"/>
      <w:bookmarkEnd w:id="1475"/>
      <w:bookmarkEnd w:id="1476"/>
      <w:bookmarkEnd w:id="1477"/>
      <w:bookmarkEnd w:id="1478"/>
      <w:bookmarkEnd w:id="1479"/>
      <w:bookmarkEnd w:id="1480"/>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481" w:name="_Toc510696636"/>
      <w:bookmarkStart w:id="1482" w:name="_Toc35971431"/>
      <w:bookmarkStart w:id="1483" w:name="_Toc144024173"/>
      <w:bookmarkStart w:id="1484" w:name="_Toc148176885"/>
      <w:bookmarkStart w:id="1485" w:name="_Toc151379264"/>
      <w:bookmarkStart w:id="1486" w:name="_Toc151445445"/>
      <w:bookmarkStart w:id="1487" w:name="_Toc160470521"/>
      <w:bookmarkStart w:id="1488" w:name="_Toc164873665"/>
      <w:bookmarkStart w:id="1489" w:name="_Toc180306301"/>
      <w:bookmarkStart w:id="1490" w:name="_Toc195374035"/>
      <w:bookmarkStart w:id="1491" w:name="_Toc211878877"/>
      <w:bookmarkStart w:id="1492" w:name="_Toc218775192"/>
      <w:r>
        <w:t>6.1.6.2.2</w:t>
      </w:r>
      <w:r>
        <w:tab/>
        <w:t xml:space="preserve">Type: </w:t>
      </w:r>
      <w:r w:rsidR="00F95F33">
        <w:t>TransReq</w:t>
      </w:r>
      <w:bookmarkEnd w:id="1481"/>
      <w:bookmarkEnd w:id="1482"/>
      <w:bookmarkEnd w:id="1483"/>
      <w:bookmarkEnd w:id="1484"/>
      <w:bookmarkEnd w:id="1485"/>
      <w:bookmarkEnd w:id="1486"/>
      <w:bookmarkEnd w:id="1487"/>
      <w:bookmarkEnd w:id="1488"/>
      <w:bookmarkEnd w:id="1489"/>
      <w:bookmarkEnd w:id="1490"/>
      <w:bookmarkEnd w:id="1491"/>
      <w:bookmarkEnd w:id="1492"/>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249F4FED"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493" w:name="_Toc510696637"/>
      <w:bookmarkStart w:id="1494" w:name="_Toc35971432"/>
      <w:bookmarkStart w:id="1495" w:name="_Toc144024174"/>
      <w:bookmarkStart w:id="1496" w:name="_Toc148176886"/>
      <w:bookmarkStart w:id="1497" w:name="_Toc151379265"/>
      <w:bookmarkStart w:id="1498" w:name="_Toc151445446"/>
      <w:bookmarkStart w:id="1499" w:name="_Toc160470522"/>
      <w:bookmarkStart w:id="1500" w:name="_Toc164873666"/>
      <w:bookmarkStart w:id="1501" w:name="_Toc180306302"/>
      <w:bookmarkStart w:id="1502" w:name="_Toc195374036"/>
      <w:bookmarkStart w:id="1503" w:name="_Toc211878878"/>
      <w:bookmarkStart w:id="1504" w:name="_Toc218775193"/>
      <w:r>
        <w:t>6.1.6.2.3</w:t>
      </w:r>
      <w:r>
        <w:tab/>
        <w:t xml:space="preserve">Type: </w:t>
      </w:r>
      <w:r w:rsidR="00E01506">
        <w:t>TransResp</w:t>
      </w:r>
      <w:bookmarkEnd w:id="1493"/>
      <w:bookmarkEnd w:id="1494"/>
      <w:bookmarkEnd w:id="1495"/>
      <w:bookmarkEnd w:id="1496"/>
      <w:bookmarkEnd w:id="1497"/>
      <w:bookmarkEnd w:id="1498"/>
      <w:bookmarkEnd w:id="1499"/>
      <w:bookmarkEnd w:id="1500"/>
      <w:bookmarkEnd w:id="1501"/>
      <w:bookmarkEnd w:id="1502"/>
      <w:bookmarkEnd w:id="1503"/>
      <w:bookmarkEnd w:id="1504"/>
    </w:p>
    <w:p w14:paraId="0FB28B4F" w14:textId="77777777" w:rsidR="00AD2E44" w:rsidRDefault="00AD2E44" w:rsidP="00AD2E44">
      <w:pPr>
        <w:pStyle w:val="TH"/>
      </w:pPr>
      <w:bookmarkStart w:id="1505" w:name="_Toc510696638"/>
      <w:bookmarkStart w:id="1506"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507" w:name="_Toc144024175"/>
      <w:bookmarkStart w:id="1508" w:name="_Toc148176887"/>
      <w:bookmarkStart w:id="1509" w:name="_Toc151379266"/>
      <w:bookmarkStart w:id="1510" w:name="_Toc151445447"/>
      <w:bookmarkStart w:id="1511" w:name="_Toc160470523"/>
      <w:bookmarkStart w:id="1512" w:name="_Toc164873667"/>
      <w:bookmarkStart w:id="1513" w:name="_Toc180306303"/>
      <w:bookmarkStart w:id="1514" w:name="_Toc195374037"/>
      <w:bookmarkStart w:id="1515" w:name="_Toc211878879"/>
      <w:bookmarkStart w:id="1516" w:name="_Toc218775194"/>
      <w:r w:rsidRPr="008D54D6">
        <w:t>6.1.6.2.4</w:t>
      </w:r>
      <w:r w:rsidRPr="008D54D6">
        <w:tab/>
        <w:t>Type: ConnInfo</w:t>
      </w:r>
      <w:bookmarkEnd w:id="1507"/>
      <w:bookmarkEnd w:id="1508"/>
      <w:bookmarkEnd w:id="1509"/>
      <w:bookmarkEnd w:id="1510"/>
      <w:bookmarkEnd w:id="1511"/>
      <w:bookmarkEnd w:id="1512"/>
      <w:bookmarkEnd w:id="1513"/>
      <w:bookmarkEnd w:id="1514"/>
      <w:bookmarkEnd w:id="1515"/>
      <w:bookmarkEnd w:id="1516"/>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517" w:name="_Toc144024176"/>
      <w:bookmarkStart w:id="1518" w:name="_Toc148176888"/>
      <w:bookmarkStart w:id="1519" w:name="_Toc151379267"/>
      <w:bookmarkStart w:id="1520" w:name="_Toc151445448"/>
      <w:bookmarkStart w:id="1521" w:name="_Toc160470524"/>
      <w:bookmarkStart w:id="1522" w:name="_Toc164873668"/>
      <w:bookmarkStart w:id="1523" w:name="_Toc180306304"/>
      <w:bookmarkStart w:id="1524" w:name="_Toc195374038"/>
      <w:bookmarkStart w:id="1525" w:name="_Toc211878880"/>
      <w:bookmarkStart w:id="1526" w:name="_Toc218775195"/>
      <w:r w:rsidRPr="008D54D6">
        <w:t>6.1.6.2.5</w:t>
      </w:r>
      <w:r w:rsidRPr="008D54D6">
        <w:tab/>
        <w:t>Type: QosInfo</w:t>
      </w:r>
      <w:bookmarkEnd w:id="1517"/>
      <w:bookmarkEnd w:id="1518"/>
      <w:bookmarkEnd w:id="1519"/>
      <w:bookmarkEnd w:id="1520"/>
      <w:bookmarkEnd w:id="1521"/>
      <w:bookmarkEnd w:id="1522"/>
      <w:bookmarkEnd w:id="1523"/>
      <w:bookmarkEnd w:id="1524"/>
      <w:bookmarkEnd w:id="1525"/>
      <w:bookmarkEnd w:id="1526"/>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527" w:name="_Toc144024177"/>
      <w:bookmarkStart w:id="1528" w:name="_Toc148176889"/>
      <w:bookmarkStart w:id="1529" w:name="_Toc151379268"/>
      <w:bookmarkStart w:id="1530" w:name="_Toc151445449"/>
      <w:bookmarkStart w:id="1531" w:name="_Toc160470525"/>
      <w:bookmarkStart w:id="1532" w:name="_Toc164873669"/>
      <w:bookmarkStart w:id="1533" w:name="_Toc180306305"/>
      <w:bookmarkStart w:id="1534" w:name="_Toc195374039"/>
      <w:bookmarkStart w:id="1535" w:name="_Toc211878881"/>
      <w:bookmarkStart w:id="1536" w:name="_Toc218775196"/>
      <w:r w:rsidRPr="008D54D6">
        <w:t>6.1.6.2.6</w:t>
      </w:r>
      <w:r w:rsidRPr="008D54D6">
        <w:tab/>
        <w:t>Type: ValServBdw</w:t>
      </w:r>
      <w:bookmarkEnd w:id="1527"/>
      <w:bookmarkEnd w:id="1528"/>
      <w:bookmarkEnd w:id="1529"/>
      <w:bookmarkEnd w:id="1530"/>
      <w:bookmarkEnd w:id="1531"/>
      <w:bookmarkEnd w:id="1532"/>
      <w:bookmarkEnd w:id="1533"/>
      <w:bookmarkEnd w:id="1534"/>
      <w:bookmarkEnd w:id="1535"/>
      <w:bookmarkEnd w:id="1536"/>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537" w:name="_Toc144024178"/>
      <w:bookmarkStart w:id="1538" w:name="_Toc148176890"/>
      <w:bookmarkStart w:id="1539" w:name="_Toc151379269"/>
      <w:bookmarkStart w:id="1540" w:name="_Toc151445450"/>
      <w:bookmarkStart w:id="1541" w:name="_Toc160470526"/>
      <w:bookmarkStart w:id="1542" w:name="_Toc164873670"/>
      <w:bookmarkStart w:id="1543" w:name="_Toc180306306"/>
      <w:bookmarkStart w:id="1544" w:name="_Toc195374040"/>
      <w:bookmarkStart w:id="1545" w:name="_Toc211878882"/>
      <w:bookmarkStart w:id="1546" w:name="_Toc218775197"/>
      <w:r w:rsidRPr="008D54D6">
        <w:t>6.1.6.2.7</w:t>
      </w:r>
      <w:r w:rsidRPr="008D54D6">
        <w:tab/>
        <w:t>Type: ValUsersBdw</w:t>
      </w:r>
      <w:bookmarkEnd w:id="1537"/>
      <w:bookmarkEnd w:id="1538"/>
      <w:bookmarkEnd w:id="1539"/>
      <w:bookmarkEnd w:id="1540"/>
      <w:bookmarkEnd w:id="1541"/>
      <w:bookmarkEnd w:id="1542"/>
      <w:bookmarkEnd w:id="1543"/>
      <w:bookmarkEnd w:id="1544"/>
      <w:bookmarkEnd w:id="1545"/>
      <w:bookmarkEnd w:id="1546"/>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547" w:name="_Toc144024179"/>
      <w:bookmarkStart w:id="1548" w:name="_Toc148176891"/>
      <w:bookmarkStart w:id="1549" w:name="_Toc151379270"/>
      <w:bookmarkStart w:id="1550" w:name="_Toc151445451"/>
      <w:bookmarkStart w:id="1551" w:name="_Toc160470527"/>
      <w:bookmarkStart w:id="1552" w:name="_Toc164873671"/>
      <w:bookmarkStart w:id="1553" w:name="_Toc180306307"/>
      <w:bookmarkStart w:id="1554" w:name="_Toc195374041"/>
      <w:bookmarkStart w:id="1555" w:name="_Toc211878883"/>
      <w:bookmarkStart w:id="1556" w:name="_Toc218775198"/>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1547"/>
      <w:bookmarkEnd w:id="1548"/>
      <w:bookmarkEnd w:id="1549"/>
      <w:bookmarkEnd w:id="1550"/>
      <w:bookmarkEnd w:id="1551"/>
      <w:bookmarkEnd w:id="1552"/>
      <w:bookmarkEnd w:id="1553"/>
      <w:bookmarkEnd w:id="1554"/>
      <w:bookmarkEnd w:id="1555"/>
      <w:bookmarkEnd w:id="1556"/>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1557" w:name="_MCCTEMPBM_CRPT66080008___2" w:colFirst="4" w:colLast="4"/>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1557"/>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558" w:name="_Toc160470528"/>
      <w:bookmarkStart w:id="1559" w:name="_Toc164873672"/>
      <w:bookmarkStart w:id="1560" w:name="_Toc180306308"/>
      <w:bookmarkStart w:id="1561" w:name="_Toc195374042"/>
      <w:bookmarkStart w:id="1562" w:name="_Toc211878884"/>
      <w:bookmarkStart w:id="1563" w:name="_Toc144024180"/>
      <w:bookmarkStart w:id="1564" w:name="_Toc148176892"/>
      <w:bookmarkStart w:id="1565" w:name="_Toc151379271"/>
      <w:bookmarkStart w:id="1566" w:name="_Toc151445452"/>
      <w:bookmarkStart w:id="1567" w:name="_Toc218775199"/>
      <w:r>
        <w:rPr>
          <w:lang w:eastAsia="zh-CN"/>
        </w:rPr>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1558"/>
      <w:bookmarkEnd w:id="1559"/>
      <w:bookmarkEnd w:id="1560"/>
      <w:bookmarkEnd w:id="1561"/>
      <w:bookmarkEnd w:id="1562"/>
      <w:bookmarkEnd w:id="1567"/>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568" w:name="_Toc160470529"/>
      <w:bookmarkStart w:id="1569" w:name="_Toc164873673"/>
      <w:bookmarkStart w:id="1570" w:name="_Toc180306309"/>
      <w:bookmarkStart w:id="1571" w:name="_Toc195374043"/>
      <w:bookmarkStart w:id="1572" w:name="_Toc211878885"/>
      <w:bookmarkStart w:id="1573" w:name="_Toc218775200"/>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1563"/>
      <w:bookmarkEnd w:id="1564"/>
      <w:bookmarkEnd w:id="1565"/>
      <w:bookmarkEnd w:id="1566"/>
      <w:bookmarkEnd w:id="1568"/>
      <w:bookmarkEnd w:id="1569"/>
      <w:bookmarkEnd w:id="1570"/>
      <w:bookmarkEnd w:id="1571"/>
      <w:bookmarkEnd w:id="1572"/>
      <w:bookmarkEnd w:id="1573"/>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574" w:name="_Toc148176893"/>
      <w:bookmarkStart w:id="1575" w:name="_Toc151379272"/>
      <w:bookmarkStart w:id="1576" w:name="_Toc151445453"/>
      <w:bookmarkStart w:id="1577" w:name="_Toc160470530"/>
      <w:bookmarkStart w:id="1578" w:name="_Toc164873674"/>
      <w:bookmarkStart w:id="1579" w:name="_Toc180306310"/>
      <w:bookmarkStart w:id="1580" w:name="_Toc195374044"/>
      <w:bookmarkStart w:id="1581" w:name="_Toc211878886"/>
      <w:bookmarkStart w:id="1582" w:name="_Toc144024181"/>
      <w:bookmarkStart w:id="1583" w:name="_Toc218775201"/>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1574"/>
      <w:bookmarkEnd w:id="1575"/>
      <w:bookmarkEnd w:id="1576"/>
      <w:bookmarkEnd w:id="1577"/>
      <w:bookmarkEnd w:id="1578"/>
      <w:bookmarkEnd w:id="1579"/>
      <w:bookmarkEnd w:id="1580"/>
      <w:bookmarkEnd w:id="1581"/>
      <w:bookmarkEnd w:id="1583"/>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584" w:name="_Toc148176894"/>
      <w:bookmarkStart w:id="1585" w:name="_Toc151379273"/>
      <w:bookmarkStart w:id="1586" w:name="_Toc151445454"/>
      <w:bookmarkStart w:id="1587" w:name="_Toc160470531"/>
      <w:bookmarkStart w:id="1588" w:name="_Toc164873675"/>
      <w:bookmarkStart w:id="1589" w:name="_Toc180306311"/>
      <w:bookmarkStart w:id="1590" w:name="_Toc195374045"/>
      <w:bookmarkStart w:id="1591" w:name="_Toc211878887"/>
      <w:bookmarkStart w:id="1592" w:name="_Toc218775202"/>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1582"/>
      <w:bookmarkEnd w:id="1584"/>
      <w:bookmarkEnd w:id="1585"/>
      <w:bookmarkEnd w:id="1586"/>
      <w:bookmarkEnd w:id="1587"/>
      <w:bookmarkEnd w:id="1588"/>
      <w:bookmarkEnd w:id="1589"/>
      <w:bookmarkEnd w:id="1590"/>
      <w:bookmarkEnd w:id="1591"/>
      <w:bookmarkEnd w:id="1592"/>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593" w:name="_Toc195374046"/>
      <w:bookmarkStart w:id="1594" w:name="_Toc211878888"/>
      <w:bookmarkStart w:id="1595" w:name="_Toc144024182"/>
      <w:bookmarkStart w:id="1596" w:name="_Toc148176895"/>
      <w:bookmarkStart w:id="1597" w:name="_Toc151379274"/>
      <w:bookmarkStart w:id="1598" w:name="_Toc151445455"/>
      <w:bookmarkStart w:id="1599" w:name="_Toc160470532"/>
      <w:bookmarkStart w:id="1600" w:name="_Toc164873676"/>
      <w:bookmarkStart w:id="1601" w:name="_Toc180306312"/>
      <w:bookmarkStart w:id="1602" w:name="_Toc218775203"/>
      <w:r>
        <w:t>6.1.6.</w:t>
      </w:r>
      <w:r w:rsidRPr="00B25E7D">
        <w:t>2.13</w:t>
      </w:r>
      <w:r w:rsidRPr="00B25E7D">
        <w:tab/>
        <w:t>Type: ProtocolDes</w:t>
      </w:r>
      <w:r w:rsidR="00247EBB">
        <w:t>c</w:t>
      </w:r>
      <w:bookmarkEnd w:id="1593"/>
      <w:bookmarkEnd w:id="1594"/>
      <w:bookmarkEnd w:id="1602"/>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1603" w:name="_MCCTEMPBM_CRPT66080009___2" w:colFirst="4" w:colLast="4"/>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1603"/>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604" w:name="_Toc195374047"/>
      <w:bookmarkStart w:id="1605" w:name="_Toc211878889"/>
      <w:bookmarkStart w:id="1606" w:name="_Toc218775204"/>
      <w:r>
        <w:rPr>
          <w:lang w:eastAsia="zh-CN"/>
        </w:rPr>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1604"/>
      <w:bookmarkEnd w:id="1605"/>
      <w:bookmarkEnd w:id="1606"/>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1607" w:name="_MCCTEMPBM_CRPT66080010___2" w:colFirst="4" w:colLast="4"/>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1607"/>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608" w:name="_Toc195374048"/>
      <w:bookmarkStart w:id="1609" w:name="_Toc211878890"/>
      <w:bookmarkStart w:id="1610" w:name="_Toc218775205"/>
      <w:r>
        <w:t>6.1.6.</w:t>
      </w:r>
      <w:r w:rsidRPr="00B25E7D">
        <w:t>2.1</w:t>
      </w:r>
      <w:r>
        <w:t>5</w:t>
      </w:r>
      <w:r w:rsidRPr="00B25E7D">
        <w:tab/>
        <w:t xml:space="preserve">Type: </w:t>
      </w:r>
      <w:r>
        <w:t>MultiModalFlowInfo</w:t>
      </w:r>
      <w:bookmarkEnd w:id="1608"/>
      <w:bookmarkEnd w:id="1609"/>
      <w:bookmarkEnd w:id="1610"/>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611" w:name="_Toc195374049"/>
      <w:bookmarkStart w:id="1612" w:name="_Toc211878891"/>
      <w:bookmarkStart w:id="1613" w:name="_Toc21877520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05"/>
      <w:bookmarkEnd w:id="1506"/>
      <w:bookmarkEnd w:id="1595"/>
      <w:bookmarkEnd w:id="1596"/>
      <w:bookmarkEnd w:id="1597"/>
      <w:bookmarkEnd w:id="1598"/>
      <w:bookmarkEnd w:id="1599"/>
      <w:bookmarkEnd w:id="1600"/>
      <w:bookmarkEnd w:id="1601"/>
      <w:bookmarkEnd w:id="1611"/>
      <w:bookmarkEnd w:id="1612"/>
      <w:bookmarkEnd w:id="1613"/>
    </w:p>
    <w:p w14:paraId="65A70611" w14:textId="77777777" w:rsidR="008A6D4A" w:rsidRPr="00384E92" w:rsidRDefault="008A6D4A" w:rsidP="007A4424">
      <w:pPr>
        <w:pStyle w:val="Heading5"/>
      </w:pPr>
      <w:bookmarkStart w:id="1614" w:name="_Toc510696639"/>
      <w:bookmarkStart w:id="1615" w:name="_Toc35971434"/>
      <w:bookmarkStart w:id="1616" w:name="_Toc144024183"/>
      <w:bookmarkStart w:id="1617" w:name="_Toc148176896"/>
      <w:bookmarkStart w:id="1618" w:name="_Toc151379275"/>
      <w:bookmarkStart w:id="1619" w:name="_Toc151445456"/>
      <w:bookmarkStart w:id="1620" w:name="_Toc160470533"/>
      <w:bookmarkStart w:id="1621" w:name="_Toc164873677"/>
      <w:bookmarkStart w:id="1622" w:name="_Toc180306313"/>
      <w:bookmarkStart w:id="1623" w:name="_Toc195374050"/>
      <w:bookmarkStart w:id="1624" w:name="_Toc211878892"/>
      <w:bookmarkStart w:id="1625" w:name="_Toc218775207"/>
      <w:r>
        <w:t>6.1.6.3.1</w:t>
      </w:r>
      <w:r w:rsidRPr="00384E92">
        <w:tab/>
        <w:t>Introduction</w:t>
      </w:r>
      <w:bookmarkEnd w:id="1614"/>
      <w:bookmarkEnd w:id="1615"/>
      <w:bookmarkEnd w:id="1616"/>
      <w:bookmarkEnd w:id="1617"/>
      <w:bookmarkEnd w:id="1618"/>
      <w:bookmarkEnd w:id="1619"/>
      <w:bookmarkEnd w:id="1620"/>
      <w:bookmarkEnd w:id="1621"/>
      <w:bookmarkEnd w:id="1622"/>
      <w:bookmarkEnd w:id="1623"/>
      <w:bookmarkEnd w:id="1624"/>
      <w:bookmarkEnd w:id="162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626" w:name="_Toc510696640"/>
      <w:bookmarkStart w:id="1627" w:name="_Toc35971435"/>
      <w:bookmarkStart w:id="1628" w:name="_Toc144024184"/>
      <w:bookmarkStart w:id="1629" w:name="_Toc148176897"/>
      <w:bookmarkStart w:id="1630" w:name="_Toc151379276"/>
      <w:bookmarkStart w:id="1631" w:name="_Toc151445457"/>
      <w:bookmarkStart w:id="1632" w:name="_Toc160470534"/>
      <w:bookmarkStart w:id="1633" w:name="_Toc164873678"/>
      <w:bookmarkStart w:id="1634" w:name="_Toc180306314"/>
      <w:bookmarkStart w:id="1635" w:name="_Toc195374051"/>
      <w:bookmarkStart w:id="1636" w:name="_Toc211878893"/>
      <w:bookmarkStart w:id="1637" w:name="_Toc218775208"/>
      <w:r>
        <w:t>6.1.6.3.2</w:t>
      </w:r>
      <w:r w:rsidRPr="00384E92">
        <w:tab/>
        <w:t>Simple data types</w:t>
      </w:r>
      <w:bookmarkEnd w:id="1626"/>
      <w:bookmarkEnd w:id="1627"/>
      <w:bookmarkEnd w:id="1628"/>
      <w:bookmarkEnd w:id="1629"/>
      <w:bookmarkEnd w:id="1630"/>
      <w:bookmarkEnd w:id="1631"/>
      <w:bookmarkEnd w:id="1632"/>
      <w:bookmarkEnd w:id="1633"/>
      <w:bookmarkEnd w:id="1634"/>
      <w:bookmarkEnd w:id="1635"/>
      <w:bookmarkEnd w:id="1636"/>
      <w:bookmarkEnd w:id="1637"/>
    </w:p>
    <w:p w14:paraId="3E57B034" w14:textId="5EA329D5" w:rsidR="003E58FE" w:rsidRPr="00384E92" w:rsidRDefault="003E58FE" w:rsidP="003E58FE">
      <w:bookmarkStart w:id="1638" w:name="_Toc510696641"/>
      <w:bookmarkStart w:id="1639"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640" w:name="_Toc144024185"/>
      <w:bookmarkStart w:id="1641" w:name="_Toc148176898"/>
      <w:bookmarkStart w:id="1642" w:name="_Toc151379277"/>
      <w:bookmarkStart w:id="1643" w:name="_Toc151445458"/>
      <w:bookmarkStart w:id="1644" w:name="_Toc160470535"/>
      <w:bookmarkStart w:id="1645" w:name="_Toc164873679"/>
      <w:bookmarkStart w:id="1646" w:name="_Toc180306315"/>
      <w:bookmarkStart w:id="1647" w:name="_Toc195374052"/>
      <w:bookmarkStart w:id="1648" w:name="_Toc211878894"/>
      <w:bookmarkStart w:id="1649" w:name="_Toc218775209"/>
      <w:r>
        <w:t>6.1.6.3.3</w:t>
      </w:r>
      <w:r w:rsidRPr="00BC662F">
        <w:tab/>
        <w:t xml:space="preserve">Enumeration: </w:t>
      </w:r>
      <w:r w:rsidR="001458D4">
        <w:t>ConnStat</w:t>
      </w:r>
      <w:r w:rsidR="00680EF4">
        <w:t>us</w:t>
      </w:r>
      <w:r w:rsidR="001458D4">
        <w:t>Event</w:t>
      </w:r>
      <w:bookmarkEnd w:id="1638"/>
      <w:bookmarkEnd w:id="1639"/>
      <w:bookmarkEnd w:id="1640"/>
      <w:bookmarkEnd w:id="1641"/>
      <w:bookmarkEnd w:id="1642"/>
      <w:bookmarkEnd w:id="1643"/>
      <w:bookmarkEnd w:id="1644"/>
      <w:bookmarkEnd w:id="1645"/>
      <w:bookmarkEnd w:id="1646"/>
      <w:bookmarkEnd w:id="1647"/>
      <w:bookmarkEnd w:id="1648"/>
      <w:bookmarkEnd w:id="1649"/>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650" w:name="_Toc510696642"/>
      <w:bookmarkStart w:id="1651" w:name="_Toc35971437"/>
      <w:bookmarkStart w:id="1652" w:name="_Toc144024186"/>
      <w:bookmarkStart w:id="1653" w:name="_Toc148176899"/>
      <w:bookmarkStart w:id="1654" w:name="_Toc151379278"/>
      <w:bookmarkStart w:id="1655" w:name="_Toc151445459"/>
      <w:bookmarkStart w:id="1656" w:name="_Toc160470536"/>
      <w:bookmarkStart w:id="1657" w:name="_Toc164873680"/>
      <w:bookmarkStart w:id="1658" w:name="_Toc180306316"/>
      <w:bookmarkStart w:id="1659" w:name="_Toc195374053"/>
      <w:bookmarkStart w:id="1660" w:name="_Toc211878895"/>
      <w:bookmarkStart w:id="1661" w:name="_Toc218775210"/>
      <w:r>
        <w:t>6.1.6.3.4</w:t>
      </w:r>
      <w:r w:rsidRPr="00BC662F">
        <w:tab/>
        <w:t xml:space="preserve">Enumeration: </w:t>
      </w:r>
      <w:r w:rsidR="002C2A5A">
        <w:t>TransType</w:t>
      </w:r>
      <w:bookmarkEnd w:id="1650"/>
      <w:bookmarkEnd w:id="1651"/>
      <w:bookmarkEnd w:id="1652"/>
      <w:bookmarkEnd w:id="1653"/>
      <w:bookmarkEnd w:id="1654"/>
      <w:bookmarkEnd w:id="1655"/>
      <w:bookmarkEnd w:id="1656"/>
      <w:bookmarkEnd w:id="1657"/>
      <w:bookmarkEnd w:id="1658"/>
      <w:bookmarkEnd w:id="1659"/>
      <w:bookmarkEnd w:id="1660"/>
      <w:bookmarkEnd w:id="1661"/>
    </w:p>
    <w:p w14:paraId="5B6ACB4D" w14:textId="77777777" w:rsidR="002C2A5A" w:rsidRPr="00384E92" w:rsidRDefault="002C2A5A" w:rsidP="002C2A5A">
      <w:bookmarkStart w:id="1662" w:name="_Toc510696643"/>
      <w:bookmarkStart w:id="1663" w:name="_Toc35971438"/>
      <w:bookmarkStart w:id="1664"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665" w:name="_Toc180306317"/>
      <w:bookmarkStart w:id="1666" w:name="_Toc195374054"/>
      <w:bookmarkStart w:id="1667" w:name="_Toc211878896"/>
      <w:bookmarkStart w:id="1668" w:name="_Toc148176900"/>
      <w:bookmarkStart w:id="1669" w:name="_Toc151379279"/>
      <w:bookmarkStart w:id="1670" w:name="_Toc151445460"/>
      <w:bookmarkStart w:id="1671" w:name="_Toc160470537"/>
      <w:bookmarkStart w:id="1672" w:name="_Toc164873681"/>
      <w:bookmarkStart w:id="1673" w:name="_Toc218775211"/>
      <w:r>
        <w:t>6.1.6.3.5</w:t>
      </w:r>
      <w:r w:rsidRPr="00BC662F">
        <w:tab/>
        <w:t xml:space="preserve">Enumeration: </w:t>
      </w:r>
      <w:r>
        <w:t>ClientConnStatus</w:t>
      </w:r>
      <w:bookmarkEnd w:id="1665"/>
      <w:bookmarkEnd w:id="1666"/>
      <w:bookmarkEnd w:id="1667"/>
      <w:bookmarkEnd w:id="1673"/>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674" w:name="_Toc183442520"/>
      <w:bookmarkStart w:id="1675" w:name="_Toc195374055"/>
      <w:bookmarkStart w:id="1676" w:name="_Toc211878897"/>
      <w:bookmarkStart w:id="1677" w:name="_Toc180306318"/>
      <w:bookmarkStart w:id="1678" w:name="_Toc218775212"/>
      <w:r>
        <w:t>6.1.</w:t>
      </w:r>
      <w:r w:rsidRPr="00036110">
        <w:t>6.3.6</w:t>
      </w:r>
      <w:r w:rsidRPr="00036110">
        <w:tab/>
        <w:t xml:space="preserve">Enumeration: </w:t>
      </w:r>
      <w:bookmarkEnd w:id="1674"/>
      <w:r w:rsidRPr="00036110">
        <w:t>DLDelInstructions</w:t>
      </w:r>
      <w:bookmarkEnd w:id="1675"/>
      <w:bookmarkEnd w:id="1676"/>
      <w:bookmarkEnd w:id="1678"/>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679" w:name="_Toc195374056"/>
      <w:bookmarkStart w:id="1680" w:name="_Toc211878898"/>
      <w:bookmarkStart w:id="1681" w:name="_Toc218775213"/>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62"/>
      <w:bookmarkEnd w:id="1663"/>
      <w:bookmarkEnd w:id="1664"/>
      <w:bookmarkEnd w:id="1668"/>
      <w:bookmarkEnd w:id="1669"/>
      <w:bookmarkEnd w:id="1670"/>
      <w:bookmarkEnd w:id="1671"/>
      <w:bookmarkEnd w:id="1672"/>
      <w:bookmarkEnd w:id="1677"/>
      <w:bookmarkEnd w:id="1679"/>
      <w:bookmarkEnd w:id="1680"/>
      <w:bookmarkEnd w:id="1681"/>
    </w:p>
    <w:p w14:paraId="487C5212" w14:textId="77777777" w:rsidR="00877CF2" w:rsidRDefault="00877CF2" w:rsidP="00877CF2">
      <w:bookmarkStart w:id="1682" w:name="_Toc510696644"/>
      <w:bookmarkStart w:id="1683"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684" w:name="_Toc510696646"/>
      <w:bookmarkStart w:id="1685" w:name="_Toc35971441"/>
      <w:bookmarkStart w:id="1686" w:name="_Toc144024188"/>
      <w:bookmarkStart w:id="1687" w:name="_Toc148176901"/>
      <w:bookmarkStart w:id="1688" w:name="_Toc151379280"/>
      <w:bookmarkStart w:id="1689" w:name="_Toc151445461"/>
      <w:bookmarkStart w:id="1690" w:name="_Toc160470538"/>
      <w:bookmarkStart w:id="1691" w:name="_Toc164873682"/>
      <w:bookmarkStart w:id="1692" w:name="_Toc180306319"/>
      <w:bookmarkStart w:id="1693" w:name="_Toc195374057"/>
      <w:bookmarkStart w:id="1694" w:name="_Toc211878899"/>
      <w:bookmarkStart w:id="1695" w:name="_Toc218775214"/>
      <w:bookmarkEnd w:id="1682"/>
      <w:bookmarkEnd w:id="1683"/>
      <w:r>
        <w:t>6.1.6.5</w:t>
      </w:r>
      <w:r>
        <w:tab/>
        <w:t>Binary data</w:t>
      </w:r>
      <w:bookmarkEnd w:id="1684"/>
      <w:bookmarkEnd w:id="1685"/>
      <w:bookmarkEnd w:id="1686"/>
      <w:bookmarkEnd w:id="1687"/>
      <w:bookmarkEnd w:id="1688"/>
      <w:bookmarkEnd w:id="1689"/>
      <w:bookmarkEnd w:id="1690"/>
      <w:bookmarkEnd w:id="1691"/>
      <w:bookmarkEnd w:id="1692"/>
      <w:bookmarkEnd w:id="1693"/>
      <w:bookmarkEnd w:id="1694"/>
      <w:bookmarkEnd w:id="1695"/>
    </w:p>
    <w:p w14:paraId="3E8B3ED7" w14:textId="77777777" w:rsidR="008A6D4A" w:rsidRDefault="008A6D4A" w:rsidP="007A4424">
      <w:pPr>
        <w:pStyle w:val="Heading5"/>
      </w:pPr>
      <w:bookmarkStart w:id="1696" w:name="_Toc35971442"/>
      <w:bookmarkStart w:id="1697" w:name="_Toc144024189"/>
      <w:bookmarkStart w:id="1698" w:name="_Toc148176902"/>
      <w:bookmarkStart w:id="1699" w:name="_Toc151379281"/>
      <w:bookmarkStart w:id="1700" w:name="_Toc151445462"/>
      <w:bookmarkStart w:id="1701" w:name="_Toc160470539"/>
      <w:bookmarkStart w:id="1702" w:name="_Toc164873683"/>
      <w:bookmarkStart w:id="1703" w:name="_Toc180306320"/>
      <w:bookmarkStart w:id="1704" w:name="_Toc195374058"/>
      <w:bookmarkStart w:id="1705" w:name="_Toc211878900"/>
      <w:bookmarkStart w:id="1706" w:name="_Toc218775215"/>
      <w:r>
        <w:t>6.1.6.5.1</w:t>
      </w:r>
      <w:r>
        <w:tab/>
        <w:t>Binary Data Types</w:t>
      </w:r>
      <w:bookmarkEnd w:id="1696"/>
      <w:bookmarkEnd w:id="1697"/>
      <w:bookmarkEnd w:id="1698"/>
      <w:bookmarkEnd w:id="1699"/>
      <w:bookmarkEnd w:id="1700"/>
      <w:bookmarkEnd w:id="1701"/>
      <w:bookmarkEnd w:id="1702"/>
      <w:bookmarkEnd w:id="1703"/>
      <w:bookmarkEnd w:id="1704"/>
      <w:bookmarkEnd w:id="1705"/>
      <w:bookmarkEnd w:id="1706"/>
    </w:p>
    <w:p w14:paraId="3F3349B8" w14:textId="2B29677F" w:rsidR="003E58FE" w:rsidRPr="00A04126" w:rsidRDefault="003E58FE" w:rsidP="003E58FE">
      <w:pPr>
        <w:pStyle w:val="TH"/>
      </w:pPr>
      <w:bookmarkStart w:id="1707"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708" w:name="_Toc510696647"/>
      <w:bookmarkStart w:id="1709" w:name="_Toc35971443"/>
      <w:bookmarkStart w:id="1710" w:name="_Toc144024190"/>
      <w:bookmarkStart w:id="1711" w:name="_Toc148176903"/>
      <w:bookmarkStart w:id="1712" w:name="_Toc151379282"/>
      <w:bookmarkStart w:id="1713" w:name="_Toc151445463"/>
      <w:bookmarkStart w:id="1714" w:name="_Toc160470540"/>
      <w:bookmarkStart w:id="1715" w:name="_Toc164873684"/>
      <w:bookmarkStart w:id="1716" w:name="_Toc180306321"/>
      <w:bookmarkStart w:id="1717" w:name="_Toc195374059"/>
      <w:bookmarkStart w:id="1718" w:name="_Toc211878901"/>
      <w:bookmarkStart w:id="1719" w:name="_Toc218775216"/>
      <w:bookmarkEnd w:id="1707"/>
      <w:r>
        <w:t>6.1.7</w:t>
      </w:r>
      <w:r>
        <w:tab/>
        <w:t>Error Handling</w:t>
      </w:r>
      <w:bookmarkEnd w:id="1708"/>
      <w:bookmarkEnd w:id="1709"/>
      <w:bookmarkEnd w:id="1710"/>
      <w:bookmarkEnd w:id="1711"/>
      <w:bookmarkEnd w:id="1712"/>
      <w:bookmarkEnd w:id="1713"/>
      <w:bookmarkEnd w:id="1714"/>
      <w:bookmarkEnd w:id="1715"/>
      <w:bookmarkEnd w:id="1716"/>
      <w:bookmarkEnd w:id="1717"/>
      <w:bookmarkEnd w:id="1718"/>
      <w:bookmarkEnd w:id="1719"/>
    </w:p>
    <w:p w14:paraId="07F0DFC0" w14:textId="77777777" w:rsidR="008A6D4A" w:rsidRPr="00971458" w:rsidRDefault="008A6D4A" w:rsidP="007A4424">
      <w:pPr>
        <w:pStyle w:val="Heading4"/>
      </w:pPr>
      <w:bookmarkStart w:id="1720" w:name="_Toc35971444"/>
      <w:bookmarkStart w:id="1721" w:name="_Toc144024191"/>
      <w:bookmarkStart w:id="1722" w:name="_Toc148176904"/>
      <w:bookmarkStart w:id="1723" w:name="_Toc151379283"/>
      <w:bookmarkStart w:id="1724" w:name="_Toc151445464"/>
      <w:bookmarkStart w:id="1725" w:name="_Toc160470541"/>
      <w:bookmarkStart w:id="1726" w:name="_Toc164873685"/>
      <w:bookmarkStart w:id="1727" w:name="_Toc180306322"/>
      <w:bookmarkStart w:id="1728" w:name="_Toc195374060"/>
      <w:bookmarkStart w:id="1729" w:name="_Toc211878902"/>
      <w:bookmarkStart w:id="1730" w:name="_Toc218775217"/>
      <w:r w:rsidRPr="00971458">
        <w:t>6.1.7.1</w:t>
      </w:r>
      <w:r w:rsidRPr="00971458">
        <w:tab/>
        <w:t>General</w:t>
      </w:r>
      <w:bookmarkEnd w:id="1720"/>
      <w:bookmarkEnd w:id="1721"/>
      <w:bookmarkEnd w:id="1722"/>
      <w:bookmarkEnd w:id="1723"/>
      <w:bookmarkEnd w:id="1724"/>
      <w:bookmarkEnd w:id="1725"/>
      <w:bookmarkEnd w:id="1726"/>
      <w:bookmarkEnd w:id="1727"/>
      <w:bookmarkEnd w:id="1728"/>
      <w:bookmarkEnd w:id="1729"/>
      <w:bookmarkEnd w:id="1730"/>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1731" w:name="_Toc35971445"/>
      <w:bookmarkStart w:id="1732" w:name="_Toc144024192"/>
      <w:bookmarkStart w:id="1733" w:name="_Toc148176905"/>
      <w:bookmarkStart w:id="1734" w:name="_Toc151379284"/>
      <w:bookmarkStart w:id="1735" w:name="_Toc151445465"/>
      <w:bookmarkStart w:id="1736" w:name="_Toc160470542"/>
      <w:bookmarkStart w:id="1737" w:name="_Toc164873686"/>
      <w:bookmarkStart w:id="1738" w:name="_Toc180306323"/>
      <w:bookmarkStart w:id="1739" w:name="_Toc195374061"/>
      <w:bookmarkStart w:id="1740" w:name="_Toc211878903"/>
      <w:bookmarkStart w:id="1741" w:name="_Toc218775218"/>
      <w:r w:rsidRPr="00971458">
        <w:t>6.1.7.2</w:t>
      </w:r>
      <w:r w:rsidRPr="00971458">
        <w:tab/>
        <w:t>Protocol Errors</w:t>
      </w:r>
      <w:bookmarkEnd w:id="1731"/>
      <w:bookmarkEnd w:id="1732"/>
      <w:bookmarkEnd w:id="1733"/>
      <w:bookmarkEnd w:id="1734"/>
      <w:bookmarkEnd w:id="1735"/>
      <w:bookmarkEnd w:id="1736"/>
      <w:bookmarkEnd w:id="1737"/>
      <w:bookmarkEnd w:id="1738"/>
      <w:bookmarkEnd w:id="1739"/>
      <w:bookmarkEnd w:id="1740"/>
      <w:bookmarkEnd w:id="1741"/>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1742" w:name="_Toc35971446"/>
      <w:bookmarkStart w:id="1743" w:name="_Toc144024193"/>
      <w:bookmarkStart w:id="1744" w:name="_Toc148176906"/>
      <w:bookmarkStart w:id="1745" w:name="_Toc151379285"/>
      <w:bookmarkStart w:id="1746" w:name="_Toc151445466"/>
      <w:bookmarkStart w:id="1747" w:name="_Toc160470543"/>
      <w:bookmarkStart w:id="1748" w:name="_Toc164873687"/>
      <w:bookmarkStart w:id="1749" w:name="_Toc180306324"/>
      <w:bookmarkStart w:id="1750" w:name="_Toc195374062"/>
      <w:bookmarkStart w:id="1751" w:name="_Toc211878904"/>
      <w:bookmarkStart w:id="1752" w:name="_Toc218775219"/>
      <w:r>
        <w:t>6.1.7.3</w:t>
      </w:r>
      <w:r>
        <w:tab/>
        <w:t>Application Errors</w:t>
      </w:r>
      <w:bookmarkEnd w:id="1742"/>
      <w:bookmarkEnd w:id="1743"/>
      <w:bookmarkEnd w:id="1744"/>
      <w:bookmarkEnd w:id="1745"/>
      <w:bookmarkEnd w:id="1746"/>
      <w:bookmarkEnd w:id="1747"/>
      <w:bookmarkEnd w:id="1748"/>
      <w:bookmarkEnd w:id="1749"/>
      <w:bookmarkEnd w:id="1750"/>
      <w:bookmarkEnd w:id="1751"/>
      <w:bookmarkEnd w:id="1752"/>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753" w:name="_Toc492899751"/>
      <w:bookmarkStart w:id="1754" w:name="_Toc492900030"/>
      <w:bookmarkStart w:id="1755" w:name="_Toc492967832"/>
      <w:bookmarkStart w:id="1756" w:name="_Toc492972920"/>
      <w:bookmarkStart w:id="1757" w:name="_Toc492973140"/>
      <w:bookmarkStart w:id="1758" w:name="_Toc493774060"/>
      <w:bookmarkStart w:id="1759" w:name="_Toc508285804"/>
      <w:bookmarkStart w:id="1760" w:name="_Toc508287269"/>
      <w:bookmarkStart w:id="1761" w:name="_Toc510696648"/>
      <w:bookmarkStart w:id="1762" w:name="_Toc35971447"/>
    </w:p>
    <w:p w14:paraId="5EE35080" w14:textId="77777777" w:rsidR="003E58FE" w:rsidRPr="0023018E" w:rsidRDefault="003E58FE" w:rsidP="007A4424">
      <w:pPr>
        <w:pStyle w:val="Heading3"/>
        <w:rPr>
          <w:lang w:eastAsia="zh-CN"/>
        </w:rPr>
      </w:pPr>
      <w:bookmarkStart w:id="1763" w:name="_Toc144024194"/>
      <w:bookmarkStart w:id="1764" w:name="_Toc148176907"/>
      <w:bookmarkStart w:id="1765" w:name="_Toc151379286"/>
      <w:bookmarkStart w:id="1766" w:name="_Toc151445467"/>
      <w:bookmarkStart w:id="1767" w:name="_Toc160470544"/>
      <w:bookmarkStart w:id="1768" w:name="_Toc164873688"/>
      <w:bookmarkStart w:id="1769" w:name="_Toc180306325"/>
      <w:bookmarkStart w:id="1770" w:name="_Toc195374063"/>
      <w:bookmarkStart w:id="1771" w:name="_Toc211878905"/>
      <w:bookmarkStart w:id="1772" w:name="_Toc218775220"/>
      <w:r>
        <w:t>6.1.8</w:t>
      </w:r>
      <w:r w:rsidRPr="0023018E">
        <w:rPr>
          <w:lang w:eastAsia="zh-CN"/>
        </w:rPr>
        <w:tab/>
        <w:t>Feature negotiation</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1773"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bookmarkEnd w:id="1773"/>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1774"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1774"/>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1775" w:name="_Toc532994477"/>
            <w:bookmarkStart w:id="1776" w:name="_Toc35971448"/>
            <w:bookmarkStart w:id="1777" w:name="_Toc144024195"/>
            <w:bookmarkStart w:id="1778"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1779" w:name="_MCCTEMPBM_CRPT66080013___2"/>
            <w:r w:rsidRPr="00036110">
              <w:rPr>
                <w:rFonts w:cs="Arial"/>
                <w:szCs w:val="18"/>
              </w:rPr>
              <w:t>-</w:t>
            </w:r>
            <w:r w:rsidRPr="00036110">
              <w:rPr>
                <w:rFonts w:cs="Arial"/>
                <w:szCs w:val="18"/>
              </w:rPr>
              <w:tab/>
              <w:t>Support S&amp;F Satellite application data transmission.</w:t>
            </w:r>
            <w:bookmarkEnd w:id="1779"/>
          </w:p>
        </w:tc>
      </w:tr>
    </w:tbl>
    <w:p w14:paraId="1D36CB5E" w14:textId="77777777" w:rsidR="00094C12" w:rsidRDefault="00094C12" w:rsidP="00995953"/>
    <w:p w14:paraId="3E658EC8" w14:textId="17EA93DA" w:rsidR="008A6D4A" w:rsidRPr="001E7573" w:rsidRDefault="008A6D4A" w:rsidP="007A4424">
      <w:pPr>
        <w:pStyle w:val="Heading3"/>
      </w:pPr>
      <w:bookmarkStart w:id="1780" w:name="_Toc148176908"/>
      <w:bookmarkStart w:id="1781" w:name="_Toc151379287"/>
      <w:bookmarkStart w:id="1782" w:name="_Toc151445468"/>
      <w:bookmarkStart w:id="1783" w:name="_Toc160470545"/>
      <w:bookmarkStart w:id="1784" w:name="_Toc164873689"/>
      <w:bookmarkStart w:id="1785" w:name="_Toc180306326"/>
      <w:bookmarkStart w:id="1786" w:name="_Toc195374064"/>
      <w:bookmarkStart w:id="1787" w:name="_Toc211878906"/>
      <w:bookmarkStart w:id="1788" w:name="_Toc218775221"/>
      <w:r>
        <w:t>6.1.9</w:t>
      </w:r>
      <w:r w:rsidRPr="001E7573">
        <w:tab/>
        <w:t>Security</w:t>
      </w:r>
      <w:bookmarkEnd w:id="1775"/>
      <w:bookmarkEnd w:id="1776"/>
      <w:bookmarkEnd w:id="1777"/>
      <w:bookmarkEnd w:id="1780"/>
      <w:bookmarkEnd w:id="1781"/>
      <w:bookmarkEnd w:id="1782"/>
      <w:bookmarkEnd w:id="1783"/>
      <w:bookmarkEnd w:id="1784"/>
      <w:bookmarkEnd w:id="1785"/>
      <w:bookmarkEnd w:id="1786"/>
      <w:bookmarkEnd w:id="1787"/>
      <w:bookmarkEnd w:id="1788"/>
    </w:p>
    <w:p w14:paraId="2E802522" w14:textId="11660711" w:rsidR="00712608" w:rsidRDefault="00712608" w:rsidP="00712608">
      <w:pPr>
        <w:rPr>
          <w:noProof/>
          <w:lang w:eastAsia="zh-CN"/>
        </w:rPr>
      </w:pPr>
      <w:bookmarkStart w:id="1789"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790" w:name="_Toc144024196"/>
      <w:bookmarkStart w:id="1791" w:name="_Toc148176909"/>
      <w:bookmarkStart w:id="1792" w:name="_Toc151379288"/>
      <w:bookmarkStart w:id="1793" w:name="_Toc151445469"/>
      <w:bookmarkStart w:id="1794" w:name="_Toc160470546"/>
      <w:bookmarkStart w:id="1795" w:name="_Toc164873690"/>
      <w:bookmarkStart w:id="1796" w:name="_Toc180306327"/>
      <w:bookmarkStart w:id="1797" w:name="_Toc195374065"/>
      <w:bookmarkStart w:id="1798" w:name="_Toc211878907"/>
      <w:bookmarkStart w:id="1799" w:name="_Toc218775222"/>
      <w:r w:rsidR="008A6D4A">
        <w:t>6.2</w:t>
      </w:r>
      <w:r w:rsidR="008A6D4A">
        <w:tab/>
      </w:r>
      <w:r w:rsidR="00651E9A" w:rsidRPr="00E858DF">
        <w:rPr>
          <w:lang w:val="en-US"/>
        </w:rPr>
        <w:t>SDD_DataStorage</w:t>
      </w:r>
      <w:r w:rsidR="008A6D4A">
        <w:t xml:space="preserve"> Service API</w:t>
      </w:r>
      <w:bookmarkEnd w:id="1778"/>
      <w:bookmarkEnd w:id="1789"/>
      <w:bookmarkEnd w:id="1790"/>
      <w:bookmarkEnd w:id="1791"/>
      <w:bookmarkEnd w:id="1792"/>
      <w:bookmarkEnd w:id="1793"/>
      <w:bookmarkEnd w:id="1794"/>
      <w:bookmarkEnd w:id="1795"/>
      <w:bookmarkEnd w:id="1796"/>
      <w:bookmarkEnd w:id="1797"/>
      <w:bookmarkEnd w:id="1798"/>
      <w:bookmarkEnd w:id="1799"/>
    </w:p>
    <w:p w14:paraId="0B6BA624" w14:textId="77777777" w:rsidR="00432CA8" w:rsidRPr="00585CA6" w:rsidRDefault="00432CA8" w:rsidP="00432CA8">
      <w:pPr>
        <w:pStyle w:val="Heading3"/>
      </w:pPr>
      <w:bookmarkStart w:id="1800" w:name="_Toc144459664"/>
      <w:bookmarkStart w:id="1801" w:name="_Toc151379289"/>
      <w:bookmarkStart w:id="1802" w:name="_Toc151445470"/>
      <w:bookmarkStart w:id="1803" w:name="_Toc160470547"/>
      <w:bookmarkStart w:id="1804" w:name="_Toc164873691"/>
      <w:bookmarkStart w:id="1805" w:name="_Toc180306328"/>
      <w:bookmarkStart w:id="1806" w:name="_Toc195374066"/>
      <w:bookmarkStart w:id="1807" w:name="_Toc211878908"/>
      <w:bookmarkStart w:id="1808" w:name="_Toc218775223"/>
      <w:r w:rsidRPr="00585CA6">
        <w:rPr>
          <w:noProof/>
          <w:lang w:eastAsia="zh-CN"/>
        </w:rPr>
        <w:t>6.2</w:t>
      </w:r>
      <w:r w:rsidRPr="00585CA6">
        <w:t>.1</w:t>
      </w:r>
      <w:r w:rsidRPr="00585CA6">
        <w:tab/>
        <w:t>Introduction</w:t>
      </w:r>
      <w:bookmarkEnd w:id="1800"/>
      <w:bookmarkEnd w:id="1801"/>
      <w:bookmarkEnd w:id="1802"/>
      <w:bookmarkEnd w:id="1803"/>
      <w:bookmarkEnd w:id="1804"/>
      <w:bookmarkEnd w:id="1805"/>
      <w:bookmarkEnd w:id="1806"/>
      <w:bookmarkEnd w:id="1807"/>
      <w:bookmarkEnd w:id="1808"/>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809"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810" w:name="_Toc151379290"/>
      <w:bookmarkStart w:id="1811" w:name="_Toc151445471"/>
      <w:bookmarkStart w:id="1812" w:name="_Toc160470548"/>
      <w:bookmarkStart w:id="1813" w:name="_Toc164873692"/>
      <w:bookmarkStart w:id="1814" w:name="_Toc180306329"/>
      <w:bookmarkStart w:id="1815" w:name="_Toc195374067"/>
      <w:bookmarkStart w:id="1816" w:name="_Toc211878909"/>
      <w:bookmarkStart w:id="1817" w:name="_Toc218775224"/>
      <w:r w:rsidRPr="00585CA6">
        <w:rPr>
          <w:noProof/>
          <w:lang w:eastAsia="zh-CN"/>
        </w:rPr>
        <w:t>6.2</w:t>
      </w:r>
      <w:r w:rsidRPr="00585CA6">
        <w:t>.2</w:t>
      </w:r>
      <w:r w:rsidRPr="00585CA6">
        <w:tab/>
        <w:t>Usage of HTTP</w:t>
      </w:r>
      <w:bookmarkEnd w:id="1809"/>
      <w:bookmarkEnd w:id="1810"/>
      <w:bookmarkEnd w:id="1811"/>
      <w:bookmarkEnd w:id="1812"/>
      <w:bookmarkEnd w:id="1813"/>
      <w:bookmarkEnd w:id="1814"/>
      <w:bookmarkEnd w:id="1815"/>
      <w:bookmarkEnd w:id="1816"/>
      <w:bookmarkEnd w:id="1817"/>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1818" w:name="_Toc144459666"/>
      <w:bookmarkStart w:id="1819" w:name="_Toc151379291"/>
      <w:bookmarkStart w:id="1820" w:name="_Toc151445472"/>
      <w:bookmarkStart w:id="1821" w:name="_Toc160470549"/>
      <w:bookmarkStart w:id="1822" w:name="_Toc164873693"/>
      <w:bookmarkStart w:id="1823" w:name="_Toc180306330"/>
      <w:bookmarkStart w:id="1824" w:name="_Toc195374068"/>
      <w:bookmarkStart w:id="1825" w:name="_Toc211878910"/>
      <w:bookmarkStart w:id="1826" w:name="_Toc218775225"/>
      <w:r w:rsidRPr="00585CA6">
        <w:rPr>
          <w:noProof/>
          <w:lang w:eastAsia="zh-CN"/>
        </w:rPr>
        <w:t>6.2</w:t>
      </w:r>
      <w:r w:rsidRPr="00585CA6">
        <w:t>.3</w:t>
      </w:r>
      <w:r w:rsidRPr="00585CA6">
        <w:tab/>
        <w:t>Resources</w:t>
      </w:r>
      <w:bookmarkEnd w:id="1818"/>
      <w:bookmarkEnd w:id="1819"/>
      <w:bookmarkEnd w:id="1820"/>
      <w:bookmarkEnd w:id="1821"/>
      <w:bookmarkEnd w:id="1822"/>
      <w:bookmarkEnd w:id="1823"/>
      <w:bookmarkEnd w:id="1824"/>
      <w:bookmarkEnd w:id="1825"/>
      <w:bookmarkEnd w:id="1826"/>
    </w:p>
    <w:p w14:paraId="231CE49B" w14:textId="77777777" w:rsidR="00432CA8" w:rsidRPr="00585CA6" w:rsidRDefault="00432CA8" w:rsidP="00432CA8">
      <w:pPr>
        <w:pStyle w:val="Heading4"/>
      </w:pPr>
      <w:bookmarkStart w:id="1827" w:name="_Toc144459667"/>
      <w:bookmarkStart w:id="1828" w:name="_Toc151379292"/>
      <w:bookmarkStart w:id="1829" w:name="_Toc151445473"/>
      <w:bookmarkStart w:id="1830" w:name="_Toc160470550"/>
      <w:bookmarkStart w:id="1831" w:name="_Toc164873694"/>
      <w:bookmarkStart w:id="1832" w:name="_Toc180306331"/>
      <w:bookmarkStart w:id="1833" w:name="_Toc195374069"/>
      <w:bookmarkStart w:id="1834" w:name="_Toc211878911"/>
      <w:bookmarkStart w:id="1835" w:name="_Toc218775226"/>
      <w:r w:rsidRPr="00585CA6">
        <w:rPr>
          <w:noProof/>
          <w:lang w:eastAsia="zh-CN"/>
        </w:rPr>
        <w:t>6.2</w:t>
      </w:r>
      <w:r w:rsidRPr="00585CA6">
        <w:t>.3.1</w:t>
      </w:r>
      <w:r w:rsidRPr="00585CA6">
        <w:tab/>
        <w:t>Overview</w:t>
      </w:r>
      <w:bookmarkEnd w:id="1827"/>
      <w:bookmarkEnd w:id="1828"/>
      <w:bookmarkEnd w:id="1829"/>
      <w:bookmarkEnd w:id="1830"/>
      <w:bookmarkEnd w:id="1831"/>
      <w:bookmarkEnd w:id="1832"/>
      <w:bookmarkEnd w:id="1833"/>
      <w:bookmarkEnd w:id="1834"/>
      <w:bookmarkEnd w:id="1835"/>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pt;height:294pt" o:ole="">
            <v:imagedata r:id="rId83" o:title=""/>
          </v:shape>
          <o:OLEObject Type="Embed" ProgID="Word.Document.8" ShapeID="_x0000_i1062" DrawAspect="Content" ObjectID="_1829388593"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836" w:name="_Toc144459668"/>
      <w:bookmarkStart w:id="1837" w:name="_Toc151379293"/>
      <w:bookmarkStart w:id="1838" w:name="_Toc151445474"/>
      <w:bookmarkStart w:id="1839" w:name="_Toc160470551"/>
      <w:bookmarkStart w:id="1840" w:name="_Toc164873695"/>
      <w:bookmarkStart w:id="1841" w:name="_Toc180306332"/>
      <w:bookmarkStart w:id="1842" w:name="_Toc195374070"/>
      <w:bookmarkStart w:id="1843" w:name="_Toc211878912"/>
      <w:bookmarkStart w:id="1844" w:name="_Toc218775227"/>
      <w:r w:rsidRPr="00585CA6">
        <w:rPr>
          <w:noProof/>
          <w:lang w:eastAsia="zh-CN"/>
        </w:rPr>
        <w:t>6.2</w:t>
      </w:r>
      <w:r w:rsidRPr="00585CA6">
        <w:t>.3.2</w:t>
      </w:r>
      <w:r w:rsidRPr="00585CA6">
        <w:tab/>
        <w:t xml:space="preserve">Resource: </w:t>
      </w:r>
      <w:bookmarkEnd w:id="1836"/>
      <w:r w:rsidRPr="00585CA6">
        <w:t>Data Storages</w:t>
      </w:r>
      <w:bookmarkEnd w:id="1837"/>
      <w:bookmarkEnd w:id="1838"/>
      <w:bookmarkEnd w:id="1839"/>
      <w:bookmarkEnd w:id="1840"/>
      <w:bookmarkEnd w:id="1841"/>
      <w:bookmarkEnd w:id="1842"/>
      <w:bookmarkEnd w:id="1843"/>
      <w:bookmarkEnd w:id="1844"/>
    </w:p>
    <w:p w14:paraId="6CDA7516" w14:textId="77777777" w:rsidR="00432CA8" w:rsidRPr="00585CA6" w:rsidRDefault="00432CA8" w:rsidP="00432CA8">
      <w:pPr>
        <w:pStyle w:val="Heading5"/>
      </w:pPr>
      <w:bookmarkStart w:id="1845" w:name="_Toc144459669"/>
      <w:bookmarkStart w:id="1846" w:name="_Toc151379294"/>
      <w:bookmarkStart w:id="1847" w:name="_Toc151445475"/>
      <w:bookmarkStart w:id="1848" w:name="_Toc160470552"/>
      <w:bookmarkStart w:id="1849" w:name="_Toc164873696"/>
      <w:bookmarkStart w:id="1850" w:name="_Toc180306333"/>
      <w:bookmarkStart w:id="1851" w:name="_Toc195374071"/>
      <w:bookmarkStart w:id="1852" w:name="_Toc211878913"/>
      <w:bookmarkStart w:id="1853" w:name="_Toc218775228"/>
      <w:r w:rsidRPr="00585CA6">
        <w:rPr>
          <w:noProof/>
          <w:lang w:eastAsia="zh-CN"/>
        </w:rPr>
        <w:t>6.2</w:t>
      </w:r>
      <w:r w:rsidRPr="00585CA6">
        <w:t>.3.2.1</w:t>
      </w:r>
      <w:r w:rsidRPr="00585CA6">
        <w:tab/>
        <w:t>Description</w:t>
      </w:r>
      <w:bookmarkEnd w:id="1845"/>
      <w:bookmarkEnd w:id="1846"/>
      <w:bookmarkEnd w:id="1847"/>
      <w:bookmarkEnd w:id="1848"/>
      <w:bookmarkEnd w:id="1849"/>
      <w:bookmarkEnd w:id="1850"/>
      <w:bookmarkEnd w:id="1851"/>
      <w:bookmarkEnd w:id="1852"/>
      <w:bookmarkEnd w:id="1853"/>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854" w:name="_Toc144459670"/>
      <w:bookmarkStart w:id="1855" w:name="_Toc151379295"/>
      <w:bookmarkStart w:id="1856" w:name="_Toc151445476"/>
      <w:bookmarkStart w:id="1857" w:name="_Toc160470553"/>
      <w:bookmarkStart w:id="1858" w:name="_Toc164873697"/>
      <w:bookmarkStart w:id="1859" w:name="_Toc180306334"/>
      <w:bookmarkStart w:id="1860" w:name="_Toc195374072"/>
      <w:bookmarkStart w:id="1861" w:name="_Toc211878914"/>
      <w:bookmarkStart w:id="1862" w:name="_Toc218775229"/>
      <w:r w:rsidRPr="00585CA6">
        <w:rPr>
          <w:noProof/>
          <w:lang w:eastAsia="zh-CN"/>
        </w:rPr>
        <w:t>6.2</w:t>
      </w:r>
      <w:r w:rsidRPr="00585CA6">
        <w:t>.3.2.2</w:t>
      </w:r>
      <w:r w:rsidRPr="00585CA6">
        <w:tab/>
        <w:t>Resource Definition</w:t>
      </w:r>
      <w:bookmarkEnd w:id="1854"/>
      <w:bookmarkEnd w:id="1855"/>
      <w:bookmarkEnd w:id="1856"/>
      <w:bookmarkEnd w:id="1857"/>
      <w:bookmarkEnd w:id="1858"/>
      <w:bookmarkEnd w:id="1859"/>
      <w:bookmarkEnd w:id="1860"/>
      <w:bookmarkEnd w:id="1861"/>
      <w:bookmarkEnd w:id="1862"/>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863" w:name="_Toc144459671"/>
      <w:bookmarkStart w:id="1864" w:name="_Toc151379296"/>
      <w:bookmarkStart w:id="1865" w:name="_Toc151445477"/>
      <w:bookmarkStart w:id="1866" w:name="_Toc160470554"/>
      <w:bookmarkStart w:id="1867" w:name="_Toc164873698"/>
      <w:bookmarkStart w:id="1868" w:name="_Toc180306335"/>
      <w:bookmarkStart w:id="1869" w:name="_Toc195374073"/>
      <w:bookmarkStart w:id="1870" w:name="_Toc211878915"/>
      <w:bookmarkStart w:id="1871" w:name="_Toc218775230"/>
      <w:r w:rsidRPr="00585CA6">
        <w:rPr>
          <w:noProof/>
          <w:lang w:eastAsia="zh-CN"/>
        </w:rPr>
        <w:t>6.2</w:t>
      </w:r>
      <w:r w:rsidRPr="00585CA6">
        <w:t>.3.2.3</w:t>
      </w:r>
      <w:r w:rsidRPr="00585CA6">
        <w:tab/>
        <w:t>Resource Standard Methods</w:t>
      </w:r>
      <w:bookmarkEnd w:id="1863"/>
      <w:bookmarkEnd w:id="1864"/>
      <w:bookmarkEnd w:id="1865"/>
      <w:bookmarkEnd w:id="1866"/>
      <w:bookmarkEnd w:id="1867"/>
      <w:bookmarkEnd w:id="1868"/>
      <w:bookmarkEnd w:id="1869"/>
      <w:bookmarkEnd w:id="1870"/>
      <w:bookmarkEnd w:id="1871"/>
    </w:p>
    <w:p w14:paraId="67AD6546" w14:textId="77777777" w:rsidR="00432CA8" w:rsidRPr="00585CA6" w:rsidRDefault="00432CA8" w:rsidP="0052668D">
      <w:pPr>
        <w:pStyle w:val="H6"/>
      </w:pPr>
      <w:bookmarkStart w:id="1872" w:name="_Toc151379297"/>
      <w:bookmarkStart w:id="1873" w:name="_Toc151445478"/>
      <w:bookmarkStart w:id="1874" w:name="_Toc160470555"/>
      <w:bookmarkStart w:id="1875" w:name="_Toc164873699"/>
      <w:bookmarkStart w:id="1876" w:name="_Toc180306336"/>
      <w:bookmarkStart w:id="1877" w:name="_Toc144459672"/>
      <w:r w:rsidRPr="00585CA6">
        <w:rPr>
          <w:noProof/>
          <w:lang w:eastAsia="zh-CN"/>
        </w:rPr>
        <w:t>6.2</w:t>
      </w:r>
      <w:r w:rsidRPr="00585CA6">
        <w:rPr>
          <w:rFonts w:eastAsia="SimSun"/>
        </w:rPr>
        <w:t>.3.2.3.1</w:t>
      </w:r>
      <w:r w:rsidRPr="00585CA6">
        <w:tab/>
        <w:t>GET</w:t>
      </w:r>
      <w:bookmarkEnd w:id="1872"/>
      <w:bookmarkEnd w:id="1873"/>
      <w:bookmarkEnd w:id="1874"/>
      <w:bookmarkEnd w:id="1875"/>
      <w:bookmarkEnd w:id="1876"/>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878" w:name="_Toc151379298"/>
      <w:bookmarkStart w:id="1879" w:name="_Toc151445479"/>
      <w:bookmarkStart w:id="1880" w:name="_Toc160470556"/>
      <w:bookmarkStart w:id="1881" w:name="_Toc164873700"/>
      <w:bookmarkStart w:id="1882" w:name="_Toc180306337"/>
      <w:r w:rsidRPr="00585CA6">
        <w:rPr>
          <w:noProof/>
          <w:lang w:eastAsia="zh-CN"/>
        </w:rPr>
        <w:t>6.2</w:t>
      </w:r>
      <w:r w:rsidRPr="00585CA6">
        <w:rPr>
          <w:rFonts w:eastAsia="SimSun"/>
        </w:rPr>
        <w:t>.3.2.3.2</w:t>
      </w:r>
      <w:r w:rsidRPr="00585CA6">
        <w:rPr>
          <w:rFonts w:eastAsia="SimSun"/>
        </w:rPr>
        <w:tab/>
        <w:t>POST</w:t>
      </w:r>
      <w:bookmarkEnd w:id="1877"/>
      <w:bookmarkEnd w:id="1878"/>
      <w:bookmarkEnd w:id="1879"/>
      <w:bookmarkEnd w:id="1880"/>
      <w:bookmarkEnd w:id="1881"/>
      <w:bookmarkEnd w:id="1882"/>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883" w:name="_Toc144459673"/>
      <w:bookmarkStart w:id="1884" w:name="_Toc151379299"/>
      <w:bookmarkStart w:id="1885" w:name="_Toc151445480"/>
      <w:bookmarkStart w:id="1886" w:name="_Toc160470557"/>
      <w:bookmarkStart w:id="1887" w:name="_Toc164873701"/>
      <w:bookmarkStart w:id="1888" w:name="_Toc180306338"/>
      <w:bookmarkStart w:id="1889" w:name="_Toc195374074"/>
      <w:bookmarkStart w:id="1890" w:name="_Toc211878916"/>
      <w:bookmarkStart w:id="1891" w:name="_Toc218775231"/>
      <w:r w:rsidRPr="00585CA6">
        <w:rPr>
          <w:noProof/>
          <w:lang w:eastAsia="zh-CN"/>
        </w:rPr>
        <w:t>6.2</w:t>
      </w:r>
      <w:r w:rsidRPr="00585CA6">
        <w:t>.3.2.4</w:t>
      </w:r>
      <w:r w:rsidRPr="00585CA6">
        <w:tab/>
        <w:t>Resource Custom Operations</w:t>
      </w:r>
      <w:bookmarkEnd w:id="1883"/>
      <w:bookmarkEnd w:id="1884"/>
      <w:bookmarkEnd w:id="1885"/>
      <w:bookmarkEnd w:id="1886"/>
      <w:bookmarkEnd w:id="1887"/>
      <w:bookmarkEnd w:id="1888"/>
      <w:bookmarkEnd w:id="1889"/>
      <w:bookmarkEnd w:id="1890"/>
      <w:bookmarkEnd w:id="1891"/>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892" w:name="_Toc144459674"/>
      <w:bookmarkStart w:id="1893" w:name="_Toc151379300"/>
      <w:bookmarkStart w:id="1894" w:name="_Toc151445481"/>
      <w:bookmarkStart w:id="1895" w:name="_Toc160470558"/>
      <w:bookmarkStart w:id="1896" w:name="_Toc164873702"/>
      <w:bookmarkStart w:id="1897" w:name="_Toc180306339"/>
      <w:bookmarkStart w:id="1898" w:name="_Toc195374075"/>
      <w:bookmarkStart w:id="1899" w:name="_Toc211878917"/>
      <w:bookmarkStart w:id="1900" w:name="_Toc218775232"/>
      <w:r w:rsidRPr="00585CA6">
        <w:rPr>
          <w:noProof/>
          <w:lang w:eastAsia="zh-CN"/>
        </w:rPr>
        <w:t>6.2</w:t>
      </w:r>
      <w:r w:rsidRPr="00585CA6">
        <w:t>.3.3</w:t>
      </w:r>
      <w:r w:rsidRPr="00585CA6">
        <w:tab/>
        <w:t xml:space="preserve">Resource: Individual </w:t>
      </w:r>
      <w:bookmarkEnd w:id="1892"/>
      <w:r w:rsidRPr="00585CA6">
        <w:t>Data Storage</w:t>
      </w:r>
      <w:bookmarkEnd w:id="1893"/>
      <w:bookmarkEnd w:id="1894"/>
      <w:bookmarkEnd w:id="1895"/>
      <w:bookmarkEnd w:id="1896"/>
      <w:bookmarkEnd w:id="1897"/>
      <w:bookmarkEnd w:id="1898"/>
      <w:bookmarkEnd w:id="1899"/>
      <w:bookmarkEnd w:id="1900"/>
    </w:p>
    <w:p w14:paraId="5A842200" w14:textId="77777777" w:rsidR="00432CA8" w:rsidRPr="00585CA6" w:rsidRDefault="00432CA8" w:rsidP="00432CA8">
      <w:pPr>
        <w:pStyle w:val="Heading5"/>
      </w:pPr>
      <w:bookmarkStart w:id="1901" w:name="_Toc144459675"/>
      <w:bookmarkStart w:id="1902" w:name="_Toc151379301"/>
      <w:bookmarkStart w:id="1903" w:name="_Toc151445482"/>
      <w:bookmarkStart w:id="1904" w:name="_Toc160470559"/>
      <w:bookmarkStart w:id="1905" w:name="_Toc164873703"/>
      <w:bookmarkStart w:id="1906" w:name="_Toc180306340"/>
      <w:bookmarkStart w:id="1907" w:name="_Toc195374076"/>
      <w:bookmarkStart w:id="1908" w:name="_Toc211878918"/>
      <w:bookmarkStart w:id="1909" w:name="_Toc218775233"/>
      <w:r w:rsidRPr="00585CA6">
        <w:rPr>
          <w:noProof/>
          <w:lang w:eastAsia="zh-CN"/>
        </w:rPr>
        <w:t>6.2</w:t>
      </w:r>
      <w:r w:rsidRPr="00585CA6">
        <w:t>.3.3.1</w:t>
      </w:r>
      <w:r w:rsidRPr="00585CA6">
        <w:tab/>
        <w:t>Description</w:t>
      </w:r>
      <w:bookmarkEnd w:id="1901"/>
      <w:bookmarkEnd w:id="1902"/>
      <w:bookmarkEnd w:id="1903"/>
      <w:bookmarkEnd w:id="1904"/>
      <w:bookmarkEnd w:id="1905"/>
      <w:bookmarkEnd w:id="1906"/>
      <w:bookmarkEnd w:id="1907"/>
      <w:bookmarkEnd w:id="1908"/>
      <w:bookmarkEnd w:id="1909"/>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910" w:name="_Toc144459676"/>
      <w:bookmarkStart w:id="1911" w:name="_Toc151379302"/>
      <w:bookmarkStart w:id="1912" w:name="_Toc151445483"/>
      <w:bookmarkStart w:id="1913" w:name="_Toc160470560"/>
      <w:bookmarkStart w:id="1914" w:name="_Toc164873704"/>
      <w:bookmarkStart w:id="1915" w:name="_Toc180306341"/>
      <w:bookmarkStart w:id="1916" w:name="_Toc195374077"/>
      <w:bookmarkStart w:id="1917" w:name="_Toc211878919"/>
      <w:bookmarkStart w:id="1918" w:name="_Toc218775234"/>
      <w:r w:rsidRPr="00585CA6">
        <w:rPr>
          <w:noProof/>
          <w:lang w:eastAsia="zh-CN"/>
        </w:rPr>
        <w:t>6.2</w:t>
      </w:r>
      <w:r w:rsidRPr="00585CA6">
        <w:t>.3.3.2</w:t>
      </w:r>
      <w:r w:rsidRPr="00585CA6">
        <w:tab/>
        <w:t>Resource Definition</w:t>
      </w:r>
      <w:bookmarkEnd w:id="1910"/>
      <w:bookmarkEnd w:id="1911"/>
      <w:bookmarkEnd w:id="1912"/>
      <w:bookmarkEnd w:id="1913"/>
      <w:bookmarkEnd w:id="1914"/>
      <w:bookmarkEnd w:id="1915"/>
      <w:bookmarkEnd w:id="1916"/>
      <w:bookmarkEnd w:id="1917"/>
      <w:bookmarkEnd w:id="1918"/>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919" w:name="_Toc144459677"/>
      <w:bookmarkStart w:id="1920" w:name="_Toc151379303"/>
      <w:bookmarkStart w:id="1921" w:name="_Toc151445484"/>
      <w:bookmarkStart w:id="1922" w:name="_Toc160470561"/>
      <w:bookmarkStart w:id="1923" w:name="_Toc164873705"/>
      <w:bookmarkStart w:id="1924" w:name="_Toc180306342"/>
      <w:bookmarkStart w:id="1925" w:name="_Toc195374078"/>
      <w:bookmarkStart w:id="1926" w:name="_Toc211878920"/>
      <w:bookmarkStart w:id="1927" w:name="_Toc218775235"/>
      <w:r w:rsidRPr="00585CA6">
        <w:rPr>
          <w:noProof/>
          <w:lang w:eastAsia="zh-CN"/>
        </w:rPr>
        <w:t>6.2</w:t>
      </w:r>
      <w:r w:rsidRPr="00585CA6">
        <w:t>.3.3.3</w:t>
      </w:r>
      <w:r w:rsidRPr="00585CA6">
        <w:tab/>
        <w:t>Resource Standard Methods</w:t>
      </w:r>
      <w:bookmarkEnd w:id="1919"/>
      <w:bookmarkEnd w:id="1920"/>
      <w:bookmarkEnd w:id="1921"/>
      <w:bookmarkEnd w:id="1922"/>
      <w:bookmarkEnd w:id="1923"/>
      <w:bookmarkEnd w:id="1924"/>
      <w:bookmarkEnd w:id="1925"/>
      <w:bookmarkEnd w:id="1926"/>
      <w:bookmarkEnd w:id="1927"/>
    </w:p>
    <w:p w14:paraId="60D5244F" w14:textId="77777777" w:rsidR="00432CA8" w:rsidRPr="00585CA6" w:rsidRDefault="00432CA8" w:rsidP="0052668D">
      <w:pPr>
        <w:pStyle w:val="H6"/>
      </w:pPr>
      <w:bookmarkStart w:id="1928" w:name="_Toc144459678"/>
      <w:bookmarkStart w:id="1929" w:name="_Toc151379304"/>
      <w:bookmarkStart w:id="1930" w:name="_Toc151445485"/>
      <w:bookmarkStart w:id="1931" w:name="_Toc160470562"/>
      <w:bookmarkStart w:id="1932" w:name="_Toc164873706"/>
      <w:bookmarkStart w:id="1933" w:name="_Toc180306343"/>
      <w:r w:rsidRPr="00585CA6">
        <w:rPr>
          <w:noProof/>
          <w:lang w:eastAsia="zh-CN"/>
        </w:rPr>
        <w:t>6.2</w:t>
      </w:r>
      <w:r w:rsidRPr="00585CA6">
        <w:t>.3.3.3.1</w:t>
      </w:r>
      <w:r w:rsidRPr="00585CA6">
        <w:tab/>
        <w:t>GET</w:t>
      </w:r>
      <w:bookmarkEnd w:id="1928"/>
      <w:bookmarkEnd w:id="1929"/>
      <w:bookmarkEnd w:id="1930"/>
      <w:bookmarkEnd w:id="1931"/>
      <w:bookmarkEnd w:id="1932"/>
      <w:bookmarkEnd w:id="1933"/>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934" w:name="_Toc144459679"/>
      <w:bookmarkStart w:id="1935" w:name="_Toc151379305"/>
      <w:bookmarkStart w:id="1936" w:name="_Toc151445486"/>
      <w:bookmarkStart w:id="1937" w:name="_Toc160470563"/>
      <w:bookmarkStart w:id="1938" w:name="_Toc164873707"/>
      <w:bookmarkStart w:id="1939" w:name="_Toc180306344"/>
      <w:r w:rsidRPr="00585CA6">
        <w:rPr>
          <w:noProof/>
          <w:lang w:eastAsia="zh-CN"/>
        </w:rPr>
        <w:t>6.2</w:t>
      </w:r>
      <w:r w:rsidRPr="00585CA6">
        <w:t>.3.3.3.2</w:t>
      </w:r>
      <w:r w:rsidRPr="00585CA6">
        <w:tab/>
        <w:t>PUT</w:t>
      </w:r>
      <w:bookmarkEnd w:id="1934"/>
      <w:bookmarkEnd w:id="1935"/>
      <w:bookmarkEnd w:id="1936"/>
      <w:bookmarkEnd w:id="1937"/>
      <w:bookmarkEnd w:id="1938"/>
      <w:bookmarkEnd w:id="1939"/>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940" w:name="_Toc144459680"/>
      <w:bookmarkStart w:id="1941" w:name="_Toc151379306"/>
      <w:bookmarkStart w:id="1942" w:name="_Toc151445487"/>
      <w:bookmarkStart w:id="1943" w:name="_Toc160470564"/>
      <w:bookmarkStart w:id="1944" w:name="_Toc164873708"/>
      <w:bookmarkStart w:id="1945" w:name="_Toc180306345"/>
      <w:r w:rsidRPr="00585CA6">
        <w:rPr>
          <w:noProof/>
          <w:lang w:eastAsia="zh-CN"/>
        </w:rPr>
        <w:t>6.2</w:t>
      </w:r>
      <w:r w:rsidRPr="00585CA6">
        <w:t>.3.3.3.3</w:t>
      </w:r>
      <w:r w:rsidRPr="00585CA6">
        <w:tab/>
        <w:t>PATCH</w:t>
      </w:r>
      <w:bookmarkEnd w:id="1940"/>
      <w:bookmarkEnd w:id="1941"/>
      <w:bookmarkEnd w:id="1942"/>
      <w:bookmarkEnd w:id="1943"/>
      <w:bookmarkEnd w:id="1944"/>
      <w:bookmarkEnd w:id="1945"/>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946" w:name="_Toc144459681"/>
      <w:bookmarkStart w:id="1947" w:name="_Toc151379307"/>
      <w:bookmarkStart w:id="1948" w:name="_Toc151445488"/>
      <w:bookmarkStart w:id="1949" w:name="_Toc160470565"/>
      <w:bookmarkStart w:id="1950" w:name="_Toc164873709"/>
      <w:bookmarkStart w:id="1951" w:name="_Toc180306346"/>
      <w:r w:rsidRPr="00585CA6">
        <w:rPr>
          <w:noProof/>
          <w:lang w:eastAsia="zh-CN"/>
        </w:rPr>
        <w:t>6.2</w:t>
      </w:r>
      <w:r w:rsidRPr="00585CA6">
        <w:t>.3.3.3.4</w:t>
      </w:r>
      <w:r w:rsidRPr="00585CA6">
        <w:tab/>
        <w:t>DELETE</w:t>
      </w:r>
      <w:bookmarkEnd w:id="1946"/>
      <w:bookmarkEnd w:id="1947"/>
      <w:bookmarkEnd w:id="1948"/>
      <w:bookmarkEnd w:id="1949"/>
      <w:bookmarkEnd w:id="1950"/>
      <w:bookmarkEnd w:id="1951"/>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952" w:name="_Toc144459682"/>
      <w:bookmarkStart w:id="1953" w:name="_Toc151379308"/>
      <w:bookmarkStart w:id="1954" w:name="_Toc151445489"/>
      <w:bookmarkStart w:id="1955" w:name="_Toc160470566"/>
      <w:bookmarkStart w:id="1956" w:name="_Toc164873710"/>
      <w:bookmarkStart w:id="1957" w:name="_Toc180306347"/>
      <w:bookmarkStart w:id="1958" w:name="_Toc195374079"/>
      <w:bookmarkStart w:id="1959" w:name="_Toc211878921"/>
      <w:bookmarkStart w:id="1960" w:name="_Toc218775236"/>
      <w:r w:rsidRPr="00585CA6">
        <w:rPr>
          <w:noProof/>
          <w:lang w:eastAsia="zh-CN"/>
        </w:rPr>
        <w:t>6.2</w:t>
      </w:r>
      <w:r w:rsidRPr="00585CA6">
        <w:t>.3.3.4</w:t>
      </w:r>
      <w:r w:rsidRPr="00585CA6">
        <w:tab/>
        <w:t>Resource Custom Operations</w:t>
      </w:r>
      <w:bookmarkEnd w:id="1952"/>
      <w:bookmarkEnd w:id="1953"/>
      <w:bookmarkEnd w:id="1954"/>
      <w:bookmarkEnd w:id="1955"/>
      <w:bookmarkEnd w:id="1956"/>
      <w:bookmarkEnd w:id="1957"/>
      <w:bookmarkEnd w:id="1958"/>
      <w:bookmarkEnd w:id="1959"/>
      <w:bookmarkEnd w:id="1960"/>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961" w:name="_Toc151379309"/>
      <w:bookmarkStart w:id="1962" w:name="_Toc151445490"/>
      <w:bookmarkStart w:id="1963" w:name="_Toc160470567"/>
      <w:bookmarkStart w:id="1964" w:name="_Toc164873711"/>
      <w:bookmarkStart w:id="1965" w:name="_Toc180306348"/>
      <w:bookmarkStart w:id="1966" w:name="_Toc195374080"/>
      <w:bookmarkStart w:id="1967" w:name="_Toc211878922"/>
      <w:bookmarkStart w:id="1968" w:name="_Toc144459689"/>
      <w:bookmarkStart w:id="1969" w:name="_Toc218775237"/>
      <w:r w:rsidRPr="00585CA6">
        <w:rPr>
          <w:noProof/>
          <w:lang w:eastAsia="zh-CN"/>
        </w:rPr>
        <w:t>6.2</w:t>
      </w:r>
      <w:r w:rsidRPr="00585CA6">
        <w:t>.3.4</w:t>
      </w:r>
      <w:r w:rsidRPr="00585CA6">
        <w:tab/>
        <w:t xml:space="preserve">Resource: </w:t>
      </w:r>
      <w:r w:rsidRPr="00585CA6">
        <w:rPr>
          <w:rFonts w:eastAsia="DengXian"/>
        </w:rPr>
        <w:t>Data Storage Delivery Subscriptions</w:t>
      </w:r>
      <w:bookmarkEnd w:id="1961"/>
      <w:bookmarkEnd w:id="1962"/>
      <w:bookmarkEnd w:id="1963"/>
      <w:bookmarkEnd w:id="1964"/>
      <w:bookmarkEnd w:id="1965"/>
      <w:bookmarkEnd w:id="1966"/>
      <w:bookmarkEnd w:id="1967"/>
      <w:bookmarkEnd w:id="1969"/>
    </w:p>
    <w:p w14:paraId="7D64272C" w14:textId="77777777" w:rsidR="00432CA8" w:rsidRPr="00585CA6" w:rsidRDefault="00432CA8" w:rsidP="00432CA8">
      <w:pPr>
        <w:pStyle w:val="Heading5"/>
      </w:pPr>
      <w:bookmarkStart w:id="1970" w:name="_Toc151379310"/>
      <w:bookmarkStart w:id="1971" w:name="_Toc151445491"/>
      <w:bookmarkStart w:id="1972" w:name="_Toc160470568"/>
      <w:bookmarkStart w:id="1973" w:name="_Toc164873712"/>
      <w:bookmarkStart w:id="1974" w:name="_Toc180306349"/>
      <w:bookmarkStart w:id="1975" w:name="_Toc195374081"/>
      <w:bookmarkStart w:id="1976" w:name="_Toc211878923"/>
      <w:bookmarkStart w:id="1977" w:name="_Toc218775238"/>
      <w:r w:rsidRPr="00585CA6">
        <w:rPr>
          <w:noProof/>
          <w:lang w:eastAsia="zh-CN"/>
        </w:rPr>
        <w:t>6.2</w:t>
      </w:r>
      <w:r w:rsidRPr="00585CA6">
        <w:t>.3.4.1</w:t>
      </w:r>
      <w:r w:rsidRPr="00585CA6">
        <w:tab/>
        <w:t>Description</w:t>
      </w:r>
      <w:bookmarkEnd w:id="1970"/>
      <w:bookmarkEnd w:id="1971"/>
      <w:bookmarkEnd w:id="1972"/>
      <w:bookmarkEnd w:id="1973"/>
      <w:bookmarkEnd w:id="1974"/>
      <w:bookmarkEnd w:id="1975"/>
      <w:bookmarkEnd w:id="1976"/>
      <w:bookmarkEnd w:id="1977"/>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978" w:name="_Toc151379311"/>
      <w:bookmarkStart w:id="1979" w:name="_Toc151445492"/>
      <w:bookmarkStart w:id="1980" w:name="_Toc160470569"/>
      <w:bookmarkStart w:id="1981" w:name="_Toc164873713"/>
      <w:bookmarkStart w:id="1982" w:name="_Toc180306350"/>
      <w:bookmarkStart w:id="1983" w:name="_Toc195374082"/>
      <w:bookmarkStart w:id="1984" w:name="_Toc211878924"/>
      <w:bookmarkStart w:id="1985" w:name="_Toc218775239"/>
      <w:r w:rsidRPr="00585CA6">
        <w:rPr>
          <w:noProof/>
          <w:lang w:eastAsia="zh-CN"/>
        </w:rPr>
        <w:t>6.2</w:t>
      </w:r>
      <w:r w:rsidRPr="00585CA6">
        <w:t>.3.4.2</w:t>
      </w:r>
      <w:r w:rsidRPr="00585CA6">
        <w:tab/>
        <w:t>Resource Definition</w:t>
      </w:r>
      <w:bookmarkEnd w:id="1978"/>
      <w:bookmarkEnd w:id="1979"/>
      <w:bookmarkEnd w:id="1980"/>
      <w:bookmarkEnd w:id="1981"/>
      <w:bookmarkEnd w:id="1982"/>
      <w:bookmarkEnd w:id="1983"/>
      <w:bookmarkEnd w:id="1984"/>
      <w:bookmarkEnd w:id="1985"/>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986" w:name="_Toc151379312"/>
      <w:bookmarkStart w:id="1987" w:name="_Toc151445493"/>
      <w:bookmarkStart w:id="1988" w:name="_Toc160470570"/>
      <w:bookmarkStart w:id="1989" w:name="_Toc164873714"/>
      <w:bookmarkStart w:id="1990" w:name="_Toc180306351"/>
      <w:bookmarkStart w:id="1991" w:name="_Toc195374083"/>
      <w:bookmarkStart w:id="1992" w:name="_Toc211878925"/>
      <w:bookmarkStart w:id="1993" w:name="_Toc218775240"/>
      <w:r w:rsidRPr="00585CA6">
        <w:rPr>
          <w:noProof/>
          <w:lang w:eastAsia="zh-CN"/>
        </w:rPr>
        <w:t>6.2</w:t>
      </w:r>
      <w:r w:rsidRPr="00585CA6">
        <w:t>.3.4.3</w:t>
      </w:r>
      <w:r w:rsidRPr="00585CA6">
        <w:tab/>
        <w:t>Resource Standard Methods</w:t>
      </w:r>
      <w:bookmarkEnd w:id="1986"/>
      <w:bookmarkEnd w:id="1987"/>
      <w:bookmarkEnd w:id="1988"/>
      <w:bookmarkEnd w:id="1989"/>
      <w:bookmarkEnd w:id="1990"/>
      <w:bookmarkEnd w:id="1991"/>
      <w:bookmarkEnd w:id="1992"/>
      <w:bookmarkEnd w:id="1993"/>
    </w:p>
    <w:p w14:paraId="617424F2" w14:textId="77777777" w:rsidR="00432CA8" w:rsidRPr="00585CA6" w:rsidRDefault="00432CA8" w:rsidP="0052668D">
      <w:pPr>
        <w:pStyle w:val="H6"/>
        <w:rPr>
          <w:rFonts w:eastAsia="SimSun"/>
        </w:rPr>
      </w:pPr>
      <w:bookmarkStart w:id="1994" w:name="_Toc151379313"/>
      <w:bookmarkStart w:id="1995" w:name="_Toc151445494"/>
      <w:bookmarkStart w:id="1996" w:name="_Toc160470571"/>
      <w:bookmarkStart w:id="1997" w:name="_Toc164873715"/>
      <w:bookmarkStart w:id="1998" w:name="_Toc180306352"/>
      <w:r w:rsidRPr="00585CA6">
        <w:rPr>
          <w:noProof/>
          <w:lang w:eastAsia="zh-CN"/>
        </w:rPr>
        <w:t>6.2</w:t>
      </w:r>
      <w:r w:rsidRPr="00585CA6">
        <w:rPr>
          <w:rFonts w:eastAsia="SimSun"/>
        </w:rPr>
        <w:t>.3.4.3.2</w:t>
      </w:r>
      <w:r w:rsidRPr="00585CA6">
        <w:rPr>
          <w:rFonts w:eastAsia="SimSun"/>
        </w:rPr>
        <w:tab/>
        <w:t>POST</w:t>
      </w:r>
      <w:bookmarkEnd w:id="1994"/>
      <w:bookmarkEnd w:id="1995"/>
      <w:bookmarkEnd w:id="1996"/>
      <w:bookmarkEnd w:id="1997"/>
      <w:bookmarkEnd w:id="1998"/>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999" w:name="_Toc151379314"/>
      <w:bookmarkStart w:id="2000" w:name="_Toc151445495"/>
      <w:bookmarkStart w:id="2001" w:name="_Toc160470572"/>
      <w:bookmarkStart w:id="2002" w:name="_Toc164873716"/>
      <w:bookmarkStart w:id="2003" w:name="_Toc180306353"/>
      <w:bookmarkStart w:id="2004" w:name="_Toc195374084"/>
      <w:bookmarkStart w:id="2005" w:name="_Toc211878926"/>
      <w:bookmarkStart w:id="2006" w:name="_Toc218775241"/>
      <w:r w:rsidRPr="00585CA6">
        <w:rPr>
          <w:noProof/>
          <w:lang w:eastAsia="zh-CN"/>
        </w:rPr>
        <w:t>6.2</w:t>
      </w:r>
      <w:r w:rsidRPr="00585CA6">
        <w:t>.3.4.4</w:t>
      </w:r>
      <w:r w:rsidRPr="00585CA6">
        <w:tab/>
        <w:t>Resource Custom Operations</w:t>
      </w:r>
      <w:bookmarkEnd w:id="1999"/>
      <w:bookmarkEnd w:id="2000"/>
      <w:bookmarkEnd w:id="2001"/>
      <w:bookmarkEnd w:id="2002"/>
      <w:bookmarkEnd w:id="2003"/>
      <w:bookmarkEnd w:id="2004"/>
      <w:bookmarkEnd w:id="2005"/>
      <w:bookmarkEnd w:id="2006"/>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2007" w:name="_Toc151379315"/>
      <w:bookmarkStart w:id="2008" w:name="_Toc151445496"/>
      <w:bookmarkStart w:id="2009" w:name="_Toc160470573"/>
      <w:bookmarkStart w:id="2010" w:name="_Toc164873717"/>
      <w:bookmarkStart w:id="2011" w:name="_Toc180306354"/>
      <w:bookmarkStart w:id="2012" w:name="_Toc195374085"/>
      <w:bookmarkStart w:id="2013" w:name="_Toc211878927"/>
      <w:bookmarkStart w:id="2014" w:name="_Toc218775242"/>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2007"/>
      <w:bookmarkEnd w:id="2008"/>
      <w:bookmarkEnd w:id="2009"/>
      <w:bookmarkEnd w:id="2010"/>
      <w:bookmarkEnd w:id="2011"/>
      <w:bookmarkEnd w:id="2012"/>
      <w:bookmarkEnd w:id="2013"/>
      <w:bookmarkEnd w:id="2014"/>
    </w:p>
    <w:p w14:paraId="6289FCD9" w14:textId="77777777" w:rsidR="00432CA8" w:rsidRPr="00585CA6" w:rsidRDefault="00432CA8" w:rsidP="00432CA8">
      <w:pPr>
        <w:pStyle w:val="Heading5"/>
      </w:pPr>
      <w:bookmarkStart w:id="2015" w:name="_Toc151379316"/>
      <w:bookmarkStart w:id="2016" w:name="_Toc151445497"/>
      <w:bookmarkStart w:id="2017" w:name="_Toc160470574"/>
      <w:bookmarkStart w:id="2018" w:name="_Toc164873718"/>
      <w:bookmarkStart w:id="2019" w:name="_Toc180306355"/>
      <w:bookmarkStart w:id="2020" w:name="_Toc195374086"/>
      <w:bookmarkStart w:id="2021" w:name="_Toc211878928"/>
      <w:bookmarkStart w:id="2022" w:name="_Toc218775243"/>
      <w:r w:rsidRPr="00585CA6">
        <w:rPr>
          <w:noProof/>
          <w:lang w:eastAsia="zh-CN"/>
        </w:rPr>
        <w:t>6.2</w:t>
      </w:r>
      <w:r w:rsidRPr="00585CA6">
        <w:t>.3.5.1</w:t>
      </w:r>
      <w:r w:rsidRPr="00585CA6">
        <w:tab/>
        <w:t>Description</w:t>
      </w:r>
      <w:bookmarkEnd w:id="2015"/>
      <w:bookmarkEnd w:id="2016"/>
      <w:bookmarkEnd w:id="2017"/>
      <w:bookmarkEnd w:id="2018"/>
      <w:bookmarkEnd w:id="2019"/>
      <w:bookmarkEnd w:id="2020"/>
      <w:bookmarkEnd w:id="2021"/>
      <w:bookmarkEnd w:id="2022"/>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2023" w:name="_Toc151379317"/>
      <w:bookmarkStart w:id="2024" w:name="_Toc151445498"/>
      <w:bookmarkStart w:id="2025" w:name="_Toc160470575"/>
      <w:bookmarkStart w:id="2026" w:name="_Toc164873719"/>
      <w:bookmarkStart w:id="2027" w:name="_Toc180306356"/>
      <w:bookmarkStart w:id="2028" w:name="_Toc195374087"/>
      <w:bookmarkStart w:id="2029" w:name="_Toc211878929"/>
      <w:bookmarkStart w:id="2030" w:name="_Toc218775244"/>
      <w:r w:rsidRPr="00585CA6">
        <w:rPr>
          <w:noProof/>
          <w:lang w:eastAsia="zh-CN"/>
        </w:rPr>
        <w:t>6.2</w:t>
      </w:r>
      <w:r w:rsidRPr="00585CA6">
        <w:t>.3.5.2</w:t>
      </w:r>
      <w:r w:rsidRPr="00585CA6">
        <w:tab/>
        <w:t>Resource Definition</w:t>
      </w:r>
      <w:bookmarkEnd w:id="2023"/>
      <w:bookmarkEnd w:id="2024"/>
      <w:bookmarkEnd w:id="2025"/>
      <w:bookmarkEnd w:id="2026"/>
      <w:bookmarkEnd w:id="2027"/>
      <w:bookmarkEnd w:id="2028"/>
      <w:bookmarkEnd w:id="2029"/>
      <w:bookmarkEnd w:id="2030"/>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2031" w:name="_Toc151379318"/>
      <w:bookmarkStart w:id="2032" w:name="_Toc151445499"/>
      <w:bookmarkStart w:id="2033" w:name="_Toc160470576"/>
      <w:bookmarkStart w:id="2034" w:name="_Toc164873720"/>
      <w:bookmarkStart w:id="2035" w:name="_Toc180306357"/>
      <w:bookmarkStart w:id="2036" w:name="_Toc195374088"/>
      <w:bookmarkStart w:id="2037" w:name="_Toc211878930"/>
      <w:bookmarkStart w:id="2038" w:name="_Toc218775245"/>
      <w:r w:rsidRPr="00585CA6">
        <w:rPr>
          <w:noProof/>
          <w:lang w:eastAsia="zh-CN"/>
        </w:rPr>
        <w:t>6.2</w:t>
      </w:r>
      <w:r w:rsidRPr="00585CA6">
        <w:t>.3.5.3</w:t>
      </w:r>
      <w:r w:rsidRPr="00585CA6">
        <w:tab/>
        <w:t>Resource Standard Methods</w:t>
      </w:r>
      <w:bookmarkEnd w:id="2031"/>
      <w:bookmarkEnd w:id="2032"/>
      <w:bookmarkEnd w:id="2033"/>
      <w:bookmarkEnd w:id="2034"/>
      <w:bookmarkEnd w:id="2035"/>
      <w:bookmarkEnd w:id="2036"/>
      <w:bookmarkEnd w:id="2037"/>
      <w:bookmarkEnd w:id="2038"/>
    </w:p>
    <w:p w14:paraId="5027DEF2" w14:textId="77777777" w:rsidR="00432CA8" w:rsidRPr="00585CA6" w:rsidRDefault="00432CA8" w:rsidP="0052668D">
      <w:pPr>
        <w:pStyle w:val="H6"/>
      </w:pPr>
      <w:bookmarkStart w:id="2039" w:name="_Toc151379319"/>
      <w:bookmarkStart w:id="2040" w:name="_Toc151445500"/>
      <w:bookmarkStart w:id="2041" w:name="_Toc160470577"/>
      <w:bookmarkStart w:id="2042" w:name="_Toc164873721"/>
      <w:bookmarkStart w:id="2043" w:name="_Toc180306358"/>
      <w:r w:rsidRPr="00585CA6">
        <w:rPr>
          <w:noProof/>
          <w:lang w:eastAsia="zh-CN"/>
        </w:rPr>
        <w:t>6.2</w:t>
      </w:r>
      <w:r w:rsidRPr="00585CA6">
        <w:t>.3.5.3.1</w:t>
      </w:r>
      <w:r w:rsidRPr="00585CA6">
        <w:tab/>
        <w:t>GET</w:t>
      </w:r>
      <w:bookmarkEnd w:id="2039"/>
      <w:bookmarkEnd w:id="2040"/>
      <w:bookmarkEnd w:id="2041"/>
      <w:bookmarkEnd w:id="2042"/>
      <w:bookmarkEnd w:id="2043"/>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2044" w:name="_Toc151379320"/>
      <w:bookmarkStart w:id="2045" w:name="_Toc151445501"/>
      <w:bookmarkStart w:id="2046" w:name="_Toc160470578"/>
      <w:bookmarkStart w:id="2047" w:name="_Toc164873722"/>
      <w:bookmarkStart w:id="2048" w:name="_Toc180306359"/>
      <w:r w:rsidRPr="00585CA6">
        <w:rPr>
          <w:noProof/>
          <w:lang w:eastAsia="zh-CN"/>
        </w:rPr>
        <w:t>6.2</w:t>
      </w:r>
      <w:r w:rsidRPr="00585CA6">
        <w:t>.3.5.3.2</w:t>
      </w:r>
      <w:r w:rsidRPr="00585CA6">
        <w:tab/>
        <w:t>PUT</w:t>
      </w:r>
      <w:bookmarkEnd w:id="2044"/>
      <w:bookmarkEnd w:id="2045"/>
      <w:bookmarkEnd w:id="2046"/>
      <w:bookmarkEnd w:id="2047"/>
      <w:bookmarkEnd w:id="2048"/>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2049" w:name="_Toc151379321"/>
      <w:bookmarkStart w:id="2050" w:name="_Toc151445502"/>
      <w:bookmarkStart w:id="2051" w:name="_Toc160470579"/>
      <w:bookmarkStart w:id="2052" w:name="_Toc164873723"/>
      <w:bookmarkStart w:id="2053" w:name="_Toc180306360"/>
      <w:r w:rsidRPr="00585CA6">
        <w:rPr>
          <w:noProof/>
          <w:lang w:eastAsia="zh-CN"/>
        </w:rPr>
        <w:t>6.2</w:t>
      </w:r>
      <w:r w:rsidRPr="00585CA6">
        <w:t>.3.5.3.3</w:t>
      </w:r>
      <w:r w:rsidRPr="00585CA6">
        <w:tab/>
        <w:t>PATCH</w:t>
      </w:r>
      <w:bookmarkEnd w:id="2049"/>
      <w:bookmarkEnd w:id="2050"/>
      <w:bookmarkEnd w:id="2051"/>
      <w:bookmarkEnd w:id="2052"/>
      <w:bookmarkEnd w:id="2053"/>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2054" w:name="_Toc151379322"/>
      <w:bookmarkStart w:id="2055" w:name="_Toc151445503"/>
      <w:bookmarkStart w:id="2056" w:name="_Toc160470580"/>
      <w:bookmarkStart w:id="2057" w:name="_Toc164873724"/>
      <w:bookmarkStart w:id="2058" w:name="_Toc180306361"/>
      <w:r w:rsidRPr="00585CA6">
        <w:rPr>
          <w:noProof/>
          <w:lang w:eastAsia="zh-CN"/>
        </w:rPr>
        <w:t>6.2</w:t>
      </w:r>
      <w:r w:rsidRPr="00585CA6">
        <w:t>.3.5.3.4</w:t>
      </w:r>
      <w:r w:rsidRPr="00585CA6">
        <w:tab/>
        <w:t>DELETE</w:t>
      </w:r>
      <w:bookmarkEnd w:id="2054"/>
      <w:bookmarkEnd w:id="2055"/>
      <w:bookmarkEnd w:id="2056"/>
      <w:bookmarkEnd w:id="2057"/>
      <w:bookmarkEnd w:id="2058"/>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2059" w:name="_Toc151379323"/>
      <w:bookmarkStart w:id="2060" w:name="_Toc151445504"/>
      <w:bookmarkStart w:id="2061" w:name="_Toc160470581"/>
      <w:bookmarkStart w:id="2062" w:name="_Toc164873725"/>
      <w:bookmarkStart w:id="2063" w:name="_Toc180306362"/>
      <w:bookmarkStart w:id="2064" w:name="_Toc195374089"/>
      <w:bookmarkStart w:id="2065" w:name="_Toc211878931"/>
      <w:bookmarkStart w:id="2066" w:name="_Toc218775246"/>
      <w:r w:rsidRPr="00585CA6">
        <w:rPr>
          <w:noProof/>
          <w:lang w:eastAsia="zh-CN"/>
        </w:rPr>
        <w:t>6.2</w:t>
      </w:r>
      <w:r w:rsidRPr="00585CA6">
        <w:t>.3.5.4</w:t>
      </w:r>
      <w:r w:rsidRPr="00585CA6">
        <w:tab/>
        <w:t>Resource Custom Operations</w:t>
      </w:r>
      <w:bookmarkEnd w:id="2059"/>
      <w:bookmarkEnd w:id="2060"/>
      <w:bookmarkEnd w:id="2061"/>
      <w:bookmarkEnd w:id="2062"/>
      <w:bookmarkEnd w:id="2063"/>
      <w:bookmarkEnd w:id="2064"/>
      <w:bookmarkEnd w:id="2065"/>
      <w:bookmarkEnd w:id="2066"/>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2067" w:name="_Toc151379324"/>
      <w:bookmarkStart w:id="2068" w:name="_Toc151445505"/>
      <w:bookmarkStart w:id="2069" w:name="_Toc160470582"/>
      <w:bookmarkStart w:id="2070" w:name="_Toc164873726"/>
      <w:bookmarkStart w:id="2071" w:name="_Toc180306363"/>
      <w:bookmarkStart w:id="2072" w:name="_Toc195374090"/>
      <w:bookmarkStart w:id="2073" w:name="_Toc211878932"/>
      <w:bookmarkStart w:id="2074" w:name="_Toc218775247"/>
      <w:r w:rsidRPr="00585CA6">
        <w:rPr>
          <w:noProof/>
          <w:lang w:eastAsia="zh-CN"/>
        </w:rPr>
        <w:t>6.2</w:t>
      </w:r>
      <w:r w:rsidRPr="00585CA6">
        <w:t>.4</w:t>
      </w:r>
      <w:r w:rsidRPr="00585CA6">
        <w:tab/>
        <w:t>Custom Operations without associated resources</w:t>
      </w:r>
      <w:bookmarkEnd w:id="1968"/>
      <w:bookmarkEnd w:id="2067"/>
      <w:bookmarkEnd w:id="2068"/>
      <w:bookmarkEnd w:id="2069"/>
      <w:bookmarkEnd w:id="2070"/>
      <w:bookmarkEnd w:id="2071"/>
      <w:bookmarkEnd w:id="2072"/>
      <w:bookmarkEnd w:id="2073"/>
      <w:bookmarkEnd w:id="2074"/>
    </w:p>
    <w:p w14:paraId="05E92B9D" w14:textId="77777777" w:rsidR="00432CA8" w:rsidRPr="00585CA6" w:rsidRDefault="00432CA8" w:rsidP="00432CA8">
      <w:pPr>
        <w:pStyle w:val="Heading4"/>
      </w:pPr>
      <w:bookmarkStart w:id="2075" w:name="_Toc151379325"/>
      <w:bookmarkStart w:id="2076" w:name="_Toc151445506"/>
      <w:bookmarkStart w:id="2077" w:name="_Toc160470583"/>
      <w:bookmarkStart w:id="2078" w:name="_Toc164873727"/>
      <w:bookmarkStart w:id="2079" w:name="_Toc180306364"/>
      <w:bookmarkStart w:id="2080" w:name="_Toc195374091"/>
      <w:bookmarkStart w:id="2081" w:name="_Toc211878933"/>
      <w:bookmarkStart w:id="2082" w:name="_Toc144459690"/>
      <w:bookmarkStart w:id="2083" w:name="_Toc218775248"/>
      <w:r w:rsidRPr="00585CA6">
        <w:rPr>
          <w:noProof/>
          <w:lang w:eastAsia="zh-CN"/>
        </w:rPr>
        <w:t>6.2</w:t>
      </w:r>
      <w:r w:rsidRPr="00585CA6">
        <w:t>.4.1</w:t>
      </w:r>
      <w:r w:rsidRPr="00585CA6">
        <w:tab/>
        <w:t>Overview</w:t>
      </w:r>
      <w:bookmarkEnd w:id="2075"/>
      <w:bookmarkEnd w:id="2076"/>
      <w:bookmarkEnd w:id="2077"/>
      <w:bookmarkEnd w:id="2078"/>
      <w:bookmarkEnd w:id="2079"/>
      <w:bookmarkEnd w:id="2080"/>
      <w:bookmarkEnd w:id="2081"/>
      <w:bookmarkEnd w:id="2083"/>
    </w:p>
    <w:p w14:paraId="5D3ACF52" w14:textId="77777777" w:rsidR="00432CA8" w:rsidRPr="00585CA6" w:rsidRDefault="00432CA8" w:rsidP="0084595F">
      <w:pPr>
        <w:rPr>
          <w:color w:val="000000"/>
          <w:lang w:eastAsia="zh-CN"/>
        </w:rPr>
      </w:pPr>
      <w:r w:rsidRPr="0084595F">
        <w:t>The structure of the custom operation URIs of the SDD_DataStorage API is shown in Figure 6.2.4.1-1.</w:t>
      </w:r>
    </w:p>
    <w:bookmarkStart w:id="2084" w:name="_MON_1768861839"/>
    <w:bookmarkEnd w:id="2084"/>
    <w:p w14:paraId="343059DA" w14:textId="1A263504" w:rsidR="00432CA8" w:rsidRPr="00585CA6" w:rsidRDefault="003B7B88" w:rsidP="00432CA8">
      <w:pPr>
        <w:pStyle w:val="TH"/>
      </w:pPr>
      <w:r w:rsidRPr="00585CA6">
        <w:object w:dxaOrig="9633" w:dyaOrig="2961" w14:anchorId="51063893">
          <v:shape id="_x0000_i1063" type="#_x0000_t75" style="width:481.65pt;height:148.35pt" o:ole="">
            <v:imagedata r:id="rId85" o:title=""/>
          </v:shape>
          <o:OLEObject Type="Embed" ProgID="Word.Document.8" ShapeID="_x0000_i1063" DrawAspect="Content" ObjectID="_1829388594"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r w:rsidRPr="009F7F86">
              <w:t>establish-del-conn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2085" w:name="_Toc151379326"/>
      <w:bookmarkStart w:id="2086" w:name="_Toc151445507"/>
      <w:bookmarkStart w:id="2087" w:name="_Toc160470584"/>
      <w:bookmarkStart w:id="2088" w:name="_Toc164873728"/>
      <w:bookmarkStart w:id="2089" w:name="_Toc180306365"/>
      <w:bookmarkStart w:id="2090" w:name="_Toc195374092"/>
      <w:bookmarkStart w:id="2091" w:name="_Toc211878934"/>
      <w:bookmarkStart w:id="2092" w:name="_Toc218775249"/>
      <w:r w:rsidRPr="00585CA6">
        <w:rPr>
          <w:noProof/>
          <w:lang w:eastAsia="zh-CN"/>
        </w:rPr>
        <w:t>6.2</w:t>
      </w:r>
      <w:r w:rsidRPr="00585CA6">
        <w:t>.4.2</w:t>
      </w:r>
      <w:r w:rsidRPr="00585CA6">
        <w:tab/>
        <w:t>Operation: DataDeliveryRequest</w:t>
      </w:r>
      <w:bookmarkEnd w:id="2085"/>
      <w:bookmarkEnd w:id="2086"/>
      <w:bookmarkEnd w:id="2087"/>
      <w:bookmarkEnd w:id="2088"/>
      <w:bookmarkEnd w:id="2089"/>
      <w:bookmarkEnd w:id="2090"/>
      <w:bookmarkEnd w:id="2091"/>
      <w:bookmarkEnd w:id="2092"/>
    </w:p>
    <w:p w14:paraId="36A3380C" w14:textId="77777777" w:rsidR="00432CA8" w:rsidRPr="00585CA6" w:rsidRDefault="00432CA8" w:rsidP="00432CA8">
      <w:pPr>
        <w:pStyle w:val="Heading5"/>
      </w:pPr>
      <w:bookmarkStart w:id="2093" w:name="_Toc151379327"/>
      <w:bookmarkStart w:id="2094" w:name="_Toc151445508"/>
      <w:bookmarkStart w:id="2095" w:name="_Toc160470585"/>
      <w:bookmarkStart w:id="2096" w:name="_Toc164873729"/>
      <w:bookmarkStart w:id="2097" w:name="_Toc180306366"/>
      <w:bookmarkStart w:id="2098" w:name="_Toc195374093"/>
      <w:bookmarkStart w:id="2099" w:name="_Toc211878935"/>
      <w:bookmarkStart w:id="2100" w:name="_Toc218775250"/>
      <w:r w:rsidRPr="00585CA6">
        <w:rPr>
          <w:noProof/>
          <w:lang w:eastAsia="zh-CN"/>
        </w:rPr>
        <w:t>6.2</w:t>
      </w:r>
      <w:r w:rsidRPr="00585CA6">
        <w:t>.4.2.1</w:t>
      </w:r>
      <w:r w:rsidRPr="00585CA6">
        <w:tab/>
        <w:t>Description</w:t>
      </w:r>
      <w:bookmarkEnd w:id="2093"/>
      <w:bookmarkEnd w:id="2094"/>
      <w:bookmarkEnd w:id="2095"/>
      <w:bookmarkEnd w:id="2096"/>
      <w:bookmarkEnd w:id="2097"/>
      <w:bookmarkEnd w:id="2098"/>
      <w:bookmarkEnd w:id="2099"/>
      <w:bookmarkEnd w:id="2100"/>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2101" w:name="_Toc151379328"/>
      <w:bookmarkStart w:id="2102" w:name="_Toc151445509"/>
      <w:bookmarkStart w:id="2103" w:name="_Toc160470586"/>
      <w:bookmarkStart w:id="2104" w:name="_Toc164873730"/>
      <w:bookmarkStart w:id="2105" w:name="_Toc180306367"/>
      <w:bookmarkStart w:id="2106" w:name="_Toc195374094"/>
      <w:bookmarkStart w:id="2107" w:name="_Toc211878936"/>
      <w:bookmarkStart w:id="2108" w:name="_Toc218775251"/>
      <w:r w:rsidRPr="00585CA6">
        <w:rPr>
          <w:noProof/>
          <w:lang w:eastAsia="zh-CN"/>
        </w:rPr>
        <w:t>6.2</w:t>
      </w:r>
      <w:r w:rsidRPr="00585CA6">
        <w:t>.4.2.2</w:t>
      </w:r>
      <w:r w:rsidRPr="00585CA6">
        <w:tab/>
        <w:t>Operation Definition</w:t>
      </w:r>
      <w:bookmarkEnd w:id="2101"/>
      <w:bookmarkEnd w:id="2102"/>
      <w:bookmarkEnd w:id="2103"/>
      <w:bookmarkEnd w:id="2104"/>
      <w:bookmarkEnd w:id="2105"/>
      <w:bookmarkEnd w:id="2106"/>
      <w:bookmarkEnd w:id="2107"/>
      <w:bookmarkEnd w:id="2108"/>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2109" w:name="_Toc160470587"/>
      <w:bookmarkStart w:id="2110" w:name="_Toc164873731"/>
      <w:bookmarkStart w:id="2111" w:name="_Toc180306368"/>
      <w:bookmarkStart w:id="2112" w:name="_Toc195374095"/>
      <w:bookmarkStart w:id="2113" w:name="_Toc211878937"/>
      <w:bookmarkStart w:id="2114" w:name="_Toc151379329"/>
      <w:bookmarkStart w:id="2115" w:name="_Toc151445510"/>
      <w:bookmarkStart w:id="2116" w:name="_Toc218775252"/>
      <w:r w:rsidRPr="00585CA6">
        <w:rPr>
          <w:noProof/>
          <w:lang w:eastAsia="zh-CN"/>
        </w:rPr>
        <w:t>6.2</w:t>
      </w:r>
      <w:r w:rsidRPr="00585CA6">
        <w:t>.</w:t>
      </w:r>
      <w:r w:rsidRPr="00F01465">
        <w:t>4.3</w:t>
      </w:r>
      <w:r w:rsidRPr="00F01465">
        <w:tab/>
        <w:t>Operation: EstablishDelConn</w:t>
      </w:r>
      <w:bookmarkEnd w:id="2109"/>
      <w:bookmarkEnd w:id="2110"/>
      <w:bookmarkEnd w:id="2111"/>
      <w:bookmarkEnd w:id="2112"/>
      <w:bookmarkEnd w:id="2113"/>
      <w:bookmarkEnd w:id="2116"/>
    </w:p>
    <w:p w14:paraId="0BFB38A3" w14:textId="77777777" w:rsidR="00F01465" w:rsidRPr="00F01465" w:rsidRDefault="00F01465" w:rsidP="00F01465">
      <w:pPr>
        <w:pStyle w:val="Heading5"/>
      </w:pPr>
      <w:bookmarkStart w:id="2117" w:name="_Toc160470588"/>
      <w:bookmarkStart w:id="2118" w:name="_Toc164873732"/>
      <w:bookmarkStart w:id="2119" w:name="_Toc180306369"/>
      <w:bookmarkStart w:id="2120" w:name="_Toc195374096"/>
      <w:bookmarkStart w:id="2121" w:name="_Toc211878938"/>
      <w:bookmarkStart w:id="2122" w:name="_Toc218775253"/>
      <w:r w:rsidRPr="00F01465">
        <w:rPr>
          <w:noProof/>
          <w:lang w:eastAsia="zh-CN"/>
        </w:rPr>
        <w:t>6.2</w:t>
      </w:r>
      <w:r w:rsidRPr="00F01465">
        <w:t>.4.3.1</w:t>
      </w:r>
      <w:r w:rsidRPr="00F01465">
        <w:tab/>
        <w:t>Description</w:t>
      </w:r>
      <w:bookmarkEnd w:id="2117"/>
      <w:bookmarkEnd w:id="2118"/>
      <w:bookmarkEnd w:id="2119"/>
      <w:bookmarkEnd w:id="2120"/>
      <w:bookmarkEnd w:id="2121"/>
      <w:bookmarkEnd w:id="2122"/>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2123" w:name="_Toc160470589"/>
      <w:bookmarkStart w:id="2124" w:name="_Toc164873733"/>
      <w:bookmarkStart w:id="2125" w:name="_Toc180306370"/>
      <w:bookmarkStart w:id="2126" w:name="_Toc195374097"/>
      <w:bookmarkStart w:id="2127" w:name="_Toc211878939"/>
      <w:bookmarkStart w:id="2128" w:name="_Toc218775254"/>
      <w:r w:rsidRPr="00F01465">
        <w:rPr>
          <w:noProof/>
          <w:lang w:eastAsia="zh-CN"/>
        </w:rPr>
        <w:t>6.2</w:t>
      </w:r>
      <w:r w:rsidRPr="00F01465">
        <w:t>.4.3.2</w:t>
      </w:r>
      <w:r w:rsidRPr="00F01465">
        <w:tab/>
        <w:t>Operation Definition</w:t>
      </w:r>
      <w:bookmarkEnd w:id="2123"/>
      <w:bookmarkEnd w:id="2124"/>
      <w:bookmarkEnd w:id="2125"/>
      <w:bookmarkEnd w:id="2126"/>
      <w:bookmarkEnd w:id="2127"/>
      <w:bookmarkEnd w:id="2128"/>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2129" w:name="_Toc160470590"/>
      <w:bookmarkStart w:id="2130" w:name="_Toc164873734"/>
      <w:bookmarkStart w:id="2131" w:name="_Toc180306371"/>
      <w:bookmarkStart w:id="2132" w:name="_Toc195374098"/>
      <w:bookmarkStart w:id="2133" w:name="_Toc211878940"/>
      <w:bookmarkStart w:id="2134" w:name="_Toc218775255"/>
      <w:r w:rsidRPr="00585CA6">
        <w:rPr>
          <w:noProof/>
          <w:lang w:eastAsia="zh-CN"/>
        </w:rPr>
        <w:t>6.2</w:t>
      </w:r>
      <w:r w:rsidRPr="00585CA6">
        <w:t>.5</w:t>
      </w:r>
      <w:r w:rsidRPr="00585CA6">
        <w:tab/>
        <w:t>Notifications</w:t>
      </w:r>
      <w:bookmarkEnd w:id="2082"/>
      <w:bookmarkEnd w:id="2114"/>
      <w:bookmarkEnd w:id="2115"/>
      <w:bookmarkEnd w:id="2129"/>
      <w:bookmarkEnd w:id="2130"/>
      <w:bookmarkEnd w:id="2131"/>
      <w:bookmarkEnd w:id="2132"/>
      <w:bookmarkEnd w:id="2133"/>
      <w:bookmarkEnd w:id="2134"/>
    </w:p>
    <w:p w14:paraId="7F1A282C" w14:textId="77777777" w:rsidR="00432CA8" w:rsidRPr="00585CA6" w:rsidRDefault="00432CA8" w:rsidP="00432CA8">
      <w:pPr>
        <w:pStyle w:val="Heading4"/>
      </w:pPr>
      <w:bookmarkStart w:id="2135" w:name="_Toc151379330"/>
      <w:bookmarkStart w:id="2136" w:name="_Toc151445511"/>
      <w:bookmarkStart w:id="2137" w:name="_Toc160470591"/>
      <w:bookmarkStart w:id="2138" w:name="_Toc164873735"/>
      <w:bookmarkStart w:id="2139" w:name="_Toc180306372"/>
      <w:bookmarkStart w:id="2140" w:name="_Toc195374099"/>
      <w:bookmarkStart w:id="2141" w:name="_Toc211878941"/>
      <w:bookmarkStart w:id="2142" w:name="_Toc144459697"/>
      <w:bookmarkStart w:id="2143" w:name="_Toc218775256"/>
      <w:r w:rsidRPr="00585CA6">
        <w:rPr>
          <w:noProof/>
          <w:lang w:eastAsia="zh-CN"/>
        </w:rPr>
        <w:t>6.2</w:t>
      </w:r>
      <w:r w:rsidRPr="00585CA6">
        <w:t>.5.1</w:t>
      </w:r>
      <w:r w:rsidRPr="00585CA6">
        <w:tab/>
        <w:t>General</w:t>
      </w:r>
      <w:bookmarkEnd w:id="2135"/>
      <w:bookmarkEnd w:id="2136"/>
      <w:bookmarkEnd w:id="2137"/>
      <w:bookmarkEnd w:id="2138"/>
      <w:bookmarkEnd w:id="2139"/>
      <w:bookmarkEnd w:id="2140"/>
      <w:bookmarkEnd w:id="2141"/>
      <w:bookmarkEnd w:id="2143"/>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2144" w:name="_Toc151379331"/>
      <w:bookmarkStart w:id="2145" w:name="_Toc151445512"/>
      <w:bookmarkStart w:id="2146" w:name="_Toc160470592"/>
      <w:bookmarkStart w:id="2147" w:name="_Toc164873736"/>
      <w:bookmarkStart w:id="2148" w:name="_Toc180306373"/>
      <w:bookmarkStart w:id="2149" w:name="_Toc195374100"/>
      <w:bookmarkStart w:id="2150" w:name="_Toc211878942"/>
      <w:bookmarkStart w:id="2151" w:name="_Toc218775257"/>
      <w:r w:rsidRPr="00585CA6">
        <w:rPr>
          <w:noProof/>
          <w:lang w:eastAsia="zh-CN"/>
        </w:rPr>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2144"/>
      <w:bookmarkEnd w:id="2145"/>
      <w:bookmarkEnd w:id="2146"/>
      <w:bookmarkEnd w:id="2147"/>
      <w:bookmarkEnd w:id="2148"/>
      <w:bookmarkEnd w:id="2149"/>
      <w:bookmarkEnd w:id="2150"/>
      <w:bookmarkEnd w:id="2151"/>
    </w:p>
    <w:p w14:paraId="078FE079" w14:textId="77777777" w:rsidR="00432CA8" w:rsidRPr="00585CA6" w:rsidRDefault="00432CA8" w:rsidP="00432CA8">
      <w:pPr>
        <w:pStyle w:val="Heading5"/>
        <w:rPr>
          <w:noProof/>
        </w:rPr>
      </w:pPr>
      <w:bookmarkStart w:id="2152" w:name="_Toc151379332"/>
      <w:bookmarkStart w:id="2153" w:name="_Toc151445513"/>
      <w:bookmarkStart w:id="2154" w:name="_Toc160470593"/>
      <w:bookmarkStart w:id="2155" w:name="_Toc164873737"/>
      <w:bookmarkStart w:id="2156" w:name="_Toc180306374"/>
      <w:bookmarkStart w:id="2157" w:name="_Toc195374101"/>
      <w:bookmarkStart w:id="2158" w:name="_Toc211878943"/>
      <w:bookmarkStart w:id="2159" w:name="_Toc218775258"/>
      <w:r w:rsidRPr="00585CA6">
        <w:rPr>
          <w:noProof/>
          <w:lang w:eastAsia="zh-CN"/>
        </w:rPr>
        <w:t>6.2</w:t>
      </w:r>
      <w:r w:rsidRPr="00585CA6">
        <w:t>.5.2</w:t>
      </w:r>
      <w:r w:rsidRPr="00585CA6">
        <w:rPr>
          <w:noProof/>
        </w:rPr>
        <w:t>.1</w:t>
      </w:r>
      <w:r w:rsidRPr="00585CA6">
        <w:rPr>
          <w:noProof/>
        </w:rPr>
        <w:tab/>
        <w:t>Description</w:t>
      </w:r>
      <w:bookmarkEnd w:id="2152"/>
      <w:bookmarkEnd w:id="2153"/>
      <w:bookmarkEnd w:id="2154"/>
      <w:bookmarkEnd w:id="2155"/>
      <w:bookmarkEnd w:id="2156"/>
      <w:bookmarkEnd w:id="2157"/>
      <w:bookmarkEnd w:id="2158"/>
      <w:bookmarkEnd w:id="2159"/>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2160" w:name="_Toc151379333"/>
      <w:bookmarkStart w:id="2161" w:name="_Toc151445514"/>
      <w:bookmarkStart w:id="2162" w:name="_Toc160470594"/>
      <w:bookmarkStart w:id="2163" w:name="_Toc164873738"/>
      <w:bookmarkStart w:id="2164" w:name="_Toc180306375"/>
      <w:bookmarkStart w:id="2165" w:name="_Toc195374102"/>
      <w:bookmarkStart w:id="2166" w:name="_Toc211878944"/>
      <w:bookmarkStart w:id="2167" w:name="_Toc218775259"/>
      <w:r w:rsidRPr="00585CA6">
        <w:rPr>
          <w:noProof/>
          <w:lang w:eastAsia="zh-CN"/>
        </w:rPr>
        <w:t>6.2</w:t>
      </w:r>
      <w:r w:rsidRPr="00585CA6">
        <w:t>.5.2</w:t>
      </w:r>
      <w:r w:rsidRPr="00585CA6">
        <w:rPr>
          <w:noProof/>
        </w:rPr>
        <w:t>.2</w:t>
      </w:r>
      <w:r w:rsidRPr="00585CA6">
        <w:rPr>
          <w:noProof/>
        </w:rPr>
        <w:tab/>
        <w:t>Target URI</w:t>
      </w:r>
      <w:bookmarkEnd w:id="2160"/>
      <w:bookmarkEnd w:id="2161"/>
      <w:bookmarkEnd w:id="2162"/>
      <w:bookmarkEnd w:id="2163"/>
      <w:bookmarkEnd w:id="2164"/>
      <w:bookmarkEnd w:id="2165"/>
      <w:bookmarkEnd w:id="2166"/>
      <w:bookmarkEnd w:id="2167"/>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2168" w:name="_Toc151379334"/>
      <w:bookmarkStart w:id="2169" w:name="_Toc151445515"/>
      <w:bookmarkStart w:id="2170" w:name="_Toc160470595"/>
      <w:bookmarkStart w:id="2171" w:name="_Toc164873739"/>
      <w:bookmarkStart w:id="2172" w:name="_Toc180306376"/>
      <w:bookmarkStart w:id="2173" w:name="_Toc195374103"/>
      <w:bookmarkStart w:id="2174" w:name="_Toc211878945"/>
      <w:bookmarkStart w:id="2175" w:name="_Toc218775260"/>
      <w:r w:rsidRPr="00585CA6">
        <w:rPr>
          <w:noProof/>
          <w:lang w:eastAsia="zh-CN"/>
        </w:rPr>
        <w:t>6.2</w:t>
      </w:r>
      <w:r w:rsidRPr="00585CA6">
        <w:t>.5.2</w:t>
      </w:r>
      <w:r w:rsidRPr="00585CA6">
        <w:rPr>
          <w:noProof/>
        </w:rPr>
        <w:t>.3</w:t>
      </w:r>
      <w:r w:rsidRPr="00585CA6">
        <w:rPr>
          <w:noProof/>
        </w:rPr>
        <w:tab/>
        <w:t>Standard Methods</w:t>
      </w:r>
      <w:bookmarkEnd w:id="2168"/>
      <w:bookmarkEnd w:id="2169"/>
      <w:bookmarkEnd w:id="2170"/>
      <w:bookmarkEnd w:id="2171"/>
      <w:bookmarkEnd w:id="2172"/>
      <w:bookmarkEnd w:id="2173"/>
      <w:bookmarkEnd w:id="2174"/>
      <w:bookmarkEnd w:id="2175"/>
    </w:p>
    <w:p w14:paraId="094241C5" w14:textId="77777777" w:rsidR="00432CA8" w:rsidRPr="00585CA6" w:rsidRDefault="00432CA8" w:rsidP="005C31C1">
      <w:pPr>
        <w:pStyle w:val="H6"/>
        <w:rPr>
          <w:noProof/>
        </w:rPr>
      </w:pPr>
      <w:bookmarkStart w:id="2176" w:name="_Toc211878946"/>
      <w:r w:rsidRPr="00585CA6">
        <w:rPr>
          <w:noProof/>
          <w:lang w:eastAsia="zh-CN"/>
        </w:rPr>
        <w:t>6.2</w:t>
      </w:r>
      <w:r w:rsidRPr="00585CA6">
        <w:t>.5.2.3</w:t>
      </w:r>
      <w:r w:rsidRPr="00585CA6">
        <w:rPr>
          <w:noProof/>
        </w:rPr>
        <w:t>.1</w:t>
      </w:r>
      <w:r w:rsidRPr="00585CA6">
        <w:rPr>
          <w:noProof/>
        </w:rPr>
        <w:tab/>
        <w:t>POST</w:t>
      </w:r>
      <w:bookmarkEnd w:id="2176"/>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2177" w:name="_Toc151379335"/>
      <w:bookmarkStart w:id="2178" w:name="_Toc151445516"/>
      <w:bookmarkStart w:id="2179" w:name="_Toc160470596"/>
      <w:bookmarkStart w:id="2180" w:name="_Toc164873740"/>
      <w:bookmarkStart w:id="2181" w:name="_Toc180306377"/>
      <w:bookmarkStart w:id="2182" w:name="_Toc195374104"/>
      <w:bookmarkStart w:id="2183" w:name="_Toc211878947"/>
      <w:bookmarkStart w:id="2184" w:name="_Toc218775261"/>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2177"/>
      <w:bookmarkEnd w:id="2178"/>
      <w:bookmarkEnd w:id="2179"/>
      <w:bookmarkEnd w:id="2180"/>
      <w:bookmarkEnd w:id="2181"/>
      <w:bookmarkEnd w:id="2182"/>
      <w:bookmarkEnd w:id="2183"/>
      <w:bookmarkEnd w:id="2184"/>
    </w:p>
    <w:p w14:paraId="41D864A9" w14:textId="77777777" w:rsidR="00432CA8" w:rsidRPr="00585CA6" w:rsidRDefault="00432CA8" w:rsidP="00432CA8">
      <w:pPr>
        <w:pStyle w:val="Heading5"/>
        <w:rPr>
          <w:noProof/>
        </w:rPr>
      </w:pPr>
      <w:bookmarkStart w:id="2185" w:name="_Toc151379336"/>
      <w:bookmarkStart w:id="2186" w:name="_Toc151445517"/>
      <w:bookmarkStart w:id="2187" w:name="_Toc160470597"/>
      <w:bookmarkStart w:id="2188" w:name="_Toc164873741"/>
      <w:bookmarkStart w:id="2189" w:name="_Toc180306378"/>
      <w:bookmarkStart w:id="2190" w:name="_Toc195374105"/>
      <w:bookmarkStart w:id="2191" w:name="_Toc211878948"/>
      <w:bookmarkStart w:id="2192" w:name="_Toc218775262"/>
      <w:r w:rsidRPr="00585CA6">
        <w:rPr>
          <w:noProof/>
          <w:lang w:eastAsia="zh-CN"/>
        </w:rPr>
        <w:t>6.2</w:t>
      </w:r>
      <w:r w:rsidRPr="00585CA6">
        <w:t>.5.3</w:t>
      </w:r>
      <w:r w:rsidRPr="00585CA6">
        <w:rPr>
          <w:noProof/>
        </w:rPr>
        <w:t>.1</w:t>
      </w:r>
      <w:r w:rsidRPr="00585CA6">
        <w:rPr>
          <w:noProof/>
        </w:rPr>
        <w:tab/>
        <w:t>Description</w:t>
      </w:r>
      <w:bookmarkEnd w:id="2185"/>
      <w:bookmarkEnd w:id="2186"/>
      <w:bookmarkEnd w:id="2187"/>
      <w:bookmarkEnd w:id="2188"/>
      <w:bookmarkEnd w:id="2189"/>
      <w:bookmarkEnd w:id="2190"/>
      <w:bookmarkEnd w:id="2191"/>
      <w:bookmarkEnd w:id="2192"/>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2193" w:name="_Toc151379337"/>
      <w:bookmarkStart w:id="2194" w:name="_Toc151445518"/>
      <w:bookmarkStart w:id="2195" w:name="_Toc160470598"/>
      <w:bookmarkStart w:id="2196" w:name="_Toc164873742"/>
      <w:bookmarkStart w:id="2197" w:name="_Toc180306379"/>
      <w:bookmarkStart w:id="2198" w:name="_Toc195374106"/>
      <w:bookmarkStart w:id="2199" w:name="_Toc211878949"/>
      <w:bookmarkStart w:id="2200" w:name="_Toc218775263"/>
      <w:r w:rsidRPr="00585CA6">
        <w:rPr>
          <w:noProof/>
          <w:lang w:eastAsia="zh-CN"/>
        </w:rPr>
        <w:t>6.2</w:t>
      </w:r>
      <w:r w:rsidRPr="00585CA6">
        <w:t>.5.3</w:t>
      </w:r>
      <w:r w:rsidRPr="00585CA6">
        <w:rPr>
          <w:noProof/>
        </w:rPr>
        <w:t>.2</w:t>
      </w:r>
      <w:r w:rsidRPr="00585CA6">
        <w:rPr>
          <w:noProof/>
        </w:rPr>
        <w:tab/>
        <w:t>Target URI</w:t>
      </w:r>
      <w:bookmarkEnd w:id="2193"/>
      <w:bookmarkEnd w:id="2194"/>
      <w:bookmarkEnd w:id="2195"/>
      <w:bookmarkEnd w:id="2196"/>
      <w:bookmarkEnd w:id="2197"/>
      <w:bookmarkEnd w:id="2198"/>
      <w:bookmarkEnd w:id="2199"/>
      <w:bookmarkEnd w:id="2200"/>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2201" w:name="_Toc151379338"/>
      <w:bookmarkStart w:id="2202" w:name="_Toc151445519"/>
      <w:bookmarkStart w:id="2203" w:name="_Toc160470599"/>
      <w:bookmarkStart w:id="2204" w:name="_Toc164873743"/>
      <w:bookmarkStart w:id="2205" w:name="_Toc180306380"/>
      <w:bookmarkStart w:id="2206" w:name="_Toc195374107"/>
      <w:bookmarkStart w:id="2207" w:name="_Toc211878950"/>
      <w:bookmarkStart w:id="2208" w:name="_Toc218775264"/>
      <w:r w:rsidRPr="00585CA6">
        <w:rPr>
          <w:noProof/>
          <w:lang w:eastAsia="zh-CN"/>
        </w:rPr>
        <w:t>6.2</w:t>
      </w:r>
      <w:r w:rsidRPr="00585CA6">
        <w:t>.5.3</w:t>
      </w:r>
      <w:r w:rsidRPr="00585CA6">
        <w:rPr>
          <w:noProof/>
        </w:rPr>
        <w:t>.3</w:t>
      </w:r>
      <w:r w:rsidRPr="00585CA6">
        <w:rPr>
          <w:noProof/>
        </w:rPr>
        <w:tab/>
        <w:t>Standard Methods</w:t>
      </w:r>
      <w:bookmarkEnd w:id="2201"/>
      <w:bookmarkEnd w:id="2202"/>
      <w:bookmarkEnd w:id="2203"/>
      <w:bookmarkEnd w:id="2204"/>
      <w:bookmarkEnd w:id="2205"/>
      <w:bookmarkEnd w:id="2206"/>
      <w:bookmarkEnd w:id="2207"/>
      <w:bookmarkEnd w:id="2208"/>
    </w:p>
    <w:p w14:paraId="02BE94C3" w14:textId="77777777" w:rsidR="00432CA8" w:rsidRPr="00585CA6" w:rsidRDefault="00432CA8" w:rsidP="005C31C1">
      <w:pPr>
        <w:pStyle w:val="H6"/>
        <w:rPr>
          <w:noProof/>
        </w:rPr>
      </w:pPr>
      <w:bookmarkStart w:id="2209" w:name="_Toc211878951"/>
      <w:r w:rsidRPr="00585CA6">
        <w:rPr>
          <w:noProof/>
          <w:lang w:eastAsia="zh-CN"/>
        </w:rPr>
        <w:t>6.2</w:t>
      </w:r>
      <w:r w:rsidRPr="00585CA6">
        <w:t>.5.3.3</w:t>
      </w:r>
      <w:r w:rsidRPr="00585CA6">
        <w:rPr>
          <w:noProof/>
        </w:rPr>
        <w:t>.1</w:t>
      </w:r>
      <w:r w:rsidRPr="00585CA6">
        <w:rPr>
          <w:noProof/>
        </w:rPr>
        <w:tab/>
        <w:t>POST</w:t>
      </w:r>
      <w:bookmarkEnd w:id="2209"/>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2210" w:name="_Toc151379339"/>
      <w:bookmarkStart w:id="2211" w:name="_Toc151445520"/>
      <w:bookmarkStart w:id="2212" w:name="_Toc160470600"/>
      <w:bookmarkStart w:id="2213" w:name="_Toc164873744"/>
      <w:bookmarkStart w:id="2214" w:name="_Toc180306381"/>
      <w:bookmarkStart w:id="2215" w:name="_Toc195374108"/>
      <w:bookmarkStart w:id="2216" w:name="_Toc211878952"/>
      <w:bookmarkStart w:id="2217" w:name="_Toc218775265"/>
      <w:r w:rsidRPr="00585CA6">
        <w:rPr>
          <w:noProof/>
          <w:lang w:eastAsia="zh-CN"/>
        </w:rPr>
        <w:t>6.2</w:t>
      </w:r>
      <w:r w:rsidRPr="00585CA6">
        <w:t>.6</w:t>
      </w:r>
      <w:r w:rsidRPr="00585CA6">
        <w:tab/>
        <w:t>Data Model</w:t>
      </w:r>
      <w:bookmarkEnd w:id="2142"/>
      <w:bookmarkEnd w:id="2210"/>
      <w:bookmarkEnd w:id="2211"/>
      <w:bookmarkEnd w:id="2212"/>
      <w:bookmarkEnd w:id="2213"/>
      <w:bookmarkEnd w:id="2214"/>
      <w:bookmarkEnd w:id="2215"/>
      <w:bookmarkEnd w:id="2216"/>
      <w:bookmarkEnd w:id="2217"/>
    </w:p>
    <w:p w14:paraId="176E613A" w14:textId="77777777" w:rsidR="00432CA8" w:rsidRPr="00585CA6" w:rsidRDefault="00432CA8" w:rsidP="00432CA8">
      <w:pPr>
        <w:pStyle w:val="Heading4"/>
      </w:pPr>
      <w:bookmarkStart w:id="2218" w:name="_Toc144459698"/>
      <w:bookmarkStart w:id="2219" w:name="_Toc151379340"/>
      <w:bookmarkStart w:id="2220" w:name="_Toc151445521"/>
      <w:bookmarkStart w:id="2221" w:name="_Toc160470601"/>
      <w:bookmarkStart w:id="2222" w:name="_Toc164873745"/>
      <w:bookmarkStart w:id="2223" w:name="_Toc180306382"/>
      <w:bookmarkStart w:id="2224" w:name="_Toc195374109"/>
      <w:bookmarkStart w:id="2225" w:name="_Toc211878953"/>
      <w:bookmarkStart w:id="2226" w:name="_Toc218775266"/>
      <w:r w:rsidRPr="00585CA6">
        <w:rPr>
          <w:noProof/>
          <w:lang w:eastAsia="zh-CN"/>
        </w:rPr>
        <w:t>6.2</w:t>
      </w:r>
      <w:r w:rsidRPr="00585CA6">
        <w:t>.6.1</w:t>
      </w:r>
      <w:r w:rsidRPr="00585CA6">
        <w:tab/>
        <w:t>General</w:t>
      </w:r>
      <w:bookmarkEnd w:id="2218"/>
      <w:bookmarkEnd w:id="2219"/>
      <w:bookmarkEnd w:id="2220"/>
      <w:bookmarkEnd w:id="2221"/>
      <w:bookmarkEnd w:id="2222"/>
      <w:bookmarkEnd w:id="2223"/>
      <w:bookmarkEnd w:id="2224"/>
      <w:bookmarkEnd w:id="2225"/>
      <w:bookmarkEnd w:id="2226"/>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227" w:name="_Toc144459699"/>
      <w:bookmarkStart w:id="2228" w:name="_Toc151379341"/>
      <w:bookmarkStart w:id="2229" w:name="_Toc151445522"/>
      <w:bookmarkStart w:id="2230" w:name="_Toc160470602"/>
      <w:bookmarkStart w:id="2231" w:name="_Toc164873746"/>
      <w:bookmarkStart w:id="2232" w:name="_Toc180306383"/>
      <w:bookmarkStart w:id="2233" w:name="_Toc195374110"/>
      <w:bookmarkStart w:id="2234" w:name="_Toc211878954"/>
      <w:bookmarkStart w:id="2235" w:name="_Toc218775267"/>
      <w:r w:rsidRPr="00585CA6">
        <w:rPr>
          <w:noProof/>
          <w:lang w:eastAsia="zh-CN"/>
        </w:rPr>
        <w:t>6.2</w:t>
      </w:r>
      <w:r w:rsidRPr="00585CA6">
        <w:rPr>
          <w:lang w:val="en-US"/>
        </w:rPr>
        <w:t>.6.2</w:t>
      </w:r>
      <w:r w:rsidRPr="00585CA6">
        <w:rPr>
          <w:lang w:val="en-US"/>
        </w:rPr>
        <w:tab/>
        <w:t>Structured data types</w:t>
      </w:r>
      <w:bookmarkEnd w:id="2227"/>
      <w:bookmarkEnd w:id="2228"/>
      <w:bookmarkEnd w:id="2229"/>
      <w:bookmarkEnd w:id="2230"/>
      <w:bookmarkEnd w:id="2231"/>
      <w:bookmarkEnd w:id="2232"/>
      <w:bookmarkEnd w:id="2233"/>
      <w:bookmarkEnd w:id="2234"/>
      <w:bookmarkEnd w:id="2235"/>
    </w:p>
    <w:p w14:paraId="2EE6753A" w14:textId="77777777" w:rsidR="00432CA8" w:rsidRPr="00585CA6" w:rsidRDefault="00432CA8" w:rsidP="00432CA8">
      <w:pPr>
        <w:pStyle w:val="Heading5"/>
      </w:pPr>
      <w:bookmarkStart w:id="2236" w:name="_Toc144459700"/>
      <w:bookmarkStart w:id="2237" w:name="_Toc151379342"/>
      <w:bookmarkStart w:id="2238" w:name="_Toc151445523"/>
      <w:bookmarkStart w:id="2239" w:name="_Toc160470603"/>
      <w:bookmarkStart w:id="2240" w:name="_Toc164873747"/>
      <w:bookmarkStart w:id="2241" w:name="_Toc180306384"/>
      <w:bookmarkStart w:id="2242" w:name="_Toc195374111"/>
      <w:bookmarkStart w:id="2243" w:name="_Toc211878955"/>
      <w:bookmarkStart w:id="2244" w:name="_Toc218775268"/>
      <w:r w:rsidRPr="00585CA6">
        <w:rPr>
          <w:noProof/>
          <w:lang w:eastAsia="zh-CN"/>
        </w:rPr>
        <w:t>6.2</w:t>
      </w:r>
      <w:r w:rsidRPr="00585CA6">
        <w:t>.6.2.1</w:t>
      </w:r>
      <w:r w:rsidRPr="00585CA6">
        <w:tab/>
        <w:t>Introduction</w:t>
      </w:r>
      <w:bookmarkEnd w:id="2236"/>
      <w:bookmarkEnd w:id="2237"/>
      <w:bookmarkEnd w:id="2238"/>
      <w:bookmarkEnd w:id="2239"/>
      <w:bookmarkEnd w:id="2240"/>
      <w:bookmarkEnd w:id="2241"/>
      <w:bookmarkEnd w:id="2242"/>
      <w:bookmarkEnd w:id="2243"/>
      <w:bookmarkEnd w:id="2244"/>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245" w:name="_Toc151379343"/>
      <w:bookmarkStart w:id="2246" w:name="_Toc151445524"/>
      <w:bookmarkStart w:id="2247" w:name="_Toc160470604"/>
      <w:bookmarkStart w:id="2248" w:name="_Toc164873748"/>
      <w:bookmarkStart w:id="2249" w:name="_Toc180306385"/>
      <w:bookmarkStart w:id="2250" w:name="_Toc195374112"/>
      <w:bookmarkStart w:id="2251" w:name="_Toc211878956"/>
      <w:bookmarkStart w:id="2252" w:name="_Toc144459702"/>
      <w:bookmarkStart w:id="2253" w:name="_Toc218775269"/>
      <w:r w:rsidRPr="00585CA6">
        <w:rPr>
          <w:noProof/>
          <w:lang w:eastAsia="zh-CN"/>
        </w:rPr>
        <w:t>6.2</w:t>
      </w:r>
      <w:r w:rsidRPr="00585CA6">
        <w:t>.6.2.2</w:t>
      </w:r>
      <w:r w:rsidRPr="00585CA6">
        <w:tab/>
        <w:t>Type: DataStorage</w:t>
      </w:r>
      <w:bookmarkEnd w:id="2245"/>
      <w:bookmarkEnd w:id="2246"/>
      <w:bookmarkEnd w:id="2247"/>
      <w:bookmarkEnd w:id="2248"/>
      <w:bookmarkEnd w:id="2249"/>
      <w:bookmarkEnd w:id="2250"/>
      <w:bookmarkEnd w:id="2251"/>
      <w:bookmarkEnd w:id="2253"/>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254" w:name="_Toc151379344"/>
      <w:bookmarkStart w:id="2255" w:name="_Toc151445525"/>
      <w:bookmarkStart w:id="2256" w:name="_Toc160470605"/>
      <w:bookmarkStart w:id="2257" w:name="_Toc164873749"/>
      <w:bookmarkStart w:id="2258" w:name="_Toc180306386"/>
      <w:bookmarkStart w:id="2259" w:name="_Toc195374113"/>
      <w:bookmarkStart w:id="2260" w:name="_Toc211878957"/>
      <w:bookmarkStart w:id="2261" w:name="_Toc218775270"/>
      <w:r w:rsidRPr="00585CA6">
        <w:rPr>
          <w:noProof/>
          <w:lang w:eastAsia="zh-CN"/>
        </w:rPr>
        <w:t>6.2</w:t>
      </w:r>
      <w:r w:rsidRPr="00585CA6">
        <w:t>.6.2.3</w:t>
      </w:r>
      <w:r w:rsidRPr="00585CA6">
        <w:tab/>
        <w:t>Type: ReservReqData</w:t>
      </w:r>
      <w:bookmarkEnd w:id="2254"/>
      <w:bookmarkEnd w:id="2255"/>
      <w:bookmarkEnd w:id="2256"/>
      <w:bookmarkEnd w:id="2257"/>
      <w:bookmarkEnd w:id="2258"/>
      <w:bookmarkEnd w:id="2259"/>
      <w:bookmarkEnd w:id="2260"/>
      <w:bookmarkEnd w:id="2261"/>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262" w:name="_Toc151379345"/>
      <w:bookmarkStart w:id="2263" w:name="_Toc151445526"/>
      <w:bookmarkStart w:id="2264" w:name="_Toc160470606"/>
      <w:bookmarkStart w:id="2265" w:name="_Toc164873750"/>
      <w:bookmarkStart w:id="2266" w:name="_Toc180306387"/>
      <w:bookmarkStart w:id="2267" w:name="_Toc195374114"/>
      <w:bookmarkStart w:id="2268" w:name="_Toc211878958"/>
      <w:bookmarkStart w:id="2269" w:name="_Toc218775271"/>
      <w:r w:rsidRPr="00585CA6">
        <w:rPr>
          <w:noProof/>
          <w:lang w:eastAsia="zh-CN"/>
        </w:rPr>
        <w:t>6.2</w:t>
      </w:r>
      <w:r w:rsidRPr="00585CA6">
        <w:t>.6.2.4</w:t>
      </w:r>
      <w:r w:rsidRPr="00585CA6">
        <w:tab/>
        <w:t>Type: ReservRespData</w:t>
      </w:r>
      <w:bookmarkEnd w:id="2262"/>
      <w:bookmarkEnd w:id="2263"/>
      <w:bookmarkEnd w:id="2264"/>
      <w:bookmarkEnd w:id="2265"/>
      <w:bookmarkEnd w:id="2266"/>
      <w:bookmarkEnd w:id="2267"/>
      <w:bookmarkEnd w:id="2268"/>
      <w:bookmarkEnd w:id="2269"/>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270" w:name="_Toc151379346"/>
      <w:bookmarkStart w:id="2271" w:name="_Toc151445527"/>
      <w:bookmarkStart w:id="2272" w:name="_Toc160470607"/>
      <w:bookmarkStart w:id="2273" w:name="_Toc164873751"/>
      <w:bookmarkStart w:id="2274" w:name="_Toc180306388"/>
      <w:bookmarkStart w:id="2275" w:name="_Toc195374115"/>
      <w:bookmarkStart w:id="2276" w:name="_Toc211878959"/>
      <w:bookmarkStart w:id="2277" w:name="_Toc218775272"/>
      <w:r w:rsidRPr="00585CA6">
        <w:rPr>
          <w:noProof/>
          <w:lang w:eastAsia="zh-CN"/>
        </w:rPr>
        <w:t>6.2</w:t>
      </w:r>
      <w:r w:rsidRPr="00585CA6">
        <w:t>.6.2.5</w:t>
      </w:r>
      <w:r w:rsidRPr="00585CA6">
        <w:tab/>
        <w:t xml:space="preserve">Type: </w:t>
      </w:r>
      <w:bookmarkEnd w:id="2252"/>
      <w:r w:rsidRPr="00585CA6">
        <w:t>DataStoragePatch</w:t>
      </w:r>
      <w:bookmarkEnd w:id="2270"/>
      <w:bookmarkEnd w:id="2271"/>
      <w:bookmarkEnd w:id="2272"/>
      <w:bookmarkEnd w:id="2273"/>
      <w:bookmarkEnd w:id="2274"/>
      <w:bookmarkEnd w:id="2275"/>
      <w:bookmarkEnd w:id="2276"/>
      <w:bookmarkEnd w:id="2277"/>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278" w:name="_Toc151379347"/>
      <w:bookmarkStart w:id="2279" w:name="_Toc151445528"/>
      <w:bookmarkStart w:id="2280" w:name="_Toc160470608"/>
      <w:bookmarkStart w:id="2281" w:name="_Toc164873752"/>
      <w:bookmarkStart w:id="2282" w:name="_Toc180306389"/>
      <w:bookmarkStart w:id="2283" w:name="_Toc195374116"/>
      <w:bookmarkStart w:id="2284" w:name="_Toc211878960"/>
      <w:bookmarkStart w:id="2285" w:name="_Toc144459710"/>
      <w:bookmarkStart w:id="2286" w:name="_Toc218775273"/>
      <w:r w:rsidRPr="00585CA6">
        <w:rPr>
          <w:noProof/>
          <w:lang w:eastAsia="zh-CN"/>
        </w:rPr>
        <w:t>6.2</w:t>
      </w:r>
      <w:r w:rsidRPr="00585CA6">
        <w:t>.6.2.6</w:t>
      </w:r>
      <w:r w:rsidRPr="00585CA6">
        <w:tab/>
        <w:t>Type: AccessCtrlPolicy</w:t>
      </w:r>
      <w:bookmarkEnd w:id="2278"/>
      <w:bookmarkEnd w:id="2279"/>
      <w:bookmarkEnd w:id="2280"/>
      <w:bookmarkEnd w:id="2281"/>
      <w:bookmarkEnd w:id="2282"/>
      <w:bookmarkEnd w:id="2283"/>
      <w:bookmarkEnd w:id="2284"/>
      <w:bookmarkEnd w:id="2286"/>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287" w:name="_Toc151379348"/>
      <w:bookmarkStart w:id="2288" w:name="_Toc151445529"/>
      <w:bookmarkStart w:id="2289" w:name="_Toc160470609"/>
      <w:bookmarkStart w:id="2290" w:name="_Toc164873753"/>
      <w:bookmarkStart w:id="2291" w:name="_Toc180306390"/>
      <w:bookmarkStart w:id="2292" w:name="_Toc195374117"/>
      <w:bookmarkStart w:id="2293" w:name="_Toc211878961"/>
      <w:bookmarkStart w:id="2294" w:name="_Toc218775274"/>
      <w:r w:rsidRPr="00585CA6">
        <w:rPr>
          <w:noProof/>
          <w:lang w:eastAsia="zh-CN"/>
        </w:rPr>
        <w:t>6.2</w:t>
      </w:r>
      <w:r w:rsidRPr="00585CA6">
        <w:t>.6.2.7</w:t>
      </w:r>
      <w:r w:rsidRPr="00585CA6">
        <w:tab/>
        <w:t>Type: DataMngtSubsc</w:t>
      </w:r>
      <w:bookmarkEnd w:id="2287"/>
      <w:bookmarkEnd w:id="2288"/>
      <w:bookmarkEnd w:id="2289"/>
      <w:bookmarkEnd w:id="2290"/>
      <w:bookmarkEnd w:id="2291"/>
      <w:bookmarkEnd w:id="2292"/>
      <w:bookmarkEnd w:id="2293"/>
      <w:bookmarkEnd w:id="2294"/>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295" w:name="_Toc151379349"/>
      <w:bookmarkStart w:id="2296" w:name="_Toc151445530"/>
      <w:bookmarkStart w:id="2297" w:name="_Toc160470610"/>
      <w:bookmarkStart w:id="2298" w:name="_Toc164873754"/>
      <w:bookmarkStart w:id="2299" w:name="_Toc180306391"/>
      <w:bookmarkStart w:id="2300" w:name="_Toc195374118"/>
      <w:bookmarkStart w:id="2301" w:name="_Toc211878962"/>
      <w:bookmarkStart w:id="2302" w:name="_Toc218775275"/>
      <w:r w:rsidRPr="00585CA6">
        <w:rPr>
          <w:noProof/>
          <w:lang w:eastAsia="zh-CN"/>
        </w:rPr>
        <w:t>6.2</w:t>
      </w:r>
      <w:r w:rsidRPr="00585CA6">
        <w:t>.6.2.8</w:t>
      </w:r>
      <w:r w:rsidRPr="00585CA6">
        <w:tab/>
        <w:t>Type: DataMngtNotif</w:t>
      </w:r>
      <w:bookmarkEnd w:id="2295"/>
      <w:bookmarkEnd w:id="2296"/>
      <w:bookmarkEnd w:id="2297"/>
      <w:bookmarkEnd w:id="2298"/>
      <w:bookmarkEnd w:id="2299"/>
      <w:bookmarkEnd w:id="2300"/>
      <w:bookmarkEnd w:id="2301"/>
      <w:bookmarkEnd w:id="2302"/>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303" w:name="_Toc151379350"/>
      <w:bookmarkStart w:id="2304" w:name="_Toc151445531"/>
      <w:bookmarkStart w:id="2305" w:name="_Toc160470611"/>
      <w:bookmarkStart w:id="2306" w:name="_Toc164873755"/>
      <w:bookmarkStart w:id="2307" w:name="_Toc180306392"/>
      <w:bookmarkStart w:id="2308" w:name="_Toc195374119"/>
      <w:bookmarkStart w:id="2309" w:name="_Toc211878963"/>
      <w:bookmarkStart w:id="2310" w:name="_Toc218775276"/>
      <w:r w:rsidRPr="00585CA6">
        <w:rPr>
          <w:noProof/>
          <w:lang w:eastAsia="zh-CN"/>
        </w:rPr>
        <w:t>6.2</w:t>
      </w:r>
      <w:r w:rsidRPr="00585CA6">
        <w:t>.6.2.9</w:t>
      </w:r>
      <w:r w:rsidRPr="00585CA6">
        <w:tab/>
        <w:t>Type: DataAccessStats</w:t>
      </w:r>
      <w:bookmarkEnd w:id="2303"/>
      <w:bookmarkEnd w:id="2304"/>
      <w:bookmarkEnd w:id="2305"/>
      <w:bookmarkEnd w:id="2306"/>
      <w:bookmarkEnd w:id="2307"/>
      <w:bookmarkEnd w:id="2308"/>
      <w:bookmarkEnd w:id="2309"/>
      <w:bookmarkEnd w:id="2310"/>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311" w:name="_Toc151379351"/>
      <w:bookmarkStart w:id="2312" w:name="_Toc151445532"/>
      <w:bookmarkStart w:id="2313" w:name="_Toc160470612"/>
      <w:bookmarkStart w:id="2314" w:name="_Toc164873756"/>
      <w:bookmarkStart w:id="2315" w:name="_Toc180306393"/>
      <w:bookmarkStart w:id="2316" w:name="_Toc195374120"/>
      <w:bookmarkStart w:id="2317" w:name="_Toc211878964"/>
      <w:bookmarkStart w:id="2318" w:name="_Toc218775277"/>
      <w:r w:rsidRPr="00585CA6">
        <w:rPr>
          <w:noProof/>
          <w:lang w:eastAsia="zh-CN"/>
        </w:rPr>
        <w:t>6.2</w:t>
      </w:r>
      <w:r w:rsidRPr="00585CA6">
        <w:t>.6.2.10</w:t>
      </w:r>
      <w:r w:rsidRPr="00585CA6">
        <w:tab/>
        <w:t>Type: DataMngtStats</w:t>
      </w:r>
      <w:bookmarkEnd w:id="2311"/>
      <w:bookmarkEnd w:id="2312"/>
      <w:bookmarkEnd w:id="2313"/>
      <w:bookmarkEnd w:id="2314"/>
      <w:bookmarkEnd w:id="2315"/>
      <w:bookmarkEnd w:id="2316"/>
      <w:bookmarkEnd w:id="2317"/>
      <w:bookmarkEnd w:id="2318"/>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319" w:name="_Toc151379352"/>
      <w:bookmarkStart w:id="2320" w:name="_Toc151445533"/>
      <w:bookmarkStart w:id="2321" w:name="_Toc160470613"/>
      <w:bookmarkStart w:id="2322" w:name="_Toc164873757"/>
      <w:bookmarkStart w:id="2323" w:name="_Toc180306394"/>
      <w:bookmarkStart w:id="2324" w:name="_Toc195374121"/>
      <w:bookmarkStart w:id="2325" w:name="_Toc211878965"/>
      <w:bookmarkStart w:id="2326" w:name="_Toc218775278"/>
      <w:r w:rsidRPr="00585CA6">
        <w:rPr>
          <w:noProof/>
          <w:lang w:eastAsia="zh-CN"/>
        </w:rPr>
        <w:t>6.2</w:t>
      </w:r>
      <w:r w:rsidRPr="00585CA6">
        <w:t>.6.2.11</w:t>
      </w:r>
      <w:r w:rsidRPr="00585CA6">
        <w:tab/>
        <w:t>Type: DataDelSubsc</w:t>
      </w:r>
      <w:bookmarkEnd w:id="2319"/>
      <w:bookmarkEnd w:id="2320"/>
      <w:bookmarkEnd w:id="2321"/>
      <w:bookmarkEnd w:id="2322"/>
      <w:bookmarkEnd w:id="2323"/>
      <w:bookmarkEnd w:id="2324"/>
      <w:bookmarkEnd w:id="2325"/>
      <w:bookmarkEnd w:id="2326"/>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327" w:name="_Toc151379353"/>
      <w:bookmarkStart w:id="2328" w:name="_Toc151445534"/>
      <w:bookmarkStart w:id="2329" w:name="_Toc160470614"/>
      <w:bookmarkStart w:id="2330" w:name="_Toc164873758"/>
      <w:bookmarkStart w:id="2331" w:name="_Toc180306395"/>
      <w:bookmarkStart w:id="2332" w:name="_Toc195374122"/>
      <w:bookmarkStart w:id="2333" w:name="_Toc211878966"/>
      <w:bookmarkStart w:id="2334" w:name="_Toc218775279"/>
      <w:r w:rsidRPr="00585CA6">
        <w:rPr>
          <w:noProof/>
          <w:lang w:eastAsia="zh-CN"/>
        </w:rPr>
        <w:t>6.2</w:t>
      </w:r>
      <w:r w:rsidRPr="00585CA6">
        <w:t>.6.2.12</w:t>
      </w:r>
      <w:r w:rsidRPr="00585CA6">
        <w:tab/>
        <w:t>Type: DataDelSubscPatch</w:t>
      </w:r>
      <w:bookmarkEnd w:id="2327"/>
      <w:bookmarkEnd w:id="2328"/>
      <w:bookmarkEnd w:id="2329"/>
      <w:bookmarkEnd w:id="2330"/>
      <w:bookmarkEnd w:id="2331"/>
      <w:bookmarkEnd w:id="2332"/>
      <w:bookmarkEnd w:id="2333"/>
      <w:bookmarkEnd w:id="2334"/>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335" w:name="_Toc151379354"/>
      <w:bookmarkStart w:id="2336" w:name="_Toc151445535"/>
      <w:bookmarkStart w:id="2337" w:name="_Toc160470615"/>
      <w:bookmarkStart w:id="2338" w:name="_Toc164873759"/>
      <w:bookmarkStart w:id="2339" w:name="_Toc180306396"/>
      <w:bookmarkStart w:id="2340" w:name="_Toc195374123"/>
      <w:bookmarkStart w:id="2341" w:name="_Toc211878967"/>
      <w:bookmarkStart w:id="2342" w:name="_Toc218775280"/>
      <w:r w:rsidRPr="00585CA6">
        <w:rPr>
          <w:noProof/>
          <w:lang w:eastAsia="zh-CN"/>
        </w:rPr>
        <w:t>6.2</w:t>
      </w:r>
      <w:r w:rsidRPr="00585CA6">
        <w:t>.6.2.13</w:t>
      </w:r>
      <w:r w:rsidRPr="00585CA6">
        <w:tab/>
        <w:t>Type: DataDelNotif</w:t>
      </w:r>
      <w:bookmarkEnd w:id="2335"/>
      <w:bookmarkEnd w:id="2336"/>
      <w:bookmarkEnd w:id="2337"/>
      <w:bookmarkEnd w:id="2338"/>
      <w:bookmarkEnd w:id="2339"/>
      <w:bookmarkEnd w:id="2340"/>
      <w:bookmarkEnd w:id="2341"/>
      <w:bookmarkEnd w:id="2342"/>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343" w:name="_Toc151379355"/>
      <w:bookmarkStart w:id="2344" w:name="_Toc151445536"/>
      <w:bookmarkStart w:id="2345" w:name="_Toc160470616"/>
      <w:bookmarkStart w:id="2346" w:name="_Toc164873760"/>
      <w:bookmarkStart w:id="2347" w:name="_Toc180306397"/>
      <w:bookmarkStart w:id="2348" w:name="_Toc195374124"/>
      <w:bookmarkStart w:id="2349" w:name="_Toc211878968"/>
      <w:bookmarkStart w:id="2350" w:name="_Toc218775281"/>
      <w:r w:rsidRPr="00585CA6">
        <w:rPr>
          <w:noProof/>
          <w:lang w:eastAsia="zh-CN"/>
        </w:rPr>
        <w:t>6.2</w:t>
      </w:r>
      <w:r w:rsidRPr="00585CA6">
        <w:t>.6.2.14</w:t>
      </w:r>
      <w:r w:rsidRPr="00585CA6">
        <w:tab/>
        <w:t>Type: DataDelReq</w:t>
      </w:r>
      <w:bookmarkEnd w:id="2343"/>
      <w:bookmarkEnd w:id="2344"/>
      <w:bookmarkEnd w:id="2345"/>
      <w:bookmarkEnd w:id="2346"/>
      <w:bookmarkEnd w:id="2347"/>
      <w:bookmarkEnd w:id="2348"/>
      <w:bookmarkEnd w:id="2349"/>
      <w:bookmarkEnd w:id="2350"/>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351" w:name="_Toc160470617"/>
      <w:bookmarkStart w:id="2352" w:name="_Toc164873761"/>
      <w:bookmarkStart w:id="2353" w:name="_Toc180306398"/>
      <w:bookmarkStart w:id="2354" w:name="_Toc195374125"/>
      <w:bookmarkStart w:id="2355" w:name="_Toc211878969"/>
      <w:bookmarkStart w:id="2356" w:name="_Toc151379356"/>
      <w:bookmarkStart w:id="2357" w:name="_Toc151445537"/>
      <w:bookmarkStart w:id="2358" w:name="_Toc218775282"/>
      <w:r w:rsidRPr="00585CA6">
        <w:rPr>
          <w:noProof/>
          <w:lang w:eastAsia="zh-CN"/>
        </w:rPr>
        <w:t>6.2</w:t>
      </w:r>
      <w:r w:rsidRPr="00796603">
        <w:t>.6.2.15</w:t>
      </w:r>
      <w:r w:rsidRPr="00796603">
        <w:tab/>
        <w:t>Type: DelConnEstabReq</w:t>
      </w:r>
      <w:bookmarkEnd w:id="2351"/>
      <w:bookmarkEnd w:id="2352"/>
      <w:bookmarkEnd w:id="2353"/>
      <w:bookmarkEnd w:id="2354"/>
      <w:bookmarkEnd w:id="2355"/>
      <w:bookmarkEnd w:id="2358"/>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359" w:name="_Toc160470618"/>
      <w:bookmarkStart w:id="2360" w:name="_Toc164873762"/>
      <w:bookmarkStart w:id="2361" w:name="_Toc180306399"/>
      <w:bookmarkStart w:id="2362" w:name="_Toc195374126"/>
      <w:bookmarkStart w:id="2363" w:name="_Toc211878970"/>
      <w:bookmarkStart w:id="2364" w:name="_Toc218775283"/>
      <w:r w:rsidRPr="00796603">
        <w:rPr>
          <w:noProof/>
          <w:lang w:eastAsia="zh-CN"/>
        </w:rPr>
        <w:t>6.2</w:t>
      </w:r>
      <w:r w:rsidRPr="00796603">
        <w:t>.6.2.16</w:t>
      </w:r>
      <w:r w:rsidRPr="00796603">
        <w:tab/>
        <w:t>Type: DelConnEstabResp</w:t>
      </w:r>
      <w:bookmarkEnd w:id="2359"/>
      <w:bookmarkEnd w:id="2360"/>
      <w:bookmarkEnd w:id="2361"/>
      <w:bookmarkEnd w:id="2362"/>
      <w:bookmarkEnd w:id="2363"/>
      <w:bookmarkEnd w:id="2364"/>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365" w:name="_Toc160470619"/>
      <w:bookmarkStart w:id="2366" w:name="_Toc164873763"/>
      <w:bookmarkStart w:id="2367" w:name="_Toc180306400"/>
      <w:bookmarkStart w:id="2368" w:name="_Toc195374127"/>
      <w:bookmarkStart w:id="2369" w:name="_Toc211878971"/>
      <w:bookmarkStart w:id="2370" w:name="_Toc218775284"/>
      <w:r w:rsidRPr="00585CA6">
        <w:rPr>
          <w:noProof/>
          <w:lang w:eastAsia="zh-CN"/>
        </w:rPr>
        <w:t>6.2</w:t>
      </w:r>
      <w:r w:rsidRPr="00585CA6">
        <w:rPr>
          <w:lang w:val="en-US"/>
        </w:rPr>
        <w:t>.6.3</w:t>
      </w:r>
      <w:r w:rsidRPr="00585CA6">
        <w:rPr>
          <w:lang w:val="en-US"/>
        </w:rPr>
        <w:tab/>
        <w:t>Simple data types and enumerations</w:t>
      </w:r>
      <w:bookmarkEnd w:id="2285"/>
      <w:bookmarkEnd w:id="2356"/>
      <w:bookmarkEnd w:id="2357"/>
      <w:bookmarkEnd w:id="2365"/>
      <w:bookmarkEnd w:id="2366"/>
      <w:bookmarkEnd w:id="2367"/>
      <w:bookmarkEnd w:id="2368"/>
      <w:bookmarkEnd w:id="2369"/>
      <w:bookmarkEnd w:id="2370"/>
    </w:p>
    <w:p w14:paraId="2ED0C874" w14:textId="77777777" w:rsidR="00432CA8" w:rsidRPr="00585CA6" w:rsidRDefault="00432CA8" w:rsidP="00432CA8">
      <w:pPr>
        <w:pStyle w:val="Heading5"/>
      </w:pPr>
      <w:bookmarkStart w:id="2371" w:name="_Toc144459711"/>
      <w:bookmarkStart w:id="2372" w:name="_Toc151379357"/>
      <w:bookmarkStart w:id="2373" w:name="_Toc151445538"/>
      <w:bookmarkStart w:id="2374" w:name="_Toc160470620"/>
      <w:bookmarkStart w:id="2375" w:name="_Toc164873764"/>
      <w:bookmarkStart w:id="2376" w:name="_Toc180306401"/>
      <w:bookmarkStart w:id="2377" w:name="_Toc195374128"/>
      <w:bookmarkStart w:id="2378" w:name="_Toc211878972"/>
      <w:bookmarkStart w:id="2379" w:name="_Toc218775285"/>
      <w:r w:rsidRPr="00585CA6">
        <w:rPr>
          <w:noProof/>
          <w:lang w:eastAsia="zh-CN"/>
        </w:rPr>
        <w:t>6.2</w:t>
      </w:r>
      <w:r w:rsidRPr="00585CA6">
        <w:t>.6.3.1</w:t>
      </w:r>
      <w:r w:rsidRPr="00585CA6">
        <w:tab/>
        <w:t>Introduction</w:t>
      </w:r>
      <w:bookmarkEnd w:id="2371"/>
      <w:bookmarkEnd w:id="2372"/>
      <w:bookmarkEnd w:id="2373"/>
      <w:bookmarkEnd w:id="2374"/>
      <w:bookmarkEnd w:id="2375"/>
      <w:bookmarkEnd w:id="2376"/>
      <w:bookmarkEnd w:id="2377"/>
      <w:bookmarkEnd w:id="2378"/>
      <w:bookmarkEnd w:id="2379"/>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380" w:name="_Toc144459712"/>
      <w:bookmarkStart w:id="2381" w:name="_Toc151379358"/>
      <w:bookmarkStart w:id="2382" w:name="_Toc151445539"/>
      <w:bookmarkStart w:id="2383" w:name="_Toc160470621"/>
      <w:bookmarkStart w:id="2384" w:name="_Toc164873765"/>
      <w:bookmarkStart w:id="2385" w:name="_Toc180306402"/>
      <w:bookmarkStart w:id="2386" w:name="_Toc195374129"/>
      <w:bookmarkStart w:id="2387" w:name="_Toc211878973"/>
      <w:bookmarkStart w:id="2388" w:name="_Toc218775286"/>
      <w:r w:rsidRPr="00585CA6">
        <w:rPr>
          <w:noProof/>
          <w:lang w:eastAsia="zh-CN"/>
        </w:rPr>
        <w:t>6.2</w:t>
      </w:r>
      <w:r w:rsidRPr="00585CA6">
        <w:t>.6.3.2</w:t>
      </w:r>
      <w:r w:rsidRPr="00585CA6">
        <w:tab/>
        <w:t>Simple data types</w:t>
      </w:r>
      <w:bookmarkEnd w:id="2380"/>
      <w:bookmarkEnd w:id="2381"/>
      <w:bookmarkEnd w:id="2382"/>
      <w:bookmarkEnd w:id="2383"/>
      <w:bookmarkEnd w:id="2384"/>
      <w:bookmarkEnd w:id="2385"/>
      <w:bookmarkEnd w:id="2386"/>
      <w:bookmarkEnd w:id="2387"/>
      <w:bookmarkEnd w:id="2388"/>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389" w:name="_Toc151379359"/>
      <w:bookmarkStart w:id="2390" w:name="_Toc151445540"/>
      <w:bookmarkStart w:id="2391" w:name="_Toc160470622"/>
      <w:bookmarkStart w:id="2392" w:name="_Toc164873766"/>
      <w:bookmarkStart w:id="2393" w:name="_Toc180306403"/>
      <w:bookmarkStart w:id="2394" w:name="_Toc195374130"/>
      <w:bookmarkStart w:id="2395" w:name="_Toc211878974"/>
      <w:bookmarkStart w:id="2396" w:name="_Toc144459715"/>
      <w:bookmarkStart w:id="2397" w:name="_Toc218775287"/>
      <w:r w:rsidRPr="00585CA6">
        <w:rPr>
          <w:noProof/>
          <w:lang w:eastAsia="zh-CN"/>
        </w:rPr>
        <w:t>6.2</w:t>
      </w:r>
      <w:r w:rsidRPr="00585CA6">
        <w:t>.6.3.3</w:t>
      </w:r>
      <w:r w:rsidRPr="00585CA6">
        <w:tab/>
        <w:t>Enumeration: EntityName</w:t>
      </w:r>
      <w:bookmarkEnd w:id="2389"/>
      <w:bookmarkEnd w:id="2390"/>
      <w:bookmarkEnd w:id="2391"/>
      <w:bookmarkEnd w:id="2392"/>
      <w:bookmarkEnd w:id="2393"/>
      <w:bookmarkEnd w:id="2394"/>
      <w:bookmarkEnd w:id="2395"/>
      <w:bookmarkEnd w:id="2397"/>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398" w:name="_Toc151379360"/>
      <w:bookmarkStart w:id="2399" w:name="_Toc151445541"/>
      <w:bookmarkStart w:id="2400" w:name="_Toc160470623"/>
      <w:bookmarkStart w:id="2401" w:name="_Toc164873767"/>
      <w:bookmarkStart w:id="2402" w:name="_Toc180306404"/>
      <w:bookmarkStart w:id="2403" w:name="_Toc195374131"/>
      <w:bookmarkStart w:id="2404" w:name="_Toc211878975"/>
      <w:bookmarkStart w:id="2405" w:name="_Toc218775288"/>
      <w:r w:rsidRPr="00585CA6">
        <w:rPr>
          <w:noProof/>
          <w:lang w:eastAsia="zh-CN"/>
        </w:rPr>
        <w:t>6.2</w:t>
      </w:r>
      <w:r w:rsidRPr="00585CA6">
        <w:t>.6.3.4</w:t>
      </w:r>
      <w:r w:rsidRPr="00585CA6">
        <w:tab/>
        <w:t>Enumeration: DataAccessRight</w:t>
      </w:r>
      <w:bookmarkEnd w:id="2398"/>
      <w:bookmarkEnd w:id="2399"/>
      <w:bookmarkEnd w:id="2400"/>
      <w:bookmarkEnd w:id="2401"/>
      <w:bookmarkEnd w:id="2402"/>
      <w:bookmarkEnd w:id="2403"/>
      <w:bookmarkEnd w:id="2404"/>
      <w:bookmarkEnd w:id="2405"/>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406" w:name="_Toc151379361"/>
      <w:bookmarkStart w:id="2407" w:name="_Toc151445542"/>
      <w:bookmarkStart w:id="2408" w:name="_Toc160470624"/>
      <w:bookmarkStart w:id="2409" w:name="_Toc164873768"/>
      <w:bookmarkStart w:id="2410" w:name="_Toc180306405"/>
      <w:bookmarkStart w:id="2411" w:name="_Toc195374132"/>
      <w:bookmarkStart w:id="2412" w:name="_Toc211878976"/>
      <w:bookmarkStart w:id="2413" w:name="_Toc218775289"/>
      <w:r w:rsidRPr="00585CA6">
        <w:rPr>
          <w:noProof/>
          <w:lang w:eastAsia="zh-CN"/>
        </w:rPr>
        <w:t>6.2</w:t>
      </w:r>
      <w:r w:rsidRPr="00585CA6">
        <w:t>.6.3.5</w:t>
      </w:r>
      <w:r w:rsidRPr="00585CA6">
        <w:tab/>
        <w:t>Enumeration: DataMngtEvent</w:t>
      </w:r>
      <w:bookmarkEnd w:id="2406"/>
      <w:bookmarkEnd w:id="2407"/>
      <w:bookmarkEnd w:id="2408"/>
      <w:bookmarkEnd w:id="2409"/>
      <w:bookmarkEnd w:id="2410"/>
      <w:bookmarkEnd w:id="2411"/>
      <w:bookmarkEnd w:id="2412"/>
      <w:bookmarkEnd w:id="2413"/>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414" w:name="_Toc151379362"/>
      <w:bookmarkStart w:id="2415" w:name="_Toc151445543"/>
      <w:bookmarkStart w:id="2416" w:name="_Toc160470625"/>
      <w:bookmarkStart w:id="2417" w:name="_Toc164873769"/>
      <w:bookmarkStart w:id="2418" w:name="_Toc180306406"/>
      <w:bookmarkStart w:id="2419" w:name="_Toc195374133"/>
      <w:bookmarkStart w:id="2420" w:name="_Toc211878977"/>
      <w:bookmarkStart w:id="2421" w:name="_Toc218775290"/>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396"/>
      <w:bookmarkEnd w:id="2414"/>
      <w:bookmarkEnd w:id="2415"/>
      <w:bookmarkEnd w:id="2416"/>
      <w:bookmarkEnd w:id="2417"/>
      <w:bookmarkEnd w:id="2418"/>
      <w:bookmarkEnd w:id="2419"/>
      <w:bookmarkEnd w:id="2420"/>
      <w:bookmarkEnd w:id="2421"/>
    </w:p>
    <w:p w14:paraId="30A43C24" w14:textId="77777777" w:rsidR="00432CA8" w:rsidRPr="00585CA6" w:rsidRDefault="00432CA8" w:rsidP="00432CA8">
      <w:pPr>
        <w:pStyle w:val="Heading5"/>
      </w:pPr>
      <w:bookmarkStart w:id="2422" w:name="_Toc130662225"/>
      <w:bookmarkStart w:id="2423" w:name="_Toc151379363"/>
      <w:bookmarkStart w:id="2424" w:name="_Toc151445544"/>
      <w:bookmarkStart w:id="2425" w:name="_Toc160470626"/>
      <w:bookmarkStart w:id="2426" w:name="_Toc164873770"/>
      <w:bookmarkStart w:id="2427" w:name="_Toc180306407"/>
      <w:bookmarkStart w:id="2428" w:name="_Toc195374134"/>
      <w:bookmarkStart w:id="2429" w:name="_Toc211878978"/>
      <w:bookmarkStart w:id="2430" w:name="_Toc144459716"/>
      <w:bookmarkStart w:id="2431" w:name="_Toc218775291"/>
      <w:r w:rsidRPr="00585CA6">
        <w:rPr>
          <w:noProof/>
          <w:lang w:eastAsia="zh-CN"/>
        </w:rPr>
        <w:t>6.2</w:t>
      </w:r>
      <w:r w:rsidRPr="00585CA6">
        <w:rPr>
          <w:lang w:val="en-US"/>
        </w:rPr>
        <w:t>.6.4</w:t>
      </w:r>
      <w:r w:rsidRPr="00585CA6">
        <w:t>.1</w:t>
      </w:r>
      <w:r w:rsidRPr="00585CA6">
        <w:tab/>
        <w:t xml:space="preserve">Type: </w:t>
      </w:r>
      <w:bookmarkEnd w:id="2422"/>
      <w:r w:rsidRPr="00585CA6">
        <w:t>DataStorageReq</w:t>
      </w:r>
      <w:bookmarkEnd w:id="2423"/>
      <w:bookmarkEnd w:id="2424"/>
      <w:bookmarkEnd w:id="2425"/>
      <w:bookmarkEnd w:id="2426"/>
      <w:bookmarkEnd w:id="2427"/>
      <w:bookmarkEnd w:id="2428"/>
      <w:bookmarkEnd w:id="2429"/>
      <w:bookmarkEnd w:id="2431"/>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432" w:name="_Toc151379364"/>
      <w:bookmarkStart w:id="2433" w:name="_Toc151445545"/>
      <w:bookmarkStart w:id="2434" w:name="_Toc160470627"/>
      <w:bookmarkStart w:id="2435" w:name="_Toc164873771"/>
      <w:bookmarkStart w:id="2436" w:name="_Toc180306408"/>
      <w:bookmarkStart w:id="2437" w:name="_Toc195374135"/>
      <w:bookmarkStart w:id="2438" w:name="_Toc211878979"/>
      <w:bookmarkStart w:id="2439" w:name="_Toc218775292"/>
      <w:r w:rsidRPr="00585CA6">
        <w:rPr>
          <w:noProof/>
          <w:lang w:eastAsia="zh-CN"/>
        </w:rPr>
        <w:t>6.2</w:t>
      </w:r>
      <w:r w:rsidRPr="00585CA6">
        <w:t>.6.5</w:t>
      </w:r>
      <w:r w:rsidRPr="00585CA6">
        <w:tab/>
        <w:t>Binary data</w:t>
      </w:r>
      <w:bookmarkEnd w:id="2430"/>
      <w:bookmarkEnd w:id="2432"/>
      <w:bookmarkEnd w:id="2433"/>
      <w:bookmarkEnd w:id="2434"/>
      <w:bookmarkEnd w:id="2435"/>
      <w:bookmarkEnd w:id="2436"/>
      <w:bookmarkEnd w:id="2437"/>
      <w:bookmarkEnd w:id="2438"/>
      <w:bookmarkEnd w:id="2439"/>
    </w:p>
    <w:p w14:paraId="5D4340C1" w14:textId="77777777" w:rsidR="00432CA8" w:rsidRPr="00585CA6" w:rsidRDefault="00432CA8" w:rsidP="00432CA8">
      <w:pPr>
        <w:pStyle w:val="Heading5"/>
      </w:pPr>
      <w:bookmarkStart w:id="2440" w:name="_Toc144459717"/>
      <w:bookmarkStart w:id="2441" w:name="_Toc151379365"/>
      <w:bookmarkStart w:id="2442" w:name="_Toc151445546"/>
      <w:bookmarkStart w:id="2443" w:name="_Toc160470628"/>
      <w:bookmarkStart w:id="2444" w:name="_Toc164873772"/>
      <w:bookmarkStart w:id="2445" w:name="_Toc180306409"/>
      <w:bookmarkStart w:id="2446" w:name="_Toc195374136"/>
      <w:bookmarkStart w:id="2447" w:name="_Toc211878980"/>
      <w:bookmarkStart w:id="2448" w:name="_Toc218775293"/>
      <w:r w:rsidRPr="00585CA6">
        <w:rPr>
          <w:noProof/>
          <w:lang w:eastAsia="zh-CN"/>
        </w:rPr>
        <w:t>6.2</w:t>
      </w:r>
      <w:r w:rsidRPr="00585CA6">
        <w:t>.6.5.1</w:t>
      </w:r>
      <w:r w:rsidRPr="00585CA6">
        <w:tab/>
        <w:t>Binary Data Types</w:t>
      </w:r>
      <w:bookmarkEnd w:id="2440"/>
      <w:bookmarkEnd w:id="2441"/>
      <w:bookmarkEnd w:id="2442"/>
      <w:bookmarkEnd w:id="2443"/>
      <w:bookmarkEnd w:id="2444"/>
      <w:bookmarkEnd w:id="2445"/>
      <w:bookmarkEnd w:id="2446"/>
      <w:bookmarkEnd w:id="2447"/>
      <w:bookmarkEnd w:id="2448"/>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449" w:name="_Toc144459718"/>
      <w:bookmarkStart w:id="2450" w:name="_Toc151379366"/>
      <w:bookmarkStart w:id="2451" w:name="_Toc151445547"/>
      <w:bookmarkStart w:id="2452" w:name="_Toc160470629"/>
      <w:bookmarkStart w:id="2453" w:name="_Toc164873773"/>
      <w:bookmarkStart w:id="2454" w:name="_Toc180306410"/>
      <w:bookmarkStart w:id="2455" w:name="_Toc195374137"/>
      <w:bookmarkStart w:id="2456" w:name="_Toc211878981"/>
      <w:bookmarkStart w:id="2457" w:name="_Toc218775294"/>
      <w:r w:rsidRPr="00585CA6">
        <w:rPr>
          <w:noProof/>
          <w:lang w:eastAsia="zh-CN"/>
        </w:rPr>
        <w:t>6.2</w:t>
      </w:r>
      <w:r w:rsidRPr="00585CA6">
        <w:t>.7</w:t>
      </w:r>
      <w:r w:rsidRPr="00585CA6">
        <w:tab/>
        <w:t>Error Handling</w:t>
      </w:r>
      <w:bookmarkEnd w:id="2449"/>
      <w:bookmarkEnd w:id="2450"/>
      <w:bookmarkEnd w:id="2451"/>
      <w:bookmarkEnd w:id="2452"/>
      <w:bookmarkEnd w:id="2453"/>
      <w:bookmarkEnd w:id="2454"/>
      <w:bookmarkEnd w:id="2455"/>
      <w:bookmarkEnd w:id="2456"/>
      <w:bookmarkEnd w:id="2457"/>
    </w:p>
    <w:p w14:paraId="58BC157A" w14:textId="77777777" w:rsidR="00432CA8" w:rsidRPr="00585CA6" w:rsidRDefault="00432CA8" w:rsidP="00432CA8">
      <w:pPr>
        <w:pStyle w:val="Heading4"/>
      </w:pPr>
      <w:bookmarkStart w:id="2458" w:name="_Toc144459719"/>
      <w:bookmarkStart w:id="2459" w:name="_Toc151379367"/>
      <w:bookmarkStart w:id="2460" w:name="_Toc151445548"/>
      <w:bookmarkStart w:id="2461" w:name="_Toc160470630"/>
      <w:bookmarkStart w:id="2462" w:name="_Toc164873774"/>
      <w:bookmarkStart w:id="2463" w:name="_Toc180306411"/>
      <w:bookmarkStart w:id="2464" w:name="_Toc195374138"/>
      <w:bookmarkStart w:id="2465" w:name="_Toc211878982"/>
      <w:bookmarkStart w:id="2466" w:name="_Toc218775295"/>
      <w:r w:rsidRPr="00585CA6">
        <w:rPr>
          <w:noProof/>
          <w:lang w:eastAsia="zh-CN"/>
        </w:rPr>
        <w:t>6.2</w:t>
      </w:r>
      <w:r w:rsidRPr="00585CA6">
        <w:t>.7.1</w:t>
      </w:r>
      <w:r w:rsidRPr="00585CA6">
        <w:tab/>
        <w:t>General</w:t>
      </w:r>
      <w:bookmarkEnd w:id="2458"/>
      <w:bookmarkEnd w:id="2459"/>
      <w:bookmarkEnd w:id="2460"/>
      <w:bookmarkEnd w:id="2461"/>
      <w:bookmarkEnd w:id="2462"/>
      <w:bookmarkEnd w:id="2463"/>
      <w:bookmarkEnd w:id="2464"/>
      <w:bookmarkEnd w:id="2465"/>
      <w:bookmarkEnd w:id="2466"/>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2467" w:name="_Toc144459720"/>
      <w:bookmarkStart w:id="2468" w:name="_Toc151379368"/>
      <w:bookmarkStart w:id="2469" w:name="_Toc151445549"/>
      <w:bookmarkStart w:id="2470" w:name="_Toc160470631"/>
      <w:bookmarkStart w:id="2471" w:name="_Toc164873775"/>
      <w:bookmarkStart w:id="2472" w:name="_Toc180306412"/>
      <w:bookmarkStart w:id="2473" w:name="_Toc195374139"/>
      <w:bookmarkStart w:id="2474" w:name="_Toc211878983"/>
      <w:bookmarkStart w:id="2475" w:name="_Toc218775296"/>
      <w:r w:rsidRPr="00585CA6">
        <w:rPr>
          <w:noProof/>
          <w:lang w:eastAsia="zh-CN"/>
        </w:rPr>
        <w:t>6.2</w:t>
      </w:r>
      <w:r w:rsidRPr="00585CA6">
        <w:t>.7.2</w:t>
      </w:r>
      <w:r w:rsidRPr="00585CA6">
        <w:tab/>
        <w:t>Protocol Errors</w:t>
      </w:r>
      <w:bookmarkEnd w:id="2467"/>
      <w:bookmarkEnd w:id="2468"/>
      <w:bookmarkEnd w:id="2469"/>
      <w:bookmarkEnd w:id="2470"/>
      <w:bookmarkEnd w:id="2471"/>
      <w:bookmarkEnd w:id="2472"/>
      <w:bookmarkEnd w:id="2473"/>
      <w:bookmarkEnd w:id="2474"/>
      <w:bookmarkEnd w:id="2475"/>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2476" w:name="_Toc144459721"/>
      <w:bookmarkStart w:id="2477" w:name="_Toc151379369"/>
      <w:bookmarkStart w:id="2478" w:name="_Toc151445550"/>
      <w:bookmarkStart w:id="2479" w:name="_Toc160470632"/>
      <w:bookmarkStart w:id="2480" w:name="_Toc164873776"/>
      <w:bookmarkStart w:id="2481" w:name="_Toc180306413"/>
      <w:bookmarkStart w:id="2482" w:name="_Toc195374140"/>
      <w:bookmarkStart w:id="2483" w:name="_Toc211878984"/>
      <w:bookmarkStart w:id="2484" w:name="_Toc218775297"/>
      <w:r w:rsidRPr="00585CA6">
        <w:rPr>
          <w:noProof/>
          <w:lang w:eastAsia="zh-CN"/>
        </w:rPr>
        <w:t>6.2</w:t>
      </w:r>
      <w:r w:rsidRPr="00585CA6">
        <w:t>.7.3</w:t>
      </w:r>
      <w:r w:rsidRPr="00585CA6">
        <w:tab/>
        <w:t>Application Errors</w:t>
      </w:r>
      <w:bookmarkEnd w:id="2476"/>
      <w:bookmarkEnd w:id="2477"/>
      <w:bookmarkEnd w:id="2478"/>
      <w:bookmarkEnd w:id="2479"/>
      <w:bookmarkEnd w:id="2480"/>
      <w:bookmarkEnd w:id="2481"/>
      <w:bookmarkEnd w:id="2482"/>
      <w:bookmarkEnd w:id="2483"/>
      <w:bookmarkEnd w:id="2484"/>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2485"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2486" w:name="_Toc151379370"/>
      <w:bookmarkStart w:id="2487" w:name="_Toc151445551"/>
      <w:bookmarkStart w:id="2488" w:name="_Toc160470633"/>
      <w:bookmarkStart w:id="2489" w:name="_Toc164873777"/>
      <w:bookmarkStart w:id="2490" w:name="_Toc180306414"/>
      <w:bookmarkStart w:id="2491" w:name="_Toc195374141"/>
      <w:bookmarkStart w:id="2492" w:name="_Toc211878985"/>
      <w:bookmarkStart w:id="2493" w:name="_Toc218775298"/>
      <w:r w:rsidRPr="00585CA6">
        <w:rPr>
          <w:noProof/>
          <w:lang w:eastAsia="zh-CN"/>
        </w:rPr>
        <w:t>6.2</w:t>
      </w:r>
      <w:r w:rsidRPr="00585CA6">
        <w:t>.8</w:t>
      </w:r>
      <w:r w:rsidRPr="00585CA6">
        <w:rPr>
          <w:lang w:eastAsia="zh-CN"/>
        </w:rPr>
        <w:tab/>
        <w:t>Feature negotiation</w:t>
      </w:r>
      <w:bookmarkEnd w:id="2485"/>
      <w:bookmarkEnd w:id="2486"/>
      <w:bookmarkEnd w:id="2487"/>
      <w:bookmarkEnd w:id="2488"/>
      <w:bookmarkEnd w:id="2489"/>
      <w:bookmarkEnd w:id="2490"/>
      <w:bookmarkEnd w:id="2491"/>
      <w:bookmarkEnd w:id="2492"/>
      <w:bookmarkEnd w:id="2493"/>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2494"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2494"/>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2495" w:name="_Toc144459723"/>
      <w:bookmarkStart w:id="2496" w:name="_Toc151379371"/>
      <w:bookmarkStart w:id="2497" w:name="_Toc151445552"/>
      <w:bookmarkStart w:id="2498" w:name="_Toc160470634"/>
      <w:bookmarkStart w:id="2499" w:name="_Toc164873778"/>
      <w:bookmarkStart w:id="2500" w:name="_Toc180306415"/>
      <w:bookmarkStart w:id="2501" w:name="_Toc195374142"/>
      <w:bookmarkStart w:id="2502" w:name="_Toc211878986"/>
      <w:bookmarkStart w:id="2503" w:name="_Toc218775299"/>
      <w:r w:rsidRPr="00585CA6">
        <w:rPr>
          <w:noProof/>
          <w:lang w:eastAsia="zh-CN"/>
        </w:rPr>
        <w:t>6.2</w:t>
      </w:r>
      <w:r w:rsidRPr="00585CA6">
        <w:t>.9</w:t>
      </w:r>
      <w:r w:rsidRPr="00585CA6">
        <w:tab/>
        <w:t>Security</w:t>
      </w:r>
      <w:bookmarkEnd w:id="2495"/>
      <w:bookmarkEnd w:id="2496"/>
      <w:bookmarkEnd w:id="2497"/>
      <w:bookmarkEnd w:id="2498"/>
      <w:bookmarkEnd w:id="2499"/>
      <w:bookmarkEnd w:id="2500"/>
      <w:bookmarkEnd w:id="2501"/>
      <w:bookmarkEnd w:id="2502"/>
      <w:bookmarkEnd w:id="2503"/>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2504" w:name="_Toc144024197"/>
      <w:bookmarkStart w:id="2505" w:name="_Toc148176910"/>
      <w:bookmarkStart w:id="2506" w:name="_Toc151379372"/>
      <w:bookmarkStart w:id="2507" w:name="_Toc151445553"/>
      <w:bookmarkStart w:id="2508" w:name="_Toc160470635"/>
      <w:bookmarkStart w:id="2509" w:name="_Toc164873779"/>
      <w:bookmarkStart w:id="2510" w:name="_Toc180306416"/>
      <w:bookmarkStart w:id="2511" w:name="_Toc195374143"/>
      <w:bookmarkStart w:id="2512" w:name="_Toc211878987"/>
      <w:bookmarkStart w:id="2513" w:name="_Toc129252532"/>
      <w:bookmarkStart w:id="2514" w:name="_Toc67903522"/>
      <w:bookmarkStart w:id="2515" w:name="_Toc96843414"/>
      <w:bookmarkStart w:id="2516" w:name="_Toc96844389"/>
      <w:bookmarkStart w:id="2517" w:name="_Toc100739962"/>
      <w:bookmarkStart w:id="2518" w:name="_Toc129252535"/>
      <w:bookmarkStart w:id="2519" w:name="_Toc96843459"/>
      <w:bookmarkStart w:id="2520" w:name="_Toc96844434"/>
      <w:bookmarkStart w:id="2521" w:name="_Toc100740007"/>
      <w:bookmarkStart w:id="2522" w:name="_Toc104332874"/>
      <w:bookmarkStart w:id="2523" w:name="_Toc510696650"/>
      <w:bookmarkStart w:id="2524" w:name="_Toc35971450"/>
      <w:bookmarkStart w:id="2525" w:name="_Toc218775300"/>
      <w:r w:rsidR="00AF0C7F">
        <w:t>6.3</w:t>
      </w:r>
      <w:r w:rsidR="00AF0C7F">
        <w:tab/>
      </w:r>
      <w:r w:rsidR="00651E9A" w:rsidRPr="00C20CAE">
        <w:rPr>
          <w:lang w:val="en-US"/>
        </w:rPr>
        <w:t>SDD_DDContext</w:t>
      </w:r>
      <w:r w:rsidR="00651E9A">
        <w:t xml:space="preserve"> </w:t>
      </w:r>
      <w:r w:rsidR="00AF0C7F">
        <w:t>Service API</w:t>
      </w:r>
      <w:bookmarkEnd w:id="2504"/>
      <w:bookmarkEnd w:id="2505"/>
      <w:bookmarkEnd w:id="2506"/>
      <w:bookmarkEnd w:id="2507"/>
      <w:bookmarkEnd w:id="2508"/>
      <w:bookmarkEnd w:id="2509"/>
      <w:bookmarkEnd w:id="2510"/>
      <w:bookmarkEnd w:id="2511"/>
      <w:bookmarkEnd w:id="2512"/>
      <w:bookmarkEnd w:id="2525"/>
    </w:p>
    <w:p w14:paraId="591FFBE7" w14:textId="77777777" w:rsidR="00110C1C" w:rsidRPr="007C1AFD" w:rsidRDefault="00110C1C" w:rsidP="00110C1C">
      <w:pPr>
        <w:pStyle w:val="Heading3"/>
        <w:rPr>
          <w:lang w:eastAsia="zh-CN"/>
        </w:rPr>
      </w:pPr>
      <w:bookmarkStart w:id="2526" w:name="_Toc144024198"/>
      <w:bookmarkStart w:id="2527" w:name="_Toc148176911"/>
      <w:bookmarkStart w:id="2528" w:name="_Toc151379373"/>
      <w:bookmarkStart w:id="2529" w:name="_Toc151445554"/>
      <w:bookmarkStart w:id="2530" w:name="_Toc160470636"/>
      <w:bookmarkStart w:id="2531" w:name="_Toc164873780"/>
      <w:bookmarkStart w:id="2532" w:name="_Toc180306417"/>
      <w:bookmarkStart w:id="2533" w:name="_Toc195374144"/>
      <w:bookmarkStart w:id="2534" w:name="_Toc211878988"/>
      <w:bookmarkStart w:id="2535" w:name="_Toc218775301"/>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526"/>
      <w:bookmarkEnd w:id="2527"/>
      <w:bookmarkEnd w:id="2528"/>
      <w:bookmarkEnd w:id="2529"/>
      <w:bookmarkEnd w:id="2530"/>
      <w:bookmarkEnd w:id="2531"/>
      <w:bookmarkEnd w:id="2532"/>
      <w:bookmarkEnd w:id="2533"/>
      <w:bookmarkEnd w:id="2534"/>
      <w:bookmarkEnd w:id="2535"/>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2536" w:name="_Toc130662191"/>
      <w:bookmarkStart w:id="2537" w:name="_Toc24868604"/>
      <w:bookmarkStart w:id="2538" w:name="_Toc34154086"/>
      <w:bookmarkStart w:id="2539" w:name="_Toc36041030"/>
      <w:bookmarkStart w:id="2540" w:name="_Toc36041343"/>
      <w:bookmarkStart w:id="2541" w:name="_Toc43196586"/>
      <w:bookmarkStart w:id="2542" w:name="_Toc43481356"/>
      <w:bookmarkStart w:id="2543" w:name="_Toc45134633"/>
      <w:bookmarkStart w:id="2544" w:name="_Toc51189165"/>
      <w:bookmarkStart w:id="2545" w:name="_Toc51763841"/>
      <w:bookmarkStart w:id="2546" w:name="_Toc57206073"/>
      <w:bookmarkStart w:id="2547" w:name="_Toc59019414"/>
      <w:bookmarkStart w:id="2548" w:name="_Toc68170087"/>
      <w:bookmarkStart w:id="2549" w:name="_Toc83234128"/>
      <w:bookmarkStart w:id="2550" w:name="_Toc90661524"/>
      <w:bookmarkStart w:id="2551"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552" w:name="_Toc144024199"/>
      <w:bookmarkStart w:id="2553" w:name="_Toc148176912"/>
      <w:bookmarkStart w:id="2554" w:name="_Toc151379374"/>
      <w:bookmarkStart w:id="2555" w:name="_Toc151445555"/>
      <w:bookmarkStart w:id="2556" w:name="_Toc160470637"/>
      <w:bookmarkStart w:id="2557" w:name="_Toc164873781"/>
      <w:bookmarkStart w:id="2558" w:name="_Toc180306418"/>
      <w:bookmarkStart w:id="2559" w:name="_Toc195374145"/>
      <w:bookmarkStart w:id="2560" w:name="_Toc211878989"/>
      <w:bookmarkStart w:id="2561" w:name="_Toc218775302"/>
      <w:r>
        <w:t>6.3.2</w:t>
      </w:r>
      <w:r>
        <w:tab/>
        <w:t>Usage of HTTP</w:t>
      </w:r>
      <w:bookmarkEnd w:id="2536"/>
      <w:bookmarkEnd w:id="2552"/>
      <w:bookmarkEnd w:id="2553"/>
      <w:bookmarkEnd w:id="2554"/>
      <w:bookmarkEnd w:id="2555"/>
      <w:bookmarkEnd w:id="2556"/>
      <w:bookmarkEnd w:id="2557"/>
      <w:bookmarkEnd w:id="2558"/>
      <w:bookmarkEnd w:id="2559"/>
      <w:bookmarkEnd w:id="2560"/>
      <w:bookmarkEnd w:id="2561"/>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562" w:name="_Toc144024200"/>
      <w:bookmarkStart w:id="2563" w:name="_Toc148176913"/>
      <w:bookmarkStart w:id="2564" w:name="_Toc151379375"/>
      <w:bookmarkStart w:id="2565" w:name="_Toc151445556"/>
      <w:bookmarkStart w:id="2566" w:name="_Toc160470638"/>
      <w:bookmarkStart w:id="2567" w:name="_Toc164873782"/>
      <w:bookmarkStart w:id="2568" w:name="_Toc180306419"/>
      <w:bookmarkStart w:id="2569" w:name="_Toc195374146"/>
      <w:bookmarkStart w:id="2570" w:name="_Toc211878990"/>
      <w:bookmarkStart w:id="2571" w:name="_Toc218775303"/>
      <w:r>
        <w:rPr>
          <w:lang w:eastAsia="zh-CN"/>
        </w:rPr>
        <w:t>6.3.3</w:t>
      </w:r>
      <w:r w:rsidRPr="007C1AFD">
        <w:rPr>
          <w:lang w:eastAsia="zh-CN"/>
        </w:rPr>
        <w:tab/>
        <w:t>Resources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62"/>
      <w:bookmarkEnd w:id="2563"/>
      <w:bookmarkEnd w:id="2564"/>
      <w:bookmarkEnd w:id="2565"/>
      <w:bookmarkEnd w:id="2566"/>
      <w:bookmarkEnd w:id="2567"/>
      <w:bookmarkEnd w:id="2568"/>
      <w:bookmarkEnd w:id="2569"/>
      <w:bookmarkEnd w:id="2570"/>
      <w:bookmarkEnd w:id="2571"/>
    </w:p>
    <w:p w14:paraId="08E2709A" w14:textId="77777777" w:rsidR="00110C1C" w:rsidRDefault="00110C1C" w:rsidP="00110C1C">
      <w:pPr>
        <w:pStyle w:val="Heading4"/>
        <w:rPr>
          <w:lang w:eastAsia="zh-CN"/>
        </w:rPr>
      </w:pPr>
      <w:bookmarkStart w:id="2572" w:name="_Toc24868605"/>
      <w:bookmarkStart w:id="2573" w:name="_Toc34154087"/>
      <w:bookmarkStart w:id="2574" w:name="_Toc36041031"/>
      <w:bookmarkStart w:id="2575" w:name="_Toc36041344"/>
      <w:bookmarkStart w:id="2576" w:name="_Toc43196587"/>
      <w:bookmarkStart w:id="2577" w:name="_Toc43481357"/>
      <w:bookmarkStart w:id="2578" w:name="_Toc45134634"/>
      <w:bookmarkStart w:id="2579" w:name="_Toc51189166"/>
      <w:bookmarkStart w:id="2580" w:name="_Toc51763842"/>
      <w:bookmarkStart w:id="2581" w:name="_Toc57206074"/>
      <w:bookmarkStart w:id="2582" w:name="_Toc59019415"/>
      <w:bookmarkStart w:id="2583" w:name="_Toc68170088"/>
      <w:bookmarkStart w:id="2584" w:name="_Toc83234129"/>
      <w:bookmarkStart w:id="2585" w:name="_Toc90661525"/>
      <w:bookmarkStart w:id="2586" w:name="_Toc120544467"/>
      <w:bookmarkStart w:id="2587" w:name="_Toc144024201"/>
      <w:bookmarkStart w:id="2588" w:name="_Toc148176914"/>
      <w:bookmarkStart w:id="2589" w:name="_Toc151379376"/>
      <w:bookmarkStart w:id="2590" w:name="_Toc151445557"/>
      <w:bookmarkStart w:id="2591" w:name="_Toc160470639"/>
      <w:bookmarkStart w:id="2592" w:name="_Toc164873783"/>
      <w:bookmarkStart w:id="2593" w:name="_Toc180306420"/>
      <w:bookmarkStart w:id="2594" w:name="_Toc195374147"/>
      <w:bookmarkStart w:id="2595" w:name="_Toc211878991"/>
      <w:bookmarkStart w:id="2596" w:name="_Toc218775304"/>
      <w:r>
        <w:rPr>
          <w:lang w:eastAsia="zh-CN"/>
        </w:rPr>
        <w:t>6.3.3.1</w:t>
      </w:r>
      <w:r w:rsidRPr="007C1AFD">
        <w:rPr>
          <w:lang w:eastAsia="zh-CN"/>
        </w:rPr>
        <w:tab/>
        <w:t>Overview</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2597" w:name="_MON_1754545295"/>
    <w:bookmarkEnd w:id="2597"/>
    <w:p w14:paraId="1F43FFC4" w14:textId="6BE76133" w:rsidR="00D97C55" w:rsidRPr="007C1AFD" w:rsidRDefault="00361DF0" w:rsidP="00D97C55">
      <w:pPr>
        <w:pStyle w:val="TH"/>
      </w:pPr>
      <w:r w:rsidRPr="008874EC">
        <w:object w:dxaOrig="9633" w:dyaOrig="1956" w14:anchorId="2660D566">
          <v:shape id="_x0000_i1064" type="#_x0000_t75" style="width:480pt;height:96.55pt" o:ole="">
            <v:imagedata r:id="rId87" o:title=""/>
          </v:shape>
          <o:OLEObject Type="Embed" ProgID="Word.Document.8" ShapeID="_x0000_i1064" DrawAspect="Content" ObjectID="_1829388595"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598" w:name="_Toc43196588"/>
      <w:bookmarkStart w:id="2599" w:name="_Toc43481358"/>
      <w:bookmarkStart w:id="2600" w:name="_Toc45134635"/>
      <w:bookmarkStart w:id="2601" w:name="_Toc51189167"/>
      <w:bookmarkStart w:id="2602" w:name="_Toc51763843"/>
      <w:bookmarkStart w:id="2603" w:name="_Toc57206075"/>
      <w:bookmarkStart w:id="2604" w:name="_Toc59019416"/>
      <w:bookmarkStart w:id="2605" w:name="_Toc68170089"/>
      <w:bookmarkStart w:id="2606" w:name="_Toc83234130"/>
      <w:bookmarkStart w:id="2607" w:name="_Toc90661526"/>
      <w:bookmarkStart w:id="2608" w:name="_Toc120544468"/>
      <w:bookmarkStart w:id="2609" w:name="_Toc144024202"/>
      <w:bookmarkStart w:id="2610" w:name="_Toc148176915"/>
      <w:bookmarkStart w:id="2611" w:name="_Toc151379377"/>
      <w:bookmarkStart w:id="2612" w:name="_Toc151445558"/>
      <w:bookmarkStart w:id="2613" w:name="_Toc160470640"/>
      <w:bookmarkStart w:id="2614" w:name="_Toc164873784"/>
      <w:bookmarkStart w:id="2615" w:name="_Toc180306421"/>
      <w:bookmarkStart w:id="2616" w:name="_Toc195374148"/>
      <w:bookmarkStart w:id="2617" w:name="_Toc211878992"/>
      <w:bookmarkStart w:id="2618" w:name="_Toc218775305"/>
      <w:r>
        <w:rPr>
          <w:lang w:eastAsia="zh-CN"/>
        </w:rPr>
        <w:t>6.3.3.2</w:t>
      </w:r>
      <w:r w:rsidRPr="007C1AFD">
        <w:rPr>
          <w:lang w:eastAsia="zh-CN"/>
        </w:rPr>
        <w:tab/>
        <w:t xml:space="preserve">Resource: </w:t>
      </w:r>
      <w:bookmarkEnd w:id="2598"/>
      <w:bookmarkEnd w:id="2599"/>
      <w:bookmarkEnd w:id="2600"/>
      <w:bookmarkEnd w:id="2601"/>
      <w:bookmarkEnd w:id="2602"/>
      <w:bookmarkEnd w:id="2603"/>
      <w:bookmarkEnd w:id="2604"/>
      <w:bookmarkEnd w:id="2605"/>
      <w:bookmarkEnd w:id="2606"/>
      <w:bookmarkEnd w:id="2607"/>
      <w:bookmarkEnd w:id="2608"/>
      <w:r>
        <w:t>DD Contexts</w:t>
      </w:r>
      <w:bookmarkEnd w:id="2609"/>
      <w:bookmarkEnd w:id="2610"/>
      <w:bookmarkEnd w:id="2611"/>
      <w:bookmarkEnd w:id="2612"/>
      <w:bookmarkEnd w:id="2613"/>
      <w:bookmarkEnd w:id="2614"/>
      <w:bookmarkEnd w:id="2615"/>
      <w:bookmarkEnd w:id="2616"/>
      <w:bookmarkEnd w:id="2617"/>
      <w:bookmarkEnd w:id="2618"/>
    </w:p>
    <w:p w14:paraId="605B05CB" w14:textId="77777777" w:rsidR="00110C1C" w:rsidRPr="007C1AFD" w:rsidRDefault="00110C1C" w:rsidP="00110C1C">
      <w:pPr>
        <w:pStyle w:val="Heading5"/>
        <w:rPr>
          <w:lang w:eastAsia="zh-CN"/>
        </w:rPr>
      </w:pPr>
      <w:bookmarkStart w:id="2619" w:name="_Toc43196589"/>
      <w:bookmarkStart w:id="2620" w:name="_Toc43481359"/>
      <w:bookmarkStart w:id="2621" w:name="_Toc45134636"/>
      <w:bookmarkStart w:id="2622" w:name="_Toc51189168"/>
      <w:bookmarkStart w:id="2623" w:name="_Toc51763844"/>
      <w:bookmarkStart w:id="2624" w:name="_Toc57206076"/>
      <w:bookmarkStart w:id="2625" w:name="_Toc59019417"/>
      <w:bookmarkStart w:id="2626" w:name="_Toc68170090"/>
      <w:bookmarkStart w:id="2627" w:name="_Toc83234131"/>
      <w:bookmarkStart w:id="2628" w:name="_Toc90661527"/>
      <w:bookmarkStart w:id="2629" w:name="_Toc120544469"/>
      <w:bookmarkStart w:id="2630" w:name="_Toc144024203"/>
      <w:bookmarkStart w:id="2631" w:name="_Toc148176916"/>
      <w:bookmarkStart w:id="2632" w:name="_Toc151379378"/>
      <w:bookmarkStart w:id="2633" w:name="_Toc151445559"/>
      <w:bookmarkStart w:id="2634" w:name="_Toc160470641"/>
      <w:bookmarkStart w:id="2635" w:name="_Toc164873785"/>
      <w:bookmarkStart w:id="2636" w:name="_Toc180306422"/>
      <w:bookmarkStart w:id="2637" w:name="_Toc195374149"/>
      <w:bookmarkStart w:id="2638" w:name="_Toc211878993"/>
      <w:bookmarkStart w:id="2639" w:name="_Toc218775306"/>
      <w:r>
        <w:rPr>
          <w:lang w:eastAsia="zh-CN"/>
        </w:rPr>
        <w:t>6.3.3.2.</w:t>
      </w:r>
      <w:r w:rsidRPr="007C1AFD">
        <w:rPr>
          <w:lang w:eastAsia="zh-CN"/>
        </w:rPr>
        <w:t>1</w:t>
      </w:r>
      <w:r w:rsidRPr="007C1AFD">
        <w:rPr>
          <w:lang w:eastAsia="zh-CN"/>
        </w:rPr>
        <w:tab/>
        <w:t>Description</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640" w:name="_Toc43196590"/>
      <w:bookmarkStart w:id="2641" w:name="_Toc43481360"/>
      <w:bookmarkStart w:id="2642" w:name="_Toc45134637"/>
      <w:bookmarkStart w:id="2643" w:name="_Toc51189169"/>
      <w:bookmarkStart w:id="2644" w:name="_Toc51763845"/>
      <w:bookmarkStart w:id="2645" w:name="_Toc57206077"/>
      <w:bookmarkStart w:id="2646" w:name="_Toc59019418"/>
      <w:bookmarkStart w:id="2647" w:name="_Toc68170091"/>
      <w:bookmarkStart w:id="2648" w:name="_Toc83234132"/>
      <w:bookmarkStart w:id="2649" w:name="_Toc90661528"/>
      <w:bookmarkStart w:id="2650" w:name="_Toc120544470"/>
      <w:bookmarkStart w:id="2651" w:name="_Toc144024204"/>
      <w:bookmarkStart w:id="2652" w:name="_Toc148176917"/>
      <w:bookmarkStart w:id="2653" w:name="_Toc151379379"/>
      <w:bookmarkStart w:id="2654" w:name="_Toc151445560"/>
      <w:bookmarkStart w:id="2655" w:name="_Toc160470642"/>
      <w:bookmarkStart w:id="2656" w:name="_Toc164873786"/>
      <w:bookmarkStart w:id="2657" w:name="_Toc180306423"/>
      <w:bookmarkStart w:id="2658" w:name="_Toc195374150"/>
      <w:bookmarkStart w:id="2659" w:name="_Toc211878994"/>
      <w:bookmarkStart w:id="2660" w:name="_Toc218775307"/>
      <w:r>
        <w:rPr>
          <w:lang w:eastAsia="zh-CN"/>
        </w:rPr>
        <w:t>6.3.3.2.2</w:t>
      </w:r>
      <w:r w:rsidRPr="007C1AFD">
        <w:rPr>
          <w:lang w:eastAsia="zh-CN"/>
        </w:rPr>
        <w:tab/>
        <w:t>Resource Definition</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661" w:name="_Toc43196591"/>
      <w:bookmarkStart w:id="2662" w:name="_Toc43481361"/>
      <w:bookmarkStart w:id="2663" w:name="_Toc45134638"/>
      <w:bookmarkStart w:id="2664" w:name="_Toc51189170"/>
      <w:bookmarkStart w:id="2665" w:name="_Toc51763846"/>
      <w:bookmarkStart w:id="2666" w:name="_Toc57206078"/>
      <w:bookmarkStart w:id="2667" w:name="_Toc59019419"/>
      <w:bookmarkStart w:id="2668" w:name="_Toc68170092"/>
      <w:bookmarkStart w:id="2669" w:name="_Toc83234133"/>
      <w:bookmarkStart w:id="2670" w:name="_Toc90661529"/>
      <w:bookmarkStart w:id="2671" w:name="_Toc120544471"/>
      <w:bookmarkStart w:id="2672" w:name="_Toc144024205"/>
      <w:bookmarkStart w:id="2673" w:name="_Toc148176918"/>
      <w:bookmarkStart w:id="2674" w:name="_Toc151379380"/>
      <w:bookmarkStart w:id="2675" w:name="_Toc151445561"/>
      <w:bookmarkStart w:id="2676" w:name="_Toc160470643"/>
      <w:bookmarkStart w:id="2677" w:name="_Toc164873787"/>
      <w:bookmarkStart w:id="2678" w:name="_Toc180306424"/>
      <w:bookmarkStart w:id="2679" w:name="_Toc195374151"/>
      <w:bookmarkStart w:id="2680" w:name="_Toc211878995"/>
      <w:bookmarkStart w:id="2681" w:name="_Toc218775308"/>
      <w:r>
        <w:rPr>
          <w:lang w:eastAsia="zh-CN"/>
        </w:rPr>
        <w:t>6.3.3.2.3</w:t>
      </w:r>
      <w:r w:rsidRPr="007C1AFD">
        <w:rPr>
          <w:lang w:eastAsia="zh-CN"/>
        </w:rPr>
        <w:tab/>
        <w:t>Resource Standard Methods</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2771C1E7" w14:textId="77777777" w:rsidR="00110C1C" w:rsidRPr="007C1AFD" w:rsidRDefault="00110C1C" w:rsidP="0052668D">
      <w:pPr>
        <w:pStyle w:val="H6"/>
        <w:rPr>
          <w:lang w:eastAsia="zh-CN"/>
        </w:rPr>
      </w:pPr>
      <w:bookmarkStart w:id="2682" w:name="_Toc144024206"/>
      <w:bookmarkStart w:id="2683" w:name="_Toc148176919"/>
      <w:bookmarkStart w:id="2684" w:name="_Toc151379381"/>
      <w:bookmarkStart w:id="2685" w:name="_Toc151445562"/>
      <w:bookmarkStart w:id="2686" w:name="_Toc160470644"/>
      <w:bookmarkStart w:id="2687" w:name="_Toc164873788"/>
      <w:bookmarkStart w:id="2688" w:name="_Toc180306425"/>
      <w:bookmarkStart w:id="2689" w:name="_Toc43196592"/>
      <w:bookmarkStart w:id="2690" w:name="_Toc43481362"/>
      <w:bookmarkStart w:id="2691" w:name="_Toc45134639"/>
      <w:bookmarkStart w:id="2692" w:name="_Toc51189171"/>
      <w:bookmarkStart w:id="2693" w:name="_Toc51763847"/>
      <w:bookmarkStart w:id="2694" w:name="_Toc57206079"/>
      <w:bookmarkStart w:id="2695" w:name="_Toc59019420"/>
      <w:bookmarkStart w:id="2696" w:name="_Toc68170093"/>
      <w:bookmarkStart w:id="2697" w:name="_Toc83234134"/>
      <w:bookmarkStart w:id="2698" w:name="_Toc90661530"/>
      <w:bookmarkStart w:id="2699" w:name="_Toc120544472"/>
      <w:r>
        <w:rPr>
          <w:lang w:eastAsia="zh-CN"/>
        </w:rPr>
        <w:t>6.3.3.2.3.1</w:t>
      </w:r>
      <w:r w:rsidRPr="007C1AFD">
        <w:rPr>
          <w:lang w:eastAsia="zh-CN"/>
        </w:rPr>
        <w:tab/>
      </w:r>
      <w:r>
        <w:rPr>
          <w:lang w:eastAsia="zh-CN"/>
        </w:rPr>
        <w:t>POST</w:t>
      </w:r>
      <w:bookmarkEnd w:id="2682"/>
      <w:bookmarkEnd w:id="2683"/>
      <w:bookmarkEnd w:id="2684"/>
      <w:bookmarkEnd w:id="2685"/>
      <w:bookmarkEnd w:id="2686"/>
      <w:bookmarkEnd w:id="2687"/>
      <w:bookmarkEnd w:id="2688"/>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700" w:name="_Toc144024207"/>
      <w:bookmarkStart w:id="2701" w:name="_Toc148176920"/>
      <w:bookmarkStart w:id="2702" w:name="_Toc151379382"/>
      <w:bookmarkStart w:id="2703" w:name="_Toc151445563"/>
      <w:bookmarkStart w:id="2704" w:name="_Toc160470645"/>
      <w:bookmarkStart w:id="2705" w:name="_Toc164873789"/>
      <w:bookmarkStart w:id="2706" w:name="_Toc180306426"/>
      <w:r>
        <w:rPr>
          <w:lang w:eastAsia="zh-CN"/>
        </w:rPr>
        <w:t>6.3.3.2.3.2</w:t>
      </w:r>
      <w:r w:rsidRPr="007C1AFD">
        <w:rPr>
          <w:lang w:eastAsia="zh-CN"/>
        </w:rPr>
        <w:tab/>
        <w:t>GET</w:t>
      </w:r>
      <w:bookmarkEnd w:id="2700"/>
      <w:bookmarkEnd w:id="2701"/>
      <w:bookmarkEnd w:id="2702"/>
      <w:bookmarkEnd w:id="2703"/>
      <w:bookmarkEnd w:id="2704"/>
      <w:bookmarkEnd w:id="2705"/>
      <w:bookmarkEnd w:id="2706"/>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2707" w:name="_MCCTEMPBM_CRPT66080021___2" w:colFirst="4" w:colLast="4"/>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2707"/>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708" w:name="_Toc144024208"/>
      <w:bookmarkStart w:id="2709" w:name="_Toc148176921"/>
      <w:bookmarkStart w:id="2710" w:name="_Toc151379383"/>
      <w:bookmarkStart w:id="2711" w:name="_Toc151445564"/>
      <w:bookmarkStart w:id="2712" w:name="_Toc160470646"/>
      <w:bookmarkStart w:id="2713" w:name="_Toc164873790"/>
      <w:bookmarkStart w:id="2714" w:name="_Toc180306427"/>
      <w:bookmarkStart w:id="2715" w:name="_Toc195374152"/>
      <w:bookmarkStart w:id="2716" w:name="_Toc211878996"/>
      <w:bookmarkStart w:id="2717" w:name="_Toc218775309"/>
      <w:r>
        <w:rPr>
          <w:lang w:eastAsia="zh-CN"/>
        </w:rPr>
        <w:t>6.3.3.2.</w:t>
      </w:r>
      <w:r w:rsidRPr="007C1AFD">
        <w:rPr>
          <w:lang w:eastAsia="zh-CN"/>
        </w:rPr>
        <w:t>4</w:t>
      </w:r>
      <w:r w:rsidRPr="007C1AFD">
        <w:rPr>
          <w:lang w:eastAsia="zh-CN"/>
        </w:rPr>
        <w:tab/>
      </w:r>
      <w:r w:rsidRPr="007C1AFD">
        <w:rPr>
          <w:lang w:eastAsia="zh-CN"/>
        </w:rPr>
        <w:tab/>
        <w:t>Resource Custom Operations</w:t>
      </w:r>
      <w:bookmarkEnd w:id="2708"/>
      <w:bookmarkEnd w:id="2709"/>
      <w:bookmarkEnd w:id="2710"/>
      <w:bookmarkEnd w:id="2711"/>
      <w:bookmarkEnd w:id="2712"/>
      <w:bookmarkEnd w:id="2713"/>
      <w:bookmarkEnd w:id="2714"/>
      <w:bookmarkEnd w:id="2715"/>
      <w:bookmarkEnd w:id="2716"/>
      <w:bookmarkEnd w:id="2717"/>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718" w:name="_Toc130662200"/>
      <w:bookmarkStart w:id="2719" w:name="_Toc144024209"/>
      <w:bookmarkStart w:id="2720" w:name="_Toc148176922"/>
      <w:bookmarkStart w:id="2721" w:name="_Toc151379384"/>
      <w:bookmarkStart w:id="2722" w:name="_Toc151445565"/>
      <w:bookmarkStart w:id="2723" w:name="_Toc160470647"/>
      <w:bookmarkStart w:id="2724" w:name="_Toc164873791"/>
      <w:bookmarkStart w:id="2725" w:name="_Toc180306428"/>
      <w:bookmarkStart w:id="2726" w:name="_Toc195374153"/>
      <w:bookmarkStart w:id="2727" w:name="_Toc211878997"/>
      <w:bookmarkStart w:id="2728" w:name="_Toc24868612"/>
      <w:bookmarkStart w:id="2729" w:name="_Toc34154094"/>
      <w:bookmarkStart w:id="2730" w:name="_Toc36041038"/>
      <w:bookmarkStart w:id="2731" w:name="_Toc36041351"/>
      <w:bookmarkStart w:id="2732" w:name="_Toc43196594"/>
      <w:bookmarkStart w:id="2733" w:name="_Toc43481364"/>
      <w:bookmarkStart w:id="2734" w:name="_Toc45134641"/>
      <w:bookmarkStart w:id="2735" w:name="_Toc51189173"/>
      <w:bookmarkStart w:id="2736" w:name="_Toc51763849"/>
      <w:bookmarkStart w:id="2737" w:name="_Toc57206081"/>
      <w:bookmarkStart w:id="2738" w:name="_Toc59019422"/>
      <w:bookmarkStart w:id="2739" w:name="_Toc68170095"/>
      <w:bookmarkStart w:id="2740" w:name="_Toc83234136"/>
      <w:bookmarkStart w:id="2741" w:name="_Toc90661532"/>
      <w:bookmarkStart w:id="2742" w:name="_Toc120544474"/>
      <w:bookmarkStart w:id="2743" w:name="_Toc218775310"/>
      <w:bookmarkEnd w:id="2689"/>
      <w:bookmarkEnd w:id="2690"/>
      <w:bookmarkEnd w:id="2691"/>
      <w:bookmarkEnd w:id="2692"/>
      <w:bookmarkEnd w:id="2693"/>
      <w:bookmarkEnd w:id="2694"/>
      <w:bookmarkEnd w:id="2695"/>
      <w:bookmarkEnd w:id="2696"/>
      <w:bookmarkEnd w:id="2697"/>
      <w:bookmarkEnd w:id="2698"/>
      <w:bookmarkEnd w:id="2699"/>
      <w:r>
        <w:t>6.3.4</w:t>
      </w:r>
      <w:r>
        <w:tab/>
        <w:t>Custom Operations without associated resources</w:t>
      </w:r>
      <w:bookmarkEnd w:id="2718"/>
      <w:bookmarkEnd w:id="2719"/>
      <w:bookmarkEnd w:id="2720"/>
      <w:bookmarkEnd w:id="2721"/>
      <w:bookmarkEnd w:id="2722"/>
      <w:bookmarkEnd w:id="2723"/>
      <w:bookmarkEnd w:id="2724"/>
      <w:bookmarkEnd w:id="2725"/>
      <w:bookmarkEnd w:id="2726"/>
      <w:bookmarkEnd w:id="2727"/>
      <w:bookmarkEnd w:id="2743"/>
    </w:p>
    <w:p w14:paraId="3940FFA7" w14:textId="77777777" w:rsidR="006330CC" w:rsidRPr="000A7435" w:rsidRDefault="006330CC" w:rsidP="006330CC">
      <w:pPr>
        <w:pStyle w:val="Heading4"/>
      </w:pPr>
      <w:bookmarkStart w:id="2744" w:name="_Toc168595623"/>
      <w:bookmarkStart w:id="2745" w:name="_Toc195374154"/>
      <w:bookmarkStart w:id="2746" w:name="_Toc211878998"/>
      <w:bookmarkStart w:id="2747" w:name="_Toc218775311"/>
      <w:r w:rsidRPr="00DD237F">
        <w:t>6.3.4</w:t>
      </w:r>
      <w:r>
        <w:t>.1</w:t>
      </w:r>
      <w:r>
        <w:tab/>
        <w:t>Overview</w:t>
      </w:r>
      <w:bookmarkEnd w:id="2744"/>
      <w:bookmarkEnd w:id="2745"/>
      <w:bookmarkEnd w:id="2746"/>
      <w:bookmarkEnd w:id="2747"/>
    </w:p>
    <w:p w14:paraId="0D9C7C78" w14:textId="77777777" w:rsidR="006330CC" w:rsidRDefault="006330CC" w:rsidP="0084595F">
      <w:pPr>
        <w:rPr>
          <w:color w:val="000000"/>
          <w:lang w:eastAsia="zh-CN"/>
        </w:rPr>
      </w:pPr>
      <w:r w:rsidRPr="0084595F">
        <w:t>The structure of the custom operation URIs of the SDD_DDContext API is shown in Figure 6.3.4.1-1.</w:t>
      </w:r>
    </w:p>
    <w:bookmarkStart w:id="2748" w:name="_MON_1793556013"/>
    <w:bookmarkEnd w:id="2748"/>
    <w:p w14:paraId="475FB00E" w14:textId="77777777" w:rsidR="006330CC" w:rsidRDefault="006330CC" w:rsidP="006330CC">
      <w:pPr>
        <w:pStyle w:val="TH"/>
      </w:pPr>
      <w:r>
        <w:object w:dxaOrig="9633" w:dyaOrig="2004" w14:anchorId="27D1DE11">
          <v:shape id="_x0000_i1065" type="#_x0000_t75" style="width:481.65pt;height:100.35pt" o:ole="">
            <v:imagedata r:id="rId89" o:title=""/>
          </v:shape>
          <o:OLEObject Type="Embed" ProgID="Word.Document.8" ShapeID="_x0000_i1065" DrawAspect="Content" ObjectID="_1829388596"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749" w:name="_Toc168595624"/>
      <w:bookmarkStart w:id="2750" w:name="_Toc195374155"/>
      <w:bookmarkStart w:id="2751" w:name="_Toc211878999"/>
      <w:bookmarkStart w:id="2752" w:name="_Toc218775312"/>
      <w:r w:rsidRPr="00DD237F">
        <w:t>6.3.4</w:t>
      </w:r>
      <w:r>
        <w:t>.2</w:t>
      </w:r>
      <w:r>
        <w:tab/>
        <w:t xml:space="preserve">Operation: </w:t>
      </w:r>
      <w:bookmarkEnd w:id="2749"/>
      <w:r>
        <w:t>InformACREvent</w:t>
      </w:r>
      <w:bookmarkEnd w:id="2750"/>
      <w:bookmarkEnd w:id="2751"/>
      <w:bookmarkEnd w:id="2752"/>
    </w:p>
    <w:p w14:paraId="3C1941BE" w14:textId="77777777" w:rsidR="006330CC" w:rsidRDefault="006330CC" w:rsidP="006330CC">
      <w:pPr>
        <w:pStyle w:val="Heading5"/>
      </w:pPr>
      <w:bookmarkStart w:id="2753" w:name="_Toc168595625"/>
      <w:bookmarkStart w:id="2754" w:name="_Toc195374156"/>
      <w:bookmarkStart w:id="2755" w:name="_Toc211879000"/>
      <w:bookmarkStart w:id="2756" w:name="_Toc218775313"/>
      <w:r w:rsidRPr="00DD237F">
        <w:t>6.3.4</w:t>
      </w:r>
      <w:r>
        <w:t>.2.1</w:t>
      </w:r>
      <w:r>
        <w:tab/>
        <w:t>Description</w:t>
      </w:r>
      <w:bookmarkEnd w:id="2753"/>
      <w:bookmarkEnd w:id="2754"/>
      <w:bookmarkEnd w:id="2755"/>
      <w:bookmarkEnd w:id="2756"/>
    </w:p>
    <w:p w14:paraId="2FFBF722" w14:textId="77777777" w:rsidR="006330CC" w:rsidRDefault="006330CC" w:rsidP="006330CC">
      <w:bookmarkStart w:id="2757"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758" w:name="_Toc195374157"/>
      <w:bookmarkStart w:id="2759" w:name="_Toc211879001"/>
      <w:bookmarkStart w:id="2760" w:name="_Toc218775314"/>
      <w:r w:rsidRPr="00DD237F">
        <w:t>6.3.4</w:t>
      </w:r>
      <w:r>
        <w:t>.2.2</w:t>
      </w:r>
      <w:r>
        <w:tab/>
        <w:t>Operation Definition</w:t>
      </w:r>
      <w:bookmarkEnd w:id="2757"/>
      <w:bookmarkEnd w:id="2758"/>
      <w:bookmarkEnd w:id="2759"/>
      <w:bookmarkEnd w:id="2760"/>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761" w:name="_Toc144024210"/>
      <w:bookmarkStart w:id="2762" w:name="_Toc148176923"/>
      <w:bookmarkStart w:id="2763" w:name="_Toc151379385"/>
      <w:bookmarkStart w:id="2764" w:name="_Toc151445566"/>
      <w:bookmarkStart w:id="2765" w:name="_Toc160470648"/>
      <w:bookmarkStart w:id="2766" w:name="_Toc164873792"/>
      <w:bookmarkStart w:id="2767" w:name="_Toc180306429"/>
      <w:bookmarkStart w:id="2768" w:name="_Toc195374158"/>
      <w:bookmarkStart w:id="2769" w:name="_Toc211879002"/>
      <w:bookmarkStart w:id="2770" w:name="_Toc218775315"/>
      <w:r>
        <w:rPr>
          <w:lang w:eastAsia="zh-CN"/>
        </w:rPr>
        <w:t>6.3.5</w:t>
      </w:r>
      <w:r w:rsidRPr="007C1AFD">
        <w:rPr>
          <w:lang w:eastAsia="zh-CN"/>
        </w:rPr>
        <w:tab/>
        <w:t>Notifications</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61"/>
      <w:bookmarkEnd w:id="2762"/>
      <w:bookmarkEnd w:id="2763"/>
      <w:bookmarkEnd w:id="2764"/>
      <w:bookmarkEnd w:id="2765"/>
      <w:bookmarkEnd w:id="2766"/>
      <w:bookmarkEnd w:id="2767"/>
      <w:bookmarkEnd w:id="2768"/>
      <w:bookmarkEnd w:id="2769"/>
      <w:bookmarkEnd w:id="2770"/>
    </w:p>
    <w:p w14:paraId="7F0330AD" w14:textId="77777777" w:rsidR="00296447" w:rsidRPr="00585CA6" w:rsidRDefault="00296447" w:rsidP="00296447">
      <w:pPr>
        <w:pStyle w:val="Heading4"/>
      </w:pPr>
      <w:bookmarkStart w:id="2771" w:name="_Toc168595707"/>
      <w:bookmarkStart w:id="2772" w:name="_Toc195374159"/>
      <w:bookmarkStart w:id="2773" w:name="_Toc211879003"/>
      <w:bookmarkStart w:id="2774" w:name="_Toc218775316"/>
      <w:r>
        <w:rPr>
          <w:noProof/>
          <w:lang w:eastAsia="zh-CN"/>
        </w:rPr>
        <w:t>6.3.5.1</w:t>
      </w:r>
      <w:r w:rsidRPr="00585CA6">
        <w:tab/>
        <w:t>General</w:t>
      </w:r>
      <w:bookmarkEnd w:id="2771"/>
      <w:bookmarkEnd w:id="2772"/>
      <w:bookmarkEnd w:id="2773"/>
      <w:bookmarkEnd w:id="2774"/>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775" w:name="_Toc168595708"/>
      <w:bookmarkStart w:id="2776" w:name="_Toc195374160"/>
      <w:bookmarkStart w:id="2777" w:name="_Toc211879004"/>
      <w:bookmarkStart w:id="2778" w:name="_Toc218775317"/>
      <w:r>
        <w:rPr>
          <w:noProof/>
          <w:lang w:eastAsia="zh-CN"/>
        </w:rPr>
        <w:t>6.3.5</w:t>
      </w:r>
      <w:r w:rsidRPr="00585CA6">
        <w:t>.2</w:t>
      </w:r>
      <w:r w:rsidRPr="00585CA6">
        <w:tab/>
      </w:r>
      <w:r>
        <w:rPr>
          <w:lang w:val="en-US"/>
        </w:rPr>
        <w:t xml:space="preserve">ACR Event </w:t>
      </w:r>
      <w:r w:rsidRPr="00585CA6">
        <w:rPr>
          <w:rFonts w:cs="Arial"/>
          <w:szCs w:val="18"/>
        </w:rPr>
        <w:t>Notification</w:t>
      </w:r>
      <w:bookmarkEnd w:id="2775"/>
      <w:bookmarkEnd w:id="2776"/>
      <w:bookmarkEnd w:id="2777"/>
      <w:bookmarkEnd w:id="2778"/>
    </w:p>
    <w:p w14:paraId="786DBA23" w14:textId="77777777" w:rsidR="00296447" w:rsidRPr="00585CA6" w:rsidRDefault="00296447" w:rsidP="00296447">
      <w:pPr>
        <w:pStyle w:val="Heading5"/>
        <w:rPr>
          <w:noProof/>
        </w:rPr>
      </w:pPr>
      <w:bookmarkStart w:id="2779" w:name="_Toc168595709"/>
      <w:bookmarkStart w:id="2780" w:name="_Toc195374161"/>
      <w:bookmarkStart w:id="2781" w:name="_Toc211879005"/>
      <w:bookmarkStart w:id="2782" w:name="_Toc218775318"/>
      <w:r>
        <w:rPr>
          <w:noProof/>
          <w:lang w:eastAsia="zh-CN"/>
        </w:rPr>
        <w:t>6.3.5</w:t>
      </w:r>
      <w:r w:rsidRPr="00585CA6">
        <w:t>.2</w:t>
      </w:r>
      <w:r w:rsidRPr="00585CA6">
        <w:rPr>
          <w:noProof/>
        </w:rPr>
        <w:t>.1</w:t>
      </w:r>
      <w:r w:rsidRPr="00585CA6">
        <w:rPr>
          <w:noProof/>
        </w:rPr>
        <w:tab/>
        <w:t>Description</w:t>
      </w:r>
      <w:bookmarkEnd w:id="2779"/>
      <w:bookmarkEnd w:id="2780"/>
      <w:bookmarkEnd w:id="2781"/>
      <w:bookmarkEnd w:id="2782"/>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783" w:name="_Toc168595710"/>
      <w:bookmarkStart w:id="2784" w:name="_Toc195374162"/>
      <w:bookmarkStart w:id="2785" w:name="_Toc211879006"/>
      <w:bookmarkStart w:id="2786" w:name="_Toc218775319"/>
      <w:r>
        <w:rPr>
          <w:noProof/>
          <w:lang w:eastAsia="zh-CN"/>
        </w:rPr>
        <w:t>6.3.5</w:t>
      </w:r>
      <w:r w:rsidRPr="00585CA6">
        <w:t>.2</w:t>
      </w:r>
      <w:r w:rsidRPr="00585CA6">
        <w:rPr>
          <w:noProof/>
        </w:rPr>
        <w:t>.2</w:t>
      </w:r>
      <w:r w:rsidRPr="00585CA6">
        <w:rPr>
          <w:noProof/>
        </w:rPr>
        <w:tab/>
        <w:t>Target URI</w:t>
      </w:r>
      <w:bookmarkEnd w:id="2783"/>
      <w:bookmarkEnd w:id="2784"/>
      <w:bookmarkEnd w:id="2785"/>
      <w:bookmarkEnd w:id="2786"/>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787" w:name="_Toc168595711"/>
      <w:bookmarkStart w:id="2788" w:name="_Toc195374163"/>
      <w:bookmarkStart w:id="2789" w:name="_Toc211879007"/>
      <w:bookmarkStart w:id="2790" w:name="_Toc218775320"/>
      <w:r>
        <w:rPr>
          <w:noProof/>
          <w:lang w:eastAsia="zh-CN"/>
        </w:rPr>
        <w:t>6.3.5</w:t>
      </w:r>
      <w:r w:rsidRPr="00585CA6">
        <w:t>.2</w:t>
      </w:r>
      <w:r w:rsidRPr="00585CA6">
        <w:rPr>
          <w:noProof/>
        </w:rPr>
        <w:t>.3</w:t>
      </w:r>
      <w:r w:rsidRPr="00585CA6">
        <w:rPr>
          <w:noProof/>
        </w:rPr>
        <w:tab/>
        <w:t>Standard Methods</w:t>
      </w:r>
      <w:bookmarkEnd w:id="2787"/>
      <w:bookmarkEnd w:id="2788"/>
      <w:bookmarkEnd w:id="2789"/>
      <w:bookmarkEnd w:id="2790"/>
    </w:p>
    <w:p w14:paraId="741F8A1D" w14:textId="77777777" w:rsidR="00296447" w:rsidRPr="00585CA6" w:rsidRDefault="00296447" w:rsidP="005C31C1">
      <w:pPr>
        <w:pStyle w:val="H6"/>
        <w:rPr>
          <w:noProof/>
        </w:rPr>
      </w:pPr>
      <w:bookmarkStart w:id="2791" w:name="_Toc211879008"/>
      <w:r>
        <w:rPr>
          <w:noProof/>
          <w:lang w:eastAsia="zh-CN"/>
        </w:rPr>
        <w:t>6.3.5</w:t>
      </w:r>
      <w:r w:rsidRPr="00585CA6">
        <w:t>.2.3</w:t>
      </w:r>
      <w:r w:rsidRPr="00585CA6">
        <w:rPr>
          <w:noProof/>
        </w:rPr>
        <w:t>.1</w:t>
      </w:r>
      <w:r w:rsidRPr="00585CA6">
        <w:rPr>
          <w:noProof/>
        </w:rPr>
        <w:tab/>
        <w:t>POST</w:t>
      </w:r>
      <w:bookmarkEnd w:id="2791"/>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792" w:name="_Toc24868617"/>
      <w:bookmarkStart w:id="2793" w:name="_Toc34154095"/>
      <w:bookmarkStart w:id="2794" w:name="_Toc36041039"/>
      <w:bookmarkStart w:id="2795" w:name="_Toc36041352"/>
      <w:bookmarkStart w:id="2796" w:name="_Toc43196595"/>
      <w:bookmarkStart w:id="2797" w:name="_Toc43481365"/>
      <w:bookmarkStart w:id="2798" w:name="_Toc45134642"/>
      <w:bookmarkStart w:id="2799" w:name="_Toc51189174"/>
      <w:bookmarkStart w:id="2800" w:name="_Toc51763850"/>
      <w:bookmarkStart w:id="2801" w:name="_Toc57206082"/>
      <w:bookmarkStart w:id="2802" w:name="_Toc59019423"/>
      <w:bookmarkStart w:id="2803" w:name="_Toc68170096"/>
      <w:bookmarkStart w:id="2804" w:name="_Toc83234137"/>
      <w:bookmarkStart w:id="2805" w:name="_Toc90661533"/>
      <w:bookmarkStart w:id="2806" w:name="_Toc120544475"/>
      <w:bookmarkStart w:id="2807" w:name="_Toc144024211"/>
      <w:bookmarkStart w:id="2808" w:name="_Toc148176924"/>
      <w:bookmarkStart w:id="2809" w:name="_Toc151379386"/>
      <w:bookmarkStart w:id="2810" w:name="_Toc151445567"/>
      <w:bookmarkStart w:id="2811" w:name="_Toc160470649"/>
      <w:bookmarkStart w:id="2812" w:name="_Toc164873793"/>
      <w:bookmarkStart w:id="2813" w:name="_Toc180306430"/>
      <w:bookmarkStart w:id="2814" w:name="_Toc195374164"/>
      <w:bookmarkStart w:id="2815" w:name="_Toc211879009"/>
      <w:bookmarkStart w:id="2816" w:name="_Toc218775321"/>
      <w:r>
        <w:rPr>
          <w:lang w:eastAsia="zh-CN"/>
        </w:rPr>
        <w:t>6.3.6</w:t>
      </w:r>
      <w:r w:rsidRPr="007C1AFD">
        <w:rPr>
          <w:lang w:eastAsia="zh-CN"/>
        </w:rPr>
        <w:tab/>
        <w:t>Data Model</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73CFF359" w14:textId="77777777" w:rsidR="00110C1C" w:rsidRPr="007C1AFD" w:rsidRDefault="00110C1C" w:rsidP="00110C1C">
      <w:pPr>
        <w:pStyle w:val="Heading4"/>
        <w:rPr>
          <w:lang w:eastAsia="zh-CN"/>
        </w:rPr>
      </w:pPr>
      <w:bookmarkStart w:id="2817" w:name="_Toc24868618"/>
      <w:bookmarkStart w:id="2818" w:name="_Toc34154096"/>
      <w:bookmarkStart w:id="2819" w:name="_Toc36041040"/>
      <w:bookmarkStart w:id="2820" w:name="_Toc36041353"/>
      <w:bookmarkStart w:id="2821" w:name="_Toc43196596"/>
      <w:bookmarkStart w:id="2822" w:name="_Toc43481366"/>
      <w:bookmarkStart w:id="2823" w:name="_Toc45134643"/>
      <w:bookmarkStart w:id="2824" w:name="_Toc51189175"/>
      <w:bookmarkStart w:id="2825" w:name="_Toc51763851"/>
      <w:bookmarkStart w:id="2826" w:name="_Toc57206083"/>
      <w:bookmarkStart w:id="2827" w:name="_Toc59019424"/>
      <w:bookmarkStart w:id="2828" w:name="_Toc68170097"/>
      <w:bookmarkStart w:id="2829" w:name="_Toc83234138"/>
      <w:bookmarkStart w:id="2830" w:name="_Toc90661534"/>
      <w:bookmarkStart w:id="2831" w:name="_Toc120544476"/>
      <w:bookmarkStart w:id="2832" w:name="_Toc144024212"/>
      <w:bookmarkStart w:id="2833" w:name="_Toc148176925"/>
      <w:bookmarkStart w:id="2834" w:name="_Toc151379387"/>
      <w:bookmarkStart w:id="2835" w:name="_Toc151445568"/>
      <w:bookmarkStart w:id="2836" w:name="_Toc160470650"/>
      <w:bookmarkStart w:id="2837" w:name="_Toc164873794"/>
      <w:bookmarkStart w:id="2838" w:name="_Toc180306431"/>
      <w:bookmarkStart w:id="2839" w:name="_Toc195374165"/>
      <w:bookmarkStart w:id="2840" w:name="_Toc211879010"/>
      <w:bookmarkStart w:id="2841" w:name="_Toc218775322"/>
      <w:r>
        <w:rPr>
          <w:lang w:eastAsia="zh-CN"/>
        </w:rPr>
        <w:t>6.3.6.</w:t>
      </w:r>
      <w:r w:rsidRPr="007C1AFD">
        <w:rPr>
          <w:lang w:eastAsia="zh-CN"/>
        </w:rPr>
        <w:t>1</w:t>
      </w:r>
      <w:r w:rsidRPr="007C1AFD">
        <w:rPr>
          <w:lang w:eastAsia="zh-CN"/>
        </w:rPr>
        <w:tab/>
        <w:t>General</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842" w:name="_Toc24868619"/>
      <w:bookmarkStart w:id="2843" w:name="_Toc34154097"/>
      <w:bookmarkStart w:id="2844" w:name="_Toc36041041"/>
      <w:bookmarkStart w:id="2845" w:name="_Toc36041354"/>
      <w:bookmarkStart w:id="2846" w:name="_Toc43196597"/>
      <w:bookmarkStart w:id="2847" w:name="_Toc43481367"/>
      <w:bookmarkStart w:id="2848" w:name="_Toc45134644"/>
      <w:bookmarkStart w:id="2849" w:name="_Toc51189176"/>
      <w:bookmarkStart w:id="2850" w:name="_Toc51763852"/>
      <w:bookmarkStart w:id="2851" w:name="_Toc57206084"/>
      <w:bookmarkStart w:id="2852" w:name="_Toc59019425"/>
      <w:bookmarkStart w:id="2853" w:name="_Toc68170098"/>
      <w:bookmarkStart w:id="2854" w:name="_Toc83234139"/>
      <w:bookmarkStart w:id="2855" w:name="_Toc90661535"/>
      <w:bookmarkStart w:id="2856" w:name="_Toc120544477"/>
      <w:bookmarkStart w:id="2857" w:name="_Toc144024213"/>
      <w:bookmarkStart w:id="2858" w:name="_Toc148176926"/>
      <w:bookmarkStart w:id="2859" w:name="_Toc151379388"/>
      <w:bookmarkStart w:id="2860" w:name="_Toc151445569"/>
      <w:bookmarkStart w:id="2861" w:name="_Toc160470651"/>
      <w:bookmarkStart w:id="2862" w:name="_Toc164873795"/>
      <w:bookmarkStart w:id="2863" w:name="_Toc180306432"/>
      <w:bookmarkStart w:id="2864" w:name="_Toc195374166"/>
      <w:bookmarkStart w:id="2865" w:name="_Toc211879011"/>
      <w:bookmarkStart w:id="2866" w:name="_Toc218775323"/>
      <w:r>
        <w:rPr>
          <w:lang w:eastAsia="zh-CN"/>
        </w:rPr>
        <w:t>6.3.6.</w:t>
      </w:r>
      <w:r w:rsidRPr="007C1AFD">
        <w:rPr>
          <w:lang w:eastAsia="zh-CN"/>
        </w:rPr>
        <w:t>2</w:t>
      </w:r>
      <w:r w:rsidRPr="007C1AFD">
        <w:rPr>
          <w:lang w:eastAsia="zh-CN"/>
        </w:rPr>
        <w:tab/>
        <w:t>Structured data types</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3A0C2B55" w14:textId="77777777" w:rsidR="00110C1C" w:rsidRPr="007C1AFD" w:rsidRDefault="00110C1C" w:rsidP="00110C1C">
      <w:pPr>
        <w:pStyle w:val="Heading5"/>
        <w:rPr>
          <w:lang w:eastAsia="zh-CN"/>
        </w:rPr>
      </w:pPr>
      <w:bookmarkStart w:id="2867" w:name="_Toc24868620"/>
      <w:bookmarkStart w:id="2868" w:name="_Toc34154098"/>
      <w:bookmarkStart w:id="2869" w:name="_Toc36041042"/>
      <w:bookmarkStart w:id="2870" w:name="_Toc36041355"/>
      <w:bookmarkStart w:id="2871" w:name="_Toc43196598"/>
      <w:bookmarkStart w:id="2872" w:name="_Toc43481368"/>
      <w:bookmarkStart w:id="2873" w:name="_Toc45134645"/>
      <w:bookmarkStart w:id="2874" w:name="_Toc51189177"/>
      <w:bookmarkStart w:id="2875" w:name="_Toc51763853"/>
      <w:bookmarkStart w:id="2876" w:name="_Toc57206085"/>
      <w:bookmarkStart w:id="2877" w:name="_Toc59019426"/>
      <w:bookmarkStart w:id="2878" w:name="_Toc68170099"/>
      <w:bookmarkStart w:id="2879" w:name="_Toc83234140"/>
      <w:bookmarkStart w:id="2880" w:name="_Toc90661536"/>
      <w:bookmarkStart w:id="2881" w:name="_Toc120544478"/>
      <w:bookmarkStart w:id="2882" w:name="_Toc144024214"/>
      <w:bookmarkStart w:id="2883" w:name="_Toc148176927"/>
      <w:bookmarkStart w:id="2884" w:name="_Toc151379389"/>
      <w:bookmarkStart w:id="2885" w:name="_Toc151445570"/>
      <w:bookmarkStart w:id="2886" w:name="_Toc160470652"/>
      <w:bookmarkStart w:id="2887" w:name="_Toc164873796"/>
      <w:bookmarkStart w:id="2888" w:name="_Toc180306433"/>
      <w:bookmarkStart w:id="2889" w:name="_Toc195374167"/>
      <w:bookmarkStart w:id="2890" w:name="_Toc211879012"/>
      <w:bookmarkStart w:id="2891" w:name="_Toc218775324"/>
      <w:r>
        <w:rPr>
          <w:lang w:eastAsia="zh-CN"/>
        </w:rPr>
        <w:t>6.3.6</w:t>
      </w:r>
      <w:r w:rsidRPr="007C1AFD">
        <w:rPr>
          <w:lang w:eastAsia="zh-CN"/>
        </w:rPr>
        <w:t>.2.1</w:t>
      </w:r>
      <w:r w:rsidRPr="007C1AFD">
        <w:rPr>
          <w:lang w:eastAsia="zh-CN"/>
        </w:rPr>
        <w:tab/>
        <w:t>Introduction</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7FE72EBF" w14:textId="77777777" w:rsidR="00110C1C" w:rsidRPr="0046710E" w:rsidRDefault="00110C1C" w:rsidP="00110C1C">
      <w:bookmarkStart w:id="2892" w:name="_Toc24868621"/>
      <w:bookmarkStart w:id="2893" w:name="_Toc34154099"/>
      <w:bookmarkStart w:id="2894" w:name="_Toc36041043"/>
      <w:bookmarkStart w:id="2895" w:name="_Toc36041356"/>
      <w:bookmarkStart w:id="2896" w:name="_Toc43196599"/>
      <w:bookmarkStart w:id="2897" w:name="_Toc43481369"/>
      <w:bookmarkStart w:id="2898" w:name="_Toc45134646"/>
      <w:bookmarkStart w:id="2899" w:name="_Toc51189178"/>
      <w:bookmarkStart w:id="2900" w:name="_Toc51763854"/>
      <w:bookmarkStart w:id="2901" w:name="_Toc57206086"/>
      <w:bookmarkStart w:id="2902" w:name="_Toc59019427"/>
      <w:bookmarkStart w:id="2903" w:name="_Toc68170100"/>
      <w:bookmarkStart w:id="2904" w:name="_Toc83234141"/>
      <w:bookmarkStart w:id="2905" w:name="_Toc90661537"/>
      <w:bookmarkStart w:id="2906"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907" w:name="_Toc144024215"/>
      <w:bookmarkStart w:id="2908" w:name="_Toc148176928"/>
      <w:bookmarkStart w:id="2909" w:name="_Toc151379390"/>
      <w:bookmarkStart w:id="2910" w:name="_Toc151445571"/>
      <w:bookmarkStart w:id="2911" w:name="_Toc160470653"/>
      <w:bookmarkStart w:id="2912" w:name="_Toc164873797"/>
      <w:bookmarkStart w:id="2913" w:name="_Toc180306434"/>
      <w:bookmarkStart w:id="2914" w:name="_Toc195374168"/>
      <w:bookmarkStart w:id="2915" w:name="_Toc211879013"/>
      <w:bookmarkStart w:id="2916" w:name="_Toc218775325"/>
      <w:r>
        <w:rPr>
          <w:lang w:eastAsia="zh-CN"/>
        </w:rPr>
        <w:t>6.3.6</w:t>
      </w:r>
      <w:r w:rsidRPr="007C1AFD">
        <w:rPr>
          <w:lang w:eastAsia="zh-CN"/>
        </w:rPr>
        <w:t>.</w:t>
      </w:r>
      <w:r>
        <w:rPr>
          <w:lang w:eastAsia="zh-CN"/>
        </w:rPr>
        <w:t>2.2</w:t>
      </w:r>
      <w:r w:rsidRPr="007C1AFD">
        <w:rPr>
          <w:lang w:eastAsia="zh-CN"/>
        </w:rPr>
        <w:tab/>
        <w:t xml:space="preserve">Type: </w:t>
      </w:r>
      <w:r>
        <w:t>DdContext</w:t>
      </w:r>
      <w:bookmarkEnd w:id="2907"/>
      <w:bookmarkEnd w:id="2908"/>
      <w:bookmarkEnd w:id="2909"/>
      <w:bookmarkEnd w:id="2910"/>
      <w:bookmarkEnd w:id="2911"/>
      <w:bookmarkEnd w:id="2912"/>
      <w:bookmarkEnd w:id="2913"/>
      <w:bookmarkEnd w:id="2914"/>
      <w:bookmarkEnd w:id="2915"/>
      <w:bookmarkEnd w:id="2916"/>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917" w:name="_Toc144024216"/>
      <w:bookmarkStart w:id="2918" w:name="_Toc148176929"/>
      <w:bookmarkStart w:id="2919" w:name="_Toc151379391"/>
      <w:bookmarkStart w:id="2920" w:name="_Toc151445572"/>
      <w:bookmarkStart w:id="2921" w:name="_Toc160470654"/>
      <w:bookmarkStart w:id="2922" w:name="_Toc164873798"/>
      <w:bookmarkStart w:id="2923" w:name="_Toc180306435"/>
      <w:bookmarkStart w:id="2924" w:name="_Toc195374169"/>
      <w:bookmarkStart w:id="2925" w:name="_Toc211879014"/>
      <w:bookmarkStart w:id="2926" w:name="_Toc218775326"/>
      <w:r>
        <w:rPr>
          <w:lang w:eastAsia="zh-CN"/>
        </w:rPr>
        <w:t>6.3.6</w:t>
      </w:r>
      <w:r w:rsidRPr="007C1AFD">
        <w:rPr>
          <w:lang w:eastAsia="zh-CN"/>
        </w:rPr>
        <w:t>.</w:t>
      </w:r>
      <w:r>
        <w:rPr>
          <w:lang w:eastAsia="zh-CN"/>
        </w:rPr>
        <w:t>2.3</w:t>
      </w:r>
      <w:r w:rsidRPr="007C1AFD">
        <w:rPr>
          <w:lang w:eastAsia="zh-CN"/>
        </w:rPr>
        <w:tab/>
        <w:t xml:space="preserve">Type: </w:t>
      </w:r>
      <w:r>
        <w:t>TranspLayerContext</w:t>
      </w:r>
      <w:bookmarkEnd w:id="2917"/>
      <w:bookmarkEnd w:id="2918"/>
      <w:bookmarkEnd w:id="2919"/>
      <w:bookmarkEnd w:id="2920"/>
      <w:bookmarkEnd w:id="2921"/>
      <w:bookmarkEnd w:id="2922"/>
      <w:bookmarkEnd w:id="2923"/>
      <w:bookmarkEnd w:id="2924"/>
      <w:bookmarkEnd w:id="2925"/>
      <w:bookmarkEnd w:id="2926"/>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927" w:name="_Toc144024217"/>
      <w:bookmarkStart w:id="2928" w:name="_Toc148176930"/>
      <w:bookmarkStart w:id="2929" w:name="_Toc151379392"/>
      <w:bookmarkStart w:id="2930" w:name="_Toc151445573"/>
      <w:bookmarkStart w:id="2931" w:name="_Toc160470655"/>
      <w:bookmarkStart w:id="2932" w:name="_Toc164873799"/>
      <w:bookmarkStart w:id="2933" w:name="_Toc180306436"/>
      <w:bookmarkStart w:id="2934" w:name="_Toc195374170"/>
      <w:bookmarkStart w:id="2935" w:name="_Toc211879015"/>
      <w:bookmarkStart w:id="2936" w:name="_Toc218775327"/>
      <w:r>
        <w:rPr>
          <w:lang w:eastAsia="zh-CN"/>
        </w:rPr>
        <w:t>6.3.6</w:t>
      </w:r>
      <w:r w:rsidRPr="007C1AFD">
        <w:rPr>
          <w:lang w:eastAsia="zh-CN"/>
        </w:rPr>
        <w:t>.</w:t>
      </w:r>
      <w:r>
        <w:rPr>
          <w:lang w:eastAsia="zh-CN"/>
        </w:rPr>
        <w:t>2.4</w:t>
      </w:r>
      <w:r w:rsidRPr="007C1AFD">
        <w:rPr>
          <w:lang w:eastAsia="zh-CN"/>
        </w:rPr>
        <w:tab/>
        <w:t xml:space="preserve">Type: </w:t>
      </w:r>
      <w:r>
        <w:t>DdContextPushReq</w:t>
      </w:r>
      <w:bookmarkEnd w:id="2927"/>
      <w:bookmarkEnd w:id="2928"/>
      <w:bookmarkEnd w:id="2929"/>
      <w:bookmarkEnd w:id="2930"/>
      <w:bookmarkEnd w:id="2931"/>
      <w:bookmarkEnd w:id="2932"/>
      <w:bookmarkEnd w:id="2933"/>
      <w:bookmarkEnd w:id="2934"/>
      <w:bookmarkEnd w:id="2935"/>
      <w:bookmarkEnd w:id="2936"/>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937" w:name="_Toc144024218"/>
      <w:bookmarkStart w:id="2938" w:name="_Toc148176931"/>
      <w:bookmarkStart w:id="2939" w:name="_Toc151379393"/>
      <w:bookmarkStart w:id="2940" w:name="_Toc151445574"/>
      <w:bookmarkStart w:id="2941" w:name="_Toc160470656"/>
      <w:bookmarkStart w:id="2942" w:name="_Toc164873800"/>
      <w:bookmarkStart w:id="2943" w:name="_Toc180306437"/>
      <w:bookmarkStart w:id="2944" w:name="_Toc195374171"/>
      <w:bookmarkStart w:id="2945" w:name="_Toc211879016"/>
      <w:bookmarkStart w:id="2946" w:name="_Toc218775328"/>
      <w:r>
        <w:rPr>
          <w:lang w:eastAsia="zh-CN"/>
        </w:rPr>
        <w:t>6.3.6</w:t>
      </w:r>
      <w:r w:rsidRPr="007C1AFD">
        <w:rPr>
          <w:lang w:eastAsia="zh-CN"/>
        </w:rPr>
        <w:t>.</w:t>
      </w:r>
      <w:r>
        <w:rPr>
          <w:lang w:eastAsia="zh-CN"/>
        </w:rPr>
        <w:t>2.5</w:t>
      </w:r>
      <w:r w:rsidRPr="007C1AFD">
        <w:rPr>
          <w:lang w:eastAsia="zh-CN"/>
        </w:rPr>
        <w:tab/>
        <w:t xml:space="preserve">Type: </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r>
        <w:t>DdContextResp</w:t>
      </w:r>
      <w:bookmarkEnd w:id="2937"/>
      <w:bookmarkEnd w:id="2938"/>
      <w:bookmarkEnd w:id="2939"/>
      <w:bookmarkEnd w:id="2940"/>
      <w:bookmarkEnd w:id="2941"/>
      <w:bookmarkEnd w:id="2942"/>
      <w:bookmarkEnd w:id="2943"/>
      <w:bookmarkEnd w:id="2944"/>
      <w:bookmarkEnd w:id="2945"/>
      <w:bookmarkEnd w:id="2946"/>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947" w:name="_Toc151379394"/>
      <w:bookmarkStart w:id="2948" w:name="_Toc151445575"/>
      <w:bookmarkStart w:id="2949" w:name="_Toc160470657"/>
      <w:bookmarkStart w:id="2950" w:name="_Toc164873801"/>
      <w:bookmarkStart w:id="2951" w:name="_Toc180306438"/>
      <w:bookmarkStart w:id="2952" w:name="_Toc195374172"/>
      <w:bookmarkStart w:id="2953" w:name="_Toc211879017"/>
      <w:bookmarkStart w:id="2954" w:name="_Toc24868622"/>
      <w:bookmarkStart w:id="2955" w:name="_Toc34154100"/>
      <w:bookmarkStart w:id="2956" w:name="_Toc36041044"/>
      <w:bookmarkStart w:id="2957" w:name="_Toc36041357"/>
      <w:bookmarkStart w:id="2958" w:name="_Toc43196601"/>
      <w:bookmarkStart w:id="2959" w:name="_Toc43481371"/>
      <w:bookmarkStart w:id="2960" w:name="_Toc45134648"/>
      <w:bookmarkStart w:id="2961" w:name="_Toc51189180"/>
      <w:bookmarkStart w:id="2962" w:name="_Toc51763856"/>
      <w:bookmarkStart w:id="2963" w:name="_Toc57206088"/>
      <w:bookmarkStart w:id="2964" w:name="_Toc59019429"/>
      <w:bookmarkStart w:id="2965" w:name="_Toc68170102"/>
      <w:bookmarkStart w:id="2966" w:name="_Toc83234143"/>
      <w:bookmarkStart w:id="2967" w:name="_Toc90661539"/>
      <w:bookmarkStart w:id="2968" w:name="_Toc120544481"/>
      <w:bookmarkStart w:id="2969" w:name="_Toc144024219"/>
      <w:bookmarkStart w:id="2970" w:name="_Toc148176932"/>
      <w:bookmarkStart w:id="2971" w:name="_Toc218775329"/>
      <w:r>
        <w:rPr>
          <w:lang w:eastAsia="zh-CN"/>
        </w:rPr>
        <w:t>6.3.6</w:t>
      </w:r>
      <w:r w:rsidRPr="007C1AFD">
        <w:rPr>
          <w:lang w:eastAsia="zh-CN"/>
        </w:rPr>
        <w:t>.</w:t>
      </w:r>
      <w:r>
        <w:rPr>
          <w:lang w:eastAsia="zh-CN"/>
        </w:rPr>
        <w:t>2.6</w:t>
      </w:r>
      <w:r w:rsidRPr="007C1AFD">
        <w:rPr>
          <w:lang w:eastAsia="zh-CN"/>
        </w:rPr>
        <w:tab/>
        <w:t xml:space="preserve">Type: </w:t>
      </w:r>
      <w:r>
        <w:t>SddUuContext</w:t>
      </w:r>
      <w:bookmarkEnd w:id="2947"/>
      <w:bookmarkEnd w:id="2948"/>
      <w:bookmarkEnd w:id="2949"/>
      <w:bookmarkEnd w:id="2950"/>
      <w:bookmarkEnd w:id="2951"/>
      <w:bookmarkEnd w:id="2952"/>
      <w:bookmarkEnd w:id="2953"/>
      <w:bookmarkEnd w:id="2971"/>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972" w:name="_Toc151379395"/>
      <w:bookmarkStart w:id="2973" w:name="_Toc151445576"/>
      <w:bookmarkStart w:id="2974" w:name="_Toc160470658"/>
      <w:bookmarkStart w:id="2975" w:name="_Toc164873802"/>
      <w:bookmarkStart w:id="2976" w:name="_Toc180306439"/>
      <w:bookmarkStart w:id="2977" w:name="_Toc195374173"/>
      <w:bookmarkStart w:id="2978" w:name="_Toc211879018"/>
      <w:bookmarkStart w:id="2979" w:name="_Toc218775330"/>
      <w:r>
        <w:rPr>
          <w:lang w:eastAsia="zh-CN"/>
        </w:rPr>
        <w:t>6.3.6</w:t>
      </w:r>
      <w:r w:rsidRPr="007C1AFD">
        <w:rPr>
          <w:lang w:eastAsia="zh-CN"/>
        </w:rPr>
        <w:t>.</w:t>
      </w:r>
      <w:r>
        <w:rPr>
          <w:lang w:eastAsia="zh-CN"/>
        </w:rPr>
        <w:t>2.7</w:t>
      </w:r>
      <w:r w:rsidRPr="007C1AFD">
        <w:rPr>
          <w:lang w:eastAsia="zh-CN"/>
        </w:rPr>
        <w:tab/>
        <w:t xml:space="preserve">Type: </w:t>
      </w:r>
      <w:r>
        <w:t>SddSContext</w:t>
      </w:r>
      <w:bookmarkEnd w:id="2972"/>
      <w:bookmarkEnd w:id="2973"/>
      <w:bookmarkEnd w:id="2974"/>
      <w:bookmarkEnd w:id="2975"/>
      <w:bookmarkEnd w:id="2976"/>
      <w:bookmarkEnd w:id="2977"/>
      <w:bookmarkEnd w:id="2978"/>
      <w:bookmarkEnd w:id="2979"/>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980" w:name="_Toc180306440"/>
      <w:bookmarkStart w:id="2981" w:name="_Toc195374174"/>
      <w:bookmarkStart w:id="2982" w:name="_Toc211879019"/>
      <w:bookmarkStart w:id="2983" w:name="_Toc151379396"/>
      <w:bookmarkStart w:id="2984" w:name="_Toc151445577"/>
      <w:bookmarkStart w:id="2985" w:name="_Toc160470659"/>
      <w:bookmarkStart w:id="2986" w:name="_Toc164873803"/>
      <w:bookmarkStart w:id="2987" w:name="_Toc218775331"/>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2980"/>
      <w:bookmarkEnd w:id="2981"/>
      <w:bookmarkEnd w:id="2982"/>
      <w:bookmarkEnd w:id="2987"/>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988" w:name="_Toc168595774"/>
      <w:bookmarkStart w:id="2989" w:name="_Toc195374175"/>
      <w:bookmarkStart w:id="2990" w:name="_Toc211879020"/>
      <w:bookmarkStart w:id="2991" w:name="_Toc180306441"/>
      <w:bookmarkStart w:id="2992" w:name="_Toc218775332"/>
      <w:r>
        <w:rPr>
          <w:lang w:eastAsia="zh-CN"/>
        </w:rPr>
        <w:t>6.3.6</w:t>
      </w:r>
      <w:r w:rsidRPr="007C1AFD">
        <w:rPr>
          <w:lang w:eastAsia="zh-CN"/>
        </w:rPr>
        <w:t>.</w:t>
      </w:r>
      <w:r>
        <w:rPr>
          <w:lang w:eastAsia="zh-CN"/>
        </w:rPr>
        <w:t>2.9</w:t>
      </w:r>
      <w:r w:rsidRPr="007C1AFD">
        <w:rPr>
          <w:lang w:eastAsia="zh-CN"/>
        </w:rPr>
        <w:tab/>
        <w:t xml:space="preserve">Type: </w:t>
      </w:r>
      <w:bookmarkEnd w:id="2988"/>
      <w:r w:rsidRPr="00315F02">
        <w:rPr>
          <w:lang w:eastAsia="zh-CN"/>
        </w:rPr>
        <w:t>InformACREvent</w:t>
      </w:r>
      <w:bookmarkEnd w:id="2989"/>
      <w:bookmarkEnd w:id="2990"/>
      <w:bookmarkEnd w:id="2992"/>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993" w:name="_Toc195374176"/>
      <w:bookmarkStart w:id="2994" w:name="_Toc211879021"/>
      <w:bookmarkStart w:id="2995" w:name="_Toc218775333"/>
      <w:r>
        <w:rPr>
          <w:lang w:eastAsia="zh-CN"/>
        </w:rPr>
        <w:t>6.3.6</w:t>
      </w:r>
      <w:r w:rsidRPr="007C1AFD">
        <w:rPr>
          <w:lang w:eastAsia="zh-CN"/>
        </w:rPr>
        <w:t>.</w:t>
      </w:r>
      <w:r>
        <w:rPr>
          <w:lang w:eastAsia="zh-CN"/>
        </w:rPr>
        <w:t>2.10</w:t>
      </w:r>
      <w:r w:rsidRPr="007C1AFD">
        <w:rPr>
          <w:lang w:eastAsia="zh-CN"/>
        </w:rPr>
        <w:tab/>
        <w:t xml:space="preserve">Type: </w:t>
      </w:r>
      <w:r>
        <w:t>AcrEventNotif</w:t>
      </w:r>
      <w:bookmarkEnd w:id="2993"/>
      <w:bookmarkEnd w:id="2994"/>
      <w:bookmarkEnd w:id="2995"/>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996" w:name="_Toc195374177"/>
      <w:bookmarkStart w:id="2997" w:name="_Toc211879022"/>
      <w:bookmarkStart w:id="2998" w:name="_Toc218775334"/>
      <w:r>
        <w:rPr>
          <w:lang w:eastAsia="zh-CN"/>
        </w:rPr>
        <w:t>6.3.6.</w:t>
      </w:r>
      <w:r w:rsidRPr="007C1AFD">
        <w:rPr>
          <w:lang w:eastAsia="zh-CN"/>
        </w:rPr>
        <w:t>3</w:t>
      </w:r>
      <w:r w:rsidRPr="007C1AFD">
        <w:rPr>
          <w:lang w:eastAsia="zh-CN"/>
        </w:rPr>
        <w:tab/>
        <w:t>Simple data types and enumerations</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83"/>
      <w:bookmarkEnd w:id="2984"/>
      <w:bookmarkEnd w:id="2985"/>
      <w:bookmarkEnd w:id="2986"/>
      <w:bookmarkEnd w:id="2991"/>
      <w:bookmarkEnd w:id="2996"/>
      <w:bookmarkEnd w:id="2997"/>
      <w:bookmarkEnd w:id="2998"/>
    </w:p>
    <w:p w14:paraId="1B03614F" w14:textId="77777777" w:rsidR="00110C1C" w:rsidRDefault="00110C1C" w:rsidP="00110C1C">
      <w:pPr>
        <w:pStyle w:val="Heading5"/>
      </w:pPr>
      <w:bookmarkStart w:id="2999" w:name="_Toc11247626"/>
      <w:bookmarkStart w:id="3000" w:name="_Toc27044765"/>
      <w:bookmarkStart w:id="3001" w:name="_Toc36033807"/>
      <w:bookmarkStart w:id="3002" w:name="_Toc45131953"/>
      <w:bookmarkStart w:id="3003" w:name="_Toc49776238"/>
      <w:bookmarkStart w:id="3004" w:name="_Toc51747158"/>
      <w:bookmarkStart w:id="3005" w:name="_Toc66360725"/>
      <w:bookmarkStart w:id="3006" w:name="_Toc68105230"/>
      <w:bookmarkStart w:id="3007" w:name="_Toc74755860"/>
      <w:bookmarkStart w:id="3008" w:name="_Toc105674735"/>
      <w:bookmarkStart w:id="3009" w:name="_Toc122110775"/>
      <w:bookmarkStart w:id="3010" w:name="_Toc144024220"/>
      <w:bookmarkStart w:id="3011" w:name="_Toc148176933"/>
      <w:bookmarkStart w:id="3012" w:name="_Toc151379397"/>
      <w:bookmarkStart w:id="3013" w:name="_Toc151445578"/>
      <w:bookmarkStart w:id="3014" w:name="_Toc160470660"/>
      <w:bookmarkStart w:id="3015" w:name="_Toc164873804"/>
      <w:bookmarkStart w:id="3016" w:name="_Toc180306442"/>
      <w:bookmarkStart w:id="3017" w:name="_Toc195374178"/>
      <w:bookmarkStart w:id="3018" w:name="_Toc211879023"/>
      <w:bookmarkStart w:id="3019" w:name="_Toc218775335"/>
      <w:r>
        <w:rPr>
          <w:lang w:eastAsia="zh-CN"/>
        </w:rPr>
        <w:t>6.3.6.3</w:t>
      </w:r>
      <w:r w:rsidRPr="007C1AFD">
        <w:rPr>
          <w:lang w:eastAsia="zh-CN"/>
        </w:rPr>
        <w:t>.</w:t>
      </w:r>
      <w:r>
        <w:t>1</w:t>
      </w:r>
      <w:r>
        <w:tab/>
        <w:t>Introduction</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3020" w:name="_Toc11247627"/>
      <w:bookmarkStart w:id="3021" w:name="_Toc27044766"/>
      <w:bookmarkStart w:id="3022" w:name="_Toc36033808"/>
      <w:bookmarkStart w:id="3023" w:name="_Toc45131954"/>
      <w:bookmarkStart w:id="3024" w:name="_Toc49776239"/>
      <w:bookmarkStart w:id="3025" w:name="_Toc51747159"/>
      <w:bookmarkStart w:id="3026" w:name="_Toc66360726"/>
      <w:bookmarkStart w:id="3027" w:name="_Toc68105231"/>
      <w:bookmarkStart w:id="3028" w:name="_Toc74755861"/>
      <w:bookmarkStart w:id="3029" w:name="_Toc105674736"/>
      <w:bookmarkStart w:id="3030" w:name="_Toc122110776"/>
      <w:bookmarkStart w:id="3031" w:name="_Toc144024221"/>
      <w:bookmarkStart w:id="3032" w:name="_Toc148176934"/>
      <w:bookmarkStart w:id="3033" w:name="_Toc151379398"/>
      <w:bookmarkStart w:id="3034" w:name="_Toc151445579"/>
      <w:bookmarkStart w:id="3035" w:name="_Toc160470661"/>
      <w:bookmarkStart w:id="3036" w:name="_Toc164873805"/>
      <w:bookmarkStart w:id="3037" w:name="_Toc180306443"/>
      <w:bookmarkStart w:id="3038" w:name="_Toc195374179"/>
      <w:bookmarkStart w:id="3039" w:name="_Toc211879024"/>
      <w:bookmarkStart w:id="3040" w:name="_Toc218775336"/>
      <w:r>
        <w:rPr>
          <w:lang w:eastAsia="zh-CN"/>
        </w:rPr>
        <w:t>6.3.6.3</w:t>
      </w:r>
      <w:r>
        <w:t>.2</w:t>
      </w:r>
      <w:r>
        <w:tab/>
        <w:t>Simple data types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3041" w:name="_Toc168595738"/>
      <w:bookmarkStart w:id="3042" w:name="_Toc195374180"/>
      <w:bookmarkStart w:id="3043" w:name="_Toc211879025"/>
      <w:bookmarkStart w:id="3044" w:name="_Toc144024222"/>
      <w:bookmarkStart w:id="3045" w:name="_Toc148176935"/>
      <w:bookmarkStart w:id="3046" w:name="_Toc151379399"/>
      <w:bookmarkStart w:id="3047" w:name="_Toc151445580"/>
      <w:bookmarkStart w:id="3048" w:name="_Toc160470662"/>
      <w:bookmarkStart w:id="3049" w:name="_Toc164873806"/>
      <w:bookmarkStart w:id="3050" w:name="_Toc180306444"/>
      <w:bookmarkStart w:id="3051" w:name="_Toc24868623"/>
      <w:bookmarkStart w:id="3052" w:name="_Toc34154101"/>
      <w:bookmarkStart w:id="3053" w:name="_Toc36041045"/>
      <w:bookmarkStart w:id="3054" w:name="_Toc36041358"/>
      <w:bookmarkStart w:id="3055" w:name="_Toc43196602"/>
      <w:bookmarkStart w:id="3056" w:name="_Toc43481372"/>
      <w:bookmarkStart w:id="3057" w:name="_Toc45134649"/>
      <w:bookmarkStart w:id="3058" w:name="_Toc51189181"/>
      <w:bookmarkStart w:id="3059" w:name="_Toc51763857"/>
      <w:bookmarkStart w:id="3060" w:name="_Toc57206089"/>
      <w:bookmarkStart w:id="3061" w:name="_Toc59019430"/>
      <w:bookmarkStart w:id="3062" w:name="_Toc68170103"/>
      <w:bookmarkStart w:id="3063" w:name="_Toc83234144"/>
      <w:bookmarkStart w:id="3064" w:name="_Toc90661540"/>
      <w:bookmarkStart w:id="3065" w:name="_Toc120544482"/>
      <w:bookmarkStart w:id="3066" w:name="_Toc218775337"/>
      <w:r w:rsidRPr="00585CA6">
        <w:rPr>
          <w:noProof/>
          <w:lang w:eastAsia="zh-CN"/>
        </w:rPr>
        <w:t>6.</w:t>
      </w:r>
      <w:r>
        <w:rPr>
          <w:noProof/>
          <w:lang w:eastAsia="zh-CN"/>
        </w:rPr>
        <w:t>3</w:t>
      </w:r>
      <w:r w:rsidRPr="00585CA6">
        <w:t>.6.3.3</w:t>
      </w:r>
      <w:r w:rsidRPr="00585CA6">
        <w:tab/>
        <w:t xml:space="preserve">Enumeration: </w:t>
      </w:r>
      <w:bookmarkEnd w:id="3041"/>
      <w:r>
        <w:t>FlowTransResult</w:t>
      </w:r>
      <w:bookmarkEnd w:id="3042"/>
      <w:bookmarkEnd w:id="3043"/>
      <w:bookmarkEnd w:id="3066"/>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3067" w:name="_Toc195374181"/>
      <w:bookmarkStart w:id="3068" w:name="_Toc211879026"/>
      <w:bookmarkStart w:id="3069" w:name="_Toc218775338"/>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044"/>
      <w:bookmarkEnd w:id="3045"/>
      <w:bookmarkEnd w:id="3046"/>
      <w:bookmarkEnd w:id="3047"/>
      <w:bookmarkEnd w:id="3048"/>
      <w:bookmarkEnd w:id="3049"/>
      <w:bookmarkEnd w:id="3050"/>
      <w:bookmarkEnd w:id="3067"/>
      <w:bookmarkEnd w:id="3068"/>
      <w:bookmarkEnd w:id="3069"/>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3070" w:name="_Toc144024223"/>
      <w:bookmarkStart w:id="3071" w:name="_Toc148176936"/>
      <w:bookmarkStart w:id="3072" w:name="_Toc151379400"/>
      <w:bookmarkStart w:id="3073" w:name="_Toc151445581"/>
      <w:bookmarkStart w:id="3074" w:name="_Toc160470663"/>
      <w:bookmarkStart w:id="3075" w:name="_Toc164873807"/>
      <w:bookmarkStart w:id="3076" w:name="_Toc180306445"/>
      <w:bookmarkStart w:id="3077" w:name="_Toc195374182"/>
      <w:bookmarkStart w:id="3078" w:name="_Toc211879027"/>
      <w:bookmarkStart w:id="3079" w:name="_Toc218775339"/>
      <w:r w:rsidRPr="0046710E">
        <w:t>6.</w:t>
      </w:r>
      <w:r>
        <w:t>3</w:t>
      </w:r>
      <w:r w:rsidRPr="0046710E">
        <w:t>.6.5</w:t>
      </w:r>
      <w:r w:rsidRPr="0046710E">
        <w:tab/>
        <w:t>Binary data</w:t>
      </w:r>
      <w:bookmarkEnd w:id="3070"/>
      <w:bookmarkEnd w:id="3071"/>
      <w:bookmarkEnd w:id="3072"/>
      <w:bookmarkEnd w:id="3073"/>
      <w:bookmarkEnd w:id="3074"/>
      <w:bookmarkEnd w:id="3075"/>
      <w:bookmarkEnd w:id="3076"/>
      <w:bookmarkEnd w:id="3077"/>
      <w:bookmarkEnd w:id="3078"/>
      <w:bookmarkEnd w:id="3079"/>
    </w:p>
    <w:p w14:paraId="359B17A0" w14:textId="77777777" w:rsidR="00110C1C" w:rsidRPr="0046710E" w:rsidRDefault="00110C1C" w:rsidP="00110C1C">
      <w:pPr>
        <w:pStyle w:val="Heading5"/>
      </w:pPr>
      <w:bookmarkStart w:id="3080" w:name="_Toc144024224"/>
      <w:bookmarkStart w:id="3081" w:name="_Toc148176937"/>
      <w:bookmarkStart w:id="3082" w:name="_Toc151379401"/>
      <w:bookmarkStart w:id="3083" w:name="_Toc151445582"/>
      <w:bookmarkStart w:id="3084" w:name="_Toc160470664"/>
      <w:bookmarkStart w:id="3085" w:name="_Toc164873808"/>
      <w:bookmarkStart w:id="3086" w:name="_Toc180306446"/>
      <w:bookmarkStart w:id="3087" w:name="_Toc195374183"/>
      <w:bookmarkStart w:id="3088" w:name="_Toc211879028"/>
      <w:bookmarkStart w:id="3089" w:name="_Toc218775340"/>
      <w:r w:rsidRPr="0046710E">
        <w:t>6.</w:t>
      </w:r>
      <w:r>
        <w:t>3</w:t>
      </w:r>
      <w:r w:rsidRPr="0046710E">
        <w:t>.6.5.1</w:t>
      </w:r>
      <w:r w:rsidRPr="0046710E">
        <w:tab/>
        <w:t>Binary Data Types</w:t>
      </w:r>
      <w:bookmarkEnd w:id="3080"/>
      <w:bookmarkEnd w:id="3081"/>
      <w:bookmarkEnd w:id="3082"/>
      <w:bookmarkEnd w:id="3083"/>
      <w:bookmarkEnd w:id="3084"/>
      <w:bookmarkEnd w:id="3085"/>
      <w:bookmarkEnd w:id="3086"/>
      <w:bookmarkEnd w:id="3087"/>
      <w:bookmarkEnd w:id="3088"/>
      <w:bookmarkEnd w:id="3089"/>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3090" w:name="_Toc144024225"/>
      <w:bookmarkStart w:id="3091" w:name="_Toc148176938"/>
      <w:bookmarkStart w:id="3092" w:name="_Toc151379402"/>
      <w:bookmarkStart w:id="3093" w:name="_Toc151445583"/>
      <w:bookmarkStart w:id="3094" w:name="_Toc160470665"/>
      <w:bookmarkStart w:id="3095" w:name="_Toc164873809"/>
      <w:bookmarkStart w:id="3096" w:name="_Toc180306447"/>
      <w:bookmarkStart w:id="3097" w:name="_Toc195374184"/>
      <w:bookmarkStart w:id="3098" w:name="_Toc211879029"/>
      <w:bookmarkStart w:id="3099" w:name="_Toc218775341"/>
      <w:r>
        <w:rPr>
          <w:lang w:eastAsia="zh-CN"/>
        </w:rPr>
        <w:t>6.3.7</w:t>
      </w:r>
      <w:r w:rsidRPr="007C1AFD">
        <w:rPr>
          <w:lang w:eastAsia="zh-CN"/>
        </w:rPr>
        <w:tab/>
        <w:t>Error Handling</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90"/>
      <w:bookmarkEnd w:id="3091"/>
      <w:bookmarkEnd w:id="3092"/>
      <w:bookmarkEnd w:id="3093"/>
      <w:bookmarkEnd w:id="3094"/>
      <w:bookmarkEnd w:id="3095"/>
      <w:bookmarkEnd w:id="3096"/>
      <w:bookmarkEnd w:id="3097"/>
      <w:bookmarkEnd w:id="3098"/>
      <w:bookmarkEnd w:id="3099"/>
    </w:p>
    <w:p w14:paraId="2B8FF6D4" w14:textId="64820068" w:rsidR="00110C1C" w:rsidRDefault="00110C1C" w:rsidP="00BA5C69">
      <w:pPr>
        <w:pStyle w:val="Heading4"/>
      </w:pPr>
      <w:bookmarkStart w:id="3100" w:name="_Toc120544483"/>
      <w:bookmarkStart w:id="3101" w:name="_Toc144024226"/>
      <w:bookmarkStart w:id="3102" w:name="_Toc148176939"/>
      <w:bookmarkStart w:id="3103" w:name="_Toc151379403"/>
      <w:bookmarkStart w:id="3104" w:name="_Toc151445584"/>
      <w:bookmarkStart w:id="3105" w:name="_Toc160470666"/>
      <w:bookmarkStart w:id="3106" w:name="_Toc164873810"/>
      <w:bookmarkStart w:id="3107" w:name="_Toc180306448"/>
      <w:bookmarkStart w:id="3108" w:name="_Toc195374185"/>
      <w:bookmarkStart w:id="3109" w:name="_Toc211879030"/>
      <w:bookmarkStart w:id="3110" w:name="_Toc218775342"/>
      <w:r>
        <w:rPr>
          <w:lang w:eastAsia="zh-CN"/>
        </w:rPr>
        <w:t>6.3.7.</w:t>
      </w:r>
      <w:r w:rsidRPr="009303AB">
        <w:rPr>
          <w:lang w:eastAsia="zh-CN"/>
        </w:rPr>
        <w:t>1</w:t>
      </w:r>
      <w:r>
        <w:tab/>
        <w:t>General</w:t>
      </w:r>
      <w:bookmarkEnd w:id="3100"/>
      <w:bookmarkEnd w:id="3101"/>
      <w:bookmarkEnd w:id="3102"/>
      <w:bookmarkEnd w:id="3103"/>
      <w:bookmarkEnd w:id="3104"/>
      <w:bookmarkEnd w:id="3105"/>
      <w:bookmarkEnd w:id="3106"/>
      <w:bookmarkEnd w:id="3107"/>
      <w:bookmarkEnd w:id="3108"/>
      <w:bookmarkEnd w:id="3109"/>
      <w:bookmarkEnd w:id="3110"/>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3111" w:name="_Toc120544484"/>
      <w:bookmarkStart w:id="3112" w:name="_Toc144024227"/>
      <w:bookmarkStart w:id="3113" w:name="_Toc148176940"/>
      <w:bookmarkStart w:id="3114" w:name="_Toc151379404"/>
      <w:bookmarkStart w:id="3115" w:name="_Toc151445585"/>
      <w:bookmarkStart w:id="3116" w:name="_Toc160470667"/>
      <w:bookmarkStart w:id="3117" w:name="_Toc164873811"/>
      <w:bookmarkStart w:id="3118" w:name="_Toc180306449"/>
      <w:bookmarkStart w:id="3119" w:name="_Toc195374186"/>
      <w:bookmarkStart w:id="3120" w:name="_Toc211879031"/>
      <w:bookmarkStart w:id="3121" w:name="_Toc218775343"/>
      <w:r>
        <w:rPr>
          <w:lang w:eastAsia="zh-CN"/>
        </w:rPr>
        <w:t>6.3.7.</w:t>
      </w:r>
      <w:r w:rsidRPr="009303AB">
        <w:rPr>
          <w:lang w:eastAsia="zh-CN"/>
        </w:rPr>
        <w:t>2</w:t>
      </w:r>
      <w:r>
        <w:tab/>
        <w:t>Protocol Errors</w:t>
      </w:r>
      <w:bookmarkEnd w:id="3111"/>
      <w:bookmarkEnd w:id="3112"/>
      <w:bookmarkEnd w:id="3113"/>
      <w:bookmarkEnd w:id="3114"/>
      <w:bookmarkEnd w:id="3115"/>
      <w:bookmarkEnd w:id="3116"/>
      <w:bookmarkEnd w:id="3117"/>
      <w:bookmarkEnd w:id="3118"/>
      <w:bookmarkEnd w:id="3119"/>
      <w:bookmarkEnd w:id="3120"/>
      <w:bookmarkEnd w:id="3121"/>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3122" w:name="_Toc120544485"/>
      <w:bookmarkStart w:id="3123" w:name="_Toc144024228"/>
      <w:bookmarkStart w:id="3124" w:name="_Toc148176941"/>
      <w:bookmarkStart w:id="3125" w:name="_Toc151379405"/>
      <w:bookmarkStart w:id="3126" w:name="_Toc151445586"/>
      <w:bookmarkStart w:id="3127" w:name="_Toc160470668"/>
      <w:bookmarkStart w:id="3128" w:name="_Toc164873812"/>
      <w:bookmarkStart w:id="3129" w:name="_Toc180306450"/>
      <w:bookmarkStart w:id="3130" w:name="_Toc195374187"/>
      <w:bookmarkStart w:id="3131" w:name="_Toc211879032"/>
      <w:bookmarkStart w:id="3132" w:name="_Toc218775344"/>
      <w:r>
        <w:rPr>
          <w:lang w:eastAsia="zh-CN"/>
        </w:rPr>
        <w:t>6.3.7.</w:t>
      </w:r>
      <w:r w:rsidRPr="009303AB">
        <w:rPr>
          <w:lang w:eastAsia="zh-CN"/>
        </w:rPr>
        <w:t>3</w:t>
      </w:r>
      <w:r>
        <w:tab/>
        <w:t>Application Errors</w:t>
      </w:r>
      <w:bookmarkEnd w:id="3122"/>
      <w:bookmarkEnd w:id="3123"/>
      <w:bookmarkEnd w:id="3124"/>
      <w:bookmarkEnd w:id="3125"/>
      <w:bookmarkEnd w:id="3126"/>
      <w:bookmarkEnd w:id="3127"/>
      <w:bookmarkEnd w:id="3128"/>
      <w:bookmarkEnd w:id="3129"/>
      <w:bookmarkEnd w:id="3130"/>
      <w:bookmarkEnd w:id="3131"/>
      <w:bookmarkEnd w:id="3132"/>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3133" w:name="_Toc24868624"/>
      <w:bookmarkStart w:id="3134" w:name="_Toc34154102"/>
      <w:bookmarkStart w:id="3135" w:name="_Toc36041046"/>
      <w:bookmarkStart w:id="3136" w:name="_Toc36041359"/>
      <w:bookmarkStart w:id="3137" w:name="_Toc43196603"/>
      <w:bookmarkStart w:id="3138" w:name="_Toc43481373"/>
      <w:bookmarkStart w:id="3139" w:name="_Toc45134650"/>
      <w:bookmarkStart w:id="3140" w:name="_Toc51189182"/>
      <w:bookmarkStart w:id="3141" w:name="_Toc51763858"/>
      <w:bookmarkStart w:id="3142" w:name="_Toc57206090"/>
      <w:bookmarkStart w:id="3143" w:name="_Toc59019431"/>
      <w:bookmarkStart w:id="3144" w:name="_Toc68170104"/>
      <w:bookmarkStart w:id="3145" w:name="_Toc83234145"/>
      <w:bookmarkStart w:id="3146" w:name="_Toc90661541"/>
      <w:bookmarkStart w:id="3147" w:name="_Toc120544486"/>
      <w:bookmarkStart w:id="3148" w:name="_Toc144024229"/>
      <w:bookmarkStart w:id="3149" w:name="_Toc148176942"/>
      <w:bookmarkStart w:id="3150" w:name="_Toc151379406"/>
      <w:bookmarkStart w:id="3151" w:name="_Toc151445587"/>
      <w:bookmarkStart w:id="3152" w:name="_Toc160470669"/>
      <w:bookmarkStart w:id="3153" w:name="_Toc164873813"/>
      <w:bookmarkStart w:id="3154" w:name="_Toc180306451"/>
      <w:bookmarkStart w:id="3155" w:name="_Toc195374188"/>
      <w:bookmarkStart w:id="3156" w:name="_Toc211879033"/>
      <w:bookmarkStart w:id="3157" w:name="_Toc218775345"/>
      <w:r>
        <w:rPr>
          <w:lang w:eastAsia="zh-CN"/>
        </w:rPr>
        <w:t>6.3.8</w:t>
      </w:r>
      <w:r w:rsidRPr="007C1AFD">
        <w:rPr>
          <w:lang w:eastAsia="zh-CN"/>
        </w:rPr>
        <w:tab/>
        <w:t>Feature negotiation</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3158"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3158"/>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3159"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3159"/>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3160" w:name="_Toc130662235"/>
      <w:bookmarkStart w:id="3161" w:name="_Toc144024230"/>
      <w:bookmarkStart w:id="3162" w:name="_Toc148176943"/>
      <w:bookmarkStart w:id="3163" w:name="_Toc151379407"/>
      <w:bookmarkStart w:id="3164" w:name="_Toc151445588"/>
      <w:bookmarkStart w:id="3165" w:name="_Toc160470670"/>
      <w:bookmarkStart w:id="3166" w:name="_Toc164873814"/>
      <w:bookmarkStart w:id="3167" w:name="_Toc180306452"/>
      <w:bookmarkStart w:id="3168" w:name="_Toc195374189"/>
      <w:bookmarkStart w:id="3169" w:name="_Toc211879034"/>
      <w:bookmarkStart w:id="3170" w:name="_Toc218775346"/>
      <w:r>
        <w:t>6.</w:t>
      </w:r>
      <w:r w:rsidR="00210351">
        <w:t>3</w:t>
      </w:r>
      <w:r>
        <w:t>.9</w:t>
      </w:r>
      <w:r w:rsidRPr="001E7573">
        <w:tab/>
        <w:t>Security</w:t>
      </w:r>
      <w:bookmarkEnd w:id="3160"/>
      <w:bookmarkEnd w:id="3161"/>
      <w:bookmarkEnd w:id="3162"/>
      <w:bookmarkEnd w:id="3163"/>
      <w:bookmarkEnd w:id="3164"/>
      <w:bookmarkEnd w:id="3165"/>
      <w:bookmarkEnd w:id="3166"/>
      <w:bookmarkEnd w:id="3167"/>
      <w:bookmarkEnd w:id="3168"/>
      <w:bookmarkEnd w:id="3169"/>
      <w:bookmarkEnd w:id="3170"/>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3171" w:name="_Toc144024231"/>
      <w:bookmarkStart w:id="3172" w:name="_Toc148176944"/>
      <w:bookmarkStart w:id="3173" w:name="_Toc151379408"/>
      <w:bookmarkStart w:id="3174" w:name="_Toc151445589"/>
      <w:bookmarkStart w:id="3175" w:name="_Toc160470671"/>
      <w:bookmarkStart w:id="3176" w:name="_Toc164873815"/>
      <w:bookmarkStart w:id="3177" w:name="_Toc180306453"/>
      <w:bookmarkStart w:id="3178" w:name="_Toc195374190"/>
      <w:bookmarkStart w:id="3179" w:name="_Toc211879035"/>
      <w:bookmarkStart w:id="3180" w:name="_Toc218775347"/>
      <w:r w:rsidR="008874EC" w:rsidRPr="008874EC">
        <w:t>6.4</w:t>
      </w:r>
      <w:r w:rsidR="008874EC" w:rsidRPr="008874EC">
        <w:tab/>
        <w:t xml:space="preserve">SDD_TransmissionQualityMeasurement </w:t>
      </w:r>
      <w:r w:rsidR="00432CA8">
        <w:t xml:space="preserve">Service </w:t>
      </w:r>
      <w:r w:rsidR="008874EC" w:rsidRPr="008874EC">
        <w:t>API</w:t>
      </w:r>
      <w:bookmarkEnd w:id="2513"/>
      <w:bookmarkEnd w:id="3171"/>
      <w:bookmarkEnd w:id="3172"/>
      <w:bookmarkEnd w:id="3173"/>
      <w:bookmarkEnd w:id="3174"/>
      <w:bookmarkEnd w:id="3175"/>
      <w:bookmarkEnd w:id="3176"/>
      <w:bookmarkEnd w:id="3177"/>
      <w:bookmarkEnd w:id="3178"/>
      <w:bookmarkEnd w:id="3179"/>
      <w:bookmarkEnd w:id="3180"/>
    </w:p>
    <w:p w14:paraId="2E84BB41" w14:textId="77777777" w:rsidR="008874EC" w:rsidRPr="008874EC" w:rsidRDefault="008874EC" w:rsidP="008874EC">
      <w:pPr>
        <w:pStyle w:val="Heading3"/>
      </w:pPr>
      <w:bookmarkStart w:id="3181" w:name="_Toc96843412"/>
      <w:bookmarkStart w:id="3182" w:name="_Toc96844387"/>
      <w:bookmarkStart w:id="3183" w:name="_Toc100739960"/>
      <w:bookmarkStart w:id="3184" w:name="_Toc129252533"/>
      <w:bookmarkStart w:id="3185" w:name="_Toc144024232"/>
      <w:bookmarkStart w:id="3186" w:name="_Toc148176945"/>
      <w:bookmarkStart w:id="3187" w:name="_Toc151379409"/>
      <w:bookmarkStart w:id="3188" w:name="_Toc151445590"/>
      <w:bookmarkStart w:id="3189" w:name="_Toc160470672"/>
      <w:bookmarkStart w:id="3190" w:name="_Toc164873816"/>
      <w:bookmarkStart w:id="3191" w:name="_Toc180306454"/>
      <w:bookmarkStart w:id="3192" w:name="_Toc195374191"/>
      <w:bookmarkStart w:id="3193" w:name="_Toc211879036"/>
      <w:bookmarkStart w:id="3194" w:name="_Toc218775348"/>
      <w:r w:rsidRPr="008874EC">
        <w:t>6.4.1</w:t>
      </w:r>
      <w:r w:rsidRPr="008874EC">
        <w:tab/>
        <w:t>Introduction</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3195" w:name="_Toc96843413"/>
      <w:bookmarkStart w:id="3196" w:name="_Toc96844388"/>
      <w:bookmarkStart w:id="3197" w:name="_Toc100739961"/>
      <w:bookmarkStart w:id="3198"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3199" w:name="_Toc144024233"/>
      <w:bookmarkStart w:id="3200" w:name="_Toc148176946"/>
      <w:bookmarkStart w:id="3201" w:name="_Toc151379410"/>
      <w:bookmarkStart w:id="3202" w:name="_Toc151445591"/>
      <w:bookmarkStart w:id="3203" w:name="_Toc160470673"/>
      <w:bookmarkStart w:id="3204" w:name="_Toc164873817"/>
      <w:bookmarkStart w:id="3205" w:name="_Toc180306455"/>
      <w:bookmarkStart w:id="3206" w:name="_Toc195374192"/>
      <w:bookmarkStart w:id="3207" w:name="_Toc211879037"/>
      <w:bookmarkStart w:id="3208" w:name="_Toc218775349"/>
      <w:r w:rsidRPr="008874EC">
        <w:t>6.4.2</w:t>
      </w:r>
      <w:r w:rsidRPr="008874EC">
        <w:tab/>
        <w:t>Usage of HTTP</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3209" w:name="_Toc144024234"/>
      <w:bookmarkStart w:id="3210" w:name="_Toc148176947"/>
      <w:bookmarkStart w:id="3211" w:name="_Toc151379411"/>
      <w:bookmarkStart w:id="3212" w:name="_Toc151445592"/>
      <w:bookmarkStart w:id="3213" w:name="_Toc160470674"/>
      <w:bookmarkStart w:id="3214" w:name="_Toc164873818"/>
      <w:bookmarkStart w:id="3215" w:name="_Toc180306456"/>
      <w:bookmarkStart w:id="3216" w:name="_Toc195374193"/>
      <w:bookmarkStart w:id="3217" w:name="_Toc211879038"/>
      <w:bookmarkStart w:id="3218" w:name="_Toc218775350"/>
      <w:r w:rsidRPr="008874EC">
        <w:t>6.4.3</w:t>
      </w:r>
      <w:r w:rsidRPr="008874EC">
        <w:tab/>
        <w:t>Resources</w:t>
      </w:r>
      <w:bookmarkEnd w:id="2514"/>
      <w:bookmarkEnd w:id="2515"/>
      <w:bookmarkEnd w:id="2516"/>
      <w:bookmarkEnd w:id="2517"/>
      <w:bookmarkEnd w:id="2518"/>
      <w:bookmarkEnd w:id="3209"/>
      <w:bookmarkEnd w:id="3210"/>
      <w:bookmarkEnd w:id="3211"/>
      <w:bookmarkEnd w:id="3212"/>
      <w:bookmarkEnd w:id="3213"/>
      <w:bookmarkEnd w:id="3214"/>
      <w:bookmarkEnd w:id="3215"/>
      <w:bookmarkEnd w:id="3216"/>
      <w:bookmarkEnd w:id="3217"/>
      <w:bookmarkEnd w:id="3218"/>
    </w:p>
    <w:p w14:paraId="367CED3C" w14:textId="77777777" w:rsidR="008874EC" w:rsidRPr="008874EC" w:rsidRDefault="008874EC" w:rsidP="008874EC">
      <w:pPr>
        <w:pStyle w:val="Heading4"/>
      </w:pPr>
      <w:bookmarkStart w:id="3219" w:name="_Toc67903523"/>
      <w:bookmarkStart w:id="3220" w:name="_Toc96843415"/>
      <w:bookmarkStart w:id="3221" w:name="_Toc96844390"/>
      <w:bookmarkStart w:id="3222" w:name="_Toc100739963"/>
      <w:bookmarkStart w:id="3223" w:name="_Toc129252536"/>
      <w:bookmarkStart w:id="3224" w:name="_Toc144024235"/>
      <w:bookmarkStart w:id="3225" w:name="_Toc148176948"/>
      <w:bookmarkStart w:id="3226" w:name="_Toc151379412"/>
      <w:bookmarkStart w:id="3227" w:name="_Toc151445593"/>
      <w:bookmarkStart w:id="3228" w:name="_Toc160470675"/>
      <w:bookmarkStart w:id="3229" w:name="_Toc164873819"/>
      <w:bookmarkStart w:id="3230" w:name="_Toc180306457"/>
      <w:bookmarkStart w:id="3231" w:name="_Toc195374194"/>
      <w:bookmarkStart w:id="3232" w:name="_Toc211879039"/>
      <w:bookmarkStart w:id="3233" w:name="_Toc218775351"/>
      <w:r w:rsidRPr="008874EC">
        <w:t>6.4.3.1</w:t>
      </w:r>
      <w:r w:rsidRPr="008874EC">
        <w:tab/>
        <w:t>Overview</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3234" w:name="_MON_1753275437"/>
    <w:bookmarkEnd w:id="3234"/>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pt;height:3in" o:ole="">
            <v:imagedata r:id="rId91" o:title=""/>
          </v:shape>
          <o:OLEObject Type="Embed" ProgID="Word.Document.8" ShapeID="_x0000_i1066" DrawAspect="Content" ObjectID="_1829388597"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3235" w:name="_Toc67903524"/>
      <w:bookmarkStart w:id="3236" w:name="_Toc96843416"/>
      <w:bookmarkStart w:id="3237" w:name="_Toc96844391"/>
      <w:bookmarkStart w:id="3238" w:name="_Toc100739964"/>
      <w:bookmarkStart w:id="3239" w:name="_Toc129252537"/>
      <w:bookmarkStart w:id="3240" w:name="_Toc144024236"/>
      <w:bookmarkStart w:id="3241" w:name="_Toc148176949"/>
      <w:bookmarkStart w:id="3242" w:name="_Toc151379413"/>
      <w:bookmarkStart w:id="3243" w:name="_Toc151445594"/>
      <w:bookmarkStart w:id="3244" w:name="_Toc160470676"/>
      <w:bookmarkStart w:id="3245" w:name="_Toc164873820"/>
      <w:bookmarkStart w:id="3246" w:name="_Toc180306458"/>
      <w:bookmarkStart w:id="3247" w:name="_Toc195374195"/>
      <w:bookmarkStart w:id="3248" w:name="_Toc211879040"/>
      <w:bookmarkStart w:id="3249" w:name="_Toc218775352"/>
      <w:r w:rsidRPr="008874EC">
        <w:t>6.4.3.2</w:t>
      </w:r>
      <w:r w:rsidRPr="008874EC">
        <w:tab/>
        <w:t xml:space="preserve">Resource: </w:t>
      </w:r>
      <w:bookmarkEnd w:id="3235"/>
      <w:bookmarkEnd w:id="3236"/>
      <w:bookmarkEnd w:id="3237"/>
      <w:bookmarkEnd w:id="3238"/>
      <w:bookmarkEnd w:id="3239"/>
      <w:r w:rsidRPr="008874EC">
        <w:t>Transmission Quality Measurement Subscriptions</w:t>
      </w:r>
      <w:bookmarkEnd w:id="3240"/>
      <w:bookmarkEnd w:id="3241"/>
      <w:bookmarkEnd w:id="3242"/>
      <w:bookmarkEnd w:id="3243"/>
      <w:bookmarkEnd w:id="3244"/>
      <w:bookmarkEnd w:id="3245"/>
      <w:bookmarkEnd w:id="3246"/>
      <w:bookmarkEnd w:id="3247"/>
      <w:bookmarkEnd w:id="3248"/>
      <w:bookmarkEnd w:id="3249"/>
    </w:p>
    <w:p w14:paraId="550D2279" w14:textId="77777777" w:rsidR="008874EC" w:rsidRPr="008874EC" w:rsidRDefault="008874EC" w:rsidP="008874EC">
      <w:pPr>
        <w:pStyle w:val="Heading5"/>
      </w:pPr>
      <w:bookmarkStart w:id="3250" w:name="_Toc67903525"/>
      <w:bookmarkStart w:id="3251" w:name="_Toc96843417"/>
      <w:bookmarkStart w:id="3252" w:name="_Toc96844392"/>
      <w:bookmarkStart w:id="3253" w:name="_Toc100739965"/>
      <w:bookmarkStart w:id="3254" w:name="_Toc129252538"/>
      <w:bookmarkStart w:id="3255" w:name="_Toc144024237"/>
      <w:bookmarkStart w:id="3256" w:name="_Toc148176950"/>
      <w:bookmarkStart w:id="3257" w:name="_Toc151379414"/>
      <w:bookmarkStart w:id="3258" w:name="_Toc151445595"/>
      <w:bookmarkStart w:id="3259" w:name="_Toc160470677"/>
      <w:bookmarkStart w:id="3260" w:name="_Toc164873821"/>
      <w:bookmarkStart w:id="3261" w:name="_Toc180306459"/>
      <w:bookmarkStart w:id="3262" w:name="_Toc195374196"/>
      <w:bookmarkStart w:id="3263" w:name="_Toc211879041"/>
      <w:bookmarkStart w:id="3264" w:name="_Toc218775353"/>
      <w:r w:rsidRPr="008874EC">
        <w:t>6.4.3.2.1</w:t>
      </w:r>
      <w:r w:rsidRPr="008874EC">
        <w:tab/>
        <w:t>Description</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3265" w:name="_Toc67903526"/>
      <w:bookmarkStart w:id="3266" w:name="_Toc96843418"/>
      <w:bookmarkStart w:id="3267" w:name="_Toc96844393"/>
      <w:bookmarkStart w:id="3268" w:name="_Toc100739966"/>
      <w:bookmarkStart w:id="3269" w:name="_Toc129252539"/>
      <w:bookmarkStart w:id="3270" w:name="_Toc144024238"/>
      <w:bookmarkStart w:id="3271" w:name="_Toc148176951"/>
      <w:bookmarkStart w:id="3272" w:name="_Toc151379415"/>
      <w:bookmarkStart w:id="3273" w:name="_Toc151445596"/>
      <w:bookmarkStart w:id="3274" w:name="_Toc160470678"/>
      <w:bookmarkStart w:id="3275" w:name="_Toc164873822"/>
      <w:bookmarkStart w:id="3276" w:name="_Toc180306460"/>
      <w:bookmarkStart w:id="3277" w:name="_Toc195374197"/>
      <w:bookmarkStart w:id="3278" w:name="_Toc211879042"/>
      <w:bookmarkStart w:id="3279" w:name="_Toc218775354"/>
      <w:r w:rsidRPr="008874EC">
        <w:t>6.4.3.2.2</w:t>
      </w:r>
      <w:r w:rsidRPr="008874EC">
        <w:tab/>
        <w:t>Resource Definition</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3280" w:name="_Toc67903527"/>
      <w:bookmarkStart w:id="3281" w:name="_Toc96843419"/>
      <w:bookmarkStart w:id="3282" w:name="_Toc96844394"/>
      <w:bookmarkStart w:id="3283" w:name="_Toc100739967"/>
      <w:bookmarkStart w:id="3284" w:name="_Toc129252540"/>
      <w:bookmarkStart w:id="3285" w:name="_Toc144024239"/>
      <w:bookmarkStart w:id="3286" w:name="_Toc148176952"/>
      <w:bookmarkStart w:id="3287" w:name="_Toc151379416"/>
      <w:bookmarkStart w:id="3288" w:name="_Toc151445597"/>
      <w:bookmarkStart w:id="3289" w:name="_Toc160470679"/>
      <w:bookmarkStart w:id="3290" w:name="_Toc164873823"/>
      <w:bookmarkStart w:id="3291" w:name="_Toc180306461"/>
      <w:bookmarkStart w:id="3292" w:name="_Toc195374198"/>
      <w:bookmarkStart w:id="3293" w:name="_Toc211879043"/>
      <w:bookmarkStart w:id="3294" w:name="_Toc218775355"/>
      <w:r w:rsidRPr="008874EC">
        <w:t>6.4.3.2.3</w:t>
      </w:r>
      <w:r w:rsidRPr="008874EC">
        <w:tab/>
        <w:t>Resource Standard Methods</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286E8D0C" w14:textId="77777777" w:rsidR="008874EC" w:rsidRPr="00096EC6" w:rsidRDefault="008874EC" w:rsidP="0052668D">
      <w:pPr>
        <w:pStyle w:val="H6"/>
        <w:rPr>
          <w:rFonts w:eastAsia="SimSun"/>
        </w:rPr>
      </w:pPr>
      <w:bookmarkStart w:id="3295" w:name="_Toc96843421"/>
      <w:bookmarkStart w:id="3296" w:name="_Toc96844396"/>
      <w:bookmarkStart w:id="3297" w:name="_Toc100739969"/>
      <w:bookmarkStart w:id="3298" w:name="_Toc129252542"/>
      <w:bookmarkStart w:id="3299" w:name="_Toc144024240"/>
      <w:bookmarkStart w:id="3300" w:name="_Toc148176953"/>
      <w:bookmarkStart w:id="3301" w:name="_Toc151379417"/>
      <w:bookmarkStart w:id="3302" w:name="_Toc151445598"/>
      <w:bookmarkStart w:id="3303" w:name="_Toc160470680"/>
      <w:bookmarkStart w:id="3304" w:name="_Toc164873824"/>
      <w:bookmarkStart w:id="3305" w:name="_Toc180306462"/>
      <w:r w:rsidRPr="00096EC6">
        <w:rPr>
          <w:rFonts w:eastAsia="SimSun"/>
        </w:rPr>
        <w:t>6.4.3.2.3.1</w:t>
      </w:r>
      <w:r w:rsidRPr="00096EC6">
        <w:rPr>
          <w:rFonts w:eastAsia="SimSun"/>
        </w:rPr>
        <w:tab/>
        <w:t>POST</w:t>
      </w:r>
      <w:bookmarkEnd w:id="3295"/>
      <w:bookmarkEnd w:id="3296"/>
      <w:bookmarkEnd w:id="3297"/>
      <w:bookmarkEnd w:id="3298"/>
      <w:bookmarkEnd w:id="3299"/>
      <w:bookmarkEnd w:id="3300"/>
      <w:bookmarkEnd w:id="3301"/>
      <w:bookmarkEnd w:id="3302"/>
      <w:bookmarkEnd w:id="3303"/>
      <w:bookmarkEnd w:id="3304"/>
      <w:bookmarkEnd w:id="3305"/>
    </w:p>
    <w:p w14:paraId="3425C041" w14:textId="3CA60648" w:rsidR="008874EC" w:rsidRPr="008874EC" w:rsidRDefault="008874EC" w:rsidP="008874EC">
      <w:pPr>
        <w:rPr>
          <w:noProof/>
          <w:lang w:eastAsia="zh-CN"/>
        </w:rPr>
      </w:pPr>
      <w:bookmarkStart w:id="3306"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3307" w:name="_Toc96843422"/>
      <w:bookmarkStart w:id="3308" w:name="_Toc96844397"/>
      <w:bookmarkStart w:id="3309" w:name="_Toc100739970"/>
      <w:bookmarkStart w:id="3310" w:name="_Toc129252543"/>
      <w:bookmarkStart w:id="3311" w:name="_Toc144024241"/>
      <w:bookmarkStart w:id="3312" w:name="_Toc148176954"/>
      <w:bookmarkStart w:id="3313" w:name="_Toc151379418"/>
      <w:bookmarkStart w:id="3314" w:name="_Toc151445599"/>
      <w:bookmarkStart w:id="3315" w:name="_Toc160470681"/>
      <w:bookmarkStart w:id="3316" w:name="_Toc164873825"/>
      <w:bookmarkStart w:id="3317" w:name="_Toc180306463"/>
      <w:bookmarkStart w:id="3318" w:name="_Toc195374199"/>
      <w:bookmarkStart w:id="3319" w:name="_Toc211879044"/>
      <w:bookmarkStart w:id="3320" w:name="_Toc218775356"/>
      <w:r w:rsidRPr="008874EC">
        <w:t>6.4.3.2.4</w:t>
      </w:r>
      <w:r w:rsidRPr="008874EC">
        <w:tab/>
        <w:t>Resource Custom Operations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321" w:name="_Toc67903529"/>
      <w:bookmarkStart w:id="3322" w:name="_Toc96843423"/>
      <w:bookmarkStart w:id="3323" w:name="_Toc96844398"/>
      <w:bookmarkStart w:id="3324" w:name="_Toc100739971"/>
      <w:bookmarkStart w:id="3325" w:name="_Toc129252544"/>
      <w:bookmarkStart w:id="3326" w:name="_Toc144024242"/>
      <w:bookmarkStart w:id="3327" w:name="_Toc148176955"/>
      <w:bookmarkStart w:id="3328" w:name="_Toc151379419"/>
      <w:bookmarkStart w:id="3329" w:name="_Toc151445600"/>
      <w:bookmarkStart w:id="3330" w:name="_Toc160470682"/>
      <w:bookmarkStart w:id="3331" w:name="_Toc164873826"/>
      <w:bookmarkStart w:id="3332" w:name="_Toc180306464"/>
      <w:bookmarkStart w:id="3333" w:name="_Toc195374200"/>
      <w:bookmarkStart w:id="3334" w:name="_Toc211879045"/>
      <w:bookmarkStart w:id="3335" w:name="_Toc218775357"/>
      <w:r w:rsidRPr="008874EC">
        <w:t>6.4.3.3</w:t>
      </w:r>
      <w:r w:rsidRPr="008874EC">
        <w:tab/>
        <w:t xml:space="preserve">Resource: </w:t>
      </w:r>
      <w:bookmarkEnd w:id="3321"/>
      <w:bookmarkEnd w:id="3322"/>
      <w:bookmarkEnd w:id="3323"/>
      <w:bookmarkEnd w:id="3324"/>
      <w:bookmarkEnd w:id="3325"/>
      <w:r w:rsidRPr="008874EC">
        <w:t>Individual Transmission Quality Measurement Subscription</w:t>
      </w:r>
      <w:bookmarkEnd w:id="3326"/>
      <w:bookmarkEnd w:id="3327"/>
      <w:bookmarkEnd w:id="3328"/>
      <w:bookmarkEnd w:id="3329"/>
      <w:bookmarkEnd w:id="3330"/>
      <w:bookmarkEnd w:id="3331"/>
      <w:bookmarkEnd w:id="3332"/>
      <w:bookmarkEnd w:id="3333"/>
      <w:bookmarkEnd w:id="3334"/>
      <w:bookmarkEnd w:id="3335"/>
    </w:p>
    <w:p w14:paraId="059A9DF2" w14:textId="77777777" w:rsidR="008874EC" w:rsidRPr="008874EC" w:rsidRDefault="008874EC" w:rsidP="008874EC">
      <w:pPr>
        <w:pStyle w:val="Heading5"/>
      </w:pPr>
      <w:bookmarkStart w:id="3336" w:name="_Toc96843424"/>
      <w:bookmarkStart w:id="3337" w:name="_Toc96844399"/>
      <w:bookmarkStart w:id="3338" w:name="_Toc100739972"/>
      <w:bookmarkStart w:id="3339" w:name="_Toc129252545"/>
      <w:bookmarkStart w:id="3340" w:name="_Toc144024243"/>
      <w:bookmarkStart w:id="3341" w:name="_Toc148176956"/>
      <w:bookmarkStart w:id="3342" w:name="_Toc151379420"/>
      <w:bookmarkStart w:id="3343" w:name="_Toc151445601"/>
      <w:bookmarkStart w:id="3344" w:name="_Toc160470683"/>
      <w:bookmarkStart w:id="3345" w:name="_Toc164873827"/>
      <w:bookmarkStart w:id="3346" w:name="_Toc180306465"/>
      <w:bookmarkStart w:id="3347" w:name="_Toc195374201"/>
      <w:bookmarkStart w:id="3348" w:name="_Toc211879046"/>
      <w:bookmarkStart w:id="3349" w:name="_Toc218775358"/>
      <w:r w:rsidRPr="008874EC">
        <w:t>6.4.3.3.1</w:t>
      </w:r>
      <w:r w:rsidRPr="008874EC">
        <w:tab/>
        <w:t>Description</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3350" w:name="_Toc96843425"/>
      <w:bookmarkStart w:id="3351" w:name="_Toc96844400"/>
      <w:bookmarkStart w:id="3352" w:name="_Toc100739973"/>
      <w:bookmarkStart w:id="3353" w:name="_Toc129252546"/>
      <w:bookmarkStart w:id="3354" w:name="_Toc144024244"/>
      <w:bookmarkStart w:id="3355" w:name="_Toc148176957"/>
      <w:bookmarkStart w:id="3356" w:name="_Toc151379421"/>
      <w:bookmarkStart w:id="3357" w:name="_Toc151445602"/>
      <w:bookmarkStart w:id="3358" w:name="_Toc160470684"/>
      <w:bookmarkStart w:id="3359" w:name="_Toc164873828"/>
      <w:bookmarkStart w:id="3360" w:name="_Toc180306466"/>
      <w:bookmarkStart w:id="3361" w:name="_Toc195374202"/>
      <w:bookmarkStart w:id="3362" w:name="_Toc211879047"/>
      <w:bookmarkStart w:id="3363" w:name="_Toc218775359"/>
      <w:r w:rsidRPr="008874EC">
        <w:t>6.4.3.3.2</w:t>
      </w:r>
      <w:r w:rsidRPr="008874EC">
        <w:tab/>
        <w:t>Resource Definition</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3364" w:name="_Toc96843426"/>
      <w:bookmarkStart w:id="3365" w:name="_Toc96844401"/>
      <w:bookmarkStart w:id="3366" w:name="_Toc100739974"/>
      <w:bookmarkStart w:id="3367" w:name="_Toc129252547"/>
      <w:bookmarkStart w:id="3368" w:name="_Toc144024245"/>
      <w:bookmarkStart w:id="3369" w:name="_Toc148176958"/>
      <w:bookmarkStart w:id="3370" w:name="_Toc151379422"/>
      <w:bookmarkStart w:id="3371" w:name="_Toc151445603"/>
      <w:bookmarkStart w:id="3372" w:name="_Toc160470685"/>
      <w:bookmarkStart w:id="3373" w:name="_Toc164873829"/>
      <w:bookmarkStart w:id="3374" w:name="_Toc180306467"/>
      <w:bookmarkStart w:id="3375" w:name="_Toc195374203"/>
      <w:bookmarkStart w:id="3376" w:name="_Toc211879048"/>
      <w:bookmarkStart w:id="3377" w:name="_Toc218775360"/>
      <w:r w:rsidRPr="008874EC">
        <w:t>6.4.3.3.3</w:t>
      </w:r>
      <w:r w:rsidRPr="008874EC">
        <w:tab/>
        <w:t>Resource Standard Methods</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5381DE45" w14:textId="77777777" w:rsidR="008874EC" w:rsidRPr="008874EC" w:rsidRDefault="008874EC" w:rsidP="0052668D">
      <w:pPr>
        <w:pStyle w:val="H6"/>
      </w:pPr>
      <w:bookmarkStart w:id="3378" w:name="_Toc96843427"/>
      <w:bookmarkStart w:id="3379" w:name="_Toc96844402"/>
      <w:bookmarkStart w:id="3380" w:name="_Toc100739975"/>
      <w:bookmarkStart w:id="3381" w:name="_Toc129252548"/>
      <w:bookmarkStart w:id="3382" w:name="_Toc144024246"/>
      <w:bookmarkStart w:id="3383" w:name="_Toc148176959"/>
      <w:bookmarkStart w:id="3384" w:name="_Toc151379423"/>
      <w:bookmarkStart w:id="3385" w:name="_Toc151445604"/>
      <w:bookmarkStart w:id="3386" w:name="_Toc160470686"/>
      <w:bookmarkStart w:id="3387" w:name="_Toc164873830"/>
      <w:bookmarkStart w:id="3388" w:name="_Toc180306468"/>
      <w:r w:rsidRPr="008874EC">
        <w:t>6.4.3.3.3.1</w:t>
      </w:r>
      <w:r w:rsidRPr="008874EC">
        <w:tab/>
        <w:t>GET</w:t>
      </w:r>
      <w:bookmarkEnd w:id="3378"/>
      <w:bookmarkEnd w:id="3379"/>
      <w:bookmarkEnd w:id="3380"/>
      <w:bookmarkEnd w:id="3381"/>
      <w:bookmarkEnd w:id="3382"/>
      <w:bookmarkEnd w:id="3383"/>
      <w:bookmarkEnd w:id="3384"/>
      <w:bookmarkEnd w:id="3385"/>
      <w:bookmarkEnd w:id="3386"/>
      <w:bookmarkEnd w:id="3387"/>
      <w:bookmarkEnd w:id="3388"/>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3389" w:name="_Toc96843428"/>
      <w:bookmarkStart w:id="3390" w:name="_Toc96844403"/>
      <w:bookmarkStart w:id="3391" w:name="_Toc100739976"/>
      <w:bookmarkStart w:id="3392" w:name="_Toc129252549"/>
      <w:bookmarkStart w:id="3393" w:name="_Toc144024247"/>
      <w:bookmarkStart w:id="3394" w:name="_Toc148176960"/>
      <w:bookmarkStart w:id="3395" w:name="_Toc151379424"/>
      <w:bookmarkStart w:id="3396" w:name="_Toc151445605"/>
      <w:bookmarkStart w:id="3397" w:name="_Toc160470687"/>
      <w:bookmarkStart w:id="3398" w:name="_Toc164873831"/>
      <w:bookmarkStart w:id="3399" w:name="_Toc180306469"/>
      <w:r w:rsidRPr="008874EC">
        <w:t>6.4.3.3.3.2</w:t>
      </w:r>
      <w:r w:rsidRPr="008874EC">
        <w:tab/>
        <w:t>PUT</w:t>
      </w:r>
      <w:bookmarkEnd w:id="3389"/>
      <w:bookmarkEnd w:id="3390"/>
      <w:bookmarkEnd w:id="3391"/>
      <w:bookmarkEnd w:id="3392"/>
      <w:bookmarkEnd w:id="3393"/>
      <w:bookmarkEnd w:id="3394"/>
      <w:bookmarkEnd w:id="3395"/>
      <w:bookmarkEnd w:id="3396"/>
      <w:bookmarkEnd w:id="3397"/>
      <w:bookmarkEnd w:id="3398"/>
      <w:bookmarkEnd w:id="3399"/>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3400" w:name="_Toc144024248"/>
      <w:bookmarkStart w:id="3401" w:name="_Toc148176961"/>
      <w:bookmarkStart w:id="3402" w:name="_Toc151379425"/>
      <w:bookmarkStart w:id="3403" w:name="_Toc151445606"/>
      <w:bookmarkStart w:id="3404" w:name="_Toc160470688"/>
      <w:bookmarkStart w:id="3405" w:name="_Toc164873832"/>
      <w:bookmarkStart w:id="3406" w:name="_Toc180306470"/>
      <w:bookmarkStart w:id="3407" w:name="_Toc96843429"/>
      <w:bookmarkStart w:id="3408" w:name="_Toc96844404"/>
      <w:bookmarkStart w:id="3409" w:name="_Toc100739977"/>
      <w:bookmarkStart w:id="3410" w:name="_Toc129252550"/>
      <w:r w:rsidRPr="008874EC">
        <w:t>6.4.3.3.3.</w:t>
      </w:r>
      <w:r w:rsidR="0097139A">
        <w:t>3</w:t>
      </w:r>
      <w:r w:rsidRPr="008874EC">
        <w:tab/>
        <w:t>PATCH</w:t>
      </w:r>
      <w:bookmarkEnd w:id="3400"/>
      <w:bookmarkEnd w:id="3401"/>
      <w:bookmarkEnd w:id="3402"/>
      <w:bookmarkEnd w:id="3403"/>
      <w:bookmarkEnd w:id="3404"/>
      <w:bookmarkEnd w:id="3405"/>
      <w:bookmarkEnd w:id="3406"/>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3411" w:name="_Toc144024249"/>
      <w:bookmarkStart w:id="3412" w:name="_Toc148176962"/>
      <w:bookmarkStart w:id="3413" w:name="_Toc151379426"/>
      <w:bookmarkStart w:id="3414" w:name="_Toc151445607"/>
      <w:bookmarkStart w:id="3415" w:name="_Toc160470689"/>
      <w:bookmarkStart w:id="3416" w:name="_Toc164873833"/>
      <w:bookmarkStart w:id="3417" w:name="_Toc180306471"/>
      <w:r w:rsidRPr="008874EC">
        <w:t>6.4.3.3.3.4</w:t>
      </w:r>
      <w:r w:rsidRPr="008874EC">
        <w:tab/>
        <w:t>DELETE</w:t>
      </w:r>
      <w:bookmarkEnd w:id="3407"/>
      <w:bookmarkEnd w:id="3408"/>
      <w:bookmarkEnd w:id="3409"/>
      <w:bookmarkEnd w:id="3410"/>
      <w:bookmarkEnd w:id="3411"/>
      <w:bookmarkEnd w:id="3412"/>
      <w:bookmarkEnd w:id="3413"/>
      <w:bookmarkEnd w:id="3414"/>
      <w:bookmarkEnd w:id="3415"/>
      <w:bookmarkEnd w:id="3416"/>
      <w:bookmarkEnd w:id="3417"/>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3418" w:name="_Toc96843430"/>
      <w:bookmarkStart w:id="3419" w:name="_Toc96844405"/>
      <w:bookmarkStart w:id="3420" w:name="_Toc100739978"/>
      <w:bookmarkStart w:id="3421" w:name="_Toc129252551"/>
      <w:bookmarkStart w:id="3422" w:name="_Toc144024250"/>
      <w:bookmarkStart w:id="3423" w:name="_Toc148176963"/>
      <w:bookmarkStart w:id="3424" w:name="_Toc151379427"/>
      <w:bookmarkStart w:id="3425" w:name="_Toc151445608"/>
      <w:bookmarkStart w:id="3426" w:name="_Toc160470690"/>
      <w:bookmarkStart w:id="3427" w:name="_Toc164873834"/>
      <w:bookmarkStart w:id="3428" w:name="_Toc180306472"/>
      <w:bookmarkStart w:id="3429" w:name="_Toc195374204"/>
      <w:bookmarkStart w:id="3430" w:name="_Toc211879049"/>
      <w:bookmarkStart w:id="3431" w:name="_Toc218775361"/>
      <w:r w:rsidRPr="008874EC">
        <w:t>6.4.3.3.4</w:t>
      </w:r>
      <w:r w:rsidRPr="008874EC">
        <w:tab/>
        <w:t>Resource Custom Operations</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3432" w:name="_Toc144024251"/>
      <w:bookmarkStart w:id="3433" w:name="_Toc148176964"/>
      <w:bookmarkStart w:id="3434" w:name="_Toc151379428"/>
      <w:bookmarkStart w:id="3435" w:name="_Toc151445609"/>
      <w:bookmarkStart w:id="3436" w:name="_Toc160470691"/>
      <w:bookmarkStart w:id="3437" w:name="_Toc164873835"/>
      <w:bookmarkStart w:id="3438" w:name="_Toc180306473"/>
      <w:bookmarkStart w:id="3439" w:name="_Toc195374205"/>
      <w:bookmarkStart w:id="3440" w:name="_Toc211879050"/>
      <w:bookmarkStart w:id="3441" w:name="_Toc93679383"/>
      <w:bookmarkStart w:id="3442" w:name="_Toc96843431"/>
      <w:bookmarkStart w:id="3443" w:name="_Toc96844406"/>
      <w:bookmarkStart w:id="3444" w:name="_Toc100739979"/>
      <w:bookmarkStart w:id="3445" w:name="_Toc129252552"/>
      <w:bookmarkStart w:id="3446" w:name="_Toc218775362"/>
      <w:r w:rsidRPr="00810ECB">
        <w:t>6.4.3.4</w:t>
      </w:r>
      <w:r w:rsidRPr="00810ECB">
        <w:tab/>
        <w:t>Resource: Historical Transmission Quality Measurement Reports</w:t>
      </w:r>
      <w:bookmarkEnd w:id="3432"/>
      <w:bookmarkEnd w:id="3433"/>
      <w:bookmarkEnd w:id="3434"/>
      <w:bookmarkEnd w:id="3435"/>
      <w:bookmarkEnd w:id="3436"/>
      <w:bookmarkEnd w:id="3437"/>
      <w:bookmarkEnd w:id="3438"/>
      <w:bookmarkEnd w:id="3439"/>
      <w:bookmarkEnd w:id="3440"/>
      <w:bookmarkEnd w:id="3446"/>
    </w:p>
    <w:p w14:paraId="0C3C47F7" w14:textId="77777777" w:rsidR="00810ECB" w:rsidRPr="00810ECB" w:rsidRDefault="00810ECB" w:rsidP="00810ECB">
      <w:pPr>
        <w:pStyle w:val="Heading5"/>
      </w:pPr>
      <w:bookmarkStart w:id="3447" w:name="_Toc144024252"/>
      <w:bookmarkStart w:id="3448" w:name="_Toc148176965"/>
      <w:bookmarkStart w:id="3449" w:name="_Toc151379429"/>
      <w:bookmarkStart w:id="3450" w:name="_Toc151445610"/>
      <w:bookmarkStart w:id="3451" w:name="_Toc160470692"/>
      <w:bookmarkStart w:id="3452" w:name="_Toc164873836"/>
      <w:bookmarkStart w:id="3453" w:name="_Toc180306474"/>
      <w:bookmarkStart w:id="3454" w:name="_Toc195374206"/>
      <w:bookmarkStart w:id="3455" w:name="_Toc211879051"/>
      <w:bookmarkStart w:id="3456" w:name="_Toc218775363"/>
      <w:r w:rsidRPr="00810ECB">
        <w:t>6.4.3.4.1</w:t>
      </w:r>
      <w:r w:rsidRPr="00810ECB">
        <w:tab/>
        <w:t>Description</w:t>
      </w:r>
      <w:bookmarkEnd w:id="3447"/>
      <w:bookmarkEnd w:id="3448"/>
      <w:bookmarkEnd w:id="3449"/>
      <w:bookmarkEnd w:id="3450"/>
      <w:bookmarkEnd w:id="3451"/>
      <w:bookmarkEnd w:id="3452"/>
      <w:bookmarkEnd w:id="3453"/>
      <w:bookmarkEnd w:id="3454"/>
      <w:bookmarkEnd w:id="3455"/>
      <w:bookmarkEnd w:id="3456"/>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3457" w:name="_Toc144024253"/>
      <w:bookmarkStart w:id="3458" w:name="_Toc148176966"/>
      <w:bookmarkStart w:id="3459" w:name="_Toc151379430"/>
      <w:bookmarkStart w:id="3460" w:name="_Toc151445611"/>
      <w:bookmarkStart w:id="3461" w:name="_Toc160470693"/>
      <w:bookmarkStart w:id="3462" w:name="_Toc164873837"/>
      <w:bookmarkStart w:id="3463" w:name="_Toc180306475"/>
      <w:bookmarkStart w:id="3464" w:name="_Toc195374207"/>
      <w:bookmarkStart w:id="3465" w:name="_Toc211879052"/>
      <w:bookmarkStart w:id="3466" w:name="_Toc218775364"/>
      <w:r w:rsidRPr="00810ECB">
        <w:t>6.4.3.4.2</w:t>
      </w:r>
      <w:r w:rsidRPr="00810ECB">
        <w:tab/>
        <w:t>Resource Definition</w:t>
      </w:r>
      <w:bookmarkEnd w:id="3457"/>
      <w:bookmarkEnd w:id="3458"/>
      <w:bookmarkEnd w:id="3459"/>
      <w:bookmarkEnd w:id="3460"/>
      <w:bookmarkEnd w:id="3461"/>
      <w:bookmarkEnd w:id="3462"/>
      <w:bookmarkEnd w:id="3463"/>
      <w:bookmarkEnd w:id="3464"/>
      <w:bookmarkEnd w:id="3465"/>
      <w:bookmarkEnd w:id="3466"/>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3467" w:name="_Toc144024254"/>
      <w:bookmarkStart w:id="3468" w:name="_Toc148176967"/>
      <w:bookmarkStart w:id="3469" w:name="_Toc151379431"/>
      <w:bookmarkStart w:id="3470" w:name="_Toc151445612"/>
      <w:bookmarkStart w:id="3471" w:name="_Toc160470694"/>
      <w:bookmarkStart w:id="3472" w:name="_Toc164873838"/>
      <w:bookmarkStart w:id="3473" w:name="_Toc180306476"/>
      <w:bookmarkStart w:id="3474" w:name="_Toc195374208"/>
      <w:bookmarkStart w:id="3475" w:name="_Toc211879053"/>
      <w:bookmarkStart w:id="3476" w:name="_Toc218775365"/>
      <w:r w:rsidRPr="00810ECB">
        <w:t>6.4.3.4.3</w:t>
      </w:r>
      <w:r w:rsidRPr="00810ECB">
        <w:tab/>
        <w:t>Resource Standard Methods</w:t>
      </w:r>
      <w:bookmarkEnd w:id="3467"/>
      <w:bookmarkEnd w:id="3468"/>
      <w:bookmarkEnd w:id="3469"/>
      <w:bookmarkEnd w:id="3470"/>
      <w:bookmarkEnd w:id="3471"/>
      <w:bookmarkEnd w:id="3472"/>
      <w:bookmarkEnd w:id="3473"/>
      <w:bookmarkEnd w:id="3474"/>
      <w:bookmarkEnd w:id="3475"/>
      <w:bookmarkEnd w:id="3476"/>
    </w:p>
    <w:p w14:paraId="35D1F942" w14:textId="77777777" w:rsidR="00810ECB" w:rsidRPr="00810ECB" w:rsidRDefault="00810ECB" w:rsidP="0052668D">
      <w:pPr>
        <w:pStyle w:val="H6"/>
      </w:pPr>
      <w:bookmarkStart w:id="3477" w:name="_Toc144024255"/>
      <w:bookmarkStart w:id="3478" w:name="_Toc148176968"/>
      <w:bookmarkStart w:id="3479" w:name="_Toc151379432"/>
      <w:bookmarkStart w:id="3480" w:name="_Toc151445613"/>
      <w:bookmarkStart w:id="3481" w:name="_Toc160470695"/>
      <w:bookmarkStart w:id="3482" w:name="_Toc164873839"/>
      <w:bookmarkStart w:id="3483" w:name="_Toc180306477"/>
      <w:r w:rsidRPr="00810ECB">
        <w:t>6.4.3.4.3.1</w:t>
      </w:r>
      <w:r w:rsidRPr="00810ECB">
        <w:tab/>
        <w:t>GET</w:t>
      </w:r>
      <w:bookmarkEnd w:id="3477"/>
      <w:bookmarkEnd w:id="3478"/>
      <w:bookmarkEnd w:id="3479"/>
      <w:bookmarkEnd w:id="3480"/>
      <w:bookmarkEnd w:id="3481"/>
      <w:bookmarkEnd w:id="3482"/>
      <w:bookmarkEnd w:id="3483"/>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3484"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3484"/>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3485" w:name="_Toc144024256"/>
      <w:bookmarkStart w:id="3486" w:name="_Toc148176969"/>
      <w:bookmarkStart w:id="3487" w:name="_Toc151379433"/>
      <w:bookmarkStart w:id="3488" w:name="_Toc151445614"/>
      <w:bookmarkStart w:id="3489" w:name="_Toc160470696"/>
      <w:bookmarkStart w:id="3490" w:name="_Toc164873840"/>
      <w:bookmarkStart w:id="3491" w:name="_Toc180306478"/>
      <w:bookmarkStart w:id="3492" w:name="_Toc195374209"/>
      <w:bookmarkStart w:id="3493" w:name="_Toc211879054"/>
      <w:bookmarkStart w:id="3494" w:name="_Toc218775366"/>
      <w:r w:rsidRPr="00810ECB">
        <w:t>6.4.3.4.4</w:t>
      </w:r>
      <w:r w:rsidRPr="00810ECB">
        <w:tab/>
        <w:t>Resource Custom Operations</w:t>
      </w:r>
      <w:bookmarkEnd w:id="3485"/>
      <w:bookmarkEnd w:id="3486"/>
      <w:bookmarkEnd w:id="3487"/>
      <w:bookmarkEnd w:id="3488"/>
      <w:bookmarkEnd w:id="3489"/>
      <w:bookmarkEnd w:id="3490"/>
      <w:bookmarkEnd w:id="3491"/>
      <w:bookmarkEnd w:id="3492"/>
      <w:bookmarkEnd w:id="3493"/>
      <w:bookmarkEnd w:id="3494"/>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3495" w:name="_Toc144024257"/>
      <w:bookmarkStart w:id="3496" w:name="_Toc148176970"/>
      <w:bookmarkStart w:id="3497" w:name="_Toc151379434"/>
      <w:bookmarkStart w:id="3498" w:name="_Toc151445615"/>
      <w:bookmarkStart w:id="3499" w:name="_Toc160470697"/>
      <w:bookmarkStart w:id="3500" w:name="_Toc164873841"/>
      <w:bookmarkStart w:id="3501" w:name="_Toc180306479"/>
      <w:bookmarkStart w:id="3502" w:name="_Toc195374210"/>
      <w:bookmarkStart w:id="3503" w:name="_Toc211879055"/>
      <w:bookmarkStart w:id="3504" w:name="_Toc218775367"/>
      <w:r w:rsidRPr="008874EC">
        <w:t>6.4.4</w:t>
      </w:r>
      <w:r w:rsidRPr="008874EC">
        <w:tab/>
      </w:r>
      <w:bookmarkEnd w:id="3441"/>
      <w:r w:rsidRPr="008874EC">
        <w:t>Custom Operations without associated resources</w:t>
      </w:r>
      <w:bookmarkEnd w:id="3442"/>
      <w:bookmarkEnd w:id="3443"/>
      <w:bookmarkEnd w:id="3444"/>
      <w:bookmarkEnd w:id="3445"/>
      <w:bookmarkEnd w:id="3495"/>
      <w:bookmarkEnd w:id="3496"/>
      <w:bookmarkEnd w:id="3497"/>
      <w:bookmarkEnd w:id="3498"/>
      <w:bookmarkEnd w:id="3499"/>
      <w:bookmarkEnd w:id="3500"/>
      <w:bookmarkEnd w:id="3501"/>
      <w:bookmarkEnd w:id="3502"/>
      <w:bookmarkEnd w:id="3503"/>
      <w:bookmarkEnd w:id="3504"/>
    </w:p>
    <w:p w14:paraId="14D6798C" w14:textId="77777777" w:rsidR="008874EC" w:rsidRPr="008874EC" w:rsidRDefault="008874EC" w:rsidP="008874EC">
      <w:bookmarkStart w:id="3505" w:name="_Toc96843432"/>
      <w:bookmarkStart w:id="3506" w:name="_Toc96844407"/>
      <w:bookmarkStart w:id="3507" w:name="_Toc100739980"/>
      <w:bookmarkStart w:id="3508"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3509" w:name="_Toc144024258"/>
      <w:bookmarkStart w:id="3510" w:name="_Toc148176971"/>
      <w:bookmarkStart w:id="3511" w:name="_Toc151379435"/>
      <w:bookmarkStart w:id="3512" w:name="_Toc151445616"/>
      <w:bookmarkStart w:id="3513" w:name="_Toc160470698"/>
      <w:bookmarkStart w:id="3514" w:name="_Toc164873842"/>
      <w:bookmarkStart w:id="3515" w:name="_Toc180306480"/>
      <w:bookmarkStart w:id="3516" w:name="_Toc195374211"/>
      <w:bookmarkStart w:id="3517" w:name="_Toc211879056"/>
      <w:bookmarkStart w:id="3518" w:name="_Toc218775368"/>
      <w:r w:rsidRPr="008874EC">
        <w:t>6.4.5</w:t>
      </w:r>
      <w:r w:rsidRPr="008874EC">
        <w:tab/>
        <w:t>Notifications</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734DF01B" w14:textId="77777777" w:rsidR="008874EC" w:rsidRPr="008874EC" w:rsidRDefault="008874EC" w:rsidP="008874EC">
      <w:pPr>
        <w:pStyle w:val="Heading4"/>
      </w:pPr>
      <w:bookmarkStart w:id="3519" w:name="_Toc96843433"/>
      <w:bookmarkStart w:id="3520" w:name="_Toc96844408"/>
      <w:bookmarkStart w:id="3521" w:name="_Toc100739981"/>
      <w:bookmarkStart w:id="3522" w:name="_Toc129252554"/>
      <w:bookmarkStart w:id="3523" w:name="_Toc144024259"/>
      <w:bookmarkStart w:id="3524" w:name="_Toc148176972"/>
      <w:bookmarkStart w:id="3525" w:name="_Toc151379436"/>
      <w:bookmarkStart w:id="3526" w:name="_Toc151445617"/>
      <w:bookmarkStart w:id="3527" w:name="_Toc160470699"/>
      <w:bookmarkStart w:id="3528" w:name="_Toc164873843"/>
      <w:bookmarkStart w:id="3529" w:name="_Toc180306481"/>
      <w:bookmarkStart w:id="3530" w:name="_Toc195374212"/>
      <w:bookmarkStart w:id="3531" w:name="_Toc211879057"/>
      <w:bookmarkStart w:id="3532" w:name="_Toc218775369"/>
      <w:r w:rsidRPr="008874EC">
        <w:t>6.4.5.1</w:t>
      </w:r>
      <w:r w:rsidRPr="008874EC">
        <w:tab/>
        <w:t>General</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3533" w:name="_Toc96843434"/>
      <w:bookmarkStart w:id="3534" w:name="_Toc96844409"/>
      <w:bookmarkStart w:id="3535" w:name="_Toc100739982"/>
      <w:bookmarkStart w:id="3536" w:name="_Toc129252555"/>
      <w:bookmarkStart w:id="3537" w:name="_Toc144024260"/>
      <w:bookmarkStart w:id="3538" w:name="_Toc148176973"/>
      <w:bookmarkStart w:id="3539" w:name="_Toc151379437"/>
      <w:bookmarkStart w:id="3540" w:name="_Toc151445618"/>
      <w:bookmarkStart w:id="3541" w:name="_Toc160470700"/>
      <w:bookmarkStart w:id="3542" w:name="_Toc164873844"/>
      <w:bookmarkStart w:id="3543" w:name="_Toc180306482"/>
      <w:bookmarkStart w:id="3544" w:name="_Toc195374213"/>
      <w:bookmarkStart w:id="3545" w:name="_Toc211879058"/>
      <w:bookmarkStart w:id="3546" w:name="_Toc218775370"/>
      <w:r w:rsidRPr="008874EC">
        <w:t>6.4</w:t>
      </w:r>
      <w:r w:rsidRPr="008874EC">
        <w:rPr>
          <w:lang w:val="en-US"/>
        </w:rPr>
        <w:t>.5.2</w:t>
      </w:r>
      <w:r w:rsidRPr="008874EC">
        <w:rPr>
          <w:lang w:val="en-US"/>
        </w:rPr>
        <w:tab/>
      </w:r>
      <w:bookmarkEnd w:id="3533"/>
      <w:bookmarkEnd w:id="3534"/>
      <w:bookmarkEnd w:id="3535"/>
      <w:bookmarkEnd w:id="3536"/>
      <w:r w:rsidRPr="008874EC">
        <w:t xml:space="preserve">Transmission Quality Measurement </w:t>
      </w:r>
      <w:r w:rsidRPr="008874EC">
        <w:rPr>
          <w:lang w:val="en-US"/>
        </w:rPr>
        <w:t>Notification</w:t>
      </w:r>
      <w:bookmarkEnd w:id="3537"/>
      <w:bookmarkEnd w:id="3538"/>
      <w:bookmarkEnd w:id="3539"/>
      <w:bookmarkEnd w:id="3540"/>
      <w:bookmarkEnd w:id="3541"/>
      <w:bookmarkEnd w:id="3542"/>
      <w:bookmarkEnd w:id="3543"/>
      <w:bookmarkEnd w:id="3544"/>
      <w:bookmarkEnd w:id="3545"/>
      <w:bookmarkEnd w:id="3546"/>
    </w:p>
    <w:p w14:paraId="27E35679" w14:textId="77777777" w:rsidR="008874EC" w:rsidRPr="008874EC" w:rsidRDefault="008874EC" w:rsidP="008874EC">
      <w:pPr>
        <w:pStyle w:val="Heading5"/>
        <w:rPr>
          <w:noProof/>
          <w:lang w:val="en-US"/>
        </w:rPr>
      </w:pPr>
      <w:bookmarkStart w:id="3547" w:name="_Toc96843435"/>
      <w:bookmarkStart w:id="3548" w:name="_Toc96844410"/>
      <w:bookmarkStart w:id="3549" w:name="_Toc100739983"/>
      <w:bookmarkStart w:id="3550" w:name="_Toc129252556"/>
      <w:bookmarkStart w:id="3551" w:name="_Toc144024261"/>
      <w:bookmarkStart w:id="3552" w:name="_Toc148176974"/>
      <w:bookmarkStart w:id="3553" w:name="_Toc151379438"/>
      <w:bookmarkStart w:id="3554" w:name="_Toc151445619"/>
      <w:bookmarkStart w:id="3555" w:name="_Toc160470701"/>
      <w:bookmarkStart w:id="3556" w:name="_Toc164873845"/>
      <w:bookmarkStart w:id="3557" w:name="_Toc180306483"/>
      <w:bookmarkStart w:id="3558" w:name="_Toc195374214"/>
      <w:bookmarkStart w:id="3559" w:name="_Toc211879059"/>
      <w:bookmarkStart w:id="3560" w:name="_Toc218775371"/>
      <w:r w:rsidRPr="008874EC">
        <w:t>6.4</w:t>
      </w:r>
      <w:r w:rsidRPr="008874EC">
        <w:rPr>
          <w:lang w:val="en-US"/>
        </w:rPr>
        <w:t>.5.2</w:t>
      </w:r>
      <w:r w:rsidRPr="008874EC">
        <w:rPr>
          <w:noProof/>
          <w:lang w:val="en-US"/>
        </w:rPr>
        <w:t>.1</w:t>
      </w:r>
      <w:r w:rsidRPr="008874EC">
        <w:rPr>
          <w:noProof/>
          <w:lang w:val="en-US"/>
        </w:rPr>
        <w:tab/>
        <w:t>Description</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3561" w:name="_Toc96843436"/>
      <w:bookmarkStart w:id="3562" w:name="_Toc96844411"/>
      <w:bookmarkStart w:id="3563" w:name="_Toc100739984"/>
      <w:bookmarkStart w:id="3564" w:name="_Toc129252557"/>
      <w:bookmarkStart w:id="3565" w:name="_Toc144024262"/>
      <w:bookmarkStart w:id="3566" w:name="_Toc148176975"/>
      <w:bookmarkStart w:id="3567" w:name="_Toc151379439"/>
      <w:bookmarkStart w:id="3568" w:name="_Toc151445620"/>
      <w:bookmarkStart w:id="3569" w:name="_Toc160470702"/>
      <w:bookmarkStart w:id="3570" w:name="_Toc164873846"/>
      <w:bookmarkStart w:id="3571" w:name="_Toc180306484"/>
      <w:bookmarkStart w:id="3572" w:name="_Toc195374215"/>
      <w:bookmarkStart w:id="3573" w:name="_Toc211879060"/>
      <w:bookmarkStart w:id="3574" w:name="_Toc218775372"/>
      <w:r w:rsidRPr="008874EC">
        <w:t>6.4.5.2</w:t>
      </w:r>
      <w:r w:rsidRPr="008874EC">
        <w:rPr>
          <w:noProof/>
        </w:rPr>
        <w:t>.2</w:t>
      </w:r>
      <w:r w:rsidRPr="008874EC">
        <w:rPr>
          <w:noProof/>
        </w:rPr>
        <w:tab/>
        <w:t>Target URI</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5A7EA735" w14:textId="77777777" w:rsidR="008874EC" w:rsidRPr="008874EC" w:rsidRDefault="008874EC"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3575" w:name="_Toc96843437"/>
      <w:bookmarkStart w:id="3576" w:name="_Toc96844412"/>
      <w:bookmarkStart w:id="3577" w:name="_Toc100739985"/>
      <w:bookmarkStart w:id="3578" w:name="_Toc129252558"/>
      <w:bookmarkStart w:id="3579" w:name="_Toc144024263"/>
      <w:bookmarkStart w:id="3580" w:name="_Toc148176976"/>
      <w:bookmarkStart w:id="3581" w:name="_Toc151379440"/>
      <w:bookmarkStart w:id="3582" w:name="_Toc151445621"/>
      <w:bookmarkStart w:id="3583" w:name="_Toc160470703"/>
      <w:bookmarkStart w:id="3584" w:name="_Toc164873847"/>
      <w:bookmarkStart w:id="3585" w:name="_Toc180306485"/>
      <w:bookmarkStart w:id="3586" w:name="_Toc195374216"/>
      <w:bookmarkStart w:id="3587" w:name="_Toc211879061"/>
      <w:bookmarkStart w:id="3588" w:name="_Toc218775373"/>
      <w:r w:rsidRPr="008874EC">
        <w:t>6.4.5.2</w:t>
      </w:r>
      <w:r w:rsidRPr="008874EC">
        <w:rPr>
          <w:noProof/>
        </w:rPr>
        <w:t>.3</w:t>
      </w:r>
      <w:r w:rsidRPr="008874EC">
        <w:rPr>
          <w:noProof/>
        </w:rPr>
        <w:tab/>
        <w:t>Standard Methods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25048C25" w14:textId="77777777" w:rsidR="008874EC" w:rsidRPr="008874EC" w:rsidRDefault="008874EC" w:rsidP="0052668D">
      <w:pPr>
        <w:pStyle w:val="H6"/>
        <w:rPr>
          <w:noProof/>
        </w:rPr>
      </w:pPr>
      <w:bookmarkStart w:id="3589" w:name="_Toc96843438"/>
      <w:bookmarkStart w:id="3590" w:name="_Toc96844413"/>
      <w:bookmarkStart w:id="3591" w:name="_Toc100739986"/>
      <w:bookmarkStart w:id="3592" w:name="_Toc129252559"/>
      <w:bookmarkStart w:id="3593" w:name="_Toc144024264"/>
      <w:bookmarkStart w:id="3594" w:name="_Toc148176977"/>
      <w:bookmarkStart w:id="3595" w:name="_Toc151379441"/>
      <w:bookmarkStart w:id="3596" w:name="_Toc151445622"/>
      <w:bookmarkStart w:id="3597" w:name="_Toc160470704"/>
      <w:bookmarkStart w:id="3598" w:name="_Toc164873848"/>
      <w:bookmarkStart w:id="3599" w:name="_Toc180306486"/>
      <w:r w:rsidRPr="008874EC">
        <w:t>6.4.5.2.3</w:t>
      </w:r>
      <w:r w:rsidRPr="008874EC">
        <w:rPr>
          <w:noProof/>
        </w:rPr>
        <w:t>.1</w:t>
      </w:r>
      <w:r w:rsidRPr="008874EC">
        <w:rPr>
          <w:noProof/>
        </w:rPr>
        <w:tab/>
        <w:t>POST</w:t>
      </w:r>
      <w:bookmarkEnd w:id="3589"/>
      <w:bookmarkEnd w:id="3590"/>
      <w:bookmarkEnd w:id="3591"/>
      <w:bookmarkEnd w:id="3592"/>
      <w:bookmarkEnd w:id="3593"/>
      <w:bookmarkEnd w:id="3594"/>
      <w:bookmarkEnd w:id="3595"/>
      <w:bookmarkEnd w:id="3596"/>
      <w:bookmarkEnd w:id="3597"/>
      <w:bookmarkEnd w:id="3598"/>
      <w:bookmarkEnd w:id="3599"/>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3600" w:name="_Toc144024265"/>
      <w:bookmarkStart w:id="3601" w:name="_Toc148176978"/>
      <w:bookmarkStart w:id="3602" w:name="_Toc151379442"/>
      <w:bookmarkStart w:id="3603" w:name="_Toc151445623"/>
      <w:bookmarkStart w:id="3604" w:name="_Toc160470705"/>
      <w:bookmarkStart w:id="3605" w:name="_Toc164873849"/>
      <w:bookmarkStart w:id="3606" w:name="_Toc180306487"/>
      <w:bookmarkStart w:id="3607" w:name="_Toc195374217"/>
      <w:bookmarkStart w:id="3608" w:name="_Toc211879062"/>
      <w:bookmarkStart w:id="3609" w:name="_Toc96843453"/>
      <w:bookmarkStart w:id="3610" w:name="_Toc96844428"/>
      <w:bookmarkStart w:id="3611" w:name="_Toc100740001"/>
      <w:bookmarkStart w:id="3612" w:name="_Toc129252574"/>
      <w:bookmarkStart w:id="3613" w:name="_Toc218775374"/>
      <w:r w:rsidRPr="0046710E">
        <w:t>6.4.6</w:t>
      </w:r>
      <w:r w:rsidRPr="0046710E">
        <w:tab/>
        <w:t>Data Model</w:t>
      </w:r>
      <w:bookmarkEnd w:id="3600"/>
      <w:bookmarkEnd w:id="3601"/>
      <w:bookmarkEnd w:id="3602"/>
      <w:bookmarkEnd w:id="3603"/>
      <w:bookmarkEnd w:id="3604"/>
      <w:bookmarkEnd w:id="3605"/>
      <w:bookmarkEnd w:id="3606"/>
      <w:bookmarkEnd w:id="3607"/>
      <w:bookmarkEnd w:id="3608"/>
      <w:bookmarkEnd w:id="3613"/>
    </w:p>
    <w:p w14:paraId="10BED0EC" w14:textId="77777777" w:rsidR="0046710E" w:rsidRPr="0046710E" w:rsidRDefault="0046710E" w:rsidP="0046710E">
      <w:pPr>
        <w:pStyle w:val="Heading4"/>
      </w:pPr>
      <w:bookmarkStart w:id="3614" w:name="_Toc96843440"/>
      <w:bookmarkStart w:id="3615" w:name="_Toc96844415"/>
      <w:bookmarkStart w:id="3616" w:name="_Toc100739988"/>
      <w:bookmarkStart w:id="3617" w:name="_Toc129252561"/>
      <w:bookmarkStart w:id="3618" w:name="_Toc144024266"/>
      <w:bookmarkStart w:id="3619" w:name="_Toc148176979"/>
      <w:bookmarkStart w:id="3620" w:name="_Toc151379443"/>
      <w:bookmarkStart w:id="3621" w:name="_Toc151445624"/>
      <w:bookmarkStart w:id="3622" w:name="_Toc160470706"/>
      <w:bookmarkStart w:id="3623" w:name="_Toc164873850"/>
      <w:bookmarkStart w:id="3624" w:name="_Toc180306488"/>
      <w:bookmarkStart w:id="3625" w:name="_Toc195374218"/>
      <w:bookmarkStart w:id="3626" w:name="_Toc211879063"/>
      <w:bookmarkStart w:id="3627" w:name="_Toc218775375"/>
      <w:r w:rsidRPr="0046710E">
        <w:t>6.4.6.1</w:t>
      </w:r>
      <w:r w:rsidRPr="0046710E">
        <w:tab/>
        <w:t>General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3628" w:name="_Toc96843441"/>
      <w:bookmarkStart w:id="3629" w:name="_Toc96844416"/>
      <w:bookmarkStart w:id="3630" w:name="_Toc100739989"/>
      <w:bookmarkStart w:id="3631" w:name="_Toc129252562"/>
      <w:bookmarkStart w:id="3632" w:name="_Toc144024267"/>
      <w:bookmarkStart w:id="3633" w:name="_Toc148176980"/>
      <w:bookmarkStart w:id="3634" w:name="_Toc151379444"/>
      <w:bookmarkStart w:id="3635" w:name="_Toc151445625"/>
      <w:bookmarkStart w:id="3636" w:name="_Toc160470707"/>
      <w:bookmarkStart w:id="3637" w:name="_Toc164873851"/>
      <w:bookmarkStart w:id="3638" w:name="_Toc180306489"/>
      <w:bookmarkStart w:id="3639" w:name="_Toc195374219"/>
      <w:bookmarkStart w:id="3640" w:name="_Toc211879064"/>
      <w:bookmarkStart w:id="3641" w:name="_Toc218775376"/>
      <w:r w:rsidRPr="0046710E">
        <w:t>6.4</w:t>
      </w:r>
      <w:r w:rsidRPr="0046710E">
        <w:rPr>
          <w:lang w:val="en-US"/>
        </w:rPr>
        <w:t>.6.2</w:t>
      </w:r>
      <w:r w:rsidRPr="0046710E">
        <w:rPr>
          <w:lang w:val="en-US"/>
        </w:rPr>
        <w:tab/>
        <w:t>Structured data types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057FC47F" w14:textId="77777777" w:rsidR="0046710E" w:rsidRPr="0046710E" w:rsidRDefault="0046710E" w:rsidP="0046710E">
      <w:pPr>
        <w:pStyle w:val="Heading5"/>
      </w:pPr>
      <w:bookmarkStart w:id="3642" w:name="_Toc96843442"/>
      <w:bookmarkStart w:id="3643" w:name="_Toc96844417"/>
      <w:bookmarkStart w:id="3644" w:name="_Toc100739990"/>
      <w:bookmarkStart w:id="3645" w:name="_Toc129252563"/>
      <w:bookmarkStart w:id="3646" w:name="_Toc144024268"/>
      <w:bookmarkStart w:id="3647" w:name="_Toc148176981"/>
      <w:bookmarkStart w:id="3648" w:name="_Toc151379445"/>
      <w:bookmarkStart w:id="3649" w:name="_Toc151445626"/>
      <w:bookmarkStart w:id="3650" w:name="_Toc160470708"/>
      <w:bookmarkStart w:id="3651" w:name="_Toc164873852"/>
      <w:bookmarkStart w:id="3652" w:name="_Toc180306490"/>
      <w:bookmarkStart w:id="3653" w:name="_Toc195374220"/>
      <w:bookmarkStart w:id="3654" w:name="_Toc211879065"/>
      <w:bookmarkStart w:id="3655" w:name="_Toc218775377"/>
      <w:r w:rsidRPr="0046710E">
        <w:t>6.4.6.2.1</w:t>
      </w:r>
      <w:r w:rsidRPr="0046710E">
        <w:tab/>
        <w:t>Introduction</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3656" w:name="_Toc96843443"/>
      <w:bookmarkStart w:id="3657" w:name="_Toc96844418"/>
      <w:bookmarkStart w:id="3658" w:name="_Toc100739991"/>
      <w:bookmarkStart w:id="3659" w:name="_Toc129252564"/>
      <w:bookmarkStart w:id="3660" w:name="_Toc144024269"/>
      <w:bookmarkStart w:id="3661" w:name="_Toc148176982"/>
      <w:bookmarkStart w:id="3662" w:name="_Toc151379446"/>
      <w:bookmarkStart w:id="3663" w:name="_Toc151445627"/>
      <w:bookmarkStart w:id="3664" w:name="_Toc160470709"/>
      <w:bookmarkStart w:id="3665" w:name="_Toc164873853"/>
      <w:bookmarkStart w:id="3666" w:name="_Toc180306491"/>
      <w:bookmarkStart w:id="3667" w:name="_Toc195374221"/>
      <w:bookmarkStart w:id="3668" w:name="_Toc211879066"/>
      <w:bookmarkStart w:id="3669" w:name="_Toc218775378"/>
      <w:r w:rsidRPr="0046710E">
        <w:t>6.4.6.2.2</w:t>
      </w:r>
      <w:r w:rsidRPr="0046710E">
        <w:tab/>
        <w:t xml:space="preserve">Type: </w:t>
      </w:r>
      <w:bookmarkEnd w:id="3656"/>
      <w:bookmarkEnd w:id="3657"/>
      <w:bookmarkEnd w:id="3658"/>
      <w:bookmarkEnd w:id="3659"/>
      <w:r w:rsidRPr="0046710E">
        <w:t>TransQualMeasSubsc</w:t>
      </w:r>
      <w:bookmarkEnd w:id="3660"/>
      <w:bookmarkEnd w:id="3661"/>
      <w:bookmarkEnd w:id="3662"/>
      <w:bookmarkEnd w:id="3663"/>
      <w:bookmarkEnd w:id="3664"/>
      <w:bookmarkEnd w:id="3665"/>
      <w:bookmarkEnd w:id="3666"/>
      <w:bookmarkEnd w:id="3667"/>
      <w:bookmarkEnd w:id="3668"/>
      <w:bookmarkEnd w:id="3669"/>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3670"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3670"/>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3671" w:name="_Toc96843444"/>
      <w:bookmarkStart w:id="3672" w:name="_Toc96844419"/>
      <w:bookmarkStart w:id="3673" w:name="_Toc100739992"/>
      <w:bookmarkStart w:id="3674" w:name="_Toc129252565"/>
      <w:bookmarkStart w:id="3675" w:name="_Toc144024270"/>
      <w:bookmarkStart w:id="3676" w:name="_Toc148176983"/>
      <w:bookmarkStart w:id="3677" w:name="_Toc151379447"/>
      <w:bookmarkStart w:id="3678" w:name="_Toc151445628"/>
      <w:bookmarkStart w:id="3679" w:name="_Toc160470710"/>
      <w:bookmarkStart w:id="3680" w:name="_Toc164873854"/>
      <w:bookmarkStart w:id="3681" w:name="_Toc180306492"/>
      <w:bookmarkStart w:id="3682" w:name="_Toc195374222"/>
      <w:bookmarkStart w:id="3683" w:name="_Toc211879067"/>
      <w:bookmarkStart w:id="3684" w:name="_Toc218775379"/>
      <w:r w:rsidRPr="0046710E">
        <w:t>6.4.6.2.3</w:t>
      </w:r>
      <w:r w:rsidRPr="0046710E">
        <w:tab/>
        <w:t xml:space="preserve">Type: </w:t>
      </w:r>
      <w:bookmarkEnd w:id="3671"/>
      <w:bookmarkEnd w:id="3672"/>
      <w:bookmarkEnd w:id="3673"/>
      <w:bookmarkEnd w:id="3674"/>
      <w:r w:rsidRPr="0046710E">
        <w:t>TransQualMeasReq</w:t>
      </w:r>
      <w:bookmarkEnd w:id="3675"/>
      <w:bookmarkEnd w:id="3676"/>
      <w:bookmarkEnd w:id="3677"/>
      <w:bookmarkEnd w:id="3678"/>
      <w:bookmarkEnd w:id="3679"/>
      <w:bookmarkEnd w:id="3680"/>
      <w:bookmarkEnd w:id="3681"/>
      <w:bookmarkEnd w:id="3682"/>
      <w:bookmarkEnd w:id="3683"/>
      <w:bookmarkEnd w:id="3684"/>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685" w:name="_Toc96843445"/>
      <w:bookmarkStart w:id="3686" w:name="_Toc96844420"/>
      <w:bookmarkStart w:id="3687" w:name="_Toc100739993"/>
      <w:bookmarkStart w:id="3688" w:name="_Toc129252566"/>
      <w:bookmarkStart w:id="3689" w:name="_Toc144024271"/>
      <w:bookmarkStart w:id="3690" w:name="_Toc148176984"/>
      <w:bookmarkStart w:id="3691" w:name="_Toc151379448"/>
      <w:bookmarkStart w:id="3692" w:name="_Toc151445629"/>
      <w:bookmarkStart w:id="3693" w:name="_Toc160470711"/>
      <w:bookmarkStart w:id="3694" w:name="_Toc164873855"/>
      <w:bookmarkStart w:id="3695" w:name="_Toc180306493"/>
      <w:bookmarkStart w:id="3696" w:name="_Toc195374223"/>
      <w:bookmarkStart w:id="3697" w:name="_Toc211879068"/>
      <w:bookmarkStart w:id="3698" w:name="_Toc96843447"/>
      <w:bookmarkStart w:id="3699" w:name="_Toc96844422"/>
      <w:bookmarkStart w:id="3700" w:name="_Toc100739995"/>
      <w:bookmarkStart w:id="3701" w:name="_Toc129252568"/>
      <w:bookmarkStart w:id="3702" w:name="_Toc218775380"/>
      <w:r w:rsidRPr="0046710E">
        <w:t>6.4.6.2.4</w:t>
      </w:r>
      <w:r w:rsidRPr="0046710E">
        <w:tab/>
        <w:t xml:space="preserve">Type: </w:t>
      </w:r>
      <w:bookmarkEnd w:id="3685"/>
      <w:bookmarkEnd w:id="3686"/>
      <w:bookmarkEnd w:id="3687"/>
      <w:bookmarkEnd w:id="3688"/>
      <w:r w:rsidRPr="0046710E">
        <w:t>TransQualMeasSubscPatch</w:t>
      </w:r>
      <w:bookmarkEnd w:id="3689"/>
      <w:bookmarkEnd w:id="3690"/>
      <w:bookmarkEnd w:id="3691"/>
      <w:bookmarkEnd w:id="3692"/>
      <w:bookmarkEnd w:id="3693"/>
      <w:bookmarkEnd w:id="3694"/>
      <w:bookmarkEnd w:id="3695"/>
      <w:bookmarkEnd w:id="3696"/>
      <w:bookmarkEnd w:id="3697"/>
      <w:bookmarkEnd w:id="3702"/>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703" w:name="_Toc144024272"/>
      <w:bookmarkStart w:id="3704" w:name="_Toc148176985"/>
      <w:bookmarkStart w:id="3705" w:name="_Toc151379449"/>
      <w:bookmarkStart w:id="3706" w:name="_Toc151445630"/>
      <w:bookmarkStart w:id="3707" w:name="_Toc160470712"/>
      <w:bookmarkStart w:id="3708" w:name="_Toc164873856"/>
      <w:bookmarkStart w:id="3709" w:name="_Toc180306494"/>
      <w:bookmarkStart w:id="3710" w:name="_Toc195374224"/>
      <w:bookmarkStart w:id="3711" w:name="_Toc211879069"/>
      <w:bookmarkStart w:id="3712" w:name="_Toc218775381"/>
      <w:r w:rsidRPr="0046710E">
        <w:t>6.4.6.2.5</w:t>
      </w:r>
      <w:r w:rsidRPr="0046710E">
        <w:tab/>
        <w:t>Type: TransQualMeasNotif</w:t>
      </w:r>
      <w:bookmarkEnd w:id="3703"/>
      <w:bookmarkEnd w:id="3704"/>
      <w:bookmarkEnd w:id="3705"/>
      <w:bookmarkEnd w:id="3706"/>
      <w:bookmarkEnd w:id="3707"/>
      <w:bookmarkEnd w:id="3708"/>
      <w:bookmarkEnd w:id="3709"/>
      <w:bookmarkEnd w:id="3710"/>
      <w:bookmarkEnd w:id="3711"/>
      <w:bookmarkEnd w:id="3712"/>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713" w:name="_Toc144024273"/>
      <w:bookmarkStart w:id="3714" w:name="_Toc148176986"/>
      <w:bookmarkStart w:id="3715" w:name="_Toc151379450"/>
      <w:bookmarkStart w:id="3716" w:name="_Toc151445631"/>
      <w:bookmarkStart w:id="3717" w:name="_Toc160470713"/>
      <w:bookmarkStart w:id="3718" w:name="_Toc164873857"/>
      <w:bookmarkStart w:id="3719" w:name="_Toc180306495"/>
      <w:bookmarkStart w:id="3720" w:name="_Toc195374225"/>
      <w:bookmarkStart w:id="3721" w:name="_Toc211879070"/>
      <w:bookmarkStart w:id="3722" w:name="_Toc218775382"/>
      <w:r w:rsidRPr="0046710E">
        <w:t>6.4.6.2.6</w:t>
      </w:r>
      <w:r w:rsidRPr="0046710E">
        <w:tab/>
        <w:t>Type: TransQualMeasReport</w:t>
      </w:r>
      <w:bookmarkEnd w:id="3713"/>
      <w:bookmarkEnd w:id="3714"/>
      <w:bookmarkEnd w:id="3715"/>
      <w:bookmarkEnd w:id="3716"/>
      <w:bookmarkEnd w:id="3717"/>
      <w:bookmarkEnd w:id="3718"/>
      <w:bookmarkEnd w:id="3719"/>
      <w:bookmarkEnd w:id="3720"/>
      <w:bookmarkEnd w:id="3721"/>
      <w:bookmarkEnd w:id="3722"/>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723" w:name="_Toc144024274"/>
      <w:bookmarkStart w:id="3724" w:name="_Toc148176987"/>
      <w:bookmarkStart w:id="3725" w:name="_Toc151379451"/>
      <w:bookmarkStart w:id="3726" w:name="_Toc151445632"/>
      <w:bookmarkStart w:id="3727" w:name="_Toc160470714"/>
      <w:bookmarkStart w:id="3728" w:name="_Toc164873858"/>
      <w:bookmarkStart w:id="3729" w:name="_Toc180306496"/>
      <w:bookmarkStart w:id="3730" w:name="_Toc195374226"/>
      <w:bookmarkStart w:id="3731" w:name="_Toc211879071"/>
      <w:bookmarkStart w:id="3732" w:name="_Toc218775383"/>
      <w:r w:rsidRPr="008A4FCA">
        <w:t>6.4.6.2.7</w:t>
      </w:r>
      <w:r w:rsidRPr="008A4FCA">
        <w:tab/>
        <w:t>Type: TransQualMeasCriteria</w:t>
      </w:r>
      <w:bookmarkEnd w:id="3723"/>
      <w:bookmarkEnd w:id="3724"/>
      <w:bookmarkEnd w:id="3725"/>
      <w:bookmarkEnd w:id="3726"/>
      <w:bookmarkEnd w:id="3727"/>
      <w:bookmarkEnd w:id="3728"/>
      <w:bookmarkEnd w:id="3729"/>
      <w:bookmarkEnd w:id="3730"/>
      <w:bookmarkEnd w:id="3731"/>
      <w:bookmarkEnd w:id="3732"/>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733" w:name="_Toc144024275"/>
      <w:bookmarkStart w:id="3734" w:name="_Toc148176988"/>
      <w:bookmarkStart w:id="3735" w:name="_Toc151379452"/>
      <w:bookmarkStart w:id="3736" w:name="_Toc151445633"/>
      <w:bookmarkStart w:id="3737" w:name="_Toc160470715"/>
      <w:bookmarkStart w:id="3738" w:name="_Toc164873859"/>
      <w:bookmarkStart w:id="3739" w:name="_Toc180306497"/>
      <w:bookmarkStart w:id="3740" w:name="_Toc195374227"/>
      <w:bookmarkStart w:id="3741" w:name="_Toc211879072"/>
      <w:bookmarkStart w:id="3742" w:name="_Toc218775384"/>
      <w:r w:rsidRPr="008A4FCA">
        <w:t>6.4.6.2.8</w:t>
      </w:r>
      <w:r w:rsidRPr="008A4FCA">
        <w:tab/>
        <w:t>Type: TransQualMeasData</w:t>
      </w:r>
      <w:bookmarkEnd w:id="3733"/>
      <w:bookmarkEnd w:id="3734"/>
      <w:bookmarkEnd w:id="3735"/>
      <w:bookmarkEnd w:id="3736"/>
      <w:bookmarkEnd w:id="3737"/>
      <w:bookmarkEnd w:id="3738"/>
      <w:bookmarkEnd w:id="3739"/>
      <w:bookmarkEnd w:id="3740"/>
      <w:bookmarkEnd w:id="3741"/>
      <w:bookmarkEnd w:id="3742"/>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743" w:name="_Toc144024277"/>
      <w:bookmarkStart w:id="3744" w:name="_Toc148176990"/>
      <w:bookmarkStart w:id="3745" w:name="_Toc151379453"/>
      <w:bookmarkStart w:id="3746" w:name="_Toc151445634"/>
      <w:bookmarkStart w:id="3747" w:name="_Toc160470716"/>
      <w:bookmarkStart w:id="3748" w:name="_Toc164873860"/>
      <w:bookmarkStart w:id="3749" w:name="_Toc180306498"/>
      <w:bookmarkStart w:id="3750" w:name="_Toc195374228"/>
      <w:bookmarkStart w:id="3751" w:name="_Toc211879073"/>
      <w:bookmarkStart w:id="3752" w:name="_Toc218775385"/>
      <w:r w:rsidRPr="0046710E">
        <w:t>6.4.6</w:t>
      </w:r>
      <w:r w:rsidRPr="00F6706F">
        <w:t>.2.</w:t>
      </w:r>
      <w:r w:rsidR="00F75055">
        <w:t>9</w:t>
      </w:r>
      <w:r w:rsidRPr="00F6706F">
        <w:tab/>
        <w:t>Type: HistTransQualMeasReports</w:t>
      </w:r>
      <w:bookmarkEnd w:id="3743"/>
      <w:bookmarkEnd w:id="3744"/>
      <w:bookmarkEnd w:id="3745"/>
      <w:bookmarkEnd w:id="3746"/>
      <w:bookmarkEnd w:id="3747"/>
      <w:bookmarkEnd w:id="3748"/>
      <w:bookmarkEnd w:id="3749"/>
      <w:bookmarkEnd w:id="3750"/>
      <w:bookmarkEnd w:id="3751"/>
      <w:bookmarkEnd w:id="3752"/>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753" w:name="_Toc160470717"/>
      <w:bookmarkStart w:id="3754" w:name="_Toc164873861"/>
      <w:bookmarkStart w:id="3755" w:name="_Toc180306499"/>
      <w:bookmarkStart w:id="3756" w:name="_Toc195374229"/>
      <w:bookmarkStart w:id="3757" w:name="_Toc211879074"/>
      <w:bookmarkStart w:id="3758" w:name="_Toc144024278"/>
      <w:bookmarkStart w:id="3759" w:name="_Toc148176991"/>
      <w:bookmarkStart w:id="3760" w:name="_Toc151379454"/>
      <w:bookmarkStart w:id="3761" w:name="_Toc151445635"/>
      <w:bookmarkStart w:id="3762" w:name="_Toc218775386"/>
      <w:r w:rsidRPr="0046710E">
        <w:t>6.4.6</w:t>
      </w:r>
      <w:r w:rsidRPr="00F6706F">
        <w:t>.2.</w:t>
      </w:r>
      <w:r>
        <w:t>10</w:t>
      </w:r>
      <w:r w:rsidRPr="00F6706F">
        <w:tab/>
        <w:t xml:space="preserve">Type: </w:t>
      </w:r>
      <w:r w:rsidRPr="0046710E">
        <w:t>TransQualMeas</w:t>
      </w:r>
      <w:r>
        <w:t>CriteriaSet</w:t>
      </w:r>
      <w:bookmarkEnd w:id="3753"/>
      <w:bookmarkEnd w:id="3754"/>
      <w:bookmarkEnd w:id="3755"/>
      <w:bookmarkEnd w:id="3756"/>
      <w:bookmarkEnd w:id="3757"/>
      <w:bookmarkEnd w:id="3762"/>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763" w:name="_Toc195374230"/>
      <w:bookmarkStart w:id="3764" w:name="_Toc211879075"/>
      <w:bookmarkStart w:id="3765" w:name="_Toc160470718"/>
      <w:bookmarkStart w:id="3766" w:name="_Toc164873862"/>
      <w:bookmarkStart w:id="3767" w:name="_Toc180306500"/>
      <w:bookmarkStart w:id="3768" w:name="_Toc218775387"/>
      <w:r w:rsidRPr="0046710E">
        <w:t>6.4.6</w:t>
      </w:r>
      <w:r w:rsidRPr="00F6706F">
        <w:t>.2.</w:t>
      </w:r>
      <w:r>
        <w:t>11</w:t>
      </w:r>
      <w:r w:rsidRPr="00F6706F">
        <w:tab/>
        <w:t xml:space="preserve">Type: </w:t>
      </w:r>
      <w:r>
        <w:t>Crossflow</w:t>
      </w:r>
      <w:bookmarkEnd w:id="3763"/>
      <w:bookmarkEnd w:id="3764"/>
      <w:bookmarkEnd w:id="3768"/>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3769" w:name="_Toc195374231"/>
      <w:bookmarkStart w:id="3770" w:name="_Toc211879076"/>
      <w:bookmarkStart w:id="3771" w:name="_Toc218775388"/>
      <w:r w:rsidRPr="0046710E">
        <w:t>6.4.6</w:t>
      </w:r>
      <w:r w:rsidRPr="00F6706F">
        <w:t>.2.</w:t>
      </w:r>
      <w:r>
        <w:t>12</w:t>
      </w:r>
      <w:r w:rsidRPr="00F6706F">
        <w:tab/>
        <w:t xml:space="preserve">Type: </w:t>
      </w:r>
      <w:r>
        <w:t>CrossflowInfo</w:t>
      </w:r>
      <w:bookmarkEnd w:id="3769"/>
      <w:bookmarkEnd w:id="3770"/>
      <w:bookmarkEnd w:id="3771"/>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772" w:name="_Toc195374232"/>
      <w:bookmarkStart w:id="3773" w:name="_Toc211879077"/>
      <w:bookmarkStart w:id="3774" w:name="_Toc218775389"/>
      <w:r w:rsidRPr="0046710E">
        <w:t>6.4</w:t>
      </w:r>
      <w:r w:rsidRPr="0046710E">
        <w:rPr>
          <w:lang w:val="en-US"/>
        </w:rPr>
        <w:t>.6.3</w:t>
      </w:r>
      <w:r w:rsidRPr="0046710E">
        <w:rPr>
          <w:lang w:val="en-US"/>
        </w:rPr>
        <w:tab/>
        <w:t>Simple data types and enumerations</w:t>
      </w:r>
      <w:bookmarkEnd w:id="3698"/>
      <w:bookmarkEnd w:id="3699"/>
      <w:bookmarkEnd w:id="3700"/>
      <w:bookmarkEnd w:id="3701"/>
      <w:bookmarkEnd w:id="3758"/>
      <w:bookmarkEnd w:id="3759"/>
      <w:bookmarkEnd w:id="3760"/>
      <w:bookmarkEnd w:id="3761"/>
      <w:bookmarkEnd w:id="3765"/>
      <w:bookmarkEnd w:id="3766"/>
      <w:bookmarkEnd w:id="3767"/>
      <w:bookmarkEnd w:id="3772"/>
      <w:bookmarkEnd w:id="3773"/>
      <w:bookmarkEnd w:id="3774"/>
    </w:p>
    <w:p w14:paraId="48FC3F12" w14:textId="77777777" w:rsidR="0046710E" w:rsidRPr="0046710E" w:rsidRDefault="0046710E" w:rsidP="0046710E">
      <w:pPr>
        <w:pStyle w:val="Heading5"/>
      </w:pPr>
      <w:bookmarkStart w:id="3775" w:name="_Toc96843448"/>
      <w:bookmarkStart w:id="3776" w:name="_Toc96844423"/>
      <w:bookmarkStart w:id="3777" w:name="_Toc100739996"/>
      <w:bookmarkStart w:id="3778" w:name="_Toc129252569"/>
      <w:bookmarkStart w:id="3779" w:name="_Toc144024279"/>
      <w:bookmarkStart w:id="3780" w:name="_Toc148176992"/>
      <w:bookmarkStart w:id="3781" w:name="_Toc151379455"/>
      <w:bookmarkStart w:id="3782" w:name="_Toc151445636"/>
      <w:bookmarkStart w:id="3783" w:name="_Toc160470719"/>
      <w:bookmarkStart w:id="3784" w:name="_Toc164873863"/>
      <w:bookmarkStart w:id="3785" w:name="_Toc180306501"/>
      <w:bookmarkStart w:id="3786" w:name="_Toc195374233"/>
      <w:bookmarkStart w:id="3787" w:name="_Toc211879078"/>
      <w:bookmarkStart w:id="3788" w:name="_Toc218775390"/>
      <w:r w:rsidRPr="0046710E">
        <w:t>6.4.6.3.1</w:t>
      </w:r>
      <w:r w:rsidRPr="0046710E">
        <w:tab/>
        <w:t>Introduction</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789" w:name="_Toc96843449"/>
      <w:bookmarkStart w:id="3790" w:name="_Toc96844424"/>
      <w:bookmarkStart w:id="3791" w:name="_Toc100739997"/>
      <w:bookmarkStart w:id="3792" w:name="_Toc129252570"/>
      <w:bookmarkStart w:id="3793" w:name="_Toc144024280"/>
      <w:bookmarkStart w:id="3794" w:name="_Toc148176993"/>
      <w:bookmarkStart w:id="3795" w:name="_Toc151379456"/>
      <w:bookmarkStart w:id="3796" w:name="_Toc151445637"/>
      <w:bookmarkStart w:id="3797" w:name="_Toc160470720"/>
      <w:bookmarkStart w:id="3798" w:name="_Toc164873864"/>
      <w:bookmarkStart w:id="3799" w:name="_Toc180306502"/>
      <w:bookmarkStart w:id="3800" w:name="_Toc195374234"/>
      <w:bookmarkStart w:id="3801" w:name="_Toc211879079"/>
      <w:bookmarkStart w:id="3802" w:name="_Toc218775391"/>
      <w:r w:rsidRPr="0046710E">
        <w:t>6.4.6.3.2</w:t>
      </w:r>
      <w:r w:rsidRPr="0046710E">
        <w:tab/>
        <w:t>Simple data types</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803" w:name="_Toc144024281"/>
      <w:bookmarkStart w:id="3804" w:name="_Toc148176994"/>
      <w:bookmarkStart w:id="3805" w:name="_Toc151379457"/>
      <w:bookmarkStart w:id="3806" w:name="_Toc151445638"/>
      <w:bookmarkStart w:id="3807" w:name="_Toc160470721"/>
      <w:bookmarkStart w:id="3808" w:name="_Toc164873865"/>
      <w:bookmarkStart w:id="3809" w:name="_Toc180306503"/>
      <w:bookmarkStart w:id="3810" w:name="_Toc195374235"/>
      <w:bookmarkStart w:id="3811" w:name="_Toc211879080"/>
      <w:bookmarkStart w:id="3812" w:name="_Toc96843450"/>
      <w:bookmarkStart w:id="3813" w:name="_Toc96844425"/>
      <w:bookmarkStart w:id="3814" w:name="_Toc100739998"/>
      <w:bookmarkStart w:id="3815" w:name="_Toc129252571"/>
      <w:bookmarkStart w:id="3816" w:name="_Toc218775392"/>
      <w:r w:rsidRPr="00517BFA">
        <w:t>6.4.6.3.3</w:t>
      </w:r>
      <w:r w:rsidRPr="00517BFA">
        <w:tab/>
        <w:t>Enumeration: MeasurementId</w:t>
      </w:r>
      <w:bookmarkEnd w:id="3803"/>
      <w:bookmarkEnd w:id="3804"/>
      <w:bookmarkEnd w:id="3805"/>
      <w:bookmarkEnd w:id="3806"/>
      <w:bookmarkEnd w:id="3807"/>
      <w:bookmarkEnd w:id="3808"/>
      <w:bookmarkEnd w:id="3809"/>
      <w:bookmarkEnd w:id="3810"/>
      <w:bookmarkEnd w:id="3811"/>
      <w:bookmarkEnd w:id="3816"/>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817" w:name="_Toc144024282"/>
      <w:bookmarkStart w:id="3818" w:name="_Toc148176995"/>
      <w:bookmarkStart w:id="3819" w:name="_Toc151379458"/>
      <w:bookmarkStart w:id="3820" w:name="_Toc151445639"/>
      <w:bookmarkStart w:id="3821" w:name="_Toc160470722"/>
      <w:bookmarkStart w:id="3822" w:name="_Toc164873866"/>
      <w:bookmarkStart w:id="3823" w:name="_Toc180306504"/>
      <w:bookmarkStart w:id="3824" w:name="_Toc195374236"/>
      <w:bookmarkStart w:id="3825" w:name="_Toc211879081"/>
      <w:bookmarkStart w:id="3826" w:name="_Toc218775393"/>
      <w:r w:rsidRPr="00517BFA">
        <w:t>6.4.6.3.4</w:t>
      </w:r>
      <w:r w:rsidRPr="00517BFA">
        <w:tab/>
        <w:t xml:space="preserve">Enumeration: </w:t>
      </w:r>
      <w:r w:rsidRPr="00517BFA">
        <w:rPr>
          <w:noProof/>
        </w:rPr>
        <w:t>RepGranularity</w:t>
      </w:r>
      <w:bookmarkEnd w:id="3817"/>
      <w:bookmarkEnd w:id="3818"/>
      <w:bookmarkEnd w:id="3819"/>
      <w:bookmarkEnd w:id="3820"/>
      <w:bookmarkEnd w:id="3821"/>
      <w:bookmarkEnd w:id="3822"/>
      <w:bookmarkEnd w:id="3823"/>
      <w:bookmarkEnd w:id="3824"/>
      <w:bookmarkEnd w:id="3825"/>
      <w:bookmarkEnd w:id="3826"/>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827" w:name="_Toc195374237"/>
      <w:bookmarkStart w:id="3828" w:name="_Toc211879082"/>
      <w:bookmarkStart w:id="3829" w:name="_Toc144024283"/>
      <w:bookmarkStart w:id="3830" w:name="_Toc148176996"/>
      <w:bookmarkStart w:id="3831" w:name="_Toc151379459"/>
      <w:bookmarkStart w:id="3832" w:name="_Toc151445640"/>
      <w:bookmarkStart w:id="3833" w:name="_Toc160470723"/>
      <w:bookmarkStart w:id="3834" w:name="_Toc164873867"/>
      <w:bookmarkStart w:id="3835" w:name="_Toc180306505"/>
      <w:bookmarkStart w:id="3836" w:name="_Toc218775394"/>
      <w:r w:rsidRPr="00517BFA">
        <w:t>6.4.6.3.</w:t>
      </w:r>
      <w:r>
        <w:t>5</w:t>
      </w:r>
      <w:r w:rsidRPr="00517BFA">
        <w:tab/>
        <w:t xml:space="preserve">Enumeration: </w:t>
      </w:r>
      <w:r>
        <w:rPr>
          <w:noProof/>
        </w:rPr>
        <w:t>FlowDirection</w:t>
      </w:r>
      <w:bookmarkEnd w:id="3827"/>
      <w:bookmarkEnd w:id="3828"/>
      <w:bookmarkEnd w:id="3836"/>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837" w:name="_Toc195374238"/>
      <w:bookmarkStart w:id="3838" w:name="_Toc211879083"/>
      <w:bookmarkStart w:id="3839" w:name="_Toc218775395"/>
      <w:r w:rsidRPr="0046710E">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812"/>
      <w:bookmarkEnd w:id="3813"/>
      <w:bookmarkEnd w:id="3814"/>
      <w:bookmarkEnd w:id="3815"/>
      <w:bookmarkEnd w:id="3829"/>
      <w:bookmarkEnd w:id="3830"/>
      <w:bookmarkEnd w:id="3831"/>
      <w:bookmarkEnd w:id="3832"/>
      <w:bookmarkEnd w:id="3833"/>
      <w:bookmarkEnd w:id="3834"/>
      <w:bookmarkEnd w:id="3835"/>
      <w:bookmarkEnd w:id="3837"/>
      <w:bookmarkEnd w:id="3838"/>
      <w:bookmarkEnd w:id="3839"/>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840" w:name="_Toc96843451"/>
      <w:bookmarkStart w:id="3841" w:name="_Toc96844426"/>
      <w:bookmarkStart w:id="3842" w:name="_Toc100739999"/>
      <w:bookmarkStart w:id="3843" w:name="_Toc129252572"/>
      <w:bookmarkStart w:id="3844" w:name="_Toc144024284"/>
      <w:bookmarkStart w:id="3845" w:name="_Toc148176997"/>
      <w:bookmarkStart w:id="3846" w:name="_Toc151379460"/>
      <w:bookmarkStart w:id="3847" w:name="_Toc151445641"/>
      <w:bookmarkStart w:id="3848" w:name="_Toc160470724"/>
      <w:bookmarkStart w:id="3849" w:name="_Toc164873868"/>
      <w:bookmarkStart w:id="3850" w:name="_Toc180306506"/>
      <w:bookmarkStart w:id="3851" w:name="_Toc195374239"/>
      <w:bookmarkStart w:id="3852" w:name="_Toc211879084"/>
      <w:bookmarkStart w:id="3853" w:name="_Toc218775396"/>
      <w:r w:rsidRPr="0046710E">
        <w:t>6.4.6.5</w:t>
      </w:r>
      <w:r w:rsidRPr="0046710E">
        <w:tab/>
        <w:t>Binary data</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2941F090" w14:textId="77777777" w:rsidR="0046710E" w:rsidRPr="0046710E" w:rsidRDefault="0046710E" w:rsidP="0046710E">
      <w:pPr>
        <w:pStyle w:val="Heading5"/>
      </w:pPr>
      <w:bookmarkStart w:id="3854" w:name="_Toc96843452"/>
      <w:bookmarkStart w:id="3855" w:name="_Toc96844427"/>
      <w:bookmarkStart w:id="3856" w:name="_Toc100740000"/>
      <w:bookmarkStart w:id="3857" w:name="_Toc129252573"/>
      <w:bookmarkStart w:id="3858" w:name="_Toc144024285"/>
      <w:bookmarkStart w:id="3859" w:name="_Toc148176998"/>
      <w:bookmarkStart w:id="3860" w:name="_Toc151379461"/>
      <w:bookmarkStart w:id="3861" w:name="_Toc151445642"/>
      <w:bookmarkStart w:id="3862" w:name="_Toc160470725"/>
      <w:bookmarkStart w:id="3863" w:name="_Toc164873869"/>
      <w:bookmarkStart w:id="3864" w:name="_Toc180306507"/>
      <w:bookmarkStart w:id="3865" w:name="_Toc195374240"/>
      <w:bookmarkStart w:id="3866" w:name="_Toc211879085"/>
      <w:bookmarkStart w:id="3867" w:name="_Toc218775397"/>
      <w:r w:rsidRPr="0046710E">
        <w:t>6.4.6.5.1</w:t>
      </w:r>
      <w:r w:rsidRPr="0046710E">
        <w:tab/>
        <w:t>Binary Data Types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868" w:name="_Toc144024286"/>
      <w:bookmarkStart w:id="3869" w:name="_Toc148176999"/>
      <w:bookmarkStart w:id="3870" w:name="_Toc151379462"/>
      <w:bookmarkStart w:id="3871" w:name="_Toc151445643"/>
      <w:bookmarkStart w:id="3872" w:name="_Toc160470726"/>
      <w:bookmarkStart w:id="3873" w:name="_Toc164873870"/>
      <w:bookmarkStart w:id="3874" w:name="_Toc180306508"/>
      <w:bookmarkStart w:id="3875" w:name="_Toc195374241"/>
      <w:bookmarkStart w:id="3876" w:name="_Toc211879086"/>
      <w:bookmarkStart w:id="3877" w:name="_Toc218775398"/>
      <w:r w:rsidRPr="008874EC">
        <w:t>6.4.7</w:t>
      </w:r>
      <w:r w:rsidRPr="008874EC">
        <w:tab/>
        <w:t>Error Handling</w:t>
      </w:r>
      <w:bookmarkEnd w:id="3609"/>
      <w:bookmarkEnd w:id="3610"/>
      <w:bookmarkEnd w:id="3611"/>
      <w:bookmarkEnd w:id="3612"/>
      <w:bookmarkEnd w:id="3868"/>
      <w:bookmarkEnd w:id="3869"/>
      <w:bookmarkEnd w:id="3870"/>
      <w:bookmarkEnd w:id="3871"/>
      <w:bookmarkEnd w:id="3872"/>
      <w:bookmarkEnd w:id="3873"/>
      <w:bookmarkEnd w:id="3874"/>
      <w:bookmarkEnd w:id="3875"/>
      <w:bookmarkEnd w:id="3876"/>
      <w:bookmarkEnd w:id="3877"/>
    </w:p>
    <w:p w14:paraId="516A9B7C" w14:textId="77777777" w:rsidR="008874EC" w:rsidRPr="008874EC" w:rsidRDefault="008874EC" w:rsidP="008874EC">
      <w:pPr>
        <w:pStyle w:val="Heading4"/>
      </w:pPr>
      <w:bookmarkStart w:id="3878" w:name="_Toc96843454"/>
      <w:bookmarkStart w:id="3879" w:name="_Toc96844429"/>
      <w:bookmarkStart w:id="3880" w:name="_Toc100740002"/>
      <w:bookmarkStart w:id="3881" w:name="_Toc129252575"/>
      <w:bookmarkStart w:id="3882" w:name="_Toc144024287"/>
      <w:bookmarkStart w:id="3883" w:name="_Toc148177000"/>
      <w:bookmarkStart w:id="3884" w:name="_Toc151379463"/>
      <w:bookmarkStart w:id="3885" w:name="_Toc151445644"/>
      <w:bookmarkStart w:id="3886" w:name="_Toc160470727"/>
      <w:bookmarkStart w:id="3887" w:name="_Toc164873871"/>
      <w:bookmarkStart w:id="3888" w:name="_Toc180306509"/>
      <w:bookmarkStart w:id="3889" w:name="_Toc195374242"/>
      <w:bookmarkStart w:id="3890" w:name="_Toc211879087"/>
      <w:bookmarkStart w:id="3891" w:name="_Toc218775399"/>
      <w:r w:rsidRPr="008874EC">
        <w:t>6.4.7.1</w:t>
      </w:r>
      <w:r w:rsidRPr="008874EC">
        <w:tab/>
        <w:t>General</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3892" w:name="_Toc96843455"/>
      <w:bookmarkStart w:id="3893" w:name="_Toc96844430"/>
      <w:bookmarkStart w:id="3894" w:name="_Toc100740003"/>
      <w:bookmarkStart w:id="3895" w:name="_Toc129252576"/>
      <w:bookmarkStart w:id="3896" w:name="_Toc144024288"/>
      <w:bookmarkStart w:id="3897" w:name="_Toc148177001"/>
      <w:bookmarkStart w:id="3898" w:name="_Toc151379464"/>
      <w:bookmarkStart w:id="3899" w:name="_Toc151445645"/>
      <w:bookmarkStart w:id="3900" w:name="_Toc160470728"/>
      <w:bookmarkStart w:id="3901" w:name="_Toc164873872"/>
      <w:bookmarkStart w:id="3902" w:name="_Toc180306510"/>
      <w:bookmarkStart w:id="3903" w:name="_Toc195374243"/>
      <w:bookmarkStart w:id="3904" w:name="_Toc211879088"/>
      <w:bookmarkStart w:id="3905" w:name="_Toc218775400"/>
      <w:r w:rsidRPr="008874EC">
        <w:t>6.4.7.2</w:t>
      </w:r>
      <w:r w:rsidRPr="008874EC">
        <w:tab/>
        <w:t>Protocol Errors</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3906" w:name="_Toc96843456"/>
      <w:bookmarkStart w:id="3907" w:name="_Toc96844431"/>
      <w:bookmarkStart w:id="3908" w:name="_Toc100740004"/>
      <w:bookmarkStart w:id="3909" w:name="_Toc129252577"/>
      <w:bookmarkStart w:id="3910" w:name="_Toc144024289"/>
      <w:bookmarkStart w:id="3911" w:name="_Toc148177002"/>
      <w:bookmarkStart w:id="3912" w:name="_Toc151379465"/>
      <w:bookmarkStart w:id="3913" w:name="_Toc151445646"/>
      <w:bookmarkStart w:id="3914" w:name="_Toc160470729"/>
      <w:bookmarkStart w:id="3915" w:name="_Toc164873873"/>
      <w:bookmarkStart w:id="3916" w:name="_Toc180306511"/>
      <w:bookmarkStart w:id="3917" w:name="_Toc195374244"/>
      <w:bookmarkStart w:id="3918" w:name="_Toc211879089"/>
      <w:bookmarkStart w:id="3919" w:name="_Toc218775401"/>
      <w:r w:rsidRPr="008874EC">
        <w:t>6.4.7.3</w:t>
      </w:r>
      <w:r w:rsidRPr="008874EC">
        <w:tab/>
        <w:t>Application Errors</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920" w:name="_Toc96843457"/>
      <w:bookmarkStart w:id="3921" w:name="_Toc96844432"/>
      <w:bookmarkStart w:id="3922" w:name="_Toc100740005"/>
      <w:bookmarkStart w:id="3923" w:name="_Toc129252578"/>
      <w:bookmarkStart w:id="3924" w:name="_Toc144024290"/>
      <w:bookmarkStart w:id="3925" w:name="_Toc148177003"/>
      <w:bookmarkStart w:id="3926" w:name="_Toc151379466"/>
      <w:bookmarkStart w:id="3927" w:name="_Toc151445647"/>
      <w:bookmarkStart w:id="3928" w:name="_Toc160470730"/>
      <w:bookmarkStart w:id="3929" w:name="_Toc164873874"/>
      <w:bookmarkStart w:id="3930" w:name="_Toc180306512"/>
      <w:bookmarkStart w:id="3931" w:name="_Toc195374245"/>
      <w:bookmarkStart w:id="3932" w:name="_Toc211879090"/>
      <w:bookmarkStart w:id="3933" w:name="_Toc218775402"/>
      <w:r w:rsidRPr="008874EC">
        <w:t>6.4.8</w:t>
      </w:r>
      <w:r w:rsidRPr="008874EC">
        <w:rPr>
          <w:lang w:eastAsia="zh-CN"/>
        </w:rPr>
        <w:tab/>
        <w:t>Feature negotiation</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3934"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3934"/>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935" w:name="_Toc96843458"/>
      <w:bookmarkStart w:id="3936" w:name="_Toc96844433"/>
      <w:bookmarkStart w:id="3937" w:name="_Toc100740006"/>
      <w:bookmarkStart w:id="3938" w:name="_Toc129252579"/>
      <w:bookmarkStart w:id="3939" w:name="_Toc144024291"/>
      <w:bookmarkStart w:id="3940" w:name="_Toc148177004"/>
      <w:bookmarkStart w:id="3941" w:name="_Toc151379467"/>
      <w:bookmarkStart w:id="3942" w:name="_Toc151445648"/>
      <w:bookmarkStart w:id="3943" w:name="_Toc160470731"/>
      <w:bookmarkStart w:id="3944" w:name="_Toc164873875"/>
      <w:bookmarkStart w:id="3945" w:name="_Toc180306513"/>
      <w:bookmarkStart w:id="3946" w:name="_Toc195374246"/>
      <w:bookmarkStart w:id="3947" w:name="_Toc211879091"/>
      <w:bookmarkStart w:id="3948" w:name="_Toc218775403"/>
      <w:r w:rsidRPr="008874EC">
        <w:t>6.4.9</w:t>
      </w:r>
      <w:r w:rsidRPr="008874EC">
        <w:tab/>
        <w:t>Security</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3949" w:name="_Toc148177005"/>
      <w:bookmarkStart w:id="3950" w:name="_Toc151379468"/>
      <w:bookmarkStart w:id="3951" w:name="_Toc151445649"/>
      <w:bookmarkStart w:id="3952" w:name="_Toc160470732"/>
      <w:bookmarkStart w:id="3953" w:name="_Toc164873876"/>
      <w:bookmarkStart w:id="3954" w:name="_Toc180306514"/>
      <w:bookmarkStart w:id="3955" w:name="_Toc195374247"/>
      <w:bookmarkStart w:id="3956" w:name="_Toc211879092"/>
      <w:bookmarkStart w:id="3957" w:name="_Toc218775404"/>
      <w:r w:rsidRPr="000E1D0D">
        <w:rPr>
          <w:noProof/>
          <w:lang w:eastAsia="zh-CN"/>
        </w:rPr>
        <w:t>6.5</w:t>
      </w:r>
      <w:r w:rsidRPr="000E1D0D">
        <w:tab/>
        <w:t xml:space="preserve">SDD_PolicyConfiguration </w:t>
      </w:r>
      <w:r w:rsidR="00432CA8">
        <w:t xml:space="preserve">Service </w:t>
      </w:r>
      <w:r w:rsidRPr="000E1D0D">
        <w:t>API</w:t>
      </w:r>
      <w:bookmarkEnd w:id="3949"/>
      <w:bookmarkEnd w:id="3950"/>
      <w:bookmarkEnd w:id="3951"/>
      <w:bookmarkEnd w:id="3952"/>
      <w:bookmarkEnd w:id="3953"/>
      <w:bookmarkEnd w:id="3954"/>
      <w:bookmarkEnd w:id="3955"/>
      <w:bookmarkEnd w:id="3956"/>
      <w:bookmarkEnd w:id="3957"/>
    </w:p>
    <w:p w14:paraId="3BBBF06E" w14:textId="77777777" w:rsidR="00A96052" w:rsidRPr="000E1D0D" w:rsidRDefault="00A96052" w:rsidP="00A96052">
      <w:pPr>
        <w:pStyle w:val="Heading3"/>
      </w:pPr>
      <w:bookmarkStart w:id="3958" w:name="_Toc148177006"/>
      <w:bookmarkStart w:id="3959" w:name="_Toc151379469"/>
      <w:bookmarkStart w:id="3960" w:name="_Toc151445650"/>
      <w:bookmarkStart w:id="3961" w:name="_Toc160470733"/>
      <w:bookmarkStart w:id="3962" w:name="_Toc164873877"/>
      <w:bookmarkStart w:id="3963" w:name="_Toc180306515"/>
      <w:bookmarkStart w:id="3964" w:name="_Toc195374248"/>
      <w:bookmarkStart w:id="3965" w:name="_Toc211879093"/>
      <w:bookmarkStart w:id="3966" w:name="_Toc218775405"/>
      <w:r w:rsidRPr="000E1D0D">
        <w:rPr>
          <w:noProof/>
          <w:lang w:eastAsia="zh-CN"/>
        </w:rPr>
        <w:t>6.5</w:t>
      </w:r>
      <w:r w:rsidRPr="000E1D0D">
        <w:t>.1</w:t>
      </w:r>
      <w:r w:rsidRPr="000E1D0D">
        <w:tab/>
        <w:t>Introduction</w:t>
      </w:r>
      <w:bookmarkEnd w:id="3958"/>
      <w:bookmarkEnd w:id="3959"/>
      <w:bookmarkEnd w:id="3960"/>
      <w:bookmarkEnd w:id="3961"/>
      <w:bookmarkEnd w:id="3962"/>
      <w:bookmarkEnd w:id="3963"/>
      <w:bookmarkEnd w:id="3964"/>
      <w:bookmarkEnd w:id="3965"/>
      <w:bookmarkEnd w:id="3966"/>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967" w:name="_Toc148177007"/>
      <w:bookmarkStart w:id="3968" w:name="_Toc151379470"/>
      <w:bookmarkStart w:id="3969" w:name="_Toc151445651"/>
      <w:bookmarkStart w:id="3970" w:name="_Toc160470734"/>
      <w:bookmarkStart w:id="3971" w:name="_Toc164873878"/>
      <w:bookmarkStart w:id="3972" w:name="_Toc180306516"/>
      <w:bookmarkStart w:id="3973" w:name="_Toc195374249"/>
      <w:bookmarkStart w:id="3974" w:name="_Toc211879094"/>
      <w:bookmarkStart w:id="3975" w:name="_Toc218775406"/>
      <w:r w:rsidRPr="000E1D0D">
        <w:rPr>
          <w:noProof/>
          <w:lang w:eastAsia="zh-CN"/>
        </w:rPr>
        <w:t>6.5</w:t>
      </w:r>
      <w:r w:rsidRPr="000E1D0D">
        <w:t>.2</w:t>
      </w:r>
      <w:r w:rsidRPr="000E1D0D">
        <w:tab/>
        <w:t>Usage of HTTP</w:t>
      </w:r>
      <w:bookmarkEnd w:id="3967"/>
      <w:bookmarkEnd w:id="3968"/>
      <w:bookmarkEnd w:id="3969"/>
      <w:bookmarkEnd w:id="3970"/>
      <w:bookmarkEnd w:id="3971"/>
      <w:bookmarkEnd w:id="3972"/>
      <w:bookmarkEnd w:id="3973"/>
      <w:bookmarkEnd w:id="3974"/>
      <w:bookmarkEnd w:id="3975"/>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3976" w:name="_Toc148177008"/>
      <w:bookmarkStart w:id="3977" w:name="_Toc151379471"/>
      <w:bookmarkStart w:id="3978" w:name="_Toc151445652"/>
      <w:bookmarkStart w:id="3979" w:name="_Toc160470735"/>
      <w:bookmarkStart w:id="3980" w:name="_Toc164873879"/>
      <w:bookmarkStart w:id="3981" w:name="_Toc180306517"/>
      <w:bookmarkStart w:id="3982" w:name="_Toc195374250"/>
      <w:bookmarkStart w:id="3983" w:name="_Toc211879095"/>
      <w:bookmarkStart w:id="3984" w:name="_Toc218775407"/>
      <w:r w:rsidRPr="000E1D0D">
        <w:rPr>
          <w:noProof/>
          <w:lang w:eastAsia="zh-CN"/>
        </w:rPr>
        <w:t>6.5</w:t>
      </w:r>
      <w:r w:rsidRPr="000E1D0D">
        <w:t>.3</w:t>
      </w:r>
      <w:r w:rsidRPr="000E1D0D">
        <w:tab/>
        <w:t>Resources</w:t>
      </w:r>
      <w:bookmarkEnd w:id="3976"/>
      <w:bookmarkEnd w:id="3977"/>
      <w:bookmarkEnd w:id="3978"/>
      <w:bookmarkEnd w:id="3979"/>
      <w:bookmarkEnd w:id="3980"/>
      <w:bookmarkEnd w:id="3981"/>
      <w:bookmarkEnd w:id="3982"/>
      <w:bookmarkEnd w:id="3983"/>
      <w:bookmarkEnd w:id="3984"/>
    </w:p>
    <w:p w14:paraId="2A94194D" w14:textId="77777777" w:rsidR="00A96052" w:rsidRPr="000E1D0D" w:rsidRDefault="00A96052" w:rsidP="00A96052">
      <w:pPr>
        <w:pStyle w:val="Heading4"/>
      </w:pPr>
      <w:bookmarkStart w:id="3985" w:name="_Toc148177009"/>
      <w:bookmarkStart w:id="3986" w:name="_Toc151379472"/>
      <w:bookmarkStart w:id="3987" w:name="_Toc151445653"/>
      <w:bookmarkStart w:id="3988" w:name="_Toc160470736"/>
      <w:bookmarkStart w:id="3989" w:name="_Toc164873880"/>
      <w:bookmarkStart w:id="3990" w:name="_Toc180306518"/>
      <w:bookmarkStart w:id="3991" w:name="_Toc195374251"/>
      <w:bookmarkStart w:id="3992" w:name="_Toc211879096"/>
      <w:bookmarkStart w:id="3993" w:name="_Toc218775408"/>
      <w:r w:rsidRPr="000E1D0D">
        <w:rPr>
          <w:noProof/>
          <w:lang w:eastAsia="zh-CN"/>
        </w:rPr>
        <w:t>6.5</w:t>
      </w:r>
      <w:r w:rsidRPr="000E1D0D">
        <w:t>.3.1</w:t>
      </w:r>
      <w:r w:rsidRPr="000E1D0D">
        <w:tab/>
        <w:t>Overview</w:t>
      </w:r>
      <w:bookmarkEnd w:id="3985"/>
      <w:bookmarkEnd w:id="3986"/>
      <w:bookmarkEnd w:id="3987"/>
      <w:bookmarkEnd w:id="3988"/>
      <w:bookmarkEnd w:id="3989"/>
      <w:bookmarkEnd w:id="3990"/>
      <w:bookmarkEnd w:id="3991"/>
      <w:bookmarkEnd w:id="3992"/>
      <w:bookmarkEnd w:id="3993"/>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pt;height:168pt" o:ole="">
            <v:imagedata r:id="rId93" o:title=""/>
          </v:shape>
          <o:OLEObject Type="Embed" ProgID="Word.Document.8" ShapeID="_x0000_i1067" DrawAspect="Content" ObjectID="_1829388598"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994" w:name="_Toc148177010"/>
      <w:bookmarkStart w:id="3995" w:name="_Toc151379473"/>
      <w:bookmarkStart w:id="3996" w:name="_Toc151445654"/>
      <w:bookmarkStart w:id="3997" w:name="_Toc160470737"/>
      <w:bookmarkStart w:id="3998" w:name="_Toc164873881"/>
      <w:bookmarkStart w:id="3999" w:name="_Toc180306519"/>
      <w:bookmarkStart w:id="4000" w:name="_Toc195374252"/>
      <w:bookmarkStart w:id="4001" w:name="_Toc211879097"/>
      <w:bookmarkStart w:id="4002" w:name="_Toc218775409"/>
      <w:r w:rsidRPr="000E1D0D">
        <w:rPr>
          <w:noProof/>
          <w:lang w:eastAsia="zh-CN"/>
        </w:rPr>
        <w:t>6.5</w:t>
      </w:r>
      <w:r w:rsidRPr="000E1D0D">
        <w:t>.3.2</w:t>
      </w:r>
      <w:r w:rsidRPr="000E1D0D">
        <w:tab/>
        <w:t>Resource: Policy Configurations</w:t>
      </w:r>
      <w:bookmarkEnd w:id="3994"/>
      <w:bookmarkEnd w:id="3995"/>
      <w:bookmarkEnd w:id="3996"/>
      <w:bookmarkEnd w:id="3997"/>
      <w:bookmarkEnd w:id="3998"/>
      <w:bookmarkEnd w:id="3999"/>
      <w:bookmarkEnd w:id="4000"/>
      <w:bookmarkEnd w:id="4001"/>
      <w:bookmarkEnd w:id="4002"/>
    </w:p>
    <w:p w14:paraId="4ACBE09A" w14:textId="77777777" w:rsidR="00A96052" w:rsidRPr="000E1D0D" w:rsidRDefault="00A96052" w:rsidP="00A96052">
      <w:pPr>
        <w:pStyle w:val="Heading5"/>
      </w:pPr>
      <w:bookmarkStart w:id="4003" w:name="_Toc148177011"/>
      <w:bookmarkStart w:id="4004" w:name="_Toc151379474"/>
      <w:bookmarkStart w:id="4005" w:name="_Toc151445655"/>
      <w:bookmarkStart w:id="4006" w:name="_Toc160470738"/>
      <w:bookmarkStart w:id="4007" w:name="_Toc164873882"/>
      <w:bookmarkStart w:id="4008" w:name="_Toc180306520"/>
      <w:bookmarkStart w:id="4009" w:name="_Toc195374253"/>
      <w:bookmarkStart w:id="4010" w:name="_Toc211879098"/>
      <w:bookmarkStart w:id="4011" w:name="_Toc218775410"/>
      <w:r w:rsidRPr="000E1D0D">
        <w:rPr>
          <w:noProof/>
          <w:lang w:eastAsia="zh-CN"/>
        </w:rPr>
        <w:t>6.5</w:t>
      </w:r>
      <w:r w:rsidRPr="000E1D0D">
        <w:t>.3.2.1</w:t>
      </w:r>
      <w:r w:rsidRPr="000E1D0D">
        <w:tab/>
        <w:t>Description</w:t>
      </w:r>
      <w:bookmarkEnd w:id="4003"/>
      <w:bookmarkEnd w:id="4004"/>
      <w:bookmarkEnd w:id="4005"/>
      <w:bookmarkEnd w:id="4006"/>
      <w:bookmarkEnd w:id="4007"/>
      <w:bookmarkEnd w:id="4008"/>
      <w:bookmarkEnd w:id="4009"/>
      <w:bookmarkEnd w:id="4010"/>
      <w:bookmarkEnd w:id="4011"/>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4012" w:name="_Toc148177012"/>
      <w:bookmarkStart w:id="4013" w:name="_Toc151379475"/>
      <w:bookmarkStart w:id="4014" w:name="_Toc151445656"/>
      <w:bookmarkStart w:id="4015" w:name="_Toc160470739"/>
      <w:bookmarkStart w:id="4016" w:name="_Toc164873883"/>
      <w:bookmarkStart w:id="4017" w:name="_Toc180306521"/>
      <w:bookmarkStart w:id="4018" w:name="_Toc195374254"/>
      <w:bookmarkStart w:id="4019" w:name="_Toc211879099"/>
      <w:bookmarkStart w:id="4020" w:name="_Toc218775411"/>
      <w:r w:rsidRPr="000E1D0D">
        <w:rPr>
          <w:noProof/>
          <w:lang w:eastAsia="zh-CN"/>
        </w:rPr>
        <w:t>6.5</w:t>
      </w:r>
      <w:r w:rsidRPr="000E1D0D">
        <w:t>.3.2.2</w:t>
      </w:r>
      <w:r w:rsidRPr="000E1D0D">
        <w:tab/>
        <w:t>Resource Definition</w:t>
      </w:r>
      <w:bookmarkEnd w:id="4012"/>
      <w:bookmarkEnd w:id="4013"/>
      <w:bookmarkEnd w:id="4014"/>
      <w:bookmarkEnd w:id="4015"/>
      <w:bookmarkEnd w:id="4016"/>
      <w:bookmarkEnd w:id="4017"/>
      <w:bookmarkEnd w:id="4018"/>
      <w:bookmarkEnd w:id="4019"/>
      <w:bookmarkEnd w:id="4020"/>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4021" w:name="_Toc148177013"/>
      <w:bookmarkStart w:id="4022" w:name="_Toc151379476"/>
      <w:bookmarkStart w:id="4023" w:name="_Toc151445657"/>
      <w:bookmarkStart w:id="4024" w:name="_Toc160470740"/>
      <w:bookmarkStart w:id="4025" w:name="_Toc164873884"/>
      <w:bookmarkStart w:id="4026" w:name="_Toc180306522"/>
      <w:bookmarkStart w:id="4027" w:name="_Toc195374255"/>
      <w:bookmarkStart w:id="4028" w:name="_Toc211879100"/>
      <w:bookmarkStart w:id="4029" w:name="_Toc218775412"/>
      <w:r w:rsidRPr="000E1D0D">
        <w:rPr>
          <w:noProof/>
          <w:lang w:eastAsia="zh-CN"/>
        </w:rPr>
        <w:t>6.5</w:t>
      </w:r>
      <w:r w:rsidRPr="000E1D0D">
        <w:t>.3.2.3</w:t>
      </w:r>
      <w:r w:rsidRPr="000E1D0D">
        <w:tab/>
        <w:t>Resource Standard Methods</w:t>
      </w:r>
      <w:bookmarkEnd w:id="4021"/>
      <w:bookmarkEnd w:id="4022"/>
      <w:bookmarkEnd w:id="4023"/>
      <w:bookmarkEnd w:id="4024"/>
      <w:bookmarkEnd w:id="4025"/>
      <w:bookmarkEnd w:id="4026"/>
      <w:bookmarkEnd w:id="4027"/>
      <w:bookmarkEnd w:id="4028"/>
      <w:bookmarkEnd w:id="4029"/>
    </w:p>
    <w:p w14:paraId="59C6949F" w14:textId="77777777" w:rsidR="00A96052" w:rsidRPr="000E1D0D" w:rsidRDefault="00A96052" w:rsidP="0052668D">
      <w:pPr>
        <w:pStyle w:val="H6"/>
        <w:rPr>
          <w:rFonts w:eastAsia="SimSun"/>
        </w:rPr>
      </w:pPr>
      <w:bookmarkStart w:id="4030" w:name="_Toc148177014"/>
      <w:bookmarkStart w:id="4031" w:name="_Toc151379477"/>
      <w:bookmarkStart w:id="4032" w:name="_Toc151445658"/>
      <w:bookmarkStart w:id="4033" w:name="_Toc160470741"/>
      <w:bookmarkStart w:id="4034" w:name="_Toc164873885"/>
      <w:bookmarkStart w:id="4035" w:name="_Toc180306523"/>
      <w:r w:rsidRPr="000E1D0D">
        <w:rPr>
          <w:noProof/>
          <w:lang w:eastAsia="zh-CN"/>
        </w:rPr>
        <w:t>6.5</w:t>
      </w:r>
      <w:r w:rsidRPr="000E1D0D">
        <w:rPr>
          <w:rFonts w:eastAsia="SimSun"/>
        </w:rPr>
        <w:t>.3.2.3.1</w:t>
      </w:r>
      <w:r w:rsidRPr="000E1D0D">
        <w:rPr>
          <w:rFonts w:eastAsia="SimSun"/>
        </w:rPr>
        <w:tab/>
        <w:t>POST</w:t>
      </w:r>
      <w:bookmarkEnd w:id="4030"/>
      <w:bookmarkEnd w:id="4031"/>
      <w:bookmarkEnd w:id="4032"/>
      <w:bookmarkEnd w:id="4033"/>
      <w:bookmarkEnd w:id="4034"/>
      <w:bookmarkEnd w:id="4035"/>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4036" w:name="_Toc148177015"/>
      <w:bookmarkStart w:id="4037" w:name="_Toc151379478"/>
      <w:bookmarkStart w:id="4038" w:name="_Toc151445659"/>
      <w:bookmarkStart w:id="4039" w:name="_Toc160470742"/>
      <w:bookmarkStart w:id="4040" w:name="_Toc164873886"/>
      <w:bookmarkStart w:id="4041" w:name="_Toc180306524"/>
      <w:bookmarkStart w:id="4042" w:name="_Toc195374256"/>
      <w:bookmarkStart w:id="4043" w:name="_Toc211879101"/>
      <w:bookmarkStart w:id="4044" w:name="_Toc218775413"/>
      <w:r w:rsidRPr="000E1D0D">
        <w:rPr>
          <w:noProof/>
          <w:lang w:eastAsia="zh-CN"/>
        </w:rPr>
        <w:t>6.5</w:t>
      </w:r>
      <w:r w:rsidRPr="000E1D0D">
        <w:t>.3.2.4</w:t>
      </w:r>
      <w:r w:rsidRPr="000E1D0D">
        <w:tab/>
        <w:t>Resource Custom Operations</w:t>
      </w:r>
      <w:bookmarkEnd w:id="4036"/>
      <w:bookmarkEnd w:id="4037"/>
      <w:bookmarkEnd w:id="4038"/>
      <w:bookmarkEnd w:id="4039"/>
      <w:bookmarkEnd w:id="4040"/>
      <w:bookmarkEnd w:id="4041"/>
      <w:bookmarkEnd w:id="4042"/>
      <w:bookmarkEnd w:id="4043"/>
      <w:bookmarkEnd w:id="4044"/>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4045" w:name="_Toc148177016"/>
      <w:bookmarkStart w:id="4046" w:name="_Toc151379479"/>
      <w:bookmarkStart w:id="4047" w:name="_Toc151445660"/>
      <w:bookmarkStart w:id="4048" w:name="_Toc160470743"/>
      <w:bookmarkStart w:id="4049" w:name="_Toc164873887"/>
      <w:bookmarkStart w:id="4050" w:name="_Toc180306525"/>
      <w:bookmarkStart w:id="4051" w:name="_Toc195374257"/>
      <w:bookmarkStart w:id="4052" w:name="_Toc211879102"/>
      <w:bookmarkStart w:id="4053" w:name="_Toc218775414"/>
      <w:r w:rsidRPr="000E1D0D">
        <w:rPr>
          <w:noProof/>
          <w:lang w:eastAsia="zh-CN"/>
        </w:rPr>
        <w:t>6.5</w:t>
      </w:r>
      <w:r w:rsidRPr="000E1D0D">
        <w:t>.3.3</w:t>
      </w:r>
      <w:r w:rsidRPr="000E1D0D">
        <w:tab/>
        <w:t>Resource: Individual Policy Configuration</w:t>
      </w:r>
      <w:bookmarkEnd w:id="4045"/>
      <w:bookmarkEnd w:id="4046"/>
      <w:bookmarkEnd w:id="4047"/>
      <w:bookmarkEnd w:id="4048"/>
      <w:bookmarkEnd w:id="4049"/>
      <w:bookmarkEnd w:id="4050"/>
      <w:bookmarkEnd w:id="4051"/>
      <w:bookmarkEnd w:id="4052"/>
      <w:bookmarkEnd w:id="4053"/>
    </w:p>
    <w:p w14:paraId="4C4F278B" w14:textId="77777777" w:rsidR="00A96052" w:rsidRPr="000E1D0D" w:rsidRDefault="00A96052" w:rsidP="00A96052">
      <w:pPr>
        <w:pStyle w:val="Heading5"/>
      </w:pPr>
      <w:bookmarkStart w:id="4054" w:name="_Toc148177017"/>
      <w:bookmarkStart w:id="4055" w:name="_Toc151379480"/>
      <w:bookmarkStart w:id="4056" w:name="_Toc151445661"/>
      <w:bookmarkStart w:id="4057" w:name="_Toc160470744"/>
      <w:bookmarkStart w:id="4058" w:name="_Toc164873888"/>
      <w:bookmarkStart w:id="4059" w:name="_Toc180306526"/>
      <w:bookmarkStart w:id="4060" w:name="_Toc195374258"/>
      <w:bookmarkStart w:id="4061" w:name="_Toc211879103"/>
      <w:bookmarkStart w:id="4062" w:name="_Toc218775415"/>
      <w:r w:rsidRPr="000E1D0D">
        <w:rPr>
          <w:noProof/>
          <w:lang w:eastAsia="zh-CN"/>
        </w:rPr>
        <w:t>6.5</w:t>
      </w:r>
      <w:r w:rsidRPr="000E1D0D">
        <w:t>.3.3.1</w:t>
      </w:r>
      <w:r w:rsidRPr="000E1D0D">
        <w:tab/>
        <w:t>Description</w:t>
      </w:r>
      <w:bookmarkEnd w:id="4054"/>
      <w:bookmarkEnd w:id="4055"/>
      <w:bookmarkEnd w:id="4056"/>
      <w:bookmarkEnd w:id="4057"/>
      <w:bookmarkEnd w:id="4058"/>
      <w:bookmarkEnd w:id="4059"/>
      <w:bookmarkEnd w:id="4060"/>
      <w:bookmarkEnd w:id="4061"/>
      <w:bookmarkEnd w:id="4062"/>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4063" w:name="_Toc148177018"/>
      <w:bookmarkStart w:id="4064" w:name="_Toc151379481"/>
      <w:bookmarkStart w:id="4065" w:name="_Toc151445662"/>
      <w:bookmarkStart w:id="4066" w:name="_Toc160470745"/>
      <w:bookmarkStart w:id="4067" w:name="_Toc164873889"/>
      <w:bookmarkStart w:id="4068" w:name="_Toc180306527"/>
      <w:bookmarkStart w:id="4069" w:name="_Toc195374259"/>
      <w:bookmarkStart w:id="4070" w:name="_Toc211879104"/>
      <w:bookmarkStart w:id="4071" w:name="_Toc218775416"/>
      <w:r w:rsidRPr="000E1D0D">
        <w:rPr>
          <w:noProof/>
          <w:lang w:eastAsia="zh-CN"/>
        </w:rPr>
        <w:t>6.5</w:t>
      </w:r>
      <w:r w:rsidRPr="000E1D0D">
        <w:t>.3.3.2</w:t>
      </w:r>
      <w:r w:rsidRPr="000E1D0D">
        <w:tab/>
        <w:t>Resource Definition</w:t>
      </w:r>
      <w:bookmarkEnd w:id="4063"/>
      <w:bookmarkEnd w:id="4064"/>
      <w:bookmarkEnd w:id="4065"/>
      <w:bookmarkEnd w:id="4066"/>
      <w:bookmarkEnd w:id="4067"/>
      <w:bookmarkEnd w:id="4068"/>
      <w:bookmarkEnd w:id="4069"/>
      <w:bookmarkEnd w:id="4070"/>
      <w:bookmarkEnd w:id="4071"/>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4072" w:name="_Toc148177019"/>
      <w:bookmarkStart w:id="4073" w:name="_Toc151379482"/>
      <w:bookmarkStart w:id="4074" w:name="_Toc151445663"/>
      <w:bookmarkStart w:id="4075" w:name="_Toc160470746"/>
      <w:bookmarkStart w:id="4076" w:name="_Toc164873890"/>
      <w:bookmarkStart w:id="4077" w:name="_Toc180306528"/>
      <w:bookmarkStart w:id="4078" w:name="_Toc195374260"/>
      <w:bookmarkStart w:id="4079" w:name="_Toc211879105"/>
      <w:bookmarkStart w:id="4080" w:name="_Toc218775417"/>
      <w:r w:rsidRPr="000E1D0D">
        <w:rPr>
          <w:noProof/>
          <w:lang w:eastAsia="zh-CN"/>
        </w:rPr>
        <w:t>6.5</w:t>
      </w:r>
      <w:r w:rsidRPr="000E1D0D">
        <w:t>.3.3.3</w:t>
      </w:r>
      <w:r w:rsidRPr="000E1D0D">
        <w:tab/>
        <w:t>Resource Standard Methods</w:t>
      </w:r>
      <w:bookmarkEnd w:id="4072"/>
      <w:bookmarkEnd w:id="4073"/>
      <w:bookmarkEnd w:id="4074"/>
      <w:bookmarkEnd w:id="4075"/>
      <w:bookmarkEnd w:id="4076"/>
      <w:bookmarkEnd w:id="4077"/>
      <w:bookmarkEnd w:id="4078"/>
      <w:bookmarkEnd w:id="4079"/>
      <w:bookmarkEnd w:id="4080"/>
    </w:p>
    <w:p w14:paraId="798404AC" w14:textId="77777777" w:rsidR="00A96052" w:rsidRPr="000E1D0D" w:rsidRDefault="00A96052" w:rsidP="0052668D">
      <w:pPr>
        <w:pStyle w:val="H6"/>
      </w:pPr>
      <w:bookmarkStart w:id="4081" w:name="_Toc148177020"/>
      <w:bookmarkStart w:id="4082" w:name="_Toc151379483"/>
      <w:bookmarkStart w:id="4083" w:name="_Toc151445664"/>
      <w:bookmarkStart w:id="4084" w:name="_Toc160470747"/>
      <w:bookmarkStart w:id="4085" w:name="_Toc164873891"/>
      <w:bookmarkStart w:id="4086" w:name="_Toc180306529"/>
      <w:r w:rsidRPr="000E1D0D">
        <w:rPr>
          <w:noProof/>
          <w:lang w:eastAsia="zh-CN"/>
        </w:rPr>
        <w:t>6.5</w:t>
      </w:r>
      <w:r w:rsidRPr="000E1D0D">
        <w:t>.3.3.3.1</w:t>
      </w:r>
      <w:r w:rsidRPr="000E1D0D">
        <w:tab/>
        <w:t>GET</w:t>
      </w:r>
      <w:bookmarkEnd w:id="4081"/>
      <w:bookmarkEnd w:id="4082"/>
      <w:bookmarkEnd w:id="4083"/>
      <w:bookmarkEnd w:id="4084"/>
      <w:bookmarkEnd w:id="4085"/>
      <w:bookmarkEnd w:id="4086"/>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4087" w:name="_Toc148177021"/>
      <w:bookmarkStart w:id="4088" w:name="_Toc151379484"/>
      <w:bookmarkStart w:id="4089" w:name="_Toc151445665"/>
      <w:bookmarkStart w:id="4090" w:name="_Toc160470748"/>
      <w:bookmarkStart w:id="4091" w:name="_Toc164873892"/>
      <w:bookmarkStart w:id="4092" w:name="_Toc180306530"/>
      <w:r w:rsidRPr="000E1D0D">
        <w:rPr>
          <w:noProof/>
          <w:lang w:eastAsia="zh-CN"/>
        </w:rPr>
        <w:t>6.5</w:t>
      </w:r>
      <w:r w:rsidRPr="000E1D0D">
        <w:t>.3.3.3.2</w:t>
      </w:r>
      <w:r w:rsidRPr="000E1D0D">
        <w:tab/>
        <w:t>PUT</w:t>
      </w:r>
      <w:bookmarkEnd w:id="4087"/>
      <w:bookmarkEnd w:id="4088"/>
      <w:bookmarkEnd w:id="4089"/>
      <w:bookmarkEnd w:id="4090"/>
      <w:bookmarkEnd w:id="4091"/>
      <w:bookmarkEnd w:id="4092"/>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4093" w:name="_Toc148177022"/>
      <w:bookmarkStart w:id="4094" w:name="_Toc151379485"/>
      <w:bookmarkStart w:id="4095" w:name="_Toc151445666"/>
      <w:bookmarkStart w:id="4096" w:name="_Toc160470749"/>
      <w:bookmarkStart w:id="4097" w:name="_Toc164873893"/>
      <w:bookmarkStart w:id="4098" w:name="_Toc180306531"/>
      <w:r w:rsidRPr="000E1D0D">
        <w:rPr>
          <w:noProof/>
          <w:lang w:eastAsia="zh-CN"/>
        </w:rPr>
        <w:t>6.5</w:t>
      </w:r>
      <w:r w:rsidRPr="000E1D0D">
        <w:t>.3.3.3.3</w:t>
      </w:r>
      <w:r w:rsidRPr="000E1D0D">
        <w:tab/>
        <w:t>PATCH</w:t>
      </w:r>
      <w:bookmarkEnd w:id="4093"/>
      <w:bookmarkEnd w:id="4094"/>
      <w:bookmarkEnd w:id="4095"/>
      <w:bookmarkEnd w:id="4096"/>
      <w:bookmarkEnd w:id="4097"/>
      <w:bookmarkEnd w:id="4098"/>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4099" w:name="_Toc148177023"/>
      <w:bookmarkStart w:id="4100" w:name="_Toc151379486"/>
      <w:bookmarkStart w:id="4101" w:name="_Toc151445667"/>
      <w:bookmarkStart w:id="4102" w:name="_Toc160470750"/>
      <w:bookmarkStart w:id="4103" w:name="_Toc164873894"/>
      <w:bookmarkStart w:id="4104" w:name="_Toc180306532"/>
      <w:r w:rsidRPr="000E1D0D">
        <w:rPr>
          <w:noProof/>
          <w:lang w:eastAsia="zh-CN"/>
        </w:rPr>
        <w:t>6.5</w:t>
      </w:r>
      <w:r w:rsidRPr="000E1D0D">
        <w:t>.3.3.3.4</w:t>
      </w:r>
      <w:r w:rsidRPr="000E1D0D">
        <w:tab/>
        <w:t>DELETE</w:t>
      </w:r>
      <w:bookmarkEnd w:id="4099"/>
      <w:bookmarkEnd w:id="4100"/>
      <w:bookmarkEnd w:id="4101"/>
      <w:bookmarkEnd w:id="4102"/>
      <w:bookmarkEnd w:id="4103"/>
      <w:bookmarkEnd w:id="4104"/>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4105" w:name="_Toc148177024"/>
      <w:bookmarkStart w:id="4106" w:name="_Toc151379487"/>
      <w:bookmarkStart w:id="4107" w:name="_Toc151445668"/>
      <w:bookmarkStart w:id="4108" w:name="_Toc160470751"/>
      <w:bookmarkStart w:id="4109" w:name="_Toc164873895"/>
      <w:bookmarkStart w:id="4110" w:name="_Toc180306533"/>
      <w:bookmarkStart w:id="4111" w:name="_Toc195374261"/>
      <w:bookmarkStart w:id="4112" w:name="_Toc211879106"/>
      <w:bookmarkStart w:id="4113" w:name="_Toc218775418"/>
      <w:r w:rsidRPr="000E1D0D">
        <w:rPr>
          <w:noProof/>
          <w:lang w:eastAsia="zh-CN"/>
        </w:rPr>
        <w:t>6.5</w:t>
      </w:r>
      <w:r w:rsidRPr="000E1D0D">
        <w:t>.3.3.4</w:t>
      </w:r>
      <w:r w:rsidRPr="000E1D0D">
        <w:tab/>
        <w:t>Resource Custom Operations</w:t>
      </w:r>
      <w:bookmarkEnd w:id="4105"/>
      <w:bookmarkEnd w:id="4106"/>
      <w:bookmarkEnd w:id="4107"/>
      <w:bookmarkEnd w:id="4108"/>
      <w:bookmarkEnd w:id="4109"/>
      <w:bookmarkEnd w:id="4110"/>
      <w:bookmarkEnd w:id="4111"/>
      <w:bookmarkEnd w:id="4112"/>
      <w:bookmarkEnd w:id="4113"/>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4114" w:name="_Toc148177025"/>
      <w:bookmarkStart w:id="4115" w:name="_Toc151379488"/>
      <w:bookmarkStart w:id="4116" w:name="_Toc151445669"/>
      <w:bookmarkStart w:id="4117" w:name="_Toc160470752"/>
      <w:bookmarkStart w:id="4118" w:name="_Toc164873896"/>
      <w:bookmarkStart w:id="4119" w:name="_Toc180306534"/>
      <w:bookmarkStart w:id="4120" w:name="_Toc195374262"/>
      <w:bookmarkStart w:id="4121" w:name="_Toc211879107"/>
      <w:bookmarkStart w:id="4122" w:name="_Toc218775419"/>
      <w:r w:rsidRPr="000E1D0D">
        <w:rPr>
          <w:noProof/>
          <w:lang w:eastAsia="zh-CN"/>
        </w:rPr>
        <w:t>6.5</w:t>
      </w:r>
      <w:r w:rsidRPr="000E1D0D">
        <w:t>.4</w:t>
      </w:r>
      <w:r w:rsidRPr="000E1D0D">
        <w:tab/>
        <w:t>Custom Operations without associated resources</w:t>
      </w:r>
      <w:bookmarkEnd w:id="4114"/>
      <w:bookmarkEnd w:id="4115"/>
      <w:bookmarkEnd w:id="4116"/>
      <w:bookmarkEnd w:id="4117"/>
      <w:bookmarkEnd w:id="4118"/>
      <w:bookmarkEnd w:id="4119"/>
      <w:bookmarkEnd w:id="4120"/>
      <w:bookmarkEnd w:id="4121"/>
      <w:bookmarkEnd w:id="4122"/>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4123" w:name="_Toc148177026"/>
      <w:bookmarkStart w:id="4124" w:name="_Toc151379489"/>
      <w:bookmarkStart w:id="4125" w:name="_Toc151445670"/>
      <w:bookmarkStart w:id="4126" w:name="_Toc160470753"/>
      <w:bookmarkStart w:id="4127" w:name="_Toc164873897"/>
      <w:bookmarkStart w:id="4128" w:name="_Toc180306535"/>
      <w:bookmarkStart w:id="4129" w:name="_Toc195374263"/>
      <w:bookmarkStart w:id="4130" w:name="_Toc211879108"/>
      <w:bookmarkStart w:id="4131" w:name="_Toc218775420"/>
      <w:r w:rsidRPr="000E1D0D">
        <w:rPr>
          <w:noProof/>
          <w:lang w:eastAsia="zh-CN"/>
        </w:rPr>
        <w:t>6.5</w:t>
      </w:r>
      <w:r w:rsidRPr="000E1D0D">
        <w:t>.5</w:t>
      </w:r>
      <w:r w:rsidRPr="000E1D0D">
        <w:tab/>
        <w:t>Notifications</w:t>
      </w:r>
      <w:bookmarkEnd w:id="4123"/>
      <w:bookmarkEnd w:id="4124"/>
      <w:bookmarkEnd w:id="4125"/>
      <w:bookmarkEnd w:id="4126"/>
      <w:bookmarkEnd w:id="4127"/>
      <w:bookmarkEnd w:id="4128"/>
      <w:bookmarkEnd w:id="4129"/>
      <w:bookmarkEnd w:id="4130"/>
      <w:bookmarkEnd w:id="4131"/>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4132" w:name="_Toc148177027"/>
      <w:bookmarkStart w:id="4133" w:name="_Toc151379490"/>
      <w:bookmarkStart w:id="4134" w:name="_Toc151445671"/>
      <w:bookmarkStart w:id="4135" w:name="_Toc160470754"/>
      <w:bookmarkStart w:id="4136" w:name="_Toc164873898"/>
      <w:bookmarkStart w:id="4137" w:name="_Toc180306536"/>
      <w:bookmarkStart w:id="4138" w:name="_Toc195374264"/>
      <w:bookmarkStart w:id="4139" w:name="_Toc211879109"/>
      <w:bookmarkStart w:id="4140" w:name="_Toc218775421"/>
      <w:r w:rsidRPr="000E1D0D">
        <w:rPr>
          <w:noProof/>
          <w:lang w:eastAsia="zh-CN"/>
        </w:rPr>
        <w:t>6.5</w:t>
      </w:r>
      <w:r w:rsidRPr="000E1D0D">
        <w:t>.6</w:t>
      </w:r>
      <w:r w:rsidRPr="000E1D0D">
        <w:tab/>
        <w:t>Data Model</w:t>
      </w:r>
      <w:bookmarkEnd w:id="4132"/>
      <w:bookmarkEnd w:id="4133"/>
      <w:bookmarkEnd w:id="4134"/>
      <w:bookmarkEnd w:id="4135"/>
      <w:bookmarkEnd w:id="4136"/>
      <w:bookmarkEnd w:id="4137"/>
      <w:bookmarkEnd w:id="4138"/>
      <w:bookmarkEnd w:id="4139"/>
      <w:bookmarkEnd w:id="4140"/>
    </w:p>
    <w:p w14:paraId="638CCE39" w14:textId="77777777" w:rsidR="00A96052" w:rsidRPr="000E1D0D" w:rsidRDefault="00A96052" w:rsidP="00A96052">
      <w:pPr>
        <w:pStyle w:val="Heading4"/>
      </w:pPr>
      <w:bookmarkStart w:id="4141" w:name="_Toc148177028"/>
      <w:bookmarkStart w:id="4142" w:name="_Toc151379491"/>
      <w:bookmarkStart w:id="4143" w:name="_Toc151445672"/>
      <w:bookmarkStart w:id="4144" w:name="_Toc160470755"/>
      <w:bookmarkStart w:id="4145" w:name="_Toc164873899"/>
      <w:bookmarkStart w:id="4146" w:name="_Toc180306537"/>
      <w:bookmarkStart w:id="4147" w:name="_Toc195374265"/>
      <w:bookmarkStart w:id="4148" w:name="_Toc211879110"/>
      <w:bookmarkStart w:id="4149" w:name="_Toc218775422"/>
      <w:r w:rsidRPr="000E1D0D">
        <w:rPr>
          <w:noProof/>
          <w:lang w:eastAsia="zh-CN"/>
        </w:rPr>
        <w:t>6.5</w:t>
      </w:r>
      <w:r w:rsidRPr="000E1D0D">
        <w:t>.6.1</w:t>
      </w:r>
      <w:r w:rsidRPr="000E1D0D">
        <w:tab/>
        <w:t>General</w:t>
      </w:r>
      <w:bookmarkEnd w:id="4141"/>
      <w:bookmarkEnd w:id="4142"/>
      <w:bookmarkEnd w:id="4143"/>
      <w:bookmarkEnd w:id="4144"/>
      <w:bookmarkEnd w:id="4145"/>
      <w:bookmarkEnd w:id="4146"/>
      <w:bookmarkEnd w:id="4147"/>
      <w:bookmarkEnd w:id="4148"/>
      <w:bookmarkEnd w:id="4149"/>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r w:rsidRPr="000E1D0D">
              <w:t>BdwCtrlPolicy</w:t>
            </w:r>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r w:rsidRPr="0084595F">
              <w:t>GeofencingArea</w:t>
            </w:r>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4150" w:name="_PERM_MCCTEMPBM_CRPT66080038___7"/>
            <w:bookmarkStart w:id="4151" w:name="_PERM_MCCTEMPBM_CRPT66080040___7" w:colFirst="2" w:colLast="2"/>
            <w:r>
              <w:t>GeofencingPolicy</w:t>
            </w:r>
            <w:bookmarkEnd w:id="4150"/>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4152" w:name="_PERM_MCCTEMPBM_CRPT66080041___7"/>
            <w:bookmarkStart w:id="4153" w:name="_PERM_MCCTEMPBM_CRPT66080043___7" w:colFirst="2" w:colLast="2"/>
            <w:bookmarkEnd w:id="4151"/>
            <w:r>
              <w:t>GeoPolAction</w:t>
            </w:r>
            <w:bookmarkEnd w:id="4152"/>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4154" w:name="_PERM_MCCTEMPBM_CRPT66080044___7"/>
            <w:bookmarkStart w:id="4155" w:name="_PERM_MCCTEMPBM_CRPT66080046___7" w:colFirst="2" w:colLast="2"/>
            <w:bookmarkEnd w:id="4153"/>
            <w:r w:rsidRPr="008548E3">
              <w:t>MultiModalFlowType</w:t>
            </w:r>
            <w:bookmarkEnd w:id="4154"/>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r w:rsidRPr="008548E3">
              <w:rPr>
                <w:rFonts w:cs="Arial"/>
                <w:szCs w:val="18"/>
              </w:rPr>
              <w:t>XRMApp</w:t>
            </w:r>
          </w:p>
        </w:tc>
      </w:tr>
      <w:bookmarkEnd w:id="4155"/>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r>
              <w:t>MultiModal</w:t>
            </w:r>
            <w:r w:rsidRPr="000E1D0D">
              <w:t>SealddPolicy</w:t>
            </w:r>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r w:rsidRPr="000E1D0D">
              <w:t>QualGuarPolicy</w:t>
            </w:r>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r w:rsidRPr="000E1D0D">
              <w:t>QualGuar</w:t>
            </w:r>
            <w:r>
              <w:t>Thresh</w:t>
            </w:r>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r w:rsidRPr="000E1D0D">
              <w:t>PolicyConfig</w:t>
            </w:r>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r w:rsidRPr="000E1D0D">
              <w:t>PolicyConfigPatch</w:t>
            </w:r>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r>
              <w:t>Proximity</w:t>
            </w:r>
            <w:r w:rsidRPr="001051AE">
              <w:t>Thresholds</w:t>
            </w:r>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r>
              <w:t>QoEThresholds</w:t>
            </w:r>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r>
              <w:t>QoSThresholds</w:t>
            </w:r>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r w:rsidRPr="000E1D0D">
              <w:t>SealddPolicy</w:t>
            </w:r>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4156" w:name="_PERM_MCCTEMPBM_CRPT66080047___7"/>
            <w:bookmarkStart w:id="4157" w:name="_PERM_MCCTEMPBM_CRPT66080049___7" w:colFirst="2" w:colLast="2"/>
            <w:r>
              <w:t>GeographicArea</w:t>
            </w:r>
            <w:bookmarkEnd w:id="4156"/>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4157"/>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4158" w:name="_PERM_MCCTEMPBM_CRPT66080050___7"/>
            <w:r w:rsidRPr="00011EFF">
              <w:t>SupportedFeatures</w:t>
            </w:r>
            <w:bookmarkEnd w:id="4158"/>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4159" w:name="_PERM_MCCTEMPBM_CRPT66080052___7"/>
            <w:r w:rsidRPr="00011EFF">
              <w:rPr>
                <w:rFonts w:cs="Arial"/>
                <w:szCs w:val="18"/>
              </w:rPr>
              <w:t xml:space="preserve">Represents the list of supported feature(s) and </w:t>
            </w:r>
            <w:r w:rsidRPr="00011EFF">
              <w:t>used to negotiate the applicability of the optional features.</w:t>
            </w:r>
            <w:bookmarkEnd w:id="4159"/>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4160" w:name="_Toc148177029"/>
      <w:bookmarkStart w:id="4161" w:name="_Toc151379492"/>
      <w:bookmarkStart w:id="4162" w:name="_Toc151445673"/>
      <w:bookmarkStart w:id="4163" w:name="_Toc160470756"/>
      <w:bookmarkStart w:id="4164" w:name="_Toc164873900"/>
      <w:bookmarkStart w:id="4165" w:name="_Toc180306538"/>
      <w:bookmarkStart w:id="4166" w:name="_Toc195374266"/>
      <w:bookmarkStart w:id="4167" w:name="_Toc211879111"/>
      <w:bookmarkStart w:id="4168" w:name="_Toc218775423"/>
      <w:r w:rsidRPr="000E1D0D">
        <w:rPr>
          <w:noProof/>
          <w:lang w:eastAsia="zh-CN"/>
        </w:rPr>
        <w:t>6.5</w:t>
      </w:r>
      <w:r w:rsidRPr="000E1D0D">
        <w:rPr>
          <w:lang w:val="en-US"/>
        </w:rPr>
        <w:t>.6.2</w:t>
      </w:r>
      <w:r w:rsidRPr="000E1D0D">
        <w:rPr>
          <w:lang w:val="en-US"/>
        </w:rPr>
        <w:tab/>
        <w:t>Structured data types</w:t>
      </w:r>
      <w:bookmarkEnd w:id="4160"/>
      <w:bookmarkEnd w:id="4161"/>
      <w:bookmarkEnd w:id="4162"/>
      <w:bookmarkEnd w:id="4163"/>
      <w:bookmarkEnd w:id="4164"/>
      <w:bookmarkEnd w:id="4165"/>
      <w:bookmarkEnd w:id="4166"/>
      <w:bookmarkEnd w:id="4167"/>
      <w:bookmarkEnd w:id="4168"/>
    </w:p>
    <w:p w14:paraId="188058B4" w14:textId="77777777" w:rsidR="00A96052" w:rsidRPr="000E1D0D" w:rsidRDefault="00A96052" w:rsidP="00A96052">
      <w:pPr>
        <w:pStyle w:val="Heading5"/>
      </w:pPr>
      <w:bookmarkStart w:id="4169" w:name="_Toc148177030"/>
      <w:bookmarkStart w:id="4170" w:name="_Toc151379493"/>
      <w:bookmarkStart w:id="4171" w:name="_Toc151445674"/>
      <w:bookmarkStart w:id="4172" w:name="_Toc160470757"/>
      <w:bookmarkStart w:id="4173" w:name="_Toc164873901"/>
      <w:bookmarkStart w:id="4174" w:name="_Toc180306539"/>
      <w:bookmarkStart w:id="4175" w:name="_Toc195374267"/>
      <w:bookmarkStart w:id="4176" w:name="_Toc211879112"/>
      <w:bookmarkStart w:id="4177" w:name="_Toc218775424"/>
      <w:r w:rsidRPr="000E1D0D">
        <w:rPr>
          <w:noProof/>
          <w:lang w:eastAsia="zh-CN"/>
        </w:rPr>
        <w:t>6.5</w:t>
      </w:r>
      <w:r w:rsidRPr="000E1D0D">
        <w:t>.6.2.1</w:t>
      </w:r>
      <w:r w:rsidRPr="000E1D0D">
        <w:tab/>
        <w:t>Introduction</w:t>
      </w:r>
      <w:bookmarkEnd w:id="4169"/>
      <w:bookmarkEnd w:id="4170"/>
      <w:bookmarkEnd w:id="4171"/>
      <w:bookmarkEnd w:id="4172"/>
      <w:bookmarkEnd w:id="4173"/>
      <w:bookmarkEnd w:id="4174"/>
      <w:bookmarkEnd w:id="4175"/>
      <w:bookmarkEnd w:id="4176"/>
      <w:bookmarkEnd w:id="4177"/>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4178" w:name="_Toc148177031"/>
      <w:bookmarkStart w:id="4179" w:name="_Toc151379494"/>
      <w:bookmarkStart w:id="4180" w:name="_Toc151445675"/>
      <w:bookmarkStart w:id="4181" w:name="_Toc160470758"/>
      <w:bookmarkStart w:id="4182" w:name="_Toc164873902"/>
      <w:bookmarkStart w:id="4183" w:name="_Toc180306540"/>
      <w:bookmarkStart w:id="4184" w:name="_Toc195374268"/>
      <w:bookmarkStart w:id="4185" w:name="_Toc211879113"/>
      <w:bookmarkStart w:id="4186" w:name="_Toc218775425"/>
      <w:r w:rsidRPr="000E1D0D">
        <w:rPr>
          <w:noProof/>
          <w:lang w:eastAsia="zh-CN"/>
        </w:rPr>
        <w:t>6.5</w:t>
      </w:r>
      <w:r w:rsidRPr="000E1D0D">
        <w:t>.6.2.2</w:t>
      </w:r>
      <w:r w:rsidRPr="000E1D0D">
        <w:tab/>
        <w:t>Type: PolicyConfig</w:t>
      </w:r>
      <w:bookmarkEnd w:id="4178"/>
      <w:bookmarkEnd w:id="4179"/>
      <w:bookmarkEnd w:id="4180"/>
      <w:bookmarkEnd w:id="4181"/>
      <w:bookmarkEnd w:id="4182"/>
      <w:bookmarkEnd w:id="4183"/>
      <w:bookmarkEnd w:id="4184"/>
      <w:bookmarkEnd w:id="4185"/>
      <w:bookmarkEnd w:id="4186"/>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r w:rsidRPr="000E1D0D">
              <w:rPr>
                <w:lang w:eastAsia="zh-CN"/>
              </w:rPr>
              <w:t>sealddPol</w:t>
            </w:r>
          </w:p>
        </w:tc>
        <w:tc>
          <w:tcPr>
            <w:tcW w:w="1417" w:type="dxa"/>
            <w:vAlign w:val="center"/>
          </w:tcPr>
          <w:p w14:paraId="7075C8F7" w14:textId="77777777" w:rsidR="00A96052" w:rsidRPr="000E1D0D" w:rsidRDefault="00A96052" w:rsidP="000237A7">
            <w:pPr>
              <w:pStyle w:val="TAL"/>
            </w:pPr>
            <w:r w:rsidRPr="000E1D0D">
              <w:t>SealddPolicy</w:t>
            </w:r>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4187" w:name="_Toc148177032"/>
      <w:bookmarkStart w:id="4188" w:name="_Toc151379495"/>
      <w:bookmarkStart w:id="4189" w:name="_Toc151445676"/>
      <w:bookmarkStart w:id="4190" w:name="_Toc160470759"/>
      <w:bookmarkStart w:id="4191" w:name="_Toc164873903"/>
      <w:bookmarkStart w:id="4192" w:name="_Toc180306541"/>
      <w:bookmarkStart w:id="4193" w:name="_Toc195374269"/>
      <w:bookmarkStart w:id="4194" w:name="_Toc211879114"/>
      <w:bookmarkStart w:id="4195" w:name="_Toc218775426"/>
      <w:r w:rsidRPr="000E1D0D">
        <w:rPr>
          <w:noProof/>
          <w:lang w:eastAsia="zh-CN"/>
        </w:rPr>
        <w:t>6.5</w:t>
      </w:r>
      <w:r w:rsidRPr="000E1D0D">
        <w:t>.6.2.3</w:t>
      </w:r>
      <w:r w:rsidRPr="000E1D0D">
        <w:tab/>
        <w:t>Type: PolicyConfigPatch</w:t>
      </w:r>
      <w:bookmarkEnd w:id="4187"/>
      <w:bookmarkEnd w:id="4188"/>
      <w:bookmarkEnd w:id="4189"/>
      <w:bookmarkEnd w:id="4190"/>
      <w:bookmarkEnd w:id="4191"/>
      <w:bookmarkEnd w:id="4192"/>
      <w:bookmarkEnd w:id="4193"/>
      <w:bookmarkEnd w:id="4194"/>
      <w:bookmarkEnd w:id="4195"/>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4196" w:name="_Toc148177033"/>
      <w:bookmarkStart w:id="4197" w:name="_Toc151379496"/>
      <w:bookmarkStart w:id="4198" w:name="_Toc151445677"/>
      <w:bookmarkStart w:id="4199" w:name="_Toc160470760"/>
      <w:bookmarkStart w:id="4200" w:name="_Toc164873904"/>
      <w:bookmarkStart w:id="4201" w:name="_Toc180306542"/>
      <w:bookmarkStart w:id="4202" w:name="_Toc195374270"/>
      <w:bookmarkStart w:id="4203" w:name="_Toc211879115"/>
      <w:bookmarkStart w:id="4204" w:name="_Toc218775427"/>
      <w:r w:rsidRPr="000E1D0D">
        <w:rPr>
          <w:noProof/>
          <w:lang w:eastAsia="zh-CN"/>
        </w:rPr>
        <w:t>6.5</w:t>
      </w:r>
      <w:r w:rsidRPr="000E1D0D">
        <w:t>.6.2.4</w:t>
      </w:r>
      <w:r w:rsidRPr="000E1D0D">
        <w:tab/>
        <w:t>Type: SealddPolicy</w:t>
      </w:r>
      <w:bookmarkEnd w:id="4196"/>
      <w:bookmarkEnd w:id="4197"/>
      <w:bookmarkEnd w:id="4198"/>
      <w:bookmarkEnd w:id="4199"/>
      <w:bookmarkEnd w:id="4200"/>
      <w:bookmarkEnd w:id="4201"/>
      <w:bookmarkEnd w:id="4202"/>
      <w:bookmarkEnd w:id="4203"/>
      <w:bookmarkEnd w:id="4204"/>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r w:rsidRPr="000E1D0D">
              <w:t>qualGuar</w:t>
            </w:r>
            <w:r w:rsidR="002C5D07">
              <w:t>Pol</w:t>
            </w:r>
          </w:p>
        </w:tc>
        <w:tc>
          <w:tcPr>
            <w:tcW w:w="1556" w:type="dxa"/>
            <w:vAlign w:val="center"/>
          </w:tcPr>
          <w:p w14:paraId="13BBA564" w14:textId="4AB040A9" w:rsidR="00A96052" w:rsidRPr="000E1D0D" w:rsidRDefault="00A96052" w:rsidP="0084595F">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r>
              <w:t>qualOptPol</w:t>
            </w:r>
          </w:p>
        </w:tc>
        <w:tc>
          <w:tcPr>
            <w:tcW w:w="1556" w:type="dxa"/>
            <w:vAlign w:val="center"/>
          </w:tcPr>
          <w:p w14:paraId="1AE02AD3" w14:textId="77777777" w:rsidR="00DB6330" w:rsidRPr="000E1D0D" w:rsidRDefault="00DB6330" w:rsidP="0084595F">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r w:rsidRPr="000E1D0D">
              <w:t>bdwCtrlSets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4205" w:name="_PERM_MCCTEMPBM_CRPT66080053___7" w:colFirst="0" w:colLast="0"/>
            <w:bookmarkStart w:id="4206" w:name="_PERM_MCCTEMPBM_CRPT66080055___7" w:colFirst="4" w:colLast="5"/>
            <w:r>
              <w:rPr>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4205"/>
      <w:bookmarkEnd w:id="4206"/>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4207" w:name="_Toc160470761"/>
      <w:bookmarkStart w:id="4208" w:name="_Toc164873905"/>
      <w:bookmarkStart w:id="4209" w:name="_Toc180306543"/>
      <w:bookmarkStart w:id="4210" w:name="_Toc195374271"/>
      <w:bookmarkStart w:id="4211" w:name="_Toc211879116"/>
      <w:bookmarkStart w:id="4212" w:name="_Toc148177034"/>
      <w:bookmarkStart w:id="4213" w:name="_Toc151379497"/>
      <w:bookmarkStart w:id="4214" w:name="_Toc151445678"/>
      <w:bookmarkStart w:id="4215" w:name="_Toc218775428"/>
      <w:r w:rsidRPr="000E1D0D">
        <w:rPr>
          <w:noProof/>
          <w:lang w:eastAsia="zh-CN"/>
        </w:rPr>
        <w:t>6.5</w:t>
      </w:r>
      <w:r w:rsidRPr="000E1D0D">
        <w:t>.6.2.</w:t>
      </w:r>
      <w:r>
        <w:t>5</w:t>
      </w:r>
      <w:r w:rsidRPr="000E1D0D">
        <w:tab/>
        <w:t>Type: QualGuarPolicy</w:t>
      </w:r>
      <w:bookmarkEnd w:id="4207"/>
      <w:bookmarkEnd w:id="4208"/>
      <w:bookmarkEnd w:id="4209"/>
      <w:bookmarkEnd w:id="4210"/>
      <w:bookmarkEnd w:id="4211"/>
      <w:bookmarkEnd w:id="4215"/>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4216" w:name="_Toc160470762"/>
      <w:bookmarkStart w:id="4217" w:name="_Toc164873906"/>
      <w:bookmarkStart w:id="4218" w:name="_Toc180306544"/>
      <w:bookmarkStart w:id="4219" w:name="_Toc195374272"/>
      <w:bookmarkStart w:id="4220" w:name="_Toc211879117"/>
      <w:bookmarkStart w:id="4221" w:name="_Toc218775429"/>
      <w:r w:rsidRPr="000E1D0D">
        <w:rPr>
          <w:noProof/>
          <w:lang w:eastAsia="zh-CN"/>
        </w:rPr>
        <w:t>6.5</w:t>
      </w:r>
      <w:r w:rsidRPr="000E1D0D">
        <w:t>.6.2.</w:t>
      </w:r>
      <w:r>
        <w:t>6</w:t>
      </w:r>
      <w:r w:rsidRPr="000E1D0D">
        <w:tab/>
        <w:t>Type: QualGuar</w:t>
      </w:r>
      <w:r>
        <w:t>Thresh</w:t>
      </w:r>
      <w:bookmarkEnd w:id="4216"/>
      <w:bookmarkEnd w:id="4217"/>
      <w:bookmarkEnd w:id="4218"/>
      <w:bookmarkEnd w:id="4219"/>
      <w:bookmarkEnd w:id="4220"/>
      <w:bookmarkEnd w:id="4221"/>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4222" w:name="_Toc195374273"/>
      <w:bookmarkStart w:id="4223" w:name="_Toc211879118"/>
      <w:bookmarkStart w:id="4224" w:name="_Toc160470763"/>
      <w:bookmarkStart w:id="4225" w:name="_Toc164873907"/>
      <w:bookmarkStart w:id="4226" w:name="_Toc218775430"/>
      <w:r w:rsidRPr="00011EFF">
        <w:rPr>
          <w:noProof/>
          <w:lang w:eastAsia="zh-CN"/>
        </w:rPr>
        <w:t>6.5</w:t>
      </w:r>
      <w:r w:rsidRPr="00011EFF">
        <w:t>.6.2.</w:t>
      </w:r>
      <w:r w:rsidRPr="008E7769">
        <w:t>7</w:t>
      </w:r>
      <w:r w:rsidRPr="008E7769">
        <w:tab/>
        <w:t>Type: GeofencingPolicy</w:t>
      </w:r>
      <w:bookmarkEnd w:id="4222"/>
      <w:bookmarkEnd w:id="4223"/>
      <w:bookmarkEnd w:id="4226"/>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ＭＳ 明朝"/>
        </w:rPr>
      </w:pPr>
    </w:p>
    <w:p w14:paraId="42F55357" w14:textId="77777777" w:rsidR="00030470" w:rsidRPr="00030470" w:rsidRDefault="00030470" w:rsidP="00C44396">
      <w:pPr>
        <w:pStyle w:val="Heading5"/>
      </w:pPr>
      <w:bookmarkStart w:id="4227" w:name="_Toc195374274"/>
      <w:bookmarkStart w:id="4228" w:name="_Toc211879119"/>
      <w:bookmarkStart w:id="4229" w:name="_Toc218775431"/>
      <w:r w:rsidRPr="00011EFF">
        <w:rPr>
          <w:noProof/>
          <w:lang w:eastAsia="zh-CN"/>
        </w:rPr>
        <w:t>6.5</w:t>
      </w:r>
      <w:r w:rsidRPr="00011EFF">
        <w:t>.6.2</w:t>
      </w:r>
      <w:r w:rsidRPr="00030470">
        <w:t>.8</w:t>
      </w:r>
      <w:r w:rsidRPr="00030470">
        <w:tab/>
        <w:t>Type: GeofencingArea</w:t>
      </w:r>
      <w:bookmarkEnd w:id="4227"/>
      <w:bookmarkEnd w:id="4228"/>
      <w:bookmarkEnd w:id="4229"/>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ＭＳ 明朝"/>
        </w:rPr>
      </w:pPr>
    </w:p>
    <w:p w14:paraId="453C4C03" w14:textId="28DCF567" w:rsidR="006E6517" w:rsidRPr="006E6517" w:rsidRDefault="006E6517" w:rsidP="006E6517">
      <w:pPr>
        <w:pStyle w:val="Heading5"/>
      </w:pPr>
      <w:bookmarkStart w:id="4230" w:name="_Toc180306545"/>
      <w:bookmarkStart w:id="4231" w:name="_Toc195374275"/>
      <w:bookmarkStart w:id="4232" w:name="_Toc211879120"/>
      <w:bookmarkStart w:id="4233" w:name="_Toc218775432"/>
      <w:r w:rsidRPr="000E1D0D">
        <w:rPr>
          <w:noProof/>
          <w:lang w:eastAsia="zh-CN"/>
        </w:rPr>
        <w:t>6.5</w:t>
      </w:r>
      <w:r w:rsidRPr="000E1D0D">
        <w:t>.6.2</w:t>
      </w:r>
      <w:r w:rsidRPr="006E6517">
        <w:t>.</w:t>
      </w:r>
      <w:r>
        <w:t>9</w:t>
      </w:r>
      <w:r w:rsidRPr="006E6517">
        <w:tab/>
        <w:t>Type: MultiModalSealddPolicy</w:t>
      </w:r>
      <w:bookmarkEnd w:id="4230"/>
      <w:bookmarkEnd w:id="4231"/>
      <w:bookmarkEnd w:id="4232"/>
      <w:bookmarkEnd w:id="4233"/>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4234" w:name="_Toc168595877"/>
      <w:bookmarkStart w:id="4235" w:name="_Toc195374276"/>
      <w:bookmarkStart w:id="4236" w:name="_Toc211879121"/>
      <w:bookmarkStart w:id="4237" w:name="_Toc168595878"/>
      <w:bookmarkStart w:id="4238" w:name="_Toc180306546"/>
      <w:bookmarkStart w:id="4239" w:name="_Toc218775433"/>
      <w:r w:rsidRPr="000E1D0D">
        <w:rPr>
          <w:noProof/>
          <w:lang w:eastAsia="zh-CN"/>
        </w:rPr>
        <w:t>6.5</w:t>
      </w:r>
      <w:r w:rsidRPr="000E1D0D">
        <w:t>.6.2</w:t>
      </w:r>
      <w:r w:rsidRPr="00826FFF">
        <w:t>.10</w:t>
      </w:r>
      <w:r w:rsidRPr="00826FFF">
        <w:tab/>
        <w:t xml:space="preserve">Type: </w:t>
      </w:r>
      <w:bookmarkEnd w:id="4234"/>
      <w:r w:rsidRPr="00826FFF">
        <w:rPr>
          <w:lang w:eastAsia="zh-CN"/>
        </w:rPr>
        <w:t>TempPolicy</w:t>
      </w:r>
      <w:bookmarkEnd w:id="4235"/>
      <w:bookmarkEnd w:id="4236"/>
      <w:bookmarkEnd w:id="4239"/>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4240" w:name="_Toc195374277"/>
      <w:bookmarkStart w:id="4241" w:name="_Toc211879122"/>
      <w:bookmarkStart w:id="4242" w:name="_Toc218775434"/>
      <w:r w:rsidRPr="000E1D0D">
        <w:rPr>
          <w:noProof/>
          <w:lang w:eastAsia="zh-CN"/>
        </w:rPr>
        <w:t>6.5</w:t>
      </w:r>
      <w:r w:rsidRPr="000E1D0D">
        <w:t>.6.2.</w:t>
      </w:r>
      <w:r>
        <w:t>1</w:t>
      </w:r>
      <w:r w:rsidR="00B22133">
        <w:t>1</w:t>
      </w:r>
      <w:r w:rsidRPr="000E1D0D">
        <w:tab/>
        <w:t xml:space="preserve">Type: </w:t>
      </w:r>
      <w:bookmarkEnd w:id="4237"/>
      <w:r>
        <w:t>Non3gppAccessMeasPol</w:t>
      </w:r>
      <w:bookmarkEnd w:id="4240"/>
      <w:bookmarkEnd w:id="4241"/>
      <w:bookmarkEnd w:id="4242"/>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4243" w:name="_Toc195374278"/>
      <w:bookmarkStart w:id="4244" w:name="_Toc211879123"/>
      <w:bookmarkStart w:id="4245" w:name="_Toc218775435"/>
      <w:r w:rsidRPr="000E1D0D">
        <w:rPr>
          <w:noProof/>
          <w:lang w:eastAsia="zh-CN"/>
        </w:rPr>
        <w:t>6.5</w:t>
      </w:r>
      <w:r w:rsidRPr="000E1D0D">
        <w:t>.6.2.</w:t>
      </w:r>
      <w:r>
        <w:t>1</w:t>
      </w:r>
      <w:r w:rsidR="00B22133">
        <w:t>2</w:t>
      </w:r>
      <w:r w:rsidRPr="000E1D0D">
        <w:tab/>
        <w:t xml:space="preserve">Type: </w:t>
      </w:r>
      <w:r>
        <w:t>Signal</w:t>
      </w:r>
      <w:r>
        <w:rPr>
          <w:lang w:eastAsia="zh-CN"/>
        </w:rPr>
        <w:t>Strength</w:t>
      </w:r>
      <w:bookmarkEnd w:id="4243"/>
      <w:bookmarkEnd w:id="4244"/>
      <w:bookmarkEnd w:id="4245"/>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4246" w:name="_Toc195374279"/>
      <w:bookmarkStart w:id="4247" w:name="_Toc211879124"/>
      <w:bookmarkStart w:id="4248" w:name="_Toc218775436"/>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4246"/>
      <w:bookmarkEnd w:id="4247"/>
      <w:bookmarkEnd w:id="4248"/>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4249" w:name="_Toc195374280"/>
      <w:bookmarkStart w:id="4250" w:name="_Toc211879125"/>
      <w:bookmarkStart w:id="4251" w:name="_Toc218775437"/>
      <w:r w:rsidRPr="000E1D0D">
        <w:rPr>
          <w:noProof/>
          <w:lang w:eastAsia="zh-CN"/>
        </w:rPr>
        <w:t>6.5</w:t>
      </w:r>
      <w:r w:rsidRPr="000E1D0D">
        <w:t>.6.2</w:t>
      </w:r>
      <w:r w:rsidRPr="00826FFF">
        <w:t>.1</w:t>
      </w:r>
      <w:r>
        <w:t>4</w:t>
      </w:r>
      <w:r w:rsidRPr="00826FFF">
        <w:tab/>
        <w:t xml:space="preserve">Type: </w:t>
      </w:r>
      <w:r>
        <w:rPr>
          <w:lang w:eastAsia="zh-CN"/>
        </w:rPr>
        <w:t>SyncPolicy</w:t>
      </w:r>
      <w:bookmarkEnd w:id="4249"/>
      <w:bookmarkEnd w:id="4250"/>
      <w:bookmarkEnd w:id="4251"/>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4252" w:name="_Toc195374281"/>
      <w:bookmarkStart w:id="4253" w:name="_Toc211879126"/>
      <w:bookmarkStart w:id="4254" w:name="_Toc218775438"/>
      <w:r w:rsidRPr="000E1D0D">
        <w:rPr>
          <w:noProof/>
          <w:lang w:eastAsia="zh-CN"/>
        </w:rPr>
        <w:t>6.5</w:t>
      </w:r>
      <w:r w:rsidRPr="000E1D0D">
        <w:t>.6.2</w:t>
      </w:r>
      <w:r w:rsidRPr="00826FFF">
        <w:t>.1</w:t>
      </w:r>
      <w:r>
        <w:t>5</w:t>
      </w:r>
      <w:r w:rsidRPr="00826FFF">
        <w:tab/>
        <w:t xml:space="preserve">Type: </w:t>
      </w:r>
      <w:r>
        <w:rPr>
          <w:lang w:eastAsia="zh-CN"/>
        </w:rPr>
        <w:t>AlignmentPolicy</w:t>
      </w:r>
      <w:bookmarkEnd w:id="4252"/>
      <w:bookmarkEnd w:id="4253"/>
      <w:bookmarkEnd w:id="4254"/>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4255" w:name="_Toc195374282"/>
      <w:bookmarkStart w:id="4256" w:name="_Toc211879127"/>
      <w:bookmarkStart w:id="4257" w:name="_Toc218775439"/>
      <w:r w:rsidRPr="000E1D0D">
        <w:rPr>
          <w:noProof/>
          <w:lang w:eastAsia="zh-CN"/>
        </w:rPr>
        <w:t>6.5</w:t>
      </w:r>
      <w:r w:rsidRPr="000E1D0D">
        <w:t>.6.2</w:t>
      </w:r>
      <w:r w:rsidRPr="00826FFF">
        <w:t>.1</w:t>
      </w:r>
      <w:r>
        <w:t>6</w:t>
      </w:r>
      <w:r w:rsidRPr="00826FFF">
        <w:tab/>
        <w:t xml:space="preserve">Type: </w:t>
      </w:r>
      <w:r>
        <w:rPr>
          <w:lang w:eastAsia="zh-CN"/>
        </w:rPr>
        <w:t>UEToUEPolicy</w:t>
      </w:r>
      <w:bookmarkEnd w:id="4255"/>
      <w:bookmarkEnd w:id="4256"/>
      <w:bookmarkEnd w:id="4257"/>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4258" w:name="_Toc195374283"/>
      <w:bookmarkStart w:id="4259" w:name="_Toc211879128"/>
      <w:bookmarkStart w:id="4260" w:name="_Toc168595830"/>
      <w:bookmarkStart w:id="4261" w:name="_Toc180146857"/>
      <w:bookmarkStart w:id="4262" w:name="_Toc180249355"/>
      <w:bookmarkStart w:id="4263" w:name="_Toc183379309"/>
      <w:bookmarkStart w:id="4264" w:name="_Toc192863164"/>
      <w:bookmarkStart w:id="4265" w:name="_Toc218775440"/>
      <w:r w:rsidRPr="00EF3043">
        <w:t>6.6.6</w:t>
      </w:r>
      <w:r w:rsidRPr="001051AE">
        <w:t>.2.</w:t>
      </w:r>
      <w:r>
        <w:t>17</w:t>
      </w:r>
      <w:r w:rsidRPr="001051AE">
        <w:tab/>
        <w:t xml:space="preserve">Type: </w:t>
      </w:r>
      <w:r>
        <w:t>Proximity</w:t>
      </w:r>
      <w:r w:rsidRPr="001051AE">
        <w:t>Thresholds</w:t>
      </w:r>
      <w:bookmarkEnd w:id="4258"/>
      <w:bookmarkEnd w:id="4259"/>
      <w:bookmarkEnd w:id="4265"/>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4266" w:name="_Toc195374284"/>
      <w:bookmarkStart w:id="4267" w:name="_Toc211879129"/>
      <w:bookmarkStart w:id="4268" w:name="_Toc218775441"/>
      <w:r w:rsidRPr="000E1D0D">
        <w:rPr>
          <w:noProof/>
          <w:lang w:eastAsia="zh-CN"/>
        </w:rPr>
        <w:t>6.5</w:t>
      </w:r>
      <w:r w:rsidRPr="000E1D0D">
        <w:t>.6.2</w:t>
      </w:r>
      <w:r w:rsidRPr="00826FFF">
        <w:t>.1</w:t>
      </w:r>
      <w:r>
        <w:t>8</w:t>
      </w:r>
      <w:r w:rsidRPr="001051AE">
        <w:tab/>
        <w:t xml:space="preserve">Type: </w:t>
      </w:r>
      <w:bookmarkEnd w:id="4260"/>
      <w:r w:rsidRPr="001051AE">
        <w:t>Qo</w:t>
      </w:r>
      <w:r>
        <w:t>S</w:t>
      </w:r>
      <w:r w:rsidRPr="001051AE">
        <w:t>Thresholds</w:t>
      </w:r>
      <w:bookmarkEnd w:id="4261"/>
      <w:bookmarkEnd w:id="4262"/>
      <w:bookmarkEnd w:id="4263"/>
      <w:bookmarkEnd w:id="4264"/>
      <w:bookmarkEnd w:id="4266"/>
      <w:bookmarkEnd w:id="4267"/>
      <w:bookmarkEnd w:id="4268"/>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4269" w:name="_Toc192863165"/>
      <w:bookmarkStart w:id="4270" w:name="_Toc195374285"/>
      <w:bookmarkStart w:id="4271" w:name="_Toc211879130"/>
      <w:bookmarkStart w:id="4272" w:name="_Toc218775442"/>
      <w:r w:rsidRPr="00EF3043">
        <w:t>6.6.6</w:t>
      </w:r>
      <w:r w:rsidRPr="001051AE">
        <w:t>.2.</w:t>
      </w:r>
      <w:r>
        <w:t>19</w:t>
      </w:r>
      <w:r w:rsidRPr="001051AE">
        <w:tab/>
        <w:t>Type: Qo</w:t>
      </w:r>
      <w:r>
        <w:t>E</w:t>
      </w:r>
      <w:r w:rsidRPr="001051AE">
        <w:t>Thresholds</w:t>
      </w:r>
      <w:bookmarkEnd w:id="4269"/>
      <w:bookmarkEnd w:id="4270"/>
      <w:bookmarkEnd w:id="4271"/>
      <w:bookmarkEnd w:id="4272"/>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4273" w:name="_Toc195374286"/>
      <w:bookmarkStart w:id="4274" w:name="_Toc211879131"/>
      <w:bookmarkStart w:id="4275" w:name="_Toc218775443"/>
      <w:r w:rsidRPr="000E1D0D">
        <w:rPr>
          <w:noProof/>
          <w:lang w:eastAsia="zh-CN"/>
        </w:rPr>
        <w:t>6.5</w:t>
      </w:r>
      <w:r w:rsidRPr="000E1D0D">
        <w:rPr>
          <w:lang w:val="en-US"/>
        </w:rPr>
        <w:t>.6.3</w:t>
      </w:r>
      <w:r w:rsidRPr="000E1D0D">
        <w:rPr>
          <w:lang w:val="en-US"/>
        </w:rPr>
        <w:tab/>
        <w:t>Simple data types and enumerations</w:t>
      </w:r>
      <w:bookmarkEnd w:id="4212"/>
      <w:bookmarkEnd w:id="4213"/>
      <w:bookmarkEnd w:id="4214"/>
      <w:bookmarkEnd w:id="4224"/>
      <w:bookmarkEnd w:id="4225"/>
      <w:bookmarkEnd w:id="4238"/>
      <w:bookmarkEnd w:id="4273"/>
      <w:bookmarkEnd w:id="4274"/>
      <w:bookmarkEnd w:id="4275"/>
    </w:p>
    <w:p w14:paraId="494B8E19" w14:textId="77777777" w:rsidR="00A96052" w:rsidRPr="000E1D0D" w:rsidRDefault="00A96052" w:rsidP="00A96052">
      <w:pPr>
        <w:pStyle w:val="Heading5"/>
      </w:pPr>
      <w:bookmarkStart w:id="4276" w:name="_Toc148177035"/>
      <w:bookmarkStart w:id="4277" w:name="_Toc151379498"/>
      <w:bookmarkStart w:id="4278" w:name="_Toc151445679"/>
      <w:bookmarkStart w:id="4279" w:name="_Toc160470764"/>
      <w:bookmarkStart w:id="4280" w:name="_Toc164873908"/>
      <w:bookmarkStart w:id="4281" w:name="_Toc180306547"/>
      <w:bookmarkStart w:id="4282" w:name="_Toc195374287"/>
      <w:bookmarkStart w:id="4283" w:name="_Toc211879132"/>
      <w:bookmarkStart w:id="4284" w:name="_Toc218775444"/>
      <w:r w:rsidRPr="000E1D0D">
        <w:rPr>
          <w:noProof/>
          <w:lang w:eastAsia="zh-CN"/>
        </w:rPr>
        <w:t>6.5</w:t>
      </w:r>
      <w:r w:rsidRPr="000E1D0D">
        <w:t>.6.3.1</w:t>
      </w:r>
      <w:r w:rsidRPr="000E1D0D">
        <w:tab/>
        <w:t>Introduction</w:t>
      </w:r>
      <w:bookmarkEnd w:id="4276"/>
      <w:bookmarkEnd w:id="4277"/>
      <w:bookmarkEnd w:id="4278"/>
      <w:bookmarkEnd w:id="4279"/>
      <w:bookmarkEnd w:id="4280"/>
      <w:bookmarkEnd w:id="4281"/>
      <w:bookmarkEnd w:id="4282"/>
      <w:bookmarkEnd w:id="4283"/>
      <w:bookmarkEnd w:id="4284"/>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4285" w:name="_Toc148177036"/>
      <w:bookmarkStart w:id="4286" w:name="_Toc151379499"/>
      <w:bookmarkStart w:id="4287" w:name="_Toc151445680"/>
      <w:bookmarkStart w:id="4288" w:name="_Toc160470765"/>
      <w:bookmarkStart w:id="4289" w:name="_Toc164873909"/>
      <w:bookmarkStart w:id="4290" w:name="_Toc180306548"/>
      <w:bookmarkStart w:id="4291" w:name="_Toc195374288"/>
      <w:bookmarkStart w:id="4292" w:name="_Toc211879133"/>
      <w:bookmarkStart w:id="4293" w:name="_Toc218775445"/>
      <w:r w:rsidRPr="000E1D0D">
        <w:rPr>
          <w:noProof/>
          <w:lang w:eastAsia="zh-CN"/>
        </w:rPr>
        <w:t>6.5</w:t>
      </w:r>
      <w:r w:rsidRPr="000E1D0D">
        <w:t>.6.3.2</w:t>
      </w:r>
      <w:r w:rsidRPr="000E1D0D">
        <w:tab/>
        <w:t>Simple data types</w:t>
      </w:r>
      <w:bookmarkEnd w:id="4285"/>
      <w:bookmarkEnd w:id="4286"/>
      <w:bookmarkEnd w:id="4287"/>
      <w:bookmarkEnd w:id="4288"/>
      <w:bookmarkEnd w:id="4289"/>
      <w:bookmarkEnd w:id="4290"/>
      <w:bookmarkEnd w:id="4291"/>
      <w:bookmarkEnd w:id="4292"/>
      <w:bookmarkEnd w:id="4293"/>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4294" w:name="_Toc148177038"/>
      <w:bookmarkStart w:id="4295" w:name="_Toc151379502"/>
      <w:bookmarkStart w:id="4296" w:name="_Toc151445683"/>
      <w:bookmarkStart w:id="4297" w:name="_Toc160470766"/>
      <w:bookmarkStart w:id="4298" w:name="_Toc164873910"/>
      <w:bookmarkStart w:id="4299" w:name="_Toc180306549"/>
      <w:bookmarkStart w:id="4300" w:name="_Toc195374289"/>
      <w:bookmarkStart w:id="4301" w:name="_Toc211879134"/>
      <w:bookmarkStart w:id="4302" w:name="_Toc218775446"/>
      <w:r w:rsidRPr="000E1D0D">
        <w:t>6.5.6.3.</w:t>
      </w:r>
      <w:r w:rsidR="00E53F99">
        <w:t>3</w:t>
      </w:r>
      <w:r w:rsidRPr="000E1D0D">
        <w:tab/>
        <w:t>Enumeration: BdwCtrlPolicy</w:t>
      </w:r>
      <w:bookmarkEnd w:id="4294"/>
      <w:bookmarkEnd w:id="4295"/>
      <w:bookmarkEnd w:id="4296"/>
      <w:bookmarkEnd w:id="4297"/>
      <w:bookmarkEnd w:id="4298"/>
      <w:bookmarkEnd w:id="4299"/>
      <w:bookmarkEnd w:id="4300"/>
      <w:bookmarkEnd w:id="4301"/>
      <w:bookmarkEnd w:id="4302"/>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4303" w:name="_Toc195374290"/>
      <w:bookmarkStart w:id="4304" w:name="_Toc211879135"/>
      <w:bookmarkStart w:id="4305" w:name="_Toc148177039"/>
      <w:bookmarkStart w:id="4306" w:name="_Toc151379503"/>
      <w:bookmarkStart w:id="4307" w:name="_Toc151445684"/>
      <w:bookmarkStart w:id="4308" w:name="_Toc160470767"/>
      <w:bookmarkStart w:id="4309" w:name="_Toc164873911"/>
      <w:bookmarkStart w:id="4310" w:name="_Toc218775447"/>
      <w:r w:rsidRPr="00011EFF">
        <w:t>6.5.6.3</w:t>
      </w:r>
      <w:r w:rsidRPr="00030470">
        <w:t>.</w:t>
      </w:r>
      <w:r w:rsidRPr="00C44396">
        <w:t>4</w:t>
      </w:r>
      <w:r w:rsidRPr="00030470">
        <w:tab/>
        <w:t xml:space="preserve">Enumeration: </w:t>
      </w:r>
      <w:r w:rsidRPr="00395050">
        <w:t>GeoPolAction</w:t>
      </w:r>
      <w:bookmarkEnd w:id="4303"/>
      <w:bookmarkEnd w:id="4304"/>
      <w:bookmarkEnd w:id="4310"/>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ＭＳ 明朝"/>
        </w:rPr>
      </w:pPr>
    </w:p>
    <w:p w14:paraId="390B2AC8" w14:textId="77777777" w:rsidR="00346477" w:rsidRPr="00BE3ACA" w:rsidRDefault="00346477" w:rsidP="00346477">
      <w:pPr>
        <w:pStyle w:val="Heading5"/>
      </w:pPr>
      <w:bookmarkStart w:id="4311" w:name="_Toc211879136"/>
      <w:bookmarkStart w:id="4312" w:name="_Toc180306550"/>
      <w:bookmarkStart w:id="4313" w:name="_Toc195374291"/>
      <w:bookmarkStart w:id="4314" w:name="_Toc218775448"/>
      <w:r w:rsidRPr="00011EFF">
        <w:t>6.5.6.3</w:t>
      </w:r>
      <w:r w:rsidRPr="00030470">
        <w:t>.</w:t>
      </w:r>
      <w:r>
        <w:t>5</w:t>
      </w:r>
      <w:r w:rsidRPr="00030470">
        <w:tab/>
        <w:t xml:space="preserve">Enumeration: </w:t>
      </w:r>
      <w:r w:rsidRPr="00E654DB">
        <w:t>MultiModalFlowType</w:t>
      </w:r>
      <w:bookmarkEnd w:id="4311"/>
      <w:bookmarkEnd w:id="4314"/>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ＭＳ 明朝"/>
        </w:rPr>
      </w:pPr>
    </w:p>
    <w:p w14:paraId="48779B8A" w14:textId="77777777" w:rsidR="00A96052" w:rsidRPr="000E1D0D" w:rsidRDefault="00A96052" w:rsidP="00A96052">
      <w:pPr>
        <w:pStyle w:val="Heading4"/>
        <w:rPr>
          <w:lang w:val="en-US"/>
        </w:rPr>
      </w:pPr>
      <w:bookmarkStart w:id="4315" w:name="_Toc211879137"/>
      <w:bookmarkStart w:id="4316" w:name="_Toc218775449"/>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305"/>
      <w:bookmarkEnd w:id="4306"/>
      <w:bookmarkEnd w:id="4307"/>
      <w:bookmarkEnd w:id="4308"/>
      <w:bookmarkEnd w:id="4309"/>
      <w:bookmarkEnd w:id="4312"/>
      <w:bookmarkEnd w:id="4313"/>
      <w:bookmarkEnd w:id="4315"/>
      <w:bookmarkEnd w:id="4316"/>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4317" w:name="_Toc148177040"/>
      <w:bookmarkStart w:id="4318" w:name="_Toc151379504"/>
      <w:bookmarkStart w:id="4319" w:name="_Toc151445685"/>
      <w:bookmarkStart w:id="4320" w:name="_Toc160470768"/>
      <w:bookmarkStart w:id="4321" w:name="_Toc164873912"/>
      <w:bookmarkStart w:id="4322" w:name="_Toc180306551"/>
      <w:bookmarkStart w:id="4323" w:name="_Toc195374292"/>
      <w:bookmarkStart w:id="4324" w:name="_Toc211879138"/>
      <w:bookmarkStart w:id="4325" w:name="_Toc218775450"/>
      <w:r w:rsidRPr="000E1D0D">
        <w:rPr>
          <w:noProof/>
          <w:lang w:eastAsia="zh-CN"/>
        </w:rPr>
        <w:t>6.5</w:t>
      </w:r>
      <w:r w:rsidRPr="000E1D0D">
        <w:t>.6.5</w:t>
      </w:r>
      <w:r w:rsidRPr="000E1D0D">
        <w:tab/>
        <w:t>Binary data</w:t>
      </w:r>
      <w:bookmarkEnd w:id="4317"/>
      <w:bookmarkEnd w:id="4318"/>
      <w:bookmarkEnd w:id="4319"/>
      <w:bookmarkEnd w:id="4320"/>
      <w:bookmarkEnd w:id="4321"/>
      <w:bookmarkEnd w:id="4322"/>
      <w:bookmarkEnd w:id="4323"/>
      <w:bookmarkEnd w:id="4324"/>
      <w:bookmarkEnd w:id="4325"/>
    </w:p>
    <w:p w14:paraId="6092DD6C" w14:textId="77777777" w:rsidR="00A96052" w:rsidRPr="000E1D0D" w:rsidRDefault="00A96052" w:rsidP="00A96052">
      <w:pPr>
        <w:pStyle w:val="Heading5"/>
      </w:pPr>
      <w:bookmarkStart w:id="4326" w:name="_Toc148177041"/>
      <w:bookmarkStart w:id="4327" w:name="_Toc151379505"/>
      <w:bookmarkStart w:id="4328" w:name="_Toc151445686"/>
      <w:bookmarkStart w:id="4329" w:name="_Toc160470769"/>
      <w:bookmarkStart w:id="4330" w:name="_Toc164873913"/>
      <w:bookmarkStart w:id="4331" w:name="_Toc180306552"/>
      <w:bookmarkStart w:id="4332" w:name="_Toc195374293"/>
      <w:bookmarkStart w:id="4333" w:name="_Toc211879139"/>
      <w:bookmarkStart w:id="4334" w:name="_Toc218775451"/>
      <w:r w:rsidRPr="000E1D0D">
        <w:rPr>
          <w:noProof/>
          <w:lang w:eastAsia="zh-CN"/>
        </w:rPr>
        <w:t>6.5</w:t>
      </w:r>
      <w:r w:rsidRPr="000E1D0D">
        <w:t>.6.5.1</w:t>
      </w:r>
      <w:r w:rsidRPr="000E1D0D">
        <w:tab/>
        <w:t>Binary Data Types</w:t>
      </w:r>
      <w:bookmarkEnd w:id="4326"/>
      <w:bookmarkEnd w:id="4327"/>
      <w:bookmarkEnd w:id="4328"/>
      <w:bookmarkEnd w:id="4329"/>
      <w:bookmarkEnd w:id="4330"/>
      <w:bookmarkEnd w:id="4331"/>
      <w:bookmarkEnd w:id="4332"/>
      <w:bookmarkEnd w:id="4333"/>
      <w:bookmarkEnd w:id="4334"/>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4335" w:name="_Toc148177042"/>
      <w:bookmarkStart w:id="4336" w:name="_Toc151379506"/>
      <w:bookmarkStart w:id="4337" w:name="_Toc151445687"/>
      <w:bookmarkStart w:id="4338" w:name="_Toc160470770"/>
      <w:bookmarkStart w:id="4339" w:name="_Toc164873914"/>
      <w:bookmarkStart w:id="4340" w:name="_Toc180306553"/>
      <w:bookmarkStart w:id="4341" w:name="_Toc195374294"/>
      <w:bookmarkStart w:id="4342" w:name="_Toc211879140"/>
      <w:bookmarkStart w:id="4343" w:name="_Toc218775452"/>
      <w:r w:rsidRPr="000E1D0D">
        <w:rPr>
          <w:noProof/>
          <w:lang w:eastAsia="zh-CN"/>
        </w:rPr>
        <w:t>6.5</w:t>
      </w:r>
      <w:r w:rsidRPr="000E1D0D">
        <w:t>.7</w:t>
      </w:r>
      <w:r w:rsidRPr="000E1D0D">
        <w:tab/>
        <w:t>Error Handling</w:t>
      </w:r>
      <w:bookmarkEnd w:id="4335"/>
      <w:bookmarkEnd w:id="4336"/>
      <w:bookmarkEnd w:id="4337"/>
      <w:bookmarkEnd w:id="4338"/>
      <w:bookmarkEnd w:id="4339"/>
      <w:bookmarkEnd w:id="4340"/>
      <w:bookmarkEnd w:id="4341"/>
      <w:bookmarkEnd w:id="4342"/>
      <w:bookmarkEnd w:id="4343"/>
    </w:p>
    <w:p w14:paraId="3A4124B2" w14:textId="77777777" w:rsidR="00A96052" w:rsidRPr="000E1D0D" w:rsidRDefault="00A96052" w:rsidP="00A96052">
      <w:pPr>
        <w:pStyle w:val="Heading4"/>
      </w:pPr>
      <w:bookmarkStart w:id="4344" w:name="_Toc148177043"/>
      <w:bookmarkStart w:id="4345" w:name="_Toc151379507"/>
      <w:bookmarkStart w:id="4346" w:name="_Toc151445688"/>
      <w:bookmarkStart w:id="4347" w:name="_Toc160470771"/>
      <w:bookmarkStart w:id="4348" w:name="_Toc164873915"/>
      <w:bookmarkStart w:id="4349" w:name="_Toc180306554"/>
      <w:bookmarkStart w:id="4350" w:name="_Toc195374295"/>
      <w:bookmarkStart w:id="4351" w:name="_Toc211879141"/>
      <w:bookmarkStart w:id="4352" w:name="_Toc218775453"/>
      <w:r w:rsidRPr="000E1D0D">
        <w:rPr>
          <w:noProof/>
          <w:lang w:eastAsia="zh-CN"/>
        </w:rPr>
        <w:t>6.5</w:t>
      </w:r>
      <w:r w:rsidRPr="000E1D0D">
        <w:t>.7.1</w:t>
      </w:r>
      <w:r w:rsidRPr="000E1D0D">
        <w:tab/>
        <w:t>General</w:t>
      </w:r>
      <w:bookmarkEnd w:id="4344"/>
      <w:bookmarkEnd w:id="4345"/>
      <w:bookmarkEnd w:id="4346"/>
      <w:bookmarkEnd w:id="4347"/>
      <w:bookmarkEnd w:id="4348"/>
      <w:bookmarkEnd w:id="4349"/>
      <w:bookmarkEnd w:id="4350"/>
      <w:bookmarkEnd w:id="4351"/>
      <w:bookmarkEnd w:id="4352"/>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4353" w:name="_Toc148177044"/>
      <w:bookmarkStart w:id="4354" w:name="_Toc151379508"/>
      <w:bookmarkStart w:id="4355" w:name="_Toc151445689"/>
      <w:bookmarkStart w:id="4356" w:name="_Toc160470772"/>
      <w:bookmarkStart w:id="4357" w:name="_Toc164873916"/>
      <w:bookmarkStart w:id="4358" w:name="_Toc180306555"/>
      <w:bookmarkStart w:id="4359" w:name="_Toc195374296"/>
      <w:bookmarkStart w:id="4360" w:name="_Toc211879142"/>
      <w:bookmarkStart w:id="4361" w:name="_Toc218775454"/>
      <w:r w:rsidRPr="000E1D0D">
        <w:rPr>
          <w:noProof/>
          <w:lang w:eastAsia="zh-CN"/>
        </w:rPr>
        <w:t>6.5</w:t>
      </w:r>
      <w:r w:rsidRPr="000E1D0D">
        <w:t>.7.2</w:t>
      </w:r>
      <w:r w:rsidRPr="000E1D0D">
        <w:tab/>
        <w:t>Protocol Errors</w:t>
      </w:r>
      <w:bookmarkEnd w:id="4353"/>
      <w:bookmarkEnd w:id="4354"/>
      <w:bookmarkEnd w:id="4355"/>
      <w:bookmarkEnd w:id="4356"/>
      <w:bookmarkEnd w:id="4357"/>
      <w:bookmarkEnd w:id="4358"/>
      <w:bookmarkEnd w:id="4359"/>
      <w:bookmarkEnd w:id="4360"/>
      <w:bookmarkEnd w:id="4361"/>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4362" w:name="_Toc148177045"/>
      <w:bookmarkStart w:id="4363" w:name="_Toc151379509"/>
      <w:bookmarkStart w:id="4364" w:name="_Toc151445690"/>
      <w:bookmarkStart w:id="4365" w:name="_Toc160470773"/>
      <w:bookmarkStart w:id="4366" w:name="_Toc164873917"/>
      <w:bookmarkStart w:id="4367" w:name="_Toc180306556"/>
      <w:bookmarkStart w:id="4368" w:name="_Toc195374297"/>
      <w:bookmarkStart w:id="4369" w:name="_Toc211879143"/>
      <w:bookmarkStart w:id="4370" w:name="_Toc218775455"/>
      <w:r w:rsidRPr="000E1D0D">
        <w:rPr>
          <w:noProof/>
          <w:lang w:eastAsia="zh-CN"/>
        </w:rPr>
        <w:t>6.5</w:t>
      </w:r>
      <w:r w:rsidRPr="000E1D0D">
        <w:t>.7.3</w:t>
      </w:r>
      <w:r w:rsidRPr="000E1D0D">
        <w:tab/>
        <w:t>Application Errors</w:t>
      </w:r>
      <w:bookmarkEnd w:id="4362"/>
      <w:bookmarkEnd w:id="4363"/>
      <w:bookmarkEnd w:id="4364"/>
      <w:bookmarkEnd w:id="4365"/>
      <w:bookmarkEnd w:id="4366"/>
      <w:bookmarkEnd w:id="4367"/>
      <w:bookmarkEnd w:id="4368"/>
      <w:bookmarkEnd w:id="4369"/>
      <w:bookmarkEnd w:id="4370"/>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4371" w:name="_Toc148177046"/>
      <w:bookmarkStart w:id="4372" w:name="_Toc151379510"/>
      <w:bookmarkStart w:id="4373" w:name="_Toc151445691"/>
      <w:bookmarkStart w:id="4374" w:name="_Toc160470774"/>
      <w:bookmarkStart w:id="4375" w:name="_Toc164873918"/>
      <w:bookmarkStart w:id="4376" w:name="_Toc180306557"/>
      <w:bookmarkStart w:id="4377" w:name="_Toc195374298"/>
      <w:bookmarkStart w:id="4378" w:name="_Toc211879144"/>
      <w:bookmarkStart w:id="4379" w:name="_Toc218775456"/>
      <w:r w:rsidRPr="000E1D0D">
        <w:rPr>
          <w:noProof/>
          <w:lang w:eastAsia="zh-CN"/>
        </w:rPr>
        <w:t>6.5</w:t>
      </w:r>
      <w:r w:rsidRPr="000E1D0D">
        <w:t>.8</w:t>
      </w:r>
      <w:r w:rsidRPr="000E1D0D">
        <w:rPr>
          <w:lang w:eastAsia="zh-CN"/>
        </w:rPr>
        <w:tab/>
        <w:t>Feature negotiation</w:t>
      </w:r>
      <w:bookmarkEnd w:id="4371"/>
      <w:bookmarkEnd w:id="4372"/>
      <w:bookmarkEnd w:id="4373"/>
      <w:bookmarkEnd w:id="4374"/>
      <w:bookmarkEnd w:id="4375"/>
      <w:bookmarkEnd w:id="4376"/>
      <w:bookmarkEnd w:id="4377"/>
      <w:bookmarkEnd w:id="4378"/>
      <w:bookmarkEnd w:id="4379"/>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4380"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4381" w:name="_MCCTEMPBM_CRPT66080057___2" w:colFirst="2" w:colLast="2"/>
            <w:bookmarkEnd w:id="4380"/>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4381"/>
    </w:tbl>
    <w:p w14:paraId="7D64054B" w14:textId="77777777" w:rsidR="00A96052" w:rsidRPr="000E1D0D" w:rsidRDefault="00A96052" w:rsidP="00A96052"/>
    <w:p w14:paraId="012C08C2" w14:textId="77777777" w:rsidR="00A96052" w:rsidRPr="000E1D0D" w:rsidRDefault="00A96052" w:rsidP="00A96052">
      <w:pPr>
        <w:pStyle w:val="Heading3"/>
      </w:pPr>
      <w:bookmarkStart w:id="4382" w:name="_Toc148177047"/>
      <w:bookmarkStart w:id="4383" w:name="_Toc151379511"/>
      <w:bookmarkStart w:id="4384" w:name="_Toc151445692"/>
      <w:bookmarkStart w:id="4385" w:name="_Toc160470775"/>
      <w:bookmarkStart w:id="4386" w:name="_Toc164873919"/>
      <w:bookmarkStart w:id="4387" w:name="_Toc180306558"/>
      <w:bookmarkStart w:id="4388" w:name="_Toc195374299"/>
      <w:bookmarkStart w:id="4389" w:name="_Toc211879145"/>
      <w:bookmarkStart w:id="4390" w:name="_Toc218775457"/>
      <w:r w:rsidRPr="000E1D0D">
        <w:rPr>
          <w:noProof/>
          <w:lang w:eastAsia="zh-CN"/>
        </w:rPr>
        <w:t>6.5</w:t>
      </w:r>
      <w:r w:rsidRPr="000E1D0D">
        <w:t>.9</w:t>
      </w:r>
      <w:r w:rsidRPr="000E1D0D">
        <w:tab/>
        <w:t>Security</w:t>
      </w:r>
      <w:bookmarkEnd w:id="4382"/>
      <w:bookmarkEnd w:id="4383"/>
      <w:bookmarkEnd w:id="4384"/>
      <w:bookmarkEnd w:id="4385"/>
      <w:bookmarkEnd w:id="4386"/>
      <w:bookmarkEnd w:id="4387"/>
      <w:bookmarkEnd w:id="4388"/>
      <w:bookmarkEnd w:id="4389"/>
      <w:bookmarkEnd w:id="4390"/>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4391" w:name="_Toc180306559"/>
      <w:bookmarkStart w:id="4392" w:name="_Toc195374300"/>
      <w:bookmarkStart w:id="4393" w:name="_Toc211879146"/>
      <w:bookmarkStart w:id="4394" w:name="_Toc144024292"/>
      <w:bookmarkStart w:id="4395" w:name="_Toc148177048"/>
      <w:bookmarkStart w:id="4396" w:name="_Toc151379512"/>
      <w:bookmarkStart w:id="4397" w:name="_Toc151445693"/>
      <w:bookmarkStart w:id="4398" w:name="_Toc160470776"/>
      <w:bookmarkStart w:id="4399" w:name="_Toc164873920"/>
      <w:bookmarkStart w:id="4400" w:name="_Toc218775458"/>
      <w:r w:rsidR="00D16966">
        <w:rPr>
          <w:noProof/>
          <w:lang w:eastAsia="zh-CN"/>
        </w:rPr>
        <w:t>6.6</w:t>
      </w:r>
      <w:r w:rsidR="00D16966" w:rsidRPr="000E1D0D">
        <w:tab/>
        <w:t>SDD_</w:t>
      </w:r>
      <w:r w:rsidR="00D16966">
        <w:t>BDT</w:t>
      </w:r>
      <w:r w:rsidR="00D16966" w:rsidRPr="000E1D0D">
        <w:t xml:space="preserve"> </w:t>
      </w:r>
      <w:r w:rsidR="00D16966">
        <w:t xml:space="preserve">Service </w:t>
      </w:r>
      <w:r w:rsidR="00D16966" w:rsidRPr="000E1D0D">
        <w:t>API</w:t>
      </w:r>
      <w:bookmarkEnd w:id="4391"/>
      <w:bookmarkEnd w:id="4392"/>
      <w:bookmarkEnd w:id="4393"/>
      <w:bookmarkEnd w:id="4400"/>
    </w:p>
    <w:p w14:paraId="2C1D7B94" w14:textId="77777777" w:rsidR="00D16966" w:rsidRPr="000E1D0D" w:rsidRDefault="00D16966" w:rsidP="00D16966">
      <w:pPr>
        <w:pStyle w:val="Heading3"/>
      </w:pPr>
      <w:bookmarkStart w:id="4401" w:name="_Toc180306560"/>
      <w:bookmarkStart w:id="4402" w:name="_Toc195374301"/>
      <w:bookmarkStart w:id="4403" w:name="_Toc211879147"/>
      <w:bookmarkStart w:id="4404" w:name="_Toc218775459"/>
      <w:r>
        <w:rPr>
          <w:noProof/>
          <w:lang w:eastAsia="zh-CN"/>
        </w:rPr>
        <w:t>6.6</w:t>
      </w:r>
      <w:r w:rsidRPr="000E1D0D">
        <w:t>.1</w:t>
      </w:r>
      <w:r w:rsidRPr="000E1D0D">
        <w:tab/>
        <w:t>Introduction</w:t>
      </w:r>
      <w:bookmarkEnd w:id="4401"/>
      <w:bookmarkEnd w:id="4402"/>
      <w:bookmarkEnd w:id="4403"/>
      <w:bookmarkEnd w:id="4404"/>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4405" w:name="_Toc180306561"/>
      <w:bookmarkStart w:id="4406" w:name="_Toc195374302"/>
      <w:bookmarkStart w:id="4407" w:name="_Toc211879148"/>
      <w:bookmarkStart w:id="4408" w:name="_Toc218775460"/>
      <w:r>
        <w:rPr>
          <w:noProof/>
          <w:lang w:eastAsia="zh-CN"/>
        </w:rPr>
        <w:t>6.6</w:t>
      </w:r>
      <w:r w:rsidRPr="000E1D0D">
        <w:t>.2</w:t>
      </w:r>
      <w:r w:rsidRPr="000E1D0D">
        <w:tab/>
        <w:t>Usage of HTTP</w:t>
      </w:r>
      <w:bookmarkEnd w:id="4405"/>
      <w:bookmarkEnd w:id="4406"/>
      <w:bookmarkEnd w:id="4407"/>
      <w:bookmarkEnd w:id="4408"/>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4409" w:name="_Toc180306562"/>
      <w:bookmarkStart w:id="4410" w:name="_Toc195374303"/>
      <w:bookmarkStart w:id="4411" w:name="_Toc211879149"/>
      <w:bookmarkStart w:id="4412" w:name="_Toc218775461"/>
      <w:r>
        <w:rPr>
          <w:noProof/>
          <w:lang w:eastAsia="zh-CN"/>
        </w:rPr>
        <w:t>6.6</w:t>
      </w:r>
      <w:r w:rsidRPr="000E1D0D">
        <w:t>.3</w:t>
      </w:r>
      <w:r w:rsidRPr="000E1D0D">
        <w:tab/>
        <w:t>Resources</w:t>
      </w:r>
      <w:bookmarkEnd w:id="4409"/>
      <w:bookmarkEnd w:id="4410"/>
      <w:bookmarkEnd w:id="4411"/>
      <w:bookmarkEnd w:id="4412"/>
    </w:p>
    <w:p w14:paraId="14EB8B14" w14:textId="77777777" w:rsidR="00D16966" w:rsidRPr="000E1D0D" w:rsidRDefault="00D16966" w:rsidP="00D16966">
      <w:pPr>
        <w:pStyle w:val="Heading4"/>
      </w:pPr>
      <w:bookmarkStart w:id="4413" w:name="_Toc180306563"/>
      <w:bookmarkStart w:id="4414" w:name="_Toc195374304"/>
      <w:bookmarkStart w:id="4415" w:name="_Toc211879150"/>
      <w:bookmarkStart w:id="4416" w:name="_Toc218775462"/>
      <w:r>
        <w:rPr>
          <w:noProof/>
          <w:lang w:eastAsia="zh-CN"/>
        </w:rPr>
        <w:t>6.6</w:t>
      </w:r>
      <w:r w:rsidRPr="000E1D0D">
        <w:t>.3.1</w:t>
      </w:r>
      <w:r w:rsidRPr="000E1D0D">
        <w:tab/>
        <w:t>Overview</w:t>
      </w:r>
      <w:bookmarkEnd w:id="4413"/>
      <w:bookmarkEnd w:id="4414"/>
      <w:bookmarkEnd w:id="4415"/>
      <w:bookmarkEnd w:id="4416"/>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4417" w:name="_MON_1788177637"/>
    <w:bookmarkEnd w:id="4417"/>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2pt;height:165.25pt" o:ole="">
            <v:imagedata r:id="rId95" o:title=""/>
          </v:shape>
          <o:OLEObject Type="Embed" ProgID="Word.Document.8" ShapeID="_x0000_i1068" DrawAspect="Content" ObjectID="_1829388599"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4418" w:name="_Toc180306564"/>
      <w:bookmarkStart w:id="4419" w:name="_Toc195374305"/>
      <w:bookmarkStart w:id="4420" w:name="_Toc211879151"/>
      <w:bookmarkStart w:id="4421" w:name="_Toc218775463"/>
      <w:r>
        <w:rPr>
          <w:noProof/>
          <w:lang w:eastAsia="zh-CN"/>
        </w:rPr>
        <w:t>6.6</w:t>
      </w:r>
      <w:r w:rsidRPr="000E1D0D">
        <w:t>.3.2</w:t>
      </w:r>
      <w:r w:rsidRPr="000E1D0D">
        <w:tab/>
        <w:t xml:space="preserve">Resource: </w:t>
      </w:r>
      <w:r>
        <w:t>BDT Subscriptions</w:t>
      </w:r>
      <w:bookmarkEnd w:id="4418"/>
      <w:bookmarkEnd w:id="4419"/>
      <w:bookmarkEnd w:id="4420"/>
      <w:bookmarkEnd w:id="4421"/>
    </w:p>
    <w:p w14:paraId="2F6A7487" w14:textId="77777777" w:rsidR="00D16966" w:rsidRPr="000E1D0D" w:rsidRDefault="00D16966" w:rsidP="00D16966">
      <w:pPr>
        <w:pStyle w:val="Heading5"/>
      </w:pPr>
      <w:bookmarkStart w:id="4422" w:name="_Toc180306565"/>
      <w:bookmarkStart w:id="4423" w:name="_Toc195374306"/>
      <w:bookmarkStart w:id="4424" w:name="_Toc211879152"/>
      <w:bookmarkStart w:id="4425" w:name="_Toc218775464"/>
      <w:r>
        <w:rPr>
          <w:noProof/>
          <w:lang w:eastAsia="zh-CN"/>
        </w:rPr>
        <w:t>6.6</w:t>
      </w:r>
      <w:r w:rsidRPr="000E1D0D">
        <w:t>.3.2.1</w:t>
      </w:r>
      <w:r w:rsidRPr="000E1D0D">
        <w:tab/>
        <w:t>Description</w:t>
      </w:r>
      <w:bookmarkEnd w:id="4422"/>
      <w:bookmarkEnd w:id="4423"/>
      <w:bookmarkEnd w:id="4424"/>
      <w:bookmarkEnd w:id="4425"/>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4426" w:name="_Toc180306566"/>
      <w:bookmarkStart w:id="4427" w:name="_Toc195374307"/>
      <w:bookmarkStart w:id="4428" w:name="_Toc211879153"/>
      <w:bookmarkStart w:id="4429" w:name="_Toc218775465"/>
      <w:r>
        <w:rPr>
          <w:noProof/>
          <w:lang w:eastAsia="zh-CN"/>
        </w:rPr>
        <w:t>6.6</w:t>
      </w:r>
      <w:r w:rsidRPr="000E1D0D">
        <w:t>.3.2.2</w:t>
      </w:r>
      <w:r w:rsidRPr="000E1D0D">
        <w:tab/>
        <w:t>Resource Definition</w:t>
      </w:r>
      <w:bookmarkEnd w:id="4426"/>
      <w:bookmarkEnd w:id="4427"/>
      <w:bookmarkEnd w:id="4428"/>
      <w:bookmarkEnd w:id="4429"/>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4430" w:name="_Toc180306567"/>
      <w:bookmarkStart w:id="4431" w:name="_Toc195374308"/>
      <w:bookmarkStart w:id="4432" w:name="_Toc211879154"/>
      <w:bookmarkStart w:id="4433" w:name="_Toc218775466"/>
      <w:r>
        <w:rPr>
          <w:noProof/>
          <w:lang w:eastAsia="zh-CN"/>
        </w:rPr>
        <w:t>6.6</w:t>
      </w:r>
      <w:r w:rsidRPr="000E1D0D">
        <w:t>.3.2.3</w:t>
      </w:r>
      <w:r w:rsidRPr="000E1D0D">
        <w:tab/>
        <w:t>Resource Standard Methods</w:t>
      </w:r>
      <w:bookmarkEnd w:id="4430"/>
      <w:bookmarkEnd w:id="4431"/>
      <w:bookmarkEnd w:id="4432"/>
      <w:bookmarkEnd w:id="4433"/>
    </w:p>
    <w:p w14:paraId="6F632DBB" w14:textId="77777777" w:rsidR="00D16966" w:rsidRPr="000E1D0D" w:rsidRDefault="00D16966" w:rsidP="0052668D">
      <w:pPr>
        <w:pStyle w:val="H6"/>
      </w:pPr>
      <w:bookmarkStart w:id="4434" w:name="_Toc180306568"/>
      <w:r>
        <w:rPr>
          <w:noProof/>
          <w:lang w:eastAsia="zh-CN"/>
        </w:rPr>
        <w:t>6.6</w:t>
      </w:r>
      <w:r w:rsidRPr="000E1D0D">
        <w:t>.3.2.3.1</w:t>
      </w:r>
      <w:r w:rsidRPr="000E1D0D">
        <w:tab/>
        <w:t>POST</w:t>
      </w:r>
      <w:bookmarkEnd w:id="4434"/>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4435" w:name="_Toc180306569"/>
      <w:bookmarkStart w:id="4436" w:name="_Toc195374309"/>
      <w:bookmarkStart w:id="4437" w:name="_Toc211879155"/>
      <w:bookmarkStart w:id="4438" w:name="_Toc218775467"/>
      <w:r>
        <w:rPr>
          <w:noProof/>
          <w:lang w:eastAsia="zh-CN"/>
        </w:rPr>
        <w:t>6.6</w:t>
      </w:r>
      <w:r w:rsidRPr="000E1D0D">
        <w:t>.3.2.4</w:t>
      </w:r>
      <w:r w:rsidRPr="000E1D0D">
        <w:tab/>
        <w:t>Resource Custom Operations</w:t>
      </w:r>
      <w:bookmarkEnd w:id="4435"/>
      <w:bookmarkEnd w:id="4436"/>
      <w:bookmarkEnd w:id="4437"/>
      <w:bookmarkEnd w:id="4438"/>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4439" w:name="_Toc180306570"/>
      <w:bookmarkStart w:id="4440" w:name="_Toc195374310"/>
      <w:bookmarkStart w:id="4441" w:name="_Toc211879156"/>
      <w:bookmarkStart w:id="4442" w:name="_Toc218775468"/>
      <w:r>
        <w:rPr>
          <w:noProof/>
          <w:lang w:eastAsia="zh-CN"/>
        </w:rPr>
        <w:t>6.6</w:t>
      </w:r>
      <w:r w:rsidRPr="000E1D0D">
        <w:t>.3.3</w:t>
      </w:r>
      <w:r w:rsidRPr="000E1D0D">
        <w:tab/>
        <w:t xml:space="preserve">Resource: Individual </w:t>
      </w:r>
      <w:r>
        <w:t>BDT Subscription</w:t>
      </w:r>
      <w:bookmarkEnd w:id="4439"/>
      <w:bookmarkEnd w:id="4440"/>
      <w:bookmarkEnd w:id="4441"/>
      <w:bookmarkEnd w:id="4442"/>
    </w:p>
    <w:p w14:paraId="138A5AD0" w14:textId="77777777" w:rsidR="00D16966" w:rsidRPr="000E1D0D" w:rsidRDefault="00D16966" w:rsidP="00D16966">
      <w:pPr>
        <w:pStyle w:val="Heading5"/>
      </w:pPr>
      <w:bookmarkStart w:id="4443" w:name="_Toc180306571"/>
      <w:bookmarkStart w:id="4444" w:name="_Toc195374311"/>
      <w:bookmarkStart w:id="4445" w:name="_Toc211879157"/>
      <w:bookmarkStart w:id="4446" w:name="_Toc218775469"/>
      <w:r>
        <w:rPr>
          <w:noProof/>
          <w:lang w:eastAsia="zh-CN"/>
        </w:rPr>
        <w:t>6.6</w:t>
      </w:r>
      <w:r w:rsidRPr="000E1D0D">
        <w:t>.3.3.1</w:t>
      </w:r>
      <w:r w:rsidRPr="000E1D0D">
        <w:tab/>
        <w:t>Description</w:t>
      </w:r>
      <w:bookmarkEnd w:id="4443"/>
      <w:bookmarkEnd w:id="4444"/>
      <w:bookmarkEnd w:id="4445"/>
      <w:bookmarkEnd w:id="4446"/>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4447" w:name="_Toc180306572"/>
      <w:bookmarkStart w:id="4448" w:name="_Toc195374312"/>
      <w:bookmarkStart w:id="4449" w:name="_Toc211879158"/>
      <w:bookmarkStart w:id="4450" w:name="_Toc218775470"/>
      <w:r>
        <w:rPr>
          <w:noProof/>
          <w:lang w:eastAsia="zh-CN"/>
        </w:rPr>
        <w:t>6.6</w:t>
      </w:r>
      <w:r w:rsidRPr="000E1D0D">
        <w:t>.3.3.2</w:t>
      </w:r>
      <w:r w:rsidRPr="000E1D0D">
        <w:tab/>
        <w:t>Resource Definition</w:t>
      </w:r>
      <w:bookmarkEnd w:id="4447"/>
      <w:bookmarkEnd w:id="4448"/>
      <w:bookmarkEnd w:id="4449"/>
      <w:bookmarkEnd w:id="4450"/>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4451" w:name="_Toc180306573"/>
      <w:bookmarkStart w:id="4452" w:name="_Toc195374313"/>
      <w:bookmarkStart w:id="4453" w:name="_Toc211879159"/>
      <w:bookmarkStart w:id="4454" w:name="_Toc218775471"/>
      <w:r>
        <w:rPr>
          <w:noProof/>
          <w:lang w:eastAsia="zh-CN"/>
        </w:rPr>
        <w:t>6.6</w:t>
      </w:r>
      <w:r w:rsidRPr="000E1D0D">
        <w:t>.3.3.3</w:t>
      </w:r>
      <w:r w:rsidRPr="000E1D0D">
        <w:tab/>
        <w:t>Resource Standard Methods</w:t>
      </w:r>
      <w:bookmarkEnd w:id="4451"/>
      <w:bookmarkEnd w:id="4452"/>
      <w:bookmarkEnd w:id="4453"/>
      <w:bookmarkEnd w:id="4454"/>
    </w:p>
    <w:p w14:paraId="6C605EC8" w14:textId="77777777" w:rsidR="00D16966" w:rsidRPr="000E1D0D" w:rsidRDefault="00D16966" w:rsidP="0052668D">
      <w:pPr>
        <w:pStyle w:val="H6"/>
      </w:pPr>
      <w:bookmarkStart w:id="4455" w:name="_Toc180306574"/>
      <w:r>
        <w:rPr>
          <w:noProof/>
          <w:lang w:eastAsia="zh-CN"/>
        </w:rPr>
        <w:t>6.6</w:t>
      </w:r>
      <w:r w:rsidRPr="000E1D0D">
        <w:t>.3.3.3.1</w:t>
      </w:r>
      <w:r w:rsidRPr="000E1D0D">
        <w:tab/>
        <w:t>GET</w:t>
      </w:r>
      <w:bookmarkEnd w:id="4455"/>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4456" w:name="_Toc180306575"/>
      <w:r>
        <w:rPr>
          <w:noProof/>
          <w:lang w:eastAsia="zh-CN"/>
        </w:rPr>
        <w:t>6.6</w:t>
      </w:r>
      <w:r w:rsidRPr="000E1D0D">
        <w:t>.3.3.3.2</w:t>
      </w:r>
      <w:r w:rsidRPr="000E1D0D">
        <w:tab/>
        <w:t>PUT</w:t>
      </w:r>
      <w:bookmarkEnd w:id="4456"/>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4457" w:name="_Toc180306576"/>
      <w:r>
        <w:rPr>
          <w:noProof/>
          <w:lang w:eastAsia="zh-CN"/>
        </w:rPr>
        <w:t>6.6</w:t>
      </w:r>
      <w:r w:rsidRPr="000E1D0D">
        <w:t>.3.3.3.3</w:t>
      </w:r>
      <w:r w:rsidRPr="000E1D0D">
        <w:tab/>
        <w:t>PATCH</w:t>
      </w:r>
      <w:bookmarkEnd w:id="4457"/>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4458" w:name="_Toc180306577"/>
      <w:r>
        <w:rPr>
          <w:noProof/>
          <w:lang w:eastAsia="zh-CN"/>
        </w:rPr>
        <w:t>6.6</w:t>
      </w:r>
      <w:r w:rsidRPr="000E1D0D">
        <w:t>.3.3.3.4</w:t>
      </w:r>
      <w:r w:rsidRPr="000E1D0D">
        <w:tab/>
        <w:t>DELETE</w:t>
      </w:r>
      <w:bookmarkEnd w:id="4458"/>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4459" w:name="_Toc180306578"/>
      <w:bookmarkStart w:id="4460" w:name="_Toc195374314"/>
      <w:bookmarkStart w:id="4461" w:name="_Toc211879160"/>
      <w:bookmarkStart w:id="4462" w:name="_Toc218775472"/>
      <w:r>
        <w:rPr>
          <w:noProof/>
          <w:lang w:eastAsia="zh-CN"/>
        </w:rPr>
        <w:t>6.6</w:t>
      </w:r>
      <w:r w:rsidRPr="000E1D0D">
        <w:t>.3.3.4</w:t>
      </w:r>
      <w:r w:rsidRPr="000E1D0D">
        <w:tab/>
        <w:t>Resource Custom Operations</w:t>
      </w:r>
      <w:bookmarkEnd w:id="4459"/>
      <w:bookmarkEnd w:id="4460"/>
      <w:bookmarkEnd w:id="4461"/>
      <w:bookmarkEnd w:id="4462"/>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4463" w:name="_Toc180306579"/>
      <w:bookmarkStart w:id="4464" w:name="_Toc195374315"/>
      <w:bookmarkStart w:id="4465" w:name="_Toc211879161"/>
      <w:bookmarkStart w:id="4466" w:name="_Toc218775473"/>
      <w:r>
        <w:rPr>
          <w:noProof/>
          <w:lang w:eastAsia="zh-CN"/>
        </w:rPr>
        <w:t>6.6</w:t>
      </w:r>
      <w:r w:rsidRPr="000E1D0D">
        <w:t>.4</w:t>
      </w:r>
      <w:r w:rsidRPr="000E1D0D">
        <w:tab/>
        <w:t>Custom Operations without associated resources</w:t>
      </w:r>
      <w:bookmarkEnd w:id="4463"/>
      <w:bookmarkEnd w:id="4464"/>
      <w:bookmarkEnd w:id="4465"/>
      <w:bookmarkEnd w:id="4466"/>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4467" w:name="_Toc180306580"/>
      <w:bookmarkStart w:id="4468" w:name="_Toc195374316"/>
      <w:bookmarkStart w:id="4469" w:name="_Toc211879162"/>
      <w:bookmarkStart w:id="4470" w:name="_Toc218775474"/>
      <w:r>
        <w:rPr>
          <w:noProof/>
          <w:lang w:eastAsia="zh-CN"/>
        </w:rPr>
        <w:t>6.6</w:t>
      </w:r>
      <w:r w:rsidRPr="000E1D0D">
        <w:t>.5</w:t>
      </w:r>
      <w:r w:rsidRPr="000E1D0D">
        <w:tab/>
        <w:t>Notifications</w:t>
      </w:r>
      <w:bookmarkEnd w:id="4467"/>
      <w:bookmarkEnd w:id="4468"/>
      <w:bookmarkEnd w:id="4469"/>
      <w:bookmarkEnd w:id="4470"/>
    </w:p>
    <w:p w14:paraId="08BF8C8E" w14:textId="77777777" w:rsidR="00D16966" w:rsidRPr="008874EC" w:rsidRDefault="00D16966" w:rsidP="00D16966">
      <w:pPr>
        <w:pStyle w:val="Heading4"/>
      </w:pPr>
      <w:bookmarkStart w:id="4471" w:name="_Toc180306581"/>
      <w:bookmarkStart w:id="4472" w:name="_Toc195374317"/>
      <w:bookmarkStart w:id="4473" w:name="_Toc211879163"/>
      <w:bookmarkStart w:id="4474" w:name="_Toc218775475"/>
      <w:r w:rsidRPr="008874EC">
        <w:t>6.</w:t>
      </w:r>
      <w:r>
        <w:t>6</w:t>
      </w:r>
      <w:r w:rsidRPr="008874EC">
        <w:t>.5.1</w:t>
      </w:r>
      <w:r w:rsidRPr="008874EC">
        <w:tab/>
        <w:t>General</w:t>
      </w:r>
      <w:bookmarkEnd w:id="4471"/>
      <w:bookmarkEnd w:id="4472"/>
      <w:bookmarkEnd w:id="4473"/>
      <w:bookmarkEnd w:id="4474"/>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4475" w:name="_Toc180306582"/>
      <w:bookmarkStart w:id="4476" w:name="_Toc195374318"/>
      <w:bookmarkStart w:id="4477" w:name="_Toc211879164"/>
      <w:bookmarkStart w:id="4478" w:name="_Toc218775476"/>
      <w:r w:rsidRPr="008874EC">
        <w:t>6.</w:t>
      </w:r>
      <w:r>
        <w:t>6</w:t>
      </w:r>
      <w:r w:rsidRPr="008874EC">
        <w:rPr>
          <w:lang w:val="en-US"/>
        </w:rPr>
        <w:t>.5.2</w:t>
      </w:r>
      <w:r w:rsidRPr="008874EC">
        <w:rPr>
          <w:lang w:val="en-US"/>
        </w:rPr>
        <w:tab/>
      </w:r>
      <w:r>
        <w:t>BDT Notification</w:t>
      </w:r>
      <w:bookmarkEnd w:id="4475"/>
      <w:bookmarkEnd w:id="4476"/>
      <w:bookmarkEnd w:id="4477"/>
      <w:bookmarkEnd w:id="4478"/>
    </w:p>
    <w:p w14:paraId="3EAA8DBD" w14:textId="77777777" w:rsidR="00D16966" w:rsidRPr="008874EC" w:rsidRDefault="00D16966" w:rsidP="00D16966">
      <w:pPr>
        <w:pStyle w:val="Heading5"/>
        <w:rPr>
          <w:noProof/>
          <w:lang w:val="en-US"/>
        </w:rPr>
      </w:pPr>
      <w:bookmarkStart w:id="4479" w:name="_Toc180306583"/>
      <w:bookmarkStart w:id="4480" w:name="_Toc195374319"/>
      <w:bookmarkStart w:id="4481" w:name="_Toc211879165"/>
      <w:bookmarkStart w:id="4482" w:name="_Toc218775477"/>
      <w:r w:rsidRPr="008874EC">
        <w:t>6.</w:t>
      </w:r>
      <w:r>
        <w:t>6</w:t>
      </w:r>
      <w:r w:rsidRPr="008874EC">
        <w:rPr>
          <w:lang w:val="en-US"/>
        </w:rPr>
        <w:t>.5.2</w:t>
      </w:r>
      <w:r w:rsidRPr="008874EC">
        <w:rPr>
          <w:noProof/>
          <w:lang w:val="en-US"/>
        </w:rPr>
        <w:t>.1</w:t>
      </w:r>
      <w:r w:rsidRPr="008874EC">
        <w:rPr>
          <w:noProof/>
          <w:lang w:val="en-US"/>
        </w:rPr>
        <w:tab/>
        <w:t>Description</w:t>
      </w:r>
      <w:bookmarkEnd w:id="4479"/>
      <w:bookmarkEnd w:id="4480"/>
      <w:bookmarkEnd w:id="4481"/>
      <w:bookmarkEnd w:id="4482"/>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4483" w:name="_Toc180306584"/>
      <w:bookmarkStart w:id="4484" w:name="_Toc195374320"/>
      <w:bookmarkStart w:id="4485" w:name="_Toc211879166"/>
      <w:bookmarkStart w:id="4486" w:name="_Toc218775478"/>
      <w:r w:rsidRPr="008874EC">
        <w:t>6.</w:t>
      </w:r>
      <w:r>
        <w:t>6</w:t>
      </w:r>
      <w:r w:rsidRPr="008874EC">
        <w:t>.5.2</w:t>
      </w:r>
      <w:r w:rsidRPr="008874EC">
        <w:rPr>
          <w:noProof/>
        </w:rPr>
        <w:t>.2</w:t>
      </w:r>
      <w:r w:rsidRPr="008874EC">
        <w:rPr>
          <w:noProof/>
        </w:rPr>
        <w:tab/>
        <w:t>Target URI</w:t>
      </w:r>
      <w:bookmarkEnd w:id="4483"/>
      <w:bookmarkEnd w:id="4484"/>
      <w:bookmarkEnd w:id="4485"/>
      <w:bookmarkEnd w:id="4486"/>
    </w:p>
    <w:p w14:paraId="43EB00BB" w14:textId="77777777" w:rsidR="00D16966" w:rsidRPr="008874EC" w:rsidRDefault="00D16966"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4487" w:name="_Toc180306585"/>
      <w:bookmarkStart w:id="4488" w:name="_Toc195374321"/>
      <w:bookmarkStart w:id="4489" w:name="_Toc211879167"/>
      <w:bookmarkStart w:id="4490" w:name="_Toc218775479"/>
      <w:r w:rsidRPr="008874EC">
        <w:t>6.</w:t>
      </w:r>
      <w:r>
        <w:t>6</w:t>
      </w:r>
      <w:r w:rsidRPr="008874EC">
        <w:t>.5.2</w:t>
      </w:r>
      <w:r w:rsidRPr="008874EC">
        <w:rPr>
          <w:noProof/>
        </w:rPr>
        <w:t>.3</w:t>
      </w:r>
      <w:r w:rsidRPr="008874EC">
        <w:rPr>
          <w:noProof/>
        </w:rPr>
        <w:tab/>
        <w:t>Standard Methods</w:t>
      </w:r>
      <w:bookmarkEnd w:id="4487"/>
      <w:bookmarkEnd w:id="4488"/>
      <w:bookmarkEnd w:id="4489"/>
      <w:bookmarkEnd w:id="4490"/>
    </w:p>
    <w:p w14:paraId="1F636AFA" w14:textId="77777777" w:rsidR="00D16966" w:rsidRPr="008874EC" w:rsidRDefault="00D16966" w:rsidP="0052668D">
      <w:pPr>
        <w:pStyle w:val="H6"/>
        <w:rPr>
          <w:noProof/>
        </w:rPr>
      </w:pPr>
      <w:bookmarkStart w:id="4491" w:name="_Toc180306586"/>
      <w:r w:rsidRPr="008874EC">
        <w:t>6.</w:t>
      </w:r>
      <w:r>
        <w:t>6</w:t>
      </w:r>
      <w:r w:rsidRPr="008874EC">
        <w:t>.5.2.3</w:t>
      </w:r>
      <w:r w:rsidRPr="008874EC">
        <w:rPr>
          <w:noProof/>
        </w:rPr>
        <w:t>.1</w:t>
      </w:r>
      <w:r w:rsidRPr="008874EC">
        <w:rPr>
          <w:noProof/>
        </w:rPr>
        <w:tab/>
        <w:t>POST</w:t>
      </w:r>
      <w:bookmarkEnd w:id="4491"/>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4492" w:name="_Toc180306587"/>
      <w:bookmarkStart w:id="4493" w:name="_Toc195374322"/>
      <w:bookmarkStart w:id="4494" w:name="_Toc211879168"/>
      <w:bookmarkStart w:id="4495" w:name="_Toc218775480"/>
      <w:r>
        <w:rPr>
          <w:noProof/>
          <w:lang w:eastAsia="zh-CN"/>
        </w:rPr>
        <w:t>6.6</w:t>
      </w:r>
      <w:r w:rsidRPr="000E1D0D">
        <w:t>.6</w:t>
      </w:r>
      <w:r w:rsidRPr="000E1D0D">
        <w:tab/>
        <w:t>Data Model</w:t>
      </w:r>
      <w:bookmarkEnd w:id="4492"/>
      <w:bookmarkEnd w:id="4493"/>
      <w:bookmarkEnd w:id="4494"/>
      <w:bookmarkEnd w:id="4495"/>
    </w:p>
    <w:p w14:paraId="2001C344" w14:textId="77777777" w:rsidR="00D16966" w:rsidRPr="000E1D0D" w:rsidRDefault="00D16966" w:rsidP="00D16966">
      <w:pPr>
        <w:pStyle w:val="Heading4"/>
      </w:pPr>
      <w:bookmarkStart w:id="4496" w:name="_Toc180306588"/>
      <w:bookmarkStart w:id="4497" w:name="_Toc195374323"/>
      <w:bookmarkStart w:id="4498" w:name="_Toc211879169"/>
      <w:bookmarkStart w:id="4499" w:name="_Toc218775481"/>
      <w:r>
        <w:rPr>
          <w:noProof/>
          <w:lang w:eastAsia="zh-CN"/>
        </w:rPr>
        <w:t>6.6</w:t>
      </w:r>
      <w:r w:rsidRPr="000E1D0D">
        <w:t>.6.1</w:t>
      </w:r>
      <w:r w:rsidRPr="000E1D0D">
        <w:tab/>
        <w:t>General</w:t>
      </w:r>
      <w:bookmarkEnd w:id="4496"/>
      <w:bookmarkEnd w:id="4497"/>
      <w:bookmarkEnd w:id="4498"/>
      <w:bookmarkEnd w:id="4499"/>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4500" w:name="_Toc180306589"/>
      <w:bookmarkStart w:id="4501" w:name="_Toc195374324"/>
      <w:bookmarkStart w:id="4502" w:name="_Toc211879170"/>
      <w:bookmarkStart w:id="4503" w:name="_Toc218775482"/>
      <w:r>
        <w:rPr>
          <w:noProof/>
          <w:lang w:eastAsia="zh-CN"/>
        </w:rPr>
        <w:t>6.6</w:t>
      </w:r>
      <w:r w:rsidRPr="000E1D0D">
        <w:rPr>
          <w:lang w:val="en-US"/>
        </w:rPr>
        <w:t>.6.2</w:t>
      </w:r>
      <w:r w:rsidRPr="000E1D0D">
        <w:rPr>
          <w:lang w:val="en-US"/>
        </w:rPr>
        <w:tab/>
        <w:t>Structured data types</w:t>
      </w:r>
      <w:bookmarkEnd w:id="4500"/>
      <w:bookmarkEnd w:id="4501"/>
      <w:bookmarkEnd w:id="4502"/>
      <w:bookmarkEnd w:id="4503"/>
    </w:p>
    <w:p w14:paraId="1DE96CDF" w14:textId="77777777" w:rsidR="00D16966" w:rsidRPr="000E1D0D" w:rsidRDefault="00D16966" w:rsidP="00D16966">
      <w:pPr>
        <w:pStyle w:val="Heading5"/>
      </w:pPr>
      <w:bookmarkStart w:id="4504" w:name="_Toc180306590"/>
      <w:bookmarkStart w:id="4505" w:name="_Toc195374325"/>
      <w:bookmarkStart w:id="4506" w:name="_Toc211879171"/>
      <w:bookmarkStart w:id="4507" w:name="_Toc218775483"/>
      <w:r>
        <w:rPr>
          <w:noProof/>
          <w:lang w:eastAsia="zh-CN"/>
        </w:rPr>
        <w:t>6.6</w:t>
      </w:r>
      <w:r w:rsidRPr="000E1D0D">
        <w:t>.6.2.1</w:t>
      </w:r>
      <w:r w:rsidRPr="000E1D0D">
        <w:tab/>
        <w:t>Introduction</w:t>
      </w:r>
      <w:bookmarkEnd w:id="4504"/>
      <w:bookmarkEnd w:id="4505"/>
      <w:bookmarkEnd w:id="4506"/>
      <w:bookmarkEnd w:id="4507"/>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4508" w:name="_Toc180306591"/>
      <w:bookmarkStart w:id="4509" w:name="_Toc195374326"/>
      <w:bookmarkStart w:id="4510" w:name="_Toc211879172"/>
      <w:bookmarkStart w:id="4511" w:name="_Toc218775484"/>
      <w:r>
        <w:rPr>
          <w:noProof/>
          <w:lang w:eastAsia="zh-CN"/>
        </w:rPr>
        <w:t>6.6</w:t>
      </w:r>
      <w:r w:rsidRPr="000E1D0D">
        <w:t>.6.2.2</w:t>
      </w:r>
      <w:r w:rsidRPr="000E1D0D">
        <w:tab/>
        <w:t xml:space="preserve">Type: </w:t>
      </w:r>
      <w:r>
        <w:t>BdtSubscription</w:t>
      </w:r>
      <w:bookmarkEnd w:id="4508"/>
      <w:bookmarkEnd w:id="4509"/>
      <w:bookmarkEnd w:id="4510"/>
      <w:bookmarkEnd w:id="4511"/>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4512" w:name="_Toc180306592"/>
      <w:bookmarkStart w:id="4513" w:name="_Toc195374327"/>
      <w:bookmarkStart w:id="4514" w:name="_Toc211879173"/>
      <w:bookmarkStart w:id="4515" w:name="_Toc218775485"/>
      <w:r>
        <w:rPr>
          <w:noProof/>
          <w:lang w:eastAsia="zh-CN"/>
        </w:rPr>
        <w:t>6.6</w:t>
      </w:r>
      <w:r w:rsidRPr="000E1D0D">
        <w:t>.6.2.3</w:t>
      </w:r>
      <w:r w:rsidRPr="000E1D0D">
        <w:tab/>
        <w:t xml:space="preserve">Type: </w:t>
      </w:r>
      <w:r>
        <w:t>BdtSubscriptionPatch</w:t>
      </w:r>
      <w:bookmarkEnd w:id="4512"/>
      <w:bookmarkEnd w:id="4513"/>
      <w:bookmarkEnd w:id="4514"/>
      <w:bookmarkEnd w:id="4515"/>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4516" w:name="_Toc180306593"/>
      <w:bookmarkStart w:id="4517" w:name="_Toc195374328"/>
      <w:bookmarkStart w:id="4518" w:name="_Toc211879174"/>
      <w:bookmarkStart w:id="4519" w:name="_Toc218775486"/>
      <w:r>
        <w:rPr>
          <w:noProof/>
          <w:lang w:eastAsia="zh-CN"/>
        </w:rPr>
        <w:t>6.6</w:t>
      </w:r>
      <w:r w:rsidRPr="000E1D0D">
        <w:t>.6.2.</w:t>
      </w:r>
      <w:r>
        <w:t>4</w:t>
      </w:r>
      <w:r w:rsidRPr="000E1D0D">
        <w:tab/>
        <w:t xml:space="preserve">Type: </w:t>
      </w:r>
      <w:r>
        <w:t>BdtNotif</w:t>
      </w:r>
      <w:bookmarkEnd w:id="4516"/>
      <w:bookmarkEnd w:id="4517"/>
      <w:bookmarkEnd w:id="4518"/>
      <w:bookmarkEnd w:id="4519"/>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4520" w:name="_Toc180306594"/>
      <w:bookmarkStart w:id="4521" w:name="_Toc195374329"/>
      <w:bookmarkStart w:id="4522" w:name="_Toc211879175"/>
      <w:bookmarkStart w:id="4523" w:name="_Toc218775487"/>
      <w:r>
        <w:rPr>
          <w:noProof/>
          <w:lang w:eastAsia="zh-CN"/>
        </w:rPr>
        <w:t>6.6</w:t>
      </w:r>
      <w:r w:rsidRPr="000E1D0D">
        <w:t>.6.2.</w:t>
      </w:r>
      <w:r>
        <w:t>5</w:t>
      </w:r>
      <w:r w:rsidRPr="000E1D0D">
        <w:tab/>
        <w:t xml:space="preserve">Type: </w:t>
      </w:r>
      <w:r>
        <w:t>BdtReport</w:t>
      </w:r>
      <w:bookmarkEnd w:id="4520"/>
      <w:bookmarkEnd w:id="4521"/>
      <w:bookmarkEnd w:id="4522"/>
      <w:bookmarkEnd w:id="4523"/>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4524" w:name="_Toc180306595"/>
      <w:bookmarkStart w:id="4525" w:name="_Toc195374330"/>
      <w:bookmarkStart w:id="4526" w:name="_Toc211879176"/>
      <w:bookmarkStart w:id="4527" w:name="_Toc218775488"/>
      <w:r>
        <w:rPr>
          <w:noProof/>
          <w:lang w:eastAsia="zh-CN"/>
        </w:rPr>
        <w:t>6.6</w:t>
      </w:r>
      <w:r w:rsidRPr="000E1D0D">
        <w:rPr>
          <w:lang w:val="en-US"/>
        </w:rPr>
        <w:t>.6.3</w:t>
      </w:r>
      <w:r w:rsidRPr="000E1D0D">
        <w:rPr>
          <w:lang w:val="en-US"/>
        </w:rPr>
        <w:tab/>
        <w:t>Simple data types and enumerations</w:t>
      </w:r>
      <w:bookmarkEnd w:id="4524"/>
      <w:bookmarkEnd w:id="4525"/>
      <w:bookmarkEnd w:id="4526"/>
      <w:bookmarkEnd w:id="4527"/>
    </w:p>
    <w:p w14:paraId="3F3851EA" w14:textId="77777777" w:rsidR="00D16966" w:rsidRPr="000E1D0D" w:rsidRDefault="00D16966" w:rsidP="00D16966">
      <w:pPr>
        <w:pStyle w:val="Heading5"/>
      </w:pPr>
      <w:bookmarkStart w:id="4528" w:name="_Toc180306596"/>
      <w:bookmarkStart w:id="4529" w:name="_Toc195374331"/>
      <w:bookmarkStart w:id="4530" w:name="_Toc211879177"/>
      <w:bookmarkStart w:id="4531" w:name="_Toc218775489"/>
      <w:r>
        <w:rPr>
          <w:noProof/>
          <w:lang w:eastAsia="zh-CN"/>
        </w:rPr>
        <w:t>6.6</w:t>
      </w:r>
      <w:r w:rsidRPr="000E1D0D">
        <w:t>.6.3.1</w:t>
      </w:r>
      <w:r w:rsidRPr="000E1D0D">
        <w:tab/>
        <w:t>Introduction</w:t>
      </w:r>
      <w:bookmarkEnd w:id="4528"/>
      <w:bookmarkEnd w:id="4529"/>
      <w:bookmarkEnd w:id="4530"/>
      <w:bookmarkEnd w:id="4531"/>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4532" w:name="_Toc180306597"/>
      <w:bookmarkStart w:id="4533" w:name="_Toc195374332"/>
      <w:bookmarkStart w:id="4534" w:name="_Toc211879178"/>
      <w:bookmarkStart w:id="4535" w:name="_Toc218775490"/>
      <w:r>
        <w:rPr>
          <w:noProof/>
          <w:lang w:eastAsia="zh-CN"/>
        </w:rPr>
        <w:t>6.6</w:t>
      </w:r>
      <w:r w:rsidRPr="000E1D0D">
        <w:t>.6.3.2</w:t>
      </w:r>
      <w:r w:rsidRPr="000E1D0D">
        <w:tab/>
        <w:t>Simple data types</w:t>
      </w:r>
      <w:bookmarkEnd w:id="4532"/>
      <w:bookmarkEnd w:id="4533"/>
      <w:bookmarkEnd w:id="4534"/>
      <w:bookmarkEnd w:id="4535"/>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4536" w:name="_Toc180306598"/>
      <w:bookmarkStart w:id="4537" w:name="_Toc195374333"/>
      <w:bookmarkStart w:id="4538" w:name="_Toc211879179"/>
      <w:bookmarkStart w:id="4539" w:name="_Toc218775491"/>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536"/>
      <w:bookmarkEnd w:id="4537"/>
      <w:bookmarkEnd w:id="4538"/>
      <w:bookmarkEnd w:id="4539"/>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4540" w:name="_Toc180306599"/>
      <w:bookmarkStart w:id="4541" w:name="_Toc195374334"/>
      <w:bookmarkStart w:id="4542" w:name="_Toc211879180"/>
      <w:bookmarkStart w:id="4543" w:name="_Toc218775492"/>
      <w:r>
        <w:rPr>
          <w:noProof/>
          <w:lang w:eastAsia="zh-CN"/>
        </w:rPr>
        <w:t>6.6</w:t>
      </w:r>
      <w:r w:rsidRPr="000E1D0D">
        <w:t>.</w:t>
      </w:r>
      <w:r>
        <w:t>6.6</w:t>
      </w:r>
      <w:r w:rsidRPr="000E1D0D">
        <w:tab/>
        <w:t>Binary data</w:t>
      </w:r>
      <w:bookmarkEnd w:id="4540"/>
      <w:bookmarkEnd w:id="4541"/>
      <w:bookmarkEnd w:id="4542"/>
      <w:bookmarkEnd w:id="4543"/>
    </w:p>
    <w:p w14:paraId="3E5324FC" w14:textId="77777777" w:rsidR="00D16966" w:rsidRPr="000E1D0D" w:rsidRDefault="00D16966" w:rsidP="00D16966">
      <w:pPr>
        <w:pStyle w:val="Heading5"/>
      </w:pPr>
      <w:bookmarkStart w:id="4544" w:name="_Toc180306600"/>
      <w:bookmarkStart w:id="4545" w:name="_Toc195374335"/>
      <w:bookmarkStart w:id="4546" w:name="_Toc211879181"/>
      <w:bookmarkStart w:id="4547" w:name="_Toc218775493"/>
      <w:r>
        <w:rPr>
          <w:noProof/>
          <w:lang w:eastAsia="zh-CN"/>
        </w:rPr>
        <w:t>6.6</w:t>
      </w:r>
      <w:r w:rsidRPr="000E1D0D">
        <w:t>.</w:t>
      </w:r>
      <w:r>
        <w:t>6.6</w:t>
      </w:r>
      <w:r w:rsidRPr="000E1D0D">
        <w:t>.1</w:t>
      </w:r>
      <w:r w:rsidRPr="000E1D0D">
        <w:tab/>
        <w:t>Binary Data Types</w:t>
      </w:r>
      <w:bookmarkEnd w:id="4544"/>
      <w:bookmarkEnd w:id="4545"/>
      <w:bookmarkEnd w:id="4546"/>
      <w:bookmarkEnd w:id="4547"/>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4548" w:name="_Toc180306601"/>
      <w:bookmarkStart w:id="4549" w:name="_Toc195374336"/>
      <w:bookmarkStart w:id="4550" w:name="_Toc211879182"/>
      <w:bookmarkStart w:id="4551" w:name="_Toc218775494"/>
      <w:r>
        <w:rPr>
          <w:noProof/>
          <w:lang w:eastAsia="zh-CN"/>
        </w:rPr>
        <w:t>6.6</w:t>
      </w:r>
      <w:r w:rsidRPr="000E1D0D">
        <w:t>.7</w:t>
      </w:r>
      <w:r w:rsidRPr="000E1D0D">
        <w:tab/>
        <w:t>Error Handling</w:t>
      </w:r>
      <w:bookmarkEnd w:id="4548"/>
      <w:bookmarkEnd w:id="4549"/>
      <w:bookmarkEnd w:id="4550"/>
      <w:bookmarkEnd w:id="4551"/>
    </w:p>
    <w:p w14:paraId="604273EC" w14:textId="77777777" w:rsidR="00D16966" w:rsidRPr="000E1D0D" w:rsidRDefault="00D16966" w:rsidP="00D16966">
      <w:pPr>
        <w:pStyle w:val="Heading4"/>
      </w:pPr>
      <w:bookmarkStart w:id="4552" w:name="_Toc180306602"/>
      <w:bookmarkStart w:id="4553" w:name="_Toc195374337"/>
      <w:bookmarkStart w:id="4554" w:name="_Toc211879183"/>
      <w:bookmarkStart w:id="4555" w:name="_Toc218775495"/>
      <w:r>
        <w:rPr>
          <w:noProof/>
          <w:lang w:eastAsia="zh-CN"/>
        </w:rPr>
        <w:t>6.6</w:t>
      </w:r>
      <w:r w:rsidRPr="000E1D0D">
        <w:t>.7.1</w:t>
      </w:r>
      <w:r w:rsidRPr="000E1D0D">
        <w:tab/>
        <w:t>General</w:t>
      </w:r>
      <w:bookmarkEnd w:id="4552"/>
      <w:bookmarkEnd w:id="4553"/>
      <w:bookmarkEnd w:id="4554"/>
      <w:bookmarkEnd w:id="4555"/>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4556" w:name="_Toc180306603"/>
      <w:bookmarkStart w:id="4557" w:name="_Toc195374338"/>
      <w:bookmarkStart w:id="4558" w:name="_Toc211879184"/>
      <w:bookmarkStart w:id="4559" w:name="_Toc218775496"/>
      <w:r>
        <w:rPr>
          <w:noProof/>
          <w:lang w:eastAsia="zh-CN"/>
        </w:rPr>
        <w:t>6.6</w:t>
      </w:r>
      <w:r w:rsidRPr="000E1D0D">
        <w:t>.7.2</w:t>
      </w:r>
      <w:r w:rsidRPr="000E1D0D">
        <w:tab/>
        <w:t>Protocol Errors</w:t>
      </w:r>
      <w:bookmarkEnd w:id="4556"/>
      <w:bookmarkEnd w:id="4557"/>
      <w:bookmarkEnd w:id="4558"/>
      <w:bookmarkEnd w:id="4559"/>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4560" w:name="_Toc180306604"/>
      <w:bookmarkStart w:id="4561" w:name="_Toc195374339"/>
      <w:bookmarkStart w:id="4562" w:name="_Toc211879185"/>
      <w:bookmarkStart w:id="4563" w:name="_Toc218775497"/>
      <w:r>
        <w:rPr>
          <w:noProof/>
          <w:lang w:eastAsia="zh-CN"/>
        </w:rPr>
        <w:t>6.6</w:t>
      </w:r>
      <w:r w:rsidRPr="000E1D0D">
        <w:t>.7.3</w:t>
      </w:r>
      <w:r w:rsidRPr="000E1D0D">
        <w:tab/>
        <w:t>Application Errors</w:t>
      </w:r>
      <w:bookmarkEnd w:id="4560"/>
      <w:bookmarkEnd w:id="4561"/>
      <w:bookmarkEnd w:id="4562"/>
      <w:bookmarkEnd w:id="4563"/>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4564" w:name="_Toc180306605"/>
      <w:bookmarkStart w:id="4565" w:name="_Toc195374340"/>
      <w:bookmarkStart w:id="4566" w:name="_Toc211879186"/>
      <w:bookmarkStart w:id="4567" w:name="_Toc218775498"/>
      <w:r>
        <w:rPr>
          <w:noProof/>
          <w:lang w:eastAsia="zh-CN"/>
        </w:rPr>
        <w:t>6.6</w:t>
      </w:r>
      <w:r w:rsidRPr="000E1D0D">
        <w:t>.8</w:t>
      </w:r>
      <w:r w:rsidRPr="000E1D0D">
        <w:rPr>
          <w:lang w:eastAsia="zh-CN"/>
        </w:rPr>
        <w:tab/>
        <w:t>Feature negotiation</w:t>
      </w:r>
      <w:bookmarkEnd w:id="4564"/>
      <w:bookmarkEnd w:id="4565"/>
      <w:bookmarkEnd w:id="4566"/>
      <w:bookmarkEnd w:id="4567"/>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4568" w:name="_Toc180306606"/>
      <w:bookmarkStart w:id="4569" w:name="_Toc195374341"/>
      <w:bookmarkStart w:id="4570" w:name="_Toc211879187"/>
      <w:bookmarkStart w:id="4571" w:name="_Toc218775499"/>
      <w:r>
        <w:rPr>
          <w:noProof/>
          <w:lang w:eastAsia="zh-CN"/>
        </w:rPr>
        <w:t>6.6</w:t>
      </w:r>
      <w:r w:rsidRPr="000E1D0D">
        <w:t>.9</w:t>
      </w:r>
      <w:r w:rsidRPr="000E1D0D">
        <w:tab/>
        <w:t>Security</w:t>
      </w:r>
      <w:bookmarkEnd w:id="4568"/>
      <w:bookmarkEnd w:id="4569"/>
      <w:bookmarkEnd w:id="4570"/>
      <w:bookmarkEnd w:id="4571"/>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4572" w:name="_Toc180306607"/>
      <w:bookmarkStart w:id="4573" w:name="_Toc195374342"/>
      <w:bookmarkStart w:id="4574" w:name="_Toc211879188"/>
      <w:bookmarkStart w:id="4575" w:name="_Toc218775500"/>
      <w:r w:rsidR="001C4032">
        <w:rPr>
          <w:lang w:eastAsia="zh-CN"/>
        </w:rPr>
        <w:t>7</w:t>
      </w:r>
      <w:r w:rsidR="001C4032">
        <w:rPr>
          <w:lang w:eastAsia="zh-CN"/>
        </w:rPr>
        <w:tab/>
        <w:t>Using Common API Framework</w:t>
      </w:r>
      <w:bookmarkEnd w:id="2519"/>
      <w:bookmarkEnd w:id="2520"/>
      <w:bookmarkEnd w:id="2521"/>
      <w:bookmarkEnd w:id="2522"/>
      <w:bookmarkEnd w:id="4394"/>
      <w:bookmarkEnd w:id="4395"/>
      <w:bookmarkEnd w:id="4396"/>
      <w:bookmarkEnd w:id="4397"/>
      <w:bookmarkEnd w:id="4398"/>
      <w:bookmarkEnd w:id="4399"/>
      <w:bookmarkEnd w:id="4572"/>
      <w:bookmarkEnd w:id="4573"/>
      <w:bookmarkEnd w:id="4574"/>
      <w:bookmarkEnd w:id="4575"/>
    </w:p>
    <w:p w14:paraId="0D6151B9" w14:textId="77777777" w:rsidR="00C52139" w:rsidRDefault="00C52139" w:rsidP="00C52139">
      <w:pPr>
        <w:rPr>
          <w:noProof/>
          <w:lang w:eastAsia="zh-CN"/>
        </w:rPr>
      </w:pPr>
      <w:bookmarkStart w:id="4576" w:name="_Toc24868675"/>
      <w:bookmarkStart w:id="4577" w:name="_Toc34154180"/>
      <w:bookmarkStart w:id="4578" w:name="_Toc36041124"/>
      <w:bookmarkStart w:id="4579" w:name="_Toc36041437"/>
      <w:bookmarkStart w:id="4580" w:name="_Toc43196714"/>
      <w:bookmarkStart w:id="4581" w:name="_Toc43481484"/>
      <w:bookmarkStart w:id="4582" w:name="_Toc45134761"/>
      <w:bookmarkStart w:id="4583" w:name="_Toc51189293"/>
      <w:bookmarkStart w:id="4584" w:name="_Toc51763969"/>
      <w:bookmarkStart w:id="4585" w:name="_Toc57206201"/>
      <w:bookmarkStart w:id="4586" w:name="_Toc59019542"/>
      <w:bookmarkStart w:id="4587" w:name="_Toc68170215"/>
      <w:bookmarkStart w:id="4588" w:name="_Toc73433953"/>
      <w:bookmarkStart w:id="4589" w:name="_Toc73436001"/>
      <w:bookmarkStart w:id="4590" w:name="_Toc73437408"/>
      <w:bookmarkStart w:id="4591" w:name="_Toc75351818"/>
      <w:bookmarkStart w:id="4592" w:name="_Toc83230096"/>
      <w:bookmarkStart w:id="4593" w:name="_Toc85528264"/>
      <w:bookmarkStart w:id="4594" w:name="_Toc90649889"/>
      <w:bookmarkStart w:id="4595" w:name="_Toc96843460"/>
      <w:bookmarkStart w:id="4596" w:name="_Toc96844435"/>
      <w:bookmarkStart w:id="4597" w:name="_Toc100740008"/>
      <w:bookmarkStart w:id="4598" w:name="_Toc104332875"/>
      <w:bookmarkStart w:id="4599"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14:paraId="4A4D6361" w14:textId="7EBE3BEF" w:rsidR="008A6D4A" w:rsidRDefault="001C4032" w:rsidP="001C4032">
      <w:pPr>
        <w:pStyle w:val="Heading8"/>
      </w:pPr>
      <w:r>
        <w:br w:type="page"/>
      </w:r>
      <w:bookmarkStart w:id="4600" w:name="_Toc144024295"/>
      <w:bookmarkStart w:id="4601" w:name="_Toc148177049"/>
      <w:bookmarkStart w:id="4602" w:name="_Toc151379513"/>
      <w:bookmarkStart w:id="4603" w:name="_Toc151445694"/>
      <w:bookmarkStart w:id="4604" w:name="_Toc160470777"/>
      <w:bookmarkStart w:id="4605" w:name="_Toc164873921"/>
      <w:bookmarkStart w:id="4606" w:name="_Toc180306608"/>
      <w:bookmarkStart w:id="4607" w:name="_Toc195374343"/>
      <w:bookmarkStart w:id="4608" w:name="_Toc211879189"/>
      <w:bookmarkStart w:id="4609" w:name="_Toc218775501"/>
      <w:r w:rsidR="008A6D4A" w:rsidRPr="004D3578">
        <w:t>Annex A (normative):</w:t>
      </w:r>
      <w:r w:rsidR="008A6D4A" w:rsidRPr="004D3578">
        <w:br/>
      </w:r>
      <w:r w:rsidR="008A6D4A">
        <w:t>OpenAPI specification</w:t>
      </w:r>
      <w:bookmarkEnd w:id="2523"/>
      <w:bookmarkEnd w:id="2524"/>
      <w:bookmarkEnd w:id="4600"/>
      <w:bookmarkEnd w:id="4601"/>
      <w:bookmarkEnd w:id="4602"/>
      <w:bookmarkEnd w:id="4603"/>
      <w:bookmarkEnd w:id="4604"/>
      <w:bookmarkEnd w:id="4605"/>
      <w:bookmarkEnd w:id="4606"/>
      <w:bookmarkEnd w:id="4607"/>
      <w:bookmarkEnd w:id="4608"/>
      <w:bookmarkEnd w:id="4609"/>
    </w:p>
    <w:p w14:paraId="03FBDDDC" w14:textId="77777777" w:rsidR="006E186B" w:rsidRDefault="006E186B" w:rsidP="009F0D8A">
      <w:pPr>
        <w:pStyle w:val="Heading1"/>
      </w:pPr>
      <w:bookmarkStart w:id="4610" w:name="_Toc510696651"/>
      <w:bookmarkStart w:id="4611" w:name="_Toc35971451"/>
      <w:bookmarkStart w:id="4612" w:name="_Toc144024296"/>
      <w:bookmarkStart w:id="4613" w:name="_Toc148177050"/>
      <w:bookmarkStart w:id="4614" w:name="_Toc151379514"/>
      <w:bookmarkStart w:id="4615" w:name="_Toc151445695"/>
      <w:bookmarkStart w:id="4616" w:name="_Toc160470778"/>
      <w:bookmarkStart w:id="4617" w:name="_Toc164873922"/>
      <w:bookmarkStart w:id="4618" w:name="_Toc180306609"/>
      <w:bookmarkStart w:id="4619" w:name="_Toc195374344"/>
      <w:bookmarkStart w:id="4620" w:name="_Toc211879190"/>
      <w:bookmarkStart w:id="4621" w:name="_Toc510696653"/>
      <w:bookmarkStart w:id="4622" w:name="_Toc218775502"/>
      <w:r>
        <w:t>A.1</w:t>
      </w:r>
      <w:r>
        <w:tab/>
        <w:t>General</w:t>
      </w:r>
      <w:bookmarkEnd w:id="4610"/>
      <w:bookmarkEnd w:id="4611"/>
      <w:bookmarkEnd w:id="4612"/>
      <w:bookmarkEnd w:id="4613"/>
      <w:bookmarkEnd w:id="4614"/>
      <w:bookmarkEnd w:id="4615"/>
      <w:bookmarkEnd w:id="4616"/>
      <w:bookmarkEnd w:id="4617"/>
      <w:bookmarkEnd w:id="4618"/>
      <w:bookmarkEnd w:id="4619"/>
      <w:bookmarkEnd w:id="4620"/>
      <w:bookmarkEnd w:id="4622"/>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4623" w:name="_Toc144024297"/>
      <w:bookmarkStart w:id="4624" w:name="_Toc148177051"/>
      <w:bookmarkStart w:id="4625" w:name="_Toc151379515"/>
      <w:bookmarkStart w:id="4626" w:name="_Toc151445696"/>
      <w:bookmarkStart w:id="4627" w:name="_Toc160470779"/>
      <w:bookmarkStart w:id="4628" w:name="_Toc164873923"/>
      <w:bookmarkStart w:id="4629" w:name="_Toc180306610"/>
      <w:bookmarkStart w:id="4630" w:name="_Toc195374345"/>
      <w:bookmarkStart w:id="4631" w:name="_Toc211879191"/>
      <w:bookmarkStart w:id="4632" w:name="_Toc218775503"/>
      <w:r w:rsidR="006E186B">
        <w:t>A.2</w:t>
      </w:r>
      <w:r w:rsidR="006E186B">
        <w:tab/>
      </w:r>
      <w:r w:rsidR="008C051B" w:rsidRPr="00AD59F1">
        <w:t>SDD_Transmission</w:t>
      </w:r>
      <w:r w:rsidR="006E186B">
        <w:t xml:space="preserve"> API</w:t>
      </w:r>
      <w:bookmarkEnd w:id="4623"/>
      <w:bookmarkEnd w:id="4624"/>
      <w:bookmarkEnd w:id="4625"/>
      <w:bookmarkEnd w:id="4626"/>
      <w:bookmarkEnd w:id="4627"/>
      <w:bookmarkEnd w:id="4628"/>
      <w:bookmarkEnd w:id="4629"/>
      <w:bookmarkEnd w:id="4630"/>
      <w:bookmarkEnd w:id="4631"/>
      <w:bookmarkEnd w:id="4632"/>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233AFAD4" w:rsidR="008B5069" w:rsidRDefault="008B5069" w:rsidP="008B5069">
      <w:pPr>
        <w:pStyle w:val="PL"/>
      </w:pPr>
      <w:r>
        <w:t xml:space="preserve">  version: 1.</w:t>
      </w:r>
      <w:r w:rsidR="0069164F">
        <w:t>1</w:t>
      </w:r>
      <w:r>
        <w:t>.0</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28B55415" w:rsidR="008B5069" w:rsidRDefault="008B5069" w:rsidP="008B5069">
      <w:pPr>
        <w:pStyle w:val="PL"/>
      </w:pPr>
      <w:r>
        <w:t xml:space="preserve">    3GPP TS 29.548 V</w:t>
      </w:r>
      <w:r w:rsidR="008626DF">
        <w:t>1</w:t>
      </w:r>
      <w:r w:rsidR="0069164F">
        <w:t>9</w:t>
      </w:r>
      <w:r w:rsidR="008324EC">
        <w:t>.</w:t>
      </w:r>
      <w:r w:rsidR="00D80D1D">
        <w:t>5</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4633"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4634" w:name="_Toc144024298"/>
      <w:bookmarkStart w:id="4635"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4636" w:name="_Toc151379516"/>
      <w:bookmarkStart w:id="4637" w:name="_Toc151445697"/>
      <w:bookmarkStart w:id="4638" w:name="_Toc160470780"/>
      <w:bookmarkStart w:id="4639" w:name="_Toc164873924"/>
      <w:bookmarkStart w:id="4640" w:name="_Toc180306611"/>
      <w:bookmarkStart w:id="4641" w:name="_Toc195374346"/>
      <w:bookmarkStart w:id="4642" w:name="_Toc211879192"/>
      <w:bookmarkStart w:id="4643" w:name="_Toc218775504"/>
      <w:r>
        <w:t>A.3</w:t>
      </w:r>
      <w:r>
        <w:tab/>
      </w:r>
      <w:r w:rsidRPr="00E858DF">
        <w:rPr>
          <w:lang w:val="en-US"/>
        </w:rPr>
        <w:t>SDD_DataStorage</w:t>
      </w:r>
      <w:r>
        <w:t xml:space="preserve"> API</w:t>
      </w:r>
      <w:bookmarkEnd w:id="4636"/>
      <w:bookmarkEnd w:id="4637"/>
      <w:bookmarkEnd w:id="4638"/>
      <w:bookmarkEnd w:id="4639"/>
      <w:bookmarkEnd w:id="4640"/>
      <w:bookmarkEnd w:id="4641"/>
      <w:bookmarkEnd w:id="4642"/>
      <w:bookmarkEnd w:id="4643"/>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4644" w:name="_Toc151379517"/>
      <w:bookmarkStart w:id="4645" w:name="_Toc151445698"/>
      <w:bookmarkStart w:id="4646" w:name="_Toc160470781"/>
      <w:bookmarkStart w:id="4647" w:name="_Toc164873925"/>
      <w:bookmarkStart w:id="4648" w:name="_Toc180306612"/>
      <w:bookmarkStart w:id="4649" w:name="_Toc195374347"/>
      <w:bookmarkStart w:id="4650" w:name="_Toc211879193"/>
      <w:bookmarkStart w:id="4651" w:name="_Toc218775505"/>
      <w:r w:rsidR="008A6D4A">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4621"/>
      <w:bookmarkEnd w:id="4633"/>
      <w:bookmarkEnd w:id="4634"/>
      <w:bookmarkEnd w:id="4635"/>
      <w:bookmarkEnd w:id="4644"/>
      <w:bookmarkEnd w:id="4645"/>
      <w:bookmarkEnd w:id="4646"/>
      <w:bookmarkEnd w:id="4647"/>
      <w:bookmarkEnd w:id="4648"/>
      <w:bookmarkEnd w:id="4649"/>
      <w:bookmarkEnd w:id="4650"/>
      <w:bookmarkEnd w:id="4651"/>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56E39E79"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75436E3B"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D80D1D">
        <w:rPr>
          <w:lang w:val="en-US" w:eastAsia="es-ES"/>
        </w:rPr>
        <w:t>5</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4652"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4653" w:name="_Toc144024300"/>
      <w:bookmarkStart w:id="4654" w:name="_Toc148177054"/>
      <w:bookmarkStart w:id="4655" w:name="_Toc151379518"/>
      <w:bookmarkStart w:id="4656" w:name="_Toc151445699"/>
      <w:bookmarkStart w:id="4657" w:name="_Toc160470782"/>
      <w:bookmarkStart w:id="4658" w:name="_Toc164873926"/>
      <w:bookmarkStart w:id="4659" w:name="_Toc180306613"/>
      <w:bookmarkStart w:id="4660" w:name="_Toc195374348"/>
      <w:bookmarkStart w:id="4661" w:name="_Toc211879194"/>
      <w:bookmarkStart w:id="4662" w:name="_Toc218775506"/>
      <w:r w:rsidRPr="003D68EA">
        <w:t>A.5</w:t>
      </w:r>
      <w:r w:rsidRPr="003D68EA">
        <w:tab/>
      </w:r>
      <w:r w:rsidRPr="003D68EA">
        <w:rPr>
          <w:lang w:val="en-US"/>
        </w:rPr>
        <w:t xml:space="preserve">SDD_TransmissionQualityMeasurement </w:t>
      </w:r>
      <w:r w:rsidRPr="003D68EA">
        <w:t>API</w:t>
      </w:r>
      <w:bookmarkEnd w:id="4652"/>
      <w:bookmarkEnd w:id="4653"/>
      <w:bookmarkEnd w:id="4654"/>
      <w:bookmarkEnd w:id="4655"/>
      <w:bookmarkEnd w:id="4656"/>
      <w:bookmarkEnd w:id="4657"/>
      <w:bookmarkEnd w:id="4658"/>
      <w:bookmarkEnd w:id="4659"/>
      <w:bookmarkEnd w:id="4660"/>
      <w:bookmarkEnd w:id="4661"/>
      <w:bookmarkEnd w:id="4662"/>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4663" w:name="_Toc148177055"/>
      <w:bookmarkStart w:id="4664" w:name="_Toc151379519"/>
      <w:bookmarkStart w:id="4665" w:name="_Toc151445700"/>
      <w:bookmarkStart w:id="4666" w:name="_Toc160470783"/>
      <w:bookmarkStart w:id="4667" w:name="_Toc164873927"/>
      <w:bookmarkStart w:id="4668" w:name="_Toc180306614"/>
      <w:bookmarkStart w:id="4669" w:name="_Toc195374349"/>
      <w:bookmarkStart w:id="4670" w:name="_Toc211879195"/>
      <w:bookmarkStart w:id="4671" w:name="_Toc218775507"/>
      <w:r w:rsidRPr="003D68EA">
        <w:t>A.</w:t>
      </w:r>
      <w:r>
        <w:t>6</w:t>
      </w:r>
      <w:r w:rsidRPr="003D68EA">
        <w:tab/>
      </w:r>
      <w:r w:rsidRPr="00AD5587">
        <w:t>SDD_PolicyConfiguration</w:t>
      </w:r>
      <w:r w:rsidRPr="003D68EA">
        <w:rPr>
          <w:lang w:val="en-US"/>
        </w:rPr>
        <w:t xml:space="preserve"> </w:t>
      </w:r>
      <w:r w:rsidRPr="003D68EA">
        <w:t>API</w:t>
      </w:r>
      <w:bookmarkEnd w:id="4663"/>
      <w:bookmarkEnd w:id="4664"/>
      <w:bookmarkEnd w:id="4665"/>
      <w:bookmarkEnd w:id="4666"/>
      <w:bookmarkEnd w:id="4667"/>
      <w:bookmarkEnd w:id="4668"/>
      <w:bookmarkEnd w:id="4669"/>
      <w:bookmarkEnd w:id="4670"/>
      <w:bookmarkEnd w:id="4671"/>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1F86B156" w:rsidR="0040029D" w:rsidRDefault="0040029D" w:rsidP="0040029D">
      <w:pPr>
        <w:pStyle w:val="PL"/>
      </w:pPr>
      <w:r>
        <w:t xml:space="preserve">  version: 1.</w:t>
      </w:r>
      <w:r w:rsidR="0018127A">
        <w:t>1</w:t>
      </w:r>
      <w:r>
        <w:t>.0</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0D4DEED0" w:rsidR="0040029D" w:rsidRDefault="0040029D" w:rsidP="0040029D">
      <w:pPr>
        <w:pStyle w:val="PL"/>
      </w:pPr>
      <w:r>
        <w:t xml:space="preserve">    </w:t>
      </w:r>
      <w:r w:rsidRPr="00BD32CB">
        <w:t>3GPP TS 29.548 V</w:t>
      </w:r>
      <w:r w:rsidR="00BB4956">
        <w:t>1</w:t>
      </w:r>
      <w:r w:rsidR="0018127A">
        <w:t>9</w:t>
      </w:r>
      <w:r w:rsidR="008324EC">
        <w:t>.</w:t>
      </w:r>
      <w:r w:rsidR="00D80D1D">
        <w:t>5</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84595F">
      <w:pPr>
        <w:pStyle w:val="PL"/>
      </w:pPr>
      <w:r w:rsidRPr="0084595F">
        <w:t xml:space="preserve">        geoPol:</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'#/components/schemas/GeofencingPolicy'</w:t>
      </w:r>
    </w:p>
    <w:p w14:paraId="08C17FFE" w14:textId="77777777" w:rsidR="00395050" w:rsidRPr="00011EFF" w:rsidRDefault="00395050" w:rsidP="0084595F">
      <w:pPr>
        <w:pStyle w:val="PL"/>
        <w:rPr>
          <w:lang w:val="en-US" w:eastAsia="es-ES"/>
        </w:rPr>
      </w:pPr>
      <w:r w:rsidRPr="0084595F">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r w:rsidRPr="0084595F">
        <w:t>geoPol</w:t>
      </w:r>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GeofencingPolicy:</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valServiceId:</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'#/components/schemas/GeofencingArea'</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'#/components/schemas/GeoPolAction'</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valServiceId</w:t>
      </w:r>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84595F">
      <w:pPr>
        <w:pStyle w:val="PL"/>
        <w:rPr>
          <w:lang w:val="en-US" w:eastAsia="es-ES"/>
        </w:rPr>
      </w:pPr>
      <w:r w:rsidRPr="0084595F">
        <w:t xml:space="preserve">          $ref: '#/components/schemas/AlignmentPolicy'</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84595F">
      <w:pPr>
        <w:pStyle w:val="PL"/>
        <w:rPr>
          <w:lang w:val="en-US" w:eastAsia="es-ES"/>
        </w:rPr>
      </w:pPr>
      <w:r w:rsidRPr="0084595F">
        <w:t xml:space="preserve">          $ref: '#/components/schemas/UEToUEPolicy'</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GeoPolAction:</w:t>
      </w:r>
    </w:p>
    <w:p w14:paraId="2B794771" w14:textId="77777777" w:rsidR="00395050" w:rsidRPr="00011EFF" w:rsidRDefault="00395050" w:rsidP="0084595F">
      <w:pPr>
        <w:pStyle w:val="PL"/>
      </w:pPr>
      <w:r w:rsidRPr="0084595F">
        <w:t xml:space="preserve">      anyOf:</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enum:</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MultiModalFlowType:</w:t>
      </w:r>
    </w:p>
    <w:p w14:paraId="0BE19BDE" w14:textId="77777777" w:rsidR="00057544" w:rsidRPr="00011EFF" w:rsidRDefault="00057544" w:rsidP="0084595F">
      <w:pPr>
        <w:pStyle w:val="PL"/>
      </w:pPr>
      <w:r w:rsidRPr="0084595F">
        <w:t xml:space="preserve">      anyOf:</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enum:</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4672" w:name="_Toc131692884"/>
      <w:bookmarkStart w:id="4673" w:name="_Toc122516701"/>
      <w:bookmarkStart w:id="4674" w:name="_Toc122516723"/>
      <w:r w:rsidRPr="004D3578">
        <w:br w:type="page"/>
      </w:r>
      <w:bookmarkStart w:id="4675" w:name="_Toc180306615"/>
      <w:bookmarkStart w:id="4676" w:name="_Toc195374350"/>
      <w:bookmarkStart w:id="4677" w:name="_Toc211879196"/>
      <w:bookmarkStart w:id="4678" w:name="_Toc218775508"/>
      <w:r w:rsidRPr="003D68EA">
        <w:t>A.</w:t>
      </w:r>
      <w:r>
        <w:t>7</w:t>
      </w:r>
      <w:r w:rsidRPr="003D68EA">
        <w:tab/>
      </w:r>
      <w:r w:rsidRPr="00AD5587">
        <w:t>SDD_</w:t>
      </w:r>
      <w:r>
        <w:t>BDT</w:t>
      </w:r>
      <w:r w:rsidRPr="003D68EA">
        <w:rPr>
          <w:lang w:val="en-US"/>
        </w:rPr>
        <w:t xml:space="preserve"> </w:t>
      </w:r>
      <w:r w:rsidRPr="003D68EA">
        <w:t>API</w:t>
      </w:r>
      <w:bookmarkEnd w:id="4675"/>
      <w:bookmarkEnd w:id="4676"/>
      <w:bookmarkEnd w:id="4677"/>
      <w:bookmarkEnd w:id="4678"/>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4672"/>
    <w:bookmarkEnd w:id="4673"/>
    <w:bookmarkEnd w:id="4674"/>
    <w:p w14:paraId="290AB113" w14:textId="20587955" w:rsidR="00662390" w:rsidRDefault="000F64DA" w:rsidP="007A4424">
      <w:pPr>
        <w:pStyle w:val="Heading8"/>
      </w:pPr>
      <w:r w:rsidRPr="004D3578">
        <w:br w:type="page"/>
      </w:r>
      <w:bookmarkStart w:id="4679" w:name="_Toc144024301"/>
      <w:bookmarkStart w:id="4680" w:name="_Toc148177056"/>
      <w:bookmarkStart w:id="4681" w:name="_Toc151379520"/>
      <w:bookmarkStart w:id="4682" w:name="_Toc151445701"/>
      <w:bookmarkStart w:id="4683" w:name="_Toc160470784"/>
      <w:bookmarkStart w:id="4684" w:name="_Toc164873928"/>
      <w:bookmarkStart w:id="4685" w:name="_Toc180306616"/>
      <w:bookmarkStart w:id="4686" w:name="_Toc195374351"/>
      <w:bookmarkStart w:id="4687" w:name="_Toc211879197"/>
      <w:bookmarkStart w:id="4688" w:name="_Toc218775509"/>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4679"/>
      <w:bookmarkEnd w:id="4680"/>
      <w:bookmarkEnd w:id="4681"/>
      <w:bookmarkEnd w:id="4682"/>
      <w:bookmarkEnd w:id="4683"/>
      <w:bookmarkEnd w:id="4684"/>
      <w:bookmarkEnd w:id="4685"/>
      <w:bookmarkEnd w:id="4686"/>
      <w:bookmarkEnd w:id="4687"/>
      <w:bookmarkEnd w:id="4688"/>
    </w:p>
    <w:p w14:paraId="1A37F315" w14:textId="77777777" w:rsidR="00662390" w:rsidRDefault="00662390" w:rsidP="009F0D8A">
      <w:pPr>
        <w:pStyle w:val="Heading1"/>
      </w:pPr>
      <w:bookmarkStart w:id="4689" w:name="_Toc144024302"/>
      <w:bookmarkStart w:id="4690" w:name="_Toc148177057"/>
      <w:bookmarkStart w:id="4691" w:name="_Toc151379521"/>
      <w:bookmarkStart w:id="4692" w:name="_Toc151445702"/>
      <w:bookmarkStart w:id="4693" w:name="_Toc160470785"/>
      <w:bookmarkStart w:id="4694" w:name="_Toc164873929"/>
      <w:bookmarkStart w:id="4695" w:name="_Toc180306617"/>
      <w:bookmarkStart w:id="4696" w:name="_Toc195374352"/>
      <w:bookmarkStart w:id="4697" w:name="_Toc211879198"/>
      <w:bookmarkStart w:id="4698" w:name="_Toc218775510"/>
      <w:r>
        <w:t>B.1</w:t>
      </w:r>
      <w:r>
        <w:tab/>
        <w:t>General</w:t>
      </w:r>
      <w:bookmarkEnd w:id="4689"/>
      <w:bookmarkEnd w:id="4690"/>
      <w:bookmarkEnd w:id="4691"/>
      <w:bookmarkEnd w:id="4692"/>
      <w:bookmarkEnd w:id="4693"/>
      <w:bookmarkEnd w:id="4694"/>
      <w:bookmarkEnd w:id="4695"/>
      <w:bookmarkEnd w:id="4696"/>
      <w:bookmarkEnd w:id="4697"/>
      <w:bookmarkEnd w:id="4698"/>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4699" w:name="_Toc144024303"/>
      <w:bookmarkStart w:id="4700" w:name="_Toc148177058"/>
      <w:bookmarkStart w:id="4701" w:name="_Toc151379522"/>
      <w:bookmarkStart w:id="4702" w:name="_Toc151445703"/>
      <w:bookmarkStart w:id="4703" w:name="_Toc160470786"/>
      <w:bookmarkStart w:id="4704" w:name="_Toc164873930"/>
      <w:bookmarkStart w:id="4705" w:name="_Toc180306618"/>
      <w:bookmarkStart w:id="4706" w:name="_Toc195374353"/>
      <w:bookmarkStart w:id="4707" w:name="_Toc211879199"/>
      <w:bookmarkStart w:id="4708" w:name="_Toc218775511"/>
      <w:r>
        <w:t>B.2</w:t>
      </w:r>
      <w:r>
        <w:tab/>
      </w:r>
      <w:r w:rsidR="00E82517" w:rsidRPr="00211A46">
        <w:t>SDD_Transmission</w:t>
      </w:r>
      <w:r>
        <w:t xml:space="preserve"> API</w:t>
      </w:r>
      <w:bookmarkEnd w:id="4699"/>
      <w:bookmarkEnd w:id="4700"/>
      <w:bookmarkEnd w:id="4701"/>
      <w:bookmarkEnd w:id="4702"/>
      <w:bookmarkEnd w:id="4703"/>
      <w:bookmarkEnd w:id="4704"/>
      <w:bookmarkEnd w:id="4705"/>
      <w:bookmarkEnd w:id="4706"/>
      <w:bookmarkEnd w:id="4707"/>
      <w:bookmarkEnd w:id="4708"/>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4709" w:name="_Toc144024304"/>
      <w:bookmarkStart w:id="4710" w:name="_Toc148177059"/>
      <w:bookmarkStart w:id="4711" w:name="_Toc151379523"/>
      <w:bookmarkStart w:id="4712" w:name="_Toc151445704"/>
      <w:bookmarkStart w:id="4713" w:name="_Toc160470787"/>
      <w:bookmarkStart w:id="4714" w:name="_Toc164873931"/>
      <w:bookmarkStart w:id="4715" w:name="_Toc180306619"/>
      <w:bookmarkStart w:id="4716" w:name="_Toc195374354"/>
      <w:bookmarkStart w:id="4717" w:name="_Toc211879200"/>
      <w:bookmarkStart w:id="4718" w:name="_Toc218775512"/>
      <w:r>
        <w:t>B.3</w:t>
      </w:r>
      <w:r>
        <w:tab/>
      </w:r>
      <w:r w:rsidR="00913F5F" w:rsidRPr="00E858DF">
        <w:rPr>
          <w:lang w:val="en-US"/>
        </w:rPr>
        <w:t>SDD_DataStorage</w:t>
      </w:r>
      <w:r>
        <w:t xml:space="preserve"> API</w:t>
      </w:r>
      <w:bookmarkEnd w:id="4709"/>
      <w:bookmarkEnd w:id="4710"/>
      <w:bookmarkEnd w:id="4711"/>
      <w:bookmarkEnd w:id="4712"/>
      <w:bookmarkEnd w:id="4713"/>
      <w:bookmarkEnd w:id="4714"/>
      <w:bookmarkEnd w:id="4715"/>
      <w:bookmarkEnd w:id="4716"/>
      <w:bookmarkEnd w:id="4717"/>
      <w:bookmarkEnd w:id="4718"/>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4719" w:name="_Toc144024305"/>
      <w:bookmarkStart w:id="4720" w:name="_Toc148177060"/>
      <w:bookmarkStart w:id="4721" w:name="_Toc151379524"/>
      <w:bookmarkStart w:id="4722" w:name="_Toc151445705"/>
      <w:bookmarkStart w:id="4723" w:name="_Toc160470788"/>
      <w:bookmarkStart w:id="4724" w:name="_Toc164873932"/>
      <w:bookmarkStart w:id="4725" w:name="_Toc180306620"/>
      <w:bookmarkStart w:id="4726" w:name="_Toc195374355"/>
      <w:bookmarkStart w:id="4727" w:name="_Toc211879201"/>
      <w:bookmarkStart w:id="4728" w:name="_Toc67903574"/>
      <w:bookmarkStart w:id="4729" w:name="_Toc96843469"/>
      <w:bookmarkStart w:id="4730" w:name="_Toc96844444"/>
      <w:bookmarkStart w:id="4731" w:name="_Toc100740017"/>
      <w:bookmarkStart w:id="4732" w:name="_Toc129252590"/>
      <w:bookmarkStart w:id="4733" w:name="historyclause"/>
      <w:bookmarkStart w:id="4734" w:name="_Toc218775513"/>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4719"/>
      <w:bookmarkEnd w:id="4720"/>
      <w:bookmarkEnd w:id="4721"/>
      <w:bookmarkEnd w:id="4722"/>
      <w:bookmarkEnd w:id="4723"/>
      <w:bookmarkEnd w:id="4724"/>
      <w:bookmarkEnd w:id="4725"/>
      <w:bookmarkEnd w:id="4726"/>
      <w:bookmarkEnd w:id="4727"/>
      <w:bookmarkEnd w:id="4734"/>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4735" w:name="_Toc144024306"/>
      <w:bookmarkStart w:id="4736" w:name="_Toc148177061"/>
      <w:bookmarkStart w:id="4737" w:name="_Toc151379525"/>
      <w:bookmarkStart w:id="4738" w:name="_Toc151445706"/>
      <w:bookmarkStart w:id="4739" w:name="_Toc160470789"/>
      <w:bookmarkStart w:id="4740" w:name="_Toc164873933"/>
      <w:bookmarkStart w:id="4741" w:name="_Toc180306621"/>
      <w:bookmarkStart w:id="4742" w:name="_Toc195374356"/>
      <w:bookmarkStart w:id="4743" w:name="_Toc211879202"/>
      <w:bookmarkStart w:id="4744" w:name="_Toc218775514"/>
      <w:r w:rsidRPr="003D68EA">
        <w:t>B.5</w:t>
      </w:r>
      <w:r w:rsidRPr="003D68EA">
        <w:tab/>
      </w:r>
      <w:r w:rsidRPr="003D68EA">
        <w:rPr>
          <w:lang w:val="en-US"/>
        </w:rPr>
        <w:t xml:space="preserve">SDD_TransmissionQualityMeasurement </w:t>
      </w:r>
      <w:r w:rsidRPr="003D68EA">
        <w:t>API</w:t>
      </w:r>
      <w:bookmarkEnd w:id="4728"/>
      <w:bookmarkEnd w:id="4729"/>
      <w:bookmarkEnd w:id="4730"/>
      <w:bookmarkEnd w:id="4731"/>
      <w:bookmarkEnd w:id="4732"/>
      <w:bookmarkEnd w:id="4735"/>
      <w:bookmarkEnd w:id="4736"/>
      <w:bookmarkEnd w:id="4737"/>
      <w:bookmarkEnd w:id="4738"/>
      <w:bookmarkEnd w:id="4739"/>
      <w:bookmarkEnd w:id="4740"/>
      <w:bookmarkEnd w:id="4741"/>
      <w:bookmarkEnd w:id="4742"/>
      <w:bookmarkEnd w:id="4743"/>
      <w:bookmarkEnd w:id="4744"/>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4745" w:name="_Toc148177062"/>
      <w:bookmarkStart w:id="4746" w:name="_Toc151379526"/>
      <w:bookmarkStart w:id="4747" w:name="_Toc151445707"/>
      <w:bookmarkStart w:id="4748" w:name="_Toc160470790"/>
      <w:bookmarkStart w:id="4749" w:name="_Toc164873934"/>
      <w:bookmarkStart w:id="4750" w:name="_Toc180306622"/>
      <w:bookmarkStart w:id="4751" w:name="_Toc195374357"/>
      <w:bookmarkStart w:id="4752" w:name="_Toc211879203"/>
      <w:bookmarkStart w:id="4753" w:name="_Toc218775515"/>
      <w:r>
        <w:t>B.6</w:t>
      </w:r>
      <w:r>
        <w:tab/>
      </w:r>
      <w:r w:rsidRPr="00AD5587">
        <w:t>SDD_PolicyConfiguration</w:t>
      </w:r>
      <w:r>
        <w:t xml:space="preserve"> API</w:t>
      </w:r>
      <w:bookmarkEnd w:id="4745"/>
      <w:bookmarkEnd w:id="4746"/>
      <w:bookmarkEnd w:id="4747"/>
      <w:bookmarkEnd w:id="4748"/>
      <w:bookmarkEnd w:id="4749"/>
      <w:bookmarkEnd w:id="4750"/>
      <w:bookmarkEnd w:id="4751"/>
      <w:bookmarkEnd w:id="4752"/>
      <w:bookmarkEnd w:id="4753"/>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4754" w:name="_Toc180306623"/>
      <w:bookmarkStart w:id="4755" w:name="_Toc195374358"/>
      <w:bookmarkStart w:id="4756" w:name="_Toc211879204"/>
      <w:bookmarkStart w:id="4757" w:name="_Toc218775516"/>
      <w:r>
        <w:t>B.7</w:t>
      </w:r>
      <w:r>
        <w:tab/>
      </w:r>
      <w:r w:rsidRPr="00AD5587">
        <w:t>SDD_</w:t>
      </w:r>
      <w:r>
        <w:t>BDT API</w:t>
      </w:r>
      <w:bookmarkEnd w:id="4754"/>
      <w:bookmarkEnd w:id="4755"/>
      <w:bookmarkEnd w:id="4756"/>
      <w:bookmarkEnd w:id="4757"/>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4758" w:name="_Toc2086459"/>
      <w:bookmarkStart w:id="4759" w:name="_Toc144024307"/>
      <w:bookmarkStart w:id="4760" w:name="_Toc148177063"/>
      <w:bookmarkStart w:id="4761" w:name="_Toc151379527"/>
      <w:bookmarkStart w:id="4762" w:name="_Toc151445708"/>
      <w:bookmarkStart w:id="4763" w:name="_Toc160470791"/>
      <w:bookmarkStart w:id="4764" w:name="_Toc164873935"/>
      <w:bookmarkStart w:id="4765" w:name="_Toc180306624"/>
      <w:bookmarkStart w:id="4766" w:name="_Toc195374359"/>
      <w:bookmarkStart w:id="4767" w:name="_Toc211879205"/>
      <w:bookmarkStart w:id="4768" w:name="_Toc218775517"/>
      <w:bookmarkEnd w:id="4733"/>
      <w:r w:rsidR="003446B6" w:rsidRPr="004D3578">
        <w:t xml:space="preserve">Annex </w:t>
      </w:r>
      <w:r w:rsidR="00A543DD">
        <w:t>C</w:t>
      </w:r>
      <w:r w:rsidR="003446B6" w:rsidRPr="004D3578">
        <w:t xml:space="preserve"> (informative):</w:t>
      </w:r>
      <w:r w:rsidR="003446B6" w:rsidRPr="004D3578">
        <w:br/>
        <w:t>Change history</w:t>
      </w:r>
      <w:bookmarkEnd w:id="4758"/>
      <w:bookmarkEnd w:id="4759"/>
      <w:bookmarkEnd w:id="4760"/>
      <w:bookmarkEnd w:id="4761"/>
      <w:bookmarkEnd w:id="4762"/>
      <w:bookmarkEnd w:id="4763"/>
      <w:bookmarkEnd w:id="4764"/>
      <w:bookmarkEnd w:id="4765"/>
      <w:bookmarkEnd w:id="4766"/>
      <w:bookmarkEnd w:id="4767"/>
      <w:bookmarkEnd w:id="47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3BED4B" w14:textId="77777777" w:rsidR="007239F8" w:rsidRDefault="007239F8">
      <w:r>
        <w:separator/>
      </w:r>
    </w:p>
  </w:endnote>
  <w:endnote w:type="continuationSeparator" w:id="0">
    <w:p w14:paraId="630F01D2" w14:textId="77777777" w:rsidR="007239F8" w:rsidRDefault="007239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ＭＳ 明朝">
    <w:altName w:val="MS Mincho"/>
    <w:panose1 w:val="02020609040205080304"/>
    <w:charset w:val="80"/>
    <w:family w:val="roma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EE278C" w:rsidRDefault="00EE278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368AF" w14:textId="77777777" w:rsidR="007239F8" w:rsidRDefault="007239F8">
      <w:r>
        <w:separator/>
      </w:r>
    </w:p>
  </w:footnote>
  <w:footnote w:type="continuationSeparator" w:id="0">
    <w:p w14:paraId="7D6C4224" w14:textId="77777777" w:rsidR="007239F8" w:rsidRDefault="007239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3AF5543B" w:rsidR="00EE278C" w:rsidRDefault="00EE27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26BD">
      <w:rPr>
        <w:rFonts w:ascii="Arial" w:hAnsi="Arial" w:cs="Arial"/>
        <w:b/>
        <w:noProof/>
        <w:sz w:val="18"/>
        <w:szCs w:val="18"/>
      </w:rPr>
      <w:t>3GPP TS 29.548 V19.5.0 (2025-12)</w:t>
    </w:r>
    <w:r>
      <w:rPr>
        <w:rFonts w:ascii="Arial" w:hAnsi="Arial" w:cs="Arial"/>
        <w:b/>
        <w:sz w:val="18"/>
        <w:szCs w:val="18"/>
      </w:rPr>
      <w:fldChar w:fldCharType="end"/>
    </w:r>
  </w:p>
  <w:p w14:paraId="0C5EC792" w14:textId="77777777" w:rsidR="00EE278C" w:rsidRDefault="00EE27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3E941F1B" w:rsidR="00EE278C" w:rsidRDefault="00EE27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26BD">
      <w:rPr>
        <w:rFonts w:ascii="Arial" w:hAnsi="Arial" w:cs="Arial"/>
        <w:b/>
        <w:noProof/>
        <w:sz w:val="18"/>
        <w:szCs w:val="18"/>
      </w:rPr>
      <w:t>Release 19</w:t>
    </w:r>
    <w:r>
      <w:rPr>
        <w:rFonts w:ascii="Arial" w:hAnsi="Arial" w:cs="Arial"/>
        <w:b/>
        <w:sz w:val="18"/>
        <w:szCs w:val="18"/>
      </w:rPr>
      <w:fldChar w:fldCharType="end"/>
    </w:r>
  </w:p>
  <w:p w14:paraId="42848B09" w14:textId="77777777" w:rsidR="00EE278C" w:rsidRDefault="00EE27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9529045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84123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0286666">
    <w:abstractNumId w:val="11"/>
  </w:num>
  <w:num w:numId="4" w16cid:durableId="2119517185">
    <w:abstractNumId w:val="34"/>
  </w:num>
  <w:num w:numId="5" w16cid:durableId="1386679316">
    <w:abstractNumId w:val="30"/>
  </w:num>
  <w:num w:numId="6" w16cid:durableId="582882351">
    <w:abstractNumId w:val="9"/>
  </w:num>
  <w:num w:numId="7" w16cid:durableId="1398092807">
    <w:abstractNumId w:val="7"/>
  </w:num>
  <w:num w:numId="8" w16cid:durableId="53163968">
    <w:abstractNumId w:val="6"/>
  </w:num>
  <w:num w:numId="9" w16cid:durableId="1576165532">
    <w:abstractNumId w:val="5"/>
  </w:num>
  <w:num w:numId="10" w16cid:durableId="933170087">
    <w:abstractNumId w:val="4"/>
  </w:num>
  <w:num w:numId="11" w16cid:durableId="596449887">
    <w:abstractNumId w:val="8"/>
  </w:num>
  <w:num w:numId="12" w16cid:durableId="1823161723">
    <w:abstractNumId w:val="3"/>
  </w:num>
  <w:num w:numId="13" w16cid:durableId="1149328000">
    <w:abstractNumId w:val="2"/>
  </w:num>
  <w:num w:numId="14" w16cid:durableId="1686789424">
    <w:abstractNumId w:val="1"/>
  </w:num>
  <w:num w:numId="15" w16cid:durableId="954755626">
    <w:abstractNumId w:val="0"/>
  </w:num>
  <w:num w:numId="16" w16cid:durableId="1429109888">
    <w:abstractNumId w:val="35"/>
  </w:num>
  <w:num w:numId="17" w16cid:durableId="2095273986">
    <w:abstractNumId w:val="17"/>
  </w:num>
  <w:num w:numId="18" w16cid:durableId="1661930359">
    <w:abstractNumId w:val="27"/>
  </w:num>
  <w:num w:numId="19" w16cid:durableId="1448233328">
    <w:abstractNumId w:val="12"/>
  </w:num>
  <w:num w:numId="20" w16cid:durableId="1835611601">
    <w:abstractNumId w:val="16"/>
  </w:num>
  <w:num w:numId="21" w16cid:durableId="154415514">
    <w:abstractNumId w:val="37"/>
  </w:num>
  <w:num w:numId="22" w16cid:durableId="1886327013">
    <w:abstractNumId w:val="14"/>
  </w:num>
  <w:num w:numId="23" w16cid:durableId="1061368323">
    <w:abstractNumId w:val="31"/>
  </w:num>
  <w:num w:numId="24" w16cid:durableId="33769944">
    <w:abstractNumId w:val="36"/>
  </w:num>
  <w:num w:numId="25" w16cid:durableId="1445540225">
    <w:abstractNumId w:val="13"/>
  </w:num>
  <w:num w:numId="26" w16cid:durableId="1400635669">
    <w:abstractNumId w:val="28"/>
  </w:num>
  <w:num w:numId="27" w16cid:durableId="1607542378">
    <w:abstractNumId w:val="15"/>
  </w:num>
  <w:num w:numId="28" w16cid:durableId="752311956">
    <w:abstractNumId w:val="19"/>
  </w:num>
  <w:num w:numId="29" w16cid:durableId="280380582">
    <w:abstractNumId w:val="18"/>
  </w:num>
  <w:num w:numId="30" w16cid:durableId="893850215">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1146312529">
    <w:abstractNumId w:val="22"/>
  </w:num>
  <w:num w:numId="32" w16cid:durableId="1624385169">
    <w:abstractNumId w:val="32"/>
  </w:num>
  <w:num w:numId="33" w16cid:durableId="74715879">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770130486">
    <w:abstractNumId w:val="24"/>
  </w:num>
  <w:num w:numId="35" w16cid:durableId="436025907">
    <w:abstractNumId w:val="26"/>
  </w:num>
  <w:num w:numId="36" w16cid:durableId="1745107655">
    <w:abstractNumId w:val="29"/>
  </w:num>
  <w:num w:numId="37" w16cid:durableId="1707213590">
    <w:abstractNumId w:val="33"/>
  </w:num>
  <w:num w:numId="38" w16cid:durableId="943535766">
    <w:abstractNumId w:val="21"/>
  </w:num>
  <w:num w:numId="39" w16cid:durableId="158235348">
    <w:abstractNumId w:val="20"/>
  </w:num>
  <w:num w:numId="40" w16cid:durableId="341081384">
    <w:abstractNumId w:val="25"/>
  </w:num>
  <w:num w:numId="41" w16cid:durableId="164751607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8"/>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39F8"/>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D57"/>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0A9D"/>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01EB"/>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34" Type="http://schemas.openxmlformats.org/officeDocument/2006/relationships/oleObject" Target="embeddings/Microsoft_Word_97_-_2003_Document9.doc"/><Relationship Id="rId42" Type="http://schemas.openxmlformats.org/officeDocument/2006/relationships/oleObject" Target="embeddings/Microsoft_Word_97_-_2003_Document13.doc"/><Relationship Id="rId47" Type="http://schemas.openxmlformats.org/officeDocument/2006/relationships/image" Target="media/image20.emf"/><Relationship Id="rId50" Type="http://schemas.openxmlformats.org/officeDocument/2006/relationships/oleObject" Target="embeddings/Microsoft_Word_97_-_2003_Document17.doc"/><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Word_97_-_2003_Document26.doc"/><Relationship Id="rId76" Type="http://schemas.openxmlformats.org/officeDocument/2006/relationships/oleObject" Target="embeddings/Microsoft_Word_97_-_2003_Document30.doc"/><Relationship Id="rId84" Type="http://schemas.openxmlformats.org/officeDocument/2006/relationships/oleObject" Target="embeddings/Microsoft_Word_97_-_2003_Document34.doc"/><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16" Type="http://schemas.openxmlformats.org/officeDocument/2006/relationships/oleObject" Target="embeddings/Microsoft_Word_97_-_2003_Document.doc"/><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Word_97_-_2003_Document4.doc"/><Relationship Id="rId32" Type="http://schemas.openxmlformats.org/officeDocument/2006/relationships/oleObject" Target="embeddings/Microsoft_Word_97_-_2003_Document8.doc"/><Relationship Id="rId37" Type="http://schemas.openxmlformats.org/officeDocument/2006/relationships/image" Target="media/image15.emf"/><Relationship Id="rId40" Type="http://schemas.openxmlformats.org/officeDocument/2006/relationships/oleObject" Target="embeddings/Microsoft_Word_97_-_2003_Document1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21.doc"/><Relationship Id="rId66" Type="http://schemas.openxmlformats.org/officeDocument/2006/relationships/oleObject" Target="embeddings/Microsoft_Word_97_-_2003_Document25.doc"/><Relationship Id="rId74" Type="http://schemas.openxmlformats.org/officeDocument/2006/relationships/oleObject" Target="embeddings/Microsoft_Word_97_-_2003_Document29.doc"/><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Word_97_-_2003_Document33.doc"/><Relationship Id="rId90" Type="http://schemas.openxmlformats.org/officeDocument/2006/relationships/oleObject" Target="embeddings/Microsoft_Word_97_-_2003_Document37.doc"/><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Word_Document.docx"/><Relationship Id="rId22" Type="http://schemas.openxmlformats.org/officeDocument/2006/relationships/oleObject" Target="embeddings/Microsoft_Word_97_-_2003_Document3.doc"/><Relationship Id="rId27" Type="http://schemas.openxmlformats.org/officeDocument/2006/relationships/image" Target="media/image10.emf"/><Relationship Id="rId30" Type="http://schemas.openxmlformats.org/officeDocument/2006/relationships/oleObject" Target="embeddings/Microsoft_Word_97_-_2003_Document7.doc"/><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6.doc"/><Relationship Id="rId56" Type="http://schemas.openxmlformats.org/officeDocument/2006/relationships/oleObject" Target="embeddings/Microsoft_Word_97_-_2003_Document20.doc"/><Relationship Id="rId64" Type="http://schemas.openxmlformats.org/officeDocument/2006/relationships/oleObject" Target="embeddings/Microsoft_Word_97_-_2003_Document24.doc"/><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80" Type="http://schemas.openxmlformats.org/officeDocument/2006/relationships/oleObject" Target="embeddings/Microsoft_Word_97_-_2003_Document32.doc"/><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EA87AD-E349-498A-BDF1-7CBBAAC847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Pages>
  <Words>64831</Words>
  <Characters>455763</Characters>
  <Application>Microsoft Office Word</Application>
  <DocSecurity>0</DocSecurity>
  <Lines>21703</Lines>
  <Paragraphs>17353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503241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7</cp:revision>
  <cp:lastPrinted>2019-02-25T14:05:00Z</cp:lastPrinted>
  <dcterms:created xsi:type="dcterms:W3CDTF">2025-12-11T09:07:00Z</dcterms:created>
  <dcterms:modified xsi:type="dcterms:W3CDTF">2026-01-08T13:31:00Z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