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9732537" w:rsidR="004F0988" w:rsidRPr="009A16B6" w:rsidRDefault="004F0988" w:rsidP="00133525">
            <w:pPr>
              <w:pStyle w:val="ZA"/>
              <w:framePr w:w="0" w:hRule="auto" w:wrap="auto" w:vAnchor="margin" w:hAnchor="text" w:yAlign="inline"/>
            </w:pPr>
            <w:bookmarkStart w:id="0" w:name="page1"/>
            <w:r w:rsidRPr="009A16B6">
              <w:rPr>
                <w:sz w:val="64"/>
              </w:rPr>
              <w:t xml:space="preserve">3GPP </w:t>
            </w:r>
            <w:bookmarkStart w:id="1" w:name="specType1"/>
            <w:r w:rsidRPr="009A16B6">
              <w:rPr>
                <w:sz w:val="64"/>
              </w:rPr>
              <w:t>TS</w:t>
            </w:r>
            <w:bookmarkEnd w:id="1"/>
            <w:r w:rsidRPr="009A16B6">
              <w:rPr>
                <w:sz w:val="64"/>
              </w:rPr>
              <w:t xml:space="preserve"> </w:t>
            </w:r>
            <w:bookmarkStart w:id="2" w:name="specNumber"/>
            <w:r w:rsidR="009A16B6">
              <w:rPr>
                <w:sz w:val="64"/>
              </w:rPr>
              <w:t>23</w:t>
            </w:r>
            <w:r w:rsidRPr="009A16B6">
              <w:rPr>
                <w:sz w:val="64"/>
              </w:rPr>
              <w:t>.</w:t>
            </w:r>
            <w:r w:rsidR="009A16B6">
              <w:rPr>
                <w:sz w:val="64"/>
              </w:rPr>
              <w:t>180</w:t>
            </w:r>
            <w:bookmarkEnd w:id="2"/>
            <w:r w:rsidRPr="009A16B6">
              <w:rPr>
                <w:sz w:val="64"/>
              </w:rPr>
              <w:t xml:space="preserve"> </w:t>
            </w:r>
            <w:r w:rsidRPr="009A16B6">
              <w:t>V</w:t>
            </w:r>
            <w:bookmarkStart w:id="3" w:name="specVersion"/>
            <w:r w:rsidR="009A16B6">
              <w:t>1</w:t>
            </w:r>
            <w:r w:rsidR="00E6718C">
              <w:t>9</w:t>
            </w:r>
            <w:r w:rsidRPr="009A16B6">
              <w:t>.</w:t>
            </w:r>
            <w:r w:rsidR="003E5ECA">
              <w:t>2</w:t>
            </w:r>
            <w:r w:rsidRPr="009A16B6">
              <w:t>.</w:t>
            </w:r>
            <w:r w:rsidR="009A16B6">
              <w:t>0</w:t>
            </w:r>
            <w:bookmarkEnd w:id="3"/>
            <w:r w:rsidRPr="009A16B6">
              <w:t xml:space="preserve"> </w:t>
            </w:r>
            <w:r w:rsidRPr="009A16B6">
              <w:rPr>
                <w:sz w:val="32"/>
              </w:rPr>
              <w:t>(</w:t>
            </w:r>
            <w:bookmarkStart w:id="4" w:name="issueDate"/>
            <w:r w:rsidR="009A16B6">
              <w:rPr>
                <w:sz w:val="32"/>
              </w:rPr>
              <w:t>202</w:t>
            </w:r>
            <w:r w:rsidR="003E5ECA">
              <w:rPr>
                <w:sz w:val="32"/>
              </w:rPr>
              <w:t>6</w:t>
            </w:r>
            <w:r w:rsidRPr="009A16B6">
              <w:rPr>
                <w:sz w:val="32"/>
              </w:rPr>
              <w:t>-</w:t>
            </w:r>
            <w:r w:rsidR="008E66C7">
              <w:rPr>
                <w:sz w:val="32"/>
              </w:rPr>
              <w:t>0</w:t>
            </w:r>
            <w:r w:rsidR="003E5ECA">
              <w:rPr>
                <w:sz w:val="32"/>
              </w:rPr>
              <w:t>1</w:t>
            </w:r>
            <w:bookmarkEnd w:id="4"/>
            <w:r w:rsidRPr="009A16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42399756" w:rsidR="004F0988" w:rsidRPr="009A16B6" w:rsidRDefault="004F0988" w:rsidP="00133525">
            <w:pPr>
              <w:pStyle w:val="ZB"/>
              <w:framePr w:w="0" w:hRule="auto" w:wrap="auto" w:vAnchor="margin" w:hAnchor="text" w:yAlign="inline"/>
            </w:pPr>
            <w:r w:rsidRPr="009A16B6">
              <w:t xml:space="preserve">Technical </w:t>
            </w:r>
            <w:bookmarkStart w:id="5" w:name="spectype2"/>
            <w:r w:rsidRPr="009A16B6">
              <w:t>Specification</w:t>
            </w:r>
            <w:bookmarkEnd w:id="5"/>
          </w:p>
          <w:p w14:paraId="462B8E42" w14:textId="7B3360E0" w:rsidR="00BA4B8D" w:rsidRPr="009A16B6"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A16B6" w:rsidRDefault="004F0988" w:rsidP="00133525">
            <w:pPr>
              <w:pStyle w:val="ZT"/>
              <w:framePr w:wrap="auto" w:hAnchor="text" w:yAlign="inline"/>
            </w:pPr>
            <w:r w:rsidRPr="009A16B6">
              <w:t>3rd Generation Partnership Project;</w:t>
            </w:r>
          </w:p>
          <w:p w14:paraId="653799DC" w14:textId="6A213018" w:rsidR="004F0988" w:rsidRPr="009A16B6" w:rsidRDefault="009A16B6" w:rsidP="00133525">
            <w:pPr>
              <w:pStyle w:val="ZT"/>
              <w:framePr w:wrap="auto" w:hAnchor="text" w:yAlign="inline"/>
            </w:pPr>
            <w:r w:rsidRPr="009A16B6">
              <w:t>Technical Specification Group Services and System Aspects</w:t>
            </w:r>
            <w:bookmarkStart w:id="6" w:name="specTitle"/>
            <w:r w:rsidR="004F0988" w:rsidRPr="009A16B6">
              <w:t>;</w:t>
            </w:r>
          </w:p>
          <w:bookmarkEnd w:id="6"/>
          <w:p w14:paraId="7B677EF6" w14:textId="77777777" w:rsidR="009A16B6" w:rsidRPr="00656BA2" w:rsidRDefault="009A16B6" w:rsidP="009A16B6">
            <w:pPr>
              <w:pStyle w:val="ZT"/>
              <w:framePr w:wrap="auto" w:hAnchor="text" w:yAlign="inline"/>
            </w:pPr>
            <w:r w:rsidRPr="00ED796F">
              <w:t xml:space="preserve">Mission critical services support in the </w:t>
            </w:r>
            <w:r>
              <w:t>I</w:t>
            </w:r>
            <w:r w:rsidRPr="00ED796F">
              <w:t xml:space="preserve">solated </w:t>
            </w:r>
            <w:r>
              <w:t>O</w:t>
            </w:r>
            <w:r w:rsidRPr="00ED796F">
              <w:t xml:space="preserve">peration for </w:t>
            </w:r>
            <w:r>
              <w:t>P</w:t>
            </w:r>
            <w:r w:rsidRPr="00ED796F">
              <w:t xml:space="preserve">ublic </w:t>
            </w:r>
            <w:r>
              <w:t>S</w:t>
            </w:r>
            <w:r w:rsidRPr="00ED796F">
              <w:t>afety (IOPS) mode of operation</w:t>
            </w:r>
            <w:r w:rsidRPr="00656BA2">
              <w:t>;</w:t>
            </w:r>
          </w:p>
          <w:p w14:paraId="4C7E96D5" w14:textId="77777777" w:rsidR="009A16B6" w:rsidRPr="00656BA2" w:rsidRDefault="009A16B6" w:rsidP="009A16B6">
            <w:pPr>
              <w:pStyle w:val="ZT"/>
              <w:framePr w:wrap="auto" w:hAnchor="text" w:yAlign="inline"/>
            </w:pPr>
            <w:r w:rsidRPr="00656BA2">
              <w:t>Functional architecture and information flows;</w:t>
            </w:r>
          </w:p>
          <w:p w14:paraId="04CAC1E0" w14:textId="2421AF8F" w:rsidR="004F0988" w:rsidRPr="009A16B6" w:rsidRDefault="004F0988" w:rsidP="00133525">
            <w:pPr>
              <w:pStyle w:val="ZT"/>
              <w:framePr w:wrap="auto" w:hAnchor="text" w:yAlign="inline"/>
              <w:rPr>
                <w:i/>
                <w:sz w:val="28"/>
              </w:rPr>
            </w:pPr>
            <w:r w:rsidRPr="009A16B6">
              <w:t>(</w:t>
            </w:r>
            <w:r w:rsidRPr="009A16B6">
              <w:rPr>
                <w:rStyle w:val="ZGSM"/>
              </w:rPr>
              <w:t xml:space="preserve">Release </w:t>
            </w:r>
            <w:bookmarkStart w:id="7" w:name="specRelease"/>
            <w:r w:rsidR="000270B9" w:rsidRPr="009A16B6">
              <w:rPr>
                <w:rStyle w:val="ZGSM"/>
              </w:rPr>
              <w:t>1</w:t>
            </w:r>
            <w:r w:rsidR="00424482">
              <w:rPr>
                <w:rStyle w:val="ZGSM"/>
              </w:rPr>
              <w:t>9</w:t>
            </w:r>
            <w:bookmarkEnd w:id="7"/>
            <w:r w:rsidRPr="009A16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9pt" o:ole="">
                  <v:imagedata r:id="rId9" o:title=""/>
                </v:shape>
                <o:OLEObject Type="Embed" ProgID="Word.Picture.8" ShapeID="_x0000_i1025" DrawAspect="Content" ObjectID="_1828601752"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05pt;height:74.75pt" o:ole="">
                  <v:imagedata r:id="rId11" o:title=""/>
                </v:shape>
                <o:OLEObject Type="Embed" ProgID="Word.Picture.8" ShapeID="_x0000_i1026" DrawAspect="Content" ObjectID="_1828601753"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25F454E1"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AF386A">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94852D5" w:rsidR="00E16509" w:rsidRPr="00133525" w:rsidRDefault="00E16509" w:rsidP="00133525">
            <w:pPr>
              <w:pStyle w:val="FP"/>
              <w:jc w:val="center"/>
              <w:rPr>
                <w:noProof/>
                <w:sz w:val="18"/>
              </w:rPr>
            </w:pPr>
            <w:r w:rsidRPr="00133525">
              <w:rPr>
                <w:noProof/>
                <w:sz w:val="18"/>
              </w:rPr>
              <w:t xml:space="preserve">© </w:t>
            </w:r>
            <w:bookmarkStart w:id="14" w:name="copyrightDate"/>
            <w:r w:rsidRPr="009A16B6">
              <w:rPr>
                <w:noProof/>
                <w:sz w:val="18"/>
              </w:rPr>
              <w:t>2</w:t>
            </w:r>
            <w:r w:rsidR="008E2D68" w:rsidRPr="009A16B6">
              <w:rPr>
                <w:noProof/>
                <w:sz w:val="18"/>
              </w:rPr>
              <w:t>02</w:t>
            </w:r>
            <w:r w:rsidR="003E5ECA">
              <w:rPr>
                <w:noProof/>
                <w:sz w:val="18"/>
              </w:rPr>
              <w:t>6</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5A351B5B" w14:textId="77777777" w:rsidR="009A16B6" w:rsidRPr="00656BA2" w:rsidRDefault="00080512" w:rsidP="009A16B6">
      <w:pPr>
        <w:pStyle w:val="TT"/>
      </w:pPr>
      <w:r w:rsidRPr="004D3578">
        <w:br w:type="page"/>
      </w:r>
      <w:bookmarkStart w:id="16" w:name="tableOfContents"/>
      <w:bookmarkEnd w:id="16"/>
      <w:r w:rsidR="009A16B6" w:rsidRPr="00656BA2">
        <w:lastRenderedPageBreak/>
        <w:t>Contents</w:t>
      </w:r>
    </w:p>
    <w:p w14:paraId="33992CF9" w14:textId="24D6C2B1" w:rsidR="001A654A" w:rsidRDefault="009A16B6">
      <w:pPr>
        <w:pStyle w:val="TOC1"/>
        <w:rPr>
          <w:rFonts w:asciiTheme="minorHAnsi" w:eastAsiaTheme="minorEastAsia" w:hAnsiTheme="minorHAnsi" w:cstheme="minorBidi"/>
          <w:noProof/>
          <w:kern w:val="2"/>
          <w:sz w:val="24"/>
          <w:szCs w:val="24"/>
          <w:lang w:eastAsia="en-GB"/>
          <w14:ligatures w14:val="standardContextual"/>
        </w:rPr>
      </w:pPr>
      <w:r w:rsidRPr="00656BA2">
        <w:fldChar w:fldCharType="begin"/>
      </w:r>
      <w:r w:rsidRPr="00656BA2">
        <w:instrText xml:space="preserve"> TOC \o "1-9" </w:instrText>
      </w:r>
      <w:r w:rsidRPr="00656BA2">
        <w:fldChar w:fldCharType="separate"/>
      </w:r>
      <w:r w:rsidR="001A654A">
        <w:rPr>
          <w:noProof/>
        </w:rPr>
        <w:t>Foreword</w:t>
      </w:r>
      <w:r w:rsidR="001A654A">
        <w:rPr>
          <w:noProof/>
        </w:rPr>
        <w:tab/>
      </w:r>
      <w:r w:rsidR="001A654A">
        <w:rPr>
          <w:noProof/>
        </w:rPr>
        <w:fldChar w:fldCharType="begin"/>
      </w:r>
      <w:r w:rsidR="001A654A">
        <w:rPr>
          <w:noProof/>
        </w:rPr>
        <w:instrText xml:space="preserve"> PAGEREF _Toc217989016 \h </w:instrText>
      </w:r>
      <w:r w:rsidR="001A654A">
        <w:rPr>
          <w:noProof/>
        </w:rPr>
      </w:r>
      <w:r w:rsidR="001A654A">
        <w:rPr>
          <w:noProof/>
        </w:rPr>
        <w:fldChar w:fldCharType="separate"/>
      </w:r>
      <w:r w:rsidR="001A654A">
        <w:rPr>
          <w:noProof/>
        </w:rPr>
        <w:t>7</w:t>
      </w:r>
      <w:r w:rsidR="001A654A">
        <w:rPr>
          <w:noProof/>
        </w:rPr>
        <w:fldChar w:fldCharType="end"/>
      </w:r>
    </w:p>
    <w:p w14:paraId="165F0D6C" w14:textId="53D34FF1"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_Toc217989017 \h </w:instrText>
      </w:r>
      <w:r>
        <w:rPr>
          <w:noProof/>
        </w:rPr>
      </w:r>
      <w:r>
        <w:rPr>
          <w:noProof/>
        </w:rPr>
        <w:fldChar w:fldCharType="separate"/>
      </w:r>
      <w:r>
        <w:rPr>
          <w:noProof/>
        </w:rPr>
        <w:t>8</w:t>
      </w:r>
      <w:r>
        <w:rPr>
          <w:noProof/>
        </w:rPr>
        <w:fldChar w:fldCharType="end"/>
      </w:r>
    </w:p>
    <w:p w14:paraId="5792AE37" w14:textId="70A4F079"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_Toc217989018 \h </w:instrText>
      </w:r>
      <w:r>
        <w:rPr>
          <w:noProof/>
        </w:rPr>
      </w:r>
      <w:r>
        <w:rPr>
          <w:noProof/>
        </w:rPr>
        <w:fldChar w:fldCharType="separate"/>
      </w:r>
      <w:r>
        <w:rPr>
          <w:noProof/>
        </w:rPr>
        <w:t>8</w:t>
      </w:r>
      <w:r>
        <w:rPr>
          <w:noProof/>
        </w:rPr>
        <w:fldChar w:fldCharType="end"/>
      </w:r>
    </w:p>
    <w:p w14:paraId="313266D9" w14:textId="5361B217"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_Toc217989019 \h </w:instrText>
      </w:r>
      <w:r>
        <w:rPr>
          <w:noProof/>
        </w:rPr>
      </w:r>
      <w:r>
        <w:rPr>
          <w:noProof/>
        </w:rPr>
        <w:fldChar w:fldCharType="separate"/>
      </w:r>
      <w:r>
        <w:rPr>
          <w:noProof/>
        </w:rPr>
        <w:t>9</w:t>
      </w:r>
      <w:r>
        <w:rPr>
          <w:noProof/>
        </w:rPr>
        <w:fldChar w:fldCharType="end"/>
      </w:r>
    </w:p>
    <w:p w14:paraId="75A057C3" w14:textId="6046559C"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_Toc217989020 \h </w:instrText>
      </w:r>
      <w:r>
        <w:rPr>
          <w:noProof/>
        </w:rPr>
      </w:r>
      <w:r>
        <w:rPr>
          <w:noProof/>
        </w:rPr>
        <w:fldChar w:fldCharType="separate"/>
      </w:r>
      <w:r>
        <w:rPr>
          <w:noProof/>
        </w:rPr>
        <w:t>9</w:t>
      </w:r>
      <w:r>
        <w:rPr>
          <w:noProof/>
        </w:rPr>
        <w:fldChar w:fldCharType="end"/>
      </w:r>
    </w:p>
    <w:p w14:paraId="2353D83D" w14:textId="2C9C281E"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_Toc217989021 \h </w:instrText>
      </w:r>
      <w:r>
        <w:rPr>
          <w:noProof/>
        </w:rPr>
      </w:r>
      <w:r>
        <w:rPr>
          <w:noProof/>
        </w:rPr>
        <w:fldChar w:fldCharType="separate"/>
      </w:r>
      <w:r>
        <w:rPr>
          <w:noProof/>
        </w:rPr>
        <w:t>9</w:t>
      </w:r>
      <w:r>
        <w:rPr>
          <w:noProof/>
        </w:rPr>
        <w:fldChar w:fldCharType="end"/>
      </w:r>
    </w:p>
    <w:p w14:paraId="629B7480" w14:textId="1F40892D"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_Toc217989022 \h </w:instrText>
      </w:r>
      <w:r>
        <w:rPr>
          <w:noProof/>
        </w:rPr>
      </w:r>
      <w:r>
        <w:rPr>
          <w:noProof/>
        </w:rPr>
        <w:fldChar w:fldCharType="separate"/>
      </w:r>
      <w:r>
        <w:rPr>
          <w:noProof/>
        </w:rPr>
        <w:t>9</w:t>
      </w:r>
      <w:r>
        <w:rPr>
          <w:noProof/>
        </w:rPr>
        <w:fldChar w:fldCharType="end"/>
      </w:r>
    </w:p>
    <w:p w14:paraId="00D13243" w14:textId="31ADB478"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_Toc217989023 \h </w:instrText>
      </w:r>
      <w:r>
        <w:rPr>
          <w:noProof/>
        </w:rPr>
      </w:r>
      <w:r>
        <w:rPr>
          <w:noProof/>
        </w:rPr>
        <w:fldChar w:fldCharType="separate"/>
      </w:r>
      <w:r>
        <w:rPr>
          <w:noProof/>
        </w:rPr>
        <w:t>10</w:t>
      </w:r>
      <w:r>
        <w:rPr>
          <w:noProof/>
        </w:rPr>
        <w:fldChar w:fldCharType="end"/>
      </w:r>
    </w:p>
    <w:p w14:paraId="7481ED0F" w14:textId="49225BBB"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_Toc217989024 \h </w:instrText>
      </w:r>
      <w:r>
        <w:rPr>
          <w:noProof/>
        </w:rPr>
      </w:r>
      <w:r>
        <w:rPr>
          <w:noProof/>
        </w:rPr>
        <w:fldChar w:fldCharType="separate"/>
      </w:r>
      <w:r>
        <w:rPr>
          <w:noProof/>
        </w:rPr>
        <w:t>10</w:t>
      </w:r>
      <w:r>
        <w:rPr>
          <w:noProof/>
        </w:rPr>
        <w:fldChar w:fldCharType="end"/>
      </w:r>
    </w:p>
    <w:p w14:paraId="3770458C" w14:textId="203C68C0"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_Toc217989025 \h </w:instrText>
      </w:r>
      <w:r>
        <w:rPr>
          <w:noProof/>
        </w:rPr>
      </w:r>
      <w:r>
        <w:rPr>
          <w:noProof/>
        </w:rPr>
        <w:fldChar w:fldCharType="separate"/>
      </w:r>
      <w:r>
        <w:rPr>
          <w:noProof/>
        </w:rPr>
        <w:t>10</w:t>
      </w:r>
      <w:r>
        <w:rPr>
          <w:noProof/>
        </w:rPr>
        <w:fldChar w:fldCharType="end"/>
      </w:r>
    </w:p>
    <w:p w14:paraId="6928DCDB" w14:textId="4083D67D"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_Toc217989026 \h </w:instrText>
      </w:r>
      <w:r>
        <w:rPr>
          <w:noProof/>
        </w:rPr>
      </w:r>
      <w:r>
        <w:rPr>
          <w:noProof/>
        </w:rPr>
        <w:fldChar w:fldCharType="separate"/>
      </w:r>
      <w:r>
        <w:rPr>
          <w:noProof/>
        </w:rPr>
        <w:t>10</w:t>
      </w:r>
      <w:r>
        <w:rPr>
          <w:noProof/>
        </w:rPr>
        <w:fldChar w:fldCharType="end"/>
      </w:r>
    </w:p>
    <w:p w14:paraId="5FADA4F5" w14:textId="07CEFA66"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 service requirements</w:t>
      </w:r>
      <w:r>
        <w:rPr>
          <w:noProof/>
        </w:rPr>
        <w:tab/>
      </w:r>
      <w:r>
        <w:rPr>
          <w:noProof/>
        </w:rPr>
        <w:fldChar w:fldCharType="begin"/>
      </w:r>
      <w:r>
        <w:rPr>
          <w:noProof/>
        </w:rPr>
        <w:instrText xml:space="preserve"> PAGEREF _Toc217989027 \h </w:instrText>
      </w:r>
      <w:r>
        <w:rPr>
          <w:noProof/>
        </w:rPr>
      </w:r>
      <w:r>
        <w:rPr>
          <w:noProof/>
        </w:rPr>
        <w:fldChar w:fldCharType="separate"/>
      </w:r>
      <w:r>
        <w:rPr>
          <w:noProof/>
        </w:rPr>
        <w:t>10</w:t>
      </w:r>
      <w:r>
        <w:rPr>
          <w:noProof/>
        </w:rPr>
        <w:fldChar w:fldCharType="end"/>
      </w:r>
    </w:p>
    <w:p w14:paraId="239E3E52" w14:textId="210149EE"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_Toc217989028 \h </w:instrText>
      </w:r>
      <w:r>
        <w:rPr>
          <w:noProof/>
        </w:rPr>
      </w:r>
      <w:r>
        <w:rPr>
          <w:noProof/>
        </w:rPr>
        <w:fldChar w:fldCharType="separate"/>
      </w:r>
      <w:r>
        <w:rPr>
          <w:noProof/>
        </w:rPr>
        <w:t>10</w:t>
      </w:r>
      <w:r>
        <w:rPr>
          <w:noProof/>
        </w:rPr>
        <w:fldChar w:fldCharType="end"/>
      </w:r>
    </w:p>
    <w:p w14:paraId="08C9982C" w14:textId="37D103AF"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_Toc217989029 \h </w:instrText>
      </w:r>
      <w:r>
        <w:rPr>
          <w:noProof/>
        </w:rPr>
      </w:r>
      <w:r>
        <w:rPr>
          <w:noProof/>
        </w:rPr>
        <w:fldChar w:fldCharType="separate"/>
      </w:r>
      <w:r>
        <w:rPr>
          <w:noProof/>
        </w:rPr>
        <w:t>10</w:t>
      </w:r>
      <w:r>
        <w:rPr>
          <w:noProof/>
        </w:rPr>
        <w:fldChar w:fldCharType="end"/>
      </w:r>
    </w:p>
    <w:p w14:paraId="38DF954B" w14:textId="2EA7ED0D"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Network broadcast/multicast session requirements</w:t>
      </w:r>
      <w:r>
        <w:rPr>
          <w:noProof/>
        </w:rPr>
        <w:tab/>
      </w:r>
      <w:r>
        <w:rPr>
          <w:noProof/>
        </w:rPr>
        <w:fldChar w:fldCharType="begin"/>
      </w:r>
      <w:r>
        <w:rPr>
          <w:noProof/>
        </w:rPr>
        <w:instrText xml:space="preserve"> PAGEREF _Toc217989030 \h </w:instrText>
      </w:r>
      <w:r>
        <w:rPr>
          <w:noProof/>
        </w:rPr>
      </w:r>
      <w:r>
        <w:rPr>
          <w:noProof/>
        </w:rPr>
        <w:fldChar w:fldCharType="separate"/>
      </w:r>
      <w:r>
        <w:rPr>
          <w:noProof/>
        </w:rPr>
        <w:t>10</w:t>
      </w:r>
      <w:r>
        <w:rPr>
          <w:noProof/>
        </w:rPr>
        <w:fldChar w:fldCharType="end"/>
      </w:r>
    </w:p>
    <w:p w14:paraId="746F38C2" w14:textId="1398F808"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_Toc217989031 \h </w:instrText>
      </w:r>
      <w:r>
        <w:rPr>
          <w:noProof/>
        </w:rPr>
      </w:r>
      <w:r>
        <w:rPr>
          <w:noProof/>
        </w:rPr>
        <w:fldChar w:fldCharType="separate"/>
      </w:r>
      <w:r>
        <w:rPr>
          <w:noProof/>
        </w:rPr>
        <w:t>10</w:t>
      </w:r>
      <w:r>
        <w:rPr>
          <w:noProof/>
        </w:rPr>
        <w:fldChar w:fldCharType="end"/>
      </w:r>
    </w:p>
    <w:p w14:paraId="69E1547F" w14:textId="2E209E54"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_Toc217989032 \h </w:instrText>
      </w:r>
      <w:r>
        <w:rPr>
          <w:noProof/>
        </w:rPr>
      </w:r>
      <w:r>
        <w:rPr>
          <w:noProof/>
        </w:rPr>
        <w:fldChar w:fldCharType="separate"/>
      </w:r>
      <w:r>
        <w:rPr>
          <w:noProof/>
        </w:rPr>
        <w:t>10</w:t>
      </w:r>
      <w:r>
        <w:rPr>
          <w:noProof/>
        </w:rPr>
        <w:fldChar w:fldCharType="end"/>
      </w:r>
    </w:p>
    <w:p w14:paraId="04738D3E" w14:textId="7864FA35"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IP connectivity functionality</w:t>
      </w:r>
      <w:r>
        <w:rPr>
          <w:noProof/>
        </w:rPr>
        <w:tab/>
      </w:r>
      <w:r>
        <w:rPr>
          <w:noProof/>
        </w:rPr>
        <w:fldChar w:fldCharType="begin"/>
      </w:r>
      <w:r>
        <w:rPr>
          <w:noProof/>
        </w:rPr>
        <w:instrText xml:space="preserve"> PAGEREF _Toc217989033 \h </w:instrText>
      </w:r>
      <w:r>
        <w:rPr>
          <w:noProof/>
        </w:rPr>
      </w:r>
      <w:r>
        <w:rPr>
          <w:noProof/>
        </w:rPr>
        <w:fldChar w:fldCharType="separate"/>
      </w:r>
      <w:r>
        <w:rPr>
          <w:noProof/>
        </w:rPr>
        <w:t>11</w:t>
      </w:r>
      <w:r>
        <w:rPr>
          <w:noProof/>
        </w:rPr>
        <w:fldChar w:fldCharType="end"/>
      </w:r>
    </w:p>
    <w:p w14:paraId="5FFE35B9" w14:textId="61ADA404"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_Toc217989034 \h </w:instrText>
      </w:r>
      <w:r>
        <w:rPr>
          <w:noProof/>
        </w:rPr>
      </w:r>
      <w:r>
        <w:rPr>
          <w:noProof/>
        </w:rPr>
        <w:fldChar w:fldCharType="separate"/>
      </w:r>
      <w:r>
        <w:rPr>
          <w:noProof/>
        </w:rPr>
        <w:t>11</w:t>
      </w:r>
      <w:r>
        <w:rPr>
          <w:noProof/>
        </w:rPr>
        <w:fldChar w:fldCharType="end"/>
      </w:r>
    </w:p>
    <w:p w14:paraId="365FEEDF" w14:textId="39FBA5C3"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_Toc217989035 \h </w:instrText>
      </w:r>
      <w:r>
        <w:rPr>
          <w:noProof/>
        </w:rPr>
      </w:r>
      <w:r>
        <w:rPr>
          <w:noProof/>
        </w:rPr>
        <w:fldChar w:fldCharType="separate"/>
      </w:r>
      <w:r>
        <w:rPr>
          <w:noProof/>
        </w:rPr>
        <w:t>11</w:t>
      </w:r>
      <w:r>
        <w:rPr>
          <w:noProof/>
        </w:rPr>
        <w:fldChar w:fldCharType="end"/>
      </w:r>
    </w:p>
    <w:p w14:paraId="195BB3BC" w14:textId="04A9C971"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Bearer management requirements</w:t>
      </w:r>
      <w:r>
        <w:rPr>
          <w:noProof/>
        </w:rPr>
        <w:tab/>
      </w:r>
      <w:r>
        <w:rPr>
          <w:noProof/>
        </w:rPr>
        <w:fldChar w:fldCharType="begin"/>
      </w:r>
      <w:r>
        <w:rPr>
          <w:noProof/>
        </w:rPr>
        <w:instrText xml:space="preserve"> PAGEREF _Toc217989036 \h </w:instrText>
      </w:r>
      <w:r>
        <w:rPr>
          <w:noProof/>
        </w:rPr>
      </w:r>
      <w:r>
        <w:rPr>
          <w:noProof/>
        </w:rPr>
        <w:fldChar w:fldCharType="separate"/>
      </w:r>
      <w:r>
        <w:rPr>
          <w:noProof/>
        </w:rPr>
        <w:t>11</w:t>
      </w:r>
      <w:r>
        <w:rPr>
          <w:noProof/>
        </w:rPr>
        <w:fldChar w:fldCharType="end"/>
      </w:r>
    </w:p>
    <w:p w14:paraId="6E0AFB27" w14:textId="4C03A298"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_Toc217989037 \h </w:instrText>
      </w:r>
      <w:r>
        <w:rPr>
          <w:noProof/>
        </w:rPr>
      </w:r>
      <w:r>
        <w:rPr>
          <w:noProof/>
        </w:rPr>
        <w:fldChar w:fldCharType="separate"/>
      </w:r>
      <w:r>
        <w:rPr>
          <w:noProof/>
        </w:rPr>
        <w:t>11</w:t>
      </w:r>
      <w:r>
        <w:rPr>
          <w:noProof/>
        </w:rPr>
        <w:fldChar w:fldCharType="end"/>
      </w:r>
    </w:p>
    <w:p w14:paraId="3651E86D" w14:textId="4C6F0B76"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_Toc217989038 \h </w:instrText>
      </w:r>
      <w:r>
        <w:rPr>
          <w:noProof/>
        </w:rPr>
      </w:r>
      <w:r>
        <w:rPr>
          <w:noProof/>
        </w:rPr>
        <w:fldChar w:fldCharType="separate"/>
      </w:r>
      <w:r>
        <w:rPr>
          <w:noProof/>
        </w:rPr>
        <w:t>12</w:t>
      </w:r>
      <w:r>
        <w:rPr>
          <w:noProof/>
        </w:rPr>
        <w:fldChar w:fldCharType="end"/>
      </w:r>
    </w:p>
    <w:p w14:paraId="7F4E6EBE" w14:textId="757ECFE5"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_Toc217989039 \h </w:instrText>
      </w:r>
      <w:r>
        <w:rPr>
          <w:noProof/>
        </w:rPr>
      </w:r>
      <w:r>
        <w:rPr>
          <w:noProof/>
        </w:rPr>
        <w:fldChar w:fldCharType="separate"/>
      </w:r>
      <w:r>
        <w:rPr>
          <w:noProof/>
        </w:rPr>
        <w:t>12</w:t>
      </w:r>
      <w:r>
        <w:rPr>
          <w:noProof/>
        </w:rPr>
        <w:fldChar w:fldCharType="end"/>
      </w:r>
    </w:p>
    <w:p w14:paraId="7EFB645C" w14:textId="32F95467"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_Toc217989040 \h </w:instrText>
      </w:r>
      <w:r>
        <w:rPr>
          <w:noProof/>
        </w:rPr>
      </w:r>
      <w:r>
        <w:rPr>
          <w:noProof/>
        </w:rPr>
        <w:fldChar w:fldCharType="separate"/>
      </w:r>
      <w:r>
        <w:rPr>
          <w:noProof/>
        </w:rPr>
        <w:t>12</w:t>
      </w:r>
      <w:r>
        <w:rPr>
          <w:noProof/>
        </w:rPr>
        <w:fldChar w:fldCharType="end"/>
      </w:r>
    </w:p>
    <w:p w14:paraId="0D4608A6" w14:textId="5A9A6418"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_Toc217989041 \h </w:instrText>
      </w:r>
      <w:r>
        <w:rPr>
          <w:noProof/>
        </w:rPr>
      </w:r>
      <w:r>
        <w:rPr>
          <w:noProof/>
        </w:rPr>
        <w:fldChar w:fldCharType="separate"/>
      </w:r>
      <w:r>
        <w:rPr>
          <w:noProof/>
        </w:rPr>
        <w:t>12</w:t>
      </w:r>
      <w:r>
        <w:rPr>
          <w:noProof/>
        </w:rPr>
        <w:fldChar w:fldCharType="end"/>
      </w:r>
    </w:p>
    <w:p w14:paraId="52C67915" w14:textId="0FE23F38"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7.3.1</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General</w:t>
      </w:r>
      <w:r>
        <w:rPr>
          <w:noProof/>
        </w:rPr>
        <w:tab/>
      </w:r>
      <w:r>
        <w:rPr>
          <w:noProof/>
        </w:rPr>
        <w:fldChar w:fldCharType="begin"/>
      </w:r>
      <w:r>
        <w:rPr>
          <w:noProof/>
        </w:rPr>
        <w:instrText xml:space="preserve"> PAGEREF _Toc217989042 \h </w:instrText>
      </w:r>
      <w:r>
        <w:rPr>
          <w:noProof/>
        </w:rPr>
      </w:r>
      <w:r>
        <w:rPr>
          <w:noProof/>
        </w:rPr>
        <w:fldChar w:fldCharType="separate"/>
      </w:r>
      <w:r>
        <w:rPr>
          <w:noProof/>
        </w:rPr>
        <w:t>12</w:t>
      </w:r>
      <w:r>
        <w:rPr>
          <w:noProof/>
        </w:rPr>
        <w:fldChar w:fldCharType="end"/>
      </w:r>
    </w:p>
    <w:p w14:paraId="231FFDFC" w14:textId="1512358A"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7.3.2</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Functional model for the signalling control plane in the IOPS mode of operation</w:t>
      </w:r>
      <w:r>
        <w:rPr>
          <w:noProof/>
        </w:rPr>
        <w:tab/>
      </w:r>
      <w:r>
        <w:rPr>
          <w:noProof/>
        </w:rPr>
        <w:fldChar w:fldCharType="begin"/>
      </w:r>
      <w:r>
        <w:rPr>
          <w:noProof/>
        </w:rPr>
        <w:instrText xml:space="preserve"> PAGEREF _Toc217989043 \h </w:instrText>
      </w:r>
      <w:r>
        <w:rPr>
          <w:noProof/>
        </w:rPr>
      </w:r>
      <w:r>
        <w:rPr>
          <w:noProof/>
        </w:rPr>
        <w:fldChar w:fldCharType="separate"/>
      </w:r>
      <w:r>
        <w:rPr>
          <w:noProof/>
        </w:rPr>
        <w:t>12</w:t>
      </w:r>
      <w:r>
        <w:rPr>
          <w:noProof/>
        </w:rPr>
        <w:fldChar w:fldCharType="end"/>
      </w:r>
    </w:p>
    <w:p w14:paraId="1D5F80D8" w14:textId="7F152EBA"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7.3.3</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MCPTT functional model for the application plane in the IOPS mode of operation</w:t>
      </w:r>
      <w:r>
        <w:rPr>
          <w:noProof/>
        </w:rPr>
        <w:tab/>
      </w:r>
      <w:r>
        <w:rPr>
          <w:noProof/>
        </w:rPr>
        <w:fldChar w:fldCharType="begin"/>
      </w:r>
      <w:r>
        <w:rPr>
          <w:noProof/>
        </w:rPr>
        <w:instrText xml:space="preserve"> PAGEREF _Toc217989044 \h </w:instrText>
      </w:r>
      <w:r>
        <w:rPr>
          <w:noProof/>
        </w:rPr>
      </w:r>
      <w:r>
        <w:rPr>
          <w:noProof/>
        </w:rPr>
        <w:fldChar w:fldCharType="separate"/>
      </w:r>
      <w:r>
        <w:rPr>
          <w:noProof/>
        </w:rPr>
        <w:t>12</w:t>
      </w:r>
      <w:r>
        <w:rPr>
          <w:noProof/>
        </w:rPr>
        <w:fldChar w:fldCharType="end"/>
      </w:r>
    </w:p>
    <w:p w14:paraId="73DE9F34" w14:textId="7093E65D"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7.3.4</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MCData functional model for the application plane in the IOPS mode of operation</w:t>
      </w:r>
      <w:r>
        <w:rPr>
          <w:noProof/>
        </w:rPr>
        <w:tab/>
      </w:r>
      <w:r>
        <w:rPr>
          <w:noProof/>
        </w:rPr>
        <w:fldChar w:fldCharType="begin"/>
      </w:r>
      <w:r>
        <w:rPr>
          <w:noProof/>
        </w:rPr>
        <w:instrText xml:space="preserve"> PAGEREF _Toc217989045 \h </w:instrText>
      </w:r>
      <w:r>
        <w:rPr>
          <w:noProof/>
        </w:rPr>
      </w:r>
      <w:r>
        <w:rPr>
          <w:noProof/>
        </w:rPr>
        <w:fldChar w:fldCharType="separate"/>
      </w:r>
      <w:r>
        <w:rPr>
          <w:noProof/>
        </w:rPr>
        <w:t>13</w:t>
      </w:r>
      <w:r>
        <w:rPr>
          <w:noProof/>
        </w:rPr>
        <w:fldChar w:fldCharType="end"/>
      </w:r>
    </w:p>
    <w:p w14:paraId="3E8E8BB2" w14:textId="7DB5FC36"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_Toc217989046 \h </w:instrText>
      </w:r>
      <w:r>
        <w:rPr>
          <w:noProof/>
        </w:rPr>
      </w:r>
      <w:r>
        <w:rPr>
          <w:noProof/>
        </w:rPr>
        <w:fldChar w:fldCharType="separate"/>
      </w:r>
      <w:r>
        <w:rPr>
          <w:noProof/>
        </w:rPr>
        <w:t>14</w:t>
      </w:r>
      <w:r>
        <w:rPr>
          <w:noProof/>
        </w:rPr>
        <w:fldChar w:fldCharType="end"/>
      </w:r>
    </w:p>
    <w:p w14:paraId="7D92049A" w14:textId="5CF0D70C"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7.4.1</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Application plane</w:t>
      </w:r>
      <w:r>
        <w:rPr>
          <w:noProof/>
        </w:rPr>
        <w:tab/>
      </w:r>
      <w:r>
        <w:rPr>
          <w:noProof/>
        </w:rPr>
        <w:fldChar w:fldCharType="begin"/>
      </w:r>
      <w:r>
        <w:rPr>
          <w:noProof/>
        </w:rPr>
        <w:instrText xml:space="preserve"> PAGEREF _Toc217989047 \h </w:instrText>
      </w:r>
      <w:r>
        <w:rPr>
          <w:noProof/>
        </w:rPr>
      </w:r>
      <w:r>
        <w:rPr>
          <w:noProof/>
        </w:rPr>
        <w:fldChar w:fldCharType="separate"/>
      </w:r>
      <w:r>
        <w:rPr>
          <w:noProof/>
        </w:rPr>
        <w:t>14</w:t>
      </w:r>
      <w:r>
        <w:rPr>
          <w:noProof/>
        </w:rPr>
        <w:fldChar w:fldCharType="end"/>
      </w:r>
    </w:p>
    <w:p w14:paraId="65C77916" w14:textId="5606AAA6"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_Toc217989048 \h </w:instrText>
      </w:r>
      <w:r>
        <w:rPr>
          <w:noProof/>
        </w:rPr>
      </w:r>
      <w:r>
        <w:rPr>
          <w:noProof/>
        </w:rPr>
        <w:fldChar w:fldCharType="separate"/>
      </w:r>
      <w:r>
        <w:rPr>
          <w:noProof/>
        </w:rPr>
        <w:t>14</w:t>
      </w:r>
      <w:r>
        <w:rPr>
          <w:noProof/>
        </w:rPr>
        <w:fldChar w:fldCharType="end"/>
      </w:r>
    </w:p>
    <w:p w14:paraId="307D259F" w14:textId="06A7BE7A"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7.4.1.2</w:t>
      </w:r>
      <w:r>
        <w:rPr>
          <w:rFonts w:asciiTheme="minorHAnsi" w:eastAsiaTheme="minorEastAsia" w:hAnsiTheme="minorHAnsi" w:cstheme="minorBidi"/>
          <w:noProof/>
          <w:kern w:val="2"/>
          <w:sz w:val="24"/>
          <w:szCs w:val="24"/>
          <w:lang w:eastAsia="en-GB"/>
          <w14:ligatures w14:val="standardContextual"/>
        </w:rPr>
        <w:tab/>
      </w:r>
      <w:r>
        <w:rPr>
          <w:noProof/>
        </w:rPr>
        <w:t>IOPS connectivity client</w:t>
      </w:r>
      <w:r>
        <w:rPr>
          <w:noProof/>
        </w:rPr>
        <w:tab/>
      </w:r>
      <w:r>
        <w:rPr>
          <w:noProof/>
        </w:rPr>
        <w:fldChar w:fldCharType="begin"/>
      </w:r>
      <w:r>
        <w:rPr>
          <w:noProof/>
        </w:rPr>
        <w:instrText xml:space="preserve"> PAGEREF _Toc217989049 \h </w:instrText>
      </w:r>
      <w:r>
        <w:rPr>
          <w:noProof/>
        </w:rPr>
      </w:r>
      <w:r>
        <w:rPr>
          <w:noProof/>
        </w:rPr>
        <w:fldChar w:fldCharType="separate"/>
      </w:r>
      <w:r>
        <w:rPr>
          <w:noProof/>
        </w:rPr>
        <w:t>14</w:t>
      </w:r>
      <w:r>
        <w:rPr>
          <w:noProof/>
        </w:rPr>
        <w:fldChar w:fldCharType="end"/>
      </w:r>
    </w:p>
    <w:p w14:paraId="4C191C6D" w14:textId="707A7AE3"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7.4.1.3</w:t>
      </w:r>
      <w:r>
        <w:rPr>
          <w:rFonts w:asciiTheme="minorHAnsi" w:eastAsiaTheme="minorEastAsia" w:hAnsiTheme="minorHAnsi" w:cstheme="minorBidi"/>
          <w:noProof/>
          <w:kern w:val="2"/>
          <w:sz w:val="24"/>
          <w:szCs w:val="24"/>
          <w:lang w:eastAsia="en-GB"/>
          <w14:ligatures w14:val="standardContextual"/>
        </w:rPr>
        <w:tab/>
      </w:r>
      <w:r>
        <w:rPr>
          <w:noProof/>
        </w:rPr>
        <w:t>IOPS MC connectivity function</w:t>
      </w:r>
      <w:r>
        <w:rPr>
          <w:noProof/>
        </w:rPr>
        <w:tab/>
      </w:r>
      <w:r>
        <w:rPr>
          <w:noProof/>
        </w:rPr>
        <w:fldChar w:fldCharType="begin"/>
      </w:r>
      <w:r>
        <w:rPr>
          <w:noProof/>
        </w:rPr>
        <w:instrText xml:space="preserve"> PAGEREF _Toc217989050 \h </w:instrText>
      </w:r>
      <w:r>
        <w:rPr>
          <w:noProof/>
        </w:rPr>
      </w:r>
      <w:r>
        <w:rPr>
          <w:noProof/>
        </w:rPr>
        <w:fldChar w:fldCharType="separate"/>
      </w:r>
      <w:r>
        <w:rPr>
          <w:noProof/>
        </w:rPr>
        <w:t>14</w:t>
      </w:r>
      <w:r>
        <w:rPr>
          <w:noProof/>
        </w:rPr>
        <w:fldChar w:fldCharType="end"/>
      </w:r>
    </w:p>
    <w:p w14:paraId="7A646F5D" w14:textId="6FE965E9"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7.4.1.4</w:t>
      </w:r>
      <w:r>
        <w:rPr>
          <w:rFonts w:asciiTheme="minorHAnsi" w:eastAsiaTheme="minorEastAsia" w:hAnsiTheme="minorHAnsi" w:cstheme="minorBidi"/>
          <w:noProof/>
          <w:kern w:val="2"/>
          <w:sz w:val="24"/>
          <w:szCs w:val="24"/>
          <w:lang w:eastAsia="en-GB"/>
          <w14:ligatures w14:val="standardContextual"/>
        </w:rPr>
        <w:tab/>
      </w:r>
      <w:r>
        <w:rPr>
          <w:noProof/>
        </w:rPr>
        <w:t>IOPS distribution function</w:t>
      </w:r>
      <w:r>
        <w:rPr>
          <w:noProof/>
        </w:rPr>
        <w:tab/>
      </w:r>
      <w:r>
        <w:rPr>
          <w:noProof/>
        </w:rPr>
        <w:fldChar w:fldCharType="begin"/>
      </w:r>
      <w:r>
        <w:rPr>
          <w:noProof/>
        </w:rPr>
        <w:instrText xml:space="preserve"> PAGEREF _Toc217989051 \h </w:instrText>
      </w:r>
      <w:r>
        <w:rPr>
          <w:noProof/>
        </w:rPr>
      </w:r>
      <w:r>
        <w:rPr>
          <w:noProof/>
        </w:rPr>
        <w:fldChar w:fldCharType="separate"/>
      </w:r>
      <w:r>
        <w:rPr>
          <w:noProof/>
        </w:rPr>
        <w:t>15</w:t>
      </w:r>
      <w:r>
        <w:rPr>
          <w:noProof/>
        </w:rPr>
        <w:fldChar w:fldCharType="end"/>
      </w:r>
    </w:p>
    <w:p w14:paraId="7A1146F5" w14:textId="37DAC056"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7.4.1.5</w:t>
      </w:r>
      <w:r>
        <w:rPr>
          <w:rFonts w:asciiTheme="minorHAnsi" w:eastAsiaTheme="minorEastAsia" w:hAnsiTheme="minorHAnsi" w:cstheme="minorBidi"/>
          <w:noProof/>
          <w:kern w:val="2"/>
          <w:sz w:val="24"/>
          <w:szCs w:val="24"/>
          <w:lang w:eastAsia="en-GB"/>
          <w14:ligatures w14:val="standardContextual"/>
        </w:rPr>
        <w:tab/>
      </w:r>
      <w:r>
        <w:rPr>
          <w:noProof/>
        </w:rPr>
        <w:t>MC service client</w:t>
      </w:r>
      <w:r>
        <w:rPr>
          <w:noProof/>
        </w:rPr>
        <w:tab/>
      </w:r>
      <w:r>
        <w:rPr>
          <w:noProof/>
        </w:rPr>
        <w:fldChar w:fldCharType="begin"/>
      </w:r>
      <w:r>
        <w:rPr>
          <w:noProof/>
        </w:rPr>
        <w:instrText xml:space="preserve"> PAGEREF _Toc217989052 \h </w:instrText>
      </w:r>
      <w:r>
        <w:rPr>
          <w:noProof/>
        </w:rPr>
      </w:r>
      <w:r>
        <w:rPr>
          <w:noProof/>
        </w:rPr>
        <w:fldChar w:fldCharType="separate"/>
      </w:r>
      <w:r>
        <w:rPr>
          <w:noProof/>
        </w:rPr>
        <w:t>15</w:t>
      </w:r>
      <w:r>
        <w:rPr>
          <w:noProof/>
        </w:rPr>
        <w:fldChar w:fldCharType="end"/>
      </w:r>
    </w:p>
    <w:p w14:paraId="03DC0EBB" w14:textId="23AABC6C"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7.4.2</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Signalling control plane</w:t>
      </w:r>
      <w:r>
        <w:rPr>
          <w:noProof/>
        </w:rPr>
        <w:tab/>
      </w:r>
      <w:r>
        <w:rPr>
          <w:noProof/>
        </w:rPr>
        <w:fldChar w:fldCharType="begin"/>
      </w:r>
      <w:r>
        <w:rPr>
          <w:noProof/>
        </w:rPr>
        <w:instrText xml:space="preserve"> PAGEREF _Toc217989053 \h </w:instrText>
      </w:r>
      <w:r>
        <w:rPr>
          <w:noProof/>
        </w:rPr>
      </w:r>
      <w:r>
        <w:rPr>
          <w:noProof/>
        </w:rPr>
        <w:fldChar w:fldCharType="separate"/>
      </w:r>
      <w:r>
        <w:rPr>
          <w:noProof/>
        </w:rPr>
        <w:t>15</w:t>
      </w:r>
      <w:r>
        <w:rPr>
          <w:noProof/>
        </w:rPr>
        <w:fldChar w:fldCharType="end"/>
      </w:r>
    </w:p>
    <w:p w14:paraId="2C2DDACD" w14:textId="065D680C"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Signalling user agent client</w:t>
      </w:r>
      <w:r>
        <w:rPr>
          <w:noProof/>
        </w:rPr>
        <w:tab/>
      </w:r>
      <w:r>
        <w:rPr>
          <w:noProof/>
        </w:rPr>
        <w:fldChar w:fldCharType="begin"/>
      </w:r>
      <w:r>
        <w:rPr>
          <w:noProof/>
        </w:rPr>
        <w:instrText xml:space="preserve"> PAGEREF _Toc217989054 \h </w:instrText>
      </w:r>
      <w:r>
        <w:rPr>
          <w:noProof/>
        </w:rPr>
      </w:r>
      <w:r>
        <w:rPr>
          <w:noProof/>
        </w:rPr>
        <w:fldChar w:fldCharType="separate"/>
      </w:r>
      <w:r>
        <w:rPr>
          <w:noProof/>
        </w:rPr>
        <w:t>15</w:t>
      </w:r>
      <w:r>
        <w:rPr>
          <w:noProof/>
        </w:rPr>
        <w:fldChar w:fldCharType="end"/>
      </w:r>
    </w:p>
    <w:p w14:paraId="762FAD28" w14:textId="07451E2D"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Signalling application server</w:t>
      </w:r>
      <w:r>
        <w:rPr>
          <w:noProof/>
        </w:rPr>
        <w:tab/>
      </w:r>
      <w:r>
        <w:rPr>
          <w:noProof/>
        </w:rPr>
        <w:fldChar w:fldCharType="begin"/>
      </w:r>
      <w:r>
        <w:rPr>
          <w:noProof/>
        </w:rPr>
        <w:instrText xml:space="preserve"> PAGEREF _Toc217989055 \h </w:instrText>
      </w:r>
      <w:r>
        <w:rPr>
          <w:noProof/>
        </w:rPr>
      </w:r>
      <w:r>
        <w:rPr>
          <w:noProof/>
        </w:rPr>
        <w:fldChar w:fldCharType="separate"/>
      </w:r>
      <w:r>
        <w:rPr>
          <w:noProof/>
        </w:rPr>
        <w:t>15</w:t>
      </w:r>
      <w:r>
        <w:rPr>
          <w:noProof/>
        </w:rPr>
        <w:fldChar w:fldCharType="end"/>
      </w:r>
    </w:p>
    <w:p w14:paraId="1E12CAB3" w14:textId="0C0E98E6"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_Toc217989056 \h </w:instrText>
      </w:r>
      <w:r>
        <w:rPr>
          <w:noProof/>
        </w:rPr>
      </w:r>
      <w:r>
        <w:rPr>
          <w:noProof/>
        </w:rPr>
        <w:fldChar w:fldCharType="separate"/>
      </w:r>
      <w:r>
        <w:rPr>
          <w:noProof/>
        </w:rPr>
        <w:t>15</w:t>
      </w:r>
      <w:r>
        <w:rPr>
          <w:noProof/>
        </w:rPr>
        <w:fldChar w:fldCharType="end"/>
      </w:r>
    </w:p>
    <w:p w14:paraId="51F6EF8C" w14:textId="4893EE0E"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7.5.1</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Application plane</w:t>
      </w:r>
      <w:r>
        <w:rPr>
          <w:noProof/>
        </w:rPr>
        <w:tab/>
      </w:r>
      <w:r>
        <w:rPr>
          <w:noProof/>
        </w:rPr>
        <w:fldChar w:fldCharType="begin"/>
      </w:r>
      <w:r>
        <w:rPr>
          <w:noProof/>
        </w:rPr>
        <w:instrText xml:space="preserve"> PAGEREF _Toc217989057 \h </w:instrText>
      </w:r>
      <w:r>
        <w:rPr>
          <w:noProof/>
        </w:rPr>
      </w:r>
      <w:r>
        <w:rPr>
          <w:noProof/>
        </w:rPr>
        <w:fldChar w:fldCharType="separate"/>
      </w:r>
      <w:r>
        <w:rPr>
          <w:noProof/>
        </w:rPr>
        <w:t>15</w:t>
      </w:r>
      <w:r>
        <w:rPr>
          <w:noProof/>
        </w:rPr>
        <w:fldChar w:fldCharType="end"/>
      </w:r>
    </w:p>
    <w:p w14:paraId="0950A262" w14:textId="7B49F283"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7.5.1.1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MC-IOPS-1 (between the </w:t>
      </w:r>
      <w:r>
        <w:rPr>
          <w:noProof/>
          <w:lang w:eastAsia="zh-CN"/>
        </w:rPr>
        <w:t>IOPS MC connectivity function and the IOPS connectivity client</w:t>
      </w:r>
      <w:r>
        <w:rPr>
          <w:noProof/>
        </w:rPr>
        <w:t>)</w:t>
      </w:r>
      <w:r>
        <w:rPr>
          <w:noProof/>
        </w:rPr>
        <w:tab/>
      </w:r>
      <w:r>
        <w:rPr>
          <w:noProof/>
        </w:rPr>
        <w:fldChar w:fldCharType="begin"/>
      </w:r>
      <w:r>
        <w:rPr>
          <w:noProof/>
        </w:rPr>
        <w:instrText xml:space="preserve"> PAGEREF _Toc217989058 \h </w:instrText>
      </w:r>
      <w:r>
        <w:rPr>
          <w:noProof/>
        </w:rPr>
      </w:r>
      <w:r>
        <w:rPr>
          <w:noProof/>
        </w:rPr>
        <w:fldChar w:fldCharType="separate"/>
      </w:r>
      <w:r>
        <w:rPr>
          <w:noProof/>
        </w:rPr>
        <w:t>15</w:t>
      </w:r>
      <w:r>
        <w:rPr>
          <w:noProof/>
        </w:rPr>
        <w:fldChar w:fldCharType="end"/>
      </w:r>
    </w:p>
    <w:p w14:paraId="757238E1" w14:textId="75B60736"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7.5.1.2</w:t>
      </w:r>
      <w:r>
        <w:rPr>
          <w:rFonts w:asciiTheme="minorHAnsi" w:eastAsiaTheme="minorEastAsia" w:hAnsiTheme="minorHAnsi" w:cstheme="minorBidi"/>
          <w:noProof/>
          <w:kern w:val="2"/>
          <w:sz w:val="24"/>
          <w:szCs w:val="24"/>
          <w:lang w:eastAsia="en-GB"/>
          <w14:ligatures w14:val="standardContextual"/>
        </w:rPr>
        <w:tab/>
      </w:r>
      <w:r>
        <w:rPr>
          <w:noProof/>
        </w:rPr>
        <w:t>Reference point MCPTT-IOPS-2 (between the IOPS MC connectivity function and the MCPTT client)</w:t>
      </w:r>
      <w:r>
        <w:rPr>
          <w:noProof/>
        </w:rPr>
        <w:tab/>
      </w:r>
      <w:r>
        <w:rPr>
          <w:noProof/>
        </w:rPr>
        <w:fldChar w:fldCharType="begin"/>
      </w:r>
      <w:r>
        <w:rPr>
          <w:noProof/>
        </w:rPr>
        <w:instrText xml:space="preserve"> PAGEREF _Toc217989059 \h </w:instrText>
      </w:r>
      <w:r>
        <w:rPr>
          <w:noProof/>
        </w:rPr>
      </w:r>
      <w:r>
        <w:rPr>
          <w:noProof/>
        </w:rPr>
        <w:fldChar w:fldCharType="separate"/>
      </w:r>
      <w:r>
        <w:rPr>
          <w:noProof/>
        </w:rPr>
        <w:t>15</w:t>
      </w:r>
      <w:r>
        <w:rPr>
          <w:noProof/>
        </w:rPr>
        <w:fldChar w:fldCharType="end"/>
      </w:r>
    </w:p>
    <w:p w14:paraId="39FD012E" w14:textId="1997A611"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7.5.1.3</w:t>
      </w:r>
      <w:r>
        <w:rPr>
          <w:rFonts w:asciiTheme="minorHAnsi" w:eastAsiaTheme="minorEastAsia" w:hAnsiTheme="minorHAnsi" w:cstheme="minorBidi"/>
          <w:noProof/>
          <w:kern w:val="2"/>
          <w:sz w:val="24"/>
          <w:szCs w:val="24"/>
          <w:lang w:eastAsia="en-GB"/>
          <w14:ligatures w14:val="standardContextual"/>
        </w:rPr>
        <w:tab/>
      </w:r>
      <w:r>
        <w:rPr>
          <w:noProof/>
        </w:rPr>
        <w:t>Reference point MCData-IOPS-2 (between the IOPS MC connectivity function and the MCData client)</w:t>
      </w:r>
      <w:r>
        <w:rPr>
          <w:noProof/>
        </w:rPr>
        <w:tab/>
      </w:r>
      <w:r>
        <w:rPr>
          <w:noProof/>
        </w:rPr>
        <w:fldChar w:fldCharType="begin"/>
      </w:r>
      <w:r>
        <w:rPr>
          <w:noProof/>
        </w:rPr>
        <w:instrText xml:space="preserve"> PAGEREF _Toc217989060 \h </w:instrText>
      </w:r>
      <w:r>
        <w:rPr>
          <w:noProof/>
        </w:rPr>
      </w:r>
      <w:r>
        <w:rPr>
          <w:noProof/>
        </w:rPr>
        <w:fldChar w:fldCharType="separate"/>
      </w:r>
      <w:r>
        <w:rPr>
          <w:noProof/>
        </w:rPr>
        <w:t>16</w:t>
      </w:r>
      <w:r>
        <w:rPr>
          <w:noProof/>
        </w:rPr>
        <w:fldChar w:fldCharType="end"/>
      </w:r>
    </w:p>
    <w:p w14:paraId="3A231BDA" w14:textId="5C9BB529"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7.5.1.4</w:t>
      </w:r>
      <w:r>
        <w:rPr>
          <w:rFonts w:asciiTheme="minorHAnsi" w:eastAsiaTheme="minorEastAsia" w:hAnsiTheme="minorHAnsi" w:cstheme="minorBidi"/>
          <w:noProof/>
          <w:kern w:val="2"/>
          <w:sz w:val="24"/>
          <w:szCs w:val="24"/>
          <w:lang w:eastAsia="en-GB"/>
          <w14:ligatures w14:val="standardContextual"/>
        </w:rPr>
        <w:tab/>
      </w:r>
      <w:r>
        <w:rPr>
          <w:noProof/>
        </w:rPr>
        <w:t>Reference point MCPTT-IOPS-3 (between the IOPS distribution function and the MCPTT client)</w:t>
      </w:r>
      <w:r>
        <w:rPr>
          <w:noProof/>
        </w:rPr>
        <w:tab/>
      </w:r>
      <w:r>
        <w:rPr>
          <w:noProof/>
        </w:rPr>
        <w:fldChar w:fldCharType="begin"/>
      </w:r>
      <w:r>
        <w:rPr>
          <w:noProof/>
        </w:rPr>
        <w:instrText xml:space="preserve"> PAGEREF _Toc217989061 \h </w:instrText>
      </w:r>
      <w:r>
        <w:rPr>
          <w:noProof/>
        </w:rPr>
      </w:r>
      <w:r>
        <w:rPr>
          <w:noProof/>
        </w:rPr>
        <w:fldChar w:fldCharType="separate"/>
      </w:r>
      <w:r>
        <w:rPr>
          <w:noProof/>
        </w:rPr>
        <w:t>16</w:t>
      </w:r>
      <w:r>
        <w:rPr>
          <w:noProof/>
        </w:rPr>
        <w:fldChar w:fldCharType="end"/>
      </w:r>
    </w:p>
    <w:p w14:paraId="6FF04160" w14:textId="7D0F7039"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7.5.1.5</w:t>
      </w:r>
      <w:r>
        <w:rPr>
          <w:rFonts w:asciiTheme="minorHAnsi" w:eastAsiaTheme="minorEastAsia" w:hAnsiTheme="minorHAnsi" w:cstheme="minorBidi"/>
          <w:noProof/>
          <w:kern w:val="2"/>
          <w:sz w:val="24"/>
          <w:szCs w:val="24"/>
          <w:lang w:eastAsia="en-GB"/>
          <w14:ligatures w14:val="standardContextual"/>
        </w:rPr>
        <w:tab/>
      </w:r>
      <w:r>
        <w:rPr>
          <w:noProof/>
        </w:rPr>
        <w:t>Reference point MCData-IOPS-3 (between the IOPS distribution function and the MCData client)</w:t>
      </w:r>
      <w:r>
        <w:rPr>
          <w:noProof/>
        </w:rPr>
        <w:tab/>
      </w:r>
      <w:r>
        <w:rPr>
          <w:noProof/>
        </w:rPr>
        <w:fldChar w:fldCharType="begin"/>
      </w:r>
      <w:r>
        <w:rPr>
          <w:noProof/>
        </w:rPr>
        <w:instrText xml:space="preserve"> PAGEREF _Toc217989062 \h </w:instrText>
      </w:r>
      <w:r>
        <w:rPr>
          <w:noProof/>
        </w:rPr>
      </w:r>
      <w:r>
        <w:rPr>
          <w:noProof/>
        </w:rPr>
        <w:fldChar w:fldCharType="separate"/>
      </w:r>
      <w:r>
        <w:rPr>
          <w:noProof/>
        </w:rPr>
        <w:t>16</w:t>
      </w:r>
      <w:r>
        <w:rPr>
          <w:noProof/>
        </w:rPr>
        <w:fldChar w:fldCharType="end"/>
      </w:r>
    </w:p>
    <w:p w14:paraId="6F08EF24" w14:textId="2C59C550"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7.5.1.6</w:t>
      </w:r>
      <w:r>
        <w:rPr>
          <w:rFonts w:asciiTheme="minorHAnsi" w:eastAsiaTheme="minorEastAsia" w:hAnsiTheme="minorHAnsi" w:cstheme="minorBidi"/>
          <w:noProof/>
          <w:kern w:val="2"/>
          <w:sz w:val="24"/>
          <w:szCs w:val="24"/>
          <w:lang w:eastAsia="en-GB"/>
          <w14:ligatures w14:val="standardContextual"/>
        </w:rPr>
        <w:tab/>
      </w:r>
      <w:r>
        <w:rPr>
          <w:noProof/>
        </w:rPr>
        <w:t>Reference point MCPTT-IOPS-4 (between the IOPS distribution function and the MCPTT client)</w:t>
      </w:r>
      <w:r>
        <w:rPr>
          <w:noProof/>
        </w:rPr>
        <w:tab/>
      </w:r>
      <w:r>
        <w:rPr>
          <w:noProof/>
        </w:rPr>
        <w:fldChar w:fldCharType="begin"/>
      </w:r>
      <w:r>
        <w:rPr>
          <w:noProof/>
        </w:rPr>
        <w:instrText xml:space="preserve"> PAGEREF _Toc217989063 \h </w:instrText>
      </w:r>
      <w:r>
        <w:rPr>
          <w:noProof/>
        </w:rPr>
      </w:r>
      <w:r>
        <w:rPr>
          <w:noProof/>
        </w:rPr>
        <w:fldChar w:fldCharType="separate"/>
      </w:r>
      <w:r>
        <w:rPr>
          <w:noProof/>
        </w:rPr>
        <w:t>16</w:t>
      </w:r>
      <w:r>
        <w:rPr>
          <w:noProof/>
        </w:rPr>
        <w:fldChar w:fldCharType="end"/>
      </w:r>
    </w:p>
    <w:p w14:paraId="44CB2E3D" w14:textId="043B2C54"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7.5.1.7</w:t>
      </w:r>
      <w:r>
        <w:rPr>
          <w:rFonts w:asciiTheme="minorHAnsi" w:eastAsiaTheme="minorEastAsia" w:hAnsiTheme="minorHAnsi" w:cstheme="minorBidi"/>
          <w:noProof/>
          <w:kern w:val="2"/>
          <w:sz w:val="24"/>
          <w:szCs w:val="24"/>
          <w:lang w:eastAsia="en-GB"/>
          <w14:ligatures w14:val="standardContextual"/>
        </w:rPr>
        <w:tab/>
      </w:r>
      <w:r>
        <w:rPr>
          <w:noProof/>
        </w:rPr>
        <w:t>Reference point MCData-IOPS-4 (between the IOPS distribution function and the MCData client)</w:t>
      </w:r>
      <w:r>
        <w:rPr>
          <w:noProof/>
        </w:rPr>
        <w:tab/>
      </w:r>
      <w:r>
        <w:rPr>
          <w:noProof/>
        </w:rPr>
        <w:fldChar w:fldCharType="begin"/>
      </w:r>
      <w:r>
        <w:rPr>
          <w:noProof/>
        </w:rPr>
        <w:instrText xml:space="preserve"> PAGEREF _Toc217989064 \h </w:instrText>
      </w:r>
      <w:r>
        <w:rPr>
          <w:noProof/>
        </w:rPr>
      </w:r>
      <w:r>
        <w:rPr>
          <w:noProof/>
        </w:rPr>
        <w:fldChar w:fldCharType="separate"/>
      </w:r>
      <w:r>
        <w:rPr>
          <w:noProof/>
        </w:rPr>
        <w:t>16</w:t>
      </w:r>
      <w:r>
        <w:rPr>
          <w:noProof/>
        </w:rPr>
        <w:fldChar w:fldCharType="end"/>
      </w:r>
    </w:p>
    <w:p w14:paraId="41B9C53C" w14:textId="33308AD0"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7.5.1.8</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MC-IOPS-5 (between the </w:t>
      </w:r>
      <w:r>
        <w:rPr>
          <w:noProof/>
          <w:lang w:eastAsia="zh-CN"/>
        </w:rPr>
        <w:t>IOPS MC connectivity function and the IOPS 3GPP system</w:t>
      </w:r>
      <w:r>
        <w:rPr>
          <w:noProof/>
        </w:rPr>
        <w:t>)</w:t>
      </w:r>
      <w:r>
        <w:rPr>
          <w:noProof/>
        </w:rPr>
        <w:tab/>
      </w:r>
      <w:r>
        <w:rPr>
          <w:noProof/>
        </w:rPr>
        <w:fldChar w:fldCharType="begin"/>
      </w:r>
      <w:r>
        <w:rPr>
          <w:noProof/>
        </w:rPr>
        <w:instrText xml:space="preserve"> PAGEREF _Toc217989065 \h </w:instrText>
      </w:r>
      <w:r>
        <w:rPr>
          <w:noProof/>
        </w:rPr>
      </w:r>
      <w:r>
        <w:rPr>
          <w:noProof/>
        </w:rPr>
        <w:fldChar w:fldCharType="separate"/>
      </w:r>
      <w:r>
        <w:rPr>
          <w:noProof/>
        </w:rPr>
        <w:t>16</w:t>
      </w:r>
      <w:r>
        <w:rPr>
          <w:noProof/>
        </w:rPr>
        <w:fldChar w:fldCharType="end"/>
      </w:r>
    </w:p>
    <w:p w14:paraId="0ED057EE" w14:textId="64A51B9E"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7.5.1.9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MC-IOPS-6 (between the </w:t>
      </w:r>
      <w:r>
        <w:rPr>
          <w:noProof/>
          <w:lang w:eastAsia="zh-CN"/>
        </w:rPr>
        <w:t>IOPS MC connectivity function and the IOPS 3GPP system</w:t>
      </w:r>
      <w:r>
        <w:rPr>
          <w:noProof/>
        </w:rPr>
        <w:t>)</w:t>
      </w:r>
      <w:r>
        <w:rPr>
          <w:noProof/>
        </w:rPr>
        <w:tab/>
      </w:r>
      <w:r>
        <w:rPr>
          <w:noProof/>
        </w:rPr>
        <w:fldChar w:fldCharType="begin"/>
      </w:r>
      <w:r>
        <w:rPr>
          <w:noProof/>
        </w:rPr>
        <w:instrText xml:space="preserve"> PAGEREF _Toc217989066 \h </w:instrText>
      </w:r>
      <w:r>
        <w:rPr>
          <w:noProof/>
        </w:rPr>
      </w:r>
      <w:r>
        <w:rPr>
          <w:noProof/>
        </w:rPr>
        <w:fldChar w:fldCharType="separate"/>
      </w:r>
      <w:r>
        <w:rPr>
          <w:noProof/>
        </w:rPr>
        <w:t>16</w:t>
      </w:r>
      <w:r>
        <w:rPr>
          <w:noProof/>
        </w:rPr>
        <w:fldChar w:fldCharType="end"/>
      </w:r>
    </w:p>
    <w:p w14:paraId="69CA03B9" w14:textId="5982CDF9"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7.5.2</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Signalling control plane</w:t>
      </w:r>
      <w:r>
        <w:rPr>
          <w:noProof/>
        </w:rPr>
        <w:tab/>
      </w:r>
      <w:r>
        <w:rPr>
          <w:noProof/>
        </w:rPr>
        <w:fldChar w:fldCharType="begin"/>
      </w:r>
      <w:r>
        <w:rPr>
          <w:noProof/>
        </w:rPr>
        <w:instrText xml:space="preserve"> PAGEREF _Toc217989067 \h </w:instrText>
      </w:r>
      <w:r>
        <w:rPr>
          <w:noProof/>
        </w:rPr>
      </w:r>
      <w:r>
        <w:rPr>
          <w:noProof/>
        </w:rPr>
        <w:fldChar w:fldCharType="separate"/>
      </w:r>
      <w:r>
        <w:rPr>
          <w:noProof/>
        </w:rPr>
        <w:t>17</w:t>
      </w:r>
      <w:r>
        <w:rPr>
          <w:noProof/>
        </w:rPr>
        <w:fldChar w:fldCharType="end"/>
      </w:r>
    </w:p>
    <w:p w14:paraId="05FDCE3E" w14:textId="4DD29756"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MC-IOPS-X1 (between the </w:t>
      </w:r>
      <w:r>
        <w:rPr>
          <w:noProof/>
          <w:lang w:eastAsia="zh-CN"/>
        </w:rPr>
        <w:t>signalling application server and the signalling user agent client</w:t>
      </w:r>
      <w:r>
        <w:rPr>
          <w:noProof/>
        </w:rPr>
        <w:t>)</w:t>
      </w:r>
      <w:r>
        <w:rPr>
          <w:noProof/>
        </w:rPr>
        <w:tab/>
      </w:r>
      <w:r>
        <w:rPr>
          <w:noProof/>
        </w:rPr>
        <w:fldChar w:fldCharType="begin"/>
      </w:r>
      <w:r>
        <w:rPr>
          <w:noProof/>
        </w:rPr>
        <w:instrText xml:space="preserve"> PAGEREF _Toc217989068 \h </w:instrText>
      </w:r>
      <w:r>
        <w:rPr>
          <w:noProof/>
        </w:rPr>
      </w:r>
      <w:r>
        <w:rPr>
          <w:noProof/>
        </w:rPr>
        <w:fldChar w:fldCharType="separate"/>
      </w:r>
      <w:r>
        <w:rPr>
          <w:noProof/>
        </w:rPr>
        <w:t>17</w:t>
      </w:r>
      <w:r>
        <w:rPr>
          <w:noProof/>
        </w:rPr>
        <w:fldChar w:fldCharType="end"/>
      </w:r>
    </w:p>
    <w:p w14:paraId="74DDC190" w14:textId="69EA6039"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_Toc217989069 \h </w:instrText>
      </w:r>
      <w:r>
        <w:rPr>
          <w:noProof/>
        </w:rPr>
      </w:r>
      <w:r>
        <w:rPr>
          <w:noProof/>
        </w:rPr>
        <w:fldChar w:fldCharType="separate"/>
      </w:r>
      <w:r>
        <w:rPr>
          <w:noProof/>
        </w:rPr>
        <w:t>17</w:t>
      </w:r>
      <w:r>
        <w:rPr>
          <w:noProof/>
        </w:rPr>
        <w:fldChar w:fldCharType="end"/>
      </w:r>
    </w:p>
    <w:p w14:paraId="7A57B57C" w14:textId="3FE92F10"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_Toc217989070 \h </w:instrText>
      </w:r>
      <w:r>
        <w:rPr>
          <w:noProof/>
        </w:rPr>
      </w:r>
      <w:r>
        <w:rPr>
          <w:noProof/>
        </w:rPr>
        <w:fldChar w:fldCharType="separate"/>
      </w:r>
      <w:r>
        <w:rPr>
          <w:noProof/>
        </w:rPr>
        <w:t>17</w:t>
      </w:r>
      <w:r>
        <w:rPr>
          <w:noProof/>
        </w:rPr>
        <w:fldChar w:fldCharType="end"/>
      </w:r>
    </w:p>
    <w:p w14:paraId="11DA3FC6" w14:textId="3D1B2F15"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Pr>
          <w:noProof/>
          <w:lang w:eastAsia="zh-CN"/>
        </w:rPr>
        <w:t>MC user</w:t>
      </w:r>
      <w:r>
        <w:rPr>
          <w:noProof/>
        </w:rPr>
        <w:t xml:space="preserve"> identity (IOPS </w:t>
      </w:r>
      <w:r>
        <w:rPr>
          <w:noProof/>
          <w:lang w:eastAsia="zh-CN"/>
        </w:rPr>
        <w:t xml:space="preserve">MC </w:t>
      </w:r>
      <w:r>
        <w:rPr>
          <w:noProof/>
        </w:rPr>
        <w:t>ID)</w:t>
      </w:r>
      <w:r>
        <w:rPr>
          <w:noProof/>
        </w:rPr>
        <w:tab/>
      </w:r>
      <w:r>
        <w:rPr>
          <w:noProof/>
        </w:rPr>
        <w:fldChar w:fldCharType="begin"/>
      </w:r>
      <w:r>
        <w:rPr>
          <w:noProof/>
        </w:rPr>
        <w:instrText xml:space="preserve"> PAGEREF _Toc217989071 \h </w:instrText>
      </w:r>
      <w:r>
        <w:rPr>
          <w:noProof/>
        </w:rPr>
      </w:r>
      <w:r>
        <w:rPr>
          <w:noProof/>
        </w:rPr>
        <w:fldChar w:fldCharType="separate"/>
      </w:r>
      <w:r>
        <w:rPr>
          <w:noProof/>
        </w:rPr>
        <w:t>17</w:t>
      </w:r>
      <w:r>
        <w:rPr>
          <w:noProof/>
        </w:rPr>
        <w:fldChar w:fldCharType="end"/>
      </w:r>
    </w:p>
    <w:p w14:paraId="7CCD4DCB" w14:textId="45FF5282"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_Toc217989072 \h </w:instrText>
      </w:r>
      <w:r>
        <w:rPr>
          <w:noProof/>
        </w:rPr>
      </w:r>
      <w:r>
        <w:rPr>
          <w:noProof/>
        </w:rPr>
        <w:fldChar w:fldCharType="separate"/>
      </w:r>
      <w:r>
        <w:rPr>
          <w:noProof/>
        </w:rPr>
        <w:t>17</w:t>
      </w:r>
      <w:r>
        <w:rPr>
          <w:noProof/>
        </w:rPr>
        <w:fldChar w:fldCharType="end"/>
      </w:r>
    </w:p>
    <w:p w14:paraId="6B2E4DCB" w14:textId="5EDC5470"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Pr>
          <w:noProof/>
          <w:lang w:eastAsia="zh-CN"/>
        </w:rPr>
        <w:t>MC service user</w:t>
      </w:r>
      <w:r>
        <w:rPr>
          <w:noProof/>
        </w:rPr>
        <w:t xml:space="preserve"> identity (IOPS </w:t>
      </w:r>
      <w:r>
        <w:rPr>
          <w:noProof/>
          <w:lang w:eastAsia="zh-CN"/>
        </w:rPr>
        <w:t xml:space="preserve">MC service </w:t>
      </w:r>
      <w:r>
        <w:rPr>
          <w:noProof/>
        </w:rPr>
        <w:t>ID)</w:t>
      </w:r>
      <w:r>
        <w:rPr>
          <w:noProof/>
        </w:rPr>
        <w:tab/>
      </w:r>
      <w:r>
        <w:rPr>
          <w:noProof/>
        </w:rPr>
        <w:fldChar w:fldCharType="begin"/>
      </w:r>
      <w:r>
        <w:rPr>
          <w:noProof/>
        </w:rPr>
        <w:instrText xml:space="preserve"> PAGEREF _Toc217989073 \h </w:instrText>
      </w:r>
      <w:r>
        <w:rPr>
          <w:noProof/>
        </w:rPr>
      </w:r>
      <w:r>
        <w:rPr>
          <w:noProof/>
        </w:rPr>
        <w:fldChar w:fldCharType="separate"/>
      </w:r>
      <w:r>
        <w:rPr>
          <w:noProof/>
        </w:rPr>
        <w:t>17</w:t>
      </w:r>
      <w:r>
        <w:rPr>
          <w:noProof/>
        </w:rPr>
        <w:fldChar w:fldCharType="end"/>
      </w:r>
    </w:p>
    <w:p w14:paraId="6A6B580F" w14:textId="25FBB0CF"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_Toc217989074 \h </w:instrText>
      </w:r>
      <w:r>
        <w:rPr>
          <w:noProof/>
        </w:rPr>
      </w:r>
      <w:r>
        <w:rPr>
          <w:noProof/>
        </w:rPr>
        <w:fldChar w:fldCharType="separate"/>
      </w:r>
      <w:r>
        <w:rPr>
          <w:noProof/>
        </w:rPr>
        <w:t>17</w:t>
      </w:r>
      <w:r>
        <w:rPr>
          <w:noProof/>
        </w:rPr>
        <w:fldChar w:fldCharType="end"/>
      </w:r>
    </w:p>
    <w:p w14:paraId="331E2645" w14:textId="45175D45"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Pr>
          <w:noProof/>
          <w:lang w:eastAsia="zh-CN"/>
        </w:rPr>
        <w:t xml:space="preserve">MC service </w:t>
      </w:r>
      <w:r>
        <w:rPr>
          <w:noProof/>
        </w:rPr>
        <w:t xml:space="preserve">group identity (IOPS </w:t>
      </w:r>
      <w:r>
        <w:rPr>
          <w:noProof/>
          <w:lang w:eastAsia="zh-CN"/>
        </w:rPr>
        <w:t xml:space="preserve">MC service </w:t>
      </w:r>
      <w:r>
        <w:rPr>
          <w:noProof/>
        </w:rPr>
        <w:t>group ID)</w:t>
      </w:r>
      <w:r>
        <w:rPr>
          <w:noProof/>
        </w:rPr>
        <w:tab/>
      </w:r>
      <w:r>
        <w:rPr>
          <w:noProof/>
        </w:rPr>
        <w:fldChar w:fldCharType="begin"/>
      </w:r>
      <w:r>
        <w:rPr>
          <w:noProof/>
        </w:rPr>
        <w:instrText xml:space="preserve"> PAGEREF _Toc217989075 \h </w:instrText>
      </w:r>
      <w:r>
        <w:rPr>
          <w:noProof/>
        </w:rPr>
      </w:r>
      <w:r>
        <w:rPr>
          <w:noProof/>
        </w:rPr>
        <w:fldChar w:fldCharType="separate"/>
      </w:r>
      <w:r>
        <w:rPr>
          <w:noProof/>
        </w:rPr>
        <w:t>17</w:t>
      </w:r>
      <w:r>
        <w:rPr>
          <w:noProof/>
        </w:rPr>
        <w:fldChar w:fldCharType="end"/>
      </w:r>
    </w:p>
    <w:p w14:paraId="26AEF158" w14:textId="477E9EAE"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_Toc217989076 \h </w:instrText>
      </w:r>
      <w:r>
        <w:rPr>
          <w:noProof/>
        </w:rPr>
      </w:r>
      <w:r>
        <w:rPr>
          <w:noProof/>
        </w:rPr>
        <w:fldChar w:fldCharType="separate"/>
      </w:r>
      <w:r>
        <w:rPr>
          <w:noProof/>
        </w:rPr>
        <w:t>17</w:t>
      </w:r>
      <w:r>
        <w:rPr>
          <w:noProof/>
        </w:rPr>
        <w:fldChar w:fldCharType="end"/>
      </w:r>
    </w:p>
    <w:p w14:paraId="206D935D" w14:textId="45BFAB53"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Pr>
          <w:noProof/>
          <w:lang w:eastAsia="zh-CN"/>
        </w:rPr>
        <w:t xml:space="preserve">MC service </w:t>
      </w:r>
      <w:r>
        <w:rPr>
          <w:noProof/>
        </w:rPr>
        <w:t>group ID management (IP connectivity functionality)</w:t>
      </w:r>
      <w:r>
        <w:rPr>
          <w:noProof/>
        </w:rPr>
        <w:tab/>
      </w:r>
      <w:r>
        <w:rPr>
          <w:noProof/>
        </w:rPr>
        <w:fldChar w:fldCharType="begin"/>
      </w:r>
      <w:r>
        <w:rPr>
          <w:noProof/>
        </w:rPr>
        <w:instrText xml:space="preserve"> PAGEREF _Toc217989077 \h </w:instrText>
      </w:r>
      <w:r>
        <w:rPr>
          <w:noProof/>
        </w:rPr>
      </w:r>
      <w:r>
        <w:rPr>
          <w:noProof/>
        </w:rPr>
        <w:fldChar w:fldCharType="separate"/>
      </w:r>
      <w:r>
        <w:rPr>
          <w:noProof/>
        </w:rPr>
        <w:t>17</w:t>
      </w:r>
      <w:r>
        <w:rPr>
          <w:noProof/>
        </w:rPr>
        <w:fldChar w:fldCharType="end"/>
      </w:r>
    </w:p>
    <w:p w14:paraId="26BB1AD2" w14:textId="3B8C666C"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_Toc217989078 \h </w:instrText>
      </w:r>
      <w:r>
        <w:rPr>
          <w:noProof/>
        </w:rPr>
      </w:r>
      <w:r>
        <w:rPr>
          <w:noProof/>
        </w:rPr>
        <w:fldChar w:fldCharType="separate"/>
      </w:r>
      <w:r>
        <w:rPr>
          <w:noProof/>
        </w:rPr>
        <w:t>18</w:t>
      </w:r>
      <w:r>
        <w:rPr>
          <w:noProof/>
        </w:rPr>
        <w:fldChar w:fldCharType="end"/>
      </w:r>
    </w:p>
    <w:p w14:paraId="7300C16E" w14:textId="26E7995F"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_Toc217989079 \h </w:instrText>
      </w:r>
      <w:r>
        <w:rPr>
          <w:noProof/>
        </w:rPr>
      </w:r>
      <w:r>
        <w:rPr>
          <w:noProof/>
        </w:rPr>
        <w:fldChar w:fldCharType="separate"/>
      </w:r>
      <w:r>
        <w:rPr>
          <w:noProof/>
        </w:rPr>
        <w:t>18</w:t>
      </w:r>
      <w:r>
        <w:rPr>
          <w:noProof/>
        </w:rPr>
        <w:fldChar w:fldCharType="end"/>
      </w:r>
    </w:p>
    <w:p w14:paraId="7F097C50" w14:textId="3D07F15E"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IOPS architectural model diagram</w:t>
      </w:r>
      <w:r>
        <w:rPr>
          <w:noProof/>
        </w:rPr>
        <w:tab/>
      </w:r>
      <w:r>
        <w:rPr>
          <w:noProof/>
        </w:rPr>
        <w:fldChar w:fldCharType="begin"/>
      </w:r>
      <w:r>
        <w:rPr>
          <w:noProof/>
        </w:rPr>
        <w:instrText xml:space="preserve"> PAGEREF _Toc217989080 \h </w:instrText>
      </w:r>
      <w:r>
        <w:rPr>
          <w:noProof/>
        </w:rPr>
      </w:r>
      <w:r>
        <w:rPr>
          <w:noProof/>
        </w:rPr>
        <w:fldChar w:fldCharType="separate"/>
      </w:r>
      <w:r>
        <w:rPr>
          <w:noProof/>
        </w:rPr>
        <w:t>18</w:t>
      </w:r>
      <w:r>
        <w:rPr>
          <w:noProof/>
        </w:rPr>
        <w:fldChar w:fldCharType="end"/>
      </w:r>
    </w:p>
    <w:p w14:paraId="29F303DF" w14:textId="672C87C2"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IOPS application services support layer</w:t>
      </w:r>
      <w:r>
        <w:rPr>
          <w:noProof/>
        </w:rPr>
        <w:tab/>
      </w:r>
      <w:r>
        <w:rPr>
          <w:noProof/>
        </w:rPr>
        <w:fldChar w:fldCharType="begin"/>
      </w:r>
      <w:r>
        <w:rPr>
          <w:noProof/>
        </w:rPr>
        <w:instrText xml:space="preserve"> PAGEREF _Toc217989081 \h </w:instrText>
      </w:r>
      <w:r>
        <w:rPr>
          <w:noProof/>
        </w:rPr>
      </w:r>
      <w:r>
        <w:rPr>
          <w:noProof/>
        </w:rPr>
        <w:fldChar w:fldCharType="separate"/>
      </w:r>
      <w:r>
        <w:rPr>
          <w:noProof/>
        </w:rPr>
        <w:t>19</w:t>
      </w:r>
      <w:r>
        <w:rPr>
          <w:noProof/>
        </w:rPr>
        <w:fldChar w:fldCharType="end"/>
      </w:r>
    </w:p>
    <w:p w14:paraId="6AE850C2" w14:textId="53ABBF1E"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IOPS 3GPP system</w:t>
      </w:r>
      <w:r>
        <w:rPr>
          <w:noProof/>
        </w:rPr>
        <w:tab/>
      </w:r>
      <w:r>
        <w:rPr>
          <w:noProof/>
        </w:rPr>
        <w:fldChar w:fldCharType="begin"/>
      </w:r>
      <w:r>
        <w:rPr>
          <w:noProof/>
        </w:rPr>
        <w:instrText xml:space="preserve"> PAGEREF _Toc217989082 \h </w:instrText>
      </w:r>
      <w:r>
        <w:rPr>
          <w:noProof/>
        </w:rPr>
      </w:r>
      <w:r>
        <w:rPr>
          <w:noProof/>
        </w:rPr>
        <w:fldChar w:fldCharType="separate"/>
      </w:r>
      <w:r>
        <w:rPr>
          <w:noProof/>
        </w:rPr>
        <w:t>19</w:t>
      </w:r>
      <w:r>
        <w:rPr>
          <w:noProof/>
        </w:rPr>
        <w:fldChar w:fldCharType="end"/>
      </w:r>
    </w:p>
    <w:p w14:paraId="6D6F1F01" w14:textId="6F82A96E"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_Toc217989083 \h </w:instrText>
      </w:r>
      <w:r>
        <w:rPr>
          <w:noProof/>
        </w:rPr>
      </w:r>
      <w:r>
        <w:rPr>
          <w:noProof/>
        </w:rPr>
        <w:fldChar w:fldCharType="separate"/>
      </w:r>
      <w:r>
        <w:rPr>
          <w:noProof/>
        </w:rPr>
        <w:t>19</w:t>
      </w:r>
      <w:r>
        <w:rPr>
          <w:noProof/>
        </w:rPr>
        <w:fldChar w:fldCharType="end"/>
      </w:r>
    </w:p>
    <w:p w14:paraId="5B05655E" w14:textId="101C4854"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_Toc217989084 \h </w:instrText>
      </w:r>
      <w:r>
        <w:rPr>
          <w:noProof/>
        </w:rPr>
      </w:r>
      <w:r>
        <w:rPr>
          <w:noProof/>
        </w:rPr>
        <w:fldChar w:fldCharType="separate"/>
      </w:r>
      <w:r>
        <w:rPr>
          <w:noProof/>
        </w:rPr>
        <w:t>19</w:t>
      </w:r>
      <w:r>
        <w:rPr>
          <w:noProof/>
        </w:rPr>
        <w:fldChar w:fldCharType="end"/>
      </w:r>
    </w:p>
    <w:p w14:paraId="790EB8A9" w14:textId="15E11348"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_Toc217989085 \h </w:instrText>
      </w:r>
      <w:r>
        <w:rPr>
          <w:noProof/>
        </w:rPr>
      </w:r>
      <w:r>
        <w:rPr>
          <w:noProof/>
        </w:rPr>
        <w:fldChar w:fldCharType="separate"/>
      </w:r>
      <w:r>
        <w:rPr>
          <w:noProof/>
        </w:rPr>
        <w:t>20</w:t>
      </w:r>
      <w:r>
        <w:rPr>
          <w:noProof/>
        </w:rPr>
        <w:fldChar w:fldCharType="end"/>
      </w:r>
    </w:p>
    <w:p w14:paraId="44CF32B7" w14:textId="4E3A2EE7"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10.1</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User authentication in the IOPS mode of operation</w:t>
      </w:r>
      <w:r>
        <w:rPr>
          <w:noProof/>
        </w:rPr>
        <w:tab/>
      </w:r>
      <w:r>
        <w:rPr>
          <w:noProof/>
        </w:rPr>
        <w:fldChar w:fldCharType="begin"/>
      </w:r>
      <w:r>
        <w:rPr>
          <w:noProof/>
        </w:rPr>
        <w:instrText xml:space="preserve"> PAGEREF _Toc217989086 \h </w:instrText>
      </w:r>
      <w:r>
        <w:rPr>
          <w:noProof/>
        </w:rPr>
      </w:r>
      <w:r>
        <w:rPr>
          <w:noProof/>
        </w:rPr>
        <w:fldChar w:fldCharType="separate"/>
      </w:r>
      <w:r>
        <w:rPr>
          <w:noProof/>
        </w:rPr>
        <w:t>20</w:t>
      </w:r>
      <w:r>
        <w:rPr>
          <w:noProof/>
        </w:rPr>
        <w:fldChar w:fldCharType="end"/>
      </w:r>
    </w:p>
    <w:p w14:paraId="5BD9721E" w14:textId="406DD021"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_Toc217989087 \h </w:instrText>
      </w:r>
      <w:r>
        <w:rPr>
          <w:noProof/>
        </w:rPr>
      </w:r>
      <w:r>
        <w:rPr>
          <w:noProof/>
        </w:rPr>
        <w:fldChar w:fldCharType="separate"/>
      </w:r>
      <w:r>
        <w:rPr>
          <w:noProof/>
        </w:rPr>
        <w:t>20</w:t>
      </w:r>
      <w:r>
        <w:rPr>
          <w:noProof/>
        </w:rPr>
        <w:fldChar w:fldCharType="end"/>
      </w:r>
    </w:p>
    <w:p w14:paraId="3FFBC85B" w14:textId="2CC960FA"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_Toc217989088 \h </w:instrText>
      </w:r>
      <w:r>
        <w:rPr>
          <w:noProof/>
        </w:rPr>
      </w:r>
      <w:r>
        <w:rPr>
          <w:noProof/>
        </w:rPr>
        <w:fldChar w:fldCharType="separate"/>
      </w:r>
      <w:r>
        <w:rPr>
          <w:noProof/>
        </w:rPr>
        <w:t>20</w:t>
      </w:r>
      <w:r>
        <w:rPr>
          <w:noProof/>
        </w:rPr>
        <w:fldChar w:fldCharType="end"/>
      </w:r>
    </w:p>
    <w:p w14:paraId="394234A2" w14:textId="5B97BE7E"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10.2</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IOPS discovery (IP connectivity functionality)</w:t>
      </w:r>
      <w:r>
        <w:rPr>
          <w:noProof/>
        </w:rPr>
        <w:tab/>
      </w:r>
      <w:r>
        <w:rPr>
          <w:noProof/>
        </w:rPr>
        <w:fldChar w:fldCharType="begin"/>
      </w:r>
      <w:r>
        <w:rPr>
          <w:noProof/>
        </w:rPr>
        <w:instrText xml:space="preserve"> PAGEREF _Toc217989089 \h </w:instrText>
      </w:r>
      <w:r>
        <w:rPr>
          <w:noProof/>
        </w:rPr>
      </w:r>
      <w:r>
        <w:rPr>
          <w:noProof/>
        </w:rPr>
        <w:fldChar w:fldCharType="separate"/>
      </w:r>
      <w:r>
        <w:rPr>
          <w:noProof/>
        </w:rPr>
        <w:t>20</w:t>
      </w:r>
      <w:r>
        <w:rPr>
          <w:noProof/>
        </w:rPr>
        <w:fldChar w:fldCharType="end"/>
      </w:r>
    </w:p>
    <w:p w14:paraId="3BEA0212" w14:textId="0310CCC9"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_Toc217989090 \h </w:instrText>
      </w:r>
      <w:r>
        <w:rPr>
          <w:noProof/>
        </w:rPr>
      </w:r>
      <w:r>
        <w:rPr>
          <w:noProof/>
        </w:rPr>
        <w:fldChar w:fldCharType="separate"/>
      </w:r>
      <w:r>
        <w:rPr>
          <w:noProof/>
        </w:rPr>
        <w:t>20</w:t>
      </w:r>
      <w:r>
        <w:rPr>
          <w:noProof/>
        </w:rPr>
        <w:fldChar w:fldCharType="end"/>
      </w:r>
    </w:p>
    <w:p w14:paraId="1B5E3080" w14:textId="43DCF0BF"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_Toc217989091 \h </w:instrText>
      </w:r>
      <w:r>
        <w:rPr>
          <w:noProof/>
        </w:rPr>
      </w:r>
      <w:r>
        <w:rPr>
          <w:noProof/>
        </w:rPr>
        <w:fldChar w:fldCharType="separate"/>
      </w:r>
      <w:r>
        <w:rPr>
          <w:noProof/>
        </w:rPr>
        <w:t>20</w:t>
      </w:r>
      <w:r>
        <w:rPr>
          <w:noProof/>
        </w:rPr>
        <w:fldChar w:fldCharType="end"/>
      </w:r>
    </w:p>
    <w:p w14:paraId="07776EAD" w14:textId="6BA24462"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IP connectivity request</w:t>
      </w:r>
      <w:r>
        <w:rPr>
          <w:noProof/>
        </w:rPr>
        <w:tab/>
      </w:r>
      <w:r>
        <w:rPr>
          <w:noProof/>
        </w:rPr>
        <w:fldChar w:fldCharType="begin"/>
      </w:r>
      <w:r>
        <w:rPr>
          <w:noProof/>
        </w:rPr>
        <w:instrText xml:space="preserve"> PAGEREF _Toc217989092 \h </w:instrText>
      </w:r>
      <w:r>
        <w:rPr>
          <w:noProof/>
        </w:rPr>
      </w:r>
      <w:r>
        <w:rPr>
          <w:noProof/>
        </w:rPr>
        <w:fldChar w:fldCharType="separate"/>
      </w:r>
      <w:r>
        <w:rPr>
          <w:noProof/>
        </w:rPr>
        <w:t>20</w:t>
      </w:r>
      <w:r>
        <w:rPr>
          <w:noProof/>
        </w:rPr>
        <w:fldChar w:fldCharType="end"/>
      </w:r>
    </w:p>
    <w:p w14:paraId="0BDDA3F7" w14:textId="6D2CFD23"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IP connectivity response</w:t>
      </w:r>
      <w:r>
        <w:rPr>
          <w:noProof/>
        </w:rPr>
        <w:tab/>
      </w:r>
      <w:r>
        <w:rPr>
          <w:noProof/>
        </w:rPr>
        <w:fldChar w:fldCharType="begin"/>
      </w:r>
      <w:r>
        <w:rPr>
          <w:noProof/>
        </w:rPr>
        <w:instrText xml:space="preserve"> PAGEREF _Toc217989093 \h </w:instrText>
      </w:r>
      <w:r>
        <w:rPr>
          <w:noProof/>
        </w:rPr>
      </w:r>
      <w:r>
        <w:rPr>
          <w:noProof/>
        </w:rPr>
        <w:fldChar w:fldCharType="separate"/>
      </w:r>
      <w:r>
        <w:rPr>
          <w:noProof/>
        </w:rPr>
        <w:t>21</w:t>
      </w:r>
      <w:r>
        <w:rPr>
          <w:noProof/>
        </w:rPr>
        <w:fldChar w:fldCharType="end"/>
      </w:r>
    </w:p>
    <w:p w14:paraId="50E7E849" w14:textId="3BE9FB49"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IOPS discovery request</w:t>
      </w:r>
      <w:r>
        <w:rPr>
          <w:noProof/>
        </w:rPr>
        <w:tab/>
      </w:r>
      <w:r>
        <w:rPr>
          <w:noProof/>
        </w:rPr>
        <w:fldChar w:fldCharType="begin"/>
      </w:r>
      <w:r>
        <w:rPr>
          <w:noProof/>
        </w:rPr>
        <w:instrText xml:space="preserve"> PAGEREF _Toc217989094 \h </w:instrText>
      </w:r>
      <w:r>
        <w:rPr>
          <w:noProof/>
        </w:rPr>
      </w:r>
      <w:r>
        <w:rPr>
          <w:noProof/>
        </w:rPr>
        <w:fldChar w:fldCharType="separate"/>
      </w:r>
      <w:r>
        <w:rPr>
          <w:noProof/>
        </w:rPr>
        <w:t>21</w:t>
      </w:r>
      <w:r>
        <w:rPr>
          <w:noProof/>
        </w:rPr>
        <w:fldChar w:fldCharType="end"/>
      </w:r>
    </w:p>
    <w:p w14:paraId="6BC72324" w14:textId="437B94BF"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IOPS discovery response</w:t>
      </w:r>
      <w:r>
        <w:rPr>
          <w:noProof/>
        </w:rPr>
        <w:tab/>
      </w:r>
      <w:r>
        <w:rPr>
          <w:noProof/>
        </w:rPr>
        <w:fldChar w:fldCharType="begin"/>
      </w:r>
      <w:r>
        <w:rPr>
          <w:noProof/>
        </w:rPr>
        <w:instrText xml:space="preserve"> PAGEREF _Toc217989095 \h </w:instrText>
      </w:r>
      <w:r>
        <w:rPr>
          <w:noProof/>
        </w:rPr>
      </w:r>
      <w:r>
        <w:rPr>
          <w:noProof/>
        </w:rPr>
        <w:fldChar w:fldCharType="separate"/>
      </w:r>
      <w:r>
        <w:rPr>
          <w:noProof/>
        </w:rPr>
        <w:t>21</w:t>
      </w:r>
      <w:r>
        <w:rPr>
          <w:noProof/>
        </w:rPr>
        <w:fldChar w:fldCharType="end"/>
      </w:r>
    </w:p>
    <w:p w14:paraId="519C0820" w14:textId="56C0B991"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_Toc217989096 \h </w:instrText>
      </w:r>
      <w:r>
        <w:rPr>
          <w:noProof/>
        </w:rPr>
      </w:r>
      <w:r>
        <w:rPr>
          <w:noProof/>
        </w:rPr>
        <w:fldChar w:fldCharType="separate"/>
      </w:r>
      <w:r>
        <w:rPr>
          <w:noProof/>
        </w:rPr>
        <w:t>22</w:t>
      </w:r>
      <w:r>
        <w:rPr>
          <w:noProof/>
        </w:rPr>
        <w:fldChar w:fldCharType="end"/>
      </w:r>
    </w:p>
    <w:p w14:paraId="69F08AC4" w14:textId="3B574D41"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10.3</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IOPS subscription and notification (IP connectivity functionality)</w:t>
      </w:r>
      <w:r>
        <w:rPr>
          <w:noProof/>
        </w:rPr>
        <w:tab/>
      </w:r>
      <w:r>
        <w:rPr>
          <w:noProof/>
        </w:rPr>
        <w:fldChar w:fldCharType="begin"/>
      </w:r>
      <w:r>
        <w:rPr>
          <w:noProof/>
        </w:rPr>
        <w:instrText xml:space="preserve"> PAGEREF _Toc217989097 \h </w:instrText>
      </w:r>
      <w:r>
        <w:rPr>
          <w:noProof/>
        </w:rPr>
      </w:r>
      <w:r>
        <w:rPr>
          <w:noProof/>
        </w:rPr>
        <w:fldChar w:fldCharType="separate"/>
      </w:r>
      <w:r>
        <w:rPr>
          <w:noProof/>
        </w:rPr>
        <w:t>23</w:t>
      </w:r>
      <w:r>
        <w:rPr>
          <w:noProof/>
        </w:rPr>
        <w:fldChar w:fldCharType="end"/>
      </w:r>
    </w:p>
    <w:p w14:paraId="4C08648F" w14:textId="3E001995"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_Toc217989098 \h </w:instrText>
      </w:r>
      <w:r>
        <w:rPr>
          <w:noProof/>
        </w:rPr>
      </w:r>
      <w:r>
        <w:rPr>
          <w:noProof/>
        </w:rPr>
        <w:fldChar w:fldCharType="separate"/>
      </w:r>
      <w:r>
        <w:rPr>
          <w:noProof/>
        </w:rPr>
        <w:t>23</w:t>
      </w:r>
      <w:r>
        <w:rPr>
          <w:noProof/>
        </w:rPr>
        <w:fldChar w:fldCharType="end"/>
      </w:r>
    </w:p>
    <w:p w14:paraId="7906963E" w14:textId="2B89C8AE"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_Toc217989099 \h </w:instrText>
      </w:r>
      <w:r>
        <w:rPr>
          <w:noProof/>
        </w:rPr>
      </w:r>
      <w:r>
        <w:rPr>
          <w:noProof/>
        </w:rPr>
        <w:fldChar w:fldCharType="separate"/>
      </w:r>
      <w:r>
        <w:rPr>
          <w:noProof/>
        </w:rPr>
        <w:t>24</w:t>
      </w:r>
      <w:r>
        <w:rPr>
          <w:noProof/>
        </w:rPr>
        <w:fldChar w:fldCharType="end"/>
      </w:r>
    </w:p>
    <w:p w14:paraId="0CBEAFA1" w14:textId="15AD4B6A"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IP connectivity subscribe request</w:t>
      </w:r>
      <w:r>
        <w:rPr>
          <w:noProof/>
        </w:rPr>
        <w:tab/>
      </w:r>
      <w:r>
        <w:rPr>
          <w:noProof/>
        </w:rPr>
        <w:fldChar w:fldCharType="begin"/>
      </w:r>
      <w:r>
        <w:rPr>
          <w:noProof/>
        </w:rPr>
        <w:instrText xml:space="preserve"> PAGEREF _Toc217989100 \h </w:instrText>
      </w:r>
      <w:r>
        <w:rPr>
          <w:noProof/>
        </w:rPr>
      </w:r>
      <w:r>
        <w:rPr>
          <w:noProof/>
        </w:rPr>
        <w:fldChar w:fldCharType="separate"/>
      </w:r>
      <w:r>
        <w:rPr>
          <w:noProof/>
        </w:rPr>
        <w:t>24</w:t>
      </w:r>
      <w:r>
        <w:rPr>
          <w:noProof/>
        </w:rPr>
        <w:fldChar w:fldCharType="end"/>
      </w:r>
    </w:p>
    <w:p w14:paraId="0A646492" w14:textId="4FD76D6B"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IP connectivity subscribe response</w:t>
      </w:r>
      <w:r>
        <w:rPr>
          <w:noProof/>
        </w:rPr>
        <w:tab/>
      </w:r>
      <w:r>
        <w:rPr>
          <w:noProof/>
        </w:rPr>
        <w:fldChar w:fldCharType="begin"/>
      </w:r>
      <w:r>
        <w:rPr>
          <w:noProof/>
        </w:rPr>
        <w:instrText xml:space="preserve"> PAGEREF _Toc217989101 \h </w:instrText>
      </w:r>
      <w:r>
        <w:rPr>
          <w:noProof/>
        </w:rPr>
      </w:r>
      <w:r>
        <w:rPr>
          <w:noProof/>
        </w:rPr>
        <w:fldChar w:fldCharType="separate"/>
      </w:r>
      <w:r>
        <w:rPr>
          <w:noProof/>
        </w:rPr>
        <w:t>24</w:t>
      </w:r>
      <w:r>
        <w:rPr>
          <w:noProof/>
        </w:rPr>
        <w:fldChar w:fldCharType="end"/>
      </w:r>
    </w:p>
    <w:p w14:paraId="4872E78A" w14:textId="1D229D16"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IP connectivity notify request</w:t>
      </w:r>
      <w:r>
        <w:rPr>
          <w:noProof/>
        </w:rPr>
        <w:tab/>
      </w:r>
      <w:r>
        <w:rPr>
          <w:noProof/>
        </w:rPr>
        <w:fldChar w:fldCharType="begin"/>
      </w:r>
      <w:r>
        <w:rPr>
          <w:noProof/>
        </w:rPr>
        <w:instrText xml:space="preserve"> PAGEREF _Toc217989102 \h </w:instrText>
      </w:r>
      <w:r>
        <w:rPr>
          <w:noProof/>
        </w:rPr>
      </w:r>
      <w:r>
        <w:rPr>
          <w:noProof/>
        </w:rPr>
        <w:fldChar w:fldCharType="separate"/>
      </w:r>
      <w:r>
        <w:rPr>
          <w:noProof/>
        </w:rPr>
        <w:t>24</w:t>
      </w:r>
      <w:r>
        <w:rPr>
          <w:noProof/>
        </w:rPr>
        <w:fldChar w:fldCharType="end"/>
      </w:r>
    </w:p>
    <w:p w14:paraId="7B29834E" w14:textId="7289479B"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IP connectivity notify response</w:t>
      </w:r>
      <w:r>
        <w:rPr>
          <w:noProof/>
        </w:rPr>
        <w:tab/>
      </w:r>
      <w:r>
        <w:rPr>
          <w:noProof/>
        </w:rPr>
        <w:fldChar w:fldCharType="begin"/>
      </w:r>
      <w:r>
        <w:rPr>
          <w:noProof/>
        </w:rPr>
        <w:instrText xml:space="preserve"> PAGEREF _Toc217989103 \h </w:instrText>
      </w:r>
      <w:r>
        <w:rPr>
          <w:noProof/>
        </w:rPr>
      </w:r>
      <w:r>
        <w:rPr>
          <w:noProof/>
        </w:rPr>
        <w:fldChar w:fldCharType="separate"/>
      </w:r>
      <w:r>
        <w:rPr>
          <w:noProof/>
        </w:rPr>
        <w:t>25</w:t>
      </w:r>
      <w:r>
        <w:rPr>
          <w:noProof/>
        </w:rPr>
        <w:fldChar w:fldCharType="end"/>
      </w:r>
    </w:p>
    <w:p w14:paraId="029F2FF1" w14:textId="4E1BC91F"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IP connectivity group notify request</w:t>
      </w:r>
      <w:r>
        <w:rPr>
          <w:noProof/>
        </w:rPr>
        <w:tab/>
      </w:r>
      <w:r>
        <w:rPr>
          <w:noProof/>
        </w:rPr>
        <w:fldChar w:fldCharType="begin"/>
      </w:r>
      <w:r>
        <w:rPr>
          <w:noProof/>
        </w:rPr>
        <w:instrText xml:space="preserve"> PAGEREF _Toc217989104 \h </w:instrText>
      </w:r>
      <w:r>
        <w:rPr>
          <w:noProof/>
        </w:rPr>
      </w:r>
      <w:r>
        <w:rPr>
          <w:noProof/>
        </w:rPr>
        <w:fldChar w:fldCharType="separate"/>
      </w:r>
      <w:r>
        <w:rPr>
          <w:noProof/>
        </w:rPr>
        <w:t>25</w:t>
      </w:r>
      <w:r>
        <w:rPr>
          <w:noProof/>
        </w:rPr>
        <w:fldChar w:fldCharType="end"/>
      </w:r>
    </w:p>
    <w:p w14:paraId="2FFED38B" w14:textId="67C689E9"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IP connectivity group notify response</w:t>
      </w:r>
      <w:r>
        <w:rPr>
          <w:noProof/>
        </w:rPr>
        <w:tab/>
      </w:r>
      <w:r>
        <w:rPr>
          <w:noProof/>
        </w:rPr>
        <w:fldChar w:fldCharType="begin"/>
      </w:r>
      <w:r>
        <w:rPr>
          <w:noProof/>
        </w:rPr>
        <w:instrText xml:space="preserve"> PAGEREF _Toc217989105 \h </w:instrText>
      </w:r>
      <w:r>
        <w:rPr>
          <w:noProof/>
        </w:rPr>
      </w:r>
      <w:r>
        <w:rPr>
          <w:noProof/>
        </w:rPr>
        <w:fldChar w:fldCharType="separate"/>
      </w:r>
      <w:r>
        <w:rPr>
          <w:noProof/>
        </w:rPr>
        <w:t>25</w:t>
      </w:r>
      <w:r>
        <w:rPr>
          <w:noProof/>
        </w:rPr>
        <w:fldChar w:fldCharType="end"/>
      </w:r>
    </w:p>
    <w:p w14:paraId="5E064EAB" w14:textId="1B021353"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_Toc217989106 \h </w:instrText>
      </w:r>
      <w:r>
        <w:rPr>
          <w:noProof/>
        </w:rPr>
      </w:r>
      <w:r>
        <w:rPr>
          <w:noProof/>
        </w:rPr>
        <w:fldChar w:fldCharType="separate"/>
      </w:r>
      <w:r>
        <w:rPr>
          <w:noProof/>
        </w:rPr>
        <w:t>25</w:t>
      </w:r>
      <w:r>
        <w:rPr>
          <w:noProof/>
        </w:rPr>
        <w:fldChar w:fldCharType="end"/>
      </w:r>
    </w:p>
    <w:p w14:paraId="3304D86E" w14:textId="4A873DA1"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10.4</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Use of broadcast/multicast transmissions</w:t>
      </w:r>
      <w:r>
        <w:rPr>
          <w:noProof/>
        </w:rPr>
        <w:tab/>
      </w:r>
      <w:r>
        <w:rPr>
          <w:noProof/>
        </w:rPr>
        <w:fldChar w:fldCharType="begin"/>
      </w:r>
      <w:r>
        <w:rPr>
          <w:noProof/>
        </w:rPr>
        <w:instrText xml:space="preserve"> PAGEREF _Toc217989107 \h </w:instrText>
      </w:r>
      <w:r>
        <w:rPr>
          <w:noProof/>
        </w:rPr>
      </w:r>
      <w:r>
        <w:rPr>
          <w:noProof/>
        </w:rPr>
        <w:fldChar w:fldCharType="separate"/>
      </w:r>
      <w:r>
        <w:rPr>
          <w:noProof/>
        </w:rPr>
        <w:t>27</w:t>
      </w:r>
      <w:r>
        <w:rPr>
          <w:noProof/>
        </w:rPr>
        <w:fldChar w:fldCharType="end"/>
      </w:r>
    </w:p>
    <w:p w14:paraId="5BEFB36C" w14:textId="6643997E"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10.4.1</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General</w:t>
      </w:r>
      <w:r>
        <w:rPr>
          <w:noProof/>
        </w:rPr>
        <w:tab/>
      </w:r>
      <w:r>
        <w:rPr>
          <w:noProof/>
        </w:rPr>
        <w:fldChar w:fldCharType="begin"/>
      </w:r>
      <w:r>
        <w:rPr>
          <w:noProof/>
        </w:rPr>
        <w:instrText xml:space="preserve"> PAGEREF _Toc217989108 \h </w:instrText>
      </w:r>
      <w:r>
        <w:rPr>
          <w:noProof/>
        </w:rPr>
      </w:r>
      <w:r>
        <w:rPr>
          <w:noProof/>
        </w:rPr>
        <w:fldChar w:fldCharType="separate"/>
      </w:r>
      <w:r>
        <w:rPr>
          <w:noProof/>
        </w:rPr>
        <w:t>27</w:t>
      </w:r>
      <w:r>
        <w:rPr>
          <w:noProof/>
        </w:rPr>
        <w:fldChar w:fldCharType="end"/>
      </w:r>
    </w:p>
    <w:p w14:paraId="15C330AC" w14:textId="1F5BAE78"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10.4.2</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Information flows</w:t>
      </w:r>
      <w:r>
        <w:rPr>
          <w:noProof/>
        </w:rPr>
        <w:tab/>
      </w:r>
      <w:r>
        <w:rPr>
          <w:noProof/>
        </w:rPr>
        <w:fldChar w:fldCharType="begin"/>
      </w:r>
      <w:r>
        <w:rPr>
          <w:noProof/>
        </w:rPr>
        <w:instrText xml:space="preserve"> PAGEREF _Toc217989109 \h </w:instrText>
      </w:r>
      <w:r>
        <w:rPr>
          <w:noProof/>
        </w:rPr>
      </w:r>
      <w:r>
        <w:rPr>
          <w:noProof/>
        </w:rPr>
        <w:fldChar w:fldCharType="separate"/>
      </w:r>
      <w:r>
        <w:rPr>
          <w:noProof/>
        </w:rPr>
        <w:t>28</w:t>
      </w:r>
      <w:r>
        <w:rPr>
          <w:noProof/>
        </w:rPr>
        <w:fldChar w:fldCharType="end"/>
      </w:r>
    </w:p>
    <w:p w14:paraId="7C2EE250" w14:textId="109BA787"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MapIOPSGroupToNetworkSession (IP connectivity functionality)</w:t>
      </w:r>
      <w:r>
        <w:rPr>
          <w:noProof/>
        </w:rPr>
        <w:tab/>
      </w:r>
      <w:r>
        <w:rPr>
          <w:noProof/>
        </w:rPr>
        <w:fldChar w:fldCharType="begin"/>
      </w:r>
      <w:r>
        <w:rPr>
          <w:noProof/>
        </w:rPr>
        <w:instrText xml:space="preserve"> PAGEREF _Toc217989110 \h </w:instrText>
      </w:r>
      <w:r>
        <w:rPr>
          <w:noProof/>
        </w:rPr>
      </w:r>
      <w:r>
        <w:rPr>
          <w:noProof/>
        </w:rPr>
        <w:fldChar w:fldCharType="separate"/>
      </w:r>
      <w:r>
        <w:rPr>
          <w:noProof/>
        </w:rPr>
        <w:t>28</w:t>
      </w:r>
      <w:r>
        <w:rPr>
          <w:noProof/>
        </w:rPr>
        <w:fldChar w:fldCharType="end"/>
      </w:r>
    </w:p>
    <w:p w14:paraId="2DAD213B" w14:textId="1D45F5D6"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sidRPr="00111ABD">
        <w:rPr>
          <w:rFonts w:eastAsia="DengXian"/>
          <w:noProof/>
        </w:rPr>
        <w:t>UnmapIOPSGroupFromNetworkSession</w:t>
      </w:r>
      <w:r>
        <w:rPr>
          <w:noProof/>
        </w:rPr>
        <w:t xml:space="preserve"> (IP connectivity functionality)</w:t>
      </w:r>
      <w:r>
        <w:rPr>
          <w:noProof/>
        </w:rPr>
        <w:tab/>
      </w:r>
      <w:r>
        <w:rPr>
          <w:noProof/>
        </w:rPr>
        <w:fldChar w:fldCharType="begin"/>
      </w:r>
      <w:r>
        <w:rPr>
          <w:noProof/>
        </w:rPr>
        <w:instrText xml:space="preserve"> PAGEREF _Toc217989111 \h </w:instrText>
      </w:r>
      <w:r>
        <w:rPr>
          <w:noProof/>
        </w:rPr>
      </w:r>
      <w:r>
        <w:rPr>
          <w:noProof/>
        </w:rPr>
        <w:fldChar w:fldCharType="separate"/>
      </w:r>
      <w:r>
        <w:rPr>
          <w:noProof/>
        </w:rPr>
        <w:t>28</w:t>
      </w:r>
      <w:r>
        <w:rPr>
          <w:noProof/>
        </w:rPr>
        <w:fldChar w:fldCharType="end"/>
      </w:r>
    </w:p>
    <w:p w14:paraId="65E0AC2C" w14:textId="0B44D276"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10.4.3</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Use of pre-established broadcast/multicast session</w:t>
      </w:r>
      <w:r>
        <w:rPr>
          <w:noProof/>
        </w:rPr>
        <w:tab/>
      </w:r>
      <w:r>
        <w:rPr>
          <w:noProof/>
        </w:rPr>
        <w:fldChar w:fldCharType="begin"/>
      </w:r>
      <w:r>
        <w:rPr>
          <w:noProof/>
        </w:rPr>
        <w:instrText xml:space="preserve"> PAGEREF _Toc217989112 \h </w:instrText>
      </w:r>
      <w:r>
        <w:rPr>
          <w:noProof/>
        </w:rPr>
      </w:r>
      <w:r>
        <w:rPr>
          <w:noProof/>
        </w:rPr>
        <w:fldChar w:fldCharType="separate"/>
      </w:r>
      <w:r>
        <w:rPr>
          <w:noProof/>
        </w:rPr>
        <w:t>28</w:t>
      </w:r>
      <w:r>
        <w:rPr>
          <w:noProof/>
        </w:rPr>
        <w:fldChar w:fldCharType="end"/>
      </w:r>
    </w:p>
    <w:p w14:paraId="773A08B8" w14:textId="048B6AF7"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noProof/>
          <w:lang w:val="nl-NL" w:eastAsia="zh-CN"/>
        </w:rPr>
        <w:t>10.4.4</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 xml:space="preserve">ynamic </w:t>
      </w:r>
      <w:r w:rsidRPr="00111ABD">
        <w:rPr>
          <w:rFonts w:eastAsia="DengXian"/>
          <w:noProof/>
        </w:rPr>
        <w:t>broadcast</w:t>
      </w:r>
      <w:r w:rsidRPr="00111ABD">
        <w:rPr>
          <w:rFonts w:eastAsia="DengXian"/>
          <w:noProof/>
          <w:lang w:eastAsia="zh-CN"/>
        </w:rPr>
        <w:t xml:space="preserve">/multicast session </w:t>
      </w:r>
      <w:r>
        <w:rPr>
          <w:noProof/>
        </w:rPr>
        <w:t>establishment</w:t>
      </w:r>
      <w:r>
        <w:rPr>
          <w:noProof/>
        </w:rPr>
        <w:tab/>
      </w:r>
      <w:r>
        <w:rPr>
          <w:noProof/>
        </w:rPr>
        <w:fldChar w:fldCharType="begin"/>
      </w:r>
      <w:r>
        <w:rPr>
          <w:noProof/>
        </w:rPr>
        <w:instrText xml:space="preserve"> PAGEREF _Toc217989113 \h </w:instrText>
      </w:r>
      <w:r>
        <w:rPr>
          <w:noProof/>
        </w:rPr>
      </w:r>
      <w:r>
        <w:rPr>
          <w:noProof/>
        </w:rPr>
        <w:fldChar w:fldCharType="separate"/>
      </w:r>
      <w:r>
        <w:rPr>
          <w:noProof/>
        </w:rPr>
        <w:t>28</w:t>
      </w:r>
      <w:r>
        <w:rPr>
          <w:noProof/>
        </w:rPr>
        <w:fldChar w:fldCharType="end"/>
      </w:r>
    </w:p>
    <w:p w14:paraId="086D7AE6" w14:textId="4A2BF483"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noProof/>
          <w:lang w:val="en-US"/>
        </w:rPr>
        <w:t>10.4.5</w:t>
      </w:r>
      <w:r>
        <w:rPr>
          <w:rFonts w:asciiTheme="minorHAnsi" w:eastAsiaTheme="minorEastAsia" w:hAnsiTheme="minorHAnsi" w:cstheme="minorBidi"/>
          <w:noProof/>
          <w:kern w:val="2"/>
          <w:sz w:val="24"/>
          <w:szCs w:val="24"/>
          <w:lang w:eastAsia="en-GB"/>
          <w14:ligatures w14:val="standardContextual"/>
        </w:rPr>
        <w:tab/>
      </w:r>
      <w:r w:rsidRPr="00111ABD">
        <w:rPr>
          <w:noProof/>
          <w:lang w:val="en-US"/>
        </w:rPr>
        <w:t xml:space="preserve">Group session connect and disconnect over </w:t>
      </w:r>
      <w:r w:rsidRPr="00111ABD">
        <w:rPr>
          <w:rFonts w:eastAsia="DengXian"/>
          <w:noProof/>
          <w:lang w:val="en-US"/>
        </w:rPr>
        <w:t>broadcast/multicast</w:t>
      </w:r>
      <w:r w:rsidRPr="00111ABD">
        <w:rPr>
          <w:noProof/>
          <w:lang w:val="en-US"/>
        </w:rPr>
        <w:t xml:space="preserve"> </w:t>
      </w:r>
      <w:r w:rsidRPr="00111ABD">
        <w:rPr>
          <w:rFonts w:eastAsia="DengXian"/>
          <w:noProof/>
          <w:lang w:val="en-US"/>
        </w:rPr>
        <w:t>session</w:t>
      </w:r>
      <w:r w:rsidRPr="00111ABD">
        <w:rPr>
          <w:noProof/>
          <w:lang w:val="en-US"/>
        </w:rPr>
        <w:t xml:space="preserve"> (IP connectivity functionality)</w:t>
      </w:r>
      <w:r>
        <w:rPr>
          <w:noProof/>
        </w:rPr>
        <w:tab/>
      </w:r>
      <w:r>
        <w:rPr>
          <w:noProof/>
        </w:rPr>
        <w:fldChar w:fldCharType="begin"/>
      </w:r>
      <w:r>
        <w:rPr>
          <w:noProof/>
        </w:rPr>
        <w:instrText xml:space="preserve"> PAGEREF _Toc217989114 \h </w:instrText>
      </w:r>
      <w:r>
        <w:rPr>
          <w:noProof/>
        </w:rPr>
      </w:r>
      <w:r>
        <w:rPr>
          <w:noProof/>
        </w:rPr>
        <w:fldChar w:fldCharType="separate"/>
      </w:r>
      <w:r>
        <w:rPr>
          <w:noProof/>
        </w:rPr>
        <w:t>29</w:t>
      </w:r>
      <w:r>
        <w:rPr>
          <w:noProof/>
        </w:rPr>
        <w:fldChar w:fldCharType="end"/>
      </w:r>
    </w:p>
    <w:p w14:paraId="6B108D5D" w14:textId="06E9C8AF"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sidRPr="00111ABD">
        <w:rPr>
          <w:noProof/>
          <w:lang w:val="en-US"/>
        </w:rPr>
        <w:t>10.4.5.1</w:t>
      </w:r>
      <w:r>
        <w:rPr>
          <w:rFonts w:asciiTheme="minorHAnsi" w:eastAsiaTheme="minorEastAsia" w:hAnsiTheme="minorHAnsi" w:cstheme="minorBidi"/>
          <w:noProof/>
          <w:kern w:val="2"/>
          <w:sz w:val="24"/>
          <w:szCs w:val="24"/>
          <w:lang w:eastAsia="en-GB"/>
          <w14:ligatures w14:val="standardContextual"/>
        </w:rPr>
        <w:tab/>
      </w:r>
      <w:r w:rsidRPr="00111ABD">
        <w:rPr>
          <w:noProof/>
          <w:lang w:val="en-US"/>
        </w:rPr>
        <w:t>General</w:t>
      </w:r>
      <w:r>
        <w:rPr>
          <w:noProof/>
        </w:rPr>
        <w:tab/>
      </w:r>
      <w:r>
        <w:rPr>
          <w:noProof/>
        </w:rPr>
        <w:fldChar w:fldCharType="begin"/>
      </w:r>
      <w:r>
        <w:rPr>
          <w:noProof/>
        </w:rPr>
        <w:instrText xml:space="preserve"> PAGEREF _Toc217989115 \h </w:instrText>
      </w:r>
      <w:r>
        <w:rPr>
          <w:noProof/>
        </w:rPr>
      </w:r>
      <w:r>
        <w:rPr>
          <w:noProof/>
        </w:rPr>
        <w:fldChar w:fldCharType="separate"/>
      </w:r>
      <w:r>
        <w:rPr>
          <w:noProof/>
        </w:rPr>
        <w:t>29</w:t>
      </w:r>
      <w:r>
        <w:rPr>
          <w:noProof/>
        </w:rPr>
        <w:fldChar w:fldCharType="end"/>
      </w:r>
    </w:p>
    <w:p w14:paraId="750C1162" w14:textId="3EC8CA37"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sidRPr="00111ABD">
        <w:rPr>
          <w:noProof/>
          <w:lang w:val="en-US"/>
        </w:rPr>
        <w:t>10.4.5.2</w:t>
      </w:r>
      <w:r>
        <w:rPr>
          <w:rFonts w:asciiTheme="minorHAnsi" w:eastAsiaTheme="minorEastAsia" w:hAnsiTheme="minorHAnsi" w:cstheme="minorBidi"/>
          <w:noProof/>
          <w:kern w:val="2"/>
          <w:sz w:val="24"/>
          <w:szCs w:val="24"/>
          <w:lang w:eastAsia="en-GB"/>
          <w14:ligatures w14:val="standardContextual"/>
        </w:rPr>
        <w:tab/>
      </w:r>
      <w:r w:rsidRPr="00111ABD">
        <w:rPr>
          <w:noProof/>
          <w:lang w:val="en-US"/>
        </w:rPr>
        <w:t>Procedure</w:t>
      </w:r>
      <w:r>
        <w:rPr>
          <w:noProof/>
        </w:rPr>
        <w:tab/>
      </w:r>
      <w:r>
        <w:rPr>
          <w:noProof/>
        </w:rPr>
        <w:fldChar w:fldCharType="begin"/>
      </w:r>
      <w:r>
        <w:rPr>
          <w:noProof/>
        </w:rPr>
        <w:instrText xml:space="preserve"> PAGEREF _Toc217989116 \h </w:instrText>
      </w:r>
      <w:r>
        <w:rPr>
          <w:noProof/>
        </w:rPr>
      </w:r>
      <w:r>
        <w:rPr>
          <w:noProof/>
        </w:rPr>
        <w:fldChar w:fldCharType="separate"/>
      </w:r>
      <w:r>
        <w:rPr>
          <w:noProof/>
        </w:rPr>
        <w:t>29</w:t>
      </w:r>
      <w:r>
        <w:rPr>
          <w:noProof/>
        </w:rPr>
        <w:fldChar w:fldCharType="end"/>
      </w:r>
    </w:p>
    <w:p w14:paraId="6B03CC51" w14:textId="684A9531"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sidRPr="00111ABD">
        <w:rPr>
          <w:noProof/>
          <w:lang w:val="en-US"/>
        </w:rPr>
        <w:t>10.4.5.2.1</w:t>
      </w:r>
      <w:r>
        <w:rPr>
          <w:rFonts w:asciiTheme="minorHAnsi" w:eastAsiaTheme="minorEastAsia" w:hAnsiTheme="minorHAnsi" w:cstheme="minorBidi"/>
          <w:noProof/>
          <w:kern w:val="2"/>
          <w:sz w:val="24"/>
          <w:szCs w:val="24"/>
          <w:lang w:eastAsia="en-GB"/>
          <w14:ligatures w14:val="standardContextual"/>
        </w:rPr>
        <w:tab/>
      </w:r>
      <w:r w:rsidRPr="00111ABD">
        <w:rPr>
          <w:noProof/>
          <w:lang w:val="en-US"/>
        </w:rPr>
        <w:t>Group Session connect over broadcast/multicast session</w:t>
      </w:r>
      <w:r>
        <w:rPr>
          <w:noProof/>
        </w:rPr>
        <w:tab/>
      </w:r>
      <w:r>
        <w:rPr>
          <w:noProof/>
        </w:rPr>
        <w:fldChar w:fldCharType="begin"/>
      </w:r>
      <w:r>
        <w:rPr>
          <w:noProof/>
        </w:rPr>
        <w:instrText xml:space="preserve"> PAGEREF _Toc217989117 \h </w:instrText>
      </w:r>
      <w:r>
        <w:rPr>
          <w:noProof/>
        </w:rPr>
      </w:r>
      <w:r>
        <w:rPr>
          <w:noProof/>
        </w:rPr>
        <w:fldChar w:fldCharType="separate"/>
      </w:r>
      <w:r>
        <w:rPr>
          <w:noProof/>
        </w:rPr>
        <w:t>29</w:t>
      </w:r>
      <w:r>
        <w:rPr>
          <w:noProof/>
        </w:rPr>
        <w:fldChar w:fldCharType="end"/>
      </w:r>
    </w:p>
    <w:p w14:paraId="0BC2390A" w14:textId="063FE8CC"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sidRPr="00111ABD">
        <w:rPr>
          <w:noProof/>
          <w:lang w:val="en-US"/>
        </w:rPr>
        <w:t>10.4.5.2.2</w:t>
      </w:r>
      <w:r>
        <w:rPr>
          <w:rFonts w:asciiTheme="minorHAnsi" w:eastAsiaTheme="minorEastAsia" w:hAnsiTheme="minorHAnsi" w:cstheme="minorBidi"/>
          <w:noProof/>
          <w:kern w:val="2"/>
          <w:sz w:val="24"/>
          <w:szCs w:val="24"/>
          <w:lang w:eastAsia="en-GB"/>
          <w14:ligatures w14:val="standardContextual"/>
        </w:rPr>
        <w:tab/>
      </w:r>
      <w:r w:rsidRPr="00111ABD">
        <w:rPr>
          <w:noProof/>
          <w:lang w:val="en-US"/>
        </w:rPr>
        <w:t xml:space="preserve">Group session disconnect over </w:t>
      </w:r>
      <w:r w:rsidRPr="00111ABD">
        <w:rPr>
          <w:rFonts w:eastAsia="DengXian"/>
          <w:noProof/>
        </w:rPr>
        <w:t>broadcast</w:t>
      </w:r>
      <w:r w:rsidRPr="00111ABD">
        <w:rPr>
          <w:rFonts w:eastAsia="DengXian"/>
          <w:noProof/>
          <w:lang w:eastAsia="zh-CN"/>
        </w:rPr>
        <w:t>/multicast session</w:t>
      </w:r>
      <w:r>
        <w:rPr>
          <w:noProof/>
        </w:rPr>
        <w:tab/>
      </w:r>
      <w:r>
        <w:rPr>
          <w:noProof/>
        </w:rPr>
        <w:fldChar w:fldCharType="begin"/>
      </w:r>
      <w:r>
        <w:rPr>
          <w:noProof/>
        </w:rPr>
        <w:instrText xml:space="preserve"> PAGEREF _Toc217989118 \h </w:instrText>
      </w:r>
      <w:r>
        <w:rPr>
          <w:noProof/>
        </w:rPr>
      </w:r>
      <w:r>
        <w:rPr>
          <w:noProof/>
        </w:rPr>
        <w:fldChar w:fldCharType="separate"/>
      </w:r>
      <w:r>
        <w:rPr>
          <w:noProof/>
        </w:rPr>
        <w:t>30</w:t>
      </w:r>
      <w:r>
        <w:rPr>
          <w:noProof/>
        </w:rPr>
        <w:fldChar w:fldCharType="end"/>
      </w:r>
    </w:p>
    <w:p w14:paraId="3512E09E" w14:textId="24F0FA4E"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lastRenderedPageBreak/>
        <w:t>10.5</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MCPTT service</w:t>
      </w:r>
      <w:r>
        <w:rPr>
          <w:noProof/>
        </w:rPr>
        <w:tab/>
      </w:r>
      <w:r>
        <w:rPr>
          <w:noProof/>
        </w:rPr>
        <w:fldChar w:fldCharType="begin"/>
      </w:r>
      <w:r>
        <w:rPr>
          <w:noProof/>
        </w:rPr>
        <w:instrText xml:space="preserve"> PAGEREF _Toc217989119 \h </w:instrText>
      </w:r>
      <w:r>
        <w:rPr>
          <w:noProof/>
        </w:rPr>
      </w:r>
      <w:r>
        <w:rPr>
          <w:noProof/>
        </w:rPr>
        <w:fldChar w:fldCharType="separate"/>
      </w:r>
      <w:r>
        <w:rPr>
          <w:noProof/>
        </w:rPr>
        <w:t>31</w:t>
      </w:r>
      <w:r>
        <w:rPr>
          <w:noProof/>
        </w:rPr>
        <w:fldChar w:fldCharType="end"/>
      </w:r>
    </w:p>
    <w:p w14:paraId="303FD8C7" w14:textId="0BD19F70"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10.5.1</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IOPS group call (IP connectivity functionality)</w:t>
      </w:r>
      <w:r>
        <w:rPr>
          <w:noProof/>
        </w:rPr>
        <w:tab/>
      </w:r>
      <w:r>
        <w:rPr>
          <w:noProof/>
        </w:rPr>
        <w:fldChar w:fldCharType="begin"/>
      </w:r>
      <w:r>
        <w:rPr>
          <w:noProof/>
        </w:rPr>
        <w:instrText xml:space="preserve"> PAGEREF _Toc217989120 \h </w:instrText>
      </w:r>
      <w:r>
        <w:rPr>
          <w:noProof/>
        </w:rPr>
      </w:r>
      <w:r>
        <w:rPr>
          <w:noProof/>
        </w:rPr>
        <w:fldChar w:fldCharType="separate"/>
      </w:r>
      <w:r>
        <w:rPr>
          <w:noProof/>
        </w:rPr>
        <w:t>31</w:t>
      </w:r>
      <w:r>
        <w:rPr>
          <w:noProof/>
        </w:rPr>
        <w:fldChar w:fldCharType="end"/>
      </w:r>
    </w:p>
    <w:p w14:paraId="1C6C19CB" w14:textId="46E4FCF9"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_Toc217989121 \h </w:instrText>
      </w:r>
      <w:r>
        <w:rPr>
          <w:noProof/>
        </w:rPr>
      </w:r>
      <w:r>
        <w:rPr>
          <w:noProof/>
        </w:rPr>
        <w:fldChar w:fldCharType="separate"/>
      </w:r>
      <w:r>
        <w:rPr>
          <w:noProof/>
        </w:rPr>
        <w:t>31</w:t>
      </w:r>
      <w:r>
        <w:rPr>
          <w:noProof/>
        </w:rPr>
        <w:fldChar w:fldCharType="end"/>
      </w:r>
    </w:p>
    <w:p w14:paraId="7A264FDE" w14:textId="58F30E04"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10.5.1.2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_Toc217989122 \h </w:instrText>
      </w:r>
      <w:r>
        <w:rPr>
          <w:noProof/>
        </w:rPr>
      </w:r>
      <w:r>
        <w:rPr>
          <w:noProof/>
        </w:rPr>
        <w:fldChar w:fldCharType="separate"/>
      </w:r>
      <w:r>
        <w:rPr>
          <w:noProof/>
        </w:rPr>
        <w:t>32</w:t>
      </w:r>
      <w:r>
        <w:rPr>
          <w:noProof/>
        </w:rPr>
        <w:fldChar w:fldCharType="end"/>
      </w:r>
    </w:p>
    <w:p w14:paraId="2AD2F0A9" w14:textId="61C9EC24"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rPr>
        <w:t>10.5.1.2.1</w:t>
      </w:r>
      <w:r>
        <w:rPr>
          <w:rFonts w:asciiTheme="minorHAnsi" w:eastAsiaTheme="minorEastAsia" w:hAnsiTheme="minorHAnsi" w:cstheme="minorBidi"/>
          <w:noProof/>
          <w:kern w:val="2"/>
          <w:sz w:val="24"/>
          <w:szCs w:val="24"/>
          <w:lang w:eastAsia="en-GB"/>
          <w14:ligatures w14:val="standardContextual"/>
        </w:rPr>
        <w:tab/>
      </w:r>
      <w:r>
        <w:rPr>
          <w:noProof/>
          <w:lang w:eastAsia="zh-CN"/>
        </w:rPr>
        <w:t>IOPS group call announcement</w:t>
      </w:r>
      <w:r>
        <w:rPr>
          <w:noProof/>
        </w:rPr>
        <w:tab/>
      </w:r>
      <w:r>
        <w:rPr>
          <w:noProof/>
        </w:rPr>
        <w:fldChar w:fldCharType="begin"/>
      </w:r>
      <w:r>
        <w:rPr>
          <w:noProof/>
        </w:rPr>
        <w:instrText xml:space="preserve"> PAGEREF _Toc217989123 \h </w:instrText>
      </w:r>
      <w:r>
        <w:rPr>
          <w:noProof/>
        </w:rPr>
      </w:r>
      <w:r>
        <w:rPr>
          <w:noProof/>
        </w:rPr>
        <w:fldChar w:fldCharType="separate"/>
      </w:r>
      <w:r>
        <w:rPr>
          <w:noProof/>
        </w:rPr>
        <w:t>32</w:t>
      </w:r>
      <w:r>
        <w:rPr>
          <w:noProof/>
        </w:rPr>
        <w:fldChar w:fldCharType="end"/>
      </w:r>
    </w:p>
    <w:p w14:paraId="7967445B" w14:textId="1BBCDEA8"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10.5.1.2.2</w:t>
      </w:r>
      <w:r>
        <w:rPr>
          <w:rFonts w:asciiTheme="minorHAnsi" w:eastAsiaTheme="minorEastAsia" w:hAnsiTheme="minorHAnsi" w:cstheme="minorBidi"/>
          <w:noProof/>
          <w:kern w:val="2"/>
          <w:sz w:val="24"/>
          <w:szCs w:val="24"/>
          <w:lang w:eastAsia="en-GB"/>
          <w14:ligatures w14:val="standardContextual"/>
        </w:rPr>
        <w:tab/>
      </w:r>
      <w:r>
        <w:rPr>
          <w:noProof/>
          <w:lang w:eastAsia="ko-KR"/>
        </w:rPr>
        <w:t>IOPS group call r</w:t>
      </w:r>
      <w:r>
        <w:rPr>
          <w:noProof/>
        </w:rPr>
        <w:t>esponse</w:t>
      </w:r>
      <w:r>
        <w:rPr>
          <w:noProof/>
        </w:rPr>
        <w:tab/>
      </w:r>
      <w:r>
        <w:rPr>
          <w:noProof/>
        </w:rPr>
        <w:fldChar w:fldCharType="begin"/>
      </w:r>
      <w:r>
        <w:rPr>
          <w:noProof/>
        </w:rPr>
        <w:instrText xml:space="preserve"> PAGEREF _Toc217989124 \h </w:instrText>
      </w:r>
      <w:r>
        <w:rPr>
          <w:noProof/>
        </w:rPr>
      </w:r>
      <w:r>
        <w:rPr>
          <w:noProof/>
        </w:rPr>
        <w:fldChar w:fldCharType="separate"/>
      </w:r>
      <w:r>
        <w:rPr>
          <w:noProof/>
        </w:rPr>
        <w:t>32</w:t>
      </w:r>
      <w:r>
        <w:rPr>
          <w:noProof/>
        </w:rPr>
        <w:fldChar w:fldCharType="end"/>
      </w:r>
    </w:p>
    <w:p w14:paraId="09B64369" w14:textId="2634173D"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10.5.1.2.3</w:t>
      </w:r>
      <w:r>
        <w:rPr>
          <w:rFonts w:asciiTheme="minorHAnsi" w:eastAsiaTheme="minorEastAsia" w:hAnsiTheme="minorHAnsi" w:cstheme="minorBidi"/>
          <w:noProof/>
          <w:kern w:val="2"/>
          <w:sz w:val="24"/>
          <w:szCs w:val="24"/>
          <w:lang w:eastAsia="en-GB"/>
          <w14:ligatures w14:val="standardContextual"/>
        </w:rPr>
        <w:tab/>
      </w:r>
      <w:r>
        <w:rPr>
          <w:noProof/>
        </w:rPr>
        <w:t>IOPS emergency group call upgrade</w:t>
      </w:r>
      <w:r>
        <w:rPr>
          <w:noProof/>
        </w:rPr>
        <w:tab/>
      </w:r>
      <w:r>
        <w:rPr>
          <w:noProof/>
        </w:rPr>
        <w:fldChar w:fldCharType="begin"/>
      </w:r>
      <w:r>
        <w:rPr>
          <w:noProof/>
        </w:rPr>
        <w:instrText xml:space="preserve"> PAGEREF _Toc217989125 \h </w:instrText>
      </w:r>
      <w:r>
        <w:rPr>
          <w:noProof/>
        </w:rPr>
      </w:r>
      <w:r>
        <w:rPr>
          <w:noProof/>
        </w:rPr>
        <w:fldChar w:fldCharType="separate"/>
      </w:r>
      <w:r>
        <w:rPr>
          <w:noProof/>
        </w:rPr>
        <w:t>32</w:t>
      </w:r>
      <w:r>
        <w:rPr>
          <w:noProof/>
        </w:rPr>
        <w:fldChar w:fldCharType="end"/>
      </w:r>
    </w:p>
    <w:p w14:paraId="3044B96F" w14:textId="5C98281D"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10.5.1.2.4</w:t>
      </w:r>
      <w:r>
        <w:rPr>
          <w:rFonts w:asciiTheme="minorHAnsi" w:eastAsiaTheme="minorEastAsia" w:hAnsiTheme="minorHAnsi" w:cstheme="minorBidi"/>
          <w:noProof/>
          <w:kern w:val="2"/>
          <w:sz w:val="24"/>
          <w:szCs w:val="24"/>
          <w:lang w:eastAsia="en-GB"/>
          <w14:ligatures w14:val="standardContextual"/>
        </w:rPr>
        <w:tab/>
      </w:r>
      <w:r>
        <w:rPr>
          <w:noProof/>
        </w:rPr>
        <w:t>IOPS emergency group call state cancel</w:t>
      </w:r>
      <w:r>
        <w:rPr>
          <w:noProof/>
        </w:rPr>
        <w:tab/>
      </w:r>
      <w:r>
        <w:rPr>
          <w:noProof/>
        </w:rPr>
        <w:fldChar w:fldCharType="begin"/>
      </w:r>
      <w:r>
        <w:rPr>
          <w:noProof/>
        </w:rPr>
        <w:instrText xml:space="preserve"> PAGEREF _Toc217989126 \h </w:instrText>
      </w:r>
      <w:r>
        <w:rPr>
          <w:noProof/>
        </w:rPr>
      </w:r>
      <w:r>
        <w:rPr>
          <w:noProof/>
        </w:rPr>
        <w:fldChar w:fldCharType="separate"/>
      </w:r>
      <w:r>
        <w:rPr>
          <w:noProof/>
        </w:rPr>
        <w:t>33</w:t>
      </w:r>
      <w:r>
        <w:rPr>
          <w:noProof/>
        </w:rPr>
        <w:fldChar w:fldCharType="end"/>
      </w:r>
    </w:p>
    <w:p w14:paraId="578AAA32" w14:textId="5C27A075"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10.5.1.3</w:t>
      </w:r>
      <w:r>
        <w:rPr>
          <w:rFonts w:asciiTheme="minorHAnsi" w:eastAsiaTheme="minorEastAsia" w:hAnsiTheme="minorHAnsi" w:cstheme="minorBidi"/>
          <w:noProof/>
          <w:kern w:val="2"/>
          <w:sz w:val="24"/>
          <w:szCs w:val="24"/>
          <w:lang w:eastAsia="en-GB"/>
          <w14:ligatures w14:val="standardContextual"/>
        </w:rPr>
        <w:tab/>
      </w:r>
      <w:r>
        <w:rPr>
          <w:noProof/>
        </w:rPr>
        <w:t>IOPS group call setup</w:t>
      </w:r>
      <w:r>
        <w:rPr>
          <w:noProof/>
        </w:rPr>
        <w:tab/>
      </w:r>
      <w:r>
        <w:rPr>
          <w:noProof/>
        </w:rPr>
        <w:fldChar w:fldCharType="begin"/>
      </w:r>
      <w:r>
        <w:rPr>
          <w:noProof/>
        </w:rPr>
        <w:instrText xml:space="preserve"> PAGEREF _Toc217989127 \h </w:instrText>
      </w:r>
      <w:r>
        <w:rPr>
          <w:noProof/>
        </w:rPr>
      </w:r>
      <w:r>
        <w:rPr>
          <w:noProof/>
        </w:rPr>
        <w:fldChar w:fldCharType="separate"/>
      </w:r>
      <w:r>
        <w:rPr>
          <w:noProof/>
        </w:rPr>
        <w:t>33</w:t>
      </w:r>
      <w:r>
        <w:rPr>
          <w:noProof/>
        </w:rPr>
        <w:fldChar w:fldCharType="end"/>
      </w:r>
    </w:p>
    <w:p w14:paraId="7DB015F4" w14:textId="4E2F4DF2"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10.5.1.4</w:t>
      </w:r>
      <w:r>
        <w:rPr>
          <w:rFonts w:asciiTheme="minorHAnsi" w:eastAsiaTheme="minorEastAsia" w:hAnsiTheme="minorHAnsi" w:cstheme="minorBidi"/>
          <w:noProof/>
          <w:kern w:val="2"/>
          <w:sz w:val="24"/>
          <w:szCs w:val="24"/>
          <w:lang w:eastAsia="en-GB"/>
          <w14:ligatures w14:val="standardContextual"/>
        </w:rPr>
        <w:tab/>
      </w:r>
      <w:r>
        <w:rPr>
          <w:noProof/>
        </w:rPr>
        <w:t>IOPS emergency group call</w:t>
      </w:r>
      <w:r>
        <w:rPr>
          <w:noProof/>
        </w:rPr>
        <w:tab/>
      </w:r>
      <w:r>
        <w:rPr>
          <w:noProof/>
        </w:rPr>
        <w:fldChar w:fldCharType="begin"/>
      </w:r>
      <w:r>
        <w:rPr>
          <w:noProof/>
        </w:rPr>
        <w:instrText xml:space="preserve"> PAGEREF _Toc217989128 \h </w:instrText>
      </w:r>
      <w:r>
        <w:rPr>
          <w:noProof/>
        </w:rPr>
      </w:r>
      <w:r>
        <w:rPr>
          <w:noProof/>
        </w:rPr>
        <w:fldChar w:fldCharType="separate"/>
      </w:r>
      <w:r>
        <w:rPr>
          <w:noProof/>
        </w:rPr>
        <w:t>35</w:t>
      </w:r>
      <w:r>
        <w:rPr>
          <w:noProof/>
        </w:rPr>
        <w:fldChar w:fldCharType="end"/>
      </w:r>
    </w:p>
    <w:p w14:paraId="67473104" w14:textId="07BCDE1A"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10.5.1.5</w:t>
      </w:r>
      <w:r>
        <w:rPr>
          <w:rFonts w:asciiTheme="minorHAnsi" w:eastAsiaTheme="minorEastAsia" w:hAnsiTheme="minorHAnsi" w:cstheme="minorBidi"/>
          <w:noProof/>
          <w:kern w:val="2"/>
          <w:sz w:val="24"/>
          <w:szCs w:val="24"/>
          <w:lang w:eastAsia="en-GB"/>
          <w14:ligatures w14:val="standardContextual"/>
        </w:rPr>
        <w:tab/>
      </w:r>
      <w:r>
        <w:rPr>
          <w:noProof/>
        </w:rPr>
        <w:t>IOPS group call release</w:t>
      </w:r>
      <w:r>
        <w:rPr>
          <w:noProof/>
        </w:rPr>
        <w:tab/>
      </w:r>
      <w:r>
        <w:rPr>
          <w:noProof/>
        </w:rPr>
        <w:fldChar w:fldCharType="begin"/>
      </w:r>
      <w:r>
        <w:rPr>
          <w:noProof/>
        </w:rPr>
        <w:instrText xml:space="preserve"> PAGEREF _Toc217989129 \h </w:instrText>
      </w:r>
      <w:r>
        <w:rPr>
          <w:noProof/>
        </w:rPr>
      </w:r>
      <w:r>
        <w:rPr>
          <w:noProof/>
        </w:rPr>
        <w:fldChar w:fldCharType="separate"/>
      </w:r>
      <w:r>
        <w:rPr>
          <w:noProof/>
        </w:rPr>
        <w:t>37</w:t>
      </w:r>
      <w:r>
        <w:rPr>
          <w:noProof/>
        </w:rPr>
        <w:fldChar w:fldCharType="end"/>
      </w:r>
    </w:p>
    <w:p w14:paraId="31305E90" w14:textId="4CD5E4A2"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10.5.2</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IOPS private call (IP connectivity functionality)</w:t>
      </w:r>
      <w:r>
        <w:rPr>
          <w:noProof/>
        </w:rPr>
        <w:tab/>
      </w:r>
      <w:r>
        <w:rPr>
          <w:noProof/>
        </w:rPr>
        <w:fldChar w:fldCharType="begin"/>
      </w:r>
      <w:r>
        <w:rPr>
          <w:noProof/>
        </w:rPr>
        <w:instrText xml:space="preserve"> PAGEREF _Toc217989130 \h </w:instrText>
      </w:r>
      <w:r>
        <w:rPr>
          <w:noProof/>
        </w:rPr>
      </w:r>
      <w:r>
        <w:rPr>
          <w:noProof/>
        </w:rPr>
        <w:fldChar w:fldCharType="separate"/>
      </w:r>
      <w:r>
        <w:rPr>
          <w:noProof/>
        </w:rPr>
        <w:t>37</w:t>
      </w:r>
      <w:r>
        <w:rPr>
          <w:noProof/>
        </w:rPr>
        <w:fldChar w:fldCharType="end"/>
      </w:r>
    </w:p>
    <w:p w14:paraId="27A89AAC" w14:textId="299A0195"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_Toc217989131 \h </w:instrText>
      </w:r>
      <w:r>
        <w:rPr>
          <w:noProof/>
        </w:rPr>
      </w:r>
      <w:r>
        <w:rPr>
          <w:noProof/>
        </w:rPr>
        <w:fldChar w:fldCharType="separate"/>
      </w:r>
      <w:r>
        <w:rPr>
          <w:noProof/>
        </w:rPr>
        <w:t>37</w:t>
      </w:r>
      <w:r>
        <w:rPr>
          <w:noProof/>
        </w:rPr>
        <w:fldChar w:fldCharType="end"/>
      </w:r>
    </w:p>
    <w:p w14:paraId="0A428298" w14:textId="1831F036"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_Toc217989132 \h </w:instrText>
      </w:r>
      <w:r>
        <w:rPr>
          <w:noProof/>
        </w:rPr>
      </w:r>
      <w:r>
        <w:rPr>
          <w:noProof/>
        </w:rPr>
        <w:fldChar w:fldCharType="separate"/>
      </w:r>
      <w:r>
        <w:rPr>
          <w:noProof/>
        </w:rPr>
        <w:t>38</w:t>
      </w:r>
      <w:r>
        <w:rPr>
          <w:noProof/>
        </w:rPr>
        <w:fldChar w:fldCharType="end"/>
      </w:r>
    </w:p>
    <w:p w14:paraId="3498A6FC" w14:textId="0F408ECC"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rPr>
        <w:t>10.5.2.2.1</w:t>
      </w:r>
      <w:r>
        <w:rPr>
          <w:rFonts w:asciiTheme="minorHAnsi" w:eastAsiaTheme="minorEastAsia" w:hAnsiTheme="minorHAnsi" w:cstheme="minorBidi"/>
          <w:noProof/>
          <w:kern w:val="2"/>
          <w:sz w:val="24"/>
          <w:szCs w:val="24"/>
          <w:lang w:eastAsia="en-GB"/>
          <w14:ligatures w14:val="standardContextual"/>
        </w:rPr>
        <w:tab/>
      </w:r>
      <w:r>
        <w:rPr>
          <w:noProof/>
          <w:lang w:eastAsia="zh-CN"/>
        </w:rPr>
        <w:t>IOPS call setup request</w:t>
      </w:r>
      <w:r>
        <w:rPr>
          <w:noProof/>
        </w:rPr>
        <w:tab/>
      </w:r>
      <w:r>
        <w:rPr>
          <w:noProof/>
        </w:rPr>
        <w:fldChar w:fldCharType="begin"/>
      </w:r>
      <w:r>
        <w:rPr>
          <w:noProof/>
        </w:rPr>
        <w:instrText xml:space="preserve"> PAGEREF _Toc217989133 \h </w:instrText>
      </w:r>
      <w:r>
        <w:rPr>
          <w:noProof/>
        </w:rPr>
      </w:r>
      <w:r>
        <w:rPr>
          <w:noProof/>
        </w:rPr>
        <w:fldChar w:fldCharType="separate"/>
      </w:r>
      <w:r>
        <w:rPr>
          <w:noProof/>
        </w:rPr>
        <w:t>38</w:t>
      </w:r>
      <w:r>
        <w:rPr>
          <w:noProof/>
        </w:rPr>
        <w:fldChar w:fldCharType="end"/>
      </w:r>
    </w:p>
    <w:p w14:paraId="5F4ADA00" w14:textId="73E7E6C8"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10.5.2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IOPS call setup re</w:t>
      </w:r>
      <w:r>
        <w:rPr>
          <w:noProof/>
          <w:lang w:eastAsia="zh-CN"/>
        </w:rPr>
        <w:t>sponse</w:t>
      </w:r>
      <w:r>
        <w:rPr>
          <w:noProof/>
        </w:rPr>
        <w:tab/>
      </w:r>
      <w:r>
        <w:rPr>
          <w:noProof/>
        </w:rPr>
        <w:fldChar w:fldCharType="begin"/>
      </w:r>
      <w:r>
        <w:rPr>
          <w:noProof/>
        </w:rPr>
        <w:instrText xml:space="preserve"> PAGEREF _Toc217989134 \h </w:instrText>
      </w:r>
      <w:r>
        <w:rPr>
          <w:noProof/>
        </w:rPr>
      </w:r>
      <w:r>
        <w:rPr>
          <w:noProof/>
        </w:rPr>
        <w:fldChar w:fldCharType="separate"/>
      </w:r>
      <w:r>
        <w:rPr>
          <w:noProof/>
        </w:rPr>
        <w:t>38</w:t>
      </w:r>
      <w:r>
        <w:rPr>
          <w:noProof/>
        </w:rPr>
        <w:fldChar w:fldCharType="end"/>
      </w:r>
    </w:p>
    <w:p w14:paraId="559A24A4" w14:textId="7BE5AFEE"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rPr>
        <w:t>10.5.2.2.3</w:t>
      </w:r>
      <w:r>
        <w:rPr>
          <w:rFonts w:asciiTheme="minorHAnsi" w:eastAsiaTheme="minorEastAsia" w:hAnsiTheme="minorHAnsi" w:cstheme="minorBidi"/>
          <w:noProof/>
          <w:kern w:val="2"/>
          <w:sz w:val="24"/>
          <w:szCs w:val="24"/>
          <w:lang w:eastAsia="en-GB"/>
          <w14:ligatures w14:val="standardContextual"/>
        </w:rPr>
        <w:tab/>
      </w:r>
      <w:r>
        <w:rPr>
          <w:noProof/>
        </w:rPr>
        <w:t>IOPS MCPTT ringing</w:t>
      </w:r>
      <w:r>
        <w:rPr>
          <w:noProof/>
        </w:rPr>
        <w:tab/>
      </w:r>
      <w:r>
        <w:rPr>
          <w:noProof/>
        </w:rPr>
        <w:fldChar w:fldCharType="begin"/>
      </w:r>
      <w:r>
        <w:rPr>
          <w:noProof/>
        </w:rPr>
        <w:instrText xml:space="preserve"> PAGEREF _Toc217989135 \h </w:instrText>
      </w:r>
      <w:r>
        <w:rPr>
          <w:noProof/>
        </w:rPr>
      </w:r>
      <w:r>
        <w:rPr>
          <w:noProof/>
        </w:rPr>
        <w:fldChar w:fldCharType="separate"/>
      </w:r>
      <w:r>
        <w:rPr>
          <w:noProof/>
        </w:rPr>
        <w:t>38</w:t>
      </w:r>
      <w:r>
        <w:rPr>
          <w:noProof/>
        </w:rPr>
        <w:fldChar w:fldCharType="end"/>
      </w:r>
    </w:p>
    <w:p w14:paraId="157C7DF9" w14:textId="31CA6289"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rPr>
        <w:t>10.5.2</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IOPS call release request</w:t>
      </w:r>
      <w:r>
        <w:rPr>
          <w:noProof/>
        </w:rPr>
        <w:tab/>
      </w:r>
      <w:r>
        <w:rPr>
          <w:noProof/>
        </w:rPr>
        <w:fldChar w:fldCharType="begin"/>
      </w:r>
      <w:r>
        <w:rPr>
          <w:noProof/>
        </w:rPr>
        <w:instrText xml:space="preserve"> PAGEREF _Toc217989136 \h </w:instrText>
      </w:r>
      <w:r>
        <w:rPr>
          <w:noProof/>
        </w:rPr>
      </w:r>
      <w:r>
        <w:rPr>
          <w:noProof/>
        </w:rPr>
        <w:fldChar w:fldCharType="separate"/>
      </w:r>
      <w:r>
        <w:rPr>
          <w:noProof/>
        </w:rPr>
        <w:t>39</w:t>
      </w:r>
      <w:r>
        <w:rPr>
          <w:noProof/>
        </w:rPr>
        <w:fldChar w:fldCharType="end"/>
      </w:r>
    </w:p>
    <w:p w14:paraId="63F97D7D" w14:textId="34BE97E1"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10.5.2</w:t>
      </w:r>
      <w:r>
        <w:rPr>
          <w:noProof/>
        </w:rPr>
        <w:t>.2.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IOPS 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_Toc217989137 \h </w:instrText>
      </w:r>
      <w:r>
        <w:rPr>
          <w:noProof/>
        </w:rPr>
      </w:r>
      <w:r>
        <w:rPr>
          <w:noProof/>
        </w:rPr>
        <w:fldChar w:fldCharType="separate"/>
      </w:r>
      <w:r>
        <w:rPr>
          <w:noProof/>
        </w:rPr>
        <w:t>39</w:t>
      </w:r>
      <w:r>
        <w:rPr>
          <w:noProof/>
        </w:rPr>
        <w:fldChar w:fldCharType="end"/>
      </w:r>
    </w:p>
    <w:p w14:paraId="755021EA" w14:textId="4D82E3B0"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10.5.2.2.6</w:t>
      </w:r>
      <w:r>
        <w:rPr>
          <w:rFonts w:asciiTheme="minorHAnsi" w:eastAsiaTheme="minorEastAsia" w:hAnsiTheme="minorHAnsi" w:cstheme="minorBidi"/>
          <w:noProof/>
          <w:kern w:val="2"/>
          <w:sz w:val="24"/>
          <w:szCs w:val="24"/>
          <w:lang w:eastAsia="en-GB"/>
          <w14:ligatures w14:val="standardContextual"/>
        </w:rPr>
        <w:tab/>
      </w:r>
      <w:r>
        <w:rPr>
          <w:noProof/>
        </w:rPr>
        <w:t>IOPS emergency private call upgrade</w:t>
      </w:r>
      <w:r>
        <w:rPr>
          <w:noProof/>
        </w:rPr>
        <w:tab/>
      </w:r>
      <w:r>
        <w:rPr>
          <w:noProof/>
        </w:rPr>
        <w:fldChar w:fldCharType="begin"/>
      </w:r>
      <w:r>
        <w:rPr>
          <w:noProof/>
        </w:rPr>
        <w:instrText xml:space="preserve"> PAGEREF _Toc217989138 \h </w:instrText>
      </w:r>
      <w:r>
        <w:rPr>
          <w:noProof/>
        </w:rPr>
      </w:r>
      <w:r>
        <w:rPr>
          <w:noProof/>
        </w:rPr>
        <w:fldChar w:fldCharType="separate"/>
      </w:r>
      <w:r>
        <w:rPr>
          <w:noProof/>
        </w:rPr>
        <w:t>39</w:t>
      </w:r>
      <w:r>
        <w:rPr>
          <w:noProof/>
        </w:rPr>
        <w:fldChar w:fldCharType="end"/>
      </w:r>
    </w:p>
    <w:p w14:paraId="1E31F15D" w14:textId="79A8441E"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IOPS private call setup in automatic commencement mode procedure</w:t>
      </w:r>
      <w:r>
        <w:rPr>
          <w:noProof/>
        </w:rPr>
        <w:tab/>
      </w:r>
      <w:r>
        <w:rPr>
          <w:noProof/>
        </w:rPr>
        <w:fldChar w:fldCharType="begin"/>
      </w:r>
      <w:r>
        <w:rPr>
          <w:noProof/>
        </w:rPr>
        <w:instrText xml:space="preserve"> PAGEREF _Toc217989139 \h </w:instrText>
      </w:r>
      <w:r>
        <w:rPr>
          <w:noProof/>
        </w:rPr>
      </w:r>
      <w:r>
        <w:rPr>
          <w:noProof/>
        </w:rPr>
        <w:fldChar w:fldCharType="separate"/>
      </w:r>
      <w:r>
        <w:rPr>
          <w:noProof/>
        </w:rPr>
        <w:t>39</w:t>
      </w:r>
      <w:r>
        <w:rPr>
          <w:noProof/>
        </w:rPr>
        <w:fldChar w:fldCharType="end"/>
      </w:r>
    </w:p>
    <w:p w14:paraId="7D05513A" w14:textId="7494C13B"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10.5.2.4</w:t>
      </w:r>
      <w:r>
        <w:rPr>
          <w:rFonts w:asciiTheme="minorHAnsi" w:eastAsiaTheme="minorEastAsia" w:hAnsiTheme="minorHAnsi" w:cstheme="minorBidi"/>
          <w:noProof/>
          <w:kern w:val="2"/>
          <w:sz w:val="24"/>
          <w:szCs w:val="24"/>
          <w:lang w:eastAsia="en-GB"/>
          <w14:ligatures w14:val="standardContextual"/>
        </w:rPr>
        <w:tab/>
      </w:r>
      <w:r>
        <w:rPr>
          <w:noProof/>
        </w:rPr>
        <w:t>IOPS private call setup in manual commencement mode procedure</w:t>
      </w:r>
      <w:r>
        <w:rPr>
          <w:noProof/>
        </w:rPr>
        <w:tab/>
      </w:r>
      <w:r>
        <w:rPr>
          <w:noProof/>
        </w:rPr>
        <w:fldChar w:fldCharType="begin"/>
      </w:r>
      <w:r>
        <w:rPr>
          <w:noProof/>
        </w:rPr>
        <w:instrText xml:space="preserve"> PAGEREF _Toc217989140 \h </w:instrText>
      </w:r>
      <w:r>
        <w:rPr>
          <w:noProof/>
        </w:rPr>
      </w:r>
      <w:r>
        <w:rPr>
          <w:noProof/>
        </w:rPr>
        <w:fldChar w:fldCharType="separate"/>
      </w:r>
      <w:r>
        <w:rPr>
          <w:noProof/>
        </w:rPr>
        <w:t>41</w:t>
      </w:r>
      <w:r>
        <w:rPr>
          <w:noProof/>
        </w:rPr>
        <w:fldChar w:fldCharType="end"/>
      </w:r>
    </w:p>
    <w:p w14:paraId="500A131C" w14:textId="5DC851DF"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10.5.2.5</w:t>
      </w:r>
      <w:r>
        <w:rPr>
          <w:rFonts w:asciiTheme="minorHAnsi" w:eastAsiaTheme="minorEastAsia" w:hAnsiTheme="minorHAnsi" w:cstheme="minorBidi"/>
          <w:noProof/>
          <w:kern w:val="2"/>
          <w:sz w:val="24"/>
          <w:szCs w:val="24"/>
          <w:lang w:eastAsia="en-GB"/>
          <w14:ligatures w14:val="standardContextual"/>
        </w:rPr>
        <w:tab/>
      </w:r>
      <w:r>
        <w:rPr>
          <w:noProof/>
        </w:rPr>
        <w:t>IOPS private call release</w:t>
      </w:r>
      <w:r>
        <w:rPr>
          <w:noProof/>
        </w:rPr>
        <w:tab/>
      </w:r>
      <w:r>
        <w:rPr>
          <w:noProof/>
        </w:rPr>
        <w:fldChar w:fldCharType="begin"/>
      </w:r>
      <w:r>
        <w:rPr>
          <w:noProof/>
        </w:rPr>
        <w:instrText xml:space="preserve"> PAGEREF _Toc217989141 \h </w:instrText>
      </w:r>
      <w:r>
        <w:rPr>
          <w:noProof/>
        </w:rPr>
      </w:r>
      <w:r>
        <w:rPr>
          <w:noProof/>
        </w:rPr>
        <w:fldChar w:fldCharType="separate"/>
      </w:r>
      <w:r>
        <w:rPr>
          <w:noProof/>
        </w:rPr>
        <w:t>43</w:t>
      </w:r>
      <w:r>
        <w:rPr>
          <w:noProof/>
        </w:rPr>
        <w:fldChar w:fldCharType="end"/>
      </w:r>
    </w:p>
    <w:p w14:paraId="2D8BE886" w14:textId="7B7FFB64"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10.5.2.6</w:t>
      </w:r>
      <w:r>
        <w:rPr>
          <w:rFonts w:asciiTheme="minorHAnsi" w:eastAsiaTheme="minorEastAsia" w:hAnsiTheme="minorHAnsi" w:cstheme="minorBidi"/>
          <w:noProof/>
          <w:kern w:val="2"/>
          <w:sz w:val="24"/>
          <w:szCs w:val="24"/>
          <w:lang w:eastAsia="en-GB"/>
          <w14:ligatures w14:val="standardContextual"/>
        </w:rPr>
        <w:tab/>
      </w:r>
      <w:r>
        <w:rPr>
          <w:noProof/>
        </w:rPr>
        <w:t>IOPS emergency private call</w:t>
      </w:r>
      <w:r>
        <w:rPr>
          <w:noProof/>
        </w:rPr>
        <w:tab/>
      </w:r>
      <w:r>
        <w:rPr>
          <w:noProof/>
        </w:rPr>
        <w:fldChar w:fldCharType="begin"/>
      </w:r>
      <w:r>
        <w:rPr>
          <w:noProof/>
        </w:rPr>
        <w:instrText xml:space="preserve"> PAGEREF _Toc217989142 \h </w:instrText>
      </w:r>
      <w:r>
        <w:rPr>
          <w:noProof/>
        </w:rPr>
      </w:r>
      <w:r>
        <w:rPr>
          <w:noProof/>
        </w:rPr>
        <w:fldChar w:fldCharType="separate"/>
      </w:r>
      <w:r>
        <w:rPr>
          <w:noProof/>
        </w:rPr>
        <w:t>45</w:t>
      </w:r>
      <w:r>
        <w:rPr>
          <w:noProof/>
        </w:rPr>
        <w:fldChar w:fldCharType="end"/>
      </w:r>
    </w:p>
    <w:p w14:paraId="6B641DDD" w14:textId="598CA724"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10.5.3</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IOPS floor control (IP connectivity functionality)</w:t>
      </w:r>
      <w:r>
        <w:rPr>
          <w:noProof/>
        </w:rPr>
        <w:tab/>
      </w:r>
      <w:r>
        <w:rPr>
          <w:noProof/>
        </w:rPr>
        <w:fldChar w:fldCharType="begin"/>
      </w:r>
      <w:r>
        <w:rPr>
          <w:noProof/>
        </w:rPr>
        <w:instrText xml:space="preserve"> PAGEREF _Toc217989143 \h </w:instrText>
      </w:r>
      <w:r>
        <w:rPr>
          <w:noProof/>
        </w:rPr>
      </w:r>
      <w:r>
        <w:rPr>
          <w:noProof/>
        </w:rPr>
        <w:fldChar w:fldCharType="separate"/>
      </w:r>
      <w:r>
        <w:rPr>
          <w:noProof/>
        </w:rPr>
        <w:t>47</w:t>
      </w:r>
      <w:r>
        <w:rPr>
          <w:noProof/>
        </w:rPr>
        <w:fldChar w:fldCharType="end"/>
      </w:r>
    </w:p>
    <w:p w14:paraId="7ADAA888" w14:textId="72C82F8E"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_Toc217989144 \h </w:instrText>
      </w:r>
      <w:r>
        <w:rPr>
          <w:noProof/>
        </w:rPr>
      </w:r>
      <w:r>
        <w:rPr>
          <w:noProof/>
        </w:rPr>
        <w:fldChar w:fldCharType="separate"/>
      </w:r>
      <w:r>
        <w:rPr>
          <w:noProof/>
        </w:rPr>
        <w:t>47</w:t>
      </w:r>
      <w:r>
        <w:rPr>
          <w:noProof/>
        </w:rPr>
        <w:fldChar w:fldCharType="end"/>
      </w:r>
    </w:p>
    <w:p w14:paraId="31807659" w14:textId="71991D28"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_Toc217989145 \h </w:instrText>
      </w:r>
      <w:r>
        <w:rPr>
          <w:noProof/>
        </w:rPr>
      </w:r>
      <w:r>
        <w:rPr>
          <w:noProof/>
        </w:rPr>
        <w:fldChar w:fldCharType="separate"/>
      </w:r>
      <w:r>
        <w:rPr>
          <w:noProof/>
        </w:rPr>
        <w:t>47</w:t>
      </w:r>
      <w:r>
        <w:rPr>
          <w:noProof/>
        </w:rPr>
        <w:fldChar w:fldCharType="end"/>
      </w:r>
    </w:p>
    <w:p w14:paraId="2849016F" w14:textId="337A4B62"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rPr>
        <w:t>10.5.3.2.1</w:t>
      </w:r>
      <w:r>
        <w:rPr>
          <w:rFonts w:asciiTheme="minorHAnsi" w:eastAsiaTheme="minorEastAsia" w:hAnsiTheme="minorHAnsi" w:cstheme="minorBidi"/>
          <w:noProof/>
          <w:kern w:val="2"/>
          <w:sz w:val="24"/>
          <w:szCs w:val="24"/>
          <w:lang w:eastAsia="en-GB"/>
          <w14:ligatures w14:val="standardContextual"/>
        </w:rPr>
        <w:tab/>
      </w:r>
      <w:r>
        <w:rPr>
          <w:noProof/>
          <w:lang w:eastAsia="zh-CN"/>
        </w:rPr>
        <w:t>IOPS floor request</w:t>
      </w:r>
      <w:r>
        <w:rPr>
          <w:noProof/>
        </w:rPr>
        <w:tab/>
      </w:r>
      <w:r>
        <w:rPr>
          <w:noProof/>
        </w:rPr>
        <w:fldChar w:fldCharType="begin"/>
      </w:r>
      <w:r>
        <w:rPr>
          <w:noProof/>
        </w:rPr>
        <w:instrText xml:space="preserve"> PAGEREF _Toc217989146 \h </w:instrText>
      </w:r>
      <w:r>
        <w:rPr>
          <w:noProof/>
        </w:rPr>
      </w:r>
      <w:r>
        <w:rPr>
          <w:noProof/>
        </w:rPr>
        <w:fldChar w:fldCharType="separate"/>
      </w:r>
      <w:r>
        <w:rPr>
          <w:noProof/>
        </w:rPr>
        <w:t>47</w:t>
      </w:r>
      <w:r>
        <w:rPr>
          <w:noProof/>
        </w:rPr>
        <w:fldChar w:fldCharType="end"/>
      </w:r>
    </w:p>
    <w:p w14:paraId="13C8D5A5" w14:textId="3BFFC5DD"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10.5.3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IOPS floor taken</w:t>
      </w:r>
      <w:r>
        <w:rPr>
          <w:noProof/>
        </w:rPr>
        <w:tab/>
      </w:r>
      <w:r>
        <w:rPr>
          <w:noProof/>
        </w:rPr>
        <w:fldChar w:fldCharType="begin"/>
      </w:r>
      <w:r>
        <w:rPr>
          <w:noProof/>
        </w:rPr>
        <w:instrText xml:space="preserve"> PAGEREF _Toc217989147 \h </w:instrText>
      </w:r>
      <w:r>
        <w:rPr>
          <w:noProof/>
        </w:rPr>
      </w:r>
      <w:r>
        <w:rPr>
          <w:noProof/>
        </w:rPr>
        <w:fldChar w:fldCharType="separate"/>
      </w:r>
      <w:r>
        <w:rPr>
          <w:noProof/>
        </w:rPr>
        <w:t>48</w:t>
      </w:r>
      <w:r>
        <w:rPr>
          <w:noProof/>
        </w:rPr>
        <w:fldChar w:fldCharType="end"/>
      </w:r>
    </w:p>
    <w:p w14:paraId="1AB8D803" w14:textId="0900513B"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10.5.3.3</w:t>
      </w:r>
      <w:r>
        <w:rPr>
          <w:rFonts w:asciiTheme="minorHAnsi" w:eastAsiaTheme="minorEastAsia" w:hAnsiTheme="minorHAnsi" w:cstheme="minorBidi"/>
          <w:noProof/>
          <w:kern w:val="2"/>
          <w:sz w:val="24"/>
          <w:szCs w:val="24"/>
          <w:lang w:eastAsia="en-GB"/>
          <w14:ligatures w14:val="standardContextual"/>
        </w:rPr>
        <w:tab/>
      </w:r>
      <w:r>
        <w:rPr>
          <w:noProof/>
        </w:rPr>
        <w:t>IOPS floor control during silence</w:t>
      </w:r>
      <w:r>
        <w:rPr>
          <w:noProof/>
        </w:rPr>
        <w:tab/>
      </w:r>
      <w:r>
        <w:rPr>
          <w:noProof/>
        </w:rPr>
        <w:fldChar w:fldCharType="begin"/>
      </w:r>
      <w:r>
        <w:rPr>
          <w:noProof/>
        </w:rPr>
        <w:instrText xml:space="preserve"> PAGEREF _Toc217989148 \h </w:instrText>
      </w:r>
      <w:r>
        <w:rPr>
          <w:noProof/>
        </w:rPr>
      </w:r>
      <w:r>
        <w:rPr>
          <w:noProof/>
        </w:rPr>
        <w:fldChar w:fldCharType="separate"/>
      </w:r>
      <w:r>
        <w:rPr>
          <w:noProof/>
        </w:rPr>
        <w:t>48</w:t>
      </w:r>
      <w:r>
        <w:rPr>
          <w:noProof/>
        </w:rPr>
        <w:fldChar w:fldCharType="end"/>
      </w:r>
    </w:p>
    <w:p w14:paraId="40439FFD" w14:textId="42060E17"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10.6</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MCData service</w:t>
      </w:r>
      <w:r>
        <w:rPr>
          <w:noProof/>
        </w:rPr>
        <w:tab/>
      </w:r>
      <w:r>
        <w:rPr>
          <w:noProof/>
        </w:rPr>
        <w:fldChar w:fldCharType="begin"/>
      </w:r>
      <w:r>
        <w:rPr>
          <w:noProof/>
        </w:rPr>
        <w:instrText xml:space="preserve"> PAGEREF _Toc217989149 \h </w:instrText>
      </w:r>
      <w:r>
        <w:rPr>
          <w:noProof/>
        </w:rPr>
      </w:r>
      <w:r>
        <w:rPr>
          <w:noProof/>
        </w:rPr>
        <w:fldChar w:fldCharType="separate"/>
      </w:r>
      <w:r>
        <w:rPr>
          <w:noProof/>
        </w:rPr>
        <w:t>50</w:t>
      </w:r>
      <w:r>
        <w:rPr>
          <w:noProof/>
        </w:rPr>
        <w:fldChar w:fldCharType="end"/>
      </w:r>
    </w:p>
    <w:p w14:paraId="7D5D8FE3" w14:textId="3DC0916F"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sidRPr="00111ABD">
        <w:rPr>
          <w:rFonts w:eastAsia="SimSun"/>
          <w:noProof/>
        </w:rPr>
        <w:t>10.6.1</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rPr>
        <w:t>IOPS short data service (IP connectivity functionality)</w:t>
      </w:r>
      <w:r>
        <w:rPr>
          <w:noProof/>
        </w:rPr>
        <w:tab/>
      </w:r>
      <w:r>
        <w:rPr>
          <w:noProof/>
        </w:rPr>
        <w:fldChar w:fldCharType="begin"/>
      </w:r>
      <w:r>
        <w:rPr>
          <w:noProof/>
        </w:rPr>
        <w:instrText xml:space="preserve"> PAGEREF _Toc217989150 \h </w:instrText>
      </w:r>
      <w:r>
        <w:rPr>
          <w:noProof/>
        </w:rPr>
      </w:r>
      <w:r>
        <w:rPr>
          <w:noProof/>
        </w:rPr>
        <w:fldChar w:fldCharType="separate"/>
      </w:r>
      <w:r>
        <w:rPr>
          <w:noProof/>
        </w:rPr>
        <w:t>50</w:t>
      </w:r>
      <w:r>
        <w:rPr>
          <w:noProof/>
        </w:rPr>
        <w:fldChar w:fldCharType="end"/>
      </w:r>
    </w:p>
    <w:p w14:paraId="0965F5A6" w14:textId="1B2FD1CC"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10.6.1.1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_Toc217989151 \h </w:instrText>
      </w:r>
      <w:r>
        <w:rPr>
          <w:noProof/>
        </w:rPr>
      </w:r>
      <w:r>
        <w:rPr>
          <w:noProof/>
        </w:rPr>
        <w:fldChar w:fldCharType="separate"/>
      </w:r>
      <w:r>
        <w:rPr>
          <w:noProof/>
        </w:rPr>
        <w:t>50</w:t>
      </w:r>
      <w:r>
        <w:rPr>
          <w:noProof/>
        </w:rPr>
        <w:fldChar w:fldCharType="end"/>
      </w:r>
    </w:p>
    <w:p w14:paraId="278D9049" w14:textId="76F4F25D"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10.6.1.2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_Toc217989152 \h </w:instrText>
      </w:r>
      <w:r>
        <w:rPr>
          <w:noProof/>
        </w:rPr>
      </w:r>
      <w:r>
        <w:rPr>
          <w:noProof/>
        </w:rPr>
        <w:fldChar w:fldCharType="separate"/>
      </w:r>
      <w:r>
        <w:rPr>
          <w:noProof/>
        </w:rPr>
        <w:t>50</w:t>
      </w:r>
      <w:r>
        <w:rPr>
          <w:noProof/>
        </w:rPr>
        <w:fldChar w:fldCharType="end"/>
      </w:r>
    </w:p>
    <w:p w14:paraId="7CE51616" w14:textId="14A958D1"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rPr>
        <w:t>10.6.1.2.1</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sidRPr="00111ABD">
        <w:rPr>
          <w:rFonts w:eastAsia="SimSun"/>
          <w:noProof/>
          <w:lang w:val="en-IN"/>
        </w:rPr>
        <w:t>MCData standalone data request</w:t>
      </w:r>
      <w:r>
        <w:rPr>
          <w:noProof/>
        </w:rPr>
        <w:tab/>
      </w:r>
      <w:r>
        <w:rPr>
          <w:noProof/>
        </w:rPr>
        <w:fldChar w:fldCharType="begin"/>
      </w:r>
      <w:r>
        <w:rPr>
          <w:noProof/>
        </w:rPr>
        <w:instrText xml:space="preserve"> PAGEREF _Toc217989153 \h </w:instrText>
      </w:r>
      <w:r>
        <w:rPr>
          <w:noProof/>
        </w:rPr>
      </w:r>
      <w:r>
        <w:rPr>
          <w:noProof/>
        </w:rPr>
        <w:fldChar w:fldCharType="separate"/>
      </w:r>
      <w:r>
        <w:rPr>
          <w:noProof/>
        </w:rPr>
        <w:t>50</w:t>
      </w:r>
      <w:r>
        <w:rPr>
          <w:noProof/>
        </w:rPr>
        <w:fldChar w:fldCharType="end"/>
      </w:r>
    </w:p>
    <w:p w14:paraId="7B8D3476" w14:textId="5A3FB9E9"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sidRPr="00111ABD">
        <w:rPr>
          <w:rFonts w:eastAsia="SimSun"/>
          <w:noProof/>
          <w:lang w:val="en-IN"/>
        </w:rPr>
        <w:t>10.6</w:t>
      </w:r>
      <w:r>
        <w:rPr>
          <w:noProof/>
        </w:rPr>
        <w:t>.1.2.2</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lang w:val="en-IN"/>
        </w:rPr>
        <w:t>IOPS MCData data disposition notification</w:t>
      </w:r>
      <w:r>
        <w:rPr>
          <w:noProof/>
        </w:rPr>
        <w:tab/>
      </w:r>
      <w:r>
        <w:rPr>
          <w:noProof/>
        </w:rPr>
        <w:fldChar w:fldCharType="begin"/>
      </w:r>
      <w:r>
        <w:rPr>
          <w:noProof/>
        </w:rPr>
        <w:instrText xml:space="preserve"> PAGEREF _Toc217989154 \h </w:instrText>
      </w:r>
      <w:r>
        <w:rPr>
          <w:noProof/>
        </w:rPr>
      </w:r>
      <w:r>
        <w:rPr>
          <w:noProof/>
        </w:rPr>
        <w:fldChar w:fldCharType="separate"/>
      </w:r>
      <w:r>
        <w:rPr>
          <w:noProof/>
        </w:rPr>
        <w:t>51</w:t>
      </w:r>
      <w:r>
        <w:rPr>
          <w:noProof/>
        </w:rPr>
        <w:fldChar w:fldCharType="end"/>
      </w:r>
    </w:p>
    <w:p w14:paraId="7322976A" w14:textId="157B94DC"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sidRPr="00111ABD">
        <w:rPr>
          <w:rFonts w:eastAsia="SimSun"/>
          <w:noProof/>
          <w:lang w:val="en-IN"/>
        </w:rPr>
        <w:t>10.6.1.2.3</w:t>
      </w:r>
      <w:r>
        <w:rPr>
          <w:rFonts w:asciiTheme="minorHAnsi" w:eastAsiaTheme="minorEastAsia" w:hAnsiTheme="minorHAnsi" w:cstheme="minorBidi"/>
          <w:noProof/>
          <w:kern w:val="2"/>
          <w:sz w:val="24"/>
          <w:szCs w:val="24"/>
          <w:lang w:eastAsia="en-GB"/>
          <w14:ligatures w14:val="standardContextual"/>
        </w:rPr>
        <w:tab/>
      </w:r>
      <w:r w:rsidRPr="00111ABD">
        <w:rPr>
          <w:rFonts w:eastAsia="SimSun"/>
          <w:noProof/>
          <w:lang w:val="en-IN"/>
        </w:rPr>
        <w:t>IOPS MCData group standalone data request</w:t>
      </w:r>
      <w:r>
        <w:rPr>
          <w:noProof/>
        </w:rPr>
        <w:tab/>
      </w:r>
      <w:r>
        <w:rPr>
          <w:noProof/>
        </w:rPr>
        <w:fldChar w:fldCharType="begin"/>
      </w:r>
      <w:r>
        <w:rPr>
          <w:noProof/>
        </w:rPr>
        <w:instrText xml:space="preserve"> PAGEREF _Toc217989155 \h </w:instrText>
      </w:r>
      <w:r>
        <w:rPr>
          <w:noProof/>
        </w:rPr>
      </w:r>
      <w:r>
        <w:rPr>
          <w:noProof/>
        </w:rPr>
        <w:fldChar w:fldCharType="separate"/>
      </w:r>
      <w:r>
        <w:rPr>
          <w:noProof/>
        </w:rPr>
        <w:t>51</w:t>
      </w:r>
      <w:r>
        <w:rPr>
          <w:noProof/>
        </w:rPr>
        <w:fldChar w:fldCharType="end"/>
      </w:r>
    </w:p>
    <w:p w14:paraId="1117A3CA" w14:textId="77B12C41"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10.6.1.3</w:t>
      </w:r>
      <w:r>
        <w:rPr>
          <w:rFonts w:asciiTheme="minorHAnsi" w:eastAsiaTheme="minorEastAsia" w:hAnsiTheme="minorHAnsi" w:cstheme="minorBidi"/>
          <w:noProof/>
          <w:kern w:val="2"/>
          <w:sz w:val="24"/>
          <w:szCs w:val="24"/>
          <w:lang w:eastAsia="en-GB"/>
          <w14:ligatures w14:val="standardContextual"/>
        </w:rPr>
        <w:tab/>
      </w:r>
      <w:r>
        <w:rPr>
          <w:noProof/>
        </w:rPr>
        <w:t>IOPS one-to-one standalone SDS using signalling control plane</w:t>
      </w:r>
      <w:r>
        <w:rPr>
          <w:noProof/>
        </w:rPr>
        <w:tab/>
      </w:r>
      <w:r>
        <w:rPr>
          <w:noProof/>
        </w:rPr>
        <w:fldChar w:fldCharType="begin"/>
      </w:r>
      <w:r>
        <w:rPr>
          <w:noProof/>
        </w:rPr>
        <w:instrText xml:space="preserve"> PAGEREF _Toc217989156 \h </w:instrText>
      </w:r>
      <w:r>
        <w:rPr>
          <w:noProof/>
        </w:rPr>
      </w:r>
      <w:r>
        <w:rPr>
          <w:noProof/>
        </w:rPr>
        <w:fldChar w:fldCharType="separate"/>
      </w:r>
      <w:r>
        <w:rPr>
          <w:noProof/>
        </w:rPr>
        <w:t>51</w:t>
      </w:r>
      <w:r>
        <w:rPr>
          <w:noProof/>
        </w:rPr>
        <w:fldChar w:fldCharType="end"/>
      </w:r>
    </w:p>
    <w:p w14:paraId="52F32D9C" w14:textId="39D271FF"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rPr>
        <w:t>10.6.1.3.1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_Toc217989157 \h </w:instrText>
      </w:r>
      <w:r>
        <w:rPr>
          <w:noProof/>
        </w:rPr>
      </w:r>
      <w:r>
        <w:rPr>
          <w:noProof/>
        </w:rPr>
        <w:fldChar w:fldCharType="separate"/>
      </w:r>
      <w:r>
        <w:rPr>
          <w:noProof/>
        </w:rPr>
        <w:t>51</w:t>
      </w:r>
      <w:r>
        <w:rPr>
          <w:noProof/>
        </w:rPr>
        <w:fldChar w:fldCharType="end"/>
      </w:r>
    </w:p>
    <w:p w14:paraId="5629A079" w14:textId="56F50722"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rPr>
        <w:t>10.6.1.3.2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_Toc217989158 \h </w:instrText>
      </w:r>
      <w:r>
        <w:rPr>
          <w:noProof/>
        </w:rPr>
      </w:r>
      <w:r>
        <w:rPr>
          <w:noProof/>
        </w:rPr>
        <w:fldChar w:fldCharType="separate"/>
      </w:r>
      <w:r>
        <w:rPr>
          <w:noProof/>
        </w:rPr>
        <w:t>52</w:t>
      </w:r>
      <w:r>
        <w:rPr>
          <w:noProof/>
        </w:rPr>
        <w:fldChar w:fldCharType="end"/>
      </w:r>
    </w:p>
    <w:p w14:paraId="15FE23E4" w14:textId="1E2D39A8"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10.6.1.4</w:t>
      </w:r>
      <w:r>
        <w:rPr>
          <w:rFonts w:asciiTheme="minorHAnsi" w:eastAsiaTheme="minorEastAsia" w:hAnsiTheme="minorHAnsi" w:cstheme="minorBidi"/>
          <w:noProof/>
          <w:kern w:val="2"/>
          <w:sz w:val="24"/>
          <w:szCs w:val="24"/>
          <w:lang w:eastAsia="en-GB"/>
          <w14:ligatures w14:val="standardContextual"/>
        </w:rPr>
        <w:tab/>
      </w:r>
      <w:r>
        <w:rPr>
          <w:noProof/>
        </w:rPr>
        <w:t>IOPS group standalone SDS using signalling control plane</w:t>
      </w:r>
      <w:r>
        <w:rPr>
          <w:noProof/>
        </w:rPr>
        <w:tab/>
      </w:r>
      <w:r>
        <w:rPr>
          <w:noProof/>
        </w:rPr>
        <w:fldChar w:fldCharType="begin"/>
      </w:r>
      <w:r>
        <w:rPr>
          <w:noProof/>
        </w:rPr>
        <w:instrText xml:space="preserve"> PAGEREF _Toc217989159 \h </w:instrText>
      </w:r>
      <w:r>
        <w:rPr>
          <w:noProof/>
        </w:rPr>
      </w:r>
      <w:r>
        <w:rPr>
          <w:noProof/>
        </w:rPr>
        <w:fldChar w:fldCharType="separate"/>
      </w:r>
      <w:r>
        <w:rPr>
          <w:noProof/>
        </w:rPr>
        <w:t>53</w:t>
      </w:r>
      <w:r>
        <w:rPr>
          <w:noProof/>
        </w:rPr>
        <w:fldChar w:fldCharType="end"/>
      </w:r>
    </w:p>
    <w:p w14:paraId="51B3A4D0" w14:textId="5912BAAD"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rPr>
        <w:t>10.6.1.4.1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_Toc217989160 \h </w:instrText>
      </w:r>
      <w:r>
        <w:rPr>
          <w:noProof/>
        </w:rPr>
      </w:r>
      <w:r>
        <w:rPr>
          <w:noProof/>
        </w:rPr>
        <w:fldChar w:fldCharType="separate"/>
      </w:r>
      <w:r>
        <w:rPr>
          <w:noProof/>
        </w:rPr>
        <w:t>53</w:t>
      </w:r>
      <w:r>
        <w:rPr>
          <w:noProof/>
        </w:rPr>
        <w:fldChar w:fldCharType="end"/>
      </w:r>
    </w:p>
    <w:p w14:paraId="73C6A83C" w14:textId="09AC1104" w:rsidR="001A654A" w:rsidRDefault="001A654A">
      <w:pPr>
        <w:pStyle w:val="TOC5"/>
        <w:rPr>
          <w:rFonts w:asciiTheme="minorHAnsi" w:eastAsiaTheme="minorEastAsia" w:hAnsiTheme="minorHAnsi" w:cstheme="minorBidi"/>
          <w:noProof/>
          <w:kern w:val="2"/>
          <w:sz w:val="24"/>
          <w:szCs w:val="24"/>
          <w:lang w:eastAsia="en-GB"/>
          <w14:ligatures w14:val="standardContextual"/>
        </w:rPr>
      </w:pPr>
      <w:r>
        <w:rPr>
          <w:noProof/>
        </w:rPr>
        <w:t>10.6.1.4.2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_Toc217989161 \h </w:instrText>
      </w:r>
      <w:r>
        <w:rPr>
          <w:noProof/>
        </w:rPr>
      </w:r>
      <w:r>
        <w:rPr>
          <w:noProof/>
        </w:rPr>
        <w:fldChar w:fldCharType="separate"/>
      </w:r>
      <w:r>
        <w:rPr>
          <w:noProof/>
        </w:rPr>
        <w:t>54</w:t>
      </w:r>
      <w:r>
        <w:rPr>
          <w:noProof/>
        </w:rPr>
        <w:fldChar w:fldCharType="end"/>
      </w:r>
    </w:p>
    <w:p w14:paraId="2730FC7C" w14:textId="2CC24363" w:rsidR="001A654A" w:rsidRDefault="001A654A">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MC IOPS notification</w:t>
      </w:r>
      <w:r>
        <w:rPr>
          <w:noProof/>
        </w:rPr>
        <w:tab/>
      </w:r>
      <w:r>
        <w:rPr>
          <w:noProof/>
        </w:rPr>
        <w:fldChar w:fldCharType="begin"/>
      </w:r>
      <w:r>
        <w:rPr>
          <w:noProof/>
        </w:rPr>
        <w:instrText xml:space="preserve"> PAGEREF _Toc217989162 \h </w:instrText>
      </w:r>
      <w:r>
        <w:rPr>
          <w:noProof/>
        </w:rPr>
      </w:r>
      <w:r>
        <w:rPr>
          <w:noProof/>
        </w:rPr>
        <w:fldChar w:fldCharType="separate"/>
      </w:r>
      <w:r>
        <w:rPr>
          <w:noProof/>
        </w:rPr>
        <w:t>56</w:t>
      </w:r>
      <w:r>
        <w:rPr>
          <w:noProof/>
        </w:rPr>
        <w:fldChar w:fldCharType="end"/>
      </w:r>
    </w:p>
    <w:p w14:paraId="1D52F019" w14:textId="551F6CC1"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_Toc217989163 \h </w:instrText>
      </w:r>
      <w:r>
        <w:rPr>
          <w:noProof/>
        </w:rPr>
      </w:r>
      <w:r>
        <w:rPr>
          <w:noProof/>
        </w:rPr>
        <w:fldChar w:fldCharType="separate"/>
      </w:r>
      <w:r>
        <w:rPr>
          <w:noProof/>
        </w:rPr>
        <w:t>56</w:t>
      </w:r>
      <w:r>
        <w:rPr>
          <w:noProof/>
        </w:rPr>
        <w:fldChar w:fldCharType="end"/>
      </w:r>
    </w:p>
    <w:p w14:paraId="11D1BAC3" w14:textId="42F33F33"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_Toc217989164 \h </w:instrText>
      </w:r>
      <w:r>
        <w:rPr>
          <w:noProof/>
        </w:rPr>
      </w:r>
      <w:r>
        <w:rPr>
          <w:noProof/>
        </w:rPr>
        <w:fldChar w:fldCharType="separate"/>
      </w:r>
      <w:r>
        <w:rPr>
          <w:noProof/>
        </w:rPr>
        <w:t>56</w:t>
      </w:r>
      <w:r>
        <w:rPr>
          <w:noProof/>
        </w:rPr>
        <w:fldChar w:fldCharType="end"/>
      </w:r>
    </w:p>
    <w:p w14:paraId="35F68FDA" w14:textId="11E80D4C" w:rsidR="001A654A" w:rsidRDefault="001A654A">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MC IOPS notification</w:t>
      </w:r>
      <w:r>
        <w:rPr>
          <w:noProof/>
        </w:rPr>
        <w:tab/>
      </w:r>
      <w:r>
        <w:rPr>
          <w:noProof/>
        </w:rPr>
        <w:fldChar w:fldCharType="begin"/>
      </w:r>
      <w:r>
        <w:rPr>
          <w:noProof/>
        </w:rPr>
        <w:instrText xml:space="preserve"> PAGEREF _Toc217989165 \h </w:instrText>
      </w:r>
      <w:r>
        <w:rPr>
          <w:noProof/>
        </w:rPr>
      </w:r>
      <w:r>
        <w:rPr>
          <w:noProof/>
        </w:rPr>
        <w:fldChar w:fldCharType="separate"/>
      </w:r>
      <w:r>
        <w:rPr>
          <w:noProof/>
        </w:rPr>
        <w:t>56</w:t>
      </w:r>
      <w:r>
        <w:rPr>
          <w:noProof/>
        </w:rPr>
        <w:fldChar w:fldCharType="end"/>
      </w:r>
    </w:p>
    <w:p w14:paraId="4EF95CD6" w14:textId="0FAEAD3D" w:rsidR="001A654A" w:rsidRDefault="001A654A">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MC IOPS notification procedure</w:t>
      </w:r>
      <w:r>
        <w:rPr>
          <w:noProof/>
        </w:rPr>
        <w:tab/>
      </w:r>
      <w:r>
        <w:rPr>
          <w:noProof/>
        </w:rPr>
        <w:fldChar w:fldCharType="begin"/>
      </w:r>
      <w:r>
        <w:rPr>
          <w:noProof/>
        </w:rPr>
        <w:instrText xml:space="preserve"> PAGEREF _Toc217989166 \h </w:instrText>
      </w:r>
      <w:r>
        <w:rPr>
          <w:noProof/>
        </w:rPr>
      </w:r>
      <w:r>
        <w:rPr>
          <w:noProof/>
        </w:rPr>
        <w:fldChar w:fldCharType="separate"/>
      </w:r>
      <w:r>
        <w:rPr>
          <w:noProof/>
        </w:rPr>
        <w:t>57</w:t>
      </w:r>
      <w:r>
        <w:rPr>
          <w:noProof/>
        </w:rPr>
        <w:fldChar w:fldCharType="end"/>
      </w:r>
    </w:p>
    <w:p w14:paraId="4F6B51E3" w14:textId="16076C37" w:rsidR="001A654A" w:rsidRDefault="001A654A">
      <w:pPr>
        <w:pStyle w:val="TOC8"/>
        <w:rPr>
          <w:rFonts w:asciiTheme="minorHAnsi" w:eastAsiaTheme="minorEastAsia" w:hAnsiTheme="minorHAnsi" w:cstheme="minorBidi"/>
          <w:b w:val="0"/>
          <w:noProof/>
          <w:kern w:val="2"/>
          <w:sz w:val="24"/>
          <w:szCs w:val="24"/>
          <w:lang w:eastAsia="en-GB"/>
          <w14:ligatures w14:val="standardContextual"/>
        </w:rPr>
      </w:pPr>
      <w:r w:rsidRPr="00111ABD">
        <w:rPr>
          <w:rFonts w:eastAsia="SimSun"/>
          <w:noProof/>
        </w:rPr>
        <w:lastRenderedPageBreak/>
        <w:t>Annex A (normative): Configuration data for the support of MC services in the IOPS mode of operation</w:t>
      </w:r>
      <w:r>
        <w:rPr>
          <w:noProof/>
        </w:rPr>
        <w:tab/>
      </w:r>
      <w:r>
        <w:rPr>
          <w:noProof/>
        </w:rPr>
        <w:fldChar w:fldCharType="begin"/>
      </w:r>
      <w:r>
        <w:rPr>
          <w:noProof/>
        </w:rPr>
        <w:instrText xml:space="preserve"> PAGEREF _Toc217989167 \h </w:instrText>
      </w:r>
      <w:r>
        <w:rPr>
          <w:noProof/>
        </w:rPr>
      </w:r>
      <w:r>
        <w:rPr>
          <w:noProof/>
        </w:rPr>
        <w:fldChar w:fldCharType="separate"/>
      </w:r>
      <w:r>
        <w:rPr>
          <w:noProof/>
        </w:rPr>
        <w:t>60</w:t>
      </w:r>
      <w:r>
        <w:rPr>
          <w:noProof/>
        </w:rPr>
        <w:fldChar w:fldCharType="end"/>
      </w:r>
    </w:p>
    <w:p w14:paraId="63314AA1" w14:textId="76926367"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_Toc217989168 \h </w:instrText>
      </w:r>
      <w:r>
        <w:rPr>
          <w:noProof/>
        </w:rPr>
      </w:r>
      <w:r>
        <w:rPr>
          <w:noProof/>
        </w:rPr>
        <w:fldChar w:fldCharType="separate"/>
      </w:r>
      <w:r>
        <w:rPr>
          <w:noProof/>
        </w:rPr>
        <w:t>60</w:t>
      </w:r>
      <w:r>
        <w:rPr>
          <w:noProof/>
        </w:rPr>
        <w:fldChar w:fldCharType="end"/>
      </w:r>
    </w:p>
    <w:p w14:paraId="7508E22B" w14:textId="2DB5E4E6"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_Toc217989169 \h </w:instrText>
      </w:r>
      <w:r>
        <w:rPr>
          <w:noProof/>
        </w:rPr>
      </w:r>
      <w:r>
        <w:rPr>
          <w:noProof/>
        </w:rPr>
        <w:fldChar w:fldCharType="separate"/>
      </w:r>
      <w:r>
        <w:rPr>
          <w:noProof/>
        </w:rPr>
        <w:t>61</w:t>
      </w:r>
      <w:r>
        <w:rPr>
          <w:noProof/>
        </w:rPr>
        <w:fldChar w:fldCharType="end"/>
      </w:r>
    </w:p>
    <w:p w14:paraId="70D98A19" w14:textId="44DC28B5"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_Toc217989170 \h </w:instrText>
      </w:r>
      <w:r>
        <w:rPr>
          <w:noProof/>
        </w:rPr>
      </w:r>
      <w:r>
        <w:rPr>
          <w:noProof/>
        </w:rPr>
        <w:fldChar w:fldCharType="separate"/>
      </w:r>
      <w:r>
        <w:rPr>
          <w:noProof/>
        </w:rPr>
        <w:t>61</w:t>
      </w:r>
      <w:r>
        <w:rPr>
          <w:noProof/>
        </w:rPr>
        <w:fldChar w:fldCharType="end"/>
      </w:r>
    </w:p>
    <w:p w14:paraId="6493D24C" w14:textId="1792D0D5"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_Toc217989171 \h </w:instrText>
      </w:r>
      <w:r>
        <w:rPr>
          <w:noProof/>
        </w:rPr>
      </w:r>
      <w:r>
        <w:rPr>
          <w:noProof/>
        </w:rPr>
        <w:fldChar w:fldCharType="separate"/>
      </w:r>
      <w:r>
        <w:rPr>
          <w:noProof/>
        </w:rPr>
        <w:t>62</w:t>
      </w:r>
      <w:r>
        <w:rPr>
          <w:noProof/>
        </w:rPr>
        <w:fldChar w:fldCharType="end"/>
      </w:r>
    </w:p>
    <w:p w14:paraId="15F79922" w14:textId="59EC62FC"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_Toc217989172 \h </w:instrText>
      </w:r>
      <w:r>
        <w:rPr>
          <w:noProof/>
        </w:rPr>
      </w:r>
      <w:r>
        <w:rPr>
          <w:noProof/>
        </w:rPr>
        <w:fldChar w:fldCharType="separate"/>
      </w:r>
      <w:r>
        <w:rPr>
          <w:noProof/>
        </w:rPr>
        <w:t>63</w:t>
      </w:r>
      <w:r>
        <w:rPr>
          <w:noProof/>
        </w:rPr>
        <w:fldChar w:fldCharType="end"/>
      </w:r>
    </w:p>
    <w:p w14:paraId="56BA79ED" w14:textId="0AF06C39"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w:t>
      </w:r>
      <w:r>
        <w:rPr>
          <w:noProof/>
          <w:lang w:eastAsia="zh-CN"/>
        </w:rPr>
        <w:t xml:space="preserve"> service</w:t>
      </w:r>
      <w:r>
        <w:rPr>
          <w:noProof/>
        </w:rPr>
        <w:t xml:space="preserve"> UE configuration data</w:t>
      </w:r>
      <w:r>
        <w:rPr>
          <w:noProof/>
        </w:rPr>
        <w:tab/>
      </w:r>
      <w:r>
        <w:rPr>
          <w:noProof/>
        </w:rPr>
        <w:fldChar w:fldCharType="begin"/>
      </w:r>
      <w:r>
        <w:rPr>
          <w:noProof/>
        </w:rPr>
        <w:instrText xml:space="preserve"> PAGEREF _Toc217989173 \h </w:instrText>
      </w:r>
      <w:r>
        <w:rPr>
          <w:noProof/>
        </w:rPr>
      </w:r>
      <w:r>
        <w:rPr>
          <w:noProof/>
        </w:rPr>
        <w:fldChar w:fldCharType="separate"/>
      </w:r>
      <w:r>
        <w:rPr>
          <w:noProof/>
        </w:rPr>
        <w:t>64</w:t>
      </w:r>
      <w:r>
        <w:rPr>
          <w:noProof/>
        </w:rPr>
        <w:fldChar w:fldCharType="end"/>
      </w:r>
    </w:p>
    <w:p w14:paraId="4AE46B5D" w14:textId="72BEC3C4" w:rsidR="001A654A" w:rsidRDefault="001A654A">
      <w:pPr>
        <w:pStyle w:val="TOC1"/>
        <w:rPr>
          <w:rFonts w:asciiTheme="minorHAnsi" w:eastAsiaTheme="minorEastAsia" w:hAnsiTheme="minorHAnsi" w:cstheme="minorBidi"/>
          <w:noProof/>
          <w:kern w:val="2"/>
          <w:sz w:val="24"/>
          <w:szCs w:val="24"/>
          <w:lang w:eastAsia="en-GB"/>
          <w14:ligatures w14:val="standardContextual"/>
        </w:rPr>
      </w:pPr>
      <w:r w:rsidRPr="00111ABD">
        <w:rPr>
          <w:rFonts w:eastAsia="GulimChe"/>
          <w:noProof/>
        </w:rPr>
        <w:t>A.7</w:t>
      </w:r>
      <w:r>
        <w:rPr>
          <w:rFonts w:asciiTheme="minorHAnsi" w:eastAsiaTheme="minorEastAsia" w:hAnsiTheme="minorHAnsi" w:cstheme="minorBidi"/>
          <w:noProof/>
          <w:kern w:val="2"/>
          <w:sz w:val="24"/>
          <w:szCs w:val="24"/>
          <w:lang w:eastAsia="en-GB"/>
          <w14:ligatures w14:val="standardContextual"/>
        </w:rPr>
        <w:tab/>
      </w:r>
      <w:r w:rsidRPr="00111ABD">
        <w:rPr>
          <w:rFonts w:eastAsia="GulimChe"/>
          <w:noProof/>
        </w:rPr>
        <w:t>Location user profile configuration data</w:t>
      </w:r>
      <w:r>
        <w:rPr>
          <w:noProof/>
        </w:rPr>
        <w:tab/>
      </w:r>
      <w:r>
        <w:rPr>
          <w:noProof/>
        </w:rPr>
        <w:fldChar w:fldCharType="begin"/>
      </w:r>
      <w:r>
        <w:rPr>
          <w:noProof/>
        </w:rPr>
        <w:instrText xml:space="preserve"> PAGEREF _Toc217989174 \h </w:instrText>
      </w:r>
      <w:r>
        <w:rPr>
          <w:noProof/>
        </w:rPr>
      </w:r>
      <w:r>
        <w:rPr>
          <w:noProof/>
        </w:rPr>
        <w:fldChar w:fldCharType="separate"/>
      </w:r>
      <w:r>
        <w:rPr>
          <w:noProof/>
        </w:rPr>
        <w:t>66</w:t>
      </w:r>
      <w:r>
        <w:rPr>
          <w:noProof/>
        </w:rPr>
        <w:fldChar w:fldCharType="end"/>
      </w:r>
    </w:p>
    <w:p w14:paraId="37F7A8B3" w14:textId="752B687A" w:rsidR="001A654A" w:rsidRDefault="001A654A">
      <w:pPr>
        <w:pStyle w:val="TOC8"/>
        <w:rPr>
          <w:rFonts w:asciiTheme="minorHAnsi" w:eastAsiaTheme="minorEastAsia" w:hAnsiTheme="minorHAnsi" w:cstheme="minorBidi"/>
          <w:b w:val="0"/>
          <w:noProof/>
          <w:kern w:val="2"/>
          <w:sz w:val="24"/>
          <w:szCs w:val="24"/>
          <w:lang w:eastAsia="en-GB"/>
          <w14:ligatures w14:val="standardContextual"/>
        </w:rPr>
      </w:pPr>
      <w:r w:rsidRPr="00111ABD">
        <w:rPr>
          <w:rFonts w:eastAsia="SimSun"/>
          <w:noProof/>
        </w:rPr>
        <w:t>Annex B (informative): Change history</w:t>
      </w:r>
      <w:r>
        <w:rPr>
          <w:noProof/>
        </w:rPr>
        <w:tab/>
      </w:r>
      <w:r>
        <w:rPr>
          <w:noProof/>
        </w:rPr>
        <w:fldChar w:fldCharType="begin"/>
      </w:r>
      <w:r>
        <w:rPr>
          <w:noProof/>
        </w:rPr>
        <w:instrText xml:space="preserve"> PAGEREF _Toc217989175 \h </w:instrText>
      </w:r>
      <w:r>
        <w:rPr>
          <w:noProof/>
        </w:rPr>
      </w:r>
      <w:r>
        <w:rPr>
          <w:noProof/>
        </w:rPr>
        <w:fldChar w:fldCharType="separate"/>
      </w:r>
      <w:r>
        <w:rPr>
          <w:noProof/>
        </w:rPr>
        <w:t>66</w:t>
      </w:r>
      <w:r>
        <w:rPr>
          <w:noProof/>
        </w:rPr>
        <w:fldChar w:fldCharType="end"/>
      </w:r>
    </w:p>
    <w:p w14:paraId="0BF7F4C7" w14:textId="330FB3AB" w:rsidR="009A16B6" w:rsidRPr="00656BA2" w:rsidRDefault="009A16B6" w:rsidP="009A16B6">
      <w:r w:rsidRPr="00656BA2">
        <w:rPr>
          <w:noProof/>
          <w:sz w:val="22"/>
        </w:rPr>
        <w:fldChar w:fldCharType="end"/>
      </w:r>
    </w:p>
    <w:p w14:paraId="42763169" w14:textId="77777777" w:rsidR="009A16B6" w:rsidRPr="00656BA2" w:rsidRDefault="009A16B6" w:rsidP="009A16B6">
      <w:pPr>
        <w:pStyle w:val="Heading1"/>
      </w:pPr>
      <w:r w:rsidRPr="00656BA2">
        <w:br w:type="page"/>
      </w:r>
      <w:bookmarkStart w:id="17" w:name="_Toc217989016"/>
      <w:r w:rsidRPr="00656BA2">
        <w:lastRenderedPageBreak/>
        <w:t>Foreword</w:t>
      </w:r>
      <w:bookmarkEnd w:id="17"/>
    </w:p>
    <w:p w14:paraId="4B526F0C" w14:textId="77777777" w:rsidR="009A16B6" w:rsidRPr="00656BA2" w:rsidRDefault="009A16B6" w:rsidP="009A16B6">
      <w:r w:rsidRPr="00656BA2">
        <w:t>This Technical Specification has been produced by the 3rd Generation Partnership Project (3GPP).</w:t>
      </w:r>
    </w:p>
    <w:p w14:paraId="347AFA66" w14:textId="77777777" w:rsidR="009A16B6" w:rsidRPr="00656BA2" w:rsidRDefault="009A16B6" w:rsidP="009A16B6">
      <w:r w:rsidRPr="00656BA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E4E921" w14:textId="77777777" w:rsidR="009A16B6" w:rsidRPr="00656BA2" w:rsidRDefault="009A16B6" w:rsidP="009A16B6">
      <w:pPr>
        <w:pStyle w:val="B1"/>
      </w:pPr>
      <w:r w:rsidRPr="00656BA2">
        <w:t>Version x.y.z</w:t>
      </w:r>
    </w:p>
    <w:p w14:paraId="24D07B2B" w14:textId="77777777" w:rsidR="009A16B6" w:rsidRPr="00656BA2" w:rsidRDefault="009A16B6" w:rsidP="009A16B6">
      <w:pPr>
        <w:pStyle w:val="B1"/>
      </w:pPr>
      <w:r w:rsidRPr="00656BA2">
        <w:t>where:</w:t>
      </w:r>
    </w:p>
    <w:p w14:paraId="6D11F4EA" w14:textId="77777777" w:rsidR="009A16B6" w:rsidRPr="00656BA2" w:rsidRDefault="009A16B6" w:rsidP="009A16B6">
      <w:pPr>
        <w:pStyle w:val="B2"/>
      </w:pPr>
      <w:r w:rsidRPr="00656BA2">
        <w:t>x</w:t>
      </w:r>
      <w:r w:rsidRPr="00656BA2">
        <w:tab/>
        <w:t>the first digit:</w:t>
      </w:r>
    </w:p>
    <w:p w14:paraId="64ED9C1B" w14:textId="77777777" w:rsidR="009A16B6" w:rsidRPr="00656BA2" w:rsidRDefault="009A16B6" w:rsidP="009A16B6">
      <w:pPr>
        <w:pStyle w:val="B3"/>
      </w:pPr>
      <w:r w:rsidRPr="00656BA2">
        <w:t>1</w:t>
      </w:r>
      <w:r w:rsidRPr="00656BA2">
        <w:tab/>
        <w:t>presented to TSG for information;</w:t>
      </w:r>
    </w:p>
    <w:p w14:paraId="0A8AB59E" w14:textId="77777777" w:rsidR="009A16B6" w:rsidRPr="00656BA2" w:rsidRDefault="009A16B6" w:rsidP="009A16B6">
      <w:pPr>
        <w:pStyle w:val="B3"/>
      </w:pPr>
      <w:r w:rsidRPr="00656BA2">
        <w:t>2</w:t>
      </w:r>
      <w:r w:rsidRPr="00656BA2">
        <w:tab/>
        <w:t>presented to TSG for approval;</w:t>
      </w:r>
    </w:p>
    <w:p w14:paraId="066620E7" w14:textId="77777777" w:rsidR="009A16B6" w:rsidRPr="00656BA2" w:rsidRDefault="009A16B6" w:rsidP="009A16B6">
      <w:pPr>
        <w:pStyle w:val="B3"/>
      </w:pPr>
      <w:r w:rsidRPr="00656BA2">
        <w:t>3</w:t>
      </w:r>
      <w:r w:rsidRPr="00656BA2">
        <w:tab/>
        <w:t>or greater indicates TSG approved document under change control.</w:t>
      </w:r>
    </w:p>
    <w:p w14:paraId="170901BB" w14:textId="77777777" w:rsidR="009A16B6" w:rsidRPr="00656BA2" w:rsidRDefault="009A16B6" w:rsidP="009A16B6">
      <w:pPr>
        <w:pStyle w:val="B2"/>
      </w:pPr>
      <w:r w:rsidRPr="00656BA2">
        <w:t>y</w:t>
      </w:r>
      <w:r w:rsidRPr="00656BA2">
        <w:tab/>
        <w:t>the second digit is incremented for all changes of substance, i.e. technical enhancements, corrections, updates, etc.</w:t>
      </w:r>
    </w:p>
    <w:p w14:paraId="4F94252B" w14:textId="77777777" w:rsidR="009A16B6" w:rsidRPr="00656BA2" w:rsidRDefault="009A16B6" w:rsidP="009A16B6">
      <w:pPr>
        <w:pStyle w:val="B2"/>
      </w:pPr>
      <w:r w:rsidRPr="00656BA2">
        <w:t>z</w:t>
      </w:r>
      <w:r w:rsidRPr="00656BA2">
        <w:tab/>
        <w:t>the third digit is incremented when editorial only changes have been incorporated in the document.</w:t>
      </w:r>
    </w:p>
    <w:p w14:paraId="0162D258" w14:textId="77777777" w:rsidR="009A16B6" w:rsidRPr="00656BA2" w:rsidRDefault="009A16B6" w:rsidP="009A16B6">
      <w:pPr>
        <w:pStyle w:val="Heading1"/>
      </w:pPr>
      <w:r w:rsidRPr="00656BA2">
        <w:br w:type="page"/>
      </w:r>
      <w:bookmarkStart w:id="18" w:name="_Toc217989017"/>
      <w:r w:rsidRPr="00656BA2">
        <w:lastRenderedPageBreak/>
        <w:t>1</w:t>
      </w:r>
      <w:r w:rsidRPr="00656BA2">
        <w:tab/>
        <w:t>Scope</w:t>
      </w:r>
      <w:bookmarkEnd w:id="18"/>
    </w:p>
    <w:p w14:paraId="472C26C7" w14:textId="5F056E88" w:rsidR="009A16B6" w:rsidRDefault="009A16B6" w:rsidP="009A16B6">
      <w:r>
        <w:t xml:space="preserve">This document specifies the </w:t>
      </w:r>
      <w:r>
        <w:rPr>
          <w:rFonts w:hint="eastAsia"/>
          <w:lang w:eastAsia="zh-CN"/>
        </w:rPr>
        <w:t xml:space="preserve">functional </w:t>
      </w:r>
      <w:r>
        <w:t xml:space="preserve">architecture, procedures and information flows needed to support </w:t>
      </w:r>
      <w:r>
        <w:rPr>
          <w:rFonts w:hint="eastAsia"/>
          <w:lang w:eastAsia="zh-CN"/>
        </w:rPr>
        <w:t>mission critical services</w:t>
      </w:r>
      <w:r w:rsidRPr="009907AE">
        <w:t xml:space="preserve"> </w:t>
      </w:r>
      <w:r>
        <w:t>in the IOPS mode of operation</w:t>
      </w:r>
      <w:r>
        <w:rPr>
          <w:rFonts w:hint="eastAsia"/>
          <w:lang w:eastAsia="zh-CN"/>
        </w:rPr>
        <w:t>.</w:t>
      </w:r>
      <w:r w:rsidRPr="00FB35C1">
        <w:t xml:space="preserve"> </w:t>
      </w:r>
      <w:r w:rsidR="007D24C5" w:rsidRPr="007D24C5">
        <w:t xml:space="preserve">IOPS mode of operation allows an isolated 3GPP network to maintain a level of MC services in case the backhaul connection is lost. For example, for EPS </w:t>
      </w:r>
      <w:r w:rsidR="007D24C5">
        <w:t>t</w:t>
      </w:r>
      <w:r>
        <w:t xml:space="preserve">he IOPS mode of operation is defined in </w:t>
      </w:r>
      <w:r w:rsidRPr="007F3A14">
        <w:t>3GPP</w:t>
      </w:r>
      <w:r>
        <w:rPr>
          <w:lang w:eastAsia="zh-CN"/>
        </w:rPr>
        <w:t> </w:t>
      </w:r>
      <w:r w:rsidRPr="007F3A14">
        <w:t>TS</w:t>
      </w:r>
      <w:r>
        <w:rPr>
          <w:lang w:eastAsia="zh-CN"/>
        </w:rPr>
        <w:t> </w:t>
      </w:r>
      <w:r w:rsidRPr="007F3A14">
        <w:t>23.401</w:t>
      </w:r>
      <w:r>
        <w:rPr>
          <w:lang w:eastAsia="zh-CN"/>
        </w:rPr>
        <w:t> </w:t>
      </w:r>
      <w:r>
        <w:t>[2]</w:t>
      </w:r>
      <w:r w:rsidRPr="00074B4F">
        <w:t>.</w:t>
      </w:r>
    </w:p>
    <w:p w14:paraId="03D86B9A" w14:textId="77777777" w:rsidR="009A16B6" w:rsidRDefault="009A16B6" w:rsidP="009A16B6">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sidRPr="0017220C">
        <w:rPr>
          <w:lang w:eastAsia="zh-CN"/>
        </w:rPr>
        <w:t xml:space="preserve"> </w:t>
      </w:r>
      <w:r>
        <w:rPr>
          <w:lang w:eastAsia="zh-CN"/>
        </w:rPr>
        <w:t>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w:t>
      </w:r>
    </w:p>
    <w:p w14:paraId="20A4A094" w14:textId="0A91BD21" w:rsidR="009A16B6" w:rsidRDefault="009A16B6" w:rsidP="009A16B6">
      <w:r>
        <w:t xml:space="preserve">The present document is applicable to support </w:t>
      </w:r>
      <w:r>
        <w:rPr>
          <w:rFonts w:hint="eastAsia"/>
          <w:lang w:eastAsia="zh-CN"/>
        </w:rPr>
        <w:t>mission critical services</w:t>
      </w:r>
      <w:r>
        <w:t xml:space="preserve"> in the IOPS mode of operation </w:t>
      </w:r>
      <w:r w:rsidR="007D24C5">
        <w:t xml:space="preserve">for 3GPP </w:t>
      </w:r>
      <w:r w:rsidR="007D24C5" w:rsidRPr="008F07CA">
        <w:t>acces</w:t>
      </w:r>
      <w:r w:rsidR="007D24C5">
        <w:t>s</w:t>
      </w:r>
      <w:r w:rsidR="007D24C5" w:rsidRPr="008F07CA">
        <w:t xml:space="preserve"> types</w:t>
      </w:r>
      <w:r w:rsidR="007D24C5">
        <w:t>, such as</w:t>
      </w:r>
      <w:r w:rsidR="007D24C5" w:rsidRPr="008F07CA">
        <w:t xml:space="preserve"> E-UTRAN </w:t>
      </w:r>
      <w:r w:rsidR="007D24C5">
        <w:t xml:space="preserve">or </w:t>
      </w:r>
      <w:r w:rsidR="007D24C5" w:rsidRPr="008F07CA">
        <w:t>5G</w:t>
      </w:r>
      <w:r w:rsidR="007D24C5">
        <w:t>.</w:t>
      </w:r>
    </w:p>
    <w:p w14:paraId="66B118FE" w14:textId="77777777" w:rsidR="009A16B6" w:rsidRPr="00656BA2" w:rsidRDefault="009A16B6" w:rsidP="009A16B6">
      <w:r>
        <w:t xml:space="preserve">The </w:t>
      </w:r>
      <w:r>
        <w:rPr>
          <w:rFonts w:hint="eastAsia"/>
          <w:lang w:eastAsia="zh-CN"/>
        </w:rPr>
        <w:t xml:space="preserve">functional architecture to support mission critical services </w:t>
      </w:r>
      <w:r>
        <w:rPr>
          <w:lang w:eastAsia="zh-CN"/>
        </w:rPr>
        <w:t xml:space="preserve">in the IOPS mode of operation </w:t>
      </w:r>
      <w:r>
        <w:t xml:space="preserve">can be used </w:t>
      </w:r>
      <w:r>
        <w:rPr>
          <w:rFonts w:hint="eastAsia"/>
          <w:lang w:eastAsia="zh-CN"/>
        </w:rPr>
        <w:t>for</w:t>
      </w:r>
      <w:r>
        <w:t xml:space="preserve"> public safety applications and also for general commercial applications, e.g. utility companies and railways, for the case of a backhaul failure.</w:t>
      </w:r>
    </w:p>
    <w:p w14:paraId="3318B033" w14:textId="77777777" w:rsidR="009A16B6" w:rsidRPr="00656BA2" w:rsidRDefault="009A16B6" w:rsidP="009A16B6">
      <w:pPr>
        <w:pStyle w:val="Heading1"/>
      </w:pPr>
      <w:bookmarkStart w:id="19" w:name="_Hlk17734378"/>
      <w:bookmarkStart w:id="20" w:name="_Toc217989018"/>
      <w:r w:rsidRPr="00656BA2">
        <w:t>2</w:t>
      </w:r>
      <w:r w:rsidRPr="00656BA2">
        <w:tab/>
        <w:t>References</w:t>
      </w:r>
      <w:bookmarkEnd w:id="20"/>
    </w:p>
    <w:p w14:paraId="552C6BE5" w14:textId="77777777" w:rsidR="009A16B6" w:rsidRPr="00656BA2" w:rsidRDefault="009A16B6" w:rsidP="009A16B6">
      <w:r w:rsidRPr="00656BA2">
        <w:t>The following documents contain provisions which, through reference in this text, constitute provisions of the present document.</w:t>
      </w:r>
    </w:p>
    <w:p w14:paraId="24340217" w14:textId="77777777" w:rsidR="009A16B6" w:rsidRPr="00656BA2" w:rsidRDefault="009A16B6" w:rsidP="009A16B6">
      <w:pPr>
        <w:pStyle w:val="B1"/>
      </w:pPr>
      <w:r w:rsidRPr="00656BA2">
        <w:t>-</w:t>
      </w:r>
      <w:r w:rsidRPr="00656BA2">
        <w:tab/>
        <w:t>References are either specific (identified by date of publication, edition number, version number, etc.) or non</w:t>
      </w:r>
      <w:r w:rsidRPr="00656BA2">
        <w:noBreakHyphen/>
        <w:t>specific.</w:t>
      </w:r>
    </w:p>
    <w:p w14:paraId="7A40F449" w14:textId="77777777" w:rsidR="009A16B6" w:rsidRPr="00656BA2" w:rsidRDefault="009A16B6" w:rsidP="009A16B6">
      <w:pPr>
        <w:pStyle w:val="B1"/>
      </w:pPr>
      <w:r w:rsidRPr="00656BA2">
        <w:t>-</w:t>
      </w:r>
      <w:r w:rsidRPr="00656BA2">
        <w:tab/>
        <w:t>For a specific reference, subsequent revisions do not apply.</w:t>
      </w:r>
    </w:p>
    <w:p w14:paraId="28E87CBF" w14:textId="77777777" w:rsidR="009A16B6" w:rsidRPr="00656BA2" w:rsidRDefault="009A16B6" w:rsidP="009A16B6">
      <w:pPr>
        <w:pStyle w:val="B1"/>
      </w:pPr>
      <w:r w:rsidRPr="00656BA2">
        <w:t>-</w:t>
      </w:r>
      <w:r w:rsidRPr="00656BA2">
        <w:tab/>
        <w:t>For a non-specific reference, the latest version applies. In the case of a reference to a 3GPP document (including a GSM document), a non-specific reference implicitly refers to the latest version of that document</w:t>
      </w:r>
      <w:r w:rsidRPr="00656BA2">
        <w:rPr>
          <w:i/>
        </w:rPr>
        <w:t xml:space="preserve"> in the same Release as the present document</w:t>
      </w:r>
      <w:r w:rsidRPr="00656BA2">
        <w:t>.</w:t>
      </w:r>
    </w:p>
    <w:p w14:paraId="7A067856" w14:textId="77777777" w:rsidR="009A16B6" w:rsidRDefault="009A16B6" w:rsidP="009A16B6">
      <w:pPr>
        <w:pStyle w:val="EX"/>
      </w:pPr>
      <w:r w:rsidRPr="00656BA2">
        <w:t>[1]</w:t>
      </w:r>
      <w:r w:rsidRPr="00656BA2">
        <w:tab/>
        <w:t>3GPP TR 21.905: "Vocabulary for 3GPP Specifications".</w:t>
      </w:r>
    </w:p>
    <w:p w14:paraId="654369FC" w14:textId="77777777" w:rsidR="009A16B6" w:rsidRDefault="009A16B6" w:rsidP="009A16B6">
      <w:pPr>
        <w:pStyle w:val="EX"/>
      </w:pPr>
      <w:r>
        <w:t>[2]</w:t>
      </w:r>
      <w:r>
        <w:tab/>
      </w:r>
      <w:r w:rsidRPr="0050663F">
        <w:t>3GPP TS 23.401: "General Packet Radio Service (GPRS) enhancements for Evolved Universal Terrestrial Radio Access Network (E-UTRAN) access".</w:t>
      </w:r>
    </w:p>
    <w:p w14:paraId="6645D45E" w14:textId="77777777" w:rsidR="009A16B6" w:rsidRDefault="009A16B6" w:rsidP="009A16B6">
      <w:pPr>
        <w:pStyle w:val="EX"/>
        <w:rPr>
          <w:lang w:eastAsia="zh-CN"/>
        </w:rPr>
      </w:pPr>
      <w:r>
        <w:t>[3]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280</w:t>
      </w:r>
      <w:r>
        <w:rPr>
          <w:rFonts w:hint="eastAsia"/>
          <w:lang w:eastAsia="zh-CN"/>
        </w:rPr>
        <w:t xml:space="preserve">: "Common functional architecture </w:t>
      </w:r>
      <w:r>
        <w:rPr>
          <w:lang w:eastAsia="zh-CN"/>
        </w:rPr>
        <w:t>to support</w:t>
      </w:r>
      <w:r>
        <w:rPr>
          <w:rFonts w:hint="eastAsia"/>
          <w:lang w:eastAsia="zh-CN"/>
        </w:rPr>
        <w:t xml:space="preserve"> mission critical services ".</w:t>
      </w:r>
    </w:p>
    <w:p w14:paraId="1FF1029A" w14:textId="77777777" w:rsidR="009A16B6" w:rsidRPr="00AB5FED" w:rsidRDefault="009A16B6" w:rsidP="009A16B6">
      <w:pPr>
        <w:pStyle w:val="EX"/>
      </w:pPr>
      <w:r>
        <w:rPr>
          <w:lang w:eastAsia="zh-CN"/>
        </w:rPr>
        <w:t>[4]</w:t>
      </w:r>
      <w:r>
        <w:rPr>
          <w:lang w:eastAsia="zh-CN"/>
        </w:rPr>
        <w:tab/>
      </w:r>
      <w:r w:rsidRPr="00AB5FED">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7BFD895C" w14:textId="77777777" w:rsidR="009A16B6" w:rsidRDefault="009A16B6" w:rsidP="009A16B6">
      <w:pPr>
        <w:pStyle w:val="EX"/>
        <w:rPr>
          <w:lang w:eastAsia="zh-CN"/>
        </w:rPr>
      </w:pPr>
      <w:r>
        <w:t>[5]</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488B9033" w14:textId="77777777" w:rsidR="009A16B6" w:rsidRDefault="009A16B6" w:rsidP="009A16B6">
      <w:pPr>
        <w:pStyle w:val="EX"/>
        <w:rPr>
          <w:lang w:eastAsia="zh-CN"/>
        </w:rPr>
      </w:pPr>
      <w:r>
        <w:rPr>
          <w:lang w:eastAsia="zh-CN"/>
        </w:rPr>
        <w:t>[6]</w:t>
      </w:r>
      <w:r>
        <w:rPr>
          <w:lang w:eastAsia="zh-CN"/>
        </w:rP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2D27BF15" w14:textId="77777777" w:rsidR="009A16B6" w:rsidRDefault="009A16B6" w:rsidP="009A16B6">
      <w:pPr>
        <w:pStyle w:val="EX"/>
      </w:pPr>
      <w:r>
        <w:t>[7]</w:t>
      </w:r>
      <w:r>
        <w:tab/>
      </w:r>
      <w:r w:rsidRPr="0050663F">
        <w:t>3GPP TS 23.002: "Network Architecture".</w:t>
      </w:r>
    </w:p>
    <w:p w14:paraId="68DA5833" w14:textId="77777777" w:rsidR="009A16B6" w:rsidRDefault="009A16B6" w:rsidP="009A16B6">
      <w:pPr>
        <w:pStyle w:val="EX"/>
      </w:pPr>
      <w:r>
        <w:t>[8]</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1B7698FC" w14:textId="77777777" w:rsidR="009A16B6" w:rsidRDefault="009A16B6" w:rsidP="009A16B6">
      <w:pPr>
        <w:pStyle w:val="EX"/>
      </w:pPr>
      <w:r>
        <w:t>[9]</w:t>
      </w:r>
      <w:r>
        <w:tab/>
      </w:r>
      <w:r w:rsidRPr="00AB5FED">
        <w:t>3GPP TS </w:t>
      </w:r>
      <w:r>
        <w:t xml:space="preserve">22.346: </w:t>
      </w:r>
      <w:r w:rsidRPr="00AB5FED">
        <w:t>"</w:t>
      </w:r>
      <w:r>
        <w:t>Isolated Evolved Universal Terrestrial Radio Access Network (E-UTRAN) operation for public safety; Stage 1</w:t>
      </w:r>
      <w:r w:rsidRPr="00AB5FED">
        <w:t>".</w:t>
      </w:r>
    </w:p>
    <w:p w14:paraId="2FD7CA13" w14:textId="77777777" w:rsidR="009A16B6" w:rsidRDefault="009A16B6" w:rsidP="009A16B6">
      <w:pPr>
        <w:pStyle w:val="EX"/>
      </w:pPr>
      <w:r>
        <w:t>[10]</w:t>
      </w:r>
      <w:r>
        <w:tab/>
      </w:r>
      <w:r w:rsidRPr="00AB5FED">
        <w:t>3GPP TS </w:t>
      </w:r>
      <w:r>
        <w:t xml:space="preserve">23.281: </w:t>
      </w:r>
      <w:r w:rsidRPr="00AB5FED">
        <w:t>"</w:t>
      </w:r>
      <w:r w:rsidRPr="00DC510E">
        <w:t>Functional architecture and information flows to support Mission Critical Video (MCVideo); Stage 2</w:t>
      </w:r>
      <w:r w:rsidRPr="00AB5FED">
        <w:t>".</w:t>
      </w:r>
    </w:p>
    <w:p w14:paraId="046FFC2B" w14:textId="77777777" w:rsidR="009A16B6" w:rsidRPr="00656BA2" w:rsidRDefault="009A16B6" w:rsidP="009A16B6">
      <w:pPr>
        <w:pStyle w:val="EX"/>
      </w:pPr>
      <w:r>
        <w:t>[11]</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2</w:t>
      </w:r>
      <w:r>
        <w:rPr>
          <w:rFonts w:hint="eastAsia"/>
          <w:lang w:eastAsia="zh-CN"/>
        </w:rPr>
        <w:t>.</w:t>
      </w:r>
      <w:r>
        <w:rPr>
          <w:lang w:eastAsia="zh-CN"/>
        </w:rPr>
        <w:t>280</w:t>
      </w:r>
      <w:r>
        <w:rPr>
          <w:rFonts w:hint="eastAsia"/>
          <w:lang w:eastAsia="zh-CN"/>
        </w:rPr>
        <w:t>: "</w:t>
      </w:r>
      <w:r w:rsidRPr="008841ED">
        <w:rPr>
          <w:lang w:eastAsia="zh-CN"/>
        </w:rPr>
        <w:t>Mission Critical Services Common Requirements (MCCoRe)</w:t>
      </w:r>
      <w:r>
        <w:rPr>
          <w:lang w:eastAsia="zh-CN"/>
        </w:rPr>
        <w:t>; Stage 1</w:t>
      </w:r>
      <w:r>
        <w:rPr>
          <w:rFonts w:hint="eastAsia"/>
          <w:lang w:eastAsia="zh-CN"/>
        </w:rPr>
        <w:t>".</w:t>
      </w:r>
    </w:p>
    <w:bookmarkEnd w:id="19"/>
    <w:p w14:paraId="0516B920" w14:textId="5693C181" w:rsidR="00DB0EBD" w:rsidRPr="00656BA2" w:rsidRDefault="00DB0EBD" w:rsidP="00DB0EBD">
      <w:pPr>
        <w:pStyle w:val="EX"/>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2</w:t>
      </w:r>
      <w:r>
        <w:rPr>
          <w:rFonts w:hint="eastAsia"/>
          <w:lang w:eastAsia="zh-CN"/>
        </w:rPr>
        <w:t>.</w:t>
      </w:r>
      <w:r>
        <w:rPr>
          <w:lang w:eastAsia="zh-CN"/>
        </w:rPr>
        <w:t>289</w:t>
      </w:r>
      <w:r>
        <w:rPr>
          <w:rFonts w:hint="eastAsia"/>
          <w:lang w:eastAsia="zh-CN"/>
        </w:rPr>
        <w:t>: "</w:t>
      </w:r>
      <w:r w:rsidRPr="00DB0EBD">
        <w:rPr>
          <w:lang w:eastAsia="zh-CN"/>
        </w:rPr>
        <w:t>Mission Critical services over 5G System; Stage 2</w:t>
      </w:r>
      <w:r>
        <w:rPr>
          <w:rFonts w:hint="eastAsia"/>
          <w:lang w:eastAsia="zh-CN"/>
        </w:rPr>
        <w:t>".</w:t>
      </w:r>
    </w:p>
    <w:p w14:paraId="6CF3A2D5" w14:textId="1BFB6DCA" w:rsidR="0094612F" w:rsidRDefault="0094612F" w:rsidP="0094612F">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3</w:t>
      </w:r>
      <w:r>
        <w:rPr>
          <w:rFonts w:hint="eastAsia"/>
          <w:lang w:eastAsia="zh-CN"/>
        </w:rPr>
        <w:t>.</w:t>
      </w:r>
      <w:r>
        <w:rPr>
          <w:lang w:eastAsia="zh-CN"/>
        </w:rPr>
        <w:t>501</w:t>
      </w:r>
      <w:r>
        <w:rPr>
          <w:rFonts w:hint="eastAsia"/>
          <w:lang w:eastAsia="zh-CN"/>
        </w:rPr>
        <w:t>: "</w:t>
      </w:r>
      <w:r w:rsidRPr="0094612F">
        <w:rPr>
          <w:lang w:eastAsia="zh-CN"/>
        </w:rPr>
        <w:t>System architecture for the 5G System (5GS)</w:t>
      </w:r>
      <w:r>
        <w:rPr>
          <w:rFonts w:hint="eastAsia"/>
          <w:lang w:eastAsia="zh-CN"/>
        </w:rPr>
        <w:t>".</w:t>
      </w:r>
    </w:p>
    <w:p w14:paraId="0D6E133D" w14:textId="6174EF3E" w:rsidR="0094612F" w:rsidRDefault="0094612F" w:rsidP="0094612F">
      <w:pPr>
        <w:pStyle w:val="EX"/>
        <w:rPr>
          <w:lang w:eastAsia="zh-CN"/>
        </w:rPr>
      </w:pPr>
      <w:r>
        <w:t>[14]</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3</w:t>
      </w:r>
      <w:r>
        <w:rPr>
          <w:rFonts w:hint="eastAsia"/>
          <w:lang w:eastAsia="zh-CN"/>
        </w:rPr>
        <w:t>.</w:t>
      </w:r>
      <w:r>
        <w:rPr>
          <w:lang w:eastAsia="zh-CN"/>
        </w:rPr>
        <w:t>247</w:t>
      </w:r>
      <w:r>
        <w:rPr>
          <w:rFonts w:hint="eastAsia"/>
          <w:lang w:eastAsia="zh-CN"/>
        </w:rPr>
        <w:t>: "</w:t>
      </w:r>
      <w:r w:rsidRPr="0094612F">
        <w:rPr>
          <w:lang w:eastAsia="zh-CN"/>
        </w:rPr>
        <w:t>Architectural enhancements for 5G multicast-broadcast services</w:t>
      </w:r>
      <w:r>
        <w:rPr>
          <w:rFonts w:hint="eastAsia"/>
          <w:lang w:eastAsia="zh-CN"/>
        </w:rPr>
        <w:t>".</w:t>
      </w:r>
    </w:p>
    <w:p w14:paraId="74F2D5CD" w14:textId="4755F6A9" w:rsidR="0094612F" w:rsidRDefault="0094612F" w:rsidP="0094612F">
      <w:pPr>
        <w:pStyle w:val="EX"/>
        <w:rPr>
          <w:lang w:eastAsia="zh-CN"/>
        </w:rPr>
      </w:pPr>
      <w:r>
        <w:lastRenderedPageBreak/>
        <w:t>[15]</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3</w:t>
      </w:r>
      <w:r>
        <w:rPr>
          <w:rFonts w:hint="eastAsia"/>
          <w:lang w:eastAsia="zh-CN"/>
        </w:rPr>
        <w:t>.</w:t>
      </w:r>
      <w:r>
        <w:rPr>
          <w:lang w:eastAsia="zh-CN"/>
        </w:rPr>
        <w:t>503</w:t>
      </w:r>
      <w:r>
        <w:rPr>
          <w:rFonts w:hint="eastAsia"/>
          <w:lang w:eastAsia="zh-CN"/>
        </w:rPr>
        <w:t>: "</w:t>
      </w:r>
      <w:r w:rsidRPr="0094612F">
        <w:rPr>
          <w:lang w:eastAsia="zh-CN"/>
        </w:rPr>
        <w:t>Policy and charging control framework for the 5G System (5GS); Stage</w:t>
      </w:r>
      <w:r>
        <w:rPr>
          <w:lang w:eastAsia="zh-CN"/>
        </w:rPr>
        <w:t> </w:t>
      </w:r>
      <w:r w:rsidRPr="0094612F">
        <w:rPr>
          <w:lang w:eastAsia="zh-CN"/>
        </w:rPr>
        <w:t>2</w:t>
      </w:r>
      <w:r>
        <w:rPr>
          <w:rFonts w:hint="eastAsia"/>
          <w:lang w:eastAsia="zh-CN"/>
        </w:rPr>
        <w:t>".</w:t>
      </w:r>
    </w:p>
    <w:p w14:paraId="07523894" w14:textId="2ED843BA" w:rsidR="00534859" w:rsidRDefault="00534859" w:rsidP="00562849">
      <w:pPr>
        <w:pStyle w:val="EX"/>
        <w:rPr>
          <w:lang w:eastAsia="zh-CN"/>
        </w:rPr>
      </w:pPr>
      <w:r>
        <w:rPr>
          <w:lang w:eastAsia="zh-CN"/>
        </w:rPr>
        <w:t>[16]</w:t>
      </w:r>
      <w:r>
        <w:rPr>
          <w:lang w:eastAsia="zh-CN"/>
        </w:rPr>
        <w:tab/>
        <w:t xml:space="preserve">3GPP TS 33.180: </w:t>
      </w:r>
      <w:r>
        <w:rPr>
          <w:rFonts w:hint="eastAsia"/>
          <w:lang w:eastAsia="zh-CN"/>
        </w:rPr>
        <w:t>"</w:t>
      </w:r>
      <w:r>
        <w:rPr>
          <w:lang w:eastAsia="zh-CN"/>
        </w:rPr>
        <w:t>Security of the Mission Critical (MC) services</w:t>
      </w:r>
      <w:r>
        <w:rPr>
          <w:rFonts w:hint="eastAsia"/>
          <w:lang w:eastAsia="zh-CN"/>
        </w:rPr>
        <w:t>"</w:t>
      </w:r>
    </w:p>
    <w:p w14:paraId="5729B91D" w14:textId="12133E85" w:rsidR="009A16B6" w:rsidRPr="00656BA2" w:rsidRDefault="009A16B6" w:rsidP="00534859">
      <w:pPr>
        <w:pStyle w:val="Heading1"/>
      </w:pPr>
      <w:bookmarkStart w:id="21" w:name="_Toc217989019"/>
      <w:r w:rsidRPr="00656BA2">
        <w:t>3</w:t>
      </w:r>
      <w:r w:rsidRPr="00656BA2">
        <w:tab/>
        <w:t>Definitions</w:t>
      </w:r>
      <w:r>
        <w:t xml:space="preserve"> </w:t>
      </w:r>
      <w:r w:rsidRPr="00656BA2">
        <w:t>and abbreviations</w:t>
      </w:r>
      <w:bookmarkEnd w:id="21"/>
    </w:p>
    <w:p w14:paraId="76AF6FEA" w14:textId="77777777" w:rsidR="009A16B6" w:rsidRPr="00656BA2" w:rsidRDefault="009A16B6" w:rsidP="009A16B6">
      <w:pPr>
        <w:pStyle w:val="Heading2"/>
      </w:pPr>
      <w:bookmarkStart w:id="22" w:name="_Toc217989020"/>
      <w:r w:rsidRPr="00656BA2">
        <w:t>3.1</w:t>
      </w:r>
      <w:r w:rsidRPr="00656BA2">
        <w:tab/>
        <w:t>Definitions</w:t>
      </w:r>
      <w:bookmarkEnd w:id="22"/>
    </w:p>
    <w:p w14:paraId="436550CE" w14:textId="77777777" w:rsidR="009A16B6" w:rsidRDefault="009A16B6" w:rsidP="009A16B6">
      <w:r w:rsidRPr="00656BA2">
        <w:t>For the purposes of the present document, the terms and definitions given in 3GPP TR 21.905 [1] and the following apply. A term defined in the present document takes precedence over the definition of the same term, if any, in 3GPP TR 21.905 [1].</w:t>
      </w:r>
    </w:p>
    <w:p w14:paraId="20D9BEC9" w14:textId="77777777" w:rsidR="009A16B6" w:rsidRDefault="009A16B6" w:rsidP="009A16B6">
      <w:pPr>
        <w:rPr>
          <w:lang w:eastAsia="zh-CN"/>
        </w:rPr>
      </w:pPr>
      <w:r>
        <w:rPr>
          <w:b/>
          <w:lang w:eastAsia="zh-CN"/>
        </w:rPr>
        <w:t xml:space="preserve">IOPS </w:t>
      </w: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w:t>
      </w:r>
      <w:r>
        <w:rPr>
          <w:lang w:eastAsia="zh-CN"/>
        </w:rPr>
        <w:t xml:space="preserve"> functions</w:t>
      </w:r>
      <w:r w:rsidRPr="003D12AE">
        <w:rPr>
          <w:lang w:eastAsia="zh-CN"/>
        </w:rPr>
        <w:t xml:space="preserve"> and enabling capabilities required to </w:t>
      </w:r>
      <w:r>
        <w:rPr>
          <w:lang w:eastAsia="zh-CN"/>
        </w:rPr>
        <w:t xml:space="preserve">support </w:t>
      </w:r>
      <w:r w:rsidRPr="009F363B">
        <w:rPr>
          <w:lang w:eastAsia="zh-CN"/>
        </w:rPr>
        <w:t>mission critical services</w:t>
      </w:r>
      <w:r>
        <w:rPr>
          <w:lang w:eastAsia="zh-CN"/>
        </w:rPr>
        <w:t xml:space="preserve"> in the IOPS mode of operation</w:t>
      </w:r>
      <w:r w:rsidRPr="003D12AE">
        <w:rPr>
          <w:lang w:eastAsia="zh-CN"/>
        </w:rPr>
        <w:t>.</w:t>
      </w:r>
    </w:p>
    <w:p w14:paraId="5C78F797" w14:textId="0CA271CF" w:rsidR="009A16B6" w:rsidRDefault="009A16B6" w:rsidP="009A16B6">
      <w:r>
        <w:rPr>
          <w:b/>
        </w:rPr>
        <w:t>IOPS mode of operation:</w:t>
      </w:r>
      <w:r w:rsidRPr="00482EA1">
        <w:t xml:space="preserve"> </w:t>
      </w:r>
      <w:r w:rsidR="00DE7B8F" w:rsidRPr="00DE7B8F">
        <w:t>Provides the ability to maintain a level of communications for MC users in case the backhaul connection is lost.</w:t>
      </w:r>
    </w:p>
    <w:p w14:paraId="01EEAC0A" w14:textId="77777777" w:rsidR="00DE7B8F" w:rsidRPr="00CF02C8" w:rsidRDefault="00DE7B8F" w:rsidP="00DE7B8F">
      <w:r w:rsidRPr="00CF02C8">
        <w:rPr>
          <w:b/>
        </w:rPr>
        <w:t>IOPS 3GPP system:</w:t>
      </w:r>
      <w:r w:rsidRPr="00CF02C8">
        <w:t xml:space="preserve"> It is a group of 3GPP core entities that are either co-sited with or co-located in an IOPS capable base station. </w:t>
      </w:r>
    </w:p>
    <w:p w14:paraId="3C4AA080" w14:textId="77777777" w:rsidR="00DE7B8F" w:rsidRPr="0015755A" w:rsidRDefault="00DE7B8F" w:rsidP="00DE7B8F">
      <w:pPr>
        <w:overflowPunct w:val="0"/>
        <w:autoSpaceDE w:val="0"/>
        <w:autoSpaceDN w:val="0"/>
        <w:adjustRightInd w:val="0"/>
        <w:rPr>
          <w:rFonts w:eastAsia="DengXian"/>
          <w:lang w:eastAsia="en-GB"/>
        </w:rPr>
      </w:pPr>
      <w:r w:rsidRPr="0015755A">
        <w:rPr>
          <w:rFonts w:eastAsia="DengXian"/>
          <w:b/>
          <w:lang w:eastAsia="en-GB"/>
        </w:rPr>
        <w:t>Broadcast/multicast session:</w:t>
      </w:r>
      <w:r w:rsidRPr="0015755A">
        <w:rPr>
          <w:rFonts w:eastAsia="DengXian"/>
          <w:lang w:eastAsia="en-GB"/>
        </w:rPr>
        <w:t xml:space="preserve"> </w:t>
      </w:r>
      <w:r>
        <w:rPr>
          <w:rFonts w:eastAsia="DengXian"/>
          <w:lang w:eastAsia="en-GB"/>
        </w:rPr>
        <w:t>I</w:t>
      </w:r>
      <w:r w:rsidRPr="0015755A">
        <w:rPr>
          <w:rFonts w:eastAsia="DengXian"/>
          <w:lang w:eastAsia="en-GB"/>
        </w:rPr>
        <w:t>s either the MBMS bearer in EPS or the MBS session in 5GS.</w:t>
      </w:r>
    </w:p>
    <w:p w14:paraId="15FC1011" w14:textId="77777777" w:rsidR="00DE7B8F" w:rsidRPr="00CF02C8" w:rsidRDefault="00DE7B8F" w:rsidP="00DE7B8F">
      <w:r w:rsidRPr="00CF02C8">
        <w:rPr>
          <w:b/>
        </w:rPr>
        <w:t>Unicast session:</w:t>
      </w:r>
      <w:r w:rsidRPr="00CF02C8">
        <w:t xml:space="preserve"> A unicast session is either a unicast bearer in EPS, or a unicast PDU session in 5GS.</w:t>
      </w:r>
    </w:p>
    <w:p w14:paraId="27BF3C24" w14:textId="77777777" w:rsidR="009A16B6" w:rsidRDefault="009A16B6" w:rsidP="009A16B6">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lang w:eastAsia="zh-CN"/>
        </w:rPr>
        <w:t>3</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6E72F436" w14:textId="77777777" w:rsidR="009A16B6" w:rsidRDefault="009A16B6" w:rsidP="009A16B6">
      <w:pPr>
        <w:pStyle w:val="EW"/>
        <w:rPr>
          <w:b/>
          <w:lang w:eastAsia="zh-CN"/>
        </w:rPr>
      </w:pPr>
      <w:r w:rsidRPr="00F5146C">
        <w:rPr>
          <w:b/>
        </w:rPr>
        <w:t>MC service</w:t>
      </w:r>
      <w:r>
        <w:rPr>
          <w:rFonts w:hint="eastAsia"/>
          <w:b/>
          <w:lang w:eastAsia="zh-CN"/>
        </w:rPr>
        <w:t xml:space="preserve"> </w:t>
      </w:r>
    </w:p>
    <w:p w14:paraId="4B0FB23A" w14:textId="77777777" w:rsidR="009A16B6" w:rsidRDefault="009A16B6" w:rsidP="009A16B6">
      <w:pPr>
        <w:pStyle w:val="EW"/>
        <w:rPr>
          <w:b/>
          <w:lang w:eastAsia="zh-CN"/>
        </w:rPr>
      </w:pPr>
      <w:r w:rsidRPr="001D743D">
        <w:rPr>
          <w:b/>
        </w:rPr>
        <w:t>MC service client</w:t>
      </w:r>
    </w:p>
    <w:p w14:paraId="34354997" w14:textId="77777777" w:rsidR="009A16B6" w:rsidRDefault="009A16B6" w:rsidP="009A16B6">
      <w:pPr>
        <w:pStyle w:val="EW"/>
        <w:rPr>
          <w:b/>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roup</w:t>
      </w:r>
    </w:p>
    <w:p w14:paraId="7B54FC9E" w14:textId="77777777" w:rsidR="009A16B6" w:rsidRDefault="009A16B6" w:rsidP="009A16B6">
      <w:pPr>
        <w:pStyle w:val="EW"/>
        <w:rPr>
          <w:b/>
        </w:rPr>
      </w:pPr>
      <w:r w:rsidRPr="001D743D">
        <w:rPr>
          <w:b/>
        </w:rPr>
        <w:t>MC service ID</w:t>
      </w:r>
    </w:p>
    <w:p w14:paraId="066C46A4" w14:textId="77777777" w:rsidR="009A16B6" w:rsidRDefault="009A16B6" w:rsidP="009A16B6">
      <w:pPr>
        <w:pStyle w:val="EW"/>
        <w:rPr>
          <w:b/>
        </w:rPr>
      </w:pPr>
      <w:r w:rsidRPr="001D743D">
        <w:rPr>
          <w:b/>
        </w:rPr>
        <w:t xml:space="preserve">MC service </w:t>
      </w:r>
      <w:r>
        <w:rPr>
          <w:b/>
        </w:rPr>
        <w:t>user</w:t>
      </w:r>
    </w:p>
    <w:p w14:paraId="02DEC432" w14:textId="77777777" w:rsidR="009A16B6" w:rsidRDefault="009A16B6" w:rsidP="009A16B6">
      <w:pPr>
        <w:pStyle w:val="EW"/>
        <w:rPr>
          <w:b/>
        </w:rPr>
      </w:pPr>
      <w:r w:rsidRPr="001D743D">
        <w:rPr>
          <w:b/>
        </w:rPr>
        <w:t xml:space="preserve">MC service </w:t>
      </w:r>
      <w:r>
        <w:rPr>
          <w:b/>
        </w:rPr>
        <w:t>UE</w:t>
      </w:r>
    </w:p>
    <w:p w14:paraId="615D98C8" w14:textId="49413D60" w:rsidR="009A16B6" w:rsidRPr="009A16B6" w:rsidRDefault="009A16B6" w:rsidP="009A16B6">
      <w:pPr>
        <w:pStyle w:val="EW"/>
        <w:rPr>
          <w:b/>
        </w:rPr>
      </w:pPr>
      <w:r w:rsidRPr="001D743D">
        <w:rPr>
          <w:b/>
        </w:rPr>
        <w:t xml:space="preserve">MC </w:t>
      </w:r>
      <w:r>
        <w:rPr>
          <w:b/>
        </w:rPr>
        <w:t>user</w:t>
      </w:r>
    </w:p>
    <w:p w14:paraId="5EBB14D5" w14:textId="77777777" w:rsidR="009A16B6" w:rsidRPr="00656BA2" w:rsidRDefault="009A16B6" w:rsidP="009A16B6">
      <w:pPr>
        <w:pStyle w:val="Heading2"/>
      </w:pPr>
      <w:bookmarkStart w:id="23" w:name="_Toc217989021"/>
      <w:r w:rsidRPr="00656BA2">
        <w:t>3.2</w:t>
      </w:r>
      <w:r w:rsidRPr="00656BA2">
        <w:tab/>
        <w:t>Abbreviations</w:t>
      </w:r>
      <w:bookmarkEnd w:id="23"/>
    </w:p>
    <w:p w14:paraId="4A1B29F6" w14:textId="77777777" w:rsidR="009A16B6" w:rsidRDefault="009A16B6" w:rsidP="009A16B6">
      <w:pPr>
        <w:keepNext/>
      </w:pPr>
      <w:r w:rsidRPr="00656BA2">
        <w:t>For the purposes of the present document, the abbreviations given in 3GPP</w:t>
      </w:r>
      <w:r>
        <w:rPr>
          <w:lang w:eastAsia="zh-CN"/>
        </w:rPr>
        <w:t> </w:t>
      </w:r>
      <w:r w:rsidRPr="00656BA2">
        <w:t>TR 21.905</w:t>
      </w:r>
      <w:r>
        <w:rPr>
          <w:lang w:eastAsia="zh-CN"/>
        </w:rPr>
        <w:t> </w:t>
      </w:r>
      <w:r w:rsidRPr="00656BA2">
        <w:t>[1] and the following apply. An abbreviation defined in the present document takes precedence over the definition of the same abbreviation, if any, in 3GPP TR 21.905 [1].</w:t>
      </w:r>
    </w:p>
    <w:p w14:paraId="0F25A281" w14:textId="77777777" w:rsidR="009A16B6" w:rsidRDefault="009A16B6" w:rsidP="009A16B6">
      <w:pPr>
        <w:pStyle w:val="EW"/>
      </w:pPr>
      <w:r w:rsidRPr="00AB5FED">
        <w:t>APN</w:t>
      </w:r>
      <w:r>
        <w:tab/>
      </w:r>
      <w:r w:rsidRPr="00AB5FED">
        <w:t>Access Point Name</w:t>
      </w:r>
    </w:p>
    <w:p w14:paraId="75529782" w14:textId="77777777" w:rsidR="00DE7B8F" w:rsidRPr="00CF02C8" w:rsidRDefault="00DE7B8F" w:rsidP="008E00F8">
      <w:pPr>
        <w:pStyle w:val="EW"/>
      </w:pPr>
      <w:r w:rsidRPr="00CF02C8">
        <w:t>DNN</w:t>
      </w:r>
      <w:r w:rsidRPr="00CF02C8">
        <w:tab/>
        <w:t>Data Network Name</w:t>
      </w:r>
    </w:p>
    <w:p w14:paraId="31D7E410" w14:textId="77777777" w:rsidR="009A16B6" w:rsidRDefault="009A16B6" w:rsidP="009A16B6">
      <w:pPr>
        <w:pStyle w:val="EW"/>
      </w:pPr>
      <w:r>
        <w:t>IOPS</w:t>
      </w:r>
      <w:r>
        <w:tab/>
      </w:r>
      <w:r w:rsidRPr="00772EF4">
        <w:t xml:space="preserve">Isolated </w:t>
      </w:r>
      <w:r>
        <w:t>O</w:t>
      </w:r>
      <w:r w:rsidRPr="00772EF4">
        <w:t>peration for Public Safety</w:t>
      </w:r>
    </w:p>
    <w:p w14:paraId="4255124E" w14:textId="77777777" w:rsidR="009A16B6" w:rsidRPr="00AB5FED" w:rsidRDefault="009A16B6" w:rsidP="009A16B6">
      <w:pPr>
        <w:pStyle w:val="EW"/>
      </w:pPr>
      <w:r>
        <w:t>EPC</w:t>
      </w:r>
      <w:r>
        <w:tab/>
      </w:r>
      <w:r w:rsidRPr="00AB5FED">
        <w:t>Evolved Packet Core</w:t>
      </w:r>
    </w:p>
    <w:p w14:paraId="54AC01AB" w14:textId="77777777" w:rsidR="009A16B6" w:rsidRDefault="009A16B6" w:rsidP="009A16B6">
      <w:pPr>
        <w:pStyle w:val="EW"/>
      </w:pPr>
      <w:r w:rsidRPr="00AB5FED">
        <w:t>EPS</w:t>
      </w:r>
      <w:r>
        <w:tab/>
      </w:r>
      <w:r w:rsidRPr="00AB5FED">
        <w:t>Evolved Packet System</w:t>
      </w:r>
    </w:p>
    <w:p w14:paraId="65C8D3F6" w14:textId="77777777" w:rsidR="009A16B6" w:rsidRPr="00AB5FED" w:rsidRDefault="009A16B6" w:rsidP="009A16B6">
      <w:pPr>
        <w:pStyle w:val="EW"/>
      </w:pPr>
      <w:r w:rsidRPr="00AB5FED">
        <w:t>MBMS</w:t>
      </w:r>
      <w:r>
        <w:tab/>
      </w:r>
      <w:r w:rsidRPr="00AB5FED">
        <w:rPr>
          <w:snapToGrid w:val="0"/>
        </w:rPr>
        <w:t>Multimedia Broadcast and Multicast Service</w:t>
      </w:r>
    </w:p>
    <w:p w14:paraId="64787236" w14:textId="77777777" w:rsidR="009A16B6" w:rsidRPr="009F363B" w:rsidRDefault="009A16B6" w:rsidP="009A16B6">
      <w:pPr>
        <w:pStyle w:val="EW"/>
        <w:rPr>
          <w:lang w:eastAsia="zh-CN"/>
        </w:rPr>
      </w:pPr>
      <w:r>
        <w:rPr>
          <w:rFonts w:hint="eastAsia"/>
          <w:noProof/>
          <w:lang w:eastAsia="zh-CN"/>
        </w:rPr>
        <w:t>MC</w:t>
      </w:r>
      <w:r>
        <w:rPr>
          <w:noProof/>
        </w:rPr>
        <w:tab/>
      </w:r>
      <w:r>
        <w:rPr>
          <w:rFonts w:hint="eastAsia"/>
          <w:noProof/>
          <w:lang w:eastAsia="zh-CN"/>
        </w:rPr>
        <w:t>Mission Critical</w:t>
      </w:r>
    </w:p>
    <w:p w14:paraId="7BC26664" w14:textId="77777777" w:rsidR="009A16B6" w:rsidRPr="00AB5FED" w:rsidRDefault="009A16B6" w:rsidP="009A16B6">
      <w:pPr>
        <w:pStyle w:val="EW"/>
      </w:pPr>
      <w:r w:rsidRPr="00AB5FED">
        <w:t>PLMN</w:t>
      </w:r>
      <w:r>
        <w:tab/>
      </w:r>
      <w:r w:rsidRPr="00AB5FED">
        <w:t>Public Land Mobile Network</w:t>
      </w:r>
    </w:p>
    <w:p w14:paraId="6BDF164B" w14:textId="77777777" w:rsidR="009A16B6" w:rsidRPr="00AB5FED" w:rsidRDefault="009A16B6" w:rsidP="009A16B6">
      <w:pPr>
        <w:pStyle w:val="EW"/>
      </w:pPr>
    </w:p>
    <w:p w14:paraId="686720C6" w14:textId="77777777" w:rsidR="009A16B6" w:rsidRPr="00656BA2" w:rsidRDefault="009A16B6" w:rsidP="009A16B6">
      <w:pPr>
        <w:pStyle w:val="EW"/>
        <w:ind w:left="0" w:firstLine="0"/>
      </w:pPr>
    </w:p>
    <w:p w14:paraId="57612A90" w14:textId="77777777" w:rsidR="009A16B6" w:rsidRPr="00656BA2" w:rsidRDefault="009A16B6" w:rsidP="009A16B6">
      <w:pPr>
        <w:pStyle w:val="Heading1"/>
      </w:pPr>
      <w:bookmarkStart w:id="24" w:name="_Toc424654350"/>
      <w:bookmarkStart w:id="25" w:name="_Toc428364934"/>
      <w:bookmarkStart w:id="26" w:name="_Toc433209529"/>
      <w:bookmarkStart w:id="27" w:name="_Toc460615895"/>
      <w:bookmarkStart w:id="28" w:name="_Toc460616756"/>
      <w:bookmarkStart w:id="29" w:name="_Toc11744065"/>
      <w:bookmarkStart w:id="30" w:name="_Toc217989022"/>
      <w:r w:rsidRPr="00656BA2">
        <w:t>4</w:t>
      </w:r>
      <w:r w:rsidRPr="00656BA2">
        <w:tab/>
        <w:t>Introduction</w:t>
      </w:r>
      <w:bookmarkEnd w:id="24"/>
      <w:bookmarkEnd w:id="25"/>
      <w:bookmarkEnd w:id="26"/>
      <w:bookmarkEnd w:id="27"/>
      <w:bookmarkEnd w:id="28"/>
      <w:bookmarkEnd w:id="29"/>
      <w:bookmarkEnd w:id="30"/>
    </w:p>
    <w:p w14:paraId="45AABFF6" w14:textId="4EF4D509" w:rsidR="009A16B6" w:rsidRPr="00E93365" w:rsidRDefault="009A16B6" w:rsidP="009A16B6">
      <w:pPr>
        <w:rPr>
          <w:rFonts w:eastAsia="SimSun"/>
        </w:rPr>
      </w:pPr>
      <w:r>
        <w:rPr>
          <w:rFonts w:eastAsia="SimSun"/>
        </w:rPr>
        <w:t>For the case of a backhaul failure, mission critical (MC) services (e.g.</w:t>
      </w:r>
      <w:r w:rsidRPr="00E93365">
        <w:rPr>
          <w:rFonts w:eastAsia="SimSun"/>
        </w:rPr>
        <w:t xml:space="preserve"> </w:t>
      </w:r>
      <w:r w:rsidRPr="0086756E">
        <w:rPr>
          <w:rFonts w:eastAsia="SimSun"/>
        </w:rPr>
        <w:t>MCPTT defined in 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w:t>
      </w:r>
      <w:r w:rsidRPr="0086756E">
        <w:rPr>
          <w:rFonts w:eastAsia="SimSun"/>
        </w:rPr>
        <w:t xml:space="preserve"> MCData defined in 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can also be supported based on the availability of</w:t>
      </w:r>
      <w:r w:rsidRPr="005A3DBD">
        <w:rPr>
          <w:rFonts w:eastAsia="SimSun"/>
        </w:rPr>
        <w:t xml:space="preserve"> an </w:t>
      </w:r>
      <w:r>
        <w:rPr>
          <w:rFonts w:eastAsia="SimSun"/>
        </w:rPr>
        <w:t>i</w:t>
      </w:r>
      <w:r w:rsidRPr="005A3DBD">
        <w:rPr>
          <w:rFonts w:eastAsia="SimSun"/>
        </w:rPr>
        <w:t xml:space="preserve">solated operation for </w:t>
      </w:r>
      <w:r>
        <w:rPr>
          <w:rFonts w:eastAsia="SimSun"/>
        </w:rPr>
        <w:t>p</w:t>
      </w:r>
      <w:r w:rsidRPr="005A3DBD">
        <w:rPr>
          <w:rFonts w:eastAsia="SimSun"/>
        </w:rPr>
        <w:t xml:space="preserve">ublic </w:t>
      </w:r>
      <w:r>
        <w:rPr>
          <w:rFonts w:eastAsia="SimSun"/>
        </w:rPr>
        <w:t>s</w:t>
      </w:r>
      <w:r w:rsidRPr="005A3DBD">
        <w:rPr>
          <w:rFonts w:eastAsia="SimSun"/>
        </w:rPr>
        <w:t xml:space="preserve">afety (IOPS) </w:t>
      </w:r>
      <w:r>
        <w:rPr>
          <w:rFonts w:eastAsia="SimSun"/>
        </w:rPr>
        <w:t xml:space="preserve">MC </w:t>
      </w:r>
      <w:r w:rsidRPr="005A3DBD">
        <w:rPr>
          <w:rFonts w:eastAsia="SimSun"/>
        </w:rPr>
        <w:t>system</w:t>
      </w:r>
      <w:r>
        <w:rPr>
          <w:rFonts w:eastAsia="SimSun"/>
        </w:rPr>
        <w:t xml:space="preserve">. </w:t>
      </w:r>
      <w:r w:rsidRPr="00E93365">
        <w:rPr>
          <w:rFonts w:eastAsia="SimSun"/>
        </w:rPr>
        <w:t>The IOPS MC system provides MC services support to the MC service UE via a single public land mobile network (PLMN) dedicated to the IOPS mode of operation</w:t>
      </w:r>
      <w:r w:rsidR="0061236B" w:rsidRPr="0061236B">
        <w:rPr>
          <w:rFonts w:eastAsia="SimSun"/>
        </w:rPr>
        <w:t>, for example</w:t>
      </w:r>
      <w:r w:rsidR="0061236B">
        <w:rPr>
          <w:rFonts w:eastAsia="SimSun"/>
        </w:rPr>
        <w:t xml:space="preserve"> </w:t>
      </w:r>
      <w:r w:rsidRPr="00E93365">
        <w:rPr>
          <w:rFonts w:eastAsia="SimSun"/>
        </w:rPr>
        <w:t>as defined in 3GPP</w:t>
      </w:r>
      <w:r>
        <w:rPr>
          <w:lang w:eastAsia="zh-CN"/>
        </w:rPr>
        <w:t> </w:t>
      </w:r>
      <w:r w:rsidRPr="00E93365">
        <w:rPr>
          <w:rFonts w:eastAsia="SimSun"/>
        </w:rPr>
        <w:t>TS</w:t>
      </w:r>
      <w:r>
        <w:rPr>
          <w:lang w:eastAsia="zh-CN"/>
        </w:rPr>
        <w:t> </w:t>
      </w:r>
      <w:r w:rsidRPr="00E93365">
        <w:rPr>
          <w:rFonts w:eastAsia="SimSun"/>
        </w:rPr>
        <w:t>23.401</w:t>
      </w:r>
      <w:r>
        <w:rPr>
          <w:lang w:eastAsia="zh-CN"/>
        </w:rPr>
        <w:t> </w:t>
      </w:r>
      <w:r w:rsidRPr="00E93365">
        <w:rPr>
          <w:rFonts w:eastAsia="SimSun"/>
        </w:rPr>
        <w:t>[2].</w:t>
      </w:r>
    </w:p>
    <w:p w14:paraId="42931E8D" w14:textId="77777777" w:rsidR="009A16B6" w:rsidRPr="00E93365" w:rsidRDefault="009A16B6" w:rsidP="009A16B6">
      <w:pPr>
        <w:rPr>
          <w:rFonts w:eastAsia="SimSun"/>
        </w:rPr>
      </w:pPr>
      <w:r w:rsidRPr="00E93365">
        <w:rPr>
          <w:rFonts w:eastAsia="SimSun"/>
        </w:rPr>
        <w:lastRenderedPageBreak/>
        <w:t xml:space="preserve">A common functional architecture, </w:t>
      </w:r>
      <w:r>
        <w:rPr>
          <w:rFonts w:eastAsia="SimSun"/>
        </w:rPr>
        <w:t xml:space="preserve">including </w:t>
      </w:r>
      <w:r w:rsidRPr="00E93365">
        <w:rPr>
          <w:rFonts w:eastAsia="SimSun"/>
        </w:rPr>
        <w:t xml:space="preserve">application plane and signalling plane, to support MC services </w:t>
      </w:r>
      <w:r>
        <w:rPr>
          <w:rFonts w:eastAsia="SimSun"/>
        </w:rPr>
        <w:t>i</w:t>
      </w:r>
      <w:r w:rsidRPr="00E93365">
        <w:rPr>
          <w:rFonts w:eastAsia="SimSun"/>
        </w:rPr>
        <w:t xml:space="preserve">n the IOPS mode of operation </w:t>
      </w:r>
      <w:r>
        <w:rPr>
          <w:rFonts w:eastAsia="SimSun"/>
        </w:rPr>
        <w:t>is specified in this document.</w:t>
      </w:r>
    </w:p>
    <w:p w14:paraId="2107ED6D" w14:textId="77777777" w:rsidR="009A16B6" w:rsidRPr="00656BA2" w:rsidRDefault="009A16B6" w:rsidP="009A16B6">
      <w:pPr>
        <w:pStyle w:val="Heading1"/>
      </w:pPr>
      <w:bookmarkStart w:id="31" w:name="_Hlk17735093"/>
      <w:bookmarkStart w:id="32" w:name="_Toc217989023"/>
      <w:r w:rsidRPr="00656BA2">
        <w:t>5</w:t>
      </w:r>
      <w:r w:rsidRPr="00656BA2">
        <w:tab/>
        <w:t>Architectural requirements</w:t>
      </w:r>
      <w:bookmarkEnd w:id="32"/>
    </w:p>
    <w:p w14:paraId="482C3F25" w14:textId="77777777" w:rsidR="009A16B6" w:rsidRDefault="009A16B6" w:rsidP="009A16B6">
      <w:pPr>
        <w:pStyle w:val="Heading2"/>
      </w:pPr>
      <w:bookmarkStart w:id="33" w:name="_Toc17721776"/>
      <w:bookmarkStart w:id="34" w:name="_Toc478400627"/>
      <w:bookmarkStart w:id="35" w:name="_Toc526019522"/>
      <w:bookmarkStart w:id="36" w:name="_Toc17721780"/>
      <w:bookmarkStart w:id="37" w:name="_Toc217989024"/>
      <w:bookmarkEnd w:id="31"/>
      <w:r w:rsidRPr="00656BA2">
        <w:t>5.1</w:t>
      </w:r>
      <w:r w:rsidRPr="00656BA2">
        <w:tab/>
        <w:t>General</w:t>
      </w:r>
      <w:bookmarkEnd w:id="33"/>
      <w:r>
        <w:t xml:space="preserve"> requirements</w:t>
      </w:r>
      <w:bookmarkEnd w:id="37"/>
    </w:p>
    <w:p w14:paraId="647F5265" w14:textId="77777777" w:rsidR="009A16B6" w:rsidRPr="00656BA2" w:rsidRDefault="009A16B6" w:rsidP="009A16B6">
      <w:pPr>
        <w:pStyle w:val="Heading3"/>
      </w:pPr>
      <w:bookmarkStart w:id="38" w:name="_Toc217989025"/>
      <w:r w:rsidRPr="00656BA2">
        <w:t>5.</w:t>
      </w:r>
      <w:r>
        <w:t>1</w:t>
      </w:r>
      <w:r w:rsidRPr="00656BA2">
        <w:t>.1</w:t>
      </w:r>
      <w:r w:rsidRPr="00656BA2">
        <w:tab/>
        <w:t>Description</w:t>
      </w:r>
      <w:bookmarkEnd w:id="34"/>
      <w:bookmarkEnd w:id="35"/>
      <w:bookmarkEnd w:id="36"/>
      <w:bookmarkEnd w:id="38"/>
    </w:p>
    <w:p w14:paraId="0388D260" w14:textId="77777777" w:rsidR="009A16B6" w:rsidRDefault="009A16B6" w:rsidP="009A16B6">
      <w:r w:rsidRPr="009721AA">
        <w:t xml:space="preserve">This clause specifies the general requirements </w:t>
      </w:r>
      <w:r>
        <w:t>for the support of MC services in the IOPS mode of operation.</w:t>
      </w:r>
    </w:p>
    <w:p w14:paraId="32FB4CA5" w14:textId="77777777" w:rsidR="009A16B6" w:rsidRPr="009721AA" w:rsidRDefault="009A16B6" w:rsidP="009A16B6">
      <w:pPr>
        <w:pStyle w:val="Heading3"/>
      </w:pPr>
      <w:bookmarkStart w:id="39" w:name="_Toc217989026"/>
      <w:r w:rsidRPr="00656BA2">
        <w:t>5.</w:t>
      </w:r>
      <w:r>
        <w:t>1</w:t>
      </w:r>
      <w:r w:rsidRPr="00656BA2">
        <w:t>.</w:t>
      </w:r>
      <w:r>
        <w:t>2</w:t>
      </w:r>
      <w:r w:rsidRPr="00656BA2">
        <w:tab/>
      </w:r>
      <w:r>
        <w:t>Requirements</w:t>
      </w:r>
      <w:bookmarkEnd w:id="39"/>
    </w:p>
    <w:p w14:paraId="6DB83061" w14:textId="219D9503" w:rsidR="009A16B6" w:rsidRDefault="009A16B6" w:rsidP="009A16B6">
      <w:r>
        <w:t xml:space="preserve">[AR-5.1.2-a] For the case of a backhaul failure between the radio access network and the macro </w:t>
      </w:r>
      <w:r w:rsidR="00BE5B24" w:rsidRPr="00BE5B24">
        <w:t>3GPP core network</w:t>
      </w:r>
      <w:r>
        <w:t>, the IOPS MC system shall provide support for MC services in the IOPS mode of operation until the failure is recovered.</w:t>
      </w:r>
    </w:p>
    <w:p w14:paraId="4E24DC4B" w14:textId="4917798C" w:rsidR="009A16B6" w:rsidRDefault="009A16B6" w:rsidP="009A16B6">
      <w:r>
        <w:t xml:space="preserve">[AR-5.1.2-b] MC service UEs within the coverage of </w:t>
      </w:r>
      <w:r w:rsidRPr="00E36690">
        <w:t xml:space="preserve">the </w:t>
      </w:r>
      <w:r w:rsidR="00BE5B24">
        <w:t xml:space="preserve">local </w:t>
      </w:r>
      <w:r w:rsidRPr="00E36690">
        <w:t xml:space="preserve">IOPS </w:t>
      </w:r>
      <w:r w:rsidR="00DB0EBD">
        <w:t xml:space="preserve">3GPP systems </w:t>
      </w:r>
      <w:r>
        <w:t xml:space="preserve">shall </w:t>
      </w:r>
      <w:r w:rsidRPr="00E36690">
        <w:t>be able to provide</w:t>
      </w:r>
      <w:r>
        <w:t xml:space="preserve"> MC services over the IOPS MC system.</w:t>
      </w:r>
    </w:p>
    <w:p w14:paraId="7724082D" w14:textId="77777777" w:rsidR="009A16B6" w:rsidRPr="00EA726D" w:rsidRDefault="009A16B6" w:rsidP="009A16B6">
      <w:r>
        <w:t>[AR-5.1.2-</w:t>
      </w:r>
      <w:r w:rsidRPr="00EA726D">
        <w:rPr>
          <w:rFonts w:hint="eastAsia"/>
        </w:rPr>
        <w:t>c</w:t>
      </w:r>
      <w:r>
        <w:t>]</w:t>
      </w:r>
      <w:r w:rsidRPr="00EA726D">
        <w:rPr>
          <w:rFonts w:hint="eastAsia"/>
        </w:rPr>
        <w:t xml:space="preserve"> T</w:t>
      </w:r>
      <w:r>
        <w:t>he IOPS MC system</w:t>
      </w:r>
      <w:r w:rsidRPr="00EA726D">
        <w:rPr>
          <w:rFonts w:hint="eastAsia"/>
        </w:rPr>
        <w:t xml:space="preserve"> shall provide mechanisms to verify the availability of MC service UEs within the IOPS MC system.</w:t>
      </w:r>
    </w:p>
    <w:p w14:paraId="3C5AABDF" w14:textId="77777777" w:rsidR="009A16B6" w:rsidRDefault="009A16B6" w:rsidP="009A16B6">
      <w:pPr>
        <w:pStyle w:val="Heading2"/>
      </w:pPr>
      <w:bookmarkStart w:id="40" w:name="_Toc217989027"/>
      <w:r w:rsidRPr="00656BA2">
        <w:t>5.</w:t>
      </w:r>
      <w:r>
        <w:t>2</w:t>
      </w:r>
      <w:r w:rsidRPr="00656BA2">
        <w:tab/>
      </w:r>
      <w:r w:rsidRPr="00E36690">
        <w:t>MC service</w:t>
      </w:r>
      <w:r>
        <w:t xml:space="preserve"> requirements</w:t>
      </w:r>
      <w:bookmarkEnd w:id="40"/>
    </w:p>
    <w:p w14:paraId="7D8057DC" w14:textId="77777777" w:rsidR="009A16B6" w:rsidRPr="00656BA2" w:rsidRDefault="009A16B6" w:rsidP="009A16B6">
      <w:pPr>
        <w:pStyle w:val="Heading3"/>
      </w:pPr>
      <w:bookmarkStart w:id="41" w:name="_Toc217989028"/>
      <w:r w:rsidRPr="00656BA2">
        <w:t>5.</w:t>
      </w:r>
      <w:r>
        <w:t>2</w:t>
      </w:r>
      <w:r w:rsidRPr="00656BA2">
        <w:t>.1</w:t>
      </w:r>
      <w:r w:rsidRPr="00656BA2">
        <w:tab/>
        <w:t>Description</w:t>
      </w:r>
      <w:bookmarkEnd w:id="41"/>
    </w:p>
    <w:p w14:paraId="3FB7888F" w14:textId="77777777" w:rsidR="009A16B6" w:rsidRDefault="009A16B6" w:rsidP="009A16B6">
      <w:r w:rsidRPr="009721AA">
        <w:t xml:space="preserve">This clause specifies the </w:t>
      </w:r>
      <w:r>
        <w:t xml:space="preserve">MC service </w:t>
      </w:r>
      <w:r w:rsidRPr="009721AA">
        <w:t xml:space="preserve">requirements </w:t>
      </w:r>
      <w:r>
        <w:t>in the IOPS mode of operation.</w:t>
      </w:r>
    </w:p>
    <w:p w14:paraId="7EFEB6AE" w14:textId="77777777" w:rsidR="009A16B6" w:rsidRPr="009721AA" w:rsidRDefault="009A16B6" w:rsidP="009A16B6">
      <w:pPr>
        <w:pStyle w:val="Heading3"/>
      </w:pPr>
      <w:bookmarkStart w:id="42" w:name="_Toc217989029"/>
      <w:r w:rsidRPr="00656BA2">
        <w:t>5.</w:t>
      </w:r>
      <w:r>
        <w:t>2</w:t>
      </w:r>
      <w:r w:rsidRPr="00656BA2">
        <w:t>.</w:t>
      </w:r>
      <w:r>
        <w:t>2</w:t>
      </w:r>
      <w:r w:rsidRPr="00656BA2">
        <w:tab/>
      </w:r>
      <w:r>
        <w:t>Requirements</w:t>
      </w:r>
      <w:bookmarkEnd w:id="42"/>
    </w:p>
    <w:p w14:paraId="0CB31E29" w14:textId="77777777" w:rsidR="009A16B6" w:rsidRDefault="009A16B6" w:rsidP="009A16B6">
      <w:r>
        <w:t>[AR-5.2.2-a] The following MCPTT service features shall be supported in the IOPS mode of operation</w:t>
      </w:r>
    </w:p>
    <w:p w14:paraId="4E98C291" w14:textId="77777777" w:rsidR="009A16B6" w:rsidRPr="00AD28D8" w:rsidRDefault="009A16B6" w:rsidP="009A16B6">
      <w:pPr>
        <w:pStyle w:val="B1"/>
      </w:pPr>
      <w:r w:rsidRPr="00AD28D8">
        <w:t>-</w:t>
      </w:r>
      <w:r w:rsidRPr="00AD28D8">
        <w:tab/>
        <w:t xml:space="preserve">MCPTT group call </w:t>
      </w:r>
    </w:p>
    <w:p w14:paraId="556D0CF1" w14:textId="77777777" w:rsidR="009A16B6" w:rsidRPr="00AD28D8" w:rsidRDefault="009A16B6" w:rsidP="009A16B6">
      <w:pPr>
        <w:pStyle w:val="B1"/>
      </w:pPr>
      <w:r w:rsidRPr="00AD28D8">
        <w:t>-</w:t>
      </w:r>
      <w:r w:rsidRPr="00AD28D8">
        <w:tab/>
        <w:t xml:space="preserve">MCPTT </w:t>
      </w:r>
      <w:r w:rsidRPr="00E36690">
        <w:t>emergency group call</w:t>
      </w:r>
    </w:p>
    <w:p w14:paraId="53965257" w14:textId="77777777" w:rsidR="009A16B6" w:rsidRDefault="009A16B6" w:rsidP="009A16B6">
      <w:pPr>
        <w:pStyle w:val="B1"/>
      </w:pPr>
      <w:r w:rsidRPr="00AD28D8">
        <w:t>-</w:t>
      </w:r>
      <w:r w:rsidRPr="00AD28D8">
        <w:tab/>
        <w:t>MCPTT private call</w:t>
      </w:r>
    </w:p>
    <w:p w14:paraId="48E1B6CF" w14:textId="77777777" w:rsidR="009A16B6" w:rsidRPr="00AD28D8" w:rsidRDefault="009A16B6" w:rsidP="009A16B6">
      <w:pPr>
        <w:pStyle w:val="B1"/>
      </w:pPr>
      <w:r w:rsidRPr="00AD28D8">
        <w:t>-</w:t>
      </w:r>
      <w:r w:rsidRPr="00AD28D8">
        <w:tab/>
        <w:t xml:space="preserve">MCPTT </w:t>
      </w:r>
      <w:r w:rsidRPr="00E36690">
        <w:t xml:space="preserve">emergency </w:t>
      </w:r>
      <w:r>
        <w:t>private</w:t>
      </w:r>
      <w:r w:rsidRPr="00E36690">
        <w:t xml:space="preserve"> call</w:t>
      </w:r>
    </w:p>
    <w:p w14:paraId="162F0FEC" w14:textId="77777777" w:rsidR="009A16B6" w:rsidRDefault="009A16B6" w:rsidP="009A16B6">
      <w:r>
        <w:t xml:space="preserve">[AR-5.2.2-b] The following </w:t>
      </w:r>
      <w:r w:rsidRPr="00E36690">
        <w:t>MCData service</w:t>
      </w:r>
      <w:r>
        <w:t xml:space="preserve"> features shall be supported in the IOPS mode of operation</w:t>
      </w:r>
    </w:p>
    <w:p w14:paraId="268299B7" w14:textId="77777777" w:rsidR="009A16B6" w:rsidRPr="00AD28D8" w:rsidRDefault="009A16B6" w:rsidP="009A16B6">
      <w:pPr>
        <w:pStyle w:val="B1"/>
      </w:pPr>
      <w:r w:rsidRPr="00AD28D8">
        <w:t>-</w:t>
      </w:r>
      <w:r w:rsidRPr="00AD28D8">
        <w:tab/>
        <w:t xml:space="preserve">MCData short data </w:t>
      </w:r>
      <w:r w:rsidRPr="009F6626">
        <w:t>service</w:t>
      </w:r>
    </w:p>
    <w:p w14:paraId="7B4FD82B" w14:textId="249EC295" w:rsidR="009A16B6" w:rsidRDefault="009A16B6" w:rsidP="009A16B6">
      <w:pPr>
        <w:pStyle w:val="Heading2"/>
      </w:pPr>
      <w:bookmarkStart w:id="43" w:name="_Toc217989030"/>
      <w:r w:rsidRPr="00656BA2">
        <w:t>5.</w:t>
      </w:r>
      <w:r>
        <w:t>3</w:t>
      </w:r>
      <w:r w:rsidRPr="00656BA2">
        <w:tab/>
      </w:r>
      <w:r>
        <w:t xml:space="preserve">Network </w:t>
      </w:r>
      <w:r w:rsidR="00DB0EBD" w:rsidRPr="00DB0EBD">
        <w:t>broadcast/multicast session</w:t>
      </w:r>
      <w:r w:rsidR="00DB0EBD">
        <w:t xml:space="preserve"> </w:t>
      </w:r>
      <w:r>
        <w:t>requirements</w:t>
      </w:r>
      <w:bookmarkEnd w:id="43"/>
    </w:p>
    <w:p w14:paraId="4124EFE5" w14:textId="77777777" w:rsidR="009A16B6" w:rsidRPr="00656BA2" w:rsidRDefault="009A16B6" w:rsidP="009A16B6">
      <w:pPr>
        <w:pStyle w:val="Heading3"/>
      </w:pPr>
      <w:bookmarkStart w:id="44" w:name="_Toc217989031"/>
      <w:r w:rsidRPr="00656BA2">
        <w:t>5.</w:t>
      </w:r>
      <w:r>
        <w:t>3</w:t>
      </w:r>
      <w:r w:rsidRPr="00656BA2">
        <w:t>.1</w:t>
      </w:r>
      <w:r w:rsidRPr="00656BA2">
        <w:tab/>
        <w:t>Description</w:t>
      </w:r>
      <w:bookmarkEnd w:id="44"/>
    </w:p>
    <w:p w14:paraId="4113EAD9" w14:textId="77777777" w:rsidR="009A16B6" w:rsidRDefault="009A16B6" w:rsidP="009A16B6">
      <w:r w:rsidRPr="009721AA">
        <w:t xml:space="preserve">This clause specifies the </w:t>
      </w:r>
      <w:r>
        <w:t xml:space="preserve">network bearer </w:t>
      </w:r>
      <w:r w:rsidRPr="009721AA">
        <w:t xml:space="preserve">requirements </w:t>
      </w:r>
      <w:r>
        <w:t>in the IOPS mode of operation.</w:t>
      </w:r>
    </w:p>
    <w:p w14:paraId="34256BB0" w14:textId="77777777" w:rsidR="009A16B6" w:rsidRPr="009721AA" w:rsidRDefault="009A16B6" w:rsidP="009A16B6">
      <w:pPr>
        <w:pStyle w:val="Heading3"/>
      </w:pPr>
      <w:bookmarkStart w:id="45" w:name="_Toc217989032"/>
      <w:r w:rsidRPr="00656BA2">
        <w:t>5.</w:t>
      </w:r>
      <w:r>
        <w:t>3</w:t>
      </w:r>
      <w:r w:rsidRPr="00656BA2">
        <w:t>.</w:t>
      </w:r>
      <w:r>
        <w:t>2</w:t>
      </w:r>
      <w:r w:rsidRPr="00656BA2">
        <w:tab/>
      </w:r>
      <w:r>
        <w:t>Requirements</w:t>
      </w:r>
      <w:bookmarkEnd w:id="45"/>
    </w:p>
    <w:p w14:paraId="1AA10526" w14:textId="69C02363" w:rsidR="009A16B6" w:rsidRDefault="009A16B6" w:rsidP="009A16B6">
      <w:r>
        <w:t>[AR-5.3.2-a] The IOPS MC system shall provide</w:t>
      </w:r>
      <w:r w:rsidRPr="00BD46FD">
        <w:t xml:space="preserve"> support for unicast </w:t>
      </w:r>
      <w:r w:rsidR="00DB0EBD" w:rsidRPr="00DB0EBD">
        <w:t>session</w:t>
      </w:r>
      <w:r w:rsidR="00DB0EBD">
        <w:t xml:space="preserve"> </w:t>
      </w:r>
      <w:r w:rsidRPr="00BD46FD">
        <w:t xml:space="preserve">establishment and modification to support </w:t>
      </w:r>
      <w:r>
        <w:t xml:space="preserve">MC </w:t>
      </w:r>
      <w:r w:rsidRPr="00BD46FD">
        <w:t>service</w:t>
      </w:r>
      <w:r>
        <w:t>s via unicast transmissions in the IOPS mode of operation.</w:t>
      </w:r>
    </w:p>
    <w:p w14:paraId="2E4F3DD9" w14:textId="0B1A7C76" w:rsidR="009A16B6" w:rsidRDefault="009A16B6" w:rsidP="009A16B6">
      <w:r>
        <w:lastRenderedPageBreak/>
        <w:t>[AR-5.3.2-b] The IOPS MC system shall provide</w:t>
      </w:r>
      <w:r w:rsidRPr="00BD46FD">
        <w:t xml:space="preserve"> support for </w:t>
      </w:r>
      <w:r w:rsidR="00DB0EBD" w:rsidRPr="00DB0EBD">
        <w:t>broadcast/</w:t>
      </w:r>
      <w:r>
        <w:t>multicast</w:t>
      </w:r>
      <w:r w:rsidRPr="00BD46FD">
        <w:t xml:space="preserve"> </w:t>
      </w:r>
      <w:r w:rsidR="00DB0EBD">
        <w:t xml:space="preserve">session </w:t>
      </w:r>
      <w:r w:rsidRPr="00BD46FD">
        <w:t xml:space="preserve">establishment and modification to support </w:t>
      </w:r>
      <w:r>
        <w:t xml:space="preserve">MC </w:t>
      </w:r>
      <w:r w:rsidRPr="00BD46FD">
        <w:t>service</w:t>
      </w:r>
      <w:r>
        <w:t>s via multicast transmissions in the IOPS mode of operation.</w:t>
      </w:r>
    </w:p>
    <w:p w14:paraId="31048CC4" w14:textId="12257923" w:rsidR="009A16B6" w:rsidRPr="006F6605" w:rsidRDefault="009A16B6" w:rsidP="009A16B6">
      <w:r>
        <w:t xml:space="preserve">[AR-5.3.2-c] The IOPS MC system shall </w:t>
      </w:r>
      <w:r w:rsidRPr="006F6605">
        <w:t xml:space="preserve">support announcement of </w:t>
      </w:r>
      <w:r w:rsidR="00DB0EBD">
        <w:t>broadcast/</w:t>
      </w:r>
      <w:r w:rsidRPr="006F6605">
        <w:t xml:space="preserve">multicast </w:t>
      </w:r>
      <w:r w:rsidR="00DB0EBD">
        <w:t xml:space="preserve">session </w:t>
      </w:r>
      <w:r w:rsidRPr="006F6605">
        <w:t xml:space="preserve">to the </w:t>
      </w:r>
      <w:r>
        <w:t xml:space="preserve">MC service </w:t>
      </w:r>
      <w:r w:rsidRPr="006F6605">
        <w:t>UEs.</w:t>
      </w:r>
    </w:p>
    <w:p w14:paraId="16991A5D" w14:textId="77777777" w:rsidR="009A16B6" w:rsidRDefault="009A16B6" w:rsidP="009A16B6">
      <w:pPr>
        <w:pStyle w:val="Heading2"/>
      </w:pPr>
      <w:bookmarkStart w:id="46" w:name="_Toc217989033"/>
      <w:r w:rsidRPr="00656BA2">
        <w:t>5.</w:t>
      </w:r>
      <w:r>
        <w:t>4</w:t>
      </w:r>
      <w:r w:rsidRPr="00656BA2">
        <w:tab/>
      </w:r>
      <w:r>
        <w:t>IP connectivity functionality</w:t>
      </w:r>
      <w:bookmarkEnd w:id="46"/>
    </w:p>
    <w:p w14:paraId="0A952F7D" w14:textId="77777777" w:rsidR="009A16B6" w:rsidRPr="00656BA2" w:rsidRDefault="009A16B6" w:rsidP="009A16B6">
      <w:pPr>
        <w:pStyle w:val="Heading3"/>
      </w:pPr>
      <w:bookmarkStart w:id="47" w:name="_Toc217989034"/>
      <w:r w:rsidRPr="00656BA2">
        <w:t>5.</w:t>
      </w:r>
      <w:r>
        <w:t>4</w:t>
      </w:r>
      <w:r w:rsidRPr="00656BA2">
        <w:t>.1</w:t>
      </w:r>
      <w:r w:rsidRPr="00656BA2">
        <w:tab/>
        <w:t>Description</w:t>
      </w:r>
      <w:bookmarkEnd w:id="47"/>
    </w:p>
    <w:p w14:paraId="184B8FC0" w14:textId="77777777" w:rsidR="009A16B6" w:rsidRDefault="009A16B6" w:rsidP="009A16B6">
      <w:r>
        <w:t xml:space="preserve">The support of MC services in the IOPS mode of operation can be based on the support of the IP connectivity functionality. The IP connectivity functionality enables that MC services are provided by the MC service clients via the IOPS MC connectivity function. </w:t>
      </w:r>
    </w:p>
    <w:p w14:paraId="25D67B37" w14:textId="77777777" w:rsidR="009A16B6" w:rsidRDefault="009A16B6" w:rsidP="009A16B6">
      <w:r>
        <w:t xml:space="preserve">An IOPS MC connectivity function supporting the IP connectivity functionality </w:t>
      </w:r>
      <w:r w:rsidRPr="000C15B8">
        <w:t>does not</w:t>
      </w:r>
      <w:r>
        <w:t xml:space="preserve"> provide MC services. Instead, the IOPS MC connectivity function enables discovering MC service users and provides IP connectivity for the communication among the discovered MC service users, i.e. it distributes the related IP traffic to the MC service UEs over </w:t>
      </w:r>
      <w:r w:rsidRPr="00A3129D">
        <w:t xml:space="preserve">IP unicast </w:t>
      </w:r>
      <w:r>
        <w:t>and/or</w:t>
      </w:r>
      <w:r w:rsidRPr="00A3129D">
        <w:t xml:space="preserve"> multicast transmissions.</w:t>
      </w:r>
      <w:r>
        <w:t xml:space="preserve"> A MC service UE supporting the IP connectivity functionality in the IOPS mode of operation enables transmitting the IP packets related to a MC service communication over the IOPS MC connectivity function.</w:t>
      </w:r>
    </w:p>
    <w:p w14:paraId="3041A4E1" w14:textId="77777777" w:rsidR="009A16B6" w:rsidRDefault="009A16B6" w:rsidP="009A16B6">
      <w:r w:rsidRPr="009721AA">
        <w:t xml:space="preserve">This clause specifies requirements </w:t>
      </w:r>
      <w:r>
        <w:t>for the support of the IP connectivity functionality in the IOPS mode of operation.</w:t>
      </w:r>
    </w:p>
    <w:p w14:paraId="615F128B" w14:textId="77777777" w:rsidR="009A16B6" w:rsidRPr="009721AA" w:rsidRDefault="009A16B6" w:rsidP="009A16B6">
      <w:pPr>
        <w:pStyle w:val="Heading3"/>
      </w:pPr>
      <w:bookmarkStart w:id="48" w:name="_Toc217989035"/>
      <w:r w:rsidRPr="00656BA2">
        <w:t>5.</w:t>
      </w:r>
      <w:r>
        <w:t>4</w:t>
      </w:r>
      <w:r w:rsidRPr="00656BA2">
        <w:t>.</w:t>
      </w:r>
      <w:r>
        <w:t>2</w:t>
      </w:r>
      <w:r w:rsidRPr="00656BA2">
        <w:tab/>
      </w:r>
      <w:r>
        <w:t>General requirements</w:t>
      </w:r>
      <w:bookmarkEnd w:id="48"/>
    </w:p>
    <w:p w14:paraId="1757514A" w14:textId="42A4E505" w:rsidR="009A16B6" w:rsidRDefault="009A16B6" w:rsidP="009A16B6">
      <w:r>
        <w:t xml:space="preserve">[AR-5.4.2-a] </w:t>
      </w:r>
      <w:r w:rsidRPr="00E30B38">
        <w:t xml:space="preserve">The IOPS MC </w:t>
      </w:r>
      <w:r>
        <w:t>connectivity function supporting the IP connectivity functionality</w:t>
      </w:r>
      <w:r w:rsidRPr="00E30B38">
        <w:t xml:space="preserve"> shall support</w:t>
      </w:r>
      <w:r>
        <w:t xml:space="preserve"> discovering MC service users within the coverage of the </w:t>
      </w:r>
      <w:r w:rsidR="00DB0EBD">
        <w:t xml:space="preserve">local </w:t>
      </w:r>
      <w:r>
        <w:t xml:space="preserve">IOPS </w:t>
      </w:r>
      <w:r w:rsidR="00DB0EBD">
        <w:t>3GPP system</w:t>
      </w:r>
      <w:r>
        <w:t>.</w:t>
      </w:r>
    </w:p>
    <w:p w14:paraId="0BD641DA" w14:textId="77777777" w:rsidR="009A16B6" w:rsidRDefault="009A16B6" w:rsidP="009A16B6">
      <w:r>
        <w:t xml:space="preserve">[AR-5.4.2-b] </w:t>
      </w:r>
      <w:r w:rsidRPr="00E30B38">
        <w:t xml:space="preserve">The IOPS MC </w:t>
      </w:r>
      <w:r>
        <w:t>connectivity function supporting the IP connectivity functionality</w:t>
      </w:r>
      <w:r w:rsidRPr="00E30B38">
        <w:t xml:space="preserve"> shall support</w:t>
      </w:r>
      <w:r>
        <w:t xml:space="preserve"> announcement, subscription and notification mechanisms for discovered MC service users supporting the IP connectivity functionality.</w:t>
      </w:r>
    </w:p>
    <w:p w14:paraId="35A903FD" w14:textId="77777777" w:rsidR="009A16B6" w:rsidRDefault="009A16B6" w:rsidP="009A16B6">
      <w:r>
        <w:t xml:space="preserve">[AR-5.4.2-c] </w:t>
      </w:r>
      <w:r w:rsidRPr="00E30B38">
        <w:t xml:space="preserve">The IOPS MC </w:t>
      </w:r>
      <w:r>
        <w:t>connectivity function supporting the IP connectivity functionality</w:t>
      </w:r>
      <w:r w:rsidRPr="00E30B38">
        <w:t xml:space="preserve"> shall </w:t>
      </w:r>
      <w:r>
        <w:t>provide IP connectivity for communication among MC service users requesting the support of the IP connectivity functionality.</w:t>
      </w:r>
    </w:p>
    <w:p w14:paraId="300AD8CD" w14:textId="77777777" w:rsidR="009A16B6" w:rsidRDefault="009A16B6" w:rsidP="009A16B6">
      <w:r>
        <w:t>[AR-5.4.2-d] The MC service UEs supporting the IP connectivity functionality</w:t>
      </w:r>
      <w:r w:rsidRPr="00E30B38">
        <w:t xml:space="preserve"> </w:t>
      </w:r>
      <w:r>
        <w:t xml:space="preserve">in the IOPS mode of operation </w:t>
      </w:r>
      <w:r w:rsidRPr="00E30B38">
        <w:t>shall</w:t>
      </w:r>
      <w:r>
        <w:t xml:space="preserve"> enable transmitting the IP packets related to a MC service communication over the IOPS MC connectivity function.</w:t>
      </w:r>
    </w:p>
    <w:p w14:paraId="2B2C0CC9" w14:textId="77777777" w:rsidR="009A16B6" w:rsidRPr="009721AA" w:rsidRDefault="009A16B6" w:rsidP="009A16B6">
      <w:pPr>
        <w:pStyle w:val="Heading3"/>
      </w:pPr>
      <w:bookmarkStart w:id="49" w:name="_Toc217989036"/>
      <w:r w:rsidRPr="00656BA2">
        <w:t>5.</w:t>
      </w:r>
      <w:r>
        <w:t>4</w:t>
      </w:r>
      <w:r w:rsidRPr="00656BA2">
        <w:t>.</w:t>
      </w:r>
      <w:r>
        <w:t>3</w:t>
      </w:r>
      <w:r w:rsidRPr="00656BA2">
        <w:tab/>
      </w:r>
      <w:r>
        <w:t>Bearer management requirements</w:t>
      </w:r>
      <w:bookmarkEnd w:id="49"/>
    </w:p>
    <w:p w14:paraId="53F34C77" w14:textId="2A1C20C3" w:rsidR="009A16B6" w:rsidRDefault="009A16B6" w:rsidP="009A16B6">
      <w:r>
        <w:t xml:space="preserve">[AR-5.4.3-a] </w:t>
      </w:r>
      <w:r w:rsidRPr="00E30B38">
        <w:t>The</w:t>
      </w:r>
      <w:r>
        <w:t xml:space="preserve"> MC service UEs shall use specific APNs</w:t>
      </w:r>
      <w:r w:rsidR="00DB0EBD" w:rsidRPr="00DB0EBD">
        <w:t xml:space="preserve"> or DNNs</w:t>
      </w:r>
      <w:r>
        <w:t xml:space="preserve"> for the support of the IP connectivity functionality, as follows:</w:t>
      </w:r>
    </w:p>
    <w:p w14:paraId="37C95C14" w14:textId="5A3320CA" w:rsidR="009A16B6" w:rsidRDefault="009A16B6" w:rsidP="009A16B6">
      <w:pPr>
        <w:pStyle w:val="B1"/>
      </w:pPr>
      <w:r>
        <w:t>-</w:t>
      </w:r>
      <w:r>
        <w:tab/>
        <w:t>An APN</w:t>
      </w:r>
      <w:r w:rsidR="00DB0EBD" w:rsidRPr="00DB0EBD">
        <w:t>/DNN</w:t>
      </w:r>
      <w:r>
        <w:t xml:space="preserve"> for the IOPS related application signalling related to the IP connectivity functionality support, e.g. for IOPS discovery, subscription and notification.</w:t>
      </w:r>
    </w:p>
    <w:p w14:paraId="42DE45DB" w14:textId="395B0ABE" w:rsidR="009A16B6" w:rsidRPr="00DB09F1" w:rsidRDefault="009A16B6" w:rsidP="009A16B6">
      <w:pPr>
        <w:pStyle w:val="B1"/>
      </w:pPr>
      <w:r>
        <w:t>-</w:t>
      </w:r>
      <w:r>
        <w:tab/>
        <w:t>An MC service APN</w:t>
      </w:r>
      <w:r w:rsidR="00DB0EBD" w:rsidRPr="00DB0EBD">
        <w:t>/DNN</w:t>
      </w:r>
      <w:r>
        <w:t xml:space="preserve"> for the communication with another MC user or group via the IOPS MC connectivity function based on the IP connectivity functionality, e.g. for the signalling and media.</w:t>
      </w:r>
    </w:p>
    <w:p w14:paraId="642AAD2F" w14:textId="352C87AE" w:rsidR="009A16B6" w:rsidRPr="008E79C5" w:rsidRDefault="009A16B6" w:rsidP="009A16B6">
      <w:pPr>
        <w:rPr>
          <w:lang w:eastAsia="zh-CN"/>
        </w:rPr>
      </w:pPr>
      <w:r>
        <w:t xml:space="preserve">[AR-5.4.3-b] </w:t>
      </w:r>
      <w:r w:rsidRPr="00E30B38">
        <w:t>The</w:t>
      </w:r>
      <w:r>
        <w:t xml:space="preserve"> APNs for the IP connectivity functionality support </w:t>
      </w:r>
      <w:r w:rsidRPr="00057AD4">
        <w:t xml:space="preserve">shall be made available to the </w:t>
      </w:r>
      <w:r>
        <w:t>MC service UEs</w:t>
      </w:r>
      <w:r w:rsidRPr="00057AD4">
        <w:t xml:space="preserve"> either via UE (pre)configuration or via initial UE configuration</w:t>
      </w:r>
      <w:r>
        <w:t xml:space="preserve">,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00DB0EBD" w:rsidRPr="00DB0EBD">
        <w:t xml:space="preserve"> </w:t>
      </w:r>
      <w:r w:rsidR="00DB0EBD" w:rsidRPr="00DB0EBD">
        <w:rPr>
          <w:lang w:eastAsia="zh-CN"/>
        </w:rPr>
        <w:t>, and 3GPP</w:t>
      </w:r>
      <w:r w:rsidR="00DB0EBD">
        <w:rPr>
          <w:lang w:eastAsia="zh-CN"/>
        </w:rPr>
        <w:t> </w:t>
      </w:r>
      <w:r w:rsidR="00DB0EBD" w:rsidRPr="00DB0EBD">
        <w:rPr>
          <w:lang w:eastAsia="zh-CN"/>
        </w:rPr>
        <w:t>TS</w:t>
      </w:r>
      <w:r w:rsidR="00DB0EBD">
        <w:rPr>
          <w:lang w:eastAsia="zh-CN"/>
        </w:rPr>
        <w:t> </w:t>
      </w:r>
      <w:r w:rsidR="00DB0EBD" w:rsidRPr="00DB0EBD">
        <w:rPr>
          <w:lang w:eastAsia="zh-CN"/>
        </w:rPr>
        <w:t>23.289</w:t>
      </w:r>
      <w:r w:rsidR="00DB0EBD">
        <w:rPr>
          <w:lang w:eastAsia="zh-CN"/>
        </w:rPr>
        <w:t> </w:t>
      </w:r>
      <w:r w:rsidR="00DB0EBD" w:rsidRPr="00DB0EBD">
        <w:rPr>
          <w:lang w:eastAsia="zh-CN"/>
        </w:rPr>
        <w:t>[</w:t>
      </w:r>
      <w:r w:rsidR="00DB0EBD">
        <w:rPr>
          <w:lang w:eastAsia="zh-CN"/>
        </w:rPr>
        <w:t>12</w:t>
      </w:r>
      <w:r w:rsidR="00DB0EBD" w:rsidRPr="00DB0EBD">
        <w:rPr>
          <w:lang w:eastAsia="zh-CN"/>
        </w:rPr>
        <w:t>]</w:t>
      </w:r>
      <w:r>
        <w:rPr>
          <w:lang w:eastAsia="zh-CN"/>
        </w:rPr>
        <w:t>.</w:t>
      </w:r>
    </w:p>
    <w:p w14:paraId="5442E0FB" w14:textId="77777777" w:rsidR="009A16B6" w:rsidRPr="00656BA2" w:rsidRDefault="009A16B6" w:rsidP="009A16B6"/>
    <w:p w14:paraId="24BDCF28" w14:textId="77777777" w:rsidR="009A16B6" w:rsidRPr="00656BA2" w:rsidRDefault="009A16B6" w:rsidP="009A16B6">
      <w:pPr>
        <w:pStyle w:val="Heading1"/>
      </w:pPr>
      <w:bookmarkStart w:id="50" w:name="_Toc526019524"/>
      <w:bookmarkStart w:id="51" w:name="_Toc478400629"/>
      <w:bookmarkStart w:id="52" w:name="_Toc217989037"/>
      <w:r w:rsidRPr="00656BA2">
        <w:t>6</w:t>
      </w:r>
      <w:r w:rsidRPr="00656BA2">
        <w:tab/>
        <w:t>Involved business relationships</w:t>
      </w:r>
      <w:bookmarkEnd w:id="52"/>
    </w:p>
    <w:p w14:paraId="20C1006F" w14:textId="54B4AF26" w:rsidR="009A16B6" w:rsidRPr="008E00F8" w:rsidRDefault="009A16B6" w:rsidP="009A16B6">
      <w:pPr>
        <w:pStyle w:val="EditorsNote"/>
        <w:ind w:left="0" w:firstLine="0"/>
        <w:rPr>
          <w:color w:val="auto"/>
        </w:rPr>
      </w:pPr>
      <w:r w:rsidRPr="00265C70">
        <w:rPr>
          <w:color w:val="auto"/>
        </w:rPr>
        <w:t>The description of the involved business relationships for the support of MC services in the IOPS mode of operation is contained in clause 6 of 3GPP TS 23.280 [3]</w:t>
      </w:r>
      <w:r w:rsidR="00C566D9" w:rsidRPr="00C566D9">
        <w:rPr>
          <w:color w:val="auto"/>
        </w:rPr>
        <w:t>, and clause 6.4 of 3GPP</w:t>
      </w:r>
      <w:r w:rsidR="00C566D9">
        <w:rPr>
          <w:color w:val="auto"/>
        </w:rPr>
        <w:t> </w:t>
      </w:r>
      <w:r w:rsidR="00C566D9" w:rsidRPr="00C566D9">
        <w:rPr>
          <w:color w:val="auto"/>
        </w:rPr>
        <w:t>TS</w:t>
      </w:r>
      <w:r w:rsidR="00C566D9">
        <w:rPr>
          <w:color w:val="auto"/>
        </w:rPr>
        <w:t> </w:t>
      </w:r>
      <w:r w:rsidR="00C566D9" w:rsidRPr="00C566D9">
        <w:rPr>
          <w:color w:val="auto"/>
        </w:rPr>
        <w:t>23.289</w:t>
      </w:r>
      <w:r w:rsidR="00C566D9">
        <w:rPr>
          <w:color w:val="auto"/>
        </w:rPr>
        <w:t> </w:t>
      </w:r>
      <w:r w:rsidR="00C566D9" w:rsidRPr="00C566D9">
        <w:rPr>
          <w:color w:val="auto"/>
        </w:rPr>
        <w:t>[</w:t>
      </w:r>
      <w:r w:rsidR="00C566D9">
        <w:rPr>
          <w:color w:val="auto"/>
        </w:rPr>
        <w:t>12</w:t>
      </w:r>
      <w:r w:rsidR="00C566D9" w:rsidRPr="00C566D9">
        <w:rPr>
          <w:color w:val="auto"/>
        </w:rPr>
        <w:t>]</w:t>
      </w:r>
      <w:r w:rsidRPr="00265C70">
        <w:rPr>
          <w:color w:val="auto"/>
        </w:rPr>
        <w:t>.</w:t>
      </w:r>
    </w:p>
    <w:p w14:paraId="273A6011" w14:textId="77777777" w:rsidR="009A16B6" w:rsidRPr="00656BA2" w:rsidRDefault="009A16B6" w:rsidP="009A16B6"/>
    <w:p w14:paraId="0584396E" w14:textId="77777777" w:rsidR="009A16B6" w:rsidRPr="00656BA2" w:rsidRDefault="009A16B6" w:rsidP="009A16B6">
      <w:pPr>
        <w:pStyle w:val="Heading1"/>
      </w:pPr>
      <w:bookmarkStart w:id="53" w:name="_Toc217989038"/>
      <w:r w:rsidRPr="00656BA2">
        <w:lastRenderedPageBreak/>
        <w:t>7</w:t>
      </w:r>
      <w:r w:rsidRPr="00656BA2">
        <w:tab/>
        <w:t>Functional model</w:t>
      </w:r>
      <w:bookmarkEnd w:id="50"/>
      <w:bookmarkEnd w:id="53"/>
    </w:p>
    <w:p w14:paraId="3C9BEEDA" w14:textId="77777777" w:rsidR="009A16B6" w:rsidRPr="00656BA2" w:rsidRDefault="009A16B6" w:rsidP="009A16B6">
      <w:pPr>
        <w:pStyle w:val="Heading2"/>
      </w:pPr>
      <w:bookmarkStart w:id="54" w:name="_Toc526019525"/>
      <w:bookmarkStart w:id="55" w:name="_Toc217989039"/>
      <w:r w:rsidRPr="00656BA2">
        <w:t>7.1</w:t>
      </w:r>
      <w:r w:rsidRPr="00656BA2">
        <w:tab/>
        <w:t>General</w:t>
      </w:r>
      <w:bookmarkEnd w:id="54"/>
      <w:bookmarkEnd w:id="55"/>
    </w:p>
    <w:p w14:paraId="4526FC62" w14:textId="77777777" w:rsidR="009A16B6" w:rsidRPr="003E5F68" w:rsidRDefault="009A16B6" w:rsidP="009A16B6">
      <w:r w:rsidRPr="000F7682">
        <w:t xml:space="preserve">The functional model </w:t>
      </w:r>
      <w:r>
        <w:t>to support MC services in</w:t>
      </w:r>
      <w:r w:rsidRPr="000F7682">
        <w:t xml:space="preserve"> the IOPS mode of operation</w:t>
      </w:r>
      <w:r w:rsidRPr="00D95D80">
        <w:t xml:space="preserve"> </w:t>
      </w:r>
      <w:r w:rsidRPr="000F7682">
        <w:t xml:space="preserve">in case of a backhaul failure </w:t>
      </w:r>
      <w:r>
        <w:t xml:space="preserve">consists of </w:t>
      </w:r>
      <w:r w:rsidRPr="00152A50">
        <w:t>a set of functions and reference points</w:t>
      </w:r>
      <w:r w:rsidRPr="003E5F68">
        <w:t>.</w:t>
      </w:r>
    </w:p>
    <w:p w14:paraId="03AD179E" w14:textId="77777777" w:rsidR="009A16B6" w:rsidRPr="00656BA2" w:rsidRDefault="009A16B6" w:rsidP="009A16B6">
      <w:pPr>
        <w:pStyle w:val="NO"/>
      </w:pPr>
      <w:r w:rsidRPr="003E5F68">
        <w:t>NOTE:</w:t>
      </w:r>
      <w:r w:rsidRPr="003E5F68">
        <w:tab/>
        <w:t>Terminology such as client and server are not meant to imply specific physical implementation of a functional entity.</w:t>
      </w:r>
    </w:p>
    <w:p w14:paraId="226FBDF9" w14:textId="77777777" w:rsidR="009A16B6" w:rsidRDefault="009A16B6" w:rsidP="009A16B6">
      <w:pPr>
        <w:pStyle w:val="Heading2"/>
      </w:pPr>
      <w:bookmarkStart w:id="56" w:name="_Toc424654366"/>
      <w:bookmarkStart w:id="57" w:name="_Toc428364952"/>
      <w:bookmarkStart w:id="58" w:name="_Toc433209552"/>
      <w:bookmarkStart w:id="59" w:name="_Toc453260070"/>
      <w:bookmarkStart w:id="60" w:name="_Toc453260957"/>
      <w:bookmarkStart w:id="61" w:name="_Toc453279694"/>
      <w:bookmarkStart w:id="62" w:name="_Toc459375032"/>
      <w:bookmarkStart w:id="63" w:name="_Toc468105266"/>
      <w:bookmarkStart w:id="64" w:name="_Toc468110361"/>
      <w:bookmarkStart w:id="65" w:name="_Toc11449155"/>
      <w:bookmarkStart w:id="66" w:name="_Toc526019526"/>
      <w:bookmarkStart w:id="67" w:name="_Toc217989040"/>
      <w:r w:rsidRPr="003E5F68">
        <w:t>7.2</w:t>
      </w:r>
      <w:r w:rsidRPr="003E5F68">
        <w:tab/>
        <w:t>Description of the planes</w:t>
      </w:r>
      <w:bookmarkEnd w:id="56"/>
      <w:bookmarkEnd w:id="57"/>
      <w:bookmarkEnd w:id="58"/>
      <w:bookmarkEnd w:id="59"/>
      <w:bookmarkEnd w:id="60"/>
      <w:bookmarkEnd w:id="61"/>
      <w:bookmarkEnd w:id="62"/>
      <w:bookmarkEnd w:id="63"/>
      <w:bookmarkEnd w:id="64"/>
      <w:bookmarkEnd w:id="65"/>
      <w:bookmarkEnd w:id="67"/>
    </w:p>
    <w:p w14:paraId="33D7CE6D" w14:textId="77777777" w:rsidR="009A16B6" w:rsidRDefault="009A16B6" w:rsidP="009A16B6">
      <w:r w:rsidRPr="002C1948">
        <w:t xml:space="preserve">The functional model for the support of </w:t>
      </w:r>
      <w:r w:rsidRPr="002C1948">
        <w:rPr>
          <w:rFonts w:hint="eastAsia"/>
        </w:rPr>
        <w:t>MC services</w:t>
      </w:r>
      <w:r w:rsidRPr="002C1948">
        <w:t xml:space="preserve"> in the IOPS mode of operation is defined as a series of planes to allow for the breakdown of the architectural description.</w:t>
      </w:r>
    </w:p>
    <w:p w14:paraId="791704AF" w14:textId="77777777" w:rsidR="009A16B6" w:rsidRPr="00656BA2" w:rsidRDefault="009A16B6" w:rsidP="009A16B6">
      <w:r w:rsidRPr="003E5F68">
        <w:t>The application plane</w:t>
      </w:r>
      <w:r>
        <w:t xml:space="preserve"> supports</w:t>
      </w:r>
      <w:r w:rsidRPr="003E5F68">
        <w:t xml:space="preserve"> </w:t>
      </w:r>
      <w:r>
        <w:t>all t</w:t>
      </w:r>
      <w:r w:rsidRPr="003E5F68">
        <w:t xml:space="preserve">he necessary functions </w:t>
      </w:r>
      <w:r>
        <w:t xml:space="preserve">to establish and </w:t>
      </w:r>
      <w:r w:rsidRPr="003E5F68">
        <w:t>provide</w:t>
      </w:r>
      <w:r>
        <w:t xml:space="preserve"> </w:t>
      </w:r>
      <w:r>
        <w:rPr>
          <w:rFonts w:hint="eastAsia"/>
          <w:lang w:eastAsia="zh-CN"/>
        </w:rPr>
        <w:t>MC service</w:t>
      </w:r>
      <w:r>
        <w:rPr>
          <w:lang w:eastAsia="zh-CN"/>
        </w:rPr>
        <w:t>s in the IOPS mode of operation</w:t>
      </w:r>
      <w:r w:rsidRPr="003E5F68">
        <w:t xml:space="preserve">. </w:t>
      </w:r>
      <w:r>
        <w:t>The application plane</w:t>
      </w:r>
      <w:r w:rsidRPr="003E5F68">
        <w:t xml:space="preserve"> uses the services of the signalling control plane to </w:t>
      </w:r>
      <w:r>
        <w:t>establish the association of the users involved in an MC service.</w:t>
      </w:r>
      <w:r w:rsidRPr="006D4A33">
        <w:t xml:space="preserve"> The signalling control plane also offers access to and control of services across MC services</w:t>
      </w:r>
      <w:r>
        <w:t>.</w:t>
      </w:r>
    </w:p>
    <w:p w14:paraId="031BACA8" w14:textId="77777777" w:rsidR="009A16B6" w:rsidRPr="00656BA2" w:rsidRDefault="009A16B6" w:rsidP="009A16B6">
      <w:pPr>
        <w:pStyle w:val="Heading2"/>
      </w:pPr>
      <w:bookmarkStart w:id="68" w:name="_Toc217989041"/>
      <w:r w:rsidRPr="00656BA2">
        <w:t>7.</w:t>
      </w:r>
      <w:r>
        <w:t>3</w:t>
      </w:r>
      <w:r w:rsidRPr="00656BA2">
        <w:tab/>
        <w:t>Functional model description</w:t>
      </w:r>
      <w:bookmarkEnd w:id="66"/>
      <w:bookmarkEnd w:id="68"/>
    </w:p>
    <w:p w14:paraId="57BB5EE7" w14:textId="77777777" w:rsidR="009A16B6" w:rsidRDefault="009A16B6" w:rsidP="009A16B6">
      <w:pPr>
        <w:pStyle w:val="Heading3"/>
        <w:rPr>
          <w:rFonts w:eastAsia="SimSun"/>
        </w:rPr>
      </w:pPr>
      <w:bookmarkStart w:id="69" w:name="_Toc17709801"/>
      <w:bookmarkStart w:id="70" w:name="_Toc217989042"/>
      <w:r w:rsidRPr="00A61298">
        <w:rPr>
          <w:rFonts w:eastAsia="SimSun"/>
        </w:rPr>
        <w:t>7.</w:t>
      </w:r>
      <w:r>
        <w:rPr>
          <w:rFonts w:eastAsia="SimSun"/>
        </w:rPr>
        <w:t>3</w:t>
      </w:r>
      <w:r w:rsidRPr="00A61298">
        <w:rPr>
          <w:rFonts w:eastAsia="SimSun"/>
        </w:rPr>
        <w:t>.</w:t>
      </w:r>
      <w:r>
        <w:rPr>
          <w:rFonts w:eastAsia="SimSun"/>
        </w:rPr>
        <w:t>1</w:t>
      </w:r>
      <w:r w:rsidRPr="00A61298">
        <w:rPr>
          <w:rFonts w:eastAsia="SimSun"/>
        </w:rPr>
        <w:tab/>
      </w:r>
      <w:bookmarkEnd w:id="69"/>
      <w:r>
        <w:rPr>
          <w:rFonts w:eastAsia="SimSun"/>
        </w:rPr>
        <w:t>General</w:t>
      </w:r>
      <w:bookmarkEnd w:id="70"/>
    </w:p>
    <w:p w14:paraId="4A34B4C3" w14:textId="77777777" w:rsidR="009A16B6" w:rsidRDefault="009A16B6" w:rsidP="009A16B6">
      <w:r>
        <w:t>The application plane and signalling plane supporting the functional model for the IOPS mode of operation are described in this clause.</w:t>
      </w:r>
    </w:p>
    <w:p w14:paraId="63077C72" w14:textId="77777777" w:rsidR="009A16B6" w:rsidRDefault="009A16B6" w:rsidP="009A16B6">
      <w:pPr>
        <w:pStyle w:val="Heading3"/>
        <w:rPr>
          <w:rFonts w:eastAsia="SimSun"/>
        </w:rPr>
      </w:pPr>
      <w:bookmarkStart w:id="71" w:name="_Toc217989043"/>
      <w:r w:rsidRPr="00A61298">
        <w:rPr>
          <w:rFonts w:eastAsia="SimSun"/>
        </w:rPr>
        <w:t>7.</w:t>
      </w:r>
      <w:r>
        <w:rPr>
          <w:rFonts w:eastAsia="SimSun"/>
        </w:rPr>
        <w:t>3</w:t>
      </w:r>
      <w:r w:rsidRPr="00A61298">
        <w:rPr>
          <w:rFonts w:eastAsia="SimSun"/>
        </w:rPr>
        <w:t>.</w:t>
      </w:r>
      <w:r>
        <w:rPr>
          <w:rFonts w:eastAsia="SimSun"/>
        </w:rPr>
        <w:t>2</w:t>
      </w:r>
      <w:r w:rsidRPr="00A61298">
        <w:rPr>
          <w:rFonts w:eastAsia="SimSun"/>
        </w:rPr>
        <w:tab/>
      </w:r>
      <w:r>
        <w:rPr>
          <w:rFonts w:eastAsia="SimSun"/>
        </w:rPr>
        <w:t>Functional model for the signalling control plane in the IOPS mode of operation</w:t>
      </w:r>
      <w:bookmarkEnd w:id="71"/>
    </w:p>
    <w:p w14:paraId="313E18ED" w14:textId="77777777" w:rsidR="009A16B6" w:rsidRPr="000F7682" w:rsidRDefault="009A16B6" w:rsidP="009A16B6">
      <w:r w:rsidRPr="000F7682">
        <w:t>Figure 7.3.</w:t>
      </w:r>
      <w:r>
        <w:t>2</w:t>
      </w:r>
      <w:r w:rsidRPr="000F7682">
        <w:t>-</w:t>
      </w:r>
      <w:r>
        <w:t>1</w:t>
      </w:r>
      <w:r w:rsidRPr="000F7682">
        <w:t xml:space="preserve"> shows the </w:t>
      </w:r>
      <w:r>
        <w:t xml:space="preserve">common </w:t>
      </w:r>
      <w:r w:rsidRPr="000F7682">
        <w:t>functional model for the signalling control plane</w:t>
      </w:r>
      <w:r>
        <w:t xml:space="preserve"> in the IOPS mode of operation</w:t>
      </w:r>
      <w:r w:rsidRPr="000F7682">
        <w:t>.</w:t>
      </w:r>
    </w:p>
    <w:p w14:paraId="364F0B13" w14:textId="4AF2B839" w:rsidR="009A16B6" w:rsidRPr="000F7682" w:rsidRDefault="00FC377F" w:rsidP="009A16B6">
      <w:pPr>
        <w:pStyle w:val="TH"/>
      </w:pPr>
      <w:r w:rsidRPr="007722BF">
        <w:object w:dxaOrig="7062" w:dyaOrig="2940" w14:anchorId="70548578">
          <v:shape id="_x0000_i1027" type="#_x0000_t75" style="width:353.15pt;height:146.75pt" o:ole="">
            <v:imagedata r:id="rId13" o:title=""/>
          </v:shape>
          <o:OLEObject Type="Embed" ProgID="Visio.Drawing.11" ShapeID="_x0000_i1027" DrawAspect="Content" ObjectID="_1828601754" r:id="rId14"/>
        </w:object>
      </w:r>
    </w:p>
    <w:p w14:paraId="11689C9D" w14:textId="127CF843" w:rsidR="009A16B6" w:rsidRDefault="009A16B6" w:rsidP="009A16B6">
      <w:pPr>
        <w:pStyle w:val="TF"/>
        <w:rPr>
          <w:rFonts w:eastAsia="SimSun"/>
        </w:rPr>
      </w:pPr>
      <w:r w:rsidRPr="000F7682">
        <w:rPr>
          <w:rFonts w:eastAsia="SimSun"/>
        </w:rPr>
        <w:t>Figure 7.3</w:t>
      </w:r>
      <w:r>
        <w:rPr>
          <w:rFonts w:eastAsia="SimSun"/>
        </w:rPr>
        <w:t>.</w:t>
      </w:r>
      <w:r w:rsidRPr="000F7682">
        <w:rPr>
          <w:rFonts w:eastAsia="SimSun"/>
        </w:rPr>
        <w:t>2</w:t>
      </w:r>
      <w:r>
        <w:rPr>
          <w:rFonts w:eastAsia="SimSun"/>
        </w:rPr>
        <w:t>-1</w:t>
      </w:r>
      <w:r w:rsidR="00FC377F">
        <w:rPr>
          <w:rFonts w:eastAsia="SimSun"/>
        </w:rPr>
        <w:t>:</w:t>
      </w:r>
      <w:r w:rsidRPr="000F7682">
        <w:rPr>
          <w:rFonts w:eastAsia="SimSun"/>
        </w:rPr>
        <w:t xml:space="preserve"> Functional model for </w:t>
      </w:r>
      <w:r>
        <w:rPr>
          <w:rFonts w:eastAsia="SimSun"/>
        </w:rPr>
        <w:t xml:space="preserve">the </w:t>
      </w:r>
      <w:r w:rsidRPr="000F7682">
        <w:rPr>
          <w:rFonts w:eastAsia="SimSun"/>
        </w:rPr>
        <w:t>signa</w:t>
      </w:r>
      <w:r>
        <w:rPr>
          <w:rFonts w:eastAsia="SimSun"/>
        </w:rPr>
        <w:t>l</w:t>
      </w:r>
      <w:r w:rsidRPr="000F7682">
        <w:rPr>
          <w:rFonts w:eastAsia="SimSun"/>
        </w:rPr>
        <w:t xml:space="preserve">ling control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754CFC2A" w14:textId="77777777" w:rsidR="009A16B6" w:rsidRPr="000F7682" w:rsidRDefault="009A16B6" w:rsidP="009A16B6">
      <w:pPr>
        <w:pStyle w:val="NO"/>
        <w:rPr>
          <w:rFonts w:eastAsia="SimSun"/>
        </w:rPr>
      </w:pPr>
      <w:r w:rsidRPr="000F7682">
        <w:t>NOTE:</w:t>
      </w:r>
      <w:r w:rsidRPr="000F7682">
        <w:tab/>
      </w:r>
      <w:r>
        <w:t>The functional model for the signalling plane in the IOPS mode of operation is described as a common functional model across MC services.</w:t>
      </w:r>
    </w:p>
    <w:p w14:paraId="2572BBE3" w14:textId="77777777" w:rsidR="009A16B6" w:rsidRDefault="009A16B6" w:rsidP="009A16B6">
      <w:pPr>
        <w:pStyle w:val="Heading3"/>
        <w:rPr>
          <w:rFonts w:eastAsia="SimSun"/>
        </w:rPr>
      </w:pPr>
      <w:bookmarkStart w:id="72" w:name="_Toc217989044"/>
      <w:r w:rsidRPr="00A61298">
        <w:rPr>
          <w:rFonts w:eastAsia="SimSun"/>
        </w:rPr>
        <w:t>7.</w:t>
      </w:r>
      <w:r>
        <w:rPr>
          <w:rFonts w:eastAsia="SimSun"/>
        </w:rPr>
        <w:t>3</w:t>
      </w:r>
      <w:r w:rsidRPr="00A61298">
        <w:rPr>
          <w:rFonts w:eastAsia="SimSun"/>
        </w:rPr>
        <w:t>.</w:t>
      </w:r>
      <w:r>
        <w:rPr>
          <w:rFonts w:eastAsia="SimSun"/>
        </w:rPr>
        <w:t>3</w:t>
      </w:r>
      <w:r w:rsidRPr="00A61298">
        <w:rPr>
          <w:rFonts w:eastAsia="SimSun"/>
        </w:rPr>
        <w:tab/>
      </w:r>
      <w:r>
        <w:rPr>
          <w:rFonts w:eastAsia="SimSun"/>
        </w:rPr>
        <w:t>MCPTT functional model for the application plane in the IOPS mode of operation</w:t>
      </w:r>
      <w:bookmarkEnd w:id="72"/>
    </w:p>
    <w:p w14:paraId="3D9ECB35" w14:textId="77777777" w:rsidR="009A16B6" w:rsidRPr="000F7682" w:rsidRDefault="009A16B6" w:rsidP="009A16B6">
      <w:r w:rsidRPr="000F7682">
        <w:t>Figure 7.3</w:t>
      </w:r>
      <w:r>
        <w:t>.3</w:t>
      </w:r>
      <w:r w:rsidRPr="000F7682">
        <w:t xml:space="preserve">-1 shows the </w:t>
      </w:r>
      <w:r>
        <w:t xml:space="preserve">MCPTT </w:t>
      </w:r>
      <w:r w:rsidRPr="000F7682">
        <w:t>functional model for the application plane</w:t>
      </w:r>
      <w:r>
        <w:t xml:space="preserve"> in the IOPS mode of operation</w:t>
      </w:r>
      <w:r w:rsidRPr="000F7682">
        <w:t>.</w:t>
      </w:r>
    </w:p>
    <w:p w14:paraId="0FE67EA2" w14:textId="5C924084" w:rsidR="009A16B6" w:rsidRPr="000F7682" w:rsidRDefault="00FC377F" w:rsidP="009A16B6">
      <w:pPr>
        <w:pStyle w:val="TH"/>
      </w:pPr>
      <w:r w:rsidRPr="007722BF">
        <w:object w:dxaOrig="6900" w:dyaOrig="5112" w14:anchorId="0246A524">
          <v:shape id="_x0000_i1028" type="#_x0000_t75" style="width:344.95pt;height:254.75pt" o:ole="">
            <v:imagedata r:id="rId15" o:title=""/>
          </v:shape>
          <o:OLEObject Type="Embed" ProgID="Visio.Drawing.11" ShapeID="_x0000_i1028" DrawAspect="Content" ObjectID="_1828601755" r:id="rId16"/>
        </w:object>
      </w:r>
    </w:p>
    <w:p w14:paraId="1894C02E" w14:textId="2F9AF4FD" w:rsidR="009A16B6" w:rsidRPr="000F7682" w:rsidRDefault="009A16B6" w:rsidP="009A16B6">
      <w:pPr>
        <w:pStyle w:val="TF"/>
        <w:rPr>
          <w:rFonts w:eastAsia="SimSun"/>
        </w:rPr>
      </w:pPr>
      <w:r w:rsidRPr="000F7682">
        <w:rPr>
          <w:rFonts w:eastAsia="SimSun"/>
        </w:rPr>
        <w:t>Figure 7.3</w:t>
      </w:r>
      <w:r>
        <w:rPr>
          <w:rFonts w:eastAsia="SimSun"/>
        </w:rPr>
        <w:t>.3</w:t>
      </w:r>
      <w:r w:rsidRPr="000F7682">
        <w:rPr>
          <w:rFonts w:eastAsia="SimSun"/>
        </w:rPr>
        <w:t>-1</w:t>
      </w:r>
      <w:r w:rsidR="00FC377F">
        <w:rPr>
          <w:rFonts w:eastAsia="SimSun"/>
        </w:rPr>
        <w:t>:</w:t>
      </w:r>
      <w:r w:rsidRPr="000F7682">
        <w:rPr>
          <w:rFonts w:eastAsia="SimSun"/>
        </w:rPr>
        <w:t xml:space="preserve"> </w:t>
      </w:r>
      <w:r>
        <w:rPr>
          <w:rFonts w:eastAsia="SimSun"/>
        </w:rPr>
        <w:t>MCPTT f</w:t>
      </w:r>
      <w:r w:rsidRPr="000F7682">
        <w:rPr>
          <w:rFonts w:eastAsia="SimSun"/>
        </w:rPr>
        <w:t xml:space="preserve">unctional model for </w:t>
      </w:r>
      <w:r>
        <w:rPr>
          <w:rFonts w:eastAsia="SimSun"/>
        </w:rPr>
        <w:t xml:space="preserve">the </w:t>
      </w:r>
      <w:r w:rsidRPr="000F7682">
        <w:rPr>
          <w:rFonts w:eastAsia="SimSun"/>
        </w:rPr>
        <w:t xml:space="preserve">application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1D9D6873" w14:textId="77777777" w:rsidR="009A16B6" w:rsidRDefault="009A16B6" w:rsidP="009A16B6">
      <w:pPr>
        <w:pStyle w:val="NO"/>
      </w:pPr>
      <w:r>
        <w:t>NOTE:</w:t>
      </w:r>
      <w:r>
        <w:tab/>
        <w:t>MC-IOPS-1, MC-IOPS-5 and MC-IOPS-6 reference points are common across MC services.</w:t>
      </w:r>
    </w:p>
    <w:p w14:paraId="3ABCBF0C" w14:textId="77777777" w:rsidR="009A16B6" w:rsidRPr="00600B96" w:rsidRDefault="009A16B6" w:rsidP="009A16B6">
      <w:r w:rsidRPr="00600B96">
        <w:t>In the model shown in figure 7.3</w:t>
      </w:r>
      <w:r>
        <w:t>.3</w:t>
      </w:r>
      <w:r w:rsidRPr="00600B96">
        <w:t>-1, the following apply:</w:t>
      </w:r>
    </w:p>
    <w:p w14:paraId="75F9FCD5" w14:textId="0F8C4931" w:rsidR="009A16B6" w:rsidRPr="00600B96" w:rsidRDefault="009A16B6" w:rsidP="009A16B6">
      <w:pPr>
        <w:pStyle w:val="B1"/>
      </w:pPr>
      <w:r w:rsidRPr="00600B96">
        <w:t>-</w:t>
      </w:r>
      <w:r w:rsidRPr="00600B96">
        <w:tab/>
        <w:t>MC</w:t>
      </w:r>
      <w:r>
        <w:t>PTT</w:t>
      </w:r>
      <w:r w:rsidRPr="00600B96">
        <w:t>-</w:t>
      </w:r>
      <w:r>
        <w:t>IOPS-2</w:t>
      </w:r>
      <w:r w:rsidRPr="00600B96">
        <w:t xml:space="preserve"> carries </w:t>
      </w:r>
      <w:r>
        <w:t xml:space="preserve">signalling related to the support of </w:t>
      </w:r>
      <w:r w:rsidR="00FC377F" w:rsidRPr="00FC377F">
        <w:t>broadcast/</w:t>
      </w:r>
      <w:r>
        <w:t>multicast transmissions, e.g. MBMS bearer announcement,</w:t>
      </w:r>
      <w:r w:rsidR="00FC377F" w:rsidRPr="00FC377F">
        <w:t xml:space="preserve"> or 5G MBS session announcement,</w:t>
      </w:r>
      <w:r>
        <w:t xml:space="preserve"> between the IOPS MC connectivity function and the MCPTT client.</w:t>
      </w:r>
    </w:p>
    <w:p w14:paraId="1265708B" w14:textId="77777777" w:rsidR="009A16B6" w:rsidRDefault="009A16B6" w:rsidP="009A16B6">
      <w:pPr>
        <w:pStyle w:val="B1"/>
      </w:pPr>
      <w:r w:rsidRPr="00600B96">
        <w:t>-</w:t>
      </w:r>
      <w:r w:rsidRPr="00600B96">
        <w:tab/>
        <w:t>MC</w:t>
      </w:r>
      <w:r>
        <w:t>PTT</w:t>
      </w:r>
      <w:r w:rsidRPr="00600B96">
        <w:t>-</w:t>
      </w:r>
      <w:r>
        <w:t>IOPS-3</w:t>
      </w:r>
      <w:r w:rsidRPr="00600B96">
        <w:t xml:space="preserve"> carries </w:t>
      </w:r>
      <w:r>
        <w:t xml:space="preserve">signalling and media over IP </w:t>
      </w:r>
      <w:r w:rsidRPr="00600B96">
        <w:t>unicast</w:t>
      </w:r>
      <w:r>
        <w:t xml:space="preserve"> transmissions</w:t>
      </w:r>
      <w:r w:rsidRPr="00600B96">
        <w:t xml:space="preserve"> between the </w:t>
      </w:r>
      <w:r>
        <w:t xml:space="preserve">IOPS distribution function and </w:t>
      </w:r>
      <w:r w:rsidRPr="00600B96">
        <w:t xml:space="preserve">the </w:t>
      </w:r>
      <w:r>
        <w:t xml:space="preserve">MCPTT client </w:t>
      </w:r>
      <w:r w:rsidRPr="00600B96">
        <w:t>of the MC</w:t>
      </w:r>
      <w:r>
        <w:t xml:space="preserve">PTT </w:t>
      </w:r>
      <w:r w:rsidRPr="00600B96">
        <w:t>UE.</w:t>
      </w:r>
    </w:p>
    <w:p w14:paraId="589B2D08" w14:textId="77777777" w:rsidR="009A16B6" w:rsidRDefault="009A16B6" w:rsidP="009A16B6">
      <w:pPr>
        <w:pStyle w:val="B1"/>
      </w:pPr>
      <w:r w:rsidRPr="00600B96">
        <w:t>-</w:t>
      </w:r>
      <w:r w:rsidRPr="00600B96">
        <w:tab/>
        <w:t>MC</w:t>
      </w:r>
      <w:r>
        <w:t>PTT</w:t>
      </w:r>
      <w:r w:rsidRPr="00600B96">
        <w:t>-</w:t>
      </w:r>
      <w:r>
        <w:t>IOPS-4</w:t>
      </w:r>
      <w:r w:rsidRPr="00600B96">
        <w:t xml:space="preserve"> carries </w:t>
      </w:r>
      <w:r>
        <w:t>signalling and media on downlink over IP multicast transmissions</w:t>
      </w:r>
      <w:r w:rsidRPr="00600B96">
        <w:t xml:space="preserve"> between the </w:t>
      </w:r>
      <w:r>
        <w:t xml:space="preserve">IOPS distribution function and </w:t>
      </w:r>
      <w:r w:rsidRPr="00600B96">
        <w:t xml:space="preserve">the </w:t>
      </w:r>
      <w:r>
        <w:t xml:space="preserve">MCPTT client </w:t>
      </w:r>
      <w:r w:rsidRPr="00600B96">
        <w:t>of the MC</w:t>
      </w:r>
      <w:r>
        <w:t>PTT</w:t>
      </w:r>
      <w:r w:rsidRPr="00600B96">
        <w:t xml:space="preserve"> UE.</w:t>
      </w:r>
    </w:p>
    <w:p w14:paraId="541B7002" w14:textId="77777777" w:rsidR="009A16B6" w:rsidRDefault="009A16B6" w:rsidP="009A16B6">
      <w:pPr>
        <w:pStyle w:val="Heading3"/>
        <w:rPr>
          <w:rFonts w:eastAsia="SimSun"/>
        </w:rPr>
      </w:pPr>
      <w:bookmarkStart w:id="73" w:name="_Toc217989045"/>
      <w:r w:rsidRPr="00A61298">
        <w:rPr>
          <w:rFonts w:eastAsia="SimSun"/>
        </w:rPr>
        <w:t>7.</w:t>
      </w:r>
      <w:r>
        <w:rPr>
          <w:rFonts w:eastAsia="SimSun"/>
        </w:rPr>
        <w:t>3</w:t>
      </w:r>
      <w:r w:rsidRPr="00A61298">
        <w:rPr>
          <w:rFonts w:eastAsia="SimSun"/>
        </w:rPr>
        <w:t>.</w:t>
      </w:r>
      <w:r>
        <w:rPr>
          <w:rFonts w:eastAsia="SimSun"/>
        </w:rPr>
        <w:t>4</w:t>
      </w:r>
      <w:r w:rsidRPr="00A61298">
        <w:rPr>
          <w:rFonts w:eastAsia="SimSun"/>
        </w:rPr>
        <w:tab/>
      </w:r>
      <w:r>
        <w:rPr>
          <w:rFonts w:eastAsia="SimSun"/>
        </w:rPr>
        <w:t>MCData functional model for the application plane in the IOPS mode of operation</w:t>
      </w:r>
      <w:bookmarkEnd w:id="73"/>
    </w:p>
    <w:p w14:paraId="3BA4F057" w14:textId="77777777" w:rsidR="009A16B6" w:rsidRPr="000F7682" w:rsidRDefault="009A16B6" w:rsidP="009A16B6">
      <w:r w:rsidRPr="000F7682">
        <w:t>Figure 7.3</w:t>
      </w:r>
      <w:r>
        <w:t>.4</w:t>
      </w:r>
      <w:r w:rsidRPr="000F7682">
        <w:t xml:space="preserve">-1 shows the </w:t>
      </w:r>
      <w:r>
        <w:t xml:space="preserve">MCData </w:t>
      </w:r>
      <w:r w:rsidRPr="000F7682">
        <w:t>functional model for the application plane</w:t>
      </w:r>
      <w:r>
        <w:t xml:space="preserve"> in the IOPS mode of operation</w:t>
      </w:r>
      <w:r w:rsidRPr="000F7682">
        <w:t>.</w:t>
      </w:r>
    </w:p>
    <w:p w14:paraId="41A51DDC" w14:textId="71C1F1AD" w:rsidR="009A16B6" w:rsidRPr="000F7682" w:rsidRDefault="00FC377F" w:rsidP="009A16B6">
      <w:pPr>
        <w:pStyle w:val="TH"/>
      </w:pPr>
      <w:r w:rsidRPr="007722BF">
        <w:object w:dxaOrig="6900" w:dyaOrig="5112" w14:anchorId="3FED5CD7">
          <v:shape id="_x0000_i1029" type="#_x0000_t75" style="width:344.95pt;height:254.75pt" o:ole="">
            <v:imagedata r:id="rId17" o:title=""/>
          </v:shape>
          <o:OLEObject Type="Embed" ProgID="Visio.Drawing.11" ShapeID="_x0000_i1029" DrawAspect="Content" ObjectID="_1828601756" r:id="rId18"/>
        </w:object>
      </w:r>
    </w:p>
    <w:p w14:paraId="76775C1B" w14:textId="1CD6E679" w:rsidR="009A16B6" w:rsidRPr="000F7682" w:rsidRDefault="009A16B6" w:rsidP="009A16B6">
      <w:pPr>
        <w:pStyle w:val="TF"/>
        <w:rPr>
          <w:rFonts w:eastAsia="SimSun"/>
        </w:rPr>
      </w:pPr>
      <w:r w:rsidRPr="000F7682">
        <w:rPr>
          <w:rFonts w:eastAsia="SimSun"/>
        </w:rPr>
        <w:t>Figure 7.3</w:t>
      </w:r>
      <w:r>
        <w:rPr>
          <w:rFonts w:eastAsia="SimSun"/>
        </w:rPr>
        <w:t>.4</w:t>
      </w:r>
      <w:r w:rsidRPr="000F7682">
        <w:rPr>
          <w:rFonts w:eastAsia="SimSun"/>
        </w:rPr>
        <w:t>-1</w:t>
      </w:r>
      <w:r w:rsidR="00FC377F">
        <w:rPr>
          <w:rFonts w:eastAsia="SimSun"/>
        </w:rPr>
        <w:t>:</w:t>
      </w:r>
      <w:r w:rsidRPr="000F7682">
        <w:rPr>
          <w:rFonts w:eastAsia="SimSun"/>
        </w:rPr>
        <w:t xml:space="preserve"> </w:t>
      </w:r>
      <w:r>
        <w:rPr>
          <w:rFonts w:eastAsia="SimSun"/>
        </w:rPr>
        <w:t>MCData f</w:t>
      </w:r>
      <w:r w:rsidRPr="000F7682">
        <w:rPr>
          <w:rFonts w:eastAsia="SimSun"/>
        </w:rPr>
        <w:t xml:space="preserve">unctional model for </w:t>
      </w:r>
      <w:r>
        <w:rPr>
          <w:rFonts w:eastAsia="SimSun"/>
        </w:rPr>
        <w:t xml:space="preserve">the </w:t>
      </w:r>
      <w:r w:rsidRPr="000F7682">
        <w:rPr>
          <w:rFonts w:eastAsia="SimSun"/>
        </w:rPr>
        <w:t xml:space="preserve">application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5C157A2F" w14:textId="77777777" w:rsidR="009A16B6" w:rsidRDefault="009A16B6" w:rsidP="009A16B6">
      <w:pPr>
        <w:pStyle w:val="NO"/>
      </w:pPr>
      <w:r>
        <w:t>NOTE:</w:t>
      </w:r>
      <w:r>
        <w:tab/>
        <w:t>MC-IOPS-1, MC-IOPS-5 and MC-IOPS-6</w:t>
      </w:r>
      <w:r w:rsidRPr="00661A6D">
        <w:t xml:space="preserve"> </w:t>
      </w:r>
      <w:r>
        <w:t>reference points are common across MC services.</w:t>
      </w:r>
    </w:p>
    <w:p w14:paraId="3EFD3903" w14:textId="77777777" w:rsidR="009A16B6" w:rsidRPr="00600B96" w:rsidRDefault="009A16B6" w:rsidP="009A16B6">
      <w:r w:rsidRPr="00600B96">
        <w:t>In the model shown in figure 7.3</w:t>
      </w:r>
      <w:r>
        <w:t>.4</w:t>
      </w:r>
      <w:r w:rsidRPr="00600B96">
        <w:t>-1, the following apply:</w:t>
      </w:r>
    </w:p>
    <w:p w14:paraId="1380FD10" w14:textId="50D4960A" w:rsidR="009A16B6" w:rsidRPr="00600B96" w:rsidRDefault="009A16B6" w:rsidP="009A16B6">
      <w:pPr>
        <w:pStyle w:val="B1"/>
      </w:pPr>
      <w:r w:rsidRPr="00600B96">
        <w:t>-</w:t>
      </w:r>
      <w:r w:rsidRPr="00600B96">
        <w:tab/>
        <w:t>MC</w:t>
      </w:r>
      <w:r>
        <w:t>Data</w:t>
      </w:r>
      <w:r w:rsidRPr="00600B96">
        <w:t>-</w:t>
      </w:r>
      <w:r>
        <w:t>IOPS-2</w:t>
      </w:r>
      <w:r w:rsidRPr="00600B96">
        <w:t xml:space="preserve"> carries </w:t>
      </w:r>
      <w:r>
        <w:t xml:space="preserve">signalling related to the support of </w:t>
      </w:r>
      <w:r w:rsidR="00FC377F" w:rsidRPr="00FC377F">
        <w:t>broadcast/</w:t>
      </w:r>
      <w:r>
        <w:t>multicast transmissions, e.g. MBMS bearer announcement,</w:t>
      </w:r>
      <w:r w:rsidR="00FC377F" w:rsidRPr="00FC377F">
        <w:t xml:space="preserve"> or 5G MBS session announcement,</w:t>
      </w:r>
      <w:r>
        <w:t xml:space="preserve"> between the IOPS MC connectivity function and the MCData client.</w:t>
      </w:r>
    </w:p>
    <w:p w14:paraId="5679018A" w14:textId="77777777" w:rsidR="009A16B6" w:rsidRDefault="009A16B6" w:rsidP="009A16B6">
      <w:pPr>
        <w:pStyle w:val="B1"/>
      </w:pPr>
      <w:r w:rsidRPr="00600B96">
        <w:t>-</w:t>
      </w:r>
      <w:r w:rsidRPr="00600B96">
        <w:tab/>
        <w:t>MC</w:t>
      </w:r>
      <w:r>
        <w:t>Data</w:t>
      </w:r>
      <w:r w:rsidRPr="00600B96">
        <w:t>-</w:t>
      </w:r>
      <w:r>
        <w:t>IOPS-3</w:t>
      </w:r>
      <w:r w:rsidRPr="00600B96">
        <w:t xml:space="preserve"> carries </w:t>
      </w:r>
      <w:r>
        <w:t xml:space="preserve">signalling and media over IP </w:t>
      </w:r>
      <w:r w:rsidRPr="00600B96">
        <w:t>unicast</w:t>
      </w:r>
      <w:r>
        <w:t xml:space="preserve"> transmissions</w:t>
      </w:r>
      <w:r w:rsidRPr="00600B96">
        <w:t xml:space="preserve"> between the </w:t>
      </w:r>
      <w:r>
        <w:t xml:space="preserve">IOPS distribution function and </w:t>
      </w:r>
      <w:r w:rsidRPr="00600B96">
        <w:t xml:space="preserve">the </w:t>
      </w:r>
      <w:r>
        <w:t xml:space="preserve">MCData client </w:t>
      </w:r>
      <w:r w:rsidRPr="00600B96">
        <w:t>of the MC</w:t>
      </w:r>
      <w:r>
        <w:t xml:space="preserve">Data </w:t>
      </w:r>
      <w:r w:rsidRPr="00600B96">
        <w:t>UE.</w:t>
      </w:r>
    </w:p>
    <w:p w14:paraId="7B3CE3D8" w14:textId="77777777" w:rsidR="009A16B6" w:rsidRPr="00656BA2" w:rsidRDefault="009A16B6" w:rsidP="009A16B6">
      <w:pPr>
        <w:pStyle w:val="B1"/>
      </w:pPr>
      <w:r w:rsidRPr="00600B96">
        <w:t>-</w:t>
      </w:r>
      <w:r w:rsidRPr="00600B96">
        <w:tab/>
        <w:t>MC</w:t>
      </w:r>
      <w:r>
        <w:t>Data</w:t>
      </w:r>
      <w:r w:rsidRPr="00600B96">
        <w:t>-</w:t>
      </w:r>
      <w:r>
        <w:t>IOPS-4</w:t>
      </w:r>
      <w:r w:rsidRPr="00600B96">
        <w:t xml:space="preserve"> carries </w:t>
      </w:r>
      <w:r>
        <w:t>signalling and media on downlink over IP multicast transmissions</w:t>
      </w:r>
      <w:r w:rsidRPr="00600B96">
        <w:t xml:space="preserve"> between the </w:t>
      </w:r>
      <w:r>
        <w:t xml:space="preserve">IOPS distribution function and </w:t>
      </w:r>
      <w:r w:rsidRPr="00600B96">
        <w:t xml:space="preserve">the </w:t>
      </w:r>
      <w:r>
        <w:t xml:space="preserve">MCData client </w:t>
      </w:r>
      <w:r w:rsidRPr="00600B96">
        <w:t>of the MC</w:t>
      </w:r>
      <w:r>
        <w:t>Data</w:t>
      </w:r>
      <w:r w:rsidRPr="00600B96">
        <w:t xml:space="preserve"> UE.</w:t>
      </w:r>
    </w:p>
    <w:p w14:paraId="69FDD811" w14:textId="77777777" w:rsidR="009A16B6" w:rsidRPr="00656BA2" w:rsidRDefault="009A16B6" w:rsidP="009A16B6">
      <w:pPr>
        <w:pStyle w:val="Heading2"/>
      </w:pPr>
      <w:bookmarkStart w:id="74" w:name="_Toc526019527"/>
      <w:bookmarkStart w:id="75" w:name="_Toc217989046"/>
      <w:r w:rsidRPr="00656BA2">
        <w:t>7.</w:t>
      </w:r>
      <w:r>
        <w:t>4</w:t>
      </w:r>
      <w:r w:rsidRPr="00656BA2">
        <w:tab/>
        <w:t>Functional entities description</w:t>
      </w:r>
      <w:bookmarkEnd w:id="74"/>
      <w:bookmarkEnd w:id="75"/>
    </w:p>
    <w:p w14:paraId="4A56F518" w14:textId="77777777" w:rsidR="009A16B6" w:rsidRPr="00A61298" w:rsidRDefault="009A16B6" w:rsidP="009A16B6">
      <w:pPr>
        <w:pStyle w:val="Heading3"/>
        <w:rPr>
          <w:rFonts w:eastAsia="SimSun"/>
        </w:rPr>
      </w:pPr>
      <w:bookmarkStart w:id="76" w:name="_Toc526019528"/>
      <w:bookmarkStart w:id="77" w:name="_Toc217989047"/>
      <w:r w:rsidRPr="00A61298">
        <w:rPr>
          <w:rFonts w:eastAsia="SimSun"/>
        </w:rPr>
        <w:t>7.4.</w:t>
      </w:r>
      <w:r>
        <w:rPr>
          <w:rFonts w:eastAsia="SimSun"/>
        </w:rPr>
        <w:t>1</w:t>
      </w:r>
      <w:r w:rsidRPr="00A61298">
        <w:rPr>
          <w:rFonts w:eastAsia="SimSun"/>
        </w:rPr>
        <w:tab/>
        <w:t>Application plane</w:t>
      </w:r>
      <w:bookmarkEnd w:id="77"/>
    </w:p>
    <w:p w14:paraId="0505694C" w14:textId="77777777" w:rsidR="009A16B6" w:rsidRDefault="009A16B6" w:rsidP="009A16B6">
      <w:pPr>
        <w:pStyle w:val="Heading4"/>
      </w:pPr>
      <w:bookmarkStart w:id="78" w:name="_Toc217989048"/>
      <w:r w:rsidRPr="007936A8">
        <w:t>7.4.1.1</w:t>
      </w:r>
      <w:r w:rsidRPr="007936A8">
        <w:tab/>
      </w:r>
      <w:r>
        <w:t>General</w:t>
      </w:r>
      <w:bookmarkEnd w:id="78"/>
    </w:p>
    <w:p w14:paraId="3BA53857" w14:textId="77777777" w:rsidR="009A16B6" w:rsidRPr="00600B96" w:rsidRDefault="009A16B6" w:rsidP="009A16B6">
      <w:r w:rsidRPr="003E5F68">
        <w:t>Entities within the application plane</w:t>
      </w:r>
      <w:r>
        <w:rPr>
          <w:rFonts w:hint="eastAsia"/>
          <w:lang w:eastAsia="zh-CN"/>
        </w:rPr>
        <w:t xml:space="preserve"> of an </w:t>
      </w:r>
      <w:r>
        <w:rPr>
          <w:lang w:eastAsia="zh-CN"/>
        </w:rPr>
        <w:t xml:space="preserve">IOPS </w:t>
      </w:r>
      <w:r>
        <w:rPr>
          <w:rFonts w:hint="eastAsia"/>
          <w:lang w:eastAsia="zh-CN"/>
        </w:rPr>
        <w:t xml:space="preserve">MC system </w:t>
      </w:r>
      <w:r w:rsidRPr="003E5F68">
        <w:t xml:space="preserve">provide application </w:t>
      </w:r>
      <w:r>
        <w:rPr>
          <w:rFonts w:hint="eastAsia"/>
          <w:lang w:eastAsia="zh-CN"/>
        </w:rPr>
        <w:t>specific functions to support MC services</w:t>
      </w:r>
      <w:r>
        <w:rPr>
          <w:lang w:eastAsia="zh-CN"/>
        </w:rPr>
        <w:t xml:space="preserve"> in the IOPS mode of operation.</w:t>
      </w:r>
    </w:p>
    <w:p w14:paraId="4C6F3021" w14:textId="77777777" w:rsidR="009A16B6" w:rsidRPr="003F71E5" w:rsidRDefault="009A16B6" w:rsidP="009A16B6">
      <w:pPr>
        <w:pStyle w:val="Heading4"/>
      </w:pPr>
      <w:bookmarkStart w:id="79" w:name="_Toc424654380"/>
      <w:bookmarkStart w:id="80" w:name="_Toc428364969"/>
      <w:bookmarkStart w:id="81" w:name="_Toc433209569"/>
      <w:bookmarkStart w:id="82" w:name="_Toc453260089"/>
      <w:bookmarkStart w:id="83" w:name="_Toc453260976"/>
      <w:bookmarkStart w:id="84" w:name="_Toc453279713"/>
      <w:bookmarkStart w:id="85" w:name="_Toc459375051"/>
      <w:bookmarkStart w:id="86" w:name="_Toc468105287"/>
      <w:bookmarkStart w:id="87" w:name="_Toc468110382"/>
      <w:bookmarkStart w:id="88" w:name="_Toc11449179"/>
      <w:bookmarkStart w:id="89" w:name="_Toc217989049"/>
      <w:r w:rsidRPr="003F71E5">
        <w:t>7.4.</w:t>
      </w:r>
      <w:r>
        <w:t>1.2</w:t>
      </w:r>
      <w:r w:rsidRPr="003F71E5">
        <w:tab/>
        <w:t>IOPS connectivity client</w:t>
      </w:r>
      <w:bookmarkEnd w:id="79"/>
      <w:bookmarkEnd w:id="80"/>
      <w:bookmarkEnd w:id="81"/>
      <w:bookmarkEnd w:id="82"/>
      <w:bookmarkEnd w:id="83"/>
      <w:bookmarkEnd w:id="84"/>
      <w:bookmarkEnd w:id="85"/>
      <w:bookmarkEnd w:id="86"/>
      <w:bookmarkEnd w:id="87"/>
      <w:bookmarkEnd w:id="88"/>
      <w:bookmarkEnd w:id="89"/>
    </w:p>
    <w:p w14:paraId="6096499D" w14:textId="77777777" w:rsidR="009A16B6" w:rsidRDefault="009A16B6" w:rsidP="009A16B6">
      <w:r w:rsidRPr="003F71E5">
        <w:t xml:space="preserve">The </w:t>
      </w:r>
      <w:r w:rsidRPr="003F71E5">
        <w:rPr>
          <w:lang w:eastAsia="zh-CN"/>
        </w:rPr>
        <w:t>IOPS connectivity client</w:t>
      </w:r>
      <w:r w:rsidRPr="003F71E5">
        <w:t xml:space="preserve"> functional entity provides support for enabling that </w:t>
      </w:r>
      <w:r>
        <w:t>a</w:t>
      </w:r>
      <w:r w:rsidRPr="003F71E5">
        <w:t xml:space="preserve"> user at the MC service client is</w:t>
      </w:r>
      <w:r>
        <w:t xml:space="preserve"> registered and</w:t>
      </w:r>
      <w:r w:rsidRPr="003F71E5">
        <w:t xml:space="preserve"> discovered by the IOPS MC system</w:t>
      </w:r>
      <w:r>
        <w:t xml:space="preserve"> in the IOPS mode of operation</w:t>
      </w:r>
      <w:r w:rsidRPr="003F71E5">
        <w:t>.</w:t>
      </w:r>
      <w:r>
        <w:t xml:space="preserve"> </w:t>
      </w:r>
      <w:r w:rsidRPr="003F71E5">
        <w:t xml:space="preserve">This functional entity is located in the </w:t>
      </w:r>
      <w:r>
        <w:t xml:space="preserve">MC service </w:t>
      </w:r>
      <w:r w:rsidRPr="003F71E5">
        <w:t>UE.</w:t>
      </w:r>
    </w:p>
    <w:p w14:paraId="0092EDE5" w14:textId="77777777" w:rsidR="009A16B6" w:rsidRPr="003F71E5" w:rsidRDefault="009A16B6" w:rsidP="009A16B6">
      <w:pPr>
        <w:pStyle w:val="Heading4"/>
      </w:pPr>
      <w:bookmarkStart w:id="90" w:name="_Toc217989050"/>
      <w:r w:rsidRPr="003F71E5">
        <w:t>7.4.</w:t>
      </w:r>
      <w:r>
        <w:t>1.3</w:t>
      </w:r>
      <w:r w:rsidRPr="003F71E5">
        <w:tab/>
        <w:t xml:space="preserve">IOPS </w:t>
      </w:r>
      <w:r>
        <w:t xml:space="preserve">MC </w:t>
      </w:r>
      <w:r w:rsidRPr="003F71E5">
        <w:t>connectivity function</w:t>
      </w:r>
      <w:bookmarkEnd w:id="90"/>
    </w:p>
    <w:p w14:paraId="1FBD2636" w14:textId="770D8BCE" w:rsidR="009A16B6" w:rsidRDefault="009A16B6" w:rsidP="009A16B6">
      <w:r w:rsidRPr="003F71E5">
        <w:t xml:space="preserve">The </w:t>
      </w:r>
      <w:r w:rsidRPr="003F71E5">
        <w:rPr>
          <w:lang w:eastAsia="zh-CN"/>
        </w:rPr>
        <w:t xml:space="preserve">IOPS </w:t>
      </w:r>
      <w:r>
        <w:rPr>
          <w:lang w:eastAsia="zh-CN"/>
        </w:rPr>
        <w:t xml:space="preserve">MC </w:t>
      </w:r>
      <w:r w:rsidRPr="003F71E5">
        <w:rPr>
          <w:lang w:eastAsia="zh-CN"/>
        </w:rPr>
        <w:t>connectivity function</w:t>
      </w:r>
      <w:r w:rsidRPr="003F71E5">
        <w:t xml:space="preserve"> entity provides support</w:t>
      </w:r>
      <w:r>
        <w:t>ing MC services in the IOPS mode of operation. It includes</w:t>
      </w:r>
      <w:r w:rsidRPr="003F71E5">
        <w:t xml:space="preserve"> </w:t>
      </w:r>
      <w:r>
        <w:t xml:space="preserve">registering and </w:t>
      </w:r>
      <w:r w:rsidRPr="003F71E5">
        <w:t>discovering users within the IOPS MC system.</w:t>
      </w:r>
      <w:r>
        <w:t xml:space="preserve"> </w:t>
      </w:r>
      <w:r w:rsidRPr="003670B0">
        <w:t xml:space="preserve">The </w:t>
      </w:r>
      <w:r>
        <w:t xml:space="preserve">IOPS MC connectivity </w:t>
      </w:r>
      <w:r w:rsidRPr="003670B0">
        <w:t>functional entity represents a specific instantiation of the GCS AS described in 3GPP</w:t>
      </w:r>
      <w:r>
        <w:rPr>
          <w:lang w:eastAsia="zh-CN"/>
        </w:rPr>
        <w:t> </w:t>
      </w:r>
      <w:r w:rsidRPr="003670B0">
        <w:t>TS</w:t>
      </w:r>
      <w:r>
        <w:rPr>
          <w:lang w:eastAsia="zh-CN"/>
        </w:rPr>
        <w:t> </w:t>
      </w:r>
      <w:r w:rsidRPr="003670B0">
        <w:t>23.468</w:t>
      </w:r>
      <w:r>
        <w:rPr>
          <w:lang w:eastAsia="zh-CN"/>
        </w:rPr>
        <w:t> </w:t>
      </w:r>
      <w:r w:rsidRPr="003670B0">
        <w:t>[</w:t>
      </w:r>
      <w:r>
        <w:t>4</w:t>
      </w:r>
      <w:r w:rsidRPr="003670B0">
        <w:t>]</w:t>
      </w:r>
      <w:r w:rsidR="00FC377F" w:rsidRPr="00FC377F">
        <w:t xml:space="preserve"> for EPS or Application Function (AF) for 5GS</w:t>
      </w:r>
      <w:r w:rsidRPr="003670B0">
        <w:t xml:space="preserve"> to </w:t>
      </w:r>
      <w:r>
        <w:t>manage</w:t>
      </w:r>
      <w:r w:rsidRPr="003670B0">
        <w:t xml:space="preserve"> </w:t>
      </w:r>
      <w:r>
        <w:t xml:space="preserve">unicast and </w:t>
      </w:r>
      <w:r w:rsidRPr="003670B0">
        <w:t xml:space="preserve">multicast </w:t>
      </w:r>
      <w:r>
        <w:t>transmissions</w:t>
      </w:r>
      <w:r w:rsidRPr="003670B0">
        <w:t xml:space="preserve"> for group communication</w:t>
      </w:r>
      <w:r>
        <w:t xml:space="preserve"> related sessions.</w:t>
      </w:r>
    </w:p>
    <w:p w14:paraId="366FAC0D" w14:textId="77777777" w:rsidR="009A16B6" w:rsidRDefault="009A16B6" w:rsidP="009A16B6">
      <w:r w:rsidRPr="003F71E5">
        <w:lastRenderedPageBreak/>
        <w:t xml:space="preserve">The </w:t>
      </w:r>
      <w:r w:rsidRPr="003F71E5">
        <w:rPr>
          <w:lang w:eastAsia="zh-CN"/>
        </w:rPr>
        <w:t xml:space="preserve">IOPS </w:t>
      </w:r>
      <w:r>
        <w:rPr>
          <w:lang w:eastAsia="zh-CN"/>
        </w:rPr>
        <w:t xml:space="preserve">MC </w:t>
      </w:r>
      <w:r w:rsidRPr="003F71E5">
        <w:rPr>
          <w:lang w:eastAsia="zh-CN"/>
        </w:rPr>
        <w:t>connectivity function</w:t>
      </w:r>
      <w:r w:rsidRPr="003F71E5">
        <w:t xml:space="preserve"> entity is supported by the </w:t>
      </w:r>
      <w:r>
        <w:t>signalling application server</w:t>
      </w:r>
      <w:r w:rsidRPr="003F71E5">
        <w:t xml:space="preserve"> functional entity of the signa</w:t>
      </w:r>
      <w:r>
        <w:t>l</w:t>
      </w:r>
      <w:r w:rsidRPr="003F71E5">
        <w:t>ling control plane.</w:t>
      </w:r>
    </w:p>
    <w:p w14:paraId="75284A2B" w14:textId="77777777" w:rsidR="009A16B6" w:rsidRPr="003F71E5" w:rsidRDefault="009A16B6" w:rsidP="009A16B6">
      <w:pPr>
        <w:pStyle w:val="Heading4"/>
      </w:pPr>
      <w:bookmarkStart w:id="91" w:name="_Toc217989051"/>
      <w:r w:rsidRPr="003F71E5">
        <w:t>7.4.</w:t>
      </w:r>
      <w:r>
        <w:t>1.4</w:t>
      </w:r>
      <w:r w:rsidRPr="003F71E5">
        <w:tab/>
        <w:t xml:space="preserve">IOPS </w:t>
      </w:r>
      <w:r>
        <w:t>distribution</w:t>
      </w:r>
      <w:r w:rsidRPr="003F71E5">
        <w:t xml:space="preserve"> function</w:t>
      </w:r>
      <w:bookmarkEnd w:id="91"/>
    </w:p>
    <w:p w14:paraId="25B25B3E" w14:textId="77777777" w:rsidR="009A16B6" w:rsidRDefault="009A16B6" w:rsidP="009A16B6">
      <w:r w:rsidRPr="003F71E5">
        <w:t xml:space="preserve">The </w:t>
      </w:r>
      <w:r w:rsidRPr="003F71E5">
        <w:rPr>
          <w:lang w:eastAsia="zh-CN"/>
        </w:rPr>
        <w:t xml:space="preserve">IOPS </w:t>
      </w:r>
      <w:r>
        <w:rPr>
          <w:lang w:eastAsia="zh-CN"/>
        </w:rPr>
        <w:t>distribution</w:t>
      </w:r>
      <w:r w:rsidRPr="003F71E5">
        <w:rPr>
          <w:lang w:eastAsia="zh-CN"/>
        </w:rPr>
        <w:t xml:space="preserve"> function</w:t>
      </w:r>
      <w:r w:rsidRPr="003F71E5">
        <w:t xml:space="preserve"> entity</w:t>
      </w:r>
      <w:r>
        <w:t xml:space="preserve"> provides support for distributing the IP packets containing </w:t>
      </w:r>
      <w:r w:rsidRPr="00ED13EB">
        <w:t xml:space="preserve">the </w:t>
      </w:r>
      <w:r>
        <w:t xml:space="preserve">MC service </w:t>
      </w:r>
      <w:r w:rsidRPr="00ED13EB">
        <w:t xml:space="preserve">application data received from a </w:t>
      </w:r>
      <w:r>
        <w:t xml:space="preserve">MC service </w:t>
      </w:r>
      <w:r w:rsidRPr="00ED13EB">
        <w:t>UE</w:t>
      </w:r>
      <w:r>
        <w:t xml:space="preserve"> in the IOPS mode of operation.</w:t>
      </w:r>
    </w:p>
    <w:p w14:paraId="46632AAC" w14:textId="77777777" w:rsidR="009A16B6" w:rsidRPr="00600B96" w:rsidRDefault="009A16B6" w:rsidP="009A16B6">
      <w:r w:rsidRPr="00600B96">
        <w:t xml:space="preserve">By means of information provided by the </w:t>
      </w:r>
      <w:r>
        <w:t>IOPS MC connectivity function</w:t>
      </w:r>
      <w:r w:rsidRPr="00600B96">
        <w:t xml:space="preserve"> (e.g. IP addresses, transport layer ports), it will provide the following functionality:</w:t>
      </w:r>
    </w:p>
    <w:p w14:paraId="6568D775" w14:textId="77777777" w:rsidR="009A16B6" w:rsidRDefault="009A16B6" w:rsidP="009A16B6">
      <w:pPr>
        <w:pStyle w:val="B1"/>
      </w:pPr>
      <w:r w:rsidRPr="00600B96">
        <w:t>-</w:t>
      </w:r>
      <w:r w:rsidRPr="00600B96">
        <w:tab/>
      </w:r>
      <w:r>
        <w:t>receiving</w:t>
      </w:r>
      <w:r w:rsidRPr="00600B96">
        <w:t xml:space="preserve"> uplink </w:t>
      </w:r>
      <w:r>
        <w:t xml:space="preserve">IP </w:t>
      </w:r>
      <w:r w:rsidRPr="00600B96">
        <w:t>transmission</w:t>
      </w:r>
      <w:r>
        <w:t>s</w:t>
      </w:r>
      <w:r w:rsidRPr="00600B96">
        <w:t xml:space="preserve"> </w:t>
      </w:r>
      <w:r>
        <w:t xml:space="preserve">from the MC service UE </w:t>
      </w:r>
      <w:r w:rsidRPr="00600B96">
        <w:t xml:space="preserve">by means </w:t>
      </w:r>
      <w:r>
        <w:t xml:space="preserve">of </w:t>
      </w:r>
      <w:r w:rsidRPr="00600B96">
        <w:t xml:space="preserve">the </w:t>
      </w:r>
      <w:r w:rsidRPr="007936A8">
        <w:t>MCPTT-IOPS-3</w:t>
      </w:r>
      <w:r w:rsidRPr="00600B96">
        <w:t xml:space="preserve"> reference point</w:t>
      </w:r>
      <w:r>
        <w:t xml:space="preserve"> for </w:t>
      </w:r>
      <w:r w:rsidRPr="007A1F5E">
        <w:t>MCP</w:t>
      </w:r>
      <w:r>
        <w:t>T</w:t>
      </w:r>
      <w:r w:rsidRPr="007A1F5E">
        <w:t>T</w:t>
      </w:r>
      <w:r>
        <w:t xml:space="preserve"> and the MCData-IOPS-3 reference point for MCData</w:t>
      </w:r>
      <w:r w:rsidRPr="00600B96">
        <w:t>;</w:t>
      </w:r>
    </w:p>
    <w:p w14:paraId="021E8E95" w14:textId="77777777" w:rsidR="009A16B6" w:rsidRPr="007936A8" w:rsidRDefault="009A16B6" w:rsidP="009A16B6">
      <w:pPr>
        <w:pStyle w:val="B1"/>
      </w:pPr>
      <w:r>
        <w:t>-</w:t>
      </w:r>
      <w:r>
        <w:tab/>
      </w:r>
      <w:r w:rsidRPr="007936A8">
        <w:t>distributing the related IP packets via downlink IP unicast transmissions to MC service UEs by means of the MC</w:t>
      </w:r>
      <w:r>
        <w:t>PTT</w:t>
      </w:r>
      <w:r w:rsidRPr="007936A8">
        <w:t>-IOPS-3 reference point</w:t>
      </w:r>
      <w:r>
        <w:t xml:space="preserve"> for MCPTT and the </w:t>
      </w:r>
      <w:r w:rsidRPr="007936A8">
        <w:t>MC</w:t>
      </w:r>
      <w:r>
        <w:t>Data</w:t>
      </w:r>
      <w:r w:rsidRPr="007936A8">
        <w:t>-IOPS-3 reference point</w:t>
      </w:r>
      <w:r>
        <w:t xml:space="preserve"> for MCData</w:t>
      </w:r>
      <w:r w:rsidRPr="007936A8">
        <w:t>;</w:t>
      </w:r>
    </w:p>
    <w:p w14:paraId="69508CE5" w14:textId="77777777" w:rsidR="009A16B6" w:rsidRDefault="009A16B6" w:rsidP="009A16B6">
      <w:pPr>
        <w:pStyle w:val="B1"/>
      </w:pPr>
      <w:r w:rsidRPr="007936A8">
        <w:t>-</w:t>
      </w:r>
      <w:r w:rsidRPr="007936A8">
        <w:tab/>
        <w:t>distributing the related IP packets via downlink IP multicast transmissions to MC service UEs by means of the MC</w:t>
      </w:r>
      <w:r>
        <w:t>PTT</w:t>
      </w:r>
      <w:r w:rsidRPr="007936A8">
        <w:t>-IOPS-4 reference point</w:t>
      </w:r>
      <w:r>
        <w:t xml:space="preserve"> for MCPTT and the </w:t>
      </w:r>
      <w:r w:rsidRPr="007936A8">
        <w:t>MC</w:t>
      </w:r>
      <w:r>
        <w:t>Data</w:t>
      </w:r>
      <w:r w:rsidRPr="007936A8">
        <w:t>-IOPS-4 reference point</w:t>
      </w:r>
      <w:r>
        <w:t xml:space="preserve"> for MCData.</w:t>
      </w:r>
    </w:p>
    <w:p w14:paraId="523A11D2" w14:textId="77777777" w:rsidR="009A16B6" w:rsidRPr="003F71E5" w:rsidRDefault="009A16B6" w:rsidP="009A16B6">
      <w:pPr>
        <w:pStyle w:val="Heading4"/>
      </w:pPr>
      <w:bookmarkStart w:id="92" w:name="_Toc424654379"/>
      <w:bookmarkStart w:id="93" w:name="_Toc428364968"/>
      <w:bookmarkStart w:id="94" w:name="_Toc433209568"/>
      <w:bookmarkStart w:id="95" w:name="_Toc453260088"/>
      <w:bookmarkStart w:id="96" w:name="_Toc453260975"/>
      <w:bookmarkStart w:id="97" w:name="_Toc453279712"/>
      <w:bookmarkStart w:id="98" w:name="_Toc459375050"/>
      <w:bookmarkStart w:id="99" w:name="_Toc468105286"/>
      <w:bookmarkStart w:id="100" w:name="_Toc468110381"/>
      <w:bookmarkStart w:id="101" w:name="_Toc11449178"/>
      <w:bookmarkStart w:id="102" w:name="_Toc217989052"/>
      <w:r w:rsidRPr="003F71E5">
        <w:t>7.4.</w:t>
      </w:r>
      <w:r>
        <w:t>1</w:t>
      </w:r>
      <w:r w:rsidRPr="003F71E5">
        <w:t>.</w:t>
      </w:r>
      <w:r>
        <w:t>5</w:t>
      </w:r>
      <w:r w:rsidRPr="003F71E5">
        <w:tab/>
        <w:t>MC service client</w:t>
      </w:r>
      <w:bookmarkEnd w:id="92"/>
      <w:bookmarkEnd w:id="93"/>
      <w:bookmarkEnd w:id="94"/>
      <w:bookmarkEnd w:id="95"/>
      <w:bookmarkEnd w:id="96"/>
      <w:bookmarkEnd w:id="97"/>
      <w:bookmarkEnd w:id="98"/>
      <w:bookmarkEnd w:id="99"/>
      <w:bookmarkEnd w:id="100"/>
      <w:bookmarkEnd w:id="101"/>
      <w:bookmarkEnd w:id="102"/>
    </w:p>
    <w:p w14:paraId="18CA93F6" w14:textId="77777777" w:rsidR="009A16B6" w:rsidRDefault="009A16B6" w:rsidP="009A16B6">
      <w:r w:rsidRPr="003F71E5">
        <w:t xml:space="preserve">The </w:t>
      </w:r>
      <w:r w:rsidRPr="003F71E5">
        <w:rPr>
          <w:lang w:eastAsia="zh-CN"/>
        </w:rPr>
        <w:t>MC service</w:t>
      </w:r>
      <w:r w:rsidRPr="003F71E5">
        <w:rPr>
          <w:rFonts w:eastAsia="Malgun Gothic"/>
          <w:lang w:eastAsia="ko-KR"/>
        </w:rPr>
        <w:t xml:space="preserve"> client </w:t>
      </w:r>
      <w:r w:rsidRPr="003F71E5">
        <w:t>functional</w:t>
      </w:r>
      <w:r>
        <w:t xml:space="preserve"> </w:t>
      </w:r>
      <w:r w:rsidRPr="003F71E5">
        <w:t>entity</w:t>
      </w:r>
      <w:r>
        <w:t xml:space="preserve">, e.g. a </w:t>
      </w:r>
      <w:r w:rsidRPr="007A1F5E">
        <w:t>MCP</w:t>
      </w:r>
      <w:r>
        <w:t>T</w:t>
      </w:r>
      <w:r w:rsidRPr="007A1F5E">
        <w:t>T</w:t>
      </w:r>
      <w:r>
        <w:t xml:space="preserve"> client and a MCData client,</w:t>
      </w:r>
      <w:r w:rsidRPr="003F71E5">
        <w:t xml:space="preserve"> </w:t>
      </w:r>
      <w:r w:rsidRPr="002E183E">
        <w:t xml:space="preserve">supporting the IOPS mode of operation </w:t>
      </w:r>
      <w:r w:rsidRPr="003F71E5">
        <w:t xml:space="preserve">acts as the user agent for </w:t>
      </w:r>
      <w:r>
        <w:t>the corresponding</w:t>
      </w:r>
      <w:r w:rsidRPr="003F71E5">
        <w:t xml:space="preserve"> </w:t>
      </w:r>
      <w:r w:rsidRPr="003F71E5">
        <w:rPr>
          <w:lang w:eastAsia="zh-CN"/>
        </w:rPr>
        <w:t>MC service</w:t>
      </w:r>
      <w:r w:rsidRPr="003F71E5">
        <w:t xml:space="preserve"> transactions as well as all IOPS related application transactions.</w:t>
      </w:r>
    </w:p>
    <w:p w14:paraId="2E9B02B5" w14:textId="77777777" w:rsidR="009A16B6" w:rsidRPr="00A61298" w:rsidRDefault="009A16B6" w:rsidP="009A16B6">
      <w:pPr>
        <w:pStyle w:val="Heading3"/>
        <w:rPr>
          <w:rFonts w:eastAsia="SimSun"/>
        </w:rPr>
      </w:pPr>
      <w:bookmarkStart w:id="103" w:name="_Toc217989053"/>
      <w:r w:rsidRPr="00A61298">
        <w:rPr>
          <w:rFonts w:eastAsia="SimSun"/>
        </w:rPr>
        <w:t>7.4.</w:t>
      </w:r>
      <w:r>
        <w:rPr>
          <w:rFonts w:eastAsia="SimSun"/>
        </w:rPr>
        <w:t>2</w:t>
      </w:r>
      <w:r w:rsidRPr="00A61298">
        <w:rPr>
          <w:rFonts w:eastAsia="SimSun"/>
        </w:rPr>
        <w:tab/>
        <w:t>Signalling control plane</w:t>
      </w:r>
      <w:bookmarkEnd w:id="103"/>
    </w:p>
    <w:p w14:paraId="0BC3B864" w14:textId="77777777" w:rsidR="009A16B6" w:rsidRPr="003E5F68" w:rsidRDefault="009A16B6" w:rsidP="009A16B6">
      <w:pPr>
        <w:pStyle w:val="Heading4"/>
      </w:pPr>
      <w:bookmarkStart w:id="104" w:name="_Toc433209577"/>
      <w:bookmarkStart w:id="105" w:name="_Toc453260092"/>
      <w:bookmarkStart w:id="106" w:name="_Toc453260979"/>
      <w:bookmarkStart w:id="107" w:name="_Toc453279716"/>
      <w:bookmarkStart w:id="108" w:name="_Toc459375054"/>
      <w:bookmarkStart w:id="109" w:name="_Toc468105291"/>
      <w:bookmarkStart w:id="110" w:name="_Toc468110386"/>
      <w:bookmarkStart w:id="111" w:name="_Toc11449184"/>
      <w:bookmarkStart w:id="112" w:name="_Toc217989054"/>
      <w:r w:rsidRPr="003E5F68">
        <w:t>7.4.</w:t>
      </w:r>
      <w:r>
        <w:t>2</w:t>
      </w:r>
      <w:r w:rsidRPr="003E5F68">
        <w:t>.1</w:t>
      </w:r>
      <w:r w:rsidRPr="003E5F68">
        <w:tab/>
      </w:r>
      <w:r>
        <w:t>S</w:t>
      </w:r>
      <w:r w:rsidRPr="003E5F68">
        <w:t>ignalling user agent</w:t>
      </w:r>
      <w:bookmarkEnd w:id="104"/>
      <w:bookmarkEnd w:id="105"/>
      <w:bookmarkEnd w:id="106"/>
      <w:bookmarkEnd w:id="107"/>
      <w:bookmarkEnd w:id="108"/>
      <w:bookmarkEnd w:id="109"/>
      <w:bookmarkEnd w:id="110"/>
      <w:bookmarkEnd w:id="111"/>
      <w:r>
        <w:t xml:space="preserve"> client</w:t>
      </w:r>
      <w:bookmarkEnd w:id="112"/>
    </w:p>
    <w:p w14:paraId="6E85979C" w14:textId="77777777" w:rsidR="009A16B6" w:rsidRDefault="009A16B6" w:rsidP="009A16B6">
      <w:r w:rsidRPr="003E5F68">
        <w:t>Th</w:t>
      </w:r>
      <w:r>
        <w:t xml:space="preserve">e signalling user agent client </w:t>
      </w:r>
      <w:r w:rsidRPr="003E5F68">
        <w:t xml:space="preserve">functional entity </w:t>
      </w:r>
      <w:r>
        <w:t>supports at the MC service client all required transactions related to the IOPS discovery. This includes supporting registration, publication, subscription and notification events.</w:t>
      </w:r>
    </w:p>
    <w:p w14:paraId="16164039" w14:textId="77777777" w:rsidR="009A16B6" w:rsidRPr="003E5F68" w:rsidRDefault="009A16B6" w:rsidP="009A16B6">
      <w:pPr>
        <w:pStyle w:val="Heading4"/>
      </w:pPr>
      <w:bookmarkStart w:id="113" w:name="_Toc453260093"/>
      <w:bookmarkStart w:id="114" w:name="_Toc453260980"/>
      <w:bookmarkStart w:id="115" w:name="_Toc453279717"/>
      <w:bookmarkStart w:id="116" w:name="_Toc459375055"/>
      <w:bookmarkStart w:id="117" w:name="_Toc468105292"/>
      <w:bookmarkStart w:id="118" w:name="_Toc468110387"/>
      <w:bookmarkStart w:id="119" w:name="_Toc11449185"/>
      <w:bookmarkStart w:id="120" w:name="_Toc217989055"/>
      <w:r w:rsidRPr="003E5F68">
        <w:t>7.4.</w:t>
      </w:r>
      <w:r>
        <w:t>2</w:t>
      </w:r>
      <w:r w:rsidRPr="003E5F68">
        <w:t>.</w:t>
      </w:r>
      <w:r>
        <w:t>2</w:t>
      </w:r>
      <w:r w:rsidRPr="003E5F68">
        <w:tab/>
      </w:r>
      <w:bookmarkEnd w:id="113"/>
      <w:bookmarkEnd w:id="114"/>
      <w:bookmarkEnd w:id="115"/>
      <w:bookmarkEnd w:id="116"/>
      <w:bookmarkEnd w:id="117"/>
      <w:bookmarkEnd w:id="118"/>
      <w:bookmarkEnd w:id="119"/>
      <w:r>
        <w:t>Signalling application server</w:t>
      </w:r>
      <w:bookmarkEnd w:id="120"/>
    </w:p>
    <w:p w14:paraId="6EAA8A9E" w14:textId="77777777" w:rsidR="009A16B6" w:rsidRDefault="009A16B6" w:rsidP="009A16B6">
      <w:r w:rsidRPr="003E5F68">
        <w:t>Th</w:t>
      </w:r>
      <w:r>
        <w:t xml:space="preserve">e signalling application server </w:t>
      </w:r>
      <w:r w:rsidRPr="003E5F68">
        <w:t>functional entity</w:t>
      </w:r>
      <w:r w:rsidRPr="00AE5852">
        <w:t xml:space="preserve"> </w:t>
      </w:r>
      <w:r>
        <w:t>supports at the IOPS MC system all required transactions related to the IOPS discovery. This includes supporting registration, publication, subscription and notification events.</w:t>
      </w:r>
    </w:p>
    <w:p w14:paraId="1F94CD48" w14:textId="77777777" w:rsidR="009A16B6" w:rsidRPr="00656BA2" w:rsidRDefault="009A16B6" w:rsidP="009A16B6">
      <w:pPr>
        <w:pStyle w:val="Heading2"/>
      </w:pPr>
      <w:bookmarkStart w:id="121" w:name="_Toc217989056"/>
      <w:r w:rsidRPr="00656BA2">
        <w:t>7.</w:t>
      </w:r>
      <w:r>
        <w:t>5</w:t>
      </w:r>
      <w:r w:rsidRPr="00656BA2">
        <w:tab/>
        <w:t>Reference points</w:t>
      </w:r>
      <w:bookmarkEnd w:id="76"/>
      <w:bookmarkEnd w:id="121"/>
    </w:p>
    <w:p w14:paraId="2A93FCA1" w14:textId="77777777" w:rsidR="009A16B6" w:rsidRPr="00A61298" w:rsidRDefault="009A16B6" w:rsidP="009A16B6">
      <w:pPr>
        <w:pStyle w:val="Heading3"/>
        <w:rPr>
          <w:rFonts w:eastAsia="SimSun"/>
        </w:rPr>
      </w:pPr>
      <w:bookmarkStart w:id="122" w:name="_Toc217989057"/>
      <w:r w:rsidRPr="00A61298">
        <w:rPr>
          <w:rFonts w:eastAsia="SimSun"/>
        </w:rPr>
        <w:t>7.5.</w:t>
      </w:r>
      <w:r>
        <w:rPr>
          <w:rFonts w:eastAsia="SimSun"/>
        </w:rPr>
        <w:t>1</w:t>
      </w:r>
      <w:r w:rsidRPr="00A61298">
        <w:rPr>
          <w:rFonts w:eastAsia="SimSun"/>
        </w:rPr>
        <w:tab/>
        <w:t>Application plane</w:t>
      </w:r>
      <w:bookmarkEnd w:id="122"/>
    </w:p>
    <w:p w14:paraId="0A4F6C2E" w14:textId="77777777" w:rsidR="009A16B6" w:rsidRPr="003E5F68" w:rsidRDefault="009A16B6" w:rsidP="009A16B6">
      <w:pPr>
        <w:pStyle w:val="Heading4"/>
      </w:pPr>
      <w:bookmarkStart w:id="123" w:name="_Toc424654409"/>
      <w:bookmarkStart w:id="124" w:name="_Toc428365002"/>
      <w:bookmarkStart w:id="125" w:name="_Toc433209606"/>
      <w:bookmarkStart w:id="126" w:name="_Toc453260112"/>
      <w:bookmarkStart w:id="127" w:name="_Toc453260999"/>
      <w:bookmarkStart w:id="128" w:name="_Toc453279736"/>
      <w:bookmarkStart w:id="129" w:name="_Toc459375074"/>
      <w:bookmarkStart w:id="130" w:name="_Toc468105311"/>
      <w:bookmarkStart w:id="131" w:name="_Toc468110406"/>
      <w:bookmarkStart w:id="132" w:name="_Toc11449205"/>
      <w:bookmarkStart w:id="133" w:name="_Toc217989058"/>
      <w:r w:rsidRPr="003E5F68">
        <w:t>7.5</w:t>
      </w:r>
      <w:r>
        <w:t>.1.1</w:t>
      </w:r>
      <w:r w:rsidRPr="003E5F68">
        <w:tab/>
        <w:t xml:space="preserve">Reference point </w:t>
      </w:r>
      <w:r>
        <w:t>MC-IOPS</w:t>
      </w:r>
      <w:r w:rsidRPr="003E5F68">
        <w:t>-</w:t>
      </w:r>
      <w:r>
        <w:t>1</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IOPS connectivity </w:t>
      </w:r>
      <w:r>
        <w:rPr>
          <w:lang w:eastAsia="zh-CN"/>
        </w:rPr>
        <w:t>client</w:t>
      </w:r>
      <w:r w:rsidRPr="003E5F68">
        <w:t>)</w:t>
      </w:r>
      <w:bookmarkEnd w:id="123"/>
      <w:bookmarkEnd w:id="124"/>
      <w:bookmarkEnd w:id="125"/>
      <w:bookmarkEnd w:id="126"/>
      <w:bookmarkEnd w:id="127"/>
      <w:bookmarkEnd w:id="128"/>
      <w:bookmarkEnd w:id="129"/>
      <w:bookmarkEnd w:id="130"/>
      <w:bookmarkEnd w:id="131"/>
      <w:bookmarkEnd w:id="132"/>
      <w:bookmarkEnd w:id="133"/>
    </w:p>
    <w:p w14:paraId="23F5E353" w14:textId="77777777" w:rsidR="009A16B6" w:rsidRDefault="009A16B6" w:rsidP="009A16B6">
      <w:r w:rsidRPr="003E5F68">
        <w:t xml:space="preserve">The </w:t>
      </w:r>
      <w:r>
        <w:t>MC-IOPS</w:t>
      </w:r>
      <w:r w:rsidRPr="003E5F68">
        <w:t>-</w:t>
      </w:r>
      <w:r>
        <w:t>1</w:t>
      </w:r>
      <w:r w:rsidRPr="003E5F68">
        <w:t xml:space="preserve"> reference point, which exists between </w:t>
      </w:r>
      <w:r w:rsidRPr="009725F4">
        <w:t>the IOPS</w:t>
      </w:r>
      <w:r>
        <w:t xml:space="preserve"> MC</w:t>
      </w:r>
      <w:r w:rsidRPr="009725F4">
        <w:t xml:space="preserve"> connectivity function and the IOPS connectivity client</w:t>
      </w:r>
      <w:r w:rsidRPr="003E5F68">
        <w:t>,</w:t>
      </w:r>
      <w:r>
        <w:t xml:space="preserve"> is used for IOPS related application signalling (e.g. registration, publication, subscription and notification events)</w:t>
      </w:r>
      <w:r w:rsidRPr="003E5F68">
        <w:t xml:space="preserve">. The </w:t>
      </w:r>
      <w:r>
        <w:t>MC-IOPS</w:t>
      </w:r>
      <w:r w:rsidRPr="003E5F68">
        <w:t>-</w:t>
      </w:r>
      <w:r>
        <w:t xml:space="preserve">1 </w:t>
      </w:r>
      <w:r w:rsidRPr="003E5F68">
        <w:t xml:space="preserve">reference point </w:t>
      </w:r>
      <w:r>
        <w:t>utilizes</w:t>
      </w:r>
      <w:r w:rsidRPr="003E5F68">
        <w:t xml:space="preserve"> </w:t>
      </w:r>
      <w:r w:rsidRPr="009725F4">
        <w:t xml:space="preserve">the </w:t>
      </w:r>
      <w:r>
        <w:t>MC-IOPS-X1</w:t>
      </w:r>
      <w:r w:rsidRPr="009725F4">
        <w:t xml:space="preserve"> reference point for transport and routing of </w:t>
      </w:r>
      <w:r>
        <w:t>the IOPS related</w:t>
      </w:r>
      <w:r w:rsidRPr="009725F4">
        <w:t xml:space="preserve"> signalling</w:t>
      </w:r>
      <w:r>
        <w:t>.</w:t>
      </w:r>
    </w:p>
    <w:p w14:paraId="2B1EACFD" w14:textId="77777777" w:rsidR="009A16B6" w:rsidRDefault="009A16B6" w:rsidP="009A16B6">
      <w:pPr>
        <w:pStyle w:val="Heading4"/>
      </w:pPr>
      <w:bookmarkStart w:id="134" w:name="_Toc217989059"/>
      <w:r w:rsidRPr="003E5F68">
        <w:t>7.5</w:t>
      </w:r>
      <w:r>
        <w:t>.1.2</w:t>
      </w:r>
      <w:r w:rsidRPr="003E5F68">
        <w:tab/>
        <w:t xml:space="preserve">Reference point </w:t>
      </w:r>
      <w:r>
        <w:t>MCPTT-IOPS</w:t>
      </w:r>
      <w:r w:rsidRPr="003E5F68">
        <w:t>-</w:t>
      </w:r>
      <w:r>
        <w:t>2</w:t>
      </w:r>
      <w:r w:rsidRPr="003E5F68">
        <w:t xml:space="preserve"> (between the </w:t>
      </w:r>
      <w:r w:rsidRPr="009725F4">
        <w:t xml:space="preserve">IOPS </w:t>
      </w:r>
      <w:r>
        <w:t xml:space="preserve">MC </w:t>
      </w:r>
      <w:r w:rsidRPr="009725F4">
        <w:t xml:space="preserve">connectivity </w:t>
      </w:r>
      <w:r>
        <w:t>function</w:t>
      </w:r>
      <w:r w:rsidRPr="009725F4">
        <w:t xml:space="preserve"> and the </w:t>
      </w:r>
      <w:r>
        <w:t>MCPTT client</w:t>
      </w:r>
      <w:r w:rsidRPr="003E5F68">
        <w:t>)</w:t>
      </w:r>
      <w:bookmarkEnd w:id="134"/>
    </w:p>
    <w:p w14:paraId="52DF2479" w14:textId="38615F00" w:rsidR="009A16B6" w:rsidRDefault="009A16B6" w:rsidP="009A16B6">
      <w:r w:rsidRPr="003E5F68">
        <w:t xml:space="preserve">The </w:t>
      </w:r>
      <w:r>
        <w:t>MCPTT-IOPS</w:t>
      </w:r>
      <w:r w:rsidRPr="003E5F68">
        <w:t>-</w:t>
      </w:r>
      <w:r>
        <w:t>2</w:t>
      </w:r>
      <w:r w:rsidRPr="003E5F68">
        <w:t xml:space="preserve"> reference point, which exists between </w:t>
      </w:r>
      <w:r w:rsidRPr="009725F4">
        <w:t>the IOPS</w:t>
      </w:r>
      <w:r>
        <w:t xml:space="preserve"> MC</w:t>
      </w:r>
      <w:r w:rsidRPr="009725F4">
        <w:t xml:space="preserve"> connectivity function and the </w:t>
      </w:r>
      <w:r>
        <w:t>MCPTT</w:t>
      </w:r>
      <w:r w:rsidRPr="009725F4">
        <w:t xml:space="preserve"> client</w:t>
      </w:r>
      <w:r w:rsidRPr="003E5F68">
        <w:t>,</w:t>
      </w:r>
      <w:r>
        <w:t xml:space="preserve"> is used to communicate signalling related to the </w:t>
      </w:r>
      <w:r w:rsidR="00FC377F" w:rsidRPr="00FC377F">
        <w:t xml:space="preserve">broadcast/multicast sessions </w:t>
      </w:r>
      <w:r>
        <w:t>utilized for multicast transmissions, e.g. MBMS bearer announcement</w:t>
      </w:r>
      <w:r w:rsidR="00FC377F" w:rsidRPr="00FC377F">
        <w:t xml:space="preserve"> or 5G MBS session announcement</w:t>
      </w:r>
      <w:r>
        <w:t xml:space="preserve"> in the IOPS mode of operation.</w:t>
      </w:r>
    </w:p>
    <w:p w14:paraId="5587297F" w14:textId="77777777" w:rsidR="009A16B6" w:rsidRDefault="009A16B6" w:rsidP="009A16B6">
      <w:pPr>
        <w:pStyle w:val="Heading4"/>
      </w:pPr>
      <w:bookmarkStart w:id="135" w:name="_Toc217989060"/>
      <w:r w:rsidRPr="003E5F68">
        <w:lastRenderedPageBreak/>
        <w:t>7.5</w:t>
      </w:r>
      <w:r>
        <w:t>.1.3</w:t>
      </w:r>
      <w:r w:rsidRPr="003E5F68">
        <w:tab/>
        <w:t xml:space="preserve">Reference point </w:t>
      </w:r>
      <w:r>
        <w:t>MCData-IOPS</w:t>
      </w:r>
      <w:r w:rsidRPr="003E5F68">
        <w:t>-</w:t>
      </w:r>
      <w:r>
        <w:t>2</w:t>
      </w:r>
      <w:r w:rsidRPr="003E5F68">
        <w:t xml:space="preserve"> (between the </w:t>
      </w:r>
      <w:r w:rsidRPr="009725F4">
        <w:t xml:space="preserve">IOPS </w:t>
      </w:r>
      <w:r>
        <w:t xml:space="preserve">MC </w:t>
      </w:r>
      <w:r w:rsidRPr="009725F4">
        <w:t>connectivity</w:t>
      </w:r>
      <w:r>
        <w:t xml:space="preserve"> function</w:t>
      </w:r>
      <w:r w:rsidRPr="009725F4">
        <w:t xml:space="preserve"> and the </w:t>
      </w:r>
      <w:r>
        <w:t>MCData client</w:t>
      </w:r>
      <w:r w:rsidRPr="003E5F68">
        <w:t>)</w:t>
      </w:r>
      <w:bookmarkEnd w:id="135"/>
    </w:p>
    <w:p w14:paraId="3D4FCA6C" w14:textId="0A86653C" w:rsidR="009A16B6" w:rsidRDefault="009A16B6" w:rsidP="009A16B6">
      <w:r w:rsidRPr="003E5F68">
        <w:t xml:space="preserve">The </w:t>
      </w:r>
      <w:r>
        <w:t>MCData-IOPS</w:t>
      </w:r>
      <w:r w:rsidRPr="003E5F68">
        <w:t>-</w:t>
      </w:r>
      <w:r>
        <w:t>2</w:t>
      </w:r>
      <w:r w:rsidRPr="003E5F68">
        <w:t xml:space="preserve"> reference point, which exists between </w:t>
      </w:r>
      <w:r w:rsidRPr="009725F4">
        <w:t>the IOPS</w:t>
      </w:r>
      <w:r>
        <w:t xml:space="preserve"> MC</w:t>
      </w:r>
      <w:r w:rsidRPr="009725F4">
        <w:t xml:space="preserve"> connectivity function and the </w:t>
      </w:r>
      <w:r>
        <w:t>MCData</w:t>
      </w:r>
      <w:r w:rsidRPr="009725F4">
        <w:t xml:space="preserve"> client</w:t>
      </w:r>
      <w:r w:rsidRPr="003E5F68">
        <w:t>,</w:t>
      </w:r>
      <w:r>
        <w:t xml:space="preserve"> is used to communicate signalling related to the </w:t>
      </w:r>
      <w:r w:rsidR="00FC377F" w:rsidRPr="00FC377F">
        <w:t>broadcast/multicast sessions</w:t>
      </w:r>
      <w:r w:rsidR="00FC377F">
        <w:t xml:space="preserve"> </w:t>
      </w:r>
      <w:r>
        <w:t>utilized for multicast transmissions, e.g. MBMS bearer announcement</w:t>
      </w:r>
      <w:r w:rsidR="00FC377F" w:rsidRPr="00FC377F">
        <w:t xml:space="preserve"> or 5G MBS session announcement</w:t>
      </w:r>
      <w:r>
        <w:t xml:space="preserve"> in the IOPS mode of operation.</w:t>
      </w:r>
    </w:p>
    <w:p w14:paraId="3915708B" w14:textId="77777777" w:rsidR="009A16B6" w:rsidRDefault="009A16B6" w:rsidP="009A16B6">
      <w:pPr>
        <w:pStyle w:val="Heading4"/>
      </w:pPr>
      <w:bookmarkStart w:id="136" w:name="_Toc217989061"/>
      <w:r w:rsidRPr="003E5F68">
        <w:t>7.5</w:t>
      </w:r>
      <w:r>
        <w:t>.1.4</w:t>
      </w:r>
      <w:r w:rsidRPr="003E5F68">
        <w:tab/>
        <w:t xml:space="preserve">Reference point </w:t>
      </w:r>
      <w:r>
        <w:t>MCPTT-IOPS</w:t>
      </w:r>
      <w:r w:rsidRPr="003E5F68">
        <w:t>-</w:t>
      </w:r>
      <w:r>
        <w:t>3</w:t>
      </w:r>
      <w:r w:rsidRPr="003E5F68">
        <w:t xml:space="preserve"> (between the </w:t>
      </w:r>
      <w:r w:rsidRPr="009725F4">
        <w:t xml:space="preserve">IOPS </w:t>
      </w:r>
      <w:r w:rsidRPr="0082511C">
        <w:t>distribution</w:t>
      </w:r>
      <w:r>
        <w:t xml:space="preserve"> function</w:t>
      </w:r>
      <w:r w:rsidRPr="009725F4">
        <w:t xml:space="preserve"> and the </w:t>
      </w:r>
      <w:r>
        <w:t>MCPTT client</w:t>
      </w:r>
      <w:r w:rsidRPr="003E5F68">
        <w:t>)</w:t>
      </w:r>
      <w:bookmarkEnd w:id="136"/>
    </w:p>
    <w:p w14:paraId="068B6023" w14:textId="324A8EAD" w:rsidR="009A16B6" w:rsidRDefault="009A16B6" w:rsidP="009A16B6">
      <w:r w:rsidRPr="003E5F68">
        <w:t xml:space="preserve">The </w:t>
      </w:r>
      <w:r>
        <w:t>MCPTT-IOPS</w:t>
      </w:r>
      <w:r w:rsidRPr="003E5F68">
        <w:t>-</w:t>
      </w:r>
      <w:r>
        <w:t>3</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MCPTT</w:t>
      </w:r>
      <w:r w:rsidRPr="009725F4">
        <w:t xml:space="preserve"> client</w:t>
      </w:r>
      <w:r w:rsidRPr="003E5F68">
        <w:t>,</w:t>
      </w:r>
      <w:r>
        <w:t xml:space="preserve"> is used for IP unicast transmissions in uplink and downlink. </w:t>
      </w:r>
      <w:r w:rsidRPr="0082511C">
        <w:t>The MC</w:t>
      </w:r>
      <w:r>
        <w:t>PTT-</w:t>
      </w:r>
      <w:r w:rsidRPr="0082511C">
        <w:t>IOPS-</w:t>
      </w:r>
      <w:r>
        <w:t>3</w:t>
      </w:r>
      <w:r w:rsidRPr="0082511C">
        <w:t xml:space="preserve"> reference point uses the SGi reference point</w:t>
      </w:r>
      <w:r>
        <w:t xml:space="preserve"> </w:t>
      </w:r>
      <w:r w:rsidR="00FC377F">
        <w:t xml:space="preserve">as </w:t>
      </w:r>
      <w:r>
        <w:t xml:space="preserve">defined in </w:t>
      </w:r>
      <w:r w:rsidRPr="0082511C">
        <w:t>3GPP</w:t>
      </w:r>
      <w:r>
        <w:rPr>
          <w:lang w:eastAsia="zh-CN"/>
        </w:rPr>
        <w:t> </w:t>
      </w:r>
      <w:r w:rsidRPr="0082511C">
        <w:t>TS</w:t>
      </w:r>
      <w:r>
        <w:rPr>
          <w:lang w:eastAsia="zh-CN"/>
        </w:rPr>
        <w:t> </w:t>
      </w:r>
      <w:r w:rsidRPr="0082511C">
        <w:t>23.002</w:t>
      </w:r>
      <w:r>
        <w:rPr>
          <w:lang w:eastAsia="zh-CN"/>
        </w:rPr>
        <w:t> </w:t>
      </w:r>
      <w:r w:rsidRPr="0082511C">
        <w:t>[</w:t>
      </w:r>
      <w:r>
        <w:t>7</w:t>
      </w:r>
      <w:r w:rsidRPr="0082511C">
        <w:t>]</w:t>
      </w:r>
      <w:r w:rsidR="00FC377F" w:rsidRPr="00FC377F">
        <w:t xml:space="preserve"> or N6 reference point as defined in 3GPP</w:t>
      </w:r>
      <w:r w:rsidR="00FC377F">
        <w:t> </w:t>
      </w:r>
      <w:r w:rsidR="00FC377F" w:rsidRPr="00FC377F">
        <w:t>TS</w:t>
      </w:r>
      <w:r w:rsidR="00FC377F">
        <w:t> </w:t>
      </w:r>
      <w:r w:rsidR="00FC377F" w:rsidRPr="00FC377F">
        <w:t>23.501</w:t>
      </w:r>
      <w:r w:rsidR="00FC377F">
        <w:t> </w:t>
      </w:r>
      <w:r w:rsidR="00FC377F" w:rsidRPr="00FC377F">
        <w:t>[</w:t>
      </w:r>
      <w:r w:rsidR="0094612F">
        <w:t>13</w:t>
      </w:r>
      <w:r w:rsidR="00FC377F" w:rsidRPr="00FC377F">
        <w:t>]</w:t>
      </w:r>
      <w:r w:rsidRPr="0082511C">
        <w:t>.</w:t>
      </w:r>
    </w:p>
    <w:p w14:paraId="2BF3D7D0" w14:textId="77777777" w:rsidR="009A16B6" w:rsidRDefault="009A16B6" w:rsidP="009A16B6">
      <w:pPr>
        <w:pStyle w:val="Heading4"/>
      </w:pPr>
      <w:bookmarkStart w:id="137" w:name="_Toc217989062"/>
      <w:r w:rsidRPr="003E5F68">
        <w:t>7.5</w:t>
      </w:r>
      <w:r>
        <w:t>.1.5</w:t>
      </w:r>
      <w:r w:rsidRPr="003E5F68">
        <w:tab/>
        <w:t xml:space="preserve">Reference point </w:t>
      </w:r>
      <w:r>
        <w:t>MCData-IOPS</w:t>
      </w:r>
      <w:r w:rsidRPr="003E5F68">
        <w:t>-</w:t>
      </w:r>
      <w:r>
        <w:t>3</w:t>
      </w:r>
      <w:r w:rsidRPr="003E5F68">
        <w:t xml:space="preserve"> (between the </w:t>
      </w:r>
      <w:r w:rsidRPr="009725F4">
        <w:t xml:space="preserve">IOPS </w:t>
      </w:r>
      <w:r w:rsidRPr="0082511C">
        <w:t>distribution</w:t>
      </w:r>
      <w:r>
        <w:t xml:space="preserve"> function</w:t>
      </w:r>
      <w:r w:rsidRPr="009725F4">
        <w:t xml:space="preserve"> and the </w:t>
      </w:r>
      <w:r>
        <w:t>MCData client</w:t>
      </w:r>
      <w:r w:rsidRPr="003E5F68">
        <w:t>)</w:t>
      </w:r>
      <w:bookmarkEnd w:id="137"/>
    </w:p>
    <w:p w14:paraId="44AB09C6" w14:textId="3CE1D919" w:rsidR="009A16B6" w:rsidRPr="00600B96" w:rsidRDefault="009A16B6" w:rsidP="009A16B6">
      <w:r w:rsidRPr="003E5F68">
        <w:t xml:space="preserve">The </w:t>
      </w:r>
      <w:r>
        <w:t>MCData-IOPS</w:t>
      </w:r>
      <w:r w:rsidRPr="003E5F68">
        <w:t>-</w:t>
      </w:r>
      <w:r>
        <w:t>3</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MCData</w:t>
      </w:r>
      <w:r w:rsidRPr="009725F4">
        <w:t xml:space="preserve"> client</w:t>
      </w:r>
      <w:r w:rsidRPr="003E5F68">
        <w:t>,</w:t>
      </w:r>
      <w:r>
        <w:t xml:space="preserve"> is used for IP unicast transmissions in uplink and downlink. </w:t>
      </w:r>
      <w:r w:rsidRPr="0082511C">
        <w:t>The MC</w:t>
      </w:r>
      <w:r>
        <w:t>Data-</w:t>
      </w:r>
      <w:r w:rsidRPr="0082511C">
        <w:t>IOPS-</w:t>
      </w:r>
      <w:r>
        <w:t>3</w:t>
      </w:r>
      <w:r w:rsidRPr="0082511C">
        <w:t xml:space="preserve"> reference point uses the SGi reference point</w:t>
      </w:r>
      <w:r>
        <w:t xml:space="preserve"> </w:t>
      </w:r>
      <w:r w:rsidR="00FC377F">
        <w:t xml:space="preserve">as </w:t>
      </w:r>
      <w:r>
        <w:t xml:space="preserve">defined in </w:t>
      </w:r>
      <w:r w:rsidRPr="0082511C">
        <w:t>3GPP</w:t>
      </w:r>
      <w:r>
        <w:rPr>
          <w:lang w:eastAsia="zh-CN"/>
        </w:rPr>
        <w:t> </w:t>
      </w:r>
      <w:r w:rsidRPr="0082511C">
        <w:t>TS</w:t>
      </w:r>
      <w:r>
        <w:rPr>
          <w:lang w:eastAsia="zh-CN"/>
        </w:rPr>
        <w:t> </w:t>
      </w:r>
      <w:r w:rsidRPr="0082511C">
        <w:t>23.002</w:t>
      </w:r>
      <w:r>
        <w:rPr>
          <w:lang w:eastAsia="zh-CN"/>
        </w:rPr>
        <w:t> </w:t>
      </w:r>
      <w:r w:rsidRPr="0082511C">
        <w:t>[</w:t>
      </w:r>
      <w:r>
        <w:t>7</w:t>
      </w:r>
      <w:r w:rsidRPr="0082511C">
        <w:t>]</w:t>
      </w:r>
      <w:r w:rsidR="00FC377F" w:rsidRPr="00FC377F">
        <w:t xml:space="preserve"> or N6 reference point as defined in 3GPP</w:t>
      </w:r>
      <w:r w:rsidR="00FC377F">
        <w:t> </w:t>
      </w:r>
      <w:r w:rsidR="00FC377F" w:rsidRPr="00FC377F">
        <w:t>TS</w:t>
      </w:r>
      <w:r w:rsidR="00FC377F">
        <w:t> </w:t>
      </w:r>
      <w:r w:rsidR="00FC377F" w:rsidRPr="00FC377F">
        <w:t>23.501</w:t>
      </w:r>
      <w:r w:rsidR="00FC377F">
        <w:t> </w:t>
      </w:r>
      <w:r w:rsidR="00FC377F" w:rsidRPr="00FC377F">
        <w:t>[</w:t>
      </w:r>
      <w:r w:rsidR="0094612F">
        <w:t>13</w:t>
      </w:r>
      <w:r w:rsidR="00FC377F" w:rsidRPr="00FC377F">
        <w:t>]</w:t>
      </w:r>
      <w:r>
        <w:t>.</w:t>
      </w:r>
    </w:p>
    <w:p w14:paraId="70A2C825" w14:textId="77777777" w:rsidR="009A16B6" w:rsidRDefault="009A16B6" w:rsidP="009A16B6">
      <w:pPr>
        <w:pStyle w:val="Heading4"/>
      </w:pPr>
      <w:bookmarkStart w:id="138" w:name="_Toc217989063"/>
      <w:r w:rsidRPr="003E5F68">
        <w:t>7.5</w:t>
      </w:r>
      <w:r>
        <w:t>.1.6</w:t>
      </w:r>
      <w:r w:rsidRPr="003E5F68">
        <w:tab/>
        <w:t xml:space="preserve">Reference point </w:t>
      </w:r>
      <w:r>
        <w:t>MCPTT-IOPS</w:t>
      </w:r>
      <w:r w:rsidRPr="003E5F68">
        <w:t>-</w:t>
      </w:r>
      <w:r>
        <w:t>4</w:t>
      </w:r>
      <w:r w:rsidRPr="003E5F68">
        <w:t xml:space="preserve"> (between the </w:t>
      </w:r>
      <w:r w:rsidRPr="009725F4">
        <w:t xml:space="preserve">IOPS </w:t>
      </w:r>
      <w:r w:rsidRPr="0082511C">
        <w:t>distribution</w:t>
      </w:r>
      <w:r>
        <w:t xml:space="preserve"> function</w:t>
      </w:r>
      <w:r w:rsidRPr="009725F4">
        <w:t xml:space="preserve"> and the </w:t>
      </w:r>
      <w:r>
        <w:t>MCPTT client</w:t>
      </w:r>
      <w:r w:rsidRPr="003E5F68">
        <w:t>)</w:t>
      </w:r>
      <w:bookmarkEnd w:id="138"/>
    </w:p>
    <w:p w14:paraId="2FE51DC4" w14:textId="42C46DF7" w:rsidR="009A16B6" w:rsidRDefault="009A16B6" w:rsidP="009A16B6">
      <w:r w:rsidRPr="003E5F68">
        <w:t xml:space="preserve">The </w:t>
      </w:r>
      <w:r>
        <w:t>MCPTT-IOPS</w:t>
      </w:r>
      <w:r w:rsidRPr="003E5F68">
        <w:t>-</w:t>
      </w:r>
      <w:r>
        <w:t>4</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MCPTT</w:t>
      </w:r>
      <w:r w:rsidRPr="009725F4">
        <w:t xml:space="preserve"> client</w:t>
      </w:r>
      <w:r w:rsidRPr="003E5F68">
        <w:t>,</w:t>
      </w:r>
      <w:r>
        <w:t xml:space="preserve"> is used for IP multicast transmissions in downlink. </w:t>
      </w:r>
      <w:r w:rsidRPr="0082511C">
        <w:t>The MC</w:t>
      </w:r>
      <w:r>
        <w:t>PTT-</w:t>
      </w:r>
      <w:r w:rsidRPr="0082511C">
        <w:t>IOPS-</w:t>
      </w:r>
      <w:r>
        <w:t>4</w:t>
      </w:r>
      <w:r w:rsidRPr="0082511C">
        <w:t xml:space="preserve"> reference point uses the </w:t>
      </w:r>
      <w:r w:rsidRPr="009E451D">
        <w:t xml:space="preserve">MB2-U </w:t>
      </w:r>
      <w:r>
        <w:t>reference point</w:t>
      </w:r>
      <w:r w:rsidRPr="009E451D">
        <w:t xml:space="preserve"> </w:t>
      </w:r>
      <w:r w:rsidR="00FC377F">
        <w:t xml:space="preserve">as </w:t>
      </w:r>
      <w:r w:rsidRPr="009E451D">
        <w:t>defined in 3GPP</w:t>
      </w:r>
      <w:r>
        <w:rPr>
          <w:lang w:eastAsia="zh-CN"/>
        </w:rPr>
        <w:t> </w:t>
      </w:r>
      <w:r w:rsidRPr="009E451D">
        <w:t>TS</w:t>
      </w:r>
      <w:r>
        <w:rPr>
          <w:lang w:eastAsia="zh-CN"/>
        </w:rPr>
        <w:t> </w:t>
      </w:r>
      <w:r w:rsidRPr="009E451D">
        <w:t>23.468</w:t>
      </w:r>
      <w:r>
        <w:rPr>
          <w:lang w:eastAsia="zh-CN"/>
        </w:rPr>
        <w:t> </w:t>
      </w:r>
      <w:r w:rsidRPr="0082511C">
        <w:t>[</w:t>
      </w:r>
      <w:r>
        <w:t>4</w:t>
      </w:r>
      <w:r w:rsidRPr="0082511C">
        <w:t>]</w:t>
      </w:r>
      <w:r w:rsidR="00FC377F" w:rsidRPr="00FC377F">
        <w:t xml:space="preserve"> or Nmb8/ Nmb6 reference point as defined in 3GPP</w:t>
      </w:r>
      <w:r w:rsidR="00FC377F">
        <w:t> </w:t>
      </w:r>
      <w:r w:rsidR="00FC377F" w:rsidRPr="00FC377F">
        <w:t>TS</w:t>
      </w:r>
      <w:r w:rsidR="00FC377F">
        <w:t> </w:t>
      </w:r>
      <w:r w:rsidR="00FC377F" w:rsidRPr="00FC377F">
        <w:t>23.247</w:t>
      </w:r>
      <w:r w:rsidR="00FC377F">
        <w:t> </w:t>
      </w:r>
      <w:r w:rsidR="00FC377F" w:rsidRPr="00FC377F">
        <w:t>[</w:t>
      </w:r>
      <w:r w:rsidR="0094612F">
        <w:t>14</w:t>
      </w:r>
      <w:r w:rsidR="00FC377F" w:rsidRPr="00FC377F">
        <w:t>]</w:t>
      </w:r>
      <w:r w:rsidRPr="0082511C">
        <w:t>.</w:t>
      </w:r>
    </w:p>
    <w:p w14:paraId="03B3B875" w14:textId="77777777" w:rsidR="009A16B6" w:rsidRDefault="009A16B6" w:rsidP="009A16B6">
      <w:pPr>
        <w:pStyle w:val="Heading4"/>
      </w:pPr>
      <w:bookmarkStart w:id="139" w:name="_Toc217989064"/>
      <w:r w:rsidRPr="003E5F68">
        <w:t>7.5</w:t>
      </w:r>
      <w:r>
        <w:t>.1.7</w:t>
      </w:r>
      <w:r w:rsidRPr="003E5F68">
        <w:tab/>
        <w:t xml:space="preserve">Reference point </w:t>
      </w:r>
      <w:r>
        <w:t>MCData-IOPS</w:t>
      </w:r>
      <w:r w:rsidRPr="003E5F68">
        <w:t>-</w:t>
      </w:r>
      <w:r>
        <w:t>4</w:t>
      </w:r>
      <w:r w:rsidRPr="003E5F68">
        <w:t xml:space="preserve"> (between the </w:t>
      </w:r>
      <w:r w:rsidRPr="009725F4">
        <w:t xml:space="preserve">IOPS </w:t>
      </w:r>
      <w:r w:rsidRPr="0082511C">
        <w:t>distribution</w:t>
      </w:r>
      <w:r>
        <w:t xml:space="preserve"> function</w:t>
      </w:r>
      <w:r w:rsidRPr="009725F4">
        <w:t xml:space="preserve"> and the </w:t>
      </w:r>
      <w:r>
        <w:t>MCData client</w:t>
      </w:r>
      <w:r w:rsidRPr="003E5F68">
        <w:t>)</w:t>
      </w:r>
      <w:bookmarkEnd w:id="139"/>
    </w:p>
    <w:p w14:paraId="20B80239" w14:textId="25FCF1EB" w:rsidR="009A16B6" w:rsidRDefault="009A16B6" w:rsidP="009A16B6">
      <w:r w:rsidRPr="003E5F68">
        <w:t xml:space="preserve">The </w:t>
      </w:r>
      <w:r>
        <w:t>MCData-IOPS</w:t>
      </w:r>
      <w:r w:rsidRPr="003E5F68">
        <w:t>-</w:t>
      </w:r>
      <w:r>
        <w:t>4</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MCData</w:t>
      </w:r>
      <w:r w:rsidRPr="009725F4">
        <w:t xml:space="preserve"> client</w:t>
      </w:r>
      <w:r w:rsidRPr="003E5F68">
        <w:t>,</w:t>
      </w:r>
      <w:r>
        <w:t xml:space="preserve"> is used for IP multicast transmissions in downlink. </w:t>
      </w:r>
      <w:r w:rsidRPr="0082511C">
        <w:t>The MC</w:t>
      </w:r>
      <w:r>
        <w:t>Data-</w:t>
      </w:r>
      <w:r w:rsidRPr="0082511C">
        <w:t>IOPS-</w:t>
      </w:r>
      <w:r>
        <w:t>4</w:t>
      </w:r>
      <w:r w:rsidRPr="0082511C">
        <w:t xml:space="preserve"> reference point uses the </w:t>
      </w:r>
      <w:r w:rsidRPr="009E451D">
        <w:t xml:space="preserve">MB2-U </w:t>
      </w:r>
      <w:r>
        <w:t>reference point</w:t>
      </w:r>
      <w:r w:rsidRPr="009E451D">
        <w:t xml:space="preserve"> </w:t>
      </w:r>
      <w:r w:rsidR="00FC377F">
        <w:t xml:space="preserve">as </w:t>
      </w:r>
      <w:r w:rsidRPr="009E451D">
        <w:t>defined in 3GPP</w:t>
      </w:r>
      <w:r>
        <w:rPr>
          <w:lang w:eastAsia="zh-CN"/>
        </w:rPr>
        <w:t> </w:t>
      </w:r>
      <w:r w:rsidRPr="009E451D">
        <w:t>TS</w:t>
      </w:r>
      <w:r>
        <w:rPr>
          <w:lang w:eastAsia="zh-CN"/>
        </w:rPr>
        <w:t> </w:t>
      </w:r>
      <w:r w:rsidRPr="009E451D">
        <w:t>23.468</w:t>
      </w:r>
      <w:r>
        <w:rPr>
          <w:lang w:eastAsia="zh-CN"/>
        </w:rPr>
        <w:t> </w:t>
      </w:r>
      <w:r w:rsidRPr="0082511C">
        <w:t>[</w:t>
      </w:r>
      <w:r>
        <w:t>4</w:t>
      </w:r>
      <w:r w:rsidRPr="0082511C">
        <w:t>]</w:t>
      </w:r>
      <w:r w:rsidR="00FC377F" w:rsidRPr="00FC377F">
        <w:t xml:space="preserve"> or Nmb8/ Nmb6 reference point as defined in 3GPP</w:t>
      </w:r>
      <w:r w:rsidR="00FC377F">
        <w:t> </w:t>
      </w:r>
      <w:r w:rsidR="00FC377F" w:rsidRPr="00FC377F">
        <w:t>TS</w:t>
      </w:r>
      <w:r w:rsidR="00FC377F">
        <w:t> </w:t>
      </w:r>
      <w:r w:rsidR="00FC377F" w:rsidRPr="00FC377F">
        <w:t>23.247</w:t>
      </w:r>
      <w:r w:rsidR="00FC377F">
        <w:t> </w:t>
      </w:r>
      <w:r w:rsidR="00FC377F" w:rsidRPr="00FC377F">
        <w:t>[</w:t>
      </w:r>
      <w:r w:rsidR="0094612F">
        <w:t>14</w:t>
      </w:r>
      <w:r w:rsidR="00FC377F" w:rsidRPr="00FC377F">
        <w:t>]</w:t>
      </w:r>
      <w:r>
        <w:t>.</w:t>
      </w:r>
    </w:p>
    <w:p w14:paraId="4E3A1481" w14:textId="60E6674B" w:rsidR="009A16B6" w:rsidRPr="003E5F68" w:rsidRDefault="009A16B6" w:rsidP="009A16B6">
      <w:pPr>
        <w:pStyle w:val="Heading4"/>
      </w:pPr>
      <w:bookmarkStart w:id="140" w:name="_Toc217989065"/>
      <w:r w:rsidRPr="003E5F68">
        <w:t>7.5</w:t>
      </w:r>
      <w:r>
        <w:t>.1.8</w:t>
      </w:r>
      <w:r w:rsidRPr="003E5F68">
        <w:tab/>
        <w:t xml:space="preserve">Reference point </w:t>
      </w:r>
      <w:r>
        <w:t>MC-IOPS</w:t>
      </w:r>
      <w:r w:rsidRPr="003E5F68">
        <w:t>-</w:t>
      </w:r>
      <w:r>
        <w:t>5</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w:t>
      </w:r>
      <w:r w:rsidR="00C01F94" w:rsidRPr="00C01F94">
        <w:rPr>
          <w:lang w:eastAsia="zh-CN"/>
        </w:rPr>
        <w:t xml:space="preserve">IOPS </w:t>
      </w:r>
      <w:r>
        <w:rPr>
          <w:lang w:eastAsia="zh-CN"/>
        </w:rPr>
        <w:t>3GPP system</w:t>
      </w:r>
      <w:r w:rsidRPr="003E5F68">
        <w:t>)</w:t>
      </w:r>
      <w:bookmarkEnd w:id="140"/>
    </w:p>
    <w:p w14:paraId="253183DD" w14:textId="5C1ED48E" w:rsidR="009A16B6" w:rsidRDefault="009A16B6" w:rsidP="009A16B6">
      <w:r w:rsidRPr="003E5F68">
        <w:t xml:space="preserve">The </w:t>
      </w:r>
      <w:r>
        <w:t>MC-IOPS</w:t>
      </w:r>
      <w:r w:rsidRPr="003E5F68">
        <w:t>-</w:t>
      </w:r>
      <w:r>
        <w:t>5</w:t>
      </w:r>
      <w:r w:rsidRPr="003E5F68">
        <w:t xml:space="preserve"> reference point, which exists between </w:t>
      </w:r>
      <w:r w:rsidRPr="009725F4">
        <w:t>the IOPS</w:t>
      </w:r>
      <w:r>
        <w:t xml:space="preserve"> MC</w:t>
      </w:r>
      <w:r w:rsidRPr="009725F4">
        <w:t xml:space="preserve"> connectivity function and the </w:t>
      </w:r>
      <w:r w:rsidR="00C01F94" w:rsidRPr="00C01F94">
        <w:t xml:space="preserve">IOPS </w:t>
      </w:r>
      <w:r>
        <w:t>3GPP system</w:t>
      </w:r>
      <w:r w:rsidRPr="003E5F68">
        <w:t>,</w:t>
      </w:r>
      <w:r>
        <w:t xml:space="preserve"> is used </w:t>
      </w:r>
      <w:r w:rsidRPr="008C1A9D">
        <w:t xml:space="preserve">to obtain unicast </w:t>
      </w:r>
      <w:r w:rsidR="00C01F94" w:rsidRPr="00C01F94">
        <w:t xml:space="preserve">sessions </w:t>
      </w:r>
      <w:r w:rsidRPr="008C1A9D">
        <w:t xml:space="preserve">with appropriate QoS from the IOPS </w:t>
      </w:r>
      <w:r w:rsidR="00C01F94" w:rsidRPr="00C01F94">
        <w:t>3GPP system</w:t>
      </w:r>
      <w:r w:rsidRPr="008C1A9D">
        <w:t>. The MC</w:t>
      </w:r>
      <w:r>
        <w:t>-</w:t>
      </w:r>
      <w:r w:rsidRPr="008C1A9D">
        <w:t>IOPS-5 reference point utilizes the Rx interface of the EPS according to 3GPP</w:t>
      </w:r>
      <w:r>
        <w:rPr>
          <w:lang w:eastAsia="zh-CN"/>
        </w:rPr>
        <w:t> </w:t>
      </w:r>
      <w:r w:rsidRPr="008C1A9D">
        <w:t>TS</w:t>
      </w:r>
      <w:r>
        <w:rPr>
          <w:lang w:eastAsia="zh-CN"/>
        </w:rPr>
        <w:t> </w:t>
      </w:r>
      <w:r w:rsidRPr="008C1A9D">
        <w:t>23.203</w:t>
      </w:r>
      <w:r>
        <w:rPr>
          <w:lang w:eastAsia="zh-CN"/>
        </w:rPr>
        <w:t> </w:t>
      </w:r>
      <w:r>
        <w:t>[8]</w:t>
      </w:r>
      <w:r w:rsidR="00C01F94" w:rsidRPr="00C01F94">
        <w:t xml:space="preserve"> , or N5 interface of 5GS according to 3GPP</w:t>
      </w:r>
      <w:r w:rsidR="00C01F94">
        <w:t> </w:t>
      </w:r>
      <w:r w:rsidR="00C01F94" w:rsidRPr="00C01F94">
        <w:t>TS</w:t>
      </w:r>
      <w:r w:rsidR="00C01F94">
        <w:t> </w:t>
      </w:r>
      <w:r w:rsidR="00C01F94" w:rsidRPr="00C01F94">
        <w:t>23.503</w:t>
      </w:r>
      <w:r w:rsidR="00C01F94">
        <w:t> </w:t>
      </w:r>
      <w:r w:rsidR="00C01F94" w:rsidRPr="00C01F94">
        <w:t>[</w:t>
      </w:r>
      <w:r w:rsidR="0094612F">
        <w:t>15</w:t>
      </w:r>
      <w:r w:rsidR="00C01F94" w:rsidRPr="00C01F94">
        <w:t>]</w:t>
      </w:r>
      <w:r>
        <w:t>.</w:t>
      </w:r>
    </w:p>
    <w:p w14:paraId="779C7772" w14:textId="25CD2893" w:rsidR="009A16B6" w:rsidRPr="003E5F68" w:rsidRDefault="009A16B6" w:rsidP="009A16B6">
      <w:pPr>
        <w:pStyle w:val="Heading4"/>
      </w:pPr>
      <w:bookmarkStart w:id="141" w:name="_Toc217989066"/>
      <w:r w:rsidRPr="003E5F68">
        <w:t>7.5</w:t>
      </w:r>
      <w:r>
        <w:t>.1.9</w:t>
      </w:r>
      <w:r w:rsidRPr="003E5F68">
        <w:tab/>
        <w:t xml:space="preserve">Reference point </w:t>
      </w:r>
      <w:r>
        <w:t>MC-IOPS</w:t>
      </w:r>
      <w:r w:rsidRPr="003E5F68">
        <w:t>-</w:t>
      </w:r>
      <w:r>
        <w:t>6</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w:t>
      </w:r>
      <w:r w:rsidR="00EB324D">
        <w:rPr>
          <w:lang w:eastAsia="zh-CN"/>
        </w:rPr>
        <w:t xml:space="preserve">IOPS </w:t>
      </w:r>
      <w:r>
        <w:rPr>
          <w:lang w:eastAsia="zh-CN"/>
        </w:rPr>
        <w:t>3GPP system</w:t>
      </w:r>
      <w:r w:rsidRPr="003E5F68">
        <w:t>)</w:t>
      </w:r>
      <w:bookmarkEnd w:id="141"/>
    </w:p>
    <w:p w14:paraId="489F392A" w14:textId="2D8F65E8" w:rsidR="009A16B6" w:rsidRDefault="009A16B6" w:rsidP="009A16B6">
      <w:r w:rsidRPr="003E5F68">
        <w:t xml:space="preserve">The </w:t>
      </w:r>
      <w:r>
        <w:t>MC-IOPS</w:t>
      </w:r>
      <w:r w:rsidRPr="003E5F68">
        <w:t>-</w:t>
      </w:r>
      <w:r>
        <w:t>6</w:t>
      </w:r>
      <w:r w:rsidRPr="003E5F68">
        <w:t xml:space="preserve"> reference point, which exists between </w:t>
      </w:r>
      <w:r w:rsidRPr="009725F4">
        <w:t>the IOPS</w:t>
      </w:r>
      <w:r>
        <w:t xml:space="preserve"> MC</w:t>
      </w:r>
      <w:r w:rsidRPr="009725F4">
        <w:t xml:space="preserve"> connectivity function and the </w:t>
      </w:r>
      <w:r>
        <w:t>3GPP system (IOPS EPS)</w:t>
      </w:r>
      <w:r w:rsidRPr="003E5F68">
        <w:t>,</w:t>
      </w:r>
      <w:r>
        <w:t xml:space="preserve"> is used </w:t>
      </w:r>
      <w:r w:rsidRPr="008C1A9D">
        <w:t xml:space="preserve">to </w:t>
      </w:r>
      <w:r w:rsidRPr="009E451D">
        <w:t xml:space="preserve">request the allocation and activation of </w:t>
      </w:r>
      <w:r w:rsidR="00EB324D" w:rsidRPr="00EB324D">
        <w:t>broadcast/</w:t>
      </w:r>
      <w:r w:rsidRPr="009E451D">
        <w:t>multicast transport resources</w:t>
      </w:r>
      <w:r>
        <w:t>, i.e. MBMS bearers</w:t>
      </w:r>
      <w:r w:rsidR="00EB324D" w:rsidRPr="00EB324D">
        <w:t xml:space="preserve"> or 5G MBS sessions</w:t>
      </w:r>
      <w:r>
        <w:t>,</w:t>
      </w:r>
      <w:r w:rsidRPr="009E451D">
        <w:t xml:space="preserve"> </w:t>
      </w:r>
      <w:r>
        <w:t xml:space="preserve">during the IOPS mode of operation. </w:t>
      </w:r>
      <w:r w:rsidRPr="009E451D">
        <w:t xml:space="preserve">The </w:t>
      </w:r>
      <w:r>
        <w:t>MC-IOPS</w:t>
      </w:r>
      <w:r w:rsidRPr="009E451D">
        <w:t>-6 reference point uses the MB2-C interface as defined in 3GPP</w:t>
      </w:r>
      <w:r>
        <w:rPr>
          <w:lang w:eastAsia="zh-CN"/>
        </w:rPr>
        <w:t> </w:t>
      </w:r>
      <w:r w:rsidRPr="009E451D">
        <w:t>TS</w:t>
      </w:r>
      <w:r>
        <w:rPr>
          <w:lang w:eastAsia="zh-CN"/>
        </w:rPr>
        <w:t> </w:t>
      </w:r>
      <w:r w:rsidRPr="009E451D">
        <w:t>23.468</w:t>
      </w:r>
      <w:r>
        <w:rPr>
          <w:lang w:eastAsia="zh-CN"/>
        </w:rPr>
        <w:t> </w:t>
      </w:r>
      <w:r w:rsidRPr="0082511C">
        <w:t>[</w:t>
      </w:r>
      <w:r>
        <w:t>4</w:t>
      </w:r>
      <w:r w:rsidRPr="0082511C">
        <w:t>]</w:t>
      </w:r>
      <w:r w:rsidR="00EB324D" w:rsidRPr="00EB324D">
        <w:t>, or Nmb10, Nmb13, or N33, as defined in 3GPP</w:t>
      </w:r>
      <w:r w:rsidR="00EB324D">
        <w:t> </w:t>
      </w:r>
      <w:r w:rsidR="00EB324D" w:rsidRPr="00EB324D">
        <w:t>TS</w:t>
      </w:r>
      <w:r w:rsidR="00EB324D">
        <w:t> </w:t>
      </w:r>
      <w:r w:rsidR="00EB324D" w:rsidRPr="00EB324D">
        <w:t>23.247</w:t>
      </w:r>
      <w:r w:rsidR="00EB324D">
        <w:t> </w:t>
      </w:r>
      <w:r w:rsidR="00EB324D" w:rsidRPr="00EB324D">
        <w:t>[</w:t>
      </w:r>
      <w:r w:rsidR="0094612F">
        <w:t>14</w:t>
      </w:r>
      <w:r w:rsidR="00EB324D" w:rsidRPr="00EB324D">
        <w:t>]</w:t>
      </w:r>
      <w:r>
        <w:t>.</w:t>
      </w:r>
    </w:p>
    <w:p w14:paraId="1F60D7B4" w14:textId="77777777" w:rsidR="009A16B6" w:rsidRPr="00A61298" w:rsidRDefault="009A16B6" w:rsidP="009A16B6">
      <w:pPr>
        <w:pStyle w:val="Heading3"/>
        <w:rPr>
          <w:rFonts w:eastAsia="SimSun"/>
        </w:rPr>
      </w:pPr>
      <w:bookmarkStart w:id="142" w:name="_Toc217989067"/>
      <w:r w:rsidRPr="00A61298">
        <w:rPr>
          <w:rFonts w:eastAsia="SimSun"/>
        </w:rPr>
        <w:lastRenderedPageBreak/>
        <w:t>7.5.</w:t>
      </w:r>
      <w:r>
        <w:rPr>
          <w:rFonts w:eastAsia="SimSun"/>
        </w:rPr>
        <w:t>2</w:t>
      </w:r>
      <w:r w:rsidRPr="00A61298">
        <w:rPr>
          <w:rFonts w:eastAsia="SimSun"/>
        </w:rPr>
        <w:tab/>
        <w:t>Signalling control plane</w:t>
      </w:r>
      <w:bookmarkEnd w:id="142"/>
    </w:p>
    <w:p w14:paraId="613FC6E4" w14:textId="77777777" w:rsidR="009A16B6" w:rsidRPr="003E5F68" w:rsidRDefault="009A16B6" w:rsidP="009A16B6">
      <w:pPr>
        <w:pStyle w:val="Heading4"/>
      </w:pPr>
      <w:bookmarkStart w:id="143" w:name="_Toc217989068"/>
      <w:r w:rsidRPr="003E5F68">
        <w:t>7.5</w:t>
      </w:r>
      <w:r>
        <w:t>.2.1</w:t>
      </w:r>
      <w:r w:rsidRPr="003E5F68">
        <w:tab/>
        <w:t xml:space="preserve">Reference point </w:t>
      </w:r>
      <w:r>
        <w:t>MC-IOPS</w:t>
      </w:r>
      <w:r w:rsidRPr="003E5F68">
        <w:t>-</w:t>
      </w:r>
      <w:r>
        <w:t>X1</w:t>
      </w:r>
      <w:r w:rsidRPr="003E5F68">
        <w:t xml:space="preserve"> (between the </w:t>
      </w:r>
      <w:r>
        <w:rPr>
          <w:lang w:eastAsia="zh-CN"/>
        </w:rPr>
        <w:t>signalling application server</w:t>
      </w:r>
      <w:r w:rsidRPr="009725F4">
        <w:rPr>
          <w:lang w:eastAsia="zh-CN"/>
        </w:rPr>
        <w:t xml:space="preserve"> and the </w:t>
      </w:r>
      <w:r>
        <w:rPr>
          <w:lang w:eastAsia="zh-CN"/>
        </w:rPr>
        <w:t>signalling user agent</w:t>
      </w:r>
      <w:r w:rsidRPr="009725F4">
        <w:rPr>
          <w:lang w:eastAsia="zh-CN"/>
        </w:rPr>
        <w:t xml:space="preserve"> </w:t>
      </w:r>
      <w:r>
        <w:rPr>
          <w:lang w:eastAsia="zh-CN"/>
        </w:rPr>
        <w:t>client</w:t>
      </w:r>
      <w:r w:rsidRPr="003E5F68">
        <w:t>)</w:t>
      </w:r>
      <w:bookmarkEnd w:id="143"/>
    </w:p>
    <w:p w14:paraId="66BE0300" w14:textId="77777777" w:rsidR="009A16B6" w:rsidRDefault="009A16B6" w:rsidP="009A16B6">
      <w:r w:rsidRPr="003E5F68">
        <w:t xml:space="preserve">The </w:t>
      </w:r>
      <w:r>
        <w:t>MC-IOPS</w:t>
      </w:r>
      <w:r w:rsidRPr="003E5F68">
        <w:t>-</w:t>
      </w:r>
      <w:r>
        <w:t>X1</w:t>
      </w:r>
      <w:r w:rsidRPr="003E5F68">
        <w:t xml:space="preserve"> reference point, which exists between </w:t>
      </w:r>
      <w:r w:rsidRPr="009725F4">
        <w:t xml:space="preserve">the </w:t>
      </w:r>
      <w:r w:rsidRPr="00821FA3">
        <w:t>signalling application server and the signalling user agent client</w:t>
      </w:r>
      <w:r w:rsidRPr="003E5F68">
        <w:t>,</w:t>
      </w:r>
      <w:r>
        <w:t xml:space="preserve"> is used to support the IOPS related application signalling (e.g. registration, publication, subscription and notification events)</w:t>
      </w:r>
      <w:r w:rsidRPr="003E5F68">
        <w:t>.</w:t>
      </w:r>
    </w:p>
    <w:p w14:paraId="2285FF9A" w14:textId="2E040F8B" w:rsidR="009A16B6" w:rsidRPr="008E00F8" w:rsidRDefault="009A16B6" w:rsidP="009A16B6">
      <w:pPr>
        <w:pStyle w:val="EditorsNote"/>
        <w:rPr>
          <w:color w:val="auto"/>
        </w:rPr>
      </w:pPr>
      <w:r w:rsidRPr="0081374F">
        <w:rPr>
          <w:color w:val="auto"/>
        </w:rPr>
        <w:t>NOTE:</w:t>
      </w:r>
      <w:r w:rsidRPr="0081374F">
        <w:rPr>
          <w:color w:val="auto"/>
        </w:rPr>
        <w:tab/>
        <w:t>The IOPS related signalling supporting, e.g., the IOPS discovery, subscription and notification events can be SIP-based. In such a case, the signalling application server acts as a SIP application server (AS)</w:t>
      </w:r>
      <w:r w:rsidR="00EB324D" w:rsidRPr="00EB324D">
        <w:rPr>
          <w:color w:val="auto"/>
        </w:rPr>
        <w:t xml:space="preserve"> or application function (AF)</w:t>
      </w:r>
      <w:r w:rsidRPr="0081374F">
        <w:rPr>
          <w:color w:val="auto"/>
        </w:rPr>
        <w:t xml:space="preserve"> and the signalling user agent client acts as the SIP user agent for all SIP related transactions.</w:t>
      </w:r>
    </w:p>
    <w:p w14:paraId="09AB804E" w14:textId="77777777" w:rsidR="009A16B6" w:rsidRDefault="009A16B6" w:rsidP="009A16B6">
      <w:pPr>
        <w:pStyle w:val="Heading1"/>
      </w:pPr>
      <w:bookmarkStart w:id="144" w:name="_Toc526019529"/>
      <w:bookmarkStart w:id="145" w:name="_Toc217989069"/>
      <w:r w:rsidRPr="00656BA2">
        <w:t>8</w:t>
      </w:r>
      <w:r w:rsidRPr="00656BA2">
        <w:tab/>
        <w:t>Identities</w:t>
      </w:r>
      <w:bookmarkEnd w:id="145"/>
    </w:p>
    <w:p w14:paraId="1365DD25" w14:textId="77777777" w:rsidR="009A16B6" w:rsidRPr="003E5F68" w:rsidRDefault="009A16B6" w:rsidP="009A16B6">
      <w:pPr>
        <w:pStyle w:val="Heading2"/>
      </w:pPr>
      <w:bookmarkStart w:id="146" w:name="_Toc424654426"/>
      <w:bookmarkStart w:id="147" w:name="_Toc428365013"/>
      <w:bookmarkStart w:id="148" w:name="_Toc433209623"/>
      <w:bookmarkStart w:id="149" w:name="_Toc453260133"/>
      <w:bookmarkStart w:id="150" w:name="_Toc453261020"/>
      <w:bookmarkStart w:id="151" w:name="_Toc453279757"/>
      <w:bookmarkStart w:id="152" w:name="_Toc459375095"/>
      <w:bookmarkStart w:id="153" w:name="_Toc468105333"/>
      <w:bookmarkStart w:id="154" w:name="_Toc468110428"/>
      <w:bookmarkStart w:id="155" w:name="_Toc11449232"/>
      <w:bookmarkStart w:id="156" w:name="_Toc217989070"/>
      <w:r w:rsidRPr="003E5F68">
        <w:t>8.</w:t>
      </w:r>
      <w:r>
        <w:t>1</w:t>
      </w:r>
      <w:r w:rsidRPr="003E5F68">
        <w:tab/>
        <w:t>Application plane</w:t>
      </w:r>
      <w:bookmarkEnd w:id="146"/>
      <w:bookmarkEnd w:id="147"/>
      <w:bookmarkEnd w:id="148"/>
      <w:bookmarkEnd w:id="149"/>
      <w:bookmarkEnd w:id="150"/>
      <w:bookmarkEnd w:id="151"/>
      <w:bookmarkEnd w:id="152"/>
      <w:bookmarkEnd w:id="153"/>
      <w:bookmarkEnd w:id="154"/>
      <w:bookmarkEnd w:id="155"/>
      <w:bookmarkEnd w:id="156"/>
    </w:p>
    <w:p w14:paraId="45E19FBF" w14:textId="77777777" w:rsidR="009A16B6" w:rsidRPr="003E5F68" w:rsidRDefault="009A16B6" w:rsidP="009A16B6">
      <w:pPr>
        <w:pStyle w:val="Heading3"/>
      </w:pPr>
      <w:bookmarkStart w:id="157" w:name="_Toc433209626"/>
      <w:bookmarkStart w:id="158" w:name="_Toc453260136"/>
      <w:bookmarkStart w:id="159" w:name="_Toc453261023"/>
      <w:bookmarkStart w:id="160" w:name="_Toc453279760"/>
      <w:bookmarkStart w:id="161" w:name="_Toc459375098"/>
      <w:bookmarkStart w:id="162" w:name="_Toc468105336"/>
      <w:bookmarkStart w:id="163" w:name="_Toc468110431"/>
      <w:bookmarkStart w:id="164" w:name="_Toc11449235"/>
      <w:bookmarkStart w:id="165" w:name="_Toc217989071"/>
      <w:r>
        <w:t>8.1.1</w:t>
      </w:r>
      <w:r w:rsidRPr="003E5F68">
        <w:tab/>
      </w:r>
      <w:r>
        <w:t xml:space="preserve">IOPS </w:t>
      </w:r>
      <w:r>
        <w:rPr>
          <w:rFonts w:hint="eastAsia"/>
          <w:lang w:eastAsia="zh-CN"/>
        </w:rPr>
        <w:t xml:space="preserve">MC </w:t>
      </w:r>
      <w:r>
        <w:rPr>
          <w:lang w:eastAsia="zh-CN"/>
        </w:rPr>
        <w:t>user</w:t>
      </w:r>
      <w:r w:rsidRPr="003E5F68">
        <w:t xml:space="preserve"> identity (</w:t>
      </w:r>
      <w:r>
        <w:t xml:space="preserve">IOPS </w:t>
      </w:r>
      <w:r>
        <w:rPr>
          <w:rFonts w:hint="eastAsia"/>
          <w:lang w:eastAsia="zh-CN"/>
        </w:rPr>
        <w:t xml:space="preserve">MC </w:t>
      </w:r>
      <w:r w:rsidRPr="003E5F68">
        <w:t>ID)</w:t>
      </w:r>
      <w:bookmarkEnd w:id="165"/>
    </w:p>
    <w:p w14:paraId="7BBA2AEA" w14:textId="77777777" w:rsidR="009A16B6" w:rsidRPr="003E5F68" w:rsidRDefault="009A16B6" w:rsidP="009A16B6">
      <w:pPr>
        <w:pStyle w:val="Heading4"/>
      </w:pPr>
      <w:bookmarkStart w:id="166" w:name="_Toc217989072"/>
      <w:r>
        <w:t>8.1.1</w:t>
      </w:r>
      <w:r w:rsidRPr="003E5F68">
        <w:t>.1</w:t>
      </w:r>
      <w:r w:rsidRPr="003E5F68">
        <w:tab/>
        <w:t>General</w:t>
      </w:r>
      <w:bookmarkEnd w:id="166"/>
    </w:p>
    <w:p w14:paraId="300D4C9E" w14:textId="77777777" w:rsidR="009A16B6" w:rsidRDefault="009A16B6" w:rsidP="009A16B6">
      <w:r>
        <w:t>The</w:t>
      </w:r>
      <w:r w:rsidRPr="003E5F68">
        <w:t xml:space="preserve"> </w:t>
      </w:r>
      <w:r>
        <w:t xml:space="preserve">IOPS </w:t>
      </w:r>
      <w:r>
        <w:rPr>
          <w:rFonts w:hint="eastAsia"/>
          <w:lang w:eastAsia="zh-CN"/>
        </w:rPr>
        <w:t xml:space="preserve">MC </w:t>
      </w:r>
      <w:r>
        <w:rPr>
          <w:lang w:eastAsia="zh-CN"/>
        </w:rPr>
        <w:t xml:space="preserve">ID </w:t>
      </w:r>
      <w:r w:rsidRPr="003E5F68">
        <w:t xml:space="preserve">is used for identifying </w:t>
      </w:r>
      <w:r>
        <w:t>an</w:t>
      </w:r>
      <w:r w:rsidRPr="003E5F68">
        <w:t xml:space="preserve"> </w:t>
      </w:r>
      <w:r>
        <w:rPr>
          <w:rFonts w:hint="eastAsia"/>
          <w:lang w:eastAsia="zh-CN"/>
        </w:rPr>
        <w:t xml:space="preserve">MC </w:t>
      </w:r>
      <w:r>
        <w:t>user</w:t>
      </w:r>
      <w:r w:rsidRPr="003E5F68">
        <w:t xml:space="preserve"> </w:t>
      </w:r>
      <w:r>
        <w:t>in the IOPS mode of operation</w:t>
      </w:r>
      <w:r w:rsidRPr="003E5F68">
        <w:t xml:space="preserve">. </w:t>
      </w:r>
      <w:r>
        <w:t>The IOPS MC ID uniquely identifies an MC user on the IOPS MC system.</w:t>
      </w:r>
    </w:p>
    <w:p w14:paraId="09411BC0" w14:textId="14D210E4" w:rsidR="009A16B6" w:rsidRDefault="009A16B6" w:rsidP="009A16B6">
      <w:r w:rsidRPr="003E5F68">
        <w:t xml:space="preserve">The </w:t>
      </w:r>
      <w:r>
        <w:t xml:space="preserve">IOPS </w:t>
      </w:r>
      <w:r>
        <w:rPr>
          <w:rFonts w:hint="eastAsia"/>
          <w:lang w:eastAsia="zh-CN"/>
        </w:rPr>
        <w:t xml:space="preserve">MC </w:t>
      </w:r>
      <w:r w:rsidRPr="003E5F68">
        <w:t xml:space="preserve">ID </w:t>
      </w:r>
      <w:r>
        <w:t>can be used for the user authentication with the IOPS MC system</w:t>
      </w:r>
      <w:r w:rsidR="00534859" w:rsidRPr="00534859">
        <w:t xml:space="preserve"> as defined in 3GPP</w:t>
      </w:r>
      <w:r w:rsidR="00534859">
        <w:t> </w:t>
      </w:r>
      <w:r w:rsidR="00534859" w:rsidRPr="00534859">
        <w:t>33.180</w:t>
      </w:r>
      <w:r w:rsidR="00534859">
        <w:t> </w:t>
      </w:r>
      <w:r w:rsidR="00534859" w:rsidRPr="00534859">
        <w:t>[</w:t>
      </w:r>
      <w:r w:rsidR="00534859">
        <w:t>16</w:t>
      </w:r>
      <w:r w:rsidR="00534859" w:rsidRPr="00534859">
        <w:t>] clause</w:t>
      </w:r>
      <w:r w:rsidR="00534859">
        <w:t> </w:t>
      </w:r>
      <w:r w:rsidR="00534859" w:rsidRPr="00534859">
        <w:t>5.1.3</w:t>
      </w:r>
      <w:r>
        <w:t>.</w:t>
      </w:r>
    </w:p>
    <w:p w14:paraId="05723F85" w14:textId="77777777" w:rsidR="009A16B6" w:rsidRPr="003E5F68" w:rsidRDefault="009A16B6" w:rsidP="009A16B6">
      <w:pPr>
        <w:pStyle w:val="Heading3"/>
      </w:pPr>
      <w:bookmarkStart w:id="167" w:name="_Toc217989073"/>
      <w:r>
        <w:t>8.1.2</w:t>
      </w:r>
      <w:r w:rsidRPr="003E5F68">
        <w:tab/>
      </w:r>
      <w:r>
        <w:t xml:space="preserve">IOPS </w:t>
      </w:r>
      <w:r>
        <w:rPr>
          <w:rFonts w:hint="eastAsia"/>
          <w:lang w:eastAsia="zh-CN"/>
        </w:rPr>
        <w:t xml:space="preserve">MC </w:t>
      </w:r>
      <w:r>
        <w:rPr>
          <w:lang w:eastAsia="zh-CN"/>
        </w:rPr>
        <w:t>service user</w:t>
      </w:r>
      <w:r w:rsidRPr="003E5F68">
        <w:t xml:space="preserve"> identity (</w:t>
      </w:r>
      <w:r>
        <w:t xml:space="preserve">IOPS </w:t>
      </w:r>
      <w:r>
        <w:rPr>
          <w:rFonts w:hint="eastAsia"/>
          <w:lang w:eastAsia="zh-CN"/>
        </w:rPr>
        <w:t>MC</w:t>
      </w:r>
      <w:r>
        <w:rPr>
          <w:lang w:eastAsia="zh-CN"/>
        </w:rPr>
        <w:t xml:space="preserve"> service</w:t>
      </w:r>
      <w:r>
        <w:rPr>
          <w:rFonts w:hint="eastAsia"/>
          <w:lang w:eastAsia="zh-CN"/>
        </w:rPr>
        <w:t xml:space="preserve"> </w:t>
      </w:r>
      <w:r w:rsidRPr="003E5F68">
        <w:t>ID)</w:t>
      </w:r>
      <w:bookmarkEnd w:id="167"/>
    </w:p>
    <w:p w14:paraId="0AFB7D9A" w14:textId="77777777" w:rsidR="009A16B6" w:rsidRPr="003E5F68" w:rsidRDefault="009A16B6" w:rsidP="009A16B6">
      <w:pPr>
        <w:pStyle w:val="Heading4"/>
      </w:pPr>
      <w:bookmarkStart w:id="168" w:name="_Toc217989074"/>
      <w:r>
        <w:t>8.1.2</w:t>
      </w:r>
      <w:r w:rsidRPr="003E5F68">
        <w:t>.1</w:t>
      </w:r>
      <w:r w:rsidRPr="003E5F68">
        <w:tab/>
        <w:t>General</w:t>
      </w:r>
      <w:bookmarkEnd w:id="168"/>
    </w:p>
    <w:p w14:paraId="6D0E3DD5" w14:textId="77777777" w:rsidR="009A16B6" w:rsidRDefault="009A16B6" w:rsidP="009A16B6">
      <w:pPr>
        <w:keepLines/>
      </w:pPr>
      <w:r>
        <w:t>The</w:t>
      </w:r>
      <w:r w:rsidRPr="003E5F68">
        <w:t xml:space="preserve"> </w:t>
      </w:r>
      <w:r>
        <w:t xml:space="preserve">IOPS </w:t>
      </w:r>
      <w:r>
        <w:rPr>
          <w:rFonts w:hint="eastAsia"/>
          <w:lang w:eastAsia="zh-CN"/>
        </w:rPr>
        <w:t xml:space="preserve">MC </w:t>
      </w:r>
      <w:r>
        <w:rPr>
          <w:lang w:eastAsia="zh-CN"/>
        </w:rPr>
        <w:t xml:space="preserve">service ID </w:t>
      </w:r>
      <w:r w:rsidRPr="003E5F68">
        <w:t>is a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user</w:t>
      </w:r>
      <w:r>
        <w:t xml:space="preserve"> in the IOPS mode of operation</w:t>
      </w:r>
      <w:r w:rsidRPr="003E5F68">
        <w:t>.</w:t>
      </w:r>
      <w:r w:rsidRPr="000B17DA">
        <w:t xml:space="preserve"> </w:t>
      </w:r>
      <w:r w:rsidRPr="00A21CA3">
        <w:t xml:space="preserve">The IOPS MC service ID is the IOPS MCPTT ID for </w:t>
      </w:r>
      <w:r>
        <w:t xml:space="preserve">the </w:t>
      </w:r>
      <w:r w:rsidRPr="00A21CA3">
        <w:t xml:space="preserve">MCPTT service </w:t>
      </w:r>
      <w:r>
        <w:t xml:space="preserve">as defined in </w:t>
      </w:r>
      <w:r w:rsidRPr="009E451D">
        <w:t>3GPP</w:t>
      </w:r>
      <w:r w:rsidRPr="000B17DA">
        <w:t> </w:t>
      </w:r>
      <w:r w:rsidRPr="009E451D">
        <w:t>TS</w:t>
      </w:r>
      <w:r w:rsidRPr="000B17DA">
        <w:t> </w:t>
      </w:r>
      <w:r w:rsidRPr="009E451D">
        <w:t>23.</w:t>
      </w:r>
      <w:r>
        <w:t>379</w:t>
      </w:r>
      <w:r>
        <w:rPr>
          <w:lang w:eastAsia="zh-CN"/>
        </w:rPr>
        <w:t> </w:t>
      </w:r>
      <w:r w:rsidRPr="0082511C">
        <w:t>[</w:t>
      </w:r>
      <w:r>
        <w:t>5</w:t>
      </w:r>
      <w:r w:rsidRPr="0082511C">
        <w:t>]</w:t>
      </w:r>
      <w:r>
        <w:t xml:space="preserve">, </w:t>
      </w:r>
      <w:r w:rsidRPr="00A21CA3">
        <w:t>and is the IOPS MCData ID</w:t>
      </w:r>
      <w:r>
        <w:t xml:space="preserve"> </w:t>
      </w:r>
      <w:r w:rsidRPr="00A21CA3">
        <w:t xml:space="preserve">for </w:t>
      </w:r>
      <w:r>
        <w:t xml:space="preserve">the </w:t>
      </w:r>
      <w:r w:rsidRPr="00A21CA3">
        <w:t>MCData service</w:t>
      </w:r>
      <w:r>
        <w:t xml:space="preserve"> as defined in </w:t>
      </w:r>
      <w:r w:rsidRPr="009E451D">
        <w:t>3GPP</w:t>
      </w:r>
      <w:r w:rsidRPr="000B17DA">
        <w:t> </w:t>
      </w:r>
      <w:r w:rsidRPr="009E451D">
        <w:t>TS</w:t>
      </w:r>
      <w:r w:rsidRPr="000B17DA">
        <w:t> </w:t>
      </w:r>
      <w:r>
        <w:t>23.282</w:t>
      </w:r>
      <w:r>
        <w:rPr>
          <w:lang w:eastAsia="zh-CN"/>
        </w:rPr>
        <w:t> </w:t>
      </w:r>
      <w:r w:rsidRPr="0082511C">
        <w:t>[</w:t>
      </w:r>
      <w:r>
        <w:t>6</w:t>
      </w:r>
      <w:r w:rsidRPr="0082511C">
        <w:t>]</w:t>
      </w:r>
      <w:r>
        <w:t>.</w:t>
      </w:r>
    </w:p>
    <w:p w14:paraId="5666F9C1" w14:textId="77777777" w:rsidR="009A16B6" w:rsidRDefault="009A16B6" w:rsidP="009A16B6">
      <w:pPr>
        <w:pStyle w:val="NO"/>
        <w:rPr>
          <w:noProof/>
          <w:lang w:eastAsia="zh-CN"/>
        </w:rPr>
      </w:pPr>
      <w:r w:rsidRPr="000B17DA">
        <w:t xml:space="preserve">NOTE: </w:t>
      </w:r>
      <w:r>
        <w:t>MCVideo service as defined in 3GPP</w:t>
      </w:r>
      <w:r w:rsidRPr="000B17DA">
        <w:t> </w:t>
      </w:r>
      <w:r>
        <w:t>TS</w:t>
      </w:r>
      <w:r w:rsidRPr="000B17DA">
        <w:t> </w:t>
      </w:r>
      <w:r>
        <w:t>23.281</w:t>
      </w:r>
      <w:r>
        <w:rPr>
          <w:lang w:eastAsia="zh-CN"/>
        </w:rPr>
        <w:t> </w:t>
      </w:r>
      <w:r>
        <w:t>[10] is not supported in the current release.</w:t>
      </w:r>
    </w:p>
    <w:p w14:paraId="4788582D" w14:textId="77777777" w:rsidR="009A16B6" w:rsidRPr="003E5F68" w:rsidRDefault="009A16B6" w:rsidP="009A16B6">
      <w:pPr>
        <w:pStyle w:val="Heading3"/>
      </w:pPr>
      <w:bookmarkStart w:id="169" w:name="_Toc217989075"/>
      <w:r>
        <w:t>8.1.3</w:t>
      </w:r>
      <w:r w:rsidRPr="003E5F68">
        <w:tab/>
      </w:r>
      <w:r>
        <w:t xml:space="preserve">IOPS </w:t>
      </w:r>
      <w:r>
        <w:rPr>
          <w:rFonts w:hint="eastAsia"/>
          <w:lang w:eastAsia="zh-CN"/>
        </w:rPr>
        <w:t xml:space="preserve">MC service </w:t>
      </w:r>
      <w:r w:rsidRPr="003E5F68">
        <w:t>group identity (</w:t>
      </w:r>
      <w:r>
        <w:t xml:space="preserve">IOPS </w:t>
      </w:r>
      <w:r>
        <w:rPr>
          <w:rFonts w:hint="eastAsia"/>
          <w:lang w:eastAsia="zh-CN"/>
        </w:rPr>
        <w:t xml:space="preserve">MC service </w:t>
      </w:r>
      <w:r w:rsidRPr="003E5F68">
        <w:t>group ID)</w:t>
      </w:r>
      <w:bookmarkEnd w:id="157"/>
      <w:bookmarkEnd w:id="158"/>
      <w:bookmarkEnd w:id="159"/>
      <w:bookmarkEnd w:id="160"/>
      <w:bookmarkEnd w:id="161"/>
      <w:bookmarkEnd w:id="162"/>
      <w:bookmarkEnd w:id="163"/>
      <w:bookmarkEnd w:id="164"/>
      <w:bookmarkEnd w:id="169"/>
    </w:p>
    <w:p w14:paraId="54AB81E0" w14:textId="77777777" w:rsidR="009A16B6" w:rsidRPr="003E5F68" w:rsidRDefault="009A16B6" w:rsidP="009A16B6">
      <w:pPr>
        <w:pStyle w:val="Heading4"/>
      </w:pPr>
      <w:bookmarkStart w:id="170" w:name="_Toc433209627"/>
      <w:bookmarkStart w:id="171" w:name="_Toc453260137"/>
      <w:bookmarkStart w:id="172" w:name="_Toc453261024"/>
      <w:bookmarkStart w:id="173" w:name="_Toc453279761"/>
      <w:bookmarkStart w:id="174" w:name="_Toc459375099"/>
      <w:bookmarkStart w:id="175" w:name="_Toc468105337"/>
      <w:bookmarkStart w:id="176" w:name="_Toc468110432"/>
      <w:bookmarkStart w:id="177" w:name="_Toc11449236"/>
      <w:bookmarkStart w:id="178" w:name="_Toc217989076"/>
      <w:r>
        <w:t>8.1.3</w:t>
      </w:r>
      <w:r w:rsidRPr="003E5F68">
        <w:t>.1</w:t>
      </w:r>
      <w:r w:rsidRPr="003E5F68">
        <w:tab/>
        <w:t>General</w:t>
      </w:r>
      <w:bookmarkEnd w:id="170"/>
      <w:bookmarkEnd w:id="171"/>
      <w:bookmarkEnd w:id="172"/>
      <w:bookmarkEnd w:id="173"/>
      <w:bookmarkEnd w:id="174"/>
      <w:bookmarkEnd w:id="175"/>
      <w:bookmarkEnd w:id="176"/>
      <w:bookmarkEnd w:id="177"/>
      <w:bookmarkEnd w:id="178"/>
    </w:p>
    <w:p w14:paraId="52A24BCF" w14:textId="77777777" w:rsidR="009A16B6" w:rsidRDefault="009A16B6" w:rsidP="009A16B6">
      <w:r>
        <w:t>An</w:t>
      </w:r>
      <w:r w:rsidRPr="003E5F68">
        <w:t xml:space="preserve"> </w:t>
      </w:r>
      <w:r>
        <w:t xml:space="preserve">IOPS </w:t>
      </w:r>
      <w:r>
        <w:rPr>
          <w:rFonts w:hint="eastAsia"/>
          <w:lang w:eastAsia="zh-CN"/>
        </w:rPr>
        <w:t xml:space="preserve">MC service </w:t>
      </w:r>
      <w:r w:rsidRPr="003E5F68">
        <w:t xml:space="preserve">group ID is used for identifying </w:t>
      </w:r>
      <w:r>
        <w:t>an</w:t>
      </w:r>
      <w:r w:rsidRPr="003E5F68">
        <w:t xml:space="preserve"> </w:t>
      </w:r>
      <w:r>
        <w:rPr>
          <w:rFonts w:hint="eastAsia"/>
          <w:lang w:eastAsia="zh-CN"/>
        </w:rPr>
        <w:t xml:space="preserve">MC service </w:t>
      </w:r>
      <w:r w:rsidRPr="003E5F68">
        <w:t xml:space="preserve">group </w:t>
      </w:r>
      <w:r>
        <w:t>in the IOPS mode of operation</w:t>
      </w:r>
      <w:r w:rsidRPr="003E5F68">
        <w:t xml:space="preserve">.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w:t>
      </w:r>
      <w:r>
        <w:t>within</w:t>
      </w:r>
      <w:r w:rsidRPr="003E5F68">
        <w:t xml:space="preserve"> the same </w:t>
      </w:r>
      <w:r>
        <w:t xml:space="preserve">IOPS </w:t>
      </w:r>
      <w:r>
        <w:rPr>
          <w:rFonts w:hint="eastAsia"/>
          <w:lang w:eastAsia="zh-CN"/>
        </w:rPr>
        <w:t xml:space="preserve">MC service </w:t>
      </w:r>
      <w:r w:rsidRPr="003E5F68">
        <w:t>group ID</w:t>
      </w:r>
      <w:r>
        <w:t>.</w:t>
      </w:r>
    </w:p>
    <w:p w14:paraId="37433172" w14:textId="77777777" w:rsidR="009A16B6" w:rsidRDefault="009A16B6" w:rsidP="009A16B6">
      <w:pPr>
        <w:rPr>
          <w:noProof/>
          <w:lang w:eastAsia="zh-CN"/>
        </w:rPr>
      </w:pPr>
      <w:r>
        <w:rPr>
          <w:noProof/>
          <w:lang w:eastAsia="zh-CN"/>
        </w:rPr>
        <w:t>The general description of an MC service group ID is provided i</w:t>
      </w:r>
      <w:r>
        <w:rPr>
          <w:rFonts w:hint="eastAsia"/>
          <w:noProof/>
          <w:lang w:eastAsia="zh-CN"/>
        </w:rPr>
        <w:t xml:space="preserve">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w:t>
      </w:r>
      <w:r>
        <w:rPr>
          <w:noProof/>
          <w:lang w:eastAsia="zh-CN"/>
        </w:rPr>
        <w:t>280</w:t>
      </w:r>
      <w:r>
        <w:rPr>
          <w:lang w:eastAsia="zh-CN"/>
        </w:rPr>
        <w:t> </w:t>
      </w:r>
      <w:r>
        <w:rPr>
          <w:noProof/>
          <w:lang w:eastAsia="zh-CN"/>
        </w:rPr>
        <w:t>[3].</w:t>
      </w:r>
    </w:p>
    <w:p w14:paraId="27CCB5D0" w14:textId="77777777" w:rsidR="009A16B6" w:rsidRPr="003E5F68" w:rsidRDefault="009A16B6" w:rsidP="009A16B6">
      <w:pPr>
        <w:pStyle w:val="Heading4"/>
      </w:pPr>
      <w:bookmarkStart w:id="179" w:name="_Toc433209628"/>
      <w:bookmarkStart w:id="180" w:name="_Toc453260138"/>
      <w:bookmarkStart w:id="181" w:name="_Toc453261025"/>
      <w:bookmarkStart w:id="182" w:name="_Toc453279762"/>
      <w:bookmarkStart w:id="183" w:name="_Toc459375100"/>
      <w:bookmarkStart w:id="184" w:name="_Toc468105338"/>
      <w:bookmarkStart w:id="185" w:name="_Toc468110433"/>
      <w:bookmarkStart w:id="186" w:name="_Toc11449237"/>
      <w:bookmarkStart w:id="187" w:name="_Toc217989077"/>
      <w:r>
        <w:t>8.1.3.</w:t>
      </w:r>
      <w:r w:rsidRPr="003E5F68">
        <w:t>2</w:t>
      </w:r>
      <w:r w:rsidRPr="003E5F68">
        <w:tab/>
      </w:r>
      <w:r>
        <w:t xml:space="preserve">IOPS </w:t>
      </w:r>
      <w:r>
        <w:rPr>
          <w:rFonts w:hint="eastAsia"/>
          <w:lang w:eastAsia="zh-CN"/>
        </w:rPr>
        <w:t xml:space="preserve">MC service </w:t>
      </w:r>
      <w:r w:rsidRPr="003E5F68">
        <w:t>group ID management</w:t>
      </w:r>
      <w:bookmarkEnd w:id="179"/>
      <w:bookmarkEnd w:id="180"/>
      <w:bookmarkEnd w:id="181"/>
      <w:bookmarkEnd w:id="182"/>
      <w:bookmarkEnd w:id="183"/>
      <w:bookmarkEnd w:id="184"/>
      <w:bookmarkEnd w:id="185"/>
      <w:bookmarkEnd w:id="186"/>
      <w:r>
        <w:t xml:space="preserve"> (IP connectivity functionality)</w:t>
      </w:r>
      <w:bookmarkEnd w:id="187"/>
    </w:p>
    <w:p w14:paraId="7367A668" w14:textId="77777777" w:rsidR="009A16B6" w:rsidRDefault="009A16B6" w:rsidP="009A16B6">
      <w:r w:rsidRPr="003E5F68">
        <w:t>Figure </w:t>
      </w:r>
      <w:r>
        <w:t>8.1.</w:t>
      </w:r>
      <w:r w:rsidRPr="00DB505A">
        <w:t>3.2-1</w:t>
      </w:r>
      <w:r w:rsidRPr="003E5F68">
        <w:t xml:space="preserve"> illustrates how the</w:t>
      </w:r>
      <w:r>
        <w:t xml:space="preserve"> IOPS</w:t>
      </w:r>
      <w:r w:rsidRPr="003E5F68">
        <w:t xml:space="preserve"> </w:t>
      </w:r>
      <w:r>
        <w:rPr>
          <w:rFonts w:hint="eastAsia"/>
          <w:lang w:eastAsia="zh-CN"/>
        </w:rPr>
        <w:t xml:space="preserve">MC service </w:t>
      </w:r>
      <w:r w:rsidRPr="003E5F68">
        <w:t>group ID</w:t>
      </w:r>
      <w:r>
        <w:t xml:space="preserve"> and the IOPS g</w:t>
      </w:r>
      <w:r w:rsidRPr="003E5F68">
        <w:t>roup IP multicast address are mapped to each other</w:t>
      </w:r>
      <w:r>
        <w:t xml:space="preserve"> for the support of the IP connectivity functionality</w:t>
      </w:r>
      <w:r w:rsidRPr="003E5F68">
        <w:t xml:space="preserve">. </w:t>
      </w:r>
      <w:r>
        <w:t>The IOPS g</w:t>
      </w:r>
      <w:r w:rsidRPr="003E5F68">
        <w:t xml:space="preserve">roup IP multicast address </w:t>
      </w:r>
      <w:r>
        <w:t>is</w:t>
      </w:r>
      <w:r w:rsidRPr="003E5F68">
        <w:t xml:space="preserve"> pre-configured</w:t>
      </w:r>
      <w:r>
        <w:t xml:space="preserve"> in the MC service UEs supporting the IOPS mode of operation</w:t>
      </w:r>
      <w:r w:rsidRPr="003E5F68">
        <w:t xml:space="preserve"> in accordance with the </w:t>
      </w:r>
      <w:r>
        <w:t xml:space="preserve">IOPS </w:t>
      </w:r>
      <w:r>
        <w:rPr>
          <w:rFonts w:hint="eastAsia"/>
          <w:lang w:eastAsia="zh-CN"/>
        </w:rPr>
        <w:t xml:space="preserve">MC service </w:t>
      </w:r>
      <w:r w:rsidRPr="003E5F68">
        <w:t>group ID.</w:t>
      </w:r>
    </w:p>
    <w:p w14:paraId="6A67C64F" w14:textId="77777777" w:rsidR="009A16B6" w:rsidRDefault="009A16B6" w:rsidP="009A16B6">
      <w:pPr>
        <w:pStyle w:val="NO"/>
      </w:pPr>
      <w:r w:rsidRPr="00DB505A">
        <w:lastRenderedPageBreak/>
        <w:t>NOTE:</w:t>
      </w:r>
      <w:r w:rsidRPr="003E5F68">
        <w:tab/>
        <w:t>The</w:t>
      </w:r>
      <w:r w:rsidRPr="009E4EB9">
        <w:t xml:space="preserve"> </w:t>
      </w:r>
      <w:r>
        <w:t xml:space="preserve">association between the </w:t>
      </w:r>
      <w:r w:rsidRPr="009E4EB9">
        <w:t>IOPS MC service group ID and the IOPS group IP multicast address</w:t>
      </w:r>
      <w:r>
        <w:t xml:space="preserve"> may be pre-defined in the MC services UEs.</w:t>
      </w:r>
    </w:p>
    <w:p w14:paraId="2A2FBF82" w14:textId="77777777" w:rsidR="009A16B6" w:rsidRDefault="009A16B6" w:rsidP="009A16B6"/>
    <w:p w14:paraId="04D2ACE8" w14:textId="77777777" w:rsidR="009A16B6" w:rsidRDefault="009A16B6" w:rsidP="009A16B6">
      <w:pPr>
        <w:pStyle w:val="TH"/>
      </w:pPr>
      <w:r>
        <w:object w:dxaOrig="6390" w:dyaOrig="3461" w14:anchorId="55D9C5B7">
          <v:shape id="_x0000_i1030" type="#_x0000_t75" style="width:241.05pt;height:130.35pt" o:ole="">
            <v:imagedata r:id="rId19" o:title=""/>
          </v:shape>
          <o:OLEObject Type="Embed" ProgID="Visio.Drawing.11" ShapeID="_x0000_i1030" DrawAspect="Content" ObjectID="_1828601757" r:id="rId20"/>
        </w:object>
      </w:r>
    </w:p>
    <w:p w14:paraId="213FE91F" w14:textId="77777777" w:rsidR="009A16B6" w:rsidRPr="00060F99" w:rsidRDefault="009A16B6" w:rsidP="009A16B6">
      <w:pPr>
        <w:pStyle w:val="TF"/>
        <w:rPr>
          <w:rFonts w:eastAsia="SimSun"/>
        </w:rPr>
      </w:pPr>
      <w:r w:rsidRPr="00060F99">
        <w:rPr>
          <w:rFonts w:eastAsia="SimSun"/>
        </w:rPr>
        <w:t xml:space="preserve">Figure </w:t>
      </w:r>
      <w:r>
        <w:rPr>
          <w:rFonts w:eastAsia="SimSun"/>
        </w:rPr>
        <w:t>8.1.</w:t>
      </w:r>
      <w:r w:rsidRPr="00DB505A">
        <w:rPr>
          <w:rFonts w:eastAsia="SimSun"/>
        </w:rPr>
        <w:t>3.2-1</w:t>
      </w:r>
      <w:r w:rsidRPr="00060F99">
        <w:rPr>
          <w:rFonts w:eastAsia="SimSun"/>
        </w:rPr>
        <w:t xml:space="preserve">: </w:t>
      </w:r>
      <w:r>
        <w:rPr>
          <w:rFonts w:eastAsia="SimSun"/>
        </w:rPr>
        <w:t xml:space="preserve">IOPS </w:t>
      </w:r>
      <w:r w:rsidRPr="00060F99">
        <w:rPr>
          <w:rFonts w:eastAsia="SimSun"/>
        </w:rPr>
        <w:t>MC service group ID management</w:t>
      </w:r>
      <w:r>
        <w:rPr>
          <w:rFonts w:eastAsia="SimSun"/>
        </w:rPr>
        <w:t xml:space="preserve"> (IP connectivity functionality)</w:t>
      </w:r>
    </w:p>
    <w:p w14:paraId="2BDEFD84" w14:textId="77777777" w:rsidR="009A16B6" w:rsidRPr="00656BA2" w:rsidRDefault="009A16B6" w:rsidP="009A16B6">
      <w:pPr>
        <w:pStyle w:val="Heading1"/>
      </w:pPr>
      <w:bookmarkStart w:id="188" w:name="_Hlk17731748"/>
      <w:bookmarkStart w:id="189" w:name="_Toc217989078"/>
      <w:r w:rsidRPr="00656BA2">
        <w:t>9</w:t>
      </w:r>
      <w:r w:rsidRPr="00656BA2">
        <w:tab/>
        <w:t>Application of functional model to deploymen</w:t>
      </w:r>
      <w:bookmarkEnd w:id="144"/>
      <w:r w:rsidRPr="00656BA2">
        <w:t>ts</w:t>
      </w:r>
      <w:bookmarkEnd w:id="189"/>
    </w:p>
    <w:p w14:paraId="24B06DB9" w14:textId="77777777" w:rsidR="009A16B6" w:rsidRPr="003E5F68" w:rsidRDefault="009A16B6" w:rsidP="009A16B6">
      <w:pPr>
        <w:pStyle w:val="Heading2"/>
      </w:pPr>
      <w:bookmarkStart w:id="190" w:name="_Toc217989079"/>
      <w:bookmarkEnd w:id="188"/>
      <w:r w:rsidRPr="003E5F68">
        <w:t>9.</w:t>
      </w:r>
      <w:r>
        <w:t>1</w:t>
      </w:r>
      <w:r w:rsidRPr="003E5F68">
        <w:tab/>
      </w:r>
      <w:r>
        <w:t>Overview</w:t>
      </w:r>
      <w:bookmarkEnd w:id="190"/>
    </w:p>
    <w:p w14:paraId="1F6E1199" w14:textId="47BA1B0D" w:rsidR="009A16B6" w:rsidRDefault="009A16B6" w:rsidP="009A16B6">
      <w:r>
        <w:t xml:space="preserve">The IOPS architectural model </w:t>
      </w:r>
      <w:r w:rsidRPr="003E5F68">
        <w:t>includes application</w:t>
      </w:r>
      <w:r>
        <w:rPr>
          <w:rFonts w:hint="eastAsia"/>
          <w:lang w:eastAsia="zh-CN"/>
        </w:rPr>
        <w:t xml:space="preserve"> functions</w:t>
      </w:r>
      <w:r>
        <w:rPr>
          <w:lang w:eastAsia="zh-CN"/>
        </w:rPr>
        <w:t xml:space="preserve"> at the IOPS MC system and UEs to support MC services in the IOPS mode of operation during a backhaul failure</w:t>
      </w:r>
      <w:r>
        <w:t xml:space="preserve">. </w:t>
      </w:r>
      <w:r w:rsidRPr="00074B4F">
        <w:t xml:space="preserve">The IOPS MC system provides </w:t>
      </w:r>
      <w:r>
        <w:t xml:space="preserve">MC services </w:t>
      </w:r>
      <w:r w:rsidRPr="00074B4F">
        <w:t xml:space="preserve">support </w:t>
      </w:r>
      <w:r>
        <w:t>to the MC service UE via a single PLMN dedicated to the IOPS mode of operation.</w:t>
      </w:r>
    </w:p>
    <w:p w14:paraId="5CA5E7AF" w14:textId="77777777" w:rsidR="009A16B6" w:rsidRDefault="009A16B6" w:rsidP="009A16B6">
      <w:r>
        <w:t xml:space="preserve">The architectural model to support MC services in the IOPS mode of operation consists of </w:t>
      </w:r>
      <w:r w:rsidRPr="00D855ED">
        <w:t>a signal</w:t>
      </w:r>
      <w:r>
        <w:t>l</w:t>
      </w:r>
      <w:r w:rsidRPr="00D855ED">
        <w:t>ing control plane and an application plane. The signal</w:t>
      </w:r>
      <w:r>
        <w:t>l</w:t>
      </w:r>
      <w:r w:rsidRPr="00D855ED">
        <w:t>ing control plane provides the necessary signal</w:t>
      </w:r>
      <w:r>
        <w:t>l</w:t>
      </w:r>
      <w:r w:rsidRPr="00D855ED">
        <w:t xml:space="preserve">ing support for the </w:t>
      </w:r>
      <w:r>
        <w:t xml:space="preserve">related IOPS application layer transactions, e.g. the </w:t>
      </w:r>
      <w:r w:rsidRPr="00D855ED">
        <w:t xml:space="preserve">registration </w:t>
      </w:r>
      <w:r>
        <w:t xml:space="preserve">and discovery </w:t>
      </w:r>
      <w:r w:rsidRPr="00D855ED">
        <w:t xml:space="preserve">of </w:t>
      </w:r>
      <w:r>
        <w:t>UEs on the IOPS MC system</w:t>
      </w:r>
      <w:r w:rsidRPr="00D855ED">
        <w:t xml:space="preserve">. </w:t>
      </w:r>
      <w:r>
        <w:t>T</w:t>
      </w:r>
      <w:r w:rsidRPr="00D855ED">
        <w:t xml:space="preserve">he IOPS application plane </w:t>
      </w:r>
      <w:r>
        <w:t xml:space="preserve">provides the necessary </w:t>
      </w:r>
      <w:r w:rsidRPr="00D855ED">
        <w:t>support</w:t>
      </w:r>
      <w:r>
        <w:t xml:space="preserve"> for the transport of the IOPS operation related application data </w:t>
      </w:r>
      <w:r w:rsidRPr="00D855ED">
        <w:t xml:space="preserve">as well as the IP packets </w:t>
      </w:r>
      <w:r>
        <w:t>containing</w:t>
      </w:r>
      <w:r w:rsidRPr="00D855ED">
        <w:t xml:space="preserve"> the </w:t>
      </w:r>
      <w:r>
        <w:t>MC service</w:t>
      </w:r>
      <w:r w:rsidRPr="00D855ED">
        <w:t xml:space="preserve"> application data to be </w:t>
      </w:r>
      <w:r>
        <w:t>distributed</w:t>
      </w:r>
      <w:r w:rsidRPr="00D855ED">
        <w:t xml:space="preserve"> </w:t>
      </w:r>
      <w:r>
        <w:t>via</w:t>
      </w:r>
      <w:r w:rsidRPr="00D855ED">
        <w:t xml:space="preserve"> the IOPS MC system.</w:t>
      </w:r>
      <w:r>
        <w:t xml:space="preserve"> </w:t>
      </w:r>
    </w:p>
    <w:p w14:paraId="63B5FAE4" w14:textId="77777777" w:rsidR="009A16B6" w:rsidRPr="00515744" w:rsidRDefault="009A16B6" w:rsidP="009A16B6">
      <w:r w:rsidRPr="000034DB">
        <w:t xml:space="preserve">The </w:t>
      </w:r>
      <w:r>
        <w:t xml:space="preserve">MC service </w:t>
      </w:r>
      <w:r w:rsidRPr="000034DB">
        <w:t xml:space="preserve">application data includes all signalling control data and application data (control and media) </w:t>
      </w:r>
      <w:r>
        <w:t xml:space="preserve">required </w:t>
      </w:r>
      <w:r w:rsidRPr="00F72071">
        <w:t>to provide MC services between MC service clients. The IP related transmissions are established over the IOPS MC</w:t>
      </w:r>
      <w:r>
        <w:t xml:space="preserve"> system via IP unicast and multicast transmissions.</w:t>
      </w:r>
    </w:p>
    <w:p w14:paraId="5766E042" w14:textId="77777777" w:rsidR="009A16B6" w:rsidRPr="003E5F68" w:rsidRDefault="009A16B6" w:rsidP="009A16B6">
      <w:pPr>
        <w:pStyle w:val="Heading2"/>
      </w:pPr>
      <w:bookmarkStart w:id="191" w:name="_Toc433209637"/>
      <w:bookmarkStart w:id="192" w:name="_Toc453260147"/>
      <w:bookmarkStart w:id="193" w:name="_Toc453261034"/>
      <w:bookmarkStart w:id="194" w:name="_Toc453279771"/>
      <w:bookmarkStart w:id="195" w:name="_Toc459375109"/>
      <w:bookmarkStart w:id="196" w:name="_Toc468105347"/>
      <w:bookmarkStart w:id="197" w:name="_Toc468110442"/>
      <w:bookmarkStart w:id="198" w:name="_Toc11449247"/>
      <w:bookmarkStart w:id="199" w:name="_Toc217989080"/>
      <w:r w:rsidRPr="003E5F68">
        <w:t>9.</w:t>
      </w:r>
      <w:r>
        <w:t>2</w:t>
      </w:r>
      <w:r w:rsidRPr="003E5F68">
        <w:tab/>
      </w:r>
      <w:r>
        <w:t>IOPS</w:t>
      </w:r>
      <w:r w:rsidRPr="003E5F68">
        <w:t xml:space="preserve"> architectural model diagram</w:t>
      </w:r>
      <w:bookmarkEnd w:id="191"/>
      <w:bookmarkEnd w:id="192"/>
      <w:bookmarkEnd w:id="193"/>
      <w:bookmarkEnd w:id="194"/>
      <w:bookmarkEnd w:id="195"/>
      <w:bookmarkEnd w:id="196"/>
      <w:bookmarkEnd w:id="197"/>
      <w:bookmarkEnd w:id="198"/>
      <w:bookmarkEnd w:id="199"/>
    </w:p>
    <w:p w14:paraId="20B61F3E" w14:textId="77777777" w:rsidR="009A16B6" w:rsidRDefault="009A16B6" w:rsidP="009A16B6">
      <w:r w:rsidRPr="003E5F68">
        <w:t>Figure 9.</w:t>
      </w:r>
      <w:r>
        <w:t>2-1</w:t>
      </w:r>
      <w:r w:rsidRPr="003E5F68">
        <w:t xml:space="preserve"> </w:t>
      </w:r>
      <w:r>
        <w:t>shows</w:t>
      </w:r>
      <w:r w:rsidRPr="003E5F68">
        <w:t xml:space="preserve"> the </w:t>
      </w:r>
      <w:r>
        <w:t>IOPS</w:t>
      </w:r>
      <w:r w:rsidRPr="003E5F68">
        <w:t xml:space="preserve"> architectural model for </w:t>
      </w:r>
      <w:r>
        <w:t>the IOPS</w:t>
      </w:r>
      <w:r w:rsidRPr="003E5F68">
        <w:t xml:space="preserve"> </w:t>
      </w:r>
      <w:r>
        <w:rPr>
          <w:rFonts w:hint="eastAsia"/>
          <w:lang w:eastAsia="zh-CN"/>
        </w:rPr>
        <w:t>MC</w:t>
      </w:r>
      <w:r w:rsidRPr="003E5F68">
        <w:t xml:space="preserve"> system solution</w:t>
      </w:r>
      <w:r>
        <w:t xml:space="preserve"> in case of a backhaul failure.</w:t>
      </w:r>
    </w:p>
    <w:p w14:paraId="05D94A25" w14:textId="49ACA3F4" w:rsidR="009A16B6" w:rsidRDefault="009D152A" w:rsidP="009A16B6">
      <w:pPr>
        <w:pStyle w:val="TH"/>
      </w:pPr>
      <w:r w:rsidRPr="007A7A0A">
        <w:rPr>
          <w:rFonts w:eastAsia="DengXian"/>
          <w:lang w:eastAsia="en-GB"/>
        </w:rPr>
        <w:object w:dxaOrig="5766" w:dyaOrig="4056" w14:anchorId="68BD9A54">
          <v:shape id="_x0000_i1031" type="#_x0000_t75" style="width:288.45pt;height:203.25pt" o:ole="">
            <v:imagedata r:id="rId21" o:title=""/>
          </v:shape>
          <o:OLEObject Type="Embed" ProgID="Visio.Drawing.15" ShapeID="_x0000_i1031" DrawAspect="Content" ObjectID="_1828601758" r:id="rId22"/>
        </w:object>
      </w:r>
    </w:p>
    <w:p w14:paraId="7BFE1EE4" w14:textId="4FCD950B" w:rsidR="009A16B6" w:rsidRDefault="009A16B6" w:rsidP="009A16B6">
      <w:pPr>
        <w:pStyle w:val="TF"/>
        <w:rPr>
          <w:rFonts w:eastAsia="SimSun"/>
        </w:rPr>
      </w:pPr>
      <w:r w:rsidRPr="00074B4F">
        <w:rPr>
          <w:rFonts w:eastAsia="SimSun"/>
        </w:rPr>
        <w:t xml:space="preserve">Figure </w:t>
      </w:r>
      <w:r>
        <w:rPr>
          <w:rFonts w:eastAsia="SimSun"/>
        </w:rPr>
        <w:t>9.2-1</w:t>
      </w:r>
      <w:r w:rsidR="009D152A">
        <w:rPr>
          <w:rFonts w:eastAsia="SimSun"/>
        </w:rPr>
        <w:t>:</w:t>
      </w:r>
      <w:r>
        <w:rPr>
          <w:rFonts w:eastAsia="SimSun"/>
        </w:rPr>
        <w:t xml:space="preserve"> Architectural model in the IOPS mode of operation</w:t>
      </w:r>
    </w:p>
    <w:p w14:paraId="5EF40C88" w14:textId="77777777" w:rsidR="009A16B6" w:rsidRPr="003E5F68" w:rsidRDefault="009A16B6" w:rsidP="009A16B6">
      <w:pPr>
        <w:pStyle w:val="Heading3"/>
      </w:pPr>
      <w:bookmarkStart w:id="200" w:name="_Toc424654436"/>
      <w:bookmarkStart w:id="201" w:name="_Toc428365025"/>
      <w:bookmarkStart w:id="202" w:name="_Toc433209638"/>
      <w:bookmarkStart w:id="203" w:name="_Toc453260148"/>
      <w:bookmarkStart w:id="204" w:name="_Toc453261035"/>
      <w:bookmarkStart w:id="205" w:name="_Toc453279772"/>
      <w:bookmarkStart w:id="206" w:name="_Toc459375110"/>
      <w:bookmarkStart w:id="207" w:name="_Toc468105348"/>
      <w:bookmarkStart w:id="208" w:name="_Toc468110443"/>
      <w:bookmarkStart w:id="209" w:name="_Toc11449248"/>
      <w:bookmarkStart w:id="210" w:name="_Toc217989081"/>
      <w:r w:rsidRPr="003E5F68">
        <w:t>9.</w:t>
      </w:r>
      <w:r>
        <w:t>2.1</w:t>
      </w:r>
      <w:r w:rsidRPr="003E5F68">
        <w:tab/>
      </w:r>
      <w:r>
        <w:t>IOPS a</w:t>
      </w:r>
      <w:r w:rsidRPr="003E5F68">
        <w:t xml:space="preserve">pplication services </w:t>
      </w:r>
      <w:r>
        <w:t xml:space="preserve">support </w:t>
      </w:r>
      <w:r w:rsidRPr="003E5F68">
        <w:t>layer</w:t>
      </w:r>
      <w:bookmarkEnd w:id="200"/>
      <w:bookmarkEnd w:id="201"/>
      <w:bookmarkEnd w:id="202"/>
      <w:bookmarkEnd w:id="203"/>
      <w:bookmarkEnd w:id="204"/>
      <w:bookmarkEnd w:id="205"/>
      <w:bookmarkEnd w:id="206"/>
      <w:bookmarkEnd w:id="207"/>
      <w:bookmarkEnd w:id="208"/>
      <w:bookmarkEnd w:id="209"/>
      <w:bookmarkEnd w:id="210"/>
    </w:p>
    <w:p w14:paraId="5391B969" w14:textId="77777777" w:rsidR="009A16B6" w:rsidRPr="003E5F68" w:rsidRDefault="009A16B6" w:rsidP="009A16B6">
      <w:r>
        <w:t xml:space="preserve">The IOPS MC system </w:t>
      </w:r>
      <w:r w:rsidRPr="003E5F68">
        <w:t>is composed of the following functional entities</w:t>
      </w:r>
      <w:r>
        <w:t xml:space="preserve"> for the support of MC services in the IOPS mode of operation</w:t>
      </w:r>
      <w:r w:rsidRPr="003E5F68">
        <w:t>:</w:t>
      </w:r>
    </w:p>
    <w:p w14:paraId="1882E297" w14:textId="77777777" w:rsidR="009A16B6" w:rsidRPr="003E5F68" w:rsidRDefault="009A16B6" w:rsidP="009A16B6">
      <w:pPr>
        <w:pStyle w:val="B1"/>
      </w:pPr>
      <w:r w:rsidRPr="003E5F68">
        <w:t>-</w:t>
      </w:r>
      <w:r w:rsidRPr="003E5F68">
        <w:tab/>
      </w:r>
      <w:r>
        <w:t>an IOPS MC connectivity function as described in clause 7.4.1.3, an IOPS distribution function as described in clause 7.4.1.4 and a signalling application server as described in clause 7.4.2.2.</w:t>
      </w:r>
    </w:p>
    <w:p w14:paraId="703B6E7A" w14:textId="7F1AB1F6" w:rsidR="009A16B6" w:rsidRPr="003E5F68" w:rsidRDefault="009A16B6" w:rsidP="009A16B6">
      <w:pPr>
        <w:pStyle w:val="Heading3"/>
      </w:pPr>
      <w:bookmarkStart w:id="211" w:name="_Toc217989082"/>
      <w:r w:rsidRPr="003E5F68">
        <w:t>9.</w:t>
      </w:r>
      <w:r>
        <w:t>2.2</w:t>
      </w:r>
      <w:r w:rsidRPr="003E5F68">
        <w:tab/>
      </w:r>
      <w:r>
        <w:t xml:space="preserve">IOPS </w:t>
      </w:r>
      <w:r w:rsidR="009D152A">
        <w:t>3GPP system</w:t>
      </w:r>
      <w:bookmarkEnd w:id="211"/>
    </w:p>
    <w:p w14:paraId="0E7F57C7" w14:textId="77777777" w:rsidR="009D152A" w:rsidRPr="007A7A0A" w:rsidRDefault="009D152A" w:rsidP="009D152A">
      <w:pPr>
        <w:overflowPunct w:val="0"/>
        <w:autoSpaceDE w:val="0"/>
        <w:autoSpaceDN w:val="0"/>
        <w:adjustRightInd w:val="0"/>
        <w:rPr>
          <w:rFonts w:eastAsia="DengXian"/>
          <w:lang w:eastAsia="en-GB"/>
        </w:rPr>
      </w:pPr>
      <w:r w:rsidRPr="007A7A0A">
        <w:rPr>
          <w:rFonts w:eastAsia="DengXian"/>
          <w:lang w:eastAsia="en-GB"/>
        </w:rPr>
        <w:t>A IOPS 3GPP system can comprise either:</w:t>
      </w:r>
    </w:p>
    <w:p w14:paraId="465738F8" w14:textId="77777777" w:rsidR="009D152A" w:rsidRPr="007A7A0A" w:rsidRDefault="009D152A" w:rsidP="008E00F8">
      <w:pPr>
        <w:pStyle w:val="B1"/>
        <w:rPr>
          <w:rFonts w:eastAsia="DengXian"/>
          <w:lang w:eastAsia="en-GB"/>
        </w:rPr>
      </w:pPr>
      <w:r w:rsidRPr="007A7A0A">
        <w:rPr>
          <w:rFonts w:eastAsia="DengXian"/>
          <w:lang w:eastAsia="en-GB"/>
        </w:rPr>
        <w:t>-</w:t>
      </w:r>
      <w:r w:rsidRPr="007A7A0A">
        <w:rPr>
          <w:rFonts w:eastAsia="DengXian"/>
          <w:lang w:eastAsia="en-GB"/>
        </w:rPr>
        <w:tab/>
        <w:t xml:space="preserve">a local core network and a single isolated IOPS-capable </w:t>
      </w:r>
      <w:r w:rsidRPr="007A7A0A">
        <w:rPr>
          <w:rFonts w:eastAsia="DengXian" w:hint="eastAsia"/>
          <w:noProof/>
          <w:lang w:eastAsia="zh-CN"/>
        </w:rPr>
        <w:t>base</w:t>
      </w:r>
      <w:r w:rsidRPr="007A7A0A">
        <w:rPr>
          <w:rFonts w:eastAsia="DengXian"/>
          <w:noProof/>
          <w:lang w:eastAsia="en-GB"/>
        </w:rPr>
        <w:t xml:space="preserve"> station</w:t>
      </w:r>
      <w:r w:rsidRPr="007A7A0A">
        <w:rPr>
          <w:rFonts w:eastAsia="DengXian"/>
          <w:lang w:eastAsia="en-GB"/>
        </w:rPr>
        <w:t>, which may be co-located or have connectivity to the local core network; or</w:t>
      </w:r>
    </w:p>
    <w:p w14:paraId="1B316D78" w14:textId="77777777" w:rsidR="009D152A" w:rsidRPr="007A7A0A" w:rsidRDefault="009D152A" w:rsidP="008E00F8">
      <w:pPr>
        <w:pStyle w:val="B1"/>
        <w:rPr>
          <w:rFonts w:eastAsia="DengXian"/>
          <w:lang w:eastAsia="en-GB"/>
        </w:rPr>
      </w:pPr>
      <w:r w:rsidRPr="007A7A0A">
        <w:rPr>
          <w:rFonts w:eastAsia="DengXian"/>
          <w:lang w:eastAsia="en-GB"/>
        </w:rPr>
        <w:t>-</w:t>
      </w:r>
      <w:r w:rsidRPr="007A7A0A">
        <w:rPr>
          <w:rFonts w:eastAsia="DengXian"/>
          <w:lang w:eastAsia="en-GB"/>
        </w:rPr>
        <w:tab/>
        <w:t xml:space="preserve">a local core network and two or more IOPS-capable </w:t>
      </w:r>
      <w:r w:rsidRPr="007A7A0A">
        <w:rPr>
          <w:rFonts w:eastAsia="DengXian"/>
          <w:noProof/>
          <w:lang w:eastAsia="en-GB"/>
        </w:rPr>
        <w:t>base station</w:t>
      </w:r>
      <w:r w:rsidRPr="007A7A0A">
        <w:rPr>
          <w:rFonts w:eastAsia="DengXian"/>
          <w:lang w:eastAsia="en-GB"/>
        </w:rPr>
        <w:t>, which have connectivity to a single local core network.</w:t>
      </w:r>
    </w:p>
    <w:p w14:paraId="5241533C" w14:textId="77777777" w:rsidR="009D152A" w:rsidRPr="007A7A0A" w:rsidRDefault="009D152A" w:rsidP="008E00F8">
      <w:pPr>
        <w:pStyle w:val="NO"/>
        <w:rPr>
          <w:rFonts w:eastAsia="DengXian"/>
          <w:lang w:eastAsia="en-GB"/>
        </w:rPr>
      </w:pPr>
      <w:r w:rsidRPr="007A7A0A">
        <w:rPr>
          <w:rFonts w:eastAsia="DengXian"/>
          <w:lang w:eastAsia="en-GB"/>
        </w:rPr>
        <w:t>NOTE:</w:t>
      </w:r>
      <w:r w:rsidRPr="007A7A0A">
        <w:rPr>
          <w:rFonts w:eastAsia="DengXian"/>
          <w:lang w:eastAsia="en-GB"/>
        </w:rPr>
        <w:tab/>
        <w:t>For 4G IOPS, the implementation and deployment guidelines using a Local EPC approach is described in 3GPP</w:t>
      </w:r>
      <w:r w:rsidRPr="007A7A0A">
        <w:rPr>
          <w:rFonts w:eastAsia="DengXian"/>
          <w:lang w:eastAsia="zh-CN"/>
        </w:rPr>
        <w:t> </w:t>
      </w:r>
      <w:r w:rsidRPr="007A7A0A">
        <w:rPr>
          <w:rFonts w:eastAsia="DengXian"/>
          <w:lang w:eastAsia="en-GB"/>
        </w:rPr>
        <w:t>TS</w:t>
      </w:r>
      <w:r w:rsidRPr="007A7A0A">
        <w:rPr>
          <w:rFonts w:eastAsia="DengXian"/>
          <w:lang w:eastAsia="zh-CN"/>
        </w:rPr>
        <w:t> </w:t>
      </w:r>
      <w:r w:rsidRPr="007A7A0A">
        <w:rPr>
          <w:rFonts w:eastAsia="DengXian"/>
          <w:lang w:eastAsia="en-GB"/>
        </w:rPr>
        <w:t>23.401</w:t>
      </w:r>
      <w:r w:rsidRPr="007A7A0A">
        <w:rPr>
          <w:rFonts w:eastAsia="DengXian"/>
          <w:lang w:eastAsia="zh-CN"/>
        </w:rPr>
        <w:t> </w:t>
      </w:r>
      <w:r w:rsidRPr="007A7A0A">
        <w:rPr>
          <w:rFonts w:eastAsia="DengXian"/>
          <w:lang w:eastAsia="en-GB"/>
        </w:rPr>
        <w:t xml:space="preserve">[2]. </w:t>
      </w:r>
    </w:p>
    <w:p w14:paraId="330A444B" w14:textId="713D258B" w:rsidR="009A16B6" w:rsidRDefault="009A16B6" w:rsidP="009A16B6">
      <w:r>
        <w:t xml:space="preserve">The IOPS </w:t>
      </w:r>
      <w:r w:rsidR="009D152A" w:rsidRPr="007A7A0A">
        <w:rPr>
          <w:rFonts w:eastAsia="DengXian"/>
          <w:lang w:eastAsia="en-GB"/>
        </w:rPr>
        <w:t>3GPP system</w:t>
      </w:r>
      <w:r w:rsidR="009D152A">
        <w:t xml:space="preserve"> </w:t>
      </w:r>
      <w:r>
        <w:t xml:space="preserve">provides </w:t>
      </w:r>
      <w:r w:rsidRPr="007F3A14">
        <w:t>point-to-point and</w:t>
      </w:r>
      <w:r w:rsidR="009D152A">
        <w:t>/or</w:t>
      </w:r>
      <w:r w:rsidRPr="007F3A14">
        <w:t xml:space="preserve"> point-to-multipoint </w:t>
      </w:r>
      <w:r w:rsidR="009D152A" w:rsidRPr="007A7A0A">
        <w:rPr>
          <w:rFonts w:eastAsia="DengXian"/>
          <w:lang w:eastAsia="en-GB"/>
        </w:rPr>
        <w:t xml:space="preserve">transmission </w:t>
      </w:r>
      <w:r w:rsidRPr="007F3A14">
        <w:t>services with QoS</w:t>
      </w:r>
      <w:r>
        <w:t xml:space="preserve"> in the IOPS mode of operation, </w:t>
      </w:r>
      <w:r w:rsidR="009D152A" w:rsidRPr="009D152A">
        <w:t xml:space="preserve">e.g., </w:t>
      </w:r>
      <w:r>
        <w:t xml:space="preserve">as described in </w:t>
      </w:r>
      <w:r w:rsidRPr="007F3A14">
        <w:t>3GPP</w:t>
      </w:r>
      <w:r>
        <w:rPr>
          <w:lang w:eastAsia="zh-CN"/>
        </w:rPr>
        <w:t> </w:t>
      </w:r>
      <w:r w:rsidRPr="007F3A14">
        <w:t>TS</w:t>
      </w:r>
      <w:r>
        <w:rPr>
          <w:lang w:eastAsia="zh-CN"/>
        </w:rPr>
        <w:t> </w:t>
      </w:r>
      <w:r w:rsidRPr="007F3A14">
        <w:t>23.401</w:t>
      </w:r>
      <w:r>
        <w:rPr>
          <w:lang w:eastAsia="zh-CN"/>
        </w:rPr>
        <w:t> </w:t>
      </w:r>
      <w:r>
        <w:t>[2]</w:t>
      </w:r>
      <w:r w:rsidR="009D152A" w:rsidRPr="009D152A">
        <w:t xml:space="preserve"> for EPS</w:t>
      </w:r>
      <w:r>
        <w:t xml:space="preserve">. </w:t>
      </w:r>
    </w:p>
    <w:p w14:paraId="2BEAC265" w14:textId="77777777" w:rsidR="009A16B6" w:rsidRPr="003E5F68" w:rsidRDefault="009A16B6" w:rsidP="009A16B6">
      <w:pPr>
        <w:pStyle w:val="Heading3"/>
      </w:pPr>
      <w:bookmarkStart w:id="212" w:name="_Toc217989083"/>
      <w:r w:rsidRPr="003E5F68">
        <w:t>9.</w:t>
      </w:r>
      <w:r>
        <w:t>2.3</w:t>
      </w:r>
      <w:r w:rsidRPr="003E5F68">
        <w:tab/>
      </w:r>
      <w:r w:rsidRPr="00F72071">
        <w:t xml:space="preserve">UE </w:t>
      </w:r>
      <w:r>
        <w:t>1</w:t>
      </w:r>
      <w:bookmarkEnd w:id="212"/>
    </w:p>
    <w:p w14:paraId="68306BAA" w14:textId="77777777" w:rsidR="009A16B6" w:rsidRPr="003E5F68" w:rsidRDefault="009A16B6" w:rsidP="009A16B6">
      <w:r>
        <w:t xml:space="preserve">The UE 1 is an MC service UE supporting the IOPS mode of operation. It supports bearer services and applications to provide MC services over the IOPS MC system. The UE 1 is composed of the following functional </w:t>
      </w:r>
      <w:r w:rsidRPr="003E5F68">
        <w:t>entities:</w:t>
      </w:r>
    </w:p>
    <w:p w14:paraId="249F43D5" w14:textId="77777777" w:rsidR="009A16B6" w:rsidRPr="003E5F68" w:rsidRDefault="009A16B6" w:rsidP="009A16B6">
      <w:pPr>
        <w:pStyle w:val="B1"/>
        <w:rPr>
          <w:lang w:eastAsia="zh-CN"/>
        </w:rPr>
      </w:pPr>
      <w:r w:rsidRPr="003E5F68">
        <w:t>-</w:t>
      </w:r>
      <w:r w:rsidRPr="003E5F68">
        <w:tab/>
        <w:t xml:space="preserve">for </w:t>
      </w:r>
      <w:r>
        <w:rPr>
          <w:rFonts w:hint="eastAsia"/>
          <w:lang w:eastAsia="zh-CN"/>
        </w:rPr>
        <w:t>MC</w:t>
      </w:r>
      <w:r w:rsidRPr="003E5F68">
        <w:t xml:space="preserve"> services</w:t>
      </w:r>
      <w:r>
        <w:t xml:space="preserve"> over the IOPS MC system</w:t>
      </w:r>
      <w:r w:rsidRPr="003E5F68">
        <w:t xml:space="preserve">, </w:t>
      </w:r>
      <w:r>
        <w:rPr>
          <w:rFonts w:hint="eastAsia"/>
          <w:lang w:eastAsia="zh-CN"/>
        </w:rPr>
        <w:t>MC service</w:t>
      </w:r>
      <w:r w:rsidRPr="003E5F68">
        <w:t xml:space="preserve"> client</w:t>
      </w:r>
      <w:r>
        <w:t>(</w:t>
      </w:r>
      <w:r>
        <w:rPr>
          <w:lang w:eastAsia="zh-CN"/>
        </w:rPr>
        <w:t>s)</w:t>
      </w:r>
      <w:r w:rsidRPr="003E5F68">
        <w:t xml:space="preserve"> as described in clause 7.4.</w:t>
      </w:r>
      <w:r>
        <w:t>1.5</w:t>
      </w:r>
      <w:r w:rsidRPr="003E5F68">
        <w:t>;</w:t>
      </w:r>
      <w:r w:rsidRPr="000243F4">
        <w:rPr>
          <w:rFonts w:hint="eastAsia"/>
          <w:lang w:eastAsia="zh-CN"/>
        </w:rPr>
        <w:t xml:space="preserve"> </w:t>
      </w:r>
    </w:p>
    <w:p w14:paraId="0CFA0B83" w14:textId="77777777" w:rsidR="009A16B6" w:rsidRPr="003E5F68" w:rsidRDefault="009A16B6" w:rsidP="009A16B6">
      <w:pPr>
        <w:pStyle w:val="B1"/>
        <w:rPr>
          <w:lang w:eastAsia="zh-CN"/>
        </w:rPr>
      </w:pPr>
      <w:r w:rsidRPr="003E5F68">
        <w:t>-</w:t>
      </w:r>
      <w:r w:rsidRPr="003E5F68">
        <w:tab/>
        <w:t xml:space="preserve">for </w:t>
      </w:r>
      <w:r>
        <w:t>IOPS application plane</w:t>
      </w:r>
      <w:r w:rsidRPr="003E5F68">
        <w:t>, a</w:t>
      </w:r>
      <w:r>
        <w:t>n IOPS</w:t>
      </w:r>
      <w:r w:rsidRPr="003E5F68">
        <w:t xml:space="preserve"> </w:t>
      </w:r>
      <w:r>
        <w:t xml:space="preserve">connectivity client </w:t>
      </w:r>
      <w:r w:rsidRPr="003E5F68">
        <w:t>as described in clause 7.4.</w:t>
      </w:r>
      <w:r>
        <w:t>1.2</w:t>
      </w:r>
      <w:r w:rsidRPr="003E5F68">
        <w:t>;</w:t>
      </w:r>
      <w:r>
        <w:t xml:space="preserve"> and</w:t>
      </w:r>
    </w:p>
    <w:p w14:paraId="6F985EDA" w14:textId="77777777" w:rsidR="009A16B6" w:rsidRDefault="009A16B6" w:rsidP="009A16B6">
      <w:pPr>
        <w:pStyle w:val="B1"/>
        <w:rPr>
          <w:rFonts w:eastAsia="SimSun"/>
        </w:rPr>
      </w:pPr>
      <w:r w:rsidRPr="003E5F68">
        <w:t>-</w:t>
      </w:r>
      <w:r w:rsidRPr="003E5F68">
        <w:tab/>
        <w:t xml:space="preserve">for </w:t>
      </w:r>
      <w:r>
        <w:t xml:space="preserve">IOPS </w:t>
      </w:r>
      <w:r w:rsidRPr="003E5F68">
        <w:t xml:space="preserve">signalling control, </w:t>
      </w:r>
      <w:r w:rsidRPr="00732D1E">
        <w:t>a signalling user agent as described in subclause 7.4.</w:t>
      </w:r>
      <w:r>
        <w:t>2.1.</w:t>
      </w:r>
    </w:p>
    <w:p w14:paraId="437BCF3A" w14:textId="77777777" w:rsidR="009A16B6" w:rsidRPr="003E5F68" w:rsidRDefault="009A16B6" w:rsidP="009A16B6">
      <w:pPr>
        <w:pStyle w:val="Heading3"/>
      </w:pPr>
      <w:bookmarkStart w:id="213" w:name="_Toc217989084"/>
      <w:r w:rsidRPr="003E5F68">
        <w:t>9.</w:t>
      </w:r>
      <w:r>
        <w:t>2.4</w:t>
      </w:r>
      <w:r w:rsidRPr="003E5F68">
        <w:tab/>
      </w:r>
      <w:r w:rsidRPr="00F72071">
        <w:t xml:space="preserve">UE </w:t>
      </w:r>
      <w:r>
        <w:t>2</w:t>
      </w:r>
      <w:bookmarkEnd w:id="213"/>
    </w:p>
    <w:p w14:paraId="7FC9ABA0" w14:textId="77777777" w:rsidR="009A16B6" w:rsidRPr="00656BA2" w:rsidRDefault="009A16B6" w:rsidP="009A16B6">
      <w:r>
        <w:t>The UE 2 represents one or more UEs with the same functionality as UE 1.</w:t>
      </w:r>
    </w:p>
    <w:p w14:paraId="76CA04DE" w14:textId="77777777" w:rsidR="009A16B6" w:rsidRPr="00656BA2" w:rsidRDefault="009A16B6" w:rsidP="009A16B6">
      <w:pPr>
        <w:pStyle w:val="Heading1"/>
      </w:pPr>
      <w:bookmarkStart w:id="214" w:name="_Toc526019530"/>
      <w:bookmarkStart w:id="215" w:name="_Toc217989085"/>
      <w:r w:rsidRPr="00656BA2">
        <w:lastRenderedPageBreak/>
        <w:t>10</w:t>
      </w:r>
      <w:r w:rsidRPr="00656BA2">
        <w:tab/>
      </w:r>
      <w:bookmarkEnd w:id="51"/>
      <w:r w:rsidRPr="00656BA2">
        <w:t>Procedures and information flows</w:t>
      </w:r>
      <w:bookmarkEnd w:id="214"/>
      <w:bookmarkEnd w:id="215"/>
    </w:p>
    <w:p w14:paraId="3F29C0A5" w14:textId="77777777" w:rsidR="009A16B6" w:rsidRPr="008428E0" w:rsidRDefault="009A16B6" w:rsidP="009A16B6">
      <w:pPr>
        <w:pStyle w:val="Heading2"/>
        <w:rPr>
          <w:rFonts w:eastAsia="SimSun"/>
        </w:rPr>
      </w:pPr>
      <w:bookmarkStart w:id="216" w:name="_Toc11744125"/>
      <w:bookmarkStart w:id="217" w:name="_Toc460616816"/>
      <w:bookmarkStart w:id="218" w:name="_Toc460615955"/>
      <w:bookmarkStart w:id="219" w:name="_Toc464463369"/>
      <w:bookmarkStart w:id="220" w:name="_Toc475064963"/>
      <w:bookmarkStart w:id="221" w:name="_Toc478400633"/>
      <w:bookmarkStart w:id="222" w:name="_Toc217989086"/>
      <w:r w:rsidRPr="009E2677">
        <w:rPr>
          <w:rFonts w:eastAsia="SimSun"/>
        </w:rPr>
        <w:t>10.</w:t>
      </w:r>
      <w:r>
        <w:rPr>
          <w:rFonts w:eastAsia="SimSun"/>
        </w:rPr>
        <w:t>1</w:t>
      </w:r>
      <w:r w:rsidRPr="008428E0">
        <w:rPr>
          <w:rFonts w:eastAsia="SimSun"/>
        </w:rPr>
        <w:tab/>
      </w:r>
      <w:r>
        <w:rPr>
          <w:rFonts w:eastAsia="SimSun"/>
        </w:rPr>
        <w:t>U</w:t>
      </w:r>
      <w:r w:rsidRPr="008428E0">
        <w:rPr>
          <w:rFonts w:eastAsia="SimSun"/>
        </w:rPr>
        <w:t xml:space="preserve">ser authentication </w:t>
      </w:r>
      <w:bookmarkEnd w:id="216"/>
      <w:bookmarkEnd w:id="217"/>
      <w:bookmarkEnd w:id="218"/>
      <w:r>
        <w:rPr>
          <w:rFonts w:eastAsia="SimSun"/>
        </w:rPr>
        <w:t>in the IOPS mode of operation</w:t>
      </w:r>
      <w:bookmarkEnd w:id="222"/>
    </w:p>
    <w:p w14:paraId="3FD0477E" w14:textId="77777777" w:rsidR="009A16B6" w:rsidRDefault="009A16B6" w:rsidP="009A16B6">
      <w:pPr>
        <w:pStyle w:val="Heading3"/>
      </w:pPr>
      <w:bookmarkStart w:id="223" w:name="_Toc11449411"/>
      <w:bookmarkStart w:id="224" w:name="_Toc217989087"/>
      <w:r>
        <w:t>10.1.1</w:t>
      </w:r>
      <w:r>
        <w:tab/>
        <w:t>General</w:t>
      </w:r>
      <w:bookmarkEnd w:id="223"/>
      <w:bookmarkEnd w:id="224"/>
    </w:p>
    <w:p w14:paraId="3453868A" w14:textId="4E866618" w:rsidR="009A16B6" w:rsidRDefault="009A16B6" w:rsidP="009A16B6">
      <w:r>
        <w:t>The following clause describes a high level procedure used for the user authentication in the IOPS mode of operation</w:t>
      </w:r>
      <w:r w:rsidR="003E5ECA" w:rsidRPr="003E5ECA">
        <w:t xml:space="preserve"> as defined in 3GPP</w:t>
      </w:r>
      <w:r w:rsidR="003E5ECA">
        <w:t> </w:t>
      </w:r>
      <w:r w:rsidR="003E5ECA" w:rsidRPr="003E5ECA">
        <w:t>33.180</w:t>
      </w:r>
      <w:r w:rsidR="003E5ECA">
        <w:t> </w:t>
      </w:r>
      <w:r w:rsidR="003E5ECA" w:rsidRPr="003E5ECA">
        <w:t>[16] clause</w:t>
      </w:r>
      <w:r w:rsidR="003E5ECA">
        <w:t> </w:t>
      </w:r>
      <w:r w:rsidR="003E5ECA" w:rsidRPr="003E5ECA">
        <w:t>5.1.3</w:t>
      </w:r>
      <w:r>
        <w:t xml:space="preserve">. </w:t>
      </w:r>
    </w:p>
    <w:p w14:paraId="69143476" w14:textId="77777777" w:rsidR="009A16B6" w:rsidRDefault="009A16B6" w:rsidP="009A16B6">
      <w:pPr>
        <w:pStyle w:val="Heading3"/>
      </w:pPr>
      <w:bookmarkStart w:id="225" w:name="_Toc217989088"/>
      <w:r>
        <w:t>10.1.2</w:t>
      </w:r>
      <w:r>
        <w:tab/>
        <w:t>Procedure</w:t>
      </w:r>
      <w:bookmarkEnd w:id="225"/>
    </w:p>
    <w:p w14:paraId="472D8881" w14:textId="77777777" w:rsidR="009A16B6" w:rsidRDefault="009A16B6" w:rsidP="009A16B6">
      <w:r w:rsidRPr="009E2677">
        <w:t xml:space="preserve">A procedure for </w:t>
      </w:r>
      <w:r>
        <w:t xml:space="preserve">the </w:t>
      </w:r>
      <w:r w:rsidRPr="009E2677">
        <w:t xml:space="preserve">user authentication </w:t>
      </w:r>
      <w:r>
        <w:t xml:space="preserve">in the IOPS mode of operation </w:t>
      </w:r>
      <w:r w:rsidRPr="009E2677">
        <w:t>is illustrated in figure</w:t>
      </w:r>
      <w:r>
        <w:t xml:space="preserve"> </w:t>
      </w:r>
      <w:r w:rsidRPr="009E2677">
        <w:t>10.</w:t>
      </w:r>
      <w:r>
        <w:t>1</w:t>
      </w:r>
      <w:r w:rsidRPr="009E2677">
        <w:t>.</w:t>
      </w:r>
      <w:r>
        <w:t>2</w:t>
      </w:r>
      <w:r w:rsidRPr="009E2677">
        <w:t>-1.</w:t>
      </w:r>
    </w:p>
    <w:p w14:paraId="38DA9D72" w14:textId="77777777" w:rsidR="009A16B6" w:rsidRDefault="009A16B6" w:rsidP="009A16B6">
      <w:pPr>
        <w:pStyle w:val="TH"/>
      </w:pPr>
      <w:r>
        <w:object w:dxaOrig="8570" w:dyaOrig="2560" w14:anchorId="1C37DA37">
          <v:shape id="_x0000_i1032" type="#_x0000_t75" style="width:323.1pt;height:96.6pt" o:ole="">
            <v:imagedata r:id="rId23" o:title=""/>
          </v:shape>
          <o:OLEObject Type="Embed" ProgID="Visio.Drawing.11" ShapeID="_x0000_i1032" DrawAspect="Content" ObjectID="_1828601759" r:id="rId24"/>
        </w:object>
      </w:r>
    </w:p>
    <w:p w14:paraId="35D6FD6D" w14:textId="77777777" w:rsidR="009A16B6" w:rsidRPr="006E2CB4" w:rsidRDefault="009A16B6" w:rsidP="009A16B6">
      <w:pPr>
        <w:pStyle w:val="TF"/>
        <w:rPr>
          <w:rFonts w:eastAsia="SimSun"/>
        </w:rPr>
      </w:pPr>
      <w:r w:rsidRPr="006E2CB4">
        <w:rPr>
          <w:rFonts w:eastAsia="SimSun"/>
        </w:rPr>
        <w:t>Figure 10.</w:t>
      </w:r>
      <w:r>
        <w:rPr>
          <w:rFonts w:eastAsia="SimSun"/>
        </w:rPr>
        <w:t>1</w:t>
      </w:r>
      <w:r w:rsidRPr="006E2CB4">
        <w:rPr>
          <w:rFonts w:eastAsia="SimSun"/>
        </w:rPr>
        <w:t>.2-1</w:t>
      </w:r>
      <w:r>
        <w:rPr>
          <w:rFonts w:eastAsia="SimSun"/>
        </w:rPr>
        <w:t xml:space="preserve"> User authentication in the IOPS mode of operation</w:t>
      </w:r>
    </w:p>
    <w:p w14:paraId="13C4FE5D" w14:textId="77777777" w:rsidR="009A16B6" w:rsidRDefault="009A16B6" w:rsidP="009A16B6">
      <w:pPr>
        <w:pStyle w:val="B1"/>
      </w:pPr>
      <w:r>
        <w:t>1.</w:t>
      </w:r>
      <w:r>
        <w:tab/>
        <w:t>T</w:t>
      </w:r>
      <w:r w:rsidRPr="00AB5FED">
        <w:t xml:space="preserve">he </w:t>
      </w:r>
      <w:r>
        <w:t>IOPS</w:t>
      </w:r>
      <w:r w:rsidRPr="00AB5FED">
        <w:t xml:space="preserve"> </w:t>
      </w:r>
      <w:r>
        <w:t xml:space="preserve">connectivity </w:t>
      </w:r>
      <w:r w:rsidRPr="00AB5FED">
        <w:t xml:space="preserve">client </w:t>
      </w:r>
      <w:r>
        <w:t>initiates</w:t>
      </w:r>
      <w:r w:rsidRPr="00AB5FED">
        <w:t xml:space="preserve"> the </w:t>
      </w:r>
      <w:r>
        <w:t xml:space="preserve">IOPS </w:t>
      </w:r>
      <w:r w:rsidRPr="00AB5FED">
        <w:t xml:space="preserve">user </w:t>
      </w:r>
      <w:r>
        <w:t>authentication</w:t>
      </w:r>
      <w:r w:rsidRPr="00AB5FED">
        <w:t xml:space="preserve"> procedure</w:t>
      </w:r>
      <w:r>
        <w:t xml:space="preserve"> with the IOPS MC connectivity function</w:t>
      </w:r>
      <w:r w:rsidRPr="003B45BA">
        <w:t>.</w:t>
      </w:r>
    </w:p>
    <w:p w14:paraId="075EFF5E" w14:textId="77777777" w:rsidR="009A16B6" w:rsidRPr="008428E0" w:rsidRDefault="009A16B6" w:rsidP="009A16B6">
      <w:pPr>
        <w:pStyle w:val="Heading2"/>
        <w:rPr>
          <w:rFonts w:eastAsia="SimSun"/>
        </w:rPr>
      </w:pPr>
      <w:bookmarkStart w:id="226" w:name="_Toc217989089"/>
      <w:r w:rsidRPr="009E2677">
        <w:rPr>
          <w:rFonts w:eastAsia="SimSun"/>
        </w:rPr>
        <w:t>10.</w:t>
      </w:r>
      <w:r>
        <w:rPr>
          <w:rFonts w:eastAsia="SimSun"/>
        </w:rPr>
        <w:t>2</w:t>
      </w:r>
      <w:r w:rsidRPr="008428E0">
        <w:rPr>
          <w:rFonts w:eastAsia="SimSun"/>
        </w:rPr>
        <w:tab/>
      </w:r>
      <w:r>
        <w:rPr>
          <w:rFonts w:eastAsia="SimSun"/>
        </w:rPr>
        <w:t>IOPS discovery (IP connectivity functionality)</w:t>
      </w:r>
      <w:bookmarkEnd w:id="226"/>
    </w:p>
    <w:p w14:paraId="62777ADC" w14:textId="77777777" w:rsidR="009A16B6" w:rsidRDefault="009A16B6" w:rsidP="009A16B6">
      <w:pPr>
        <w:pStyle w:val="Heading3"/>
      </w:pPr>
      <w:bookmarkStart w:id="227" w:name="_Toc217989090"/>
      <w:r>
        <w:t>10.2.1</w:t>
      </w:r>
      <w:r>
        <w:tab/>
        <w:t>General</w:t>
      </w:r>
      <w:bookmarkEnd w:id="227"/>
    </w:p>
    <w:p w14:paraId="1CB12F3A" w14:textId="77777777" w:rsidR="009A16B6" w:rsidRDefault="009A16B6" w:rsidP="009A16B6">
      <w:r>
        <w:t xml:space="preserve">The support of the IP connectivity functionality in the IOPS mode of operation </w:t>
      </w:r>
      <w:r w:rsidRPr="00B01C3B">
        <w:t xml:space="preserve">enables that MC services are provided by the MC service clients via the IOPS MC </w:t>
      </w:r>
      <w:r>
        <w:t>connectivity function</w:t>
      </w:r>
      <w:r w:rsidRPr="00B01C3B">
        <w:t>.</w:t>
      </w:r>
      <w:r>
        <w:t xml:space="preserve"> An</w:t>
      </w:r>
      <w:r w:rsidRPr="00B01C3B">
        <w:t xml:space="preserve"> IOPS MC </w:t>
      </w:r>
      <w:r>
        <w:t>connectivity function</w:t>
      </w:r>
      <w:r w:rsidRPr="00B01C3B">
        <w:t xml:space="preserve"> provides IP connectivity </w:t>
      </w:r>
      <w:r>
        <w:t xml:space="preserve">for </w:t>
      </w:r>
      <w:r w:rsidRPr="00B01C3B">
        <w:t>the communication among MC service users</w:t>
      </w:r>
      <w:r>
        <w:t xml:space="preserve"> based on an IOPS discovery procedure. </w:t>
      </w:r>
    </w:p>
    <w:p w14:paraId="546D8DB9" w14:textId="77777777" w:rsidR="009A16B6" w:rsidRDefault="009A16B6" w:rsidP="009A16B6">
      <w:r>
        <w:t>The IOPS discovery procedure enables that the IOPS MC connectivity function discovers MC service users within the coverage of the system and receives connectivity information required to establish a communication between discovered users based on the IP connectivity functionality.</w:t>
      </w:r>
    </w:p>
    <w:p w14:paraId="09E2E141" w14:textId="77777777" w:rsidR="009A16B6" w:rsidRDefault="009A16B6" w:rsidP="009A16B6">
      <w:r>
        <w:t xml:space="preserve">The following </w:t>
      </w:r>
      <w:r w:rsidRPr="00E42E13">
        <w:t xml:space="preserve">clauses specify the </w:t>
      </w:r>
      <w:r>
        <w:t>IOPS discovery procedure</w:t>
      </w:r>
      <w:r w:rsidRPr="00E42E13">
        <w:t xml:space="preserve"> </w:t>
      </w:r>
      <w:r>
        <w:t xml:space="preserve">and </w:t>
      </w:r>
      <w:r w:rsidRPr="00E42E13">
        <w:t>information flows</w:t>
      </w:r>
      <w:r>
        <w:t xml:space="preserve"> for the IP connectivity functionality in the IOPS mode of operation.</w:t>
      </w:r>
    </w:p>
    <w:p w14:paraId="5FE8356E" w14:textId="77777777" w:rsidR="009A16B6" w:rsidRDefault="009A16B6" w:rsidP="009A16B6">
      <w:pPr>
        <w:pStyle w:val="Heading3"/>
      </w:pPr>
      <w:bookmarkStart w:id="228" w:name="_Toc217989091"/>
      <w:r>
        <w:t>10.2.2</w:t>
      </w:r>
      <w:r>
        <w:tab/>
        <w:t>Information flows</w:t>
      </w:r>
      <w:bookmarkEnd w:id="228"/>
    </w:p>
    <w:p w14:paraId="6A56AD5A" w14:textId="77777777" w:rsidR="009A16B6" w:rsidRDefault="009A16B6" w:rsidP="009A16B6">
      <w:pPr>
        <w:pStyle w:val="Heading4"/>
      </w:pPr>
      <w:bookmarkStart w:id="229" w:name="_Toc217989092"/>
      <w:r>
        <w:t>10.2.</w:t>
      </w:r>
      <w:r w:rsidRPr="00E563CF">
        <w:t>2.1</w:t>
      </w:r>
      <w:r>
        <w:tab/>
        <w:t>IP connectivity request</w:t>
      </w:r>
      <w:bookmarkEnd w:id="229"/>
    </w:p>
    <w:p w14:paraId="1A454138" w14:textId="77777777" w:rsidR="009A16B6" w:rsidRPr="003E5F68" w:rsidRDefault="009A16B6" w:rsidP="009A16B6">
      <w:r w:rsidRPr="003E5F68">
        <w:t>Table </w:t>
      </w:r>
      <w:r>
        <w:t>10.2.</w:t>
      </w:r>
      <w:r w:rsidRPr="003E5F68">
        <w:rPr>
          <w:lang w:eastAsia="zh-CN"/>
        </w:rPr>
        <w:t>2.1-1</w:t>
      </w:r>
      <w:r w:rsidRPr="003E5F68">
        <w:t xml:space="preserve"> describes the information flow </w:t>
      </w:r>
      <w:r>
        <w:t>for the IP connectivity</w:t>
      </w:r>
      <w:r w:rsidRPr="003E5F68">
        <w:t xml:space="preserve"> request from the </w:t>
      </w:r>
      <w:r>
        <w:t xml:space="preserve">IOPS connectivity </w:t>
      </w:r>
      <w:r w:rsidRPr="003E5F68">
        <w:t xml:space="preserve">client to the </w:t>
      </w:r>
      <w:r>
        <w:t>IOPS MC connectivity function</w:t>
      </w:r>
      <w:r w:rsidRPr="003E5F68">
        <w:t>.</w:t>
      </w:r>
    </w:p>
    <w:p w14:paraId="6DE3CDEB" w14:textId="77777777" w:rsidR="009A16B6" w:rsidRPr="003E5F68" w:rsidRDefault="009A16B6" w:rsidP="009A16B6">
      <w:pPr>
        <w:pStyle w:val="TH"/>
        <w:rPr>
          <w:lang w:val="en-US"/>
        </w:rPr>
      </w:pPr>
      <w:r w:rsidRPr="003E5F68">
        <w:t>Table </w:t>
      </w:r>
      <w:r>
        <w:t>10.2.</w:t>
      </w:r>
      <w:r w:rsidRPr="003E5F68">
        <w:rPr>
          <w:lang w:val="en-US"/>
        </w:rPr>
        <w:t>2</w:t>
      </w:r>
      <w:r w:rsidRPr="003E5F68">
        <w:t>.</w:t>
      </w:r>
      <w:r w:rsidRPr="003E5F68">
        <w:rPr>
          <w:lang w:val="en-US"/>
        </w:rPr>
        <w:t>1</w:t>
      </w:r>
      <w:r w:rsidRPr="003E5F68">
        <w:t xml:space="preserve">-1: </w:t>
      </w:r>
      <w:r>
        <w:rPr>
          <w:lang w:val="en-US"/>
        </w:rPr>
        <w:t>IP connectivity</w:t>
      </w:r>
      <w:r w:rsidRPr="003E5F68">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42FBAAA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75FA2A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AEF2135"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9A781" w14:textId="77777777" w:rsidR="009A16B6" w:rsidRPr="003E5F68" w:rsidRDefault="009A16B6" w:rsidP="003F7390">
            <w:pPr>
              <w:pStyle w:val="TAH"/>
            </w:pPr>
            <w:r w:rsidRPr="003E5F68">
              <w:t>Description</w:t>
            </w:r>
          </w:p>
        </w:tc>
      </w:tr>
      <w:tr w:rsidR="009A16B6" w:rsidRPr="003E5F68" w14:paraId="527822E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BCE7147"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49DC9BDD"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45CC8" w14:textId="77777777" w:rsidR="009A16B6" w:rsidRPr="00352049" w:rsidRDefault="009A16B6" w:rsidP="003F7390">
            <w:pPr>
              <w:pStyle w:val="TAL"/>
            </w:pPr>
            <w:r>
              <w:t>The IOPS MC service ID of the user requesting support of the IP connectivity functionality</w:t>
            </w:r>
          </w:p>
        </w:tc>
      </w:tr>
    </w:tbl>
    <w:p w14:paraId="65E08F66" w14:textId="77777777" w:rsidR="009A16B6" w:rsidRDefault="009A16B6" w:rsidP="009A16B6"/>
    <w:p w14:paraId="72EA29D2" w14:textId="77777777" w:rsidR="009A16B6" w:rsidRDefault="009A16B6" w:rsidP="009A16B6">
      <w:pPr>
        <w:pStyle w:val="Heading4"/>
      </w:pPr>
      <w:bookmarkStart w:id="230" w:name="_Toc217989093"/>
      <w:r>
        <w:lastRenderedPageBreak/>
        <w:t>10.2.</w:t>
      </w:r>
      <w:r w:rsidRPr="00E563CF">
        <w:t>2.</w:t>
      </w:r>
      <w:r>
        <w:t>2</w:t>
      </w:r>
      <w:r>
        <w:tab/>
        <w:t>IP connectivity response</w:t>
      </w:r>
      <w:bookmarkEnd w:id="230"/>
    </w:p>
    <w:p w14:paraId="1C536177" w14:textId="77777777" w:rsidR="009A16B6" w:rsidRPr="003E5F68" w:rsidRDefault="009A16B6" w:rsidP="009A16B6">
      <w:r w:rsidRPr="003E5F68">
        <w:t>Table </w:t>
      </w:r>
      <w:r>
        <w:t>10.2.</w:t>
      </w:r>
      <w:r w:rsidRPr="003E5F68">
        <w:rPr>
          <w:lang w:eastAsia="zh-CN"/>
        </w:rPr>
        <w:t>2.</w:t>
      </w:r>
      <w:r>
        <w:rPr>
          <w:lang w:eastAsia="zh-CN"/>
        </w:rPr>
        <w:t>2</w:t>
      </w:r>
      <w:r w:rsidRPr="003E5F68">
        <w:rPr>
          <w:lang w:eastAsia="zh-CN"/>
        </w:rPr>
        <w:t>-1</w:t>
      </w:r>
      <w:r w:rsidRPr="003E5F68">
        <w:t xml:space="preserve"> describes the information flow </w:t>
      </w:r>
      <w:r>
        <w:t>for the IP connectivity</w:t>
      </w:r>
      <w:r w:rsidRPr="003E5F68">
        <w:t xml:space="preserve"> </w:t>
      </w:r>
      <w:r>
        <w:t>response</w:t>
      </w:r>
      <w:r w:rsidRPr="003E5F68">
        <w:t xml:space="preserve"> from the </w:t>
      </w:r>
      <w:r>
        <w:t>IOPS MC connectivity function</w:t>
      </w:r>
      <w:r w:rsidRPr="003E5F68">
        <w:t xml:space="preserve"> </w:t>
      </w:r>
      <w:r>
        <w:t xml:space="preserve">to </w:t>
      </w:r>
      <w:r w:rsidRPr="003E5F68">
        <w:t xml:space="preserve">the </w:t>
      </w:r>
      <w:r>
        <w:t xml:space="preserve">IOPS connectivity </w:t>
      </w:r>
      <w:r w:rsidRPr="003E5F68">
        <w:t>client.</w:t>
      </w:r>
    </w:p>
    <w:p w14:paraId="45CED597" w14:textId="77777777" w:rsidR="009A16B6" w:rsidRPr="003E5F68" w:rsidRDefault="009A16B6" w:rsidP="009A16B6">
      <w:pPr>
        <w:pStyle w:val="TH"/>
        <w:rPr>
          <w:lang w:val="en-US"/>
        </w:rPr>
      </w:pPr>
      <w:r w:rsidRPr="003E5F68">
        <w:t>Table </w:t>
      </w:r>
      <w:r>
        <w:t>10.2.</w:t>
      </w:r>
      <w:r w:rsidRPr="003E5F68">
        <w:rPr>
          <w:lang w:val="en-US"/>
        </w:rPr>
        <w:t>2</w:t>
      </w:r>
      <w:r w:rsidRPr="003E5F68">
        <w:t>.</w:t>
      </w:r>
      <w:r>
        <w:rPr>
          <w:lang w:val="en-US"/>
        </w:rPr>
        <w:t>2</w:t>
      </w:r>
      <w:r w:rsidRPr="003E5F68">
        <w:t xml:space="preserve">-1: </w:t>
      </w:r>
      <w:r>
        <w:rPr>
          <w:lang w:val="en-US"/>
        </w:rPr>
        <w:t>IP connectivity</w:t>
      </w:r>
      <w:r w:rsidRPr="003E5F68">
        <w:rPr>
          <w:lang w:val="en-US"/>
        </w:rPr>
        <w:t xml:space="preserve"> </w:t>
      </w:r>
      <w:r>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5601E4B2"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AE4E70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A7F19CF"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DEB1F" w14:textId="77777777" w:rsidR="009A16B6" w:rsidRPr="003E5F68" w:rsidRDefault="009A16B6" w:rsidP="003F7390">
            <w:pPr>
              <w:pStyle w:val="TAH"/>
            </w:pPr>
            <w:r w:rsidRPr="003E5F68">
              <w:t>Description</w:t>
            </w:r>
          </w:p>
        </w:tc>
      </w:tr>
      <w:tr w:rsidR="009A16B6" w:rsidRPr="003E5F68" w14:paraId="1FC1206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1AF51BD"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5DDF87AA"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473F3" w14:textId="77777777" w:rsidR="009A16B6" w:rsidRPr="00352049" w:rsidRDefault="009A16B6" w:rsidP="003F7390">
            <w:pPr>
              <w:pStyle w:val="TAL"/>
            </w:pPr>
            <w:r>
              <w:t>The IOPS MC service ID of the user requesting support of the IP connectivity functionality</w:t>
            </w:r>
          </w:p>
        </w:tc>
      </w:tr>
      <w:tr w:rsidR="009A16B6" w:rsidRPr="003E5F68" w14:paraId="559660F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F04AAD7" w14:textId="77777777" w:rsidR="009A16B6" w:rsidRDefault="009A16B6" w:rsidP="003F7390">
            <w:pPr>
              <w:pStyle w:val="TAL"/>
            </w:pPr>
            <w:r>
              <w:t>IP connectivity support</w:t>
            </w:r>
          </w:p>
        </w:tc>
        <w:tc>
          <w:tcPr>
            <w:tcW w:w="1440" w:type="dxa"/>
            <w:tcBorders>
              <w:top w:val="single" w:sz="4" w:space="0" w:color="000000"/>
              <w:left w:val="single" w:sz="4" w:space="0" w:color="000000"/>
              <w:bottom w:val="single" w:sz="4" w:space="0" w:color="000000"/>
            </w:tcBorders>
            <w:shd w:val="clear" w:color="auto" w:fill="auto"/>
          </w:tcPr>
          <w:p w14:paraId="011AE662"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04DCC7" w14:textId="77777777" w:rsidR="009A16B6" w:rsidRDefault="009A16B6" w:rsidP="003F7390">
            <w:pPr>
              <w:pStyle w:val="TAL"/>
            </w:pPr>
            <w:r>
              <w:t>It indicates if the IP connectivity functionality is supported or not for the user</w:t>
            </w:r>
          </w:p>
        </w:tc>
      </w:tr>
    </w:tbl>
    <w:p w14:paraId="05138CB6" w14:textId="77777777" w:rsidR="009A16B6" w:rsidRDefault="009A16B6" w:rsidP="009A16B6"/>
    <w:p w14:paraId="5A09D18C" w14:textId="77777777" w:rsidR="009A16B6" w:rsidRDefault="009A16B6" w:rsidP="009A16B6">
      <w:pPr>
        <w:pStyle w:val="Heading4"/>
      </w:pPr>
      <w:bookmarkStart w:id="231" w:name="_Toc217989094"/>
      <w:r>
        <w:t>10.2.</w:t>
      </w:r>
      <w:r w:rsidRPr="00E563CF">
        <w:t>2.</w:t>
      </w:r>
      <w:r>
        <w:t>3</w:t>
      </w:r>
      <w:r>
        <w:tab/>
        <w:t>IOPS discovery request</w:t>
      </w:r>
      <w:bookmarkEnd w:id="231"/>
    </w:p>
    <w:p w14:paraId="45B8C0E0" w14:textId="77777777" w:rsidR="009A16B6" w:rsidRPr="003E5F68" w:rsidRDefault="009A16B6" w:rsidP="009A16B6">
      <w:r w:rsidRPr="003E5F68">
        <w:t>Table </w:t>
      </w:r>
      <w:r>
        <w:t>10.2.</w:t>
      </w:r>
      <w:r w:rsidRPr="003E5F68">
        <w:rPr>
          <w:lang w:eastAsia="zh-CN"/>
        </w:rPr>
        <w:t>2.</w:t>
      </w:r>
      <w:r>
        <w:rPr>
          <w:lang w:eastAsia="zh-CN"/>
        </w:rPr>
        <w:t>3</w:t>
      </w:r>
      <w:r w:rsidRPr="003E5F68">
        <w:rPr>
          <w:lang w:eastAsia="zh-CN"/>
        </w:rPr>
        <w:t>-1</w:t>
      </w:r>
      <w:r w:rsidRPr="003E5F68">
        <w:t xml:space="preserve"> describes the information flow </w:t>
      </w:r>
      <w:r>
        <w:t>for the IOPS discovery</w:t>
      </w:r>
      <w:r w:rsidRPr="003E5F68">
        <w:t xml:space="preserve"> request from the </w:t>
      </w:r>
      <w:r>
        <w:t xml:space="preserve">IOPS connectivity </w:t>
      </w:r>
      <w:r w:rsidRPr="003E5F68">
        <w:t xml:space="preserve">client to the </w:t>
      </w:r>
      <w:r>
        <w:t>IOPS MC connectivity function</w:t>
      </w:r>
      <w:r w:rsidRPr="003E5F68">
        <w:t>.</w:t>
      </w:r>
    </w:p>
    <w:p w14:paraId="5BCC231F" w14:textId="77777777" w:rsidR="009A16B6" w:rsidRPr="003E5F68" w:rsidRDefault="009A16B6" w:rsidP="009A16B6">
      <w:pPr>
        <w:pStyle w:val="TH"/>
        <w:rPr>
          <w:lang w:val="en-US"/>
        </w:rPr>
      </w:pPr>
      <w:r w:rsidRPr="003E5F68">
        <w:t>Table </w:t>
      </w:r>
      <w:r>
        <w:t>10.2.</w:t>
      </w:r>
      <w:r w:rsidRPr="003E5F68">
        <w:rPr>
          <w:lang w:val="en-US"/>
        </w:rPr>
        <w:t>2</w:t>
      </w:r>
      <w:r w:rsidRPr="003E5F68">
        <w:t>.</w:t>
      </w:r>
      <w:r>
        <w:rPr>
          <w:lang w:val="en-US"/>
        </w:rPr>
        <w:t>3</w:t>
      </w:r>
      <w:r w:rsidRPr="003E5F68">
        <w:t xml:space="preserve">-1: </w:t>
      </w:r>
      <w:r>
        <w:rPr>
          <w:lang w:val="en-US"/>
        </w:rPr>
        <w:t xml:space="preserve">IOPS discovery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15EBDBC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16C3C9F"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05E69DD"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035C6" w14:textId="77777777" w:rsidR="009A16B6" w:rsidRPr="003E5F68" w:rsidRDefault="009A16B6" w:rsidP="003F7390">
            <w:pPr>
              <w:pStyle w:val="TAH"/>
            </w:pPr>
            <w:r w:rsidRPr="003E5F68">
              <w:t>Description</w:t>
            </w:r>
          </w:p>
        </w:tc>
      </w:tr>
      <w:tr w:rsidR="009A16B6" w:rsidRPr="003E5F68" w14:paraId="5922B80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45A211B" w14:textId="77777777" w:rsidR="009A16B6" w:rsidRDefault="009A16B6" w:rsidP="003F7390">
            <w:pPr>
              <w:pStyle w:val="TAL"/>
            </w:pPr>
            <w:r>
              <w:t xml:space="preserve">IOPS </w:t>
            </w:r>
            <w:r w:rsidRPr="00780346">
              <w:t>MC service ID</w:t>
            </w:r>
          </w:p>
        </w:tc>
        <w:tc>
          <w:tcPr>
            <w:tcW w:w="1440" w:type="dxa"/>
            <w:tcBorders>
              <w:top w:val="single" w:sz="4" w:space="0" w:color="000000"/>
              <w:left w:val="single" w:sz="4" w:space="0" w:color="000000"/>
              <w:bottom w:val="single" w:sz="4" w:space="0" w:color="000000"/>
            </w:tcBorders>
            <w:shd w:val="clear" w:color="auto" w:fill="auto"/>
          </w:tcPr>
          <w:p w14:paraId="60B4BFCE"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2F281E" w14:textId="77777777" w:rsidR="009A16B6" w:rsidRDefault="009A16B6" w:rsidP="003F7390">
            <w:pPr>
              <w:pStyle w:val="TAL"/>
            </w:pPr>
            <w:r>
              <w:t>The</w:t>
            </w:r>
            <w:r w:rsidRPr="00780346">
              <w:t xml:space="preserve"> </w:t>
            </w:r>
            <w:r>
              <w:t xml:space="preserve">IOPS </w:t>
            </w:r>
            <w:r w:rsidRPr="00780346">
              <w:t xml:space="preserve">MC service ID of the </w:t>
            </w:r>
            <w:r>
              <w:t xml:space="preserve">requesting </w:t>
            </w:r>
            <w:r w:rsidRPr="00780346">
              <w:t>MC user</w:t>
            </w:r>
          </w:p>
        </w:tc>
      </w:tr>
      <w:tr w:rsidR="009A16B6" w:rsidRPr="003E5F68" w14:paraId="0D3102A3"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3FBAA8F" w14:textId="77777777" w:rsidR="009A16B6" w:rsidRPr="00780346" w:rsidRDefault="009A16B6" w:rsidP="003F7390">
            <w:pPr>
              <w:pStyle w:val="TAL"/>
            </w:pPr>
            <w:r>
              <w:t>IP connectivity information</w:t>
            </w:r>
          </w:p>
        </w:tc>
        <w:tc>
          <w:tcPr>
            <w:tcW w:w="1440" w:type="dxa"/>
            <w:tcBorders>
              <w:top w:val="single" w:sz="4" w:space="0" w:color="000000"/>
              <w:left w:val="single" w:sz="4" w:space="0" w:color="000000"/>
              <w:bottom w:val="single" w:sz="4" w:space="0" w:color="000000"/>
            </w:tcBorders>
            <w:shd w:val="clear" w:color="auto" w:fill="auto"/>
          </w:tcPr>
          <w:p w14:paraId="08CAEFA4"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82930" w14:textId="055A2356" w:rsidR="009A16B6" w:rsidRPr="00780346" w:rsidRDefault="009A16B6" w:rsidP="003F7390">
            <w:pPr>
              <w:pStyle w:val="TAL"/>
            </w:pPr>
            <w:r>
              <w:t>It includes the requesting MC service UE</w:t>
            </w:r>
            <w:r w:rsidRPr="009A28EC">
              <w:t>'</w:t>
            </w:r>
            <w:r>
              <w:t>s IP address (</w:t>
            </w:r>
            <w:r w:rsidR="00120E91">
              <w:t xml:space="preserve">see </w:t>
            </w:r>
            <w:r>
              <w:t>NOTE 1)</w:t>
            </w:r>
          </w:p>
        </w:tc>
      </w:tr>
      <w:tr w:rsidR="009A16B6" w:rsidRPr="003E5F68" w14:paraId="42432711"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C3EE5C8" w14:textId="4AFF4BFA" w:rsidR="009A16B6" w:rsidRDefault="009A16B6" w:rsidP="003F7390">
            <w:pPr>
              <w:pStyle w:val="TAL"/>
            </w:pPr>
            <w:r>
              <w:t>List of IOPS MC service group ID (</w:t>
            </w:r>
            <w:r w:rsidR="00120E91">
              <w:t xml:space="preserve">see </w:t>
            </w:r>
            <w:r>
              <w:t>NOTE 2)</w:t>
            </w:r>
          </w:p>
        </w:tc>
        <w:tc>
          <w:tcPr>
            <w:tcW w:w="1440" w:type="dxa"/>
            <w:tcBorders>
              <w:top w:val="single" w:sz="4" w:space="0" w:color="000000"/>
              <w:left w:val="single" w:sz="4" w:space="0" w:color="000000"/>
              <w:bottom w:val="single" w:sz="4" w:space="0" w:color="000000"/>
            </w:tcBorders>
            <w:shd w:val="clear" w:color="auto" w:fill="auto"/>
          </w:tcPr>
          <w:p w14:paraId="0401F6D6"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726AA" w14:textId="77777777" w:rsidR="009A16B6" w:rsidRDefault="009A16B6" w:rsidP="003F7390">
            <w:pPr>
              <w:pStyle w:val="TAL"/>
            </w:pPr>
            <w:r>
              <w:t>It includes the IOPS group (IOPS MC service group ID and its associated IOPS group IP multicast address) or list of IOPS groups the requesting MC user is configured with</w:t>
            </w:r>
          </w:p>
        </w:tc>
      </w:tr>
      <w:tr w:rsidR="009A16B6" w:rsidRPr="003E5F68" w14:paraId="7724B59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53E92D1" w14:textId="77777777" w:rsidR="009A16B6" w:rsidRDefault="009A16B6" w:rsidP="003F7390">
            <w:pPr>
              <w:pStyle w:val="TAL"/>
            </w:pPr>
            <w:r>
              <w:t>Availability of connectivity information</w:t>
            </w:r>
          </w:p>
        </w:tc>
        <w:tc>
          <w:tcPr>
            <w:tcW w:w="1440" w:type="dxa"/>
            <w:tcBorders>
              <w:top w:val="single" w:sz="4" w:space="0" w:color="000000"/>
              <w:left w:val="single" w:sz="4" w:space="0" w:color="000000"/>
              <w:bottom w:val="single" w:sz="4" w:space="0" w:color="000000"/>
            </w:tcBorders>
            <w:shd w:val="clear" w:color="auto" w:fill="auto"/>
          </w:tcPr>
          <w:p w14:paraId="6C931505"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A4A63" w14:textId="77777777" w:rsidR="009A16B6" w:rsidRDefault="009A16B6" w:rsidP="003F7390">
            <w:pPr>
              <w:pStyle w:val="TAL"/>
            </w:pPr>
            <w:r>
              <w:t>It indicates if the connectivity information of the requesting MC user can be made available to other users on the system</w:t>
            </w:r>
          </w:p>
        </w:tc>
      </w:tr>
      <w:tr w:rsidR="009A16B6" w:rsidRPr="003E5F68" w14:paraId="6CEB5C41"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6585FB0" w14:textId="27A4B7EC" w:rsidR="009A16B6" w:rsidRDefault="009A16B6" w:rsidP="003F7390">
            <w:pPr>
              <w:pStyle w:val="TAL"/>
            </w:pPr>
            <w:r w:rsidRPr="00780346">
              <w:t xml:space="preserve">List of </w:t>
            </w:r>
            <w:r>
              <w:t xml:space="preserve">IOPS </w:t>
            </w:r>
            <w:r w:rsidRPr="00780346">
              <w:t>MC service IDs</w:t>
            </w:r>
            <w:r>
              <w:t xml:space="preserve"> (</w:t>
            </w:r>
            <w:r w:rsidR="00120E91">
              <w:t xml:space="preserve">see </w:t>
            </w:r>
            <w:r>
              <w:t>NOTE 2 and NOTE 3)</w:t>
            </w:r>
          </w:p>
        </w:tc>
        <w:tc>
          <w:tcPr>
            <w:tcW w:w="1440" w:type="dxa"/>
            <w:tcBorders>
              <w:top w:val="single" w:sz="4" w:space="0" w:color="000000"/>
              <w:left w:val="single" w:sz="4" w:space="0" w:color="000000"/>
              <w:bottom w:val="single" w:sz="4" w:space="0" w:color="000000"/>
            </w:tcBorders>
            <w:shd w:val="clear" w:color="auto" w:fill="auto"/>
          </w:tcPr>
          <w:p w14:paraId="175BD55B"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4C58C" w14:textId="77777777" w:rsidR="009A16B6" w:rsidRDefault="009A16B6" w:rsidP="003F7390">
            <w:pPr>
              <w:pStyle w:val="TAL"/>
            </w:pPr>
            <w:r>
              <w:t>The specific l</w:t>
            </w:r>
            <w:r w:rsidRPr="00780346">
              <w:t xml:space="preserve">ist of </w:t>
            </w:r>
            <w:r>
              <w:t xml:space="preserve">IOPS </w:t>
            </w:r>
            <w:r w:rsidRPr="00780346">
              <w:t xml:space="preserve">MC service IDs </w:t>
            </w:r>
            <w:r>
              <w:t>that the requesting MC user</w:t>
            </w:r>
            <w:r w:rsidRPr="000448B1">
              <w:t>'</w:t>
            </w:r>
            <w:r>
              <w:t>s connectivity information can be shared with</w:t>
            </w:r>
          </w:p>
        </w:tc>
      </w:tr>
      <w:tr w:rsidR="009A16B6" w:rsidRPr="003E5F68" w14:paraId="57235A5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C3F25FF" w14:textId="77777777" w:rsidR="009A16B6" w:rsidRPr="00780346" w:rsidRDefault="009A16B6" w:rsidP="003F7390">
            <w:pPr>
              <w:pStyle w:val="TAL"/>
            </w:pPr>
            <w:r>
              <w:t>Priority</w:t>
            </w:r>
            <w:r w:rsidRPr="008C2ED7">
              <w:t xml:space="preserve"> state</w:t>
            </w:r>
          </w:p>
        </w:tc>
        <w:tc>
          <w:tcPr>
            <w:tcW w:w="1440" w:type="dxa"/>
            <w:tcBorders>
              <w:top w:val="single" w:sz="4" w:space="0" w:color="000000"/>
              <w:left w:val="single" w:sz="4" w:space="0" w:color="000000"/>
              <w:bottom w:val="single" w:sz="4" w:space="0" w:color="000000"/>
            </w:tcBorders>
            <w:shd w:val="clear" w:color="auto" w:fill="auto"/>
          </w:tcPr>
          <w:p w14:paraId="3DA16F32" w14:textId="77777777" w:rsidR="009A16B6" w:rsidRDefault="009A16B6" w:rsidP="003F7390">
            <w:pPr>
              <w:pStyle w:val="TAL"/>
            </w:pPr>
            <w:r w:rsidRPr="008C2E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968B" w14:textId="77777777" w:rsidR="009A16B6" w:rsidRDefault="009A16B6" w:rsidP="003F7390">
            <w:pPr>
              <w:pStyle w:val="TAL"/>
            </w:pPr>
            <w:r w:rsidRPr="008C2ED7">
              <w:t>Indicates whether the requesting MC user is</w:t>
            </w:r>
            <w:r>
              <w:t xml:space="preserve"> requesting higher priority</w:t>
            </w:r>
            <w:r w:rsidRPr="008C2ED7">
              <w:t xml:space="preserve"> or not</w:t>
            </w:r>
          </w:p>
        </w:tc>
      </w:tr>
      <w:tr w:rsidR="009A16B6" w14:paraId="19B30EAE"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4DA196" w14:textId="085222CD" w:rsidR="009A16B6" w:rsidRDefault="009A16B6" w:rsidP="003F7390">
            <w:pPr>
              <w:pStyle w:val="TAN"/>
            </w:pPr>
            <w:r w:rsidRPr="00352049">
              <w:t>NOTE</w:t>
            </w:r>
            <w:r>
              <w:t xml:space="preserve"> 1</w:t>
            </w:r>
            <w:r w:rsidRPr="00352049">
              <w:t>:</w:t>
            </w:r>
            <w:r w:rsidRPr="00352049">
              <w:tab/>
            </w:r>
            <w:r>
              <w:t>The MC service UE</w:t>
            </w:r>
            <w:r w:rsidRPr="00916BCC">
              <w:t>'</w:t>
            </w:r>
            <w:r>
              <w:t xml:space="preserve">s IP address is assigned by the IOPS </w:t>
            </w:r>
            <w:r w:rsidR="00613F3E">
              <w:t xml:space="preserve">3GPP system </w:t>
            </w:r>
            <w:r>
              <w:t xml:space="preserve">based on the PDN connection </w:t>
            </w:r>
            <w:r w:rsidR="00613F3E" w:rsidRPr="00613F3E">
              <w:t xml:space="preserve">or PDU session </w:t>
            </w:r>
            <w:r>
              <w:t>established by the MC user for the IOPS IP connectivity functionality.</w:t>
            </w:r>
          </w:p>
          <w:p w14:paraId="773CB322" w14:textId="520DC559" w:rsidR="009A16B6" w:rsidRDefault="009A16B6" w:rsidP="003F7390">
            <w:pPr>
              <w:pStyle w:val="TAN"/>
            </w:pPr>
            <w:r>
              <w:t>NOTE 2:</w:t>
            </w:r>
            <w:r w:rsidR="00120E91">
              <w:tab/>
            </w:r>
            <w:r>
              <w:t>The list of IOPS MC service IDs or IOPS MC service group IDs shall be of the same MC service as the MC user requesting to be discovered.</w:t>
            </w:r>
          </w:p>
          <w:p w14:paraId="6EB10FAB" w14:textId="77777777" w:rsidR="009A16B6" w:rsidRDefault="009A16B6" w:rsidP="003F7390">
            <w:pPr>
              <w:pStyle w:val="TAN"/>
            </w:pPr>
            <w:r w:rsidRPr="00352049">
              <w:t>NOTE</w:t>
            </w:r>
            <w:r>
              <w:t xml:space="preserve"> 3</w:t>
            </w:r>
            <w:r w:rsidRPr="00352049">
              <w:t>:</w:t>
            </w:r>
            <w:r w:rsidRPr="00352049">
              <w:tab/>
            </w:r>
            <w:r>
              <w:t>If present, the user</w:t>
            </w:r>
            <w:r w:rsidRPr="00916BCC">
              <w:t>'</w:t>
            </w:r>
            <w:r>
              <w:t>s connectivity information availability can be only made available to the provided specific list of IOPS MC service IDs.</w:t>
            </w:r>
          </w:p>
        </w:tc>
      </w:tr>
    </w:tbl>
    <w:p w14:paraId="0546F0EC" w14:textId="77777777" w:rsidR="009A16B6" w:rsidRPr="00526FC3" w:rsidRDefault="009A16B6" w:rsidP="009A16B6"/>
    <w:p w14:paraId="0D953AB2" w14:textId="77777777" w:rsidR="009A16B6" w:rsidRDefault="009A16B6" w:rsidP="009A16B6">
      <w:pPr>
        <w:pStyle w:val="Heading4"/>
      </w:pPr>
      <w:bookmarkStart w:id="232" w:name="_Toc217989095"/>
      <w:r>
        <w:t>10.2.</w:t>
      </w:r>
      <w:r w:rsidRPr="00E563CF">
        <w:t>2.</w:t>
      </w:r>
      <w:r>
        <w:t>4</w:t>
      </w:r>
      <w:r>
        <w:tab/>
        <w:t>IOPS discovery response</w:t>
      </w:r>
      <w:bookmarkEnd w:id="232"/>
    </w:p>
    <w:p w14:paraId="30F9718B" w14:textId="77777777" w:rsidR="009A16B6" w:rsidRPr="003E5F68" w:rsidRDefault="009A16B6" w:rsidP="009A16B6">
      <w:r w:rsidRPr="003E5F68">
        <w:t>Table </w:t>
      </w:r>
      <w:r>
        <w:t>10.2.</w:t>
      </w:r>
      <w:r w:rsidRPr="003E5F68">
        <w:rPr>
          <w:lang w:eastAsia="zh-CN"/>
        </w:rPr>
        <w:t>2.</w:t>
      </w:r>
      <w:r>
        <w:rPr>
          <w:lang w:eastAsia="zh-CN"/>
        </w:rPr>
        <w:t>4</w:t>
      </w:r>
      <w:r w:rsidRPr="003E5F68">
        <w:rPr>
          <w:lang w:eastAsia="zh-CN"/>
        </w:rPr>
        <w:t>-1</w:t>
      </w:r>
      <w:r w:rsidRPr="003E5F68">
        <w:t xml:space="preserve"> describes the information flow </w:t>
      </w:r>
      <w:r>
        <w:t>for the IOPS discovery</w:t>
      </w:r>
      <w:r w:rsidRPr="003E5F68">
        <w:t xml:space="preserve"> </w:t>
      </w:r>
      <w:r>
        <w:t xml:space="preserve">response </w:t>
      </w:r>
      <w:r w:rsidRPr="003E5F68">
        <w:t xml:space="preserve">from the </w:t>
      </w:r>
      <w:r>
        <w:t>IOPS MC connectivity function</w:t>
      </w:r>
      <w:r w:rsidRPr="003E5F68">
        <w:t xml:space="preserve"> </w:t>
      </w:r>
      <w:r>
        <w:t xml:space="preserve">to </w:t>
      </w:r>
      <w:r w:rsidRPr="003E5F68">
        <w:t xml:space="preserve">the </w:t>
      </w:r>
      <w:r>
        <w:t xml:space="preserve">IOPS connectivity </w:t>
      </w:r>
      <w:r w:rsidRPr="003E5F68">
        <w:t>client.</w:t>
      </w:r>
    </w:p>
    <w:p w14:paraId="6C85A1C8" w14:textId="77777777" w:rsidR="009A16B6" w:rsidRPr="003E5F68" w:rsidRDefault="009A16B6" w:rsidP="009A16B6">
      <w:pPr>
        <w:pStyle w:val="TH"/>
        <w:rPr>
          <w:lang w:val="en-US"/>
        </w:rPr>
      </w:pPr>
      <w:r w:rsidRPr="003E5F68">
        <w:t>Table </w:t>
      </w:r>
      <w:r>
        <w:t>10.2.</w:t>
      </w:r>
      <w:r w:rsidRPr="003E5F68">
        <w:rPr>
          <w:lang w:val="en-US"/>
        </w:rPr>
        <w:t>2</w:t>
      </w:r>
      <w:r w:rsidRPr="003E5F68">
        <w:t>.</w:t>
      </w:r>
      <w:r>
        <w:rPr>
          <w:lang w:val="en-US"/>
        </w:rPr>
        <w:t>4</w:t>
      </w:r>
      <w:r w:rsidRPr="003E5F68">
        <w:t xml:space="preserve">-1: </w:t>
      </w:r>
      <w:r>
        <w:rPr>
          <w:lang w:val="en-US"/>
        </w:rPr>
        <w:t>IOPS discovery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47A962F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D9C700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58214C1"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1F01" w14:textId="77777777" w:rsidR="009A16B6" w:rsidRPr="003E5F68" w:rsidRDefault="009A16B6" w:rsidP="003F7390">
            <w:pPr>
              <w:pStyle w:val="TAH"/>
            </w:pPr>
            <w:r w:rsidRPr="003E5F68">
              <w:t>Description</w:t>
            </w:r>
          </w:p>
        </w:tc>
      </w:tr>
      <w:tr w:rsidR="009A16B6" w:rsidRPr="003E5F68" w14:paraId="19BF1CC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846BCCE"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5CC5F636"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36B7B" w14:textId="77777777" w:rsidR="009A16B6" w:rsidRPr="00352049" w:rsidRDefault="009A16B6" w:rsidP="003F7390">
            <w:pPr>
              <w:pStyle w:val="TAL"/>
            </w:pPr>
            <w:r>
              <w:t>The IOPS MC service ID of the user requesting to be discovered</w:t>
            </w:r>
          </w:p>
        </w:tc>
      </w:tr>
      <w:tr w:rsidR="009A16B6" w:rsidRPr="003E5F68" w14:paraId="1E322F5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3C103D8" w14:textId="77777777" w:rsidR="009A16B6" w:rsidRDefault="009A16B6" w:rsidP="003F7390">
            <w:pPr>
              <w:pStyle w:val="TAL"/>
            </w:pPr>
            <w:r>
              <w:t>Connectivity status</w:t>
            </w:r>
          </w:p>
        </w:tc>
        <w:tc>
          <w:tcPr>
            <w:tcW w:w="1440" w:type="dxa"/>
            <w:tcBorders>
              <w:top w:val="single" w:sz="4" w:space="0" w:color="000000"/>
              <w:left w:val="single" w:sz="4" w:space="0" w:color="000000"/>
              <w:bottom w:val="single" w:sz="4" w:space="0" w:color="000000"/>
            </w:tcBorders>
            <w:shd w:val="clear" w:color="auto" w:fill="auto"/>
          </w:tcPr>
          <w:p w14:paraId="2EBD5CB9"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9AE439" w14:textId="77777777" w:rsidR="009A16B6" w:rsidRDefault="009A16B6" w:rsidP="003F7390">
            <w:pPr>
              <w:pStyle w:val="TAL"/>
            </w:pPr>
            <w:r>
              <w:t>It indicates the connectivity status of the requesting MC user on the system</w:t>
            </w:r>
          </w:p>
        </w:tc>
      </w:tr>
      <w:tr w:rsidR="009A16B6" w14:paraId="444D529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64E9471" w14:textId="77777777" w:rsidR="009A16B6" w:rsidRDefault="009A16B6" w:rsidP="003F7390">
            <w:pPr>
              <w:pStyle w:val="TAL"/>
            </w:pPr>
            <w:r>
              <w:t>IOPS discovery request periodicity</w:t>
            </w:r>
          </w:p>
        </w:tc>
        <w:tc>
          <w:tcPr>
            <w:tcW w:w="1440" w:type="dxa"/>
            <w:tcBorders>
              <w:top w:val="single" w:sz="4" w:space="0" w:color="000000"/>
              <w:left w:val="single" w:sz="4" w:space="0" w:color="000000"/>
              <w:bottom w:val="single" w:sz="4" w:space="0" w:color="000000"/>
            </w:tcBorders>
            <w:shd w:val="clear" w:color="auto" w:fill="auto"/>
          </w:tcPr>
          <w:p w14:paraId="0FA16E3F"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F2D65" w14:textId="0B3A31E1" w:rsidR="009A16B6" w:rsidRDefault="009A16B6" w:rsidP="003F7390">
            <w:pPr>
              <w:pStyle w:val="TAL"/>
            </w:pPr>
            <w:r>
              <w:t>It indicates the periodicity at which the requesting MC user is required to transmit IOPS discovery requests (</w:t>
            </w:r>
            <w:r w:rsidR="00120E91">
              <w:t xml:space="preserve">see </w:t>
            </w:r>
            <w:r>
              <w:t>NOTE)</w:t>
            </w:r>
          </w:p>
        </w:tc>
      </w:tr>
      <w:tr w:rsidR="009A16B6" w14:paraId="3A6FFAEB"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66F91F" w14:textId="77777777" w:rsidR="009A16B6" w:rsidRDefault="009A16B6" w:rsidP="003F7390">
            <w:pPr>
              <w:pStyle w:val="TAN"/>
            </w:pPr>
            <w:r w:rsidRPr="00352049">
              <w:t>NOTE:</w:t>
            </w:r>
            <w:r w:rsidRPr="00352049">
              <w:tab/>
            </w:r>
            <w:r>
              <w:t>An MC user is required to periodically transmit an IOPS discovery request. The periodic IOPS discovery requests are used by the IOPS MC connectivity function to verify the availability of the MC user and its IP connectivity information within the IOPS MC system.</w:t>
            </w:r>
          </w:p>
        </w:tc>
      </w:tr>
    </w:tbl>
    <w:p w14:paraId="74F9EF58" w14:textId="77777777" w:rsidR="009A16B6" w:rsidRDefault="009A16B6" w:rsidP="009A16B6"/>
    <w:p w14:paraId="33600B57" w14:textId="77777777" w:rsidR="009A16B6" w:rsidRDefault="009A16B6" w:rsidP="009A16B6">
      <w:pPr>
        <w:pStyle w:val="Heading3"/>
      </w:pPr>
      <w:bookmarkStart w:id="233" w:name="_Toc217989096"/>
      <w:r>
        <w:lastRenderedPageBreak/>
        <w:t>10.2.3</w:t>
      </w:r>
      <w:r>
        <w:tab/>
        <w:t>Procedure</w:t>
      </w:r>
      <w:bookmarkEnd w:id="233"/>
    </w:p>
    <w:p w14:paraId="069FD290" w14:textId="77777777" w:rsidR="009A16B6" w:rsidRDefault="009A16B6" w:rsidP="009A16B6">
      <w:r>
        <w:t xml:space="preserve">After an </w:t>
      </w:r>
      <w:r w:rsidRPr="008F54C6">
        <w:t>MC service user is authenticated on the IOPS MC connectivity function</w:t>
      </w:r>
      <w:r>
        <w:t>, the IOPS discovery procedure is initiated by the MC users requesting support of the IP connectivity functionality to the IOPS MC connectivity function. If the IOPS MC connectivity function indicates the support of the IP connectivity functionality, the MC service users can send an IOPS discovery request.</w:t>
      </w:r>
    </w:p>
    <w:p w14:paraId="3C5D9C81" w14:textId="77777777" w:rsidR="009A16B6" w:rsidRDefault="009A16B6" w:rsidP="009A16B6">
      <w:r>
        <w:t xml:space="preserve">The procedure for requesting </w:t>
      </w:r>
      <w:r w:rsidRPr="004E30B6">
        <w:t xml:space="preserve">support of the IP connectivity functionality </w:t>
      </w:r>
      <w:r>
        <w:t xml:space="preserve">by the IOPS connectivity client </w:t>
      </w:r>
      <w:r w:rsidRPr="004E30B6">
        <w:t>to the IOPS MC connectivity function</w:t>
      </w:r>
      <w:r>
        <w:t xml:space="preserve"> is described in figure 10.2.3-1.</w:t>
      </w:r>
    </w:p>
    <w:p w14:paraId="6E49D18F" w14:textId="77777777" w:rsidR="009A16B6" w:rsidRPr="00AB5FED" w:rsidRDefault="009A16B6" w:rsidP="009A16B6">
      <w:pPr>
        <w:pStyle w:val="NO"/>
      </w:pPr>
      <w:r w:rsidRPr="00AB5FED">
        <w:t>NOTE</w:t>
      </w:r>
      <w:r>
        <w:t xml:space="preserve"> 1</w:t>
      </w:r>
      <w:r w:rsidRPr="00AB5FED">
        <w:t>:</w:t>
      </w:r>
      <w:r w:rsidRPr="00AB5FED">
        <w:tab/>
      </w:r>
      <w:r>
        <w:t xml:space="preserve">The procedure for requesting </w:t>
      </w:r>
      <w:r w:rsidRPr="004E30B6">
        <w:t>support of the IP connectivity functionality</w:t>
      </w:r>
      <w:r>
        <w:t xml:space="preserve"> is only required when the IOPS connectivity client does not contain information about the support of this functionality by the serving IOPS MC connectivity function</w:t>
      </w:r>
      <w:r w:rsidRPr="00AB5FED">
        <w:t>.</w:t>
      </w:r>
    </w:p>
    <w:p w14:paraId="20F94CD8" w14:textId="77777777" w:rsidR="009A16B6" w:rsidRPr="003E5F68" w:rsidRDefault="009A16B6" w:rsidP="009A16B6">
      <w:r w:rsidRPr="003E5F68">
        <w:t>Pre-conditions:</w:t>
      </w:r>
    </w:p>
    <w:p w14:paraId="1705B18B" w14:textId="77777777" w:rsidR="009A16B6" w:rsidRDefault="009A16B6" w:rsidP="009A16B6">
      <w:pPr>
        <w:pStyle w:val="B1"/>
        <w:rPr>
          <w:lang w:eastAsia="zh-CN"/>
        </w:rPr>
      </w:pPr>
      <w:r>
        <w:rPr>
          <w:lang w:eastAsia="zh-CN"/>
        </w:rPr>
        <w:t>-</w:t>
      </w:r>
      <w:r>
        <w:rPr>
          <w:lang w:eastAsia="zh-CN"/>
        </w:rPr>
        <w:tab/>
      </w:r>
      <w:r w:rsidRPr="003E5F68">
        <w:rPr>
          <w:rFonts w:hint="eastAsia"/>
          <w:lang w:eastAsia="zh-CN"/>
        </w:rPr>
        <w:t>The</w:t>
      </w:r>
      <w:r>
        <w:rPr>
          <w:lang w:eastAsia="zh-CN"/>
        </w:rPr>
        <w:t xml:space="preserve"> MC service user is authenticated on the IOPS MC connectivity function.</w:t>
      </w:r>
    </w:p>
    <w:p w14:paraId="5078E861" w14:textId="748E1670" w:rsidR="009A16B6" w:rsidRDefault="009A16B6" w:rsidP="009A16B6">
      <w:pPr>
        <w:pStyle w:val="B1"/>
      </w:pPr>
      <w:r>
        <w:t>-</w:t>
      </w:r>
      <w:r>
        <w:tab/>
        <w:t>The MC service user has an active PDN connection</w:t>
      </w:r>
      <w:r w:rsidR="00882EFD" w:rsidRPr="00882EFD">
        <w:t xml:space="preserve"> or a PDU session</w:t>
      </w:r>
      <w:r>
        <w:t xml:space="preserve"> to the IOPS MC connectivity function for the specific IP connectivity functionality procedure</w:t>
      </w:r>
    </w:p>
    <w:p w14:paraId="4977A4A2" w14:textId="77777777" w:rsidR="009A16B6" w:rsidRPr="00416FBE" w:rsidRDefault="009A16B6" w:rsidP="009A16B6">
      <w:pPr>
        <w:pStyle w:val="B1"/>
      </w:pPr>
      <w:r>
        <w:t>-</w:t>
      </w:r>
      <w:r>
        <w:tab/>
        <w:t xml:space="preserve">The IOPS </w:t>
      </w:r>
      <w:r w:rsidRPr="007D6358">
        <w:t xml:space="preserve">connectivity client does not contain information about the support of </w:t>
      </w:r>
      <w:r>
        <w:t>the IP connectivity</w:t>
      </w:r>
      <w:r w:rsidRPr="007D6358">
        <w:t xml:space="preserve"> functionality by the serving IOPS MC connectivity function</w:t>
      </w:r>
    </w:p>
    <w:p w14:paraId="0DF3BB10" w14:textId="77777777" w:rsidR="009A16B6" w:rsidRDefault="009A16B6" w:rsidP="009A16B6">
      <w:pPr>
        <w:pStyle w:val="TH"/>
      </w:pPr>
    </w:p>
    <w:p w14:paraId="5A5C10FB" w14:textId="77777777" w:rsidR="009A16B6" w:rsidRDefault="009A16B6" w:rsidP="009A16B6">
      <w:pPr>
        <w:pStyle w:val="TH"/>
      </w:pPr>
      <w:r>
        <w:object w:dxaOrig="8671" w:dyaOrig="2920" w14:anchorId="25BB276E">
          <v:shape id="_x0000_i1033" type="#_x0000_t75" style="width:300.3pt;height:101.6pt" o:ole="">
            <v:imagedata r:id="rId25" o:title=""/>
          </v:shape>
          <o:OLEObject Type="Embed" ProgID="Visio.Drawing.11" ShapeID="_x0000_i1033" DrawAspect="Content" ObjectID="_1828601760" r:id="rId26"/>
        </w:object>
      </w:r>
    </w:p>
    <w:p w14:paraId="1904418E" w14:textId="77777777" w:rsidR="009A16B6" w:rsidRPr="004E30B6" w:rsidRDefault="009A16B6" w:rsidP="009A16B6">
      <w:pPr>
        <w:pStyle w:val="TF"/>
        <w:rPr>
          <w:rFonts w:eastAsia="SimSun"/>
        </w:rPr>
      </w:pPr>
      <w:r w:rsidRPr="004E30B6">
        <w:rPr>
          <w:rFonts w:eastAsia="SimSun"/>
        </w:rPr>
        <w:t xml:space="preserve">Figure </w:t>
      </w:r>
      <w:r>
        <w:rPr>
          <w:rFonts w:eastAsia="SimSun"/>
        </w:rPr>
        <w:t>10.2.</w:t>
      </w:r>
      <w:r w:rsidRPr="009F095E">
        <w:rPr>
          <w:rFonts w:eastAsia="SimSun"/>
        </w:rPr>
        <w:t xml:space="preserve">3-1 </w:t>
      </w:r>
      <w:r>
        <w:rPr>
          <w:rFonts w:eastAsia="SimSun"/>
        </w:rPr>
        <w:t xml:space="preserve">IP connectivity functionality request </w:t>
      </w:r>
      <w:r w:rsidRPr="009F095E">
        <w:rPr>
          <w:rFonts w:eastAsia="SimSun"/>
        </w:rPr>
        <w:t>in the IOPS mode of operation</w:t>
      </w:r>
    </w:p>
    <w:p w14:paraId="5353AC4B"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connectivity</w:t>
      </w:r>
      <w:r w:rsidRPr="003E5F68">
        <w:rPr>
          <w:rFonts w:hint="eastAsia"/>
          <w:lang w:eastAsia="zh-CN"/>
        </w:rPr>
        <w:t xml:space="preserve"> client </w:t>
      </w:r>
      <w:r>
        <w:rPr>
          <w:lang w:eastAsia="zh-CN"/>
        </w:rPr>
        <w:t>requests to the IOPS MC connectivity function the support of the IP connectivity functionality</w:t>
      </w:r>
      <w:r w:rsidRPr="003E5F68">
        <w:rPr>
          <w:rFonts w:hint="eastAsia"/>
          <w:lang w:eastAsia="zh-CN"/>
        </w:rPr>
        <w:t>.</w:t>
      </w:r>
    </w:p>
    <w:p w14:paraId="4C058C91" w14:textId="77777777" w:rsidR="009A16B6" w:rsidRPr="003E5F68" w:rsidRDefault="009A16B6" w:rsidP="009A16B6">
      <w:pPr>
        <w:pStyle w:val="B1"/>
        <w:rPr>
          <w:lang w:eastAsia="zh-CN"/>
        </w:rPr>
      </w:pPr>
      <w:r>
        <w:rPr>
          <w:lang w:eastAsia="zh-CN"/>
        </w:rPr>
        <w:t>2.</w:t>
      </w:r>
      <w:r>
        <w:rPr>
          <w:lang w:eastAsia="zh-CN"/>
        </w:rPr>
        <w:tab/>
        <w:t>The IOPS MC connectivity function indicates to the IOPS connectivity client if the IP connectivity functionality is supported or not for the MC user.</w:t>
      </w:r>
    </w:p>
    <w:p w14:paraId="0BEE6FEB" w14:textId="77777777" w:rsidR="009A16B6" w:rsidRDefault="009A16B6" w:rsidP="009A16B6">
      <w:r>
        <w:t>The procedure for the discovery of MC users in the IOPS mode of operation is described in figure 10.2.3-2. The IOPS discovery is initiated by the MC users to support MC services based on the IP connectivity functionality.</w:t>
      </w:r>
    </w:p>
    <w:p w14:paraId="55484AA9" w14:textId="77777777" w:rsidR="009A16B6" w:rsidRDefault="009A16B6" w:rsidP="009A16B6">
      <w:r>
        <w:t xml:space="preserve">As part of the IOPS discovery procedure, </w:t>
      </w:r>
      <w:r w:rsidRPr="00DF2BBF">
        <w:t xml:space="preserve">an MC user can </w:t>
      </w:r>
      <w:r>
        <w:t xml:space="preserve">request higher priority from </w:t>
      </w:r>
      <w:r w:rsidRPr="00DF2BBF">
        <w:t>the IOPS MC connectivity function</w:t>
      </w:r>
      <w:r>
        <w:t xml:space="preserve"> by including a priority state indication within the IOPS discovery request</w:t>
      </w:r>
      <w:r w:rsidRPr="00DF2BBF">
        <w:t xml:space="preserve">. Based on this indication, the IOPS MC </w:t>
      </w:r>
      <w:r>
        <w:t>connectivity function</w:t>
      </w:r>
      <w:r w:rsidRPr="008111A6">
        <w:t xml:space="preserve"> </w:t>
      </w:r>
      <w:r>
        <w:t>can decide</w:t>
      </w:r>
      <w:r w:rsidRPr="00DF2BBF">
        <w:t xml:space="preserve"> </w:t>
      </w:r>
      <w:r>
        <w:t xml:space="preserve">to </w:t>
      </w:r>
      <w:r w:rsidRPr="00DF2BBF">
        <w:t>handl</w:t>
      </w:r>
      <w:r>
        <w:t>e</w:t>
      </w:r>
      <w:r w:rsidRPr="00DF2BBF">
        <w:t xml:space="preserve"> </w:t>
      </w:r>
      <w:r>
        <w:t xml:space="preserve">with higher priority the </w:t>
      </w:r>
      <w:r w:rsidRPr="00DF2BBF">
        <w:t>transactions</w:t>
      </w:r>
      <w:r>
        <w:t xml:space="preserve"> related to the </w:t>
      </w:r>
      <w:r w:rsidRPr="00DF2BBF">
        <w:t>MC user, e.g. the distributi</w:t>
      </w:r>
      <w:r>
        <w:t>o</w:t>
      </w:r>
      <w:r w:rsidRPr="00DF2BBF">
        <w:t>n</w:t>
      </w:r>
      <w:r>
        <w:t xml:space="preserve"> of</w:t>
      </w:r>
      <w:r w:rsidRPr="00DF2BBF">
        <w:t xml:space="preserve"> packets related to any MC communication from or to the corresponding MC user, subscriptions</w:t>
      </w:r>
      <w:r>
        <w:t>,</w:t>
      </w:r>
      <w:r w:rsidRPr="00DF2BBF">
        <w:t xml:space="preserve"> and notifications. </w:t>
      </w:r>
      <w:r>
        <w:t>W</w:t>
      </w:r>
      <w:r w:rsidRPr="00DF2BBF">
        <w:t>hen an MC user intend</w:t>
      </w:r>
      <w:r>
        <w:t>s</w:t>
      </w:r>
      <w:r w:rsidRPr="00DF2BBF">
        <w:t xml:space="preserve"> to establish an IOPS emergency (group or private) call, the MC user </w:t>
      </w:r>
      <w:r>
        <w:t>can request a priority</w:t>
      </w:r>
      <w:r w:rsidRPr="00DF2BBF">
        <w:t xml:space="preserve"> state</w:t>
      </w:r>
      <w:r>
        <w:t xml:space="preserve"> from the IOPS MC connectivity function</w:t>
      </w:r>
      <w:r w:rsidRPr="00DF2BBF">
        <w:t>.</w:t>
      </w:r>
    </w:p>
    <w:p w14:paraId="51650963" w14:textId="77777777" w:rsidR="009A16B6" w:rsidRDefault="009A16B6" w:rsidP="009A16B6">
      <w:r>
        <w:t>The MC user</w:t>
      </w:r>
      <w:r w:rsidRPr="00916BCC">
        <w:rPr>
          <w:lang w:eastAsia="zh-CN"/>
        </w:rPr>
        <w:t>'</w:t>
      </w:r>
      <w:r>
        <w:t>s priority state remains unchanged until the MC user explicitly changes it (i.e. by sending a new IOPS discovery request) or the discovery status of the MC user changes to not-discovered on the IOPS MC connectivity function.</w:t>
      </w:r>
    </w:p>
    <w:p w14:paraId="2C260C8F" w14:textId="77777777" w:rsidR="009A16B6" w:rsidRPr="003E5F68" w:rsidRDefault="009A16B6" w:rsidP="009A16B6">
      <w:r w:rsidRPr="003E5F68">
        <w:t>Pre-conditions:</w:t>
      </w:r>
    </w:p>
    <w:p w14:paraId="4ABC8B83" w14:textId="77777777" w:rsidR="009A16B6" w:rsidRDefault="009A16B6" w:rsidP="009A16B6">
      <w:pPr>
        <w:pStyle w:val="B1"/>
        <w:rPr>
          <w:lang w:eastAsia="zh-CN"/>
        </w:rPr>
      </w:pPr>
      <w:r w:rsidRPr="003E5F68">
        <w:t>-</w:t>
      </w:r>
      <w:r w:rsidRPr="003E5F68">
        <w:tab/>
      </w:r>
      <w:r w:rsidRPr="003E5F68">
        <w:rPr>
          <w:rFonts w:hint="eastAsia"/>
          <w:lang w:eastAsia="zh-CN"/>
        </w:rPr>
        <w:t>The</w:t>
      </w:r>
      <w:r>
        <w:rPr>
          <w:lang w:eastAsia="zh-CN"/>
        </w:rPr>
        <w:t xml:space="preserve"> MC service user is authenticated on the IOPS MC connectivity function.</w:t>
      </w:r>
    </w:p>
    <w:p w14:paraId="3E40F7F5" w14:textId="601019A1" w:rsidR="009A16B6" w:rsidRDefault="009A16B6" w:rsidP="009A16B6">
      <w:pPr>
        <w:pStyle w:val="B1"/>
      </w:pPr>
      <w:r>
        <w:t>-</w:t>
      </w:r>
      <w:r>
        <w:tab/>
        <w:t>The MC service user has an active PDN connection</w:t>
      </w:r>
      <w:r w:rsidR="00882EFD" w:rsidRPr="00882EFD">
        <w:t xml:space="preserve"> or PDU session</w:t>
      </w:r>
      <w:r>
        <w:t xml:space="preserve"> to the IOPS MC connectivity function for the specific IP connectivity functionality procedure</w:t>
      </w:r>
    </w:p>
    <w:p w14:paraId="5D7543E6" w14:textId="77777777" w:rsidR="009A16B6" w:rsidRPr="00416FBE" w:rsidRDefault="009A16B6" w:rsidP="009A16B6">
      <w:pPr>
        <w:pStyle w:val="B1"/>
      </w:pPr>
      <w:r>
        <w:lastRenderedPageBreak/>
        <w:t>-</w:t>
      </w:r>
      <w:r>
        <w:tab/>
        <w:t>The</w:t>
      </w:r>
      <w:r w:rsidRPr="007D6358">
        <w:t xml:space="preserve"> IOPS MC connectivity function</w:t>
      </w:r>
      <w:r>
        <w:t xml:space="preserve"> has indicated to the IOPS connectivity client the support of the IP connectivity functionality. </w:t>
      </w:r>
    </w:p>
    <w:p w14:paraId="76BABCD9" w14:textId="77777777" w:rsidR="009A16B6" w:rsidRPr="00416FBE" w:rsidRDefault="009A16B6" w:rsidP="009A16B6">
      <w:pPr>
        <w:pStyle w:val="B1"/>
      </w:pPr>
    </w:p>
    <w:p w14:paraId="74EBB90E" w14:textId="77777777" w:rsidR="009A16B6" w:rsidRDefault="009A16B6" w:rsidP="009A16B6"/>
    <w:p w14:paraId="12274167" w14:textId="77777777" w:rsidR="009A16B6" w:rsidRDefault="009A16B6" w:rsidP="009A16B6">
      <w:pPr>
        <w:pStyle w:val="TH"/>
      </w:pPr>
      <w:r>
        <w:object w:dxaOrig="8671" w:dyaOrig="4720" w14:anchorId="17E46A53">
          <v:shape id="_x0000_i1034" type="#_x0000_t75" style="width:312.6pt;height:169.5pt" o:ole="">
            <v:imagedata r:id="rId27" o:title=""/>
          </v:shape>
          <o:OLEObject Type="Embed" ProgID="Visio.Drawing.11" ShapeID="_x0000_i1034" DrawAspect="Content" ObjectID="_1828601761" r:id="rId28"/>
        </w:object>
      </w:r>
    </w:p>
    <w:p w14:paraId="0704D4E1" w14:textId="77777777" w:rsidR="009A16B6" w:rsidRPr="009F095E" w:rsidRDefault="009A16B6" w:rsidP="009A16B6">
      <w:pPr>
        <w:pStyle w:val="TF"/>
        <w:rPr>
          <w:rFonts w:eastAsia="SimSun"/>
        </w:rPr>
      </w:pPr>
      <w:r w:rsidRPr="009F095E">
        <w:rPr>
          <w:rFonts w:eastAsia="SimSun"/>
        </w:rPr>
        <w:t xml:space="preserve">Figure </w:t>
      </w:r>
      <w:r>
        <w:rPr>
          <w:rFonts w:eastAsia="SimSun"/>
        </w:rPr>
        <w:t>10.2.</w:t>
      </w:r>
      <w:r w:rsidRPr="009F095E">
        <w:rPr>
          <w:rFonts w:eastAsia="SimSun"/>
        </w:rPr>
        <w:t>3-</w:t>
      </w:r>
      <w:r>
        <w:rPr>
          <w:rFonts w:eastAsia="SimSun"/>
        </w:rPr>
        <w:t>2</w:t>
      </w:r>
      <w:r w:rsidRPr="009F095E">
        <w:rPr>
          <w:rFonts w:eastAsia="SimSun"/>
        </w:rPr>
        <w:t xml:space="preserve"> User discovery in the IOPS mode of operation</w:t>
      </w:r>
    </w:p>
    <w:p w14:paraId="5F6761A7" w14:textId="77777777" w:rsidR="009A16B6" w:rsidRDefault="009A16B6" w:rsidP="009A16B6">
      <w:pPr>
        <w:pStyle w:val="B1"/>
        <w:rPr>
          <w:lang w:eastAsia="zh-CN"/>
        </w:rPr>
      </w:pPr>
      <w:r w:rsidRPr="003E5F68">
        <w:t>1.</w:t>
      </w:r>
      <w:r w:rsidRPr="003E5F68">
        <w:tab/>
      </w:r>
      <w:r w:rsidRPr="003E5F68">
        <w:rPr>
          <w:rFonts w:hint="eastAsia"/>
          <w:lang w:eastAsia="zh-CN"/>
        </w:rPr>
        <w:t>T</w:t>
      </w:r>
      <w:r>
        <w:rPr>
          <w:lang w:eastAsia="zh-CN"/>
        </w:rPr>
        <w:t>he MC user sends an IOPS discovery request to the IOPS MC connectivity function</w:t>
      </w:r>
      <w:r w:rsidRPr="003E5F68">
        <w:rPr>
          <w:rFonts w:hint="eastAsia"/>
          <w:lang w:eastAsia="zh-CN"/>
        </w:rPr>
        <w:t>.</w:t>
      </w:r>
      <w:r>
        <w:rPr>
          <w:lang w:eastAsia="zh-CN"/>
        </w:rPr>
        <w:t xml:space="preserve"> The request includes providing connectivity information for the support of MC services based on the IP connectivity functionality.</w:t>
      </w:r>
    </w:p>
    <w:p w14:paraId="1C1A1A10" w14:textId="77777777" w:rsidR="009A16B6" w:rsidRDefault="009A16B6" w:rsidP="009A16B6">
      <w:pPr>
        <w:pStyle w:val="B1"/>
        <w:rPr>
          <w:lang w:eastAsia="zh-CN"/>
        </w:rPr>
      </w:pPr>
      <w:r>
        <w:rPr>
          <w:lang w:eastAsia="zh-CN"/>
        </w:rPr>
        <w:t>2.</w:t>
      </w:r>
      <w:r>
        <w:rPr>
          <w:lang w:eastAsia="zh-CN"/>
        </w:rPr>
        <w:tab/>
        <w:t>The IOPS MC connectivity function stores the information received from the MC user and registers the user</w:t>
      </w:r>
      <w:r w:rsidRPr="00916BCC">
        <w:rPr>
          <w:lang w:eastAsia="zh-CN"/>
        </w:rPr>
        <w:t>'</w:t>
      </w:r>
      <w:r>
        <w:rPr>
          <w:lang w:eastAsia="zh-CN"/>
        </w:rPr>
        <w:t>s connectivity status as discovered.</w:t>
      </w:r>
    </w:p>
    <w:p w14:paraId="30669BD9" w14:textId="77777777" w:rsidR="009A16B6" w:rsidRDefault="009A16B6" w:rsidP="009A16B6">
      <w:pPr>
        <w:pStyle w:val="B1"/>
        <w:rPr>
          <w:lang w:eastAsia="zh-CN"/>
        </w:rPr>
      </w:pPr>
      <w:r>
        <w:rPr>
          <w:lang w:eastAsia="zh-CN"/>
        </w:rPr>
        <w:t>3.</w:t>
      </w:r>
      <w:r>
        <w:rPr>
          <w:lang w:eastAsia="zh-CN"/>
        </w:rPr>
        <w:tab/>
        <w:t>The IOPS MC connectivity function provides a response to the IOPS connectivity client indicating the success or failure of the discovery of the requesting MC user.</w:t>
      </w:r>
    </w:p>
    <w:p w14:paraId="6B75AAF9" w14:textId="77777777" w:rsidR="009A16B6" w:rsidRDefault="009A16B6" w:rsidP="009A16B6">
      <w:pPr>
        <w:pStyle w:val="NO"/>
      </w:pPr>
      <w:r w:rsidRPr="00AB5FED">
        <w:t>NOTE</w:t>
      </w:r>
      <w:r>
        <w:t xml:space="preserve"> 2</w:t>
      </w:r>
      <w:r w:rsidRPr="00AB5FED">
        <w:t>:</w:t>
      </w:r>
      <w:r w:rsidRPr="00AB5FED">
        <w:tab/>
      </w:r>
      <w:r>
        <w:t>The MC user shall send a new IOPS discovery request to update or modify information elements</w:t>
      </w:r>
      <w:r w:rsidRPr="00AB5FED">
        <w:t>.</w:t>
      </w:r>
    </w:p>
    <w:p w14:paraId="1C2CF5D1" w14:textId="77777777" w:rsidR="009A16B6" w:rsidRPr="003E5F68" w:rsidRDefault="009A16B6" w:rsidP="009A16B6">
      <w:pPr>
        <w:pStyle w:val="NO"/>
      </w:pPr>
      <w:r w:rsidRPr="00AB5FED">
        <w:t>NOTE</w:t>
      </w:r>
      <w:r>
        <w:t xml:space="preserve"> 3</w:t>
      </w:r>
      <w:r w:rsidRPr="00AB5FED">
        <w:t>:</w:t>
      </w:r>
      <w:r w:rsidRPr="00AB5FED">
        <w:tab/>
      </w:r>
      <w:r>
        <w:t xml:space="preserve">The IOPS MC connectivity function shall send a new IOPS discovery response to the IOPS connectivity client for the case that the periodic IOPS discovery request has not been received yet or when the </w:t>
      </w:r>
      <w:r w:rsidRPr="005E2508">
        <w:t xml:space="preserve">IOPS discovery request </w:t>
      </w:r>
      <w:r>
        <w:t>periodicity needs to be changed. The IOPS MC connectivity function can verify the availability and IP connectivity information of the discovered MC user within the IOPS MC system based on the reception of periodic IOPS discovery requests.</w:t>
      </w:r>
    </w:p>
    <w:p w14:paraId="03DF0103" w14:textId="77777777" w:rsidR="009A16B6" w:rsidRPr="008428E0" w:rsidRDefault="009A16B6" w:rsidP="009A16B6">
      <w:pPr>
        <w:pStyle w:val="Heading2"/>
        <w:rPr>
          <w:rFonts w:eastAsia="SimSun"/>
        </w:rPr>
      </w:pPr>
      <w:bookmarkStart w:id="234" w:name="_Toc217989097"/>
      <w:r w:rsidRPr="009E2677">
        <w:rPr>
          <w:rFonts w:eastAsia="SimSun"/>
        </w:rPr>
        <w:t>10.</w:t>
      </w:r>
      <w:r>
        <w:rPr>
          <w:rFonts w:eastAsia="SimSun"/>
        </w:rPr>
        <w:t>3</w:t>
      </w:r>
      <w:r w:rsidRPr="008428E0">
        <w:rPr>
          <w:rFonts w:eastAsia="SimSun"/>
        </w:rPr>
        <w:tab/>
      </w:r>
      <w:r>
        <w:rPr>
          <w:rFonts w:eastAsia="SimSun"/>
        </w:rPr>
        <w:t>IOPS subscription and notification (</w:t>
      </w:r>
      <w:r w:rsidRPr="003B4319">
        <w:rPr>
          <w:rFonts w:eastAsia="SimSun"/>
        </w:rPr>
        <w:t>IP connectivity functionality</w:t>
      </w:r>
      <w:r>
        <w:rPr>
          <w:rFonts w:eastAsia="SimSun"/>
        </w:rPr>
        <w:t>)</w:t>
      </w:r>
      <w:bookmarkEnd w:id="234"/>
    </w:p>
    <w:p w14:paraId="1D367867" w14:textId="77777777" w:rsidR="009A16B6" w:rsidRDefault="009A16B6" w:rsidP="009A16B6">
      <w:pPr>
        <w:pStyle w:val="Heading3"/>
      </w:pPr>
      <w:bookmarkStart w:id="235" w:name="_Toc217989098"/>
      <w:r>
        <w:t>10.3.1</w:t>
      </w:r>
      <w:r>
        <w:tab/>
        <w:t>General</w:t>
      </w:r>
      <w:bookmarkEnd w:id="235"/>
    </w:p>
    <w:p w14:paraId="4DB5D69E" w14:textId="77777777" w:rsidR="009A16B6" w:rsidRDefault="009A16B6" w:rsidP="009A16B6">
      <w:r>
        <w:t xml:space="preserve">The support of the IP connectivity functionality in the IOPS mode of operation </w:t>
      </w:r>
      <w:r w:rsidRPr="00B01C3B">
        <w:t xml:space="preserve">enables that MC services are provided by the MC service clients </w:t>
      </w:r>
      <w:r>
        <w:t>over</w:t>
      </w:r>
      <w:r w:rsidRPr="00B01C3B">
        <w:t xml:space="preserve"> the IOPS MC </w:t>
      </w:r>
      <w:r>
        <w:t>connectivity function</w:t>
      </w:r>
      <w:r w:rsidRPr="00B01C3B">
        <w:t>.</w:t>
      </w:r>
      <w:r>
        <w:t xml:space="preserve"> An</w:t>
      </w:r>
      <w:r w:rsidRPr="00B01C3B">
        <w:t xml:space="preserve"> </w:t>
      </w:r>
      <w:r>
        <w:t xml:space="preserve">MC user that has been discovered by the IOPS MC connectivity function can subscribe to be notified about the connectivity information of other discovered MC users on the IOPS MC connectivity function. Also, a discovered MC user can subscribe to be notified about the number of other discovered MC users on the </w:t>
      </w:r>
      <w:r w:rsidRPr="00970453">
        <w:t xml:space="preserve">IOPS MC </w:t>
      </w:r>
      <w:r>
        <w:t>connectivity function within its associated IOPS groups.</w:t>
      </w:r>
    </w:p>
    <w:p w14:paraId="53F74503" w14:textId="77777777" w:rsidR="009A16B6" w:rsidRDefault="009A16B6" w:rsidP="009A16B6">
      <w:r>
        <w:t xml:space="preserve">The following </w:t>
      </w:r>
      <w:r w:rsidRPr="00E42E13">
        <w:t xml:space="preserve">clauses specify the </w:t>
      </w:r>
      <w:r>
        <w:t>IOPS subscription and notification procedures</w:t>
      </w:r>
      <w:r w:rsidRPr="00E42E13">
        <w:t xml:space="preserve"> </w:t>
      </w:r>
      <w:r>
        <w:t xml:space="preserve">and </w:t>
      </w:r>
      <w:r w:rsidRPr="00E42E13">
        <w:t>information flows</w:t>
      </w:r>
      <w:r>
        <w:t xml:space="preserve"> for the IP connectivity functionality in the IOPS mode of operation.</w:t>
      </w:r>
    </w:p>
    <w:p w14:paraId="501F6738" w14:textId="77777777" w:rsidR="009A16B6" w:rsidRDefault="009A16B6" w:rsidP="009A16B6">
      <w:pPr>
        <w:pStyle w:val="Heading3"/>
      </w:pPr>
      <w:bookmarkStart w:id="236" w:name="_Toc217989099"/>
      <w:r>
        <w:lastRenderedPageBreak/>
        <w:t>10.3.2</w:t>
      </w:r>
      <w:r>
        <w:tab/>
        <w:t>Information flows</w:t>
      </w:r>
      <w:bookmarkEnd w:id="236"/>
    </w:p>
    <w:p w14:paraId="5FC7B518" w14:textId="77777777" w:rsidR="009A16B6" w:rsidRDefault="009A16B6" w:rsidP="009A16B6">
      <w:pPr>
        <w:pStyle w:val="Heading4"/>
      </w:pPr>
      <w:bookmarkStart w:id="237" w:name="_Toc217989100"/>
      <w:r>
        <w:t>10.3.</w:t>
      </w:r>
      <w:r w:rsidRPr="00E563CF">
        <w:t>2.1</w:t>
      </w:r>
      <w:r>
        <w:tab/>
        <w:t>IP connectivity subscribe request</w:t>
      </w:r>
      <w:bookmarkEnd w:id="237"/>
    </w:p>
    <w:p w14:paraId="0B7B4D30" w14:textId="77777777" w:rsidR="009A16B6" w:rsidRPr="003E5F68" w:rsidRDefault="009A16B6" w:rsidP="009A16B6">
      <w:r w:rsidRPr="003E5F68">
        <w:t>Table </w:t>
      </w:r>
      <w:r>
        <w:t>10.3.</w:t>
      </w:r>
      <w:r w:rsidRPr="003E5F68">
        <w:rPr>
          <w:lang w:eastAsia="zh-CN"/>
        </w:rPr>
        <w:t>2.1-1</w:t>
      </w:r>
      <w:r w:rsidRPr="003E5F68">
        <w:t xml:space="preserve"> describes the information flow </w:t>
      </w:r>
      <w:r>
        <w:t>for the IP connectivity</w:t>
      </w:r>
      <w:r w:rsidRPr="003E5F68">
        <w:t xml:space="preserve"> </w:t>
      </w:r>
      <w:r>
        <w:t xml:space="preserve">subscribe </w:t>
      </w:r>
      <w:r w:rsidRPr="003E5F68">
        <w:t xml:space="preserve">request from the </w:t>
      </w:r>
      <w:r>
        <w:t xml:space="preserve">IOPS connectivity </w:t>
      </w:r>
      <w:r w:rsidRPr="003E5F68">
        <w:t xml:space="preserve">client to the </w:t>
      </w:r>
      <w:r>
        <w:t>IOPS MC connectivity function</w:t>
      </w:r>
      <w:r w:rsidRPr="003E5F68">
        <w:t>.</w:t>
      </w:r>
    </w:p>
    <w:p w14:paraId="144CDA65" w14:textId="77777777" w:rsidR="009A16B6" w:rsidRPr="003E5F68" w:rsidRDefault="009A16B6" w:rsidP="009A16B6">
      <w:pPr>
        <w:pStyle w:val="TH"/>
        <w:rPr>
          <w:lang w:val="en-US"/>
        </w:rPr>
      </w:pPr>
      <w:r w:rsidRPr="003E5F68">
        <w:t>Table </w:t>
      </w:r>
      <w:r>
        <w:t>10.3.</w:t>
      </w:r>
      <w:r w:rsidRPr="003E5F68">
        <w:rPr>
          <w:lang w:val="en-US"/>
        </w:rPr>
        <w:t>2</w:t>
      </w:r>
      <w:r w:rsidRPr="003E5F68">
        <w:t>.</w:t>
      </w:r>
      <w:r w:rsidRPr="003E5F68">
        <w:rPr>
          <w:lang w:val="en-US"/>
        </w:rPr>
        <w:t>1</w:t>
      </w:r>
      <w:r w:rsidRPr="003E5F68">
        <w:t xml:space="preserve">-1: </w:t>
      </w:r>
      <w:r>
        <w:rPr>
          <w:lang w:val="en-US"/>
        </w:rPr>
        <w:t>IP connectivity</w:t>
      </w:r>
      <w:r w:rsidRPr="003E5F68">
        <w:rPr>
          <w:lang w:val="en-US"/>
        </w:rPr>
        <w:t xml:space="preserve"> </w:t>
      </w:r>
      <w:r>
        <w:rPr>
          <w:lang w:val="en-US"/>
        </w:rPr>
        <w:t xml:space="preserve">subscribe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0B17166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36311C2"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AAD1ABD"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7A7A5" w14:textId="77777777" w:rsidR="009A16B6" w:rsidRPr="003E5F68" w:rsidRDefault="009A16B6" w:rsidP="003F7390">
            <w:pPr>
              <w:pStyle w:val="TAH"/>
            </w:pPr>
            <w:r w:rsidRPr="003E5F68">
              <w:t>Description</w:t>
            </w:r>
          </w:p>
        </w:tc>
      </w:tr>
      <w:tr w:rsidR="009A16B6" w:rsidRPr="003E5F68" w14:paraId="10EB941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FC2F60A" w14:textId="77777777" w:rsidR="009A16B6" w:rsidRPr="00352049" w:rsidRDefault="009A16B6" w:rsidP="003F7390">
            <w:pPr>
              <w:pStyle w:val="TAL"/>
            </w:pPr>
            <w:r w:rsidRPr="00D8609C">
              <w:t xml:space="preserve">IOPS MC </w:t>
            </w:r>
            <w:r>
              <w:t xml:space="preserve">service </w:t>
            </w:r>
            <w:r w:rsidRPr="00D8609C">
              <w:t>ID</w:t>
            </w:r>
          </w:p>
        </w:tc>
        <w:tc>
          <w:tcPr>
            <w:tcW w:w="1440" w:type="dxa"/>
            <w:tcBorders>
              <w:top w:val="single" w:sz="4" w:space="0" w:color="000000"/>
              <w:left w:val="single" w:sz="4" w:space="0" w:color="000000"/>
              <w:bottom w:val="single" w:sz="4" w:space="0" w:color="000000"/>
            </w:tcBorders>
            <w:shd w:val="clear" w:color="auto" w:fill="auto"/>
          </w:tcPr>
          <w:p w14:paraId="45658CD6"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8D837" w14:textId="77777777" w:rsidR="009A16B6" w:rsidRPr="00352049" w:rsidRDefault="009A16B6" w:rsidP="003F7390">
            <w:pPr>
              <w:pStyle w:val="TAL"/>
            </w:pPr>
            <w:r>
              <w:t xml:space="preserve">The IOPS MC service ID of the requesting MC user </w:t>
            </w:r>
          </w:p>
        </w:tc>
      </w:tr>
      <w:tr w:rsidR="009A16B6" w:rsidRPr="003E5F68" w14:paraId="44922B4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89D1597" w14:textId="2F14EBE7" w:rsidR="009A16B6" w:rsidRDefault="009A16B6" w:rsidP="003F7390">
            <w:pPr>
              <w:pStyle w:val="TAL"/>
            </w:pPr>
            <w:r w:rsidRPr="00780346">
              <w:t xml:space="preserve">List of </w:t>
            </w:r>
            <w:r>
              <w:t xml:space="preserve">IOPS </w:t>
            </w:r>
            <w:r w:rsidRPr="00780346">
              <w:t>MC service IDs</w:t>
            </w:r>
            <w:r>
              <w:t xml:space="preserve"> (</w:t>
            </w:r>
            <w:r w:rsidR="00120E91">
              <w:t xml:space="preserve">see </w:t>
            </w:r>
            <w:r>
              <w:t>NOTE 1)</w:t>
            </w:r>
          </w:p>
        </w:tc>
        <w:tc>
          <w:tcPr>
            <w:tcW w:w="1440" w:type="dxa"/>
            <w:tcBorders>
              <w:top w:val="single" w:sz="4" w:space="0" w:color="000000"/>
              <w:left w:val="single" w:sz="4" w:space="0" w:color="000000"/>
              <w:bottom w:val="single" w:sz="4" w:space="0" w:color="000000"/>
            </w:tcBorders>
            <w:shd w:val="clear" w:color="auto" w:fill="auto"/>
          </w:tcPr>
          <w:p w14:paraId="7D521685"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6F642" w14:textId="77777777" w:rsidR="009A16B6" w:rsidRDefault="009A16B6" w:rsidP="003F7390">
            <w:pPr>
              <w:pStyle w:val="TAL"/>
            </w:pPr>
            <w:r w:rsidRPr="00780346">
              <w:t xml:space="preserve">List of </w:t>
            </w:r>
            <w:r>
              <w:t xml:space="preserve">IOPS </w:t>
            </w:r>
            <w:r w:rsidRPr="00780346">
              <w:t xml:space="preserve">MC service IDs the </w:t>
            </w:r>
            <w:r>
              <w:t xml:space="preserve">requesting </w:t>
            </w:r>
            <w:r w:rsidRPr="00780346">
              <w:t>MC user</w:t>
            </w:r>
            <w:r>
              <w:t xml:space="preserve"> subscribes to receive connectivity information from</w:t>
            </w:r>
          </w:p>
        </w:tc>
      </w:tr>
      <w:tr w:rsidR="009A16B6" w:rsidRPr="003E5F68" w14:paraId="34DB695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CE8CA47" w14:textId="77777777" w:rsidR="00120E91" w:rsidRDefault="009A16B6" w:rsidP="003F7390">
            <w:pPr>
              <w:pStyle w:val="TAL"/>
            </w:pPr>
            <w:r>
              <w:t xml:space="preserve">List of </w:t>
            </w:r>
            <w:r w:rsidRPr="00CF21BE">
              <w:t>IOPS group</w:t>
            </w:r>
            <w:r>
              <w:t xml:space="preserve">s </w:t>
            </w:r>
          </w:p>
          <w:p w14:paraId="369217F5" w14:textId="6AE3108A" w:rsidR="009A16B6" w:rsidRPr="00780346" w:rsidRDefault="009A16B6" w:rsidP="003F7390">
            <w:pPr>
              <w:pStyle w:val="TAL"/>
            </w:pPr>
            <w:r>
              <w:t>(</w:t>
            </w:r>
            <w:r w:rsidR="00120E91">
              <w:t xml:space="preserve">see </w:t>
            </w:r>
            <w:r>
              <w:t>NOTE</w:t>
            </w:r>
            <w:r w:rsidR="00120E91">
              <w:t> </w:t>
            </w:r>
            <w:r>
              <w:t>1 and NOTE</w:t>
            </w:r>
            <w:r w:rsidR="00120E91">
              <w:t> </w:t>
            </w:r>
            <w:r>
              <w:t>2)</w:t>
            </w:r>
          </w:p>
        </w:tc>
        <w:tc>
          <w:tcPr>
            <w:tcW w:w="1440" w:type="dxa"/>
            <w:tcBorders>
              <w:top w:val="single" w:sz="4" w:space="0" w:color="000000"/>
              <w:left w:val="single" w:sz="4" w:space="0" w:color="000000"/>
              <w:bottom w:val="single" w:sz="4" w:space="0" w:color="000000"/>
            </w:tcBorders>
            <w:shd w:val="clear" w:color="auto" w:fill="auto"/>
          </w:tcPr>
          <w:p w14:paraId="1DADE673"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6E9874" w14:textId="77777777" w:rsidR="009A16B6" w:rsidRPr="00780346" w:rsidRDefault="009A16B6" w:rsidP="003F7390">
            <w:pPr>
              <w:pStyle w:val="TAL"/>
            </w:pPr>
            <w:r w:rsidRPr="00780346">
              <w:t xml:space="preserve">List of </w:t>
            </w:r>
            <w:r>
              <w:t xml:space="preserve">IOPS groups (IOPS MC service group IDs) </w:t>
            </w:r>
            <w:r w:rsidRPr="00780346">
              <w:t xml:space="preserve">the </w:t>
            </w:r>
            <w:r>
              <w:t xml:space="preserve">requesting </w:t>
            </w:r>
            <w:r w:rsidRPr="00780346">
              <w:t>MC user</w:t>
            </w:r>
            <w:r>
              <w:t xml:space="preserve"> subscribes to receive group connectivity information from</w:t>
            </w:r>
          </w:p>
        </w:tc>
      </w:tr>
      <w:tr w:rsidR="009A16B6" w:rsidRPr="003E5F68" w14:paraId="589F1AB5"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650838" w14:textId="77777777" w:rsidR="009A16B6" w:rsidRDefault="009A16B6" w:rsidP="003F7390">
            <w:pPr>
              <w:pStyle w:val="TAN"/>
            </w:pPr>
            <w:bookmarkStart w:id="238" w:name="_Hlk21709175"/>
            <w:r w:rsidRPr="00352049">
              <w:t>NOTE</w:t>
            </w:r>
            <w:r>
              <w:t xml:space="preserve"> 1</w:t>
            </w:r>
            <w:r w:rsidRPr="00352049">
              <w:t>:</w:t>
            </w:r>
            <w:r w:rsidRPr="00352049">
              <w:tab/>
            </w:r>
            <w:r>
              <w:t>The list of IOPS MC service IDs or IOPS MC service group IDs shall be of the same MC service as the MC user subscribing to receive the connectivity information. At least one should be present.</w:t>
            </w:r>
          </w:p>
          <w:p w14:paraId="1EF92F7A" w14:textId="77777777" w:rsidR="009A16B6" w:rsidRDefault="009A16B6" w:rsidP="003F7390">
            <w:pPr>
              <w:pStyle w:val="TAN"/>
            </w:pPr>
            <w:r w:rsidRPr="00352049">
              <w:t>NOTE</w:t>
            </w:r>
            <w:r>
              <w:t xml:space="preserve"> 2</w:t>
            </w:r>
            <w:r w:rsidRPr="00352049">
              <w:t>:</w:t>
            </w:r>
            <w:r w:rsidRPr="00352049">
              <w:tab/>
            </w:r>
            <w:r>
              <w:t>The IOPS group(s) should belong to the list of IOPS groups the requesting MC user included in its IOPS discovery request.</w:t>
            </w:r>
          </w:p>
        </w:tc>
      </w:tr>
      <w:bookmarkEnd w:id="238"/>
    </w:tbl>
    <w:p w14:paraId="6AD08537" w14:textId="77777777" w:rsidR="009A16B6" w:rsidRDefault="009A16B6" w:rsidP="009A16B6"/>
    <w:p w14:paraId="5C938BA9" w14:textId="77777777" w:rsidR="009A16B6" w:rsidRDefault="009A16B6" w:rsidP="009A16B6">
      <w:pPr>
        <w:pStyle w:val="Heading4"/>
      </w:pPr>
      <w:bookmarkStart w:id="239" w:name="_Toc217989101"/>
      <w:r>
        <w:t>10.3.</w:t>
      </w:r>
      <w:r w:rsidRPr="00E563CF">
        <w:t>2.</w:t>
      </w:r>
      <w:r>
        <w:t>2</w:t>
      </w:r>
      <w:r>
        <w:tab/>
        <w:t>IP connectivity subscribe response</w:t>
      </w:r>
      <w:bookmarkEnd w:id="239"/>
    </w:p>
    <w:p w14:paraId="2361B5D4" w14:textId="77777777" w:rsidR="009A16B6" w:rsidRPr="003E5F68" w:rsidRDefault="009A16B6" w:rsidP="009A16B6">
      <w:r w:rsidRPr="003E5F68">
        <w:t>Table </w:t>
      </w:r>
      <w:r>
        <w:t>10.3.</w:t>
      </w:r>
      <w:r w:rsidRPr="003E5F68">
        <w:rPr>
          <w:lang w:eastAsia="zh-CN"/>
        </w:rPr>
        <w:t>2.</w:t>
      </w:r>
      <w:r>
        <w:rPr>
          <w:lang w:eastAsia="zh-CN"/>
        </w:rPr>
        <w:t>2</w:t>
      </w:r>
      <w:r w:rsidRPr="003E5F68">
        <w:rPr>
          <w:lang w:eastAsia="zh-CN"/>
        </w:rPr>
        <w:t>-1</w:t>
      </w:r>
      <w:r w:rsidRPr="003E5F68">
        <w:t xml:space="preserve"> describes the information flow </w:t>
      </w:r>
      <w:r>
        <w:t>for the IP connectivity</w:t>
      </w:r>
      <w:r w:rsidRPr="003E5F68">
        <w:t xml:space="preserve"> </w:t>
      </w:r>
      <w:r>
        <w:t>subscribe response</w:t>
      </w:r>
      <w:r w:rsidRPr="003E5F68">
        <w:t xml:space="preserve"> from the </w:t>
      </w:r>
      <w:r>
        <w:t>IOPS MC connectivity function</w:t>
      </w:r>
      <w:r w:rsidRPr="003E5F68">
        <w:t xml:space="preserve"> </w:t>
      </w:r>
      <w:r>
        <w:t xml:space="preserve">to </w:t>
      </w:r>
      <w:r w:rsidRPr="003E5F68">
        <w:t xml:space="preserve">the </w:t>
      </w:r>
      <w:r>
        <w:t xml:space="preserve">IOPS connectivity </w:t>
      </w:r>
      <w:r w:rsidRPr="003E5F68">
        <w:t>client.</w:t>
      </w:r>
    </w:p>
    <w:p w14:paraId="76893AE9" w14:textId="77777777" w:rsidR="009A16B6" w:rsidRPr="003E5F68" w:rsidRDefault="009A16B6" w:rsidP="009A16B6">
      <w:pPr>
        <w:pStyle w:val="TH"/>
        <w:rPr>
          <w:lang w:val="en-US"/>
        </w:rPr>
      </w:pPr>
      <w:r w:rsidRPr="003E5F68">
        <w:t>Table </w:t>
      </w:r>
      <w:r>
        <w:t>10.3.</w:t>
      </w:r>
      <w:r w:rsidRPr="003E5F68">
        <w:rPr>
          <w:lang w:val="en-US"/>
        </w:rPr>
        <w:t>2</w:t>
      </w:r>
      <w:r w:rsidRPr="003E5F68">
        <w:t>.</w:t>
      </w:r>
      <w:r>
        <w:rPr>
          <w:lang w:val="en-US"/>
        </w:rPr>
        <w:t>2</w:t>
      </w:r>
      <w:r w:rsidRPr="003E5F68">
        <w:t xml:space="preserve">-1: </w:t>
      </w:r>
      <w:r>
        <w:rPr>
          <w:lang w:val="en-US"/>
        </w:rPr>
        <w:t>IP connectivity</w:t>
      </w:r>
      <w:r w:rsidRPr="003E5F68">
        <w:rPr>
          <w:lang w:val="en-US"/>
        </w:rPr>
        <w:t xml:space="preserve"> </w:t>
      </w:r>
      <w:r>
        <w:rPr>
          <w:lang w:val="en-US"/>
        </w:rPr>
        <w:t>subscribe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4774567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9A605FE"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14092CD"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C9EC8" w14:textId="77777777" w:rsidR="009A16B6" w:rsidRPr="003E5F68" w:rsidRDefault="009A16B6" w:rsidP="003F7390">
            <w:pPr>
              <w:pStyle w:val="TAH"/>
            </w:pPr>
            <w:r w:rsidRPr="003E5F68">
              <w:t>Description</w:t>
            </w:r>
          </w:p>
        </w:tc>
      </w:tr>
      <w:tr w:rsidR="009A16B6" w:rsidRPr="003E5F68" w14:paraId="4BA20AF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525FE14" w14:textId="77777777" w:rsidR="009A16B6" w:rsidRPr="00352049" w:rsidRDefault="009A16B6" w:rsidP="003F7390">
            <w:pPr>
              <w:pStyle w:val="TAL"/>
            </w:pPr>
            <w:r w:rsidRPr="00D8609C">
              <w:t xml:space="preserve">IOPS MC </w:t>
            </w:r>
            <w:r>
              <w:t xml:space="preserve">service </w:t>
            </w:r>
            <w:r w:rsidRPr="00D8609C">
              <w:t>ID</w:t>
            </w:r>
          </w:p>
        </w:tc>
        <w:tc>
          <w:tcPr>
            <w:tcW w:w="1440" w:type="dxa"/>
            <w:tcBorders>
              <w:top w:val="single" w:sz="4" w:space="0" w:color="000000"/>
              <w:left w:val="single" w:sz="4" w:space="0" w:color="000000"/>
              <w:bottom w:val="single" w:sz="4" w:space="0" w:color="000000"/>
            </w:tcBorders>
            <w:shd w:val="clear" w:color="auto" w:fill="auto"/>
          </w:tcPr>
          <w:p w14:paraId="2D911FDB"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FDF30" w14:textId="77777777" w:rsidR="009A16B6" w:rsidRPr="00352049" w:rsidRDefault="009A16B6" w:rsidP="003F7390">
            <w:pPr>
              <w:pStyle w:val="TAL"/>
            </w:pPr>
            <w:r>
              <w:t>The IOPS MC service ID of the requesting MC user</w:t>
            </w:r>
          </w:p>
        </w:tc>
      </w:tr>
      <w:tr w:rsidR="009A16B6" w:rsidRPr="003E5F68" w14:paraId="041B836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28C1128" w14:textId="77777777" w:rsidR="009A16B6" w:rsidRDefault="009A16B6" w:rsidP="003F7390">
            <w:pPr>
              <w:pStyle w:val="TAL"/>
            </w:pPr>
            <w:r>
              <w:t>Subscription status</w:t>
            </w:r>
          </w:p>
        </w:tc>
        <w:tc>
          <w:tcPr>
            <w:tcW w:w="1440" w:type="dxa"/>
            <w:tcBorders>
              <w:top w:val="single" w:sz="4" w:space="0" w:color="000000"/>
              <w:left w:val="single" w:sz="4" w:space="0" w:color="000000"/>
              <w:bottom w:val="single" w:sz="4" w:space="0" w:color="000000"/>
            </w:tcBorders>
            <w:shd w:val="clear" w:color="auto" w:fill="auto"/>
          </w:tcPr>
          <w:p w14:paraId="727AFA6E"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63210" w14:textId="77777777" w:rsidR="009A16B6" w:rsidRDefault="009A16B6" w:rsidP="003F7390">
            <w:pPr>
              <w:pStyle w:val="TAL"/>
            </w:pPr>
            <w:r>
              <w:t>It lists the subscription status, success or failure, of the requested subscription(s)</w:t>
            </w:r>
          </w:p>
        </w:tc>
      </w:tr>
    </w:tbl>
    <w:p w14:paraId="2E8DD0EE" w14:textId="77777777" w:rsidR="009A16B6" w:rsidRDefault="009A16B6" w:rsidP="009A16B6"/>
    <w:p w14:paraId="1194F642" w14:textId="77777777" w:rsidR="009A16B6" w:rsidRDefault="009A16B6" w:rsidP="009A16B6">
      <w:pPr>
        <w:pStyle w:val="Heading4"/>
      </w:pPr>
      <w:bookmarkStart w:id="240" w:name="_Toc217989102"/>
      <w:r>
        <w:t>10.3.</w:t>
      </w:r>
      <w:r w:rsidRPr="00E563CF">
        <w:t>2.</w:t>
      </w:r>
      <w:r>
        <w:t>3</w:t>
      </w:r>
      <w:r>
        <w:tab/>
        <w:t>IP connectivity notify request</w:t>
      </w:r>
      <w:bookmarkEnd w:id="240"/>
    </w:p>
    <w:p w14:paraId="1AB7F382" w14:textId="77777777" w:rsidR="009A16B6" w:rsidRPr="003E5F68" w:rsidRDefault="009A16B6" w:rsidP="009A16B6">
      <w:r w:rsidRPr="003E5F68">
        <w:t>Table </w:t>
      </w:r>
      <w:r>
        <w:t>10.3.</w:t>
      </w:r>
      <w:r w:rsidRPr="003E5F68">
        <w:rPr>
          <w:lang w:eastAsia="zh-CN"/>
        </w:rPr>
        <w:t>2.</w:t>
      </w:r>
      <w:r>
        <w:rPr>
          <w:lang w:eastAsia="zh-CN"/>
        </w:rPr>
        <w:t>3</w:t>
      </w:r>
      <w:r w:rsidRPr="003E5F68">
        <w:rPr>
          <w:lang w:eastAsia="zh-CN"/>
        </w:rPr>
        <w:t>-1</w:t>
      </w:r>
      <w:r w:rsidRPr="003E5F68">
        <w:t xml:space="preserve"> describes the information flow </w:t>
      </w:r>
      <w:r>
        <w:t>for the IP connectivity</w:t>
      </w:r>
      <w:r w:rsidRPr="003E5F68">
        <w:t xml:space="preserve"> </w:t>
      </w:r>
      <w:r>
        <w:t xml:space="preserve">notify </w:t>
      </w:r>
      <w:r w:rsidRPr="003E5F68">
        <w:t xml:space="preserve">request from the </w:t>
      </w:r>
      <w:r>
        <w:t>IOPS MC connectivity function</w:t>
      </w:r>
      <w:r w:rsidRPr="003E5F68">
        <w:t xml:space="preserve"> </w:t>
      </w:r>
      <w:r>
        <w:t xml:space="preserve">to </w:t>
      </w:r>
      <w:r w:rsidRPr="003E5F68">
        <w:t xml:space="preserve">the </w:t>
      </w:r>
      <w:r>
        <w:t xml:space="preserve">IOPS connectivity </w:t>
      </w:r>
      <w:r w:rsidRPr="003E5F68">
        <w:t>client.</w:t>
      </w:r>
    </w:p>
    <w:p w14:paraId="1E05782D" w14:textId="77777777" w:rsidR="009A16B6" w:rsidRPr="003E5F68" w:rsidRDefault="009A16B6" w:rsidP="009A16B6">
      <w:pPr>
        <w:pStyle w:val="TH"/>
        <w:rPr>
          <w:lang w:val="en-US"/>
        </w:rPr>
      </w:pPr>
      <w:r w:rsidRPr="003E5F68">
        <w:t>Table </w:t>
      </w:r>
      <w:r>
        <w:t>10.3.</w:t>
      </w:r>
      <w:r w:rsidRPr="003E5F68">
        <w:rPr>
          <w:lang w:val="en-US"/>
        </w:rPr>
        <w:t>2</w:t>
      </w:r>
      <w:r w:rsidRPr="003E5F68">
        <w:t>.</w:t>
      </w:r>
      <w:r>
        <w:rPr>
          <w:lang w:val="en-US"/>
        </w:rPr>
        <w:t>3</w:t>
      </w:r>
      <w:r w:rsidRPr="003E5F68">
        <w:t xml:space="preserve">-1: </w:t>
      </w:r>
      <w:r>
        <w:rPr>
          <w:lang w:val="en-US"/>
        </w:rPr>
        <w:t>IP connectivity</w:t>
      </w:r>
      <w:r w:rsidRPr="003E5F68">
        <w:rPr>
          <w:lang w:val="en-US"/>
        </w:rPr>
        <w:t xml:space="preserve"> </w:t>
      </w:r>
      <w:r>
        <w:rPr>
          <w:lang w:val="en-US"/>
        </w:rPr>
        <w:t xml:space="preserve">notify </w:t>
      </w:r>
      <w:r w:rsidRPr="003E5F68">
        <w:rPr>
          <w:lang w:val="en-US"/>
        </w:rPr>
        <w:t>request</w:t>
      </w:r>
    </w:p>
    <w:tbl>
      <w:tblPr>
        <w:tblW w:w="8640" w:type="dxa"/>
        <w:jc w:val="center"/>
        <w:tblLayout w:type="fixed"/>
        <w:tblLook w:val="0000" w:firstRow="0" w:lastRow="0" w:firstColumn="0" w:lastColumn="0" w:noHBand="0" w:noVBand="0"/>
      </w:tblPr>
      <w:tblGrid>
        <w:gridCol w:w="2830"/>
        <w:gridCol w:w="1490"/>
        <w:gridCol w:w="4320"/>
      </w:tblGrid>
      <w:tr w:rsidR="009A16B6" w:rsidRPr="003E5F68" w14:paraId="206095E8"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52E027CB" w14:textId="77777777" w:rsidR="009A16B6" w:rsidRPr="003E5F68" w:rsidRDefault="009A16B6" w:rsidP="003F7390">
            <w:pPr>
              <w:pStyle w:val="TAH"/>
            </w:pPr>
            <w:r w:rsidRPr="003E5F68">
              <w:t>Information element</w:t>
            </w:r>
          </w:p>
        </w:tc>
        <w:tc>
          <w:tcPr>
            <w:tcW w:w="1490" w:type="dxa"/>
            <w:tcBorders>
              <w:top w:val="single" w:sz="4" w:space="0" w:color="000000"/>
              <w:left w:val="single" w:sz="4" w:space="0" w:color="000000"/>
              <w:bottom w:val="single" w:sz="4" w:space="0" w:color="000000"/>
            </w:tcBorders>
            <w:shd w:val="clear" w:color="auto" w:fill="auto"/>
          </w:tcPr>
          <w:p w14:paraId="7C638197"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F7ECF" w14:textId="77777777" w:rsidR="009A16B6" w:rsidRPr="003E5F68" w:rsidRDefault="009A16B6" w:rsidP="003F7390">
            <w:pPr>
              <w:pStyle w:val="TAH"/>
            </w:pPr>
            <w:r w:rsidRPr="003E5F68">
              <w:t>Description</w:t>
            </w:r>
          </w:p>
        </w:tc>
      </w:tr>
      <w:tr w:rsidR="009A16B6" w:rsidRPr="003E5F68" w14:paraId="4CF82179"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34639C6E" w14:textId="77777777" w:rsidR="009A16B6" w:rsidRPr="00352049" w:rsidRDefault="009A16B6" w:rsidP="003F7390">
            <w:pPr>
              <w:pStyle w:val="TAL"/>
            </w:pPr>
            <w:r w:rsidRPr="003C3244">
              <w:t xml:space="preserve">IOPS MC </w:t>
            </w:r>
            <w:r>
              <w:t xml:space="preserve">service </w:t>
            </w:r>
            <w:r w:rsidRPr="003C3244">
              <w:t>ID</w:t>
            </w:r>
          </w:p>
        </w:tc>
        <w:tc>
          <w:tcPr>
            <w:tcW w:w="1490" w:type="dxa"/>
            <w:tcBorders>
              <w:top w:val="single" w:sz="4" w:space="0" w:color="000000"/>
              <w:left w:val="single" w:sz="4" w:space="0" w:color="000000"/>
              <w:bottom w:val="single" w:sz="4" w:space="0" w:color="000000"/>
            </w:tcBorders>
            <w:shd w:val="clear" w:color="auto" w:fill="auto"/>
          </w:tcPr>
          <w:p w14:paraId="6C74F5CF"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6FBD6" w14:textId="77777777" w:rsidR="009A16B6" w:rsidRPr="00352049" w:rsidRDefault="009A16B6" w:rsidP="003F7390">
            <w:pPr>
              <w:pStyle w:val="TAL"/>
            </w:pPr>
            <w:r>
              <w:t>The IOPS MC service ID of the MC user with active subscription(s)</w:t>
            </w:r>
          </w:p>
        </w:tc>
      </w:tr>
      <w:tr w:rsidR="009A16B6" w:rsidRPr="003E5F68" w14:paraId="40815B4A"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2C303DB3" w14:textId="23FE6FCD" w:rsidR="00120E91" w:rsidRDefault="009A16B6" w:rsidP="003F7390">
            <w:pPr>
              <w:pStyle w:val="TAL"/>
            </w:pPr>
            <w:r>
              <w:t>IOPS MC service ID</w:t>
            </w:r>
          </w:p>
          <w:p w14:paraId="66290BE7" w14:textId="17D39CBA" w:rsidR="009A16B6" w:rsidRDefault="009A16B6" w:rsidP="003F7390">
            <w:pPr>
              <w:pStyle w:val="TAL"/>
            </w:pPr>
            <w:r>
              <w:t>(</w:t>
            </w:r>
            <w:r w:rsidR="00120E91">
              <w:t xml:space="preserve">see </w:t>
            </w:r>
            <w:r w:rsidRPr="00352049">
              <w:t>NOTE</w:t>
            </w:r>
            <w:r>
              <w:t> 1)</w:t>
            </w:r>
          </w:p>
        </w:tc>
        <w:tc>
          <w:tcPr>
            <w:tcW w:w="1490" w:type="dxa"/>
            <w:tcBorders>
              <w:top w:val="single" w:sz="4" w:space="0" w:color="000000"/>
              <w:left w:val="single" w:sz="4" w:space="0" w:color="000000"/>
              <w:bottom w:val="single" w:sz="4" w:space="0" w:color="000000"/>
            </w:tcBorders>
            <w:shd w:val="clear" w:color="auto" w:fill="auto"/>
          </w:tcPr>
          <w:p w14:paraId="4FBA7ACD"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5FB2A" w14:textId="77777777" w:rsidR="009A16B6" w:rsidRDefault="009A16B6" w:rsidP="003F7390">
            <w:pPr>
              <w:pStyle w:val="TAL"/>
            </w:pPr>
            <w:r>
              <w:t xml:space="preserve">The IOPS </w:t>
            </w:r>
            <w:r w:rsidRPr="00780346">
              <w:t>MC service ID</w:t>
            </w:r>
            <w:r>
              <w:t xml:space="preserve"> associated to the active subscription for which connectivity information is being notified</w:t>
            </w:r>
          </w:p>
        </w:tc>
      </w:tr>
      <w:tr w:rsidR="009A16B6" w:rsidRPr="003E5F68" w14:paraId="36B0C988"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0B2CE50E" w14:textId="7313D413" w:rsidR="00120E91" w:rsidRDefault="009A16B6" w:rsidP="003F7390">
            <w:pPr>
              <w:pStyle w:val="TAL"/>
            </w:pPr>
            <w:r>
              <w:t>Connectivity information</w:t>
            </w:r>
          </w:p>
          <w:p w14:paraId="3D980857" w14:textId="4D929362" w:rsidR="009A16B6" w:rsidRDefault="009A16B6" w:rsidP="003F7390">
            <w:pPr>
              <w:pStyle w:val="TAL"/>
            </w:pPr>
            <w:r>
              <w:t>(</w:t>
            </w:r>
            <w:r w:rsidR="00120E91">
              <w:t xml:space="preserve">see </w:t>
            </w:r>
            <w:r w:rsidRPr="00352049">
              <w:t>NOTE</w:t>
            </w:r>
            <w:r>
              <w:t> 1)</w:t>
            </w:r>
          </w:p>
        </w:tc>
        <w:tc>
          <w:tcPr>
            <w:tcW w:w="1490" w:type="dxa"/>
            <w:tcBorders>
              <w:top w:val="single" w:sz="4" w:space="0" w:color="000000"/>
              <w:left w:val="single" w:sz="4" w:space="0" w:color="000000"/>
              <w:bottom w:val="single" w:sz="4" w:space="0" w:color="000000"/>
            </w:tcBorders>
            <w:shd w:val="clear" w:color="auto" w:fill="auto"/>
          </w:tcPr>
          <w:p w14:paraId="0C84BF03"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07B8D" w14:textId="5ABBDD7A" w:rsidR="009A16B6" w:rsidRDefault="009A16B6" w:rsidP="003F7390">
            <w:pPr>
              <w:pStyle w:val="TAL"/>
            </w:pPr>
            <w:r>
              <w:t>It provides connectivity information about the MC service ID of the corresponding subscription. It includes the MC service UE</w:t>
            </w:r>
            <w:r w:rsidRPr="00916BCC">
              <w:t>'</w:t>
            </w:r>
            <w:r>
              <w:t>s IP address of the associated IOPS MC service ID in the system and its connectivity status on the system (see</w:t>
            </w:r>
            <w:r w:rsidR="00813D80">
              <w:t> </w:t>
            </w:r>
            <w:r>
              <w:t>NOTE 2)</w:t>
            </w:r>
          </w:p>
        </w:tc>
      </w:tr>
      <w:tr w:rsidR="009A16B6" w:rsidRPr="003E5F68" w14:paraId="40E0A313"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30432B" w14:textId="77777777" w:rsidR="009A16B6" w:rsidRDefault="009A16B6" w:rsidP="003F7390">
            <w:pPr>
              <w:pStyle w:val="TAN"/>
            </w:pPr>
            <w:r w:rsidRPr="00352049">
              <w:t>NOTE</w:t>
            </w:r>
            <w:r>
              <w:t xml:space="preserve"> 1</w:t>
            </w:r>
            <w:r w:rsidRPr="00352049">
              <w:t>:</w:t>
            </w:r>
            <w:r w:rsidRPr="00352049">
              <w:tab/>
            </w:r>
            <w:r>
              <w:t>It can be a list associated to multiple active subscriptions.</w:t>
            </w:r>
          </w:p>
          <w:p w14:paraId="518D9D84" w14:textId="77777777" w:rsidR="009A16B6" w:rsidRDefault="009A16B6" w:rsidP="003F7390">
            <w:pPr>
              <w:pStyle w:val="TAN"/>
            </w:pPr>
            <w:r w:rsidRPr="00352049">
              <w:t>NOTE</w:t>
            </w:r>
            <w:r>
              <w:t xml:space="preserve"> 2</w:t>
            </w:r>
            <w:r w:rsidRPr="00352049">
              <w:t>:</w:t>
            </w:r>
            <w:r w:rsidRPr="00352049">
              <w:tab/>
            </w:r>
            <w:r w:rsidRPr="00515D73">
              <w:t>Whether the IOPS MC connectivity function provides within the IP connectivity notify request the actual MC service UE's IP address or an associated application IP address assigned by the IOPS MC connectivity function is</w:t>
            </w:r>
            <w:r>
              <w:t xml:space="preserve"> implementation specific. </w:t>
            </w:r>
            <w:r w:rsidRPr="00F41864">
              <w:t>For the la</w:t>
            </w:r>
            <w:r>
              <w:t>t</w:t>
            </w:r>
            <w:r w:rsidRPr="00F41864">
              <w:t>ter</w:t>
            </w:r>
            <w:r>
              <w:t>, it is up to the IOPS MC connectivity function to correctly maintain the defined association.</w:t>
            </w:r>
          </w:p>
        </w:tc>
      </w:tr>
    </w:tbl>
    <w:p w14:paraId="04DCECBE" w14:textId="77777777" w:rsidR="009A16B6" w:rsidRPr="00656BA2" w:rsidRDefault="009A16B6" w:rsidP="009A16B6"/>
    <w:p w14:paraId="2A72EA86" w14:textId="77777777" w:rsidR="009A16B6" w:rsidRDefault="009A16B6" w:rsidP="009A16B6">
      <w:pPr>
        <w:pStyle w:val="Heading4"/>
      </w:pPr>
      <w:bookmarkStart w:id="241" w:name="_Toc217989103"/>
      <w:r>
        <w:lastRenderedPageBreak/>
        <w:t>10.3.</w:t>
      </w:r>
      <w:r w:rsidRPr="00E563CF">
        <w:t>2.</w:t>
      </w:r>
      <w:r>
        <w:t>4</w:t>
      </w:r>
      <w:r>
        <w:tab/>
        <w:t>IP connectivity notify response</w:t>
      </w:r>
      <w:bookmarkEnd w:id="241"/>
    </w:p>
    <w:p w14:paraId="159BE4AF" w14:textId="77777777" w:rsidR="009A16B6" w:rsidRPr="003E5F68" w:rsidRDefault="009A16B6" w:rsidP="009A16B6">
      <w:r w:rsidRPr="003E5F68">
        <w:t>Table </w:t>
      </w:r>
      <w:r>
        <w:t>10.3.</w:t>
      </w:r>
      <w:r w:rsidRPr="003E5F68">
        <w:rPr>
          <w:lang w:eastAsia="zh-CN"/>
        </w:rPr>
        <w:t>2.</w:t>
      </w:r>
      <w:r>
        <w:rPr>
          <w:lang w:eastAsia="zh-CN"/>
        </w:rPr>
        <w:t>4</w:t>
      </w:r>
      <w:r w:rsidRPr="003E5F68">
        <w:rPr>
          <w:lang w:eastAsia="zh-CN"/>
        </w:rPr>
        <w:t>-1</w:t>
      </w:r>
      <w:r w:rsidRPr="003E5F68">
        <w:t xml:space="preserve"> describes the information flow </w:t>
      </w:r>
      <w:r>
        <w:t>for the IP connectivity</w:t>
      </w:r>
      <w:r w:rsidRPr="003E5F68">
        <w:t xml:space="preserve"> </w:t>
      </w:r>
      <w:r>
        <w:t>notify response</w:t>
      </w:r>
      <w:r w:rsidRPr="003E5F68">
        <w:t xml:space="preserve"> from the </w:t>
      </w:r>
      <w:r>
        <w:t xml:space="preserve">IOPS connectivity </w:t>
      </w:r>
      <w:r w:rsidRPr="003E5F68">
        <w:t xml:space="preserve">client to the </w:t>
      </w:r>
      <w:r>
        <w:t>IOPS MC connectivity function</w:t>
      </w:r>
      <w:r w:rsidRPr="003E5F68">
        <w:t>.</w:t>
      </w:r>
    </w:p>
    <w:p w14:paraId="18A0C46D" w14:textId="77777777" w:rsidR="009A16B6" w:rsidRPr="003E5F68" w:rsidRDefault="009A16B6" w:rsidP="009A16B6">
      <w:pPr>
        <w:pStyle w:val="TH"/>
        <w:rPr>
          <w:lang w:val="en-US"/>
        </w:rPr>
      </w:pPr>
      <w:r w:rsidRPr="003E5F68">
        <w:t>Table </w:t>
      </w:r>
      <w:r>
        <w:t>10.3.</w:t>
      </w:r>
      <w:r w:rsidRPr="003E5F68">
        <w:rPr>
          <w:lang w:val="en-US"/>
        </w:rPr>
        <w:t>2</w:t>
      </w:r>
      <w:r w:rsidRPr="003E5F68">
        <w:t>.</w:t>
      </w:r>
      <w:r>
        <w:t>4</w:t>
      </w:r>
      <w:r w:rsidRPr="003E5F68">
        <w:t xml:space="preserve">-1: </w:t>
      </w:r>
      <w:r>
        <w:rPr>
          <w:lang w:val="en-US"/>
        </w:rPr>
        <w:t>IP connectivity</w:t>
      </w:r>
      <w:r w:rsidRPr="003E5F68">
        <w:rPr>
          <w:lang w:val="en-US"/>
        </w:rPr>
        <w:t xml:space="preserve"> </w:t>
      </w:r>
      <w:r>
        <w:rPr>
          <w:lang w:val="en-US"/>
        </w:rPr>
        <w:t>notify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73A400EA"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A9C3B9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A6562A"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441FB" w14:textId="77777777" w:rsidR="009A16B6" w:rsidRPr="003E5F68" w:rsidRDefault="009A16B6" w:rsidP="003F7390">
            <w:pPr>
              <w:pStyle w:val="TAH"/>
            </w:pPr>
            <w:r w:rsidRPr="003E5F68">
              <w:t>Description</w:t>
            </w:r>
          </w:p>
        </w:tc>
      </w:tr>
      <w:tr w:rsidR="009A16B6" w:rsidRPr="003E5F68" w14:paraId="7529D45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75C3FCD4" w14:textId="77777777" w:rsidR="009A16B6" w:rsidRPr="00352049" w:rsidRDefault="009A16B6" w:rsidP="003F7390">
            <w:pPr>
              <w:pStyle w:val="TAL"/>
            </w:pPr>
            <w:r w:rsidRPr="00A72436">
              <w:t xml:space="preserve">IOPS MC </w:t>
            </w:r>
            <w:r>
              <w:t xml:space="preserve">service </w:t>
            </w:r>
            <w:r w:rsidRPr="00A72436">
              <w:t>ID</w:t>
            </w:r>
          </w:p>
        </w:tc>
        <w:tc>
          <w:tcPr>
            <w:tcW w:w="1440" w:type="dxa"/>
            <w:tcBorders>
              <w:top w:val="single" w:sz="4" w:space="0" w:color="000000"/>
              <w:left w:val="single" w:sz="4" w:space="0" w:color="000000"/>
              <w:bottom w:val="single" w:sz="4" w:space="0" w:color="000000"/>
            </w:tcBorders>
            <w:shd w:val="clear" w:color="auto" w:fill="auto"/>
          </w:tcPr>
          <w:p w14:paraId="7AC7398A"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74BF5" w14:textId="77777777" w:rsidR="009A16B6" w:rsidRPr="00352049" w:rsidRDefault="009A16B6" w:rsidP="003F7390">
            <w:pPr>
              <w:pStyle w:val="TAL"/>
            </w:pPr>
            <w:r>
              <w:t>The IOPS MC service ID of the responding MC user</w:t>
            </w:r>
          </w:p>
        </w:tc>
      </w:tr>
      <w:tr w:rsidR="009A16B6" w14:paraId="2B5633F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CCBE5D9" w14:textId="742C85D5" w:rsidR="00813D80" w:rsidRDefault="009A16B6" w:rsidP="003F7390">
            <w:pPr>
              <w:pStyle w:val="TAL"/>
            </w:pPr>
            <w:r>
              <w:t xml:space="preserve">IOPS </w:t>
            </w:r>
            <w:r w:rsidRPr="00780346">
              <w:t>MC service ID</w:t>
            </w:r>
          </w:p>
          <w:p w14:paraId="60C3DB61" w14:textId="49423A85" w:rsidR="009A16B6" w:rsidRDefault="009A16B6" w:rsidP="003F7390">
            <w:pPr>
              <w:pStyle w:val="TAL"/>
            </w:pPr>
            <w:r>
              <w:t>(</w:t>
            </w:r>
            <w:r w:rsidR="00813D80">
              <w:t>see </w:t>
            </w:r>
            <w:r>
              <w:t>NOTE)</w:t>
            </w:r>
          </w:p>
        </w:tc>
        <w:tc>
          <w:tcPr>
            <w:tcW w:w="1440" w:type="dxa"/>
            <w:tcBorders>
              <w:top w:val="single" w:sz="4" w:space="0" w:color="000000"/>
              <w:left w:val="single" w:sz="4" w:space="0" w:color="000000"/>
              <w:bottom w:val="single" w:sz="4" w:space="0" w:color="000000"/>
            </w:tcBorders>
            <w:shd w:val="clear" w:color="auto" w:fill="auto"/>
          </w:tcPr>
          <w:p w14:paraId="54C4070E"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F96B9" w14:textId="77777777" w:rsidR="009A16B6" w:rsidRDefault="009A16B6" w:rsidP="003F7390">
            <w:pPr>
              <w:pStyle w:val="TAL"/>
            </w:pPr>
            <w:r>
              <w:t xml:space="preserve">The IOPS </w:t>
            </w:r>
            <w:r w:rsidRPr="00780346">
              <w:t>MC service ID</w:t>
            </w:r>
            <w:r>
              <w:t xml:space="preserve"> for which connectivity information was received</w:t>
            </w:r>
          </w:p>
        </w:tc>
      </w:tr>
      <w:tr w:rsidR="009A16B6" w:rsidRPr="003E5F68" w14:paraId="17216C38"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144ED8" w14:textId="77777777" w:rsidR="009A16B6" w:rsidRDefault="009A16B6" w:rsidP="003F7390">
            <w:pPr>
              <w:pStyle w:val="TAN"/>
            </w:pPr>
            <w:r w:rsidRPr="00352049">
              <w:t>NOTE:</w:t>
            </w:r>
            <w:r w:rsidRPr="00352049">
              <w:tab/>
            </w:r>
            <w:r>
              <w:t>It can be a list associated to multiple active subscriptions.</w:t>
            </w:r>
          </w:p>
        </w:tc>
      </w:tr>
    </w:tbl>
    <w:p w14:paraId="78415936" w14:textId="77777777" w:rsidR="009A16B6" w:rsidRDefault="009A16B6" w:rsidP="009A16B6"/>
    <w:p w14:paraId="7E0867A5" w14:textId="77777777" w:rsidR="009A16B6" w:rsidRDefault="009A16B6" w:rsidP="009A16B6">
      <w:pPr>
        <w:pStyle w:val="Heading4"/>
      </w:pPr>
      <w:bookmarkStart w:id="242" w:name="_Toc217989104"/>
      <w:r>
        <w:t>10.3.</w:t>
      </w:r>
      <w:r w:rsidRPr="00E563CF">
        <w:t>2.</w:t>
      </w:r>
      <w:r>
        <w:t>5</w:t>
      </w:r>
      <w:r>
        <w:tab/>
        <w:t>IP connectivity group notify request</w:t>
      </w:r>
      <w:bookmarkEnd w:id="242"/>
    </w:p>
    <w:p w14:paraId="237D2F09" w14:textId="77777777" w:rsidR="009A16B6" w:rsidRPr="003E5F68" w:rsidRDefault="009A16B6" w:rsidP="009A16B6">
      <w:r w:rsidRPr="003E5F68">
        <w:t>Table </w:t>
      </w:r>
      <w:r>
        <w:t>10.3.</w:t>
      </w:r>
      <w:r w:rsidRPr="003E5F68">
        <w:rPr>
          <w:lang w:eastAsia="zh-CN"/>
        </w:rPr>
        <w:t>2.</w:t>
      </w:r>
      <w:r>
        <w:rPr>
          <w:lang w:eastAsia="zh-CN"/>
        </w:rPr>
        <w:t>5</w:t>
      </w:r>
      <w:r w:rsidRPr="003E5F68">
        <w:rPr>
          <w:lang w:eastAsia="zh-CN"/>
        </w:rPr>
        <w:t>-1</w:t>
      </w:r>
      <w:r w:rsidRPr="003E5F68">
        <w:t xml:space="preserve"> describes the information flow </w:t>
      </w:r>
      <w:r>
        <w:t>for the IP connectivity group</w:t>
      </w:r>
      <w:r w:rsidRPr="003E5F68">
        <w:t xml:space="preserve"> </w:t>
      </w:r>
      <w:r>
        <w:t xml:space="preserve">notify </w:t>
      </w:r>
      <w:r w:rsidRPr="003E5F68">
        <w:t xml:space="preserve">request from the </w:t>
      </w:r>
      <w:r>
        <w:t>IOPS MC connectivity function</w:t>
      </w:r>
      <w:r w:rsidRPr="003E5F68">
        <w:t xml:space="preserve"> </w:t>
      </w:r>
      <w:r>
        <w:t xml:space="preserve">to </w:t>
      </w:r>
      <w:r w:rsidRPr="003E5F68">
        <w:t xml:space="preserve">the </w:t>
      </w:r>
      <w:r>
        <w:t xml:space="preserve">IOPS connectivity </w:t>
      </w:r>
      <w:r w:rsidRPr="003E5F68">
        <w:t>client.</w:t>
      </w:r>
    </w:p>
    <w:p w14:paraId="14823D1F" w14:textId="77777777" w:rsidR="009A16B6" w:rsidRPr="003E5F68" w:rsidRDefault="009A16B6" w:rsidP="009A16B6">
      <w:pPr>
        <w:pStyle w:val="TH"/>
        <w:rPr>
          <w:lang w:val="en-US"/>
        </w:rPr>
      </w:pPr>
      <w:r w:rsidRPr="003E5F68">
        <w:t>Table </w:t>
      </w:r>
      <w:r>
        <w:t>10.3.</w:t>
      </w:r>
      <w:r w:rsidRPr="003E5F68">
        <w:rPr>
          <w:lang w:val="en-US"/>
        </w:rPr>
        <w:t>2</w:t>
      </w:r>
      <w:r w:rsidRPr="003E5F68">
        <w:t>.</w:t>
      </w:r>
      <w:r>
        <w:rPr>
          <w:lang w:val="en-US"/>
        </w:rPr>
        <w:t>5</w:t>
      </w:r>
      <w:r w:rsidRPr="003E5F68">
        <w:t xml:space="preserve">-1: </w:t>
      </w:r>
      <w:r>
        <w:rPr>
          <w:lang w:val="en-US"/>
        </w:rPr>
        <w:t>IP connectivity</w:t>
      </w:r>
      <w:r w:rsidRPr="003E5F68">
        <w:rPr>
          <w:lang w:val="en-US"/>
        </w:rPr>
        <w:t xml:space="preserve"> </w:t>
      </w:r>
      <w:r>
        <w:rPr>
          <w:lang w:val="en-US"/>
        </w:rPr>
        <w:t xml:space="preserve">group notify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1EFFDB4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36F815C"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7C2A1FA"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CE1D1" w14:textId="77777777" w:rsidR="009A16B6" w:rsidRPr="003E5F68" w:rsidRDefault="009A16B6" w:rsidP="003F7390">
            <w:pPr>
              <w:pStyle w:val="TAH"/>
            </w:pPr>
            <w:r w:rsidRPr="003E5F68">
              <w:t>Description</w:t>
            </w:r>
          </w:p>
        </w:tc>
      </w:tr>
      <w:tr w:rsidR="009A16B6" w:rsidRPr="003E5F68" w14:paraId="1750C44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88C1027"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10548E73"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E982EF" w14:textId="77777777" w:rsidR="009A16B6" w:rsidRPr="00352049" w:rsidRDefault="009A16B6" w:rsidP="003F7390">
            <w:pPr>
              <w:pStyle w:val="TAL"/>
            </w:pPr>
            <w:r>
              <w:t>The IOPS MC service ID of the MC user with active subscription(s)</w:t>
            </w:r>
          </w:p>
        </w:tc>
      </w:tr>
      <w:tr w:rsidR="009A16B6" w:rsidRPr="003E5F68" w14:paraId="6033F414"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A950432" w14:textId="6B172786" w:rsidR="00813D80" w:rsidRDefault="009A16B6" w:rsidP="003F7390">
            <w:pPr>
              <w:pStyle w:val="TAL"/>
            </w:pPr>
            <w:r>
              <w:t>IOPS group</w:t>
            </w:r>
          </w:p>
          <w:p w14:paraId="1087574D" w14:textId="65C25072" w:rsidR="009A16B6" w:rsidRDefault="009A16B6" w:rsidP="003F7390">
            <w:pPr>
              <w:pStyle w:val="TAL"/>
            </w:pPr>
            <w:r>
              <w:t>(</w:t>
            </w:r>
            <w:r w:rsidR="00813D80">
              <w:t>see </w:t>
            </w:r>
            <w:r w:rsidRPr="00352049">
              <w:t>NOTE</w:t>
            </w:r>
            <w:r>
              <w:t>)</w:t>
            </w:r>
          </w:p>
        </w:tc>
        <w:tc>
          <w:tcPr>
            <w:tcW w:w="1440" w:type="dxa"/>
            <w:tcBorders>
              <w:top w:val="single" w:sz="4" w:space="0" w:color="000000"/>
              <w:left w:val="single" w:sz="4" w:space="0" w:color="000000"/>
              <w:bottom w:val="single" w:sz="4" w:space="0" w:color="000000"/>
            </w:tcBorders>
            <w:shd w:val="clear" w:color="auto" w:fill="auto"/>
          </w:tcPr>
          <w:p w14:paraId="332CE796"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BD2B53" w14:textId="77777777" w:rsidR="009A16B6" w:rsidRDefault="009A16B6" w:rsidP="003F7390">
            <w:pPr>
              <w:pStyle w:val="TAL"/>
            </w:pPr>
            <w:r>
              <w:t>The IOPS MC service group ID related to the active group subscription for which group connectivity information is being notified</w:t>
            </w:r>
          </w:p>
        </w:tc>
      </w:tr>
      <w:tr w:rsidR="009A16B6" w:rsidRPr="003E5F68" w14:paraId="51303AA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42796CE" w14:textId="6977490F" w:rsidR="009A16B6" w:rsidRPr="00780346" w:rsidRDefault="009A16B6" w:rsidP="003F7390">
            <w:pPr>
              <w:pStyle w:val="TAL"/>
            </w:pPr>
            <w:r>
              <w:t>G</w:t>
            </w:r>
            <w:r w:rsidRPr="00CF21BE">
              <w:t>roup</w:t>
            </w:r>
            <w:r>
              <w:t xml:space="preserve"> connectivity information (</w:t>
            </w:r>
            <w:r w:rsidR="00813D80">
              <w:t>see </w:t>
            </w:r>
            <w:r w:rsidRPr="00352049">
              <w:t>NOTE</w:t>
            </w:r>
            <w:r>
              <w:t>)</w:t>
            </w:r>
          </w:p>
        </w:tc>
        <w:tc>
          <w:tcPr>
            <w:tcW w:w="1440" w:type="dxa"/>
            <w:tcBorders>
              <w:top w:val="single" w:sz="4" w:space="0" w:color="000000"/>
              <w:left w:val="single" w:sz="4" w:space="0" w:color="000000"/>
              <w:bottom w:val="single" w:sz="4" w:space="0" w:color="000000"/>
            </w:tcBorders>
            <w:shd w:val="clear" w:color="auto" w:fill="auto"/>
          </w:tcPr>
          <w:p w14:paraId="3DD13A1F"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F9693" w14:textId="77777777" w:rsidR="009A16B6" w:rsidRPr="00780346" w:rsidRDefault="009A16B6" w:rsidP="003F7390">
            <w:pPr>
              <w:pStyle w:val="TAL"/>
            </w:pPr>
            <w:r>
              <w:t>It indicates the number of other discovered MC users on the IOPS MC connectivity function of the corresponding group subscription</w:t>
            </w:r>
          </w:p>
        </w:tc>
      </w:tr>
      <w:tr w:rsidR="009A16B6" w:rsidRPr="003E5F68" w14:paraId="5A283FE9"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7DE4E" w14:textId="77777777" w:rsidR="009A16B6" w:rsidRDefault="009A16B6" w:rsidP="003F7390">
            <w:pPr>
              <w:pStyle w:val="TAN"/>
            </w:pPr>
            <w:r w:rsidRPr="00352049">
              <w:t>NOTE:</w:t>
            </w:r>
            <w:r w:rsidRPr="00352049">
              <w:tab/>
            </w:r>
            <w:r>
              <w:t>It can be a list associated to multiple active group subscriptions.</w:t>
            </w:r>
          </w:p>
        </w:tc>
      </w:tr>
    </w:tbl>
    <w:p w14:paraId="5528A4DC" w14:textId="77777777" w:rsidR="009A16B6" w:rsidRDefault="009A16B6" w:rsidP="009A16B6"/>
    <w:p w14:paraId="13497640" w14:textId="77777777" w:rsidR="009A16B6" w:rsidRDefault="009A16B6" w:rsidP="009A16B6">
      <w:pPr>
        <w:pStyle w:val="Heading4"/>
      </w:pPr>
      <w:bookmarkStart w:id="243" w:name="_Toc217989105"/>
      <w:r>
        <w:t>10.3.</w:t>
      </w:r>
      <w:r w:rsidRPr="00E563CF">
        <w:t>2.</w:t>
      </w:r>
      <w:r>
        <w:t>6</w:t>
      </w:r>
      <w:r>
        <w:tab/>
        <w:t>IP connectivity group notify response</w:t>
      </w:r>
      <w:bookmarkEnd w:id="243"/>
    </w:p>
    <w:p w14:paraId="044A1F10" w14:textId="77777777" w:rsidR="009A16B6" w:rsidRPr="003E5F68" w:rsidRDefault="009A16B6" w:rsidP="009A16B6">
      <w:r w:rsidRPr="003E5F68">
        <w:t>Table </w:t>
      </w:r>
      <w:r>
        <w:t>10.3.</w:t>
      </w:r>
      <w:r w:rsidRPr="003E5F68">
        <w:rPr>
          <w:lang w:eastAsia="zh-CN"/>
        </w:rPr>
        <w:t>2.</w:t>
      </w:r>
      <w:r>
        <w:rPr>
          <w:lang w:eastAsia="zh-CN"/>
        </w:rPr>
        <w:t>6</w:t>
      </w:r>
      <w:r w:rsidRPr="003E5F68">
        <w:rPr>
          <w:lang w:eastAsia="zh-CN"/>
        </w:rPr>
        <w:t>-1</w:t>
      </w:r>
      <w:r w:rsidRPr="003E5F68">
        <w:t xml:space="preserve"> describes the information flow </w:t>
      </w:r>
      <w:r>
        <w:t>for the IP connectivity</w:t>
      </w:r>
      <w:r w:rsidRPr="003E5F68">
        <w:t xml:space="preserve"> </w:t>
      </w:r>
      <w:r>
        <w:t>group notify response</w:t>
      </w:r>
      <w:r w:rsidRPr="003E5F68">
        <w:t xml:space="preserve"> from the </w:t>
      </w:r>
      <w:r>
        <w:t xml:space="preserve">IOPS connectivity </w:t>
      </w:r>
      <w:r w:rsidRPr="003E5F68">
        <w:t xml:space="preserve">client to the </w:t>
      </w:r>
      <w:r>
        <w:t>IOPS MC connectivity function</w:t>
      </w:r>
      <w:r w:rsidRPr="003E5F68">
        <w:t>.</w:t>
      </w:r>
    </w:p>
    <w:p w14:paraId="2A9669ED" w14:textId="77777777" w:rsidR="009A16B6" w:rsidRPr="003E5F68" w:rsidRDefault="009A16B6" w:rsidP="009A16B6">
      <w:pPr>
        <w:pStyle w:val="TH"/>
        <w:rPr>
          <w:lang w:val="en-US"/>
        </w:rPr>
      </w:pPr>
      <w:r w:rsidRPr="003E5F68">
        <w:t>Table </w:t>
      </w:r>
      <w:r>
        <w:t>10.3.</w:t>
      </w:r>
      <w:r w:rsidRPr="003E5F68">
        <w:rPr>
          <w:lang w:val="en-US"/>
        </w:rPr>
        <w:t>2</w:t>
      </w:r>
      <w:r w:rsidRPr="003E5F68">
        <w:t>.</w:t>
      </w:r>
      <w:r>
        <w:t>6</w:t>
      </w:r>
      <w:r w:rsidRPr="003E5F68">
        <w:t xml:space="preserve">-1: </w:t>
      </w:r>
      <w:r>
        <w:rPr>
          <w:lang w:val="en-US"/>
        </w:rPr>
        <w:t>IP connectivity</w:t>
      </w:r>
      <w:r w:rsidRPr="003E5F68">
        <w:rPr>
          <w:lang w:val="en-US"/>
        </w:rPr>
        <w:t xml:space="preserve"> </w:t>
      </w:r>
      <w:r>
        <w:rPr>
          <w:lang w:val="en-US"/>
        </w:rPr>
        <w:t>group notify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38D08A6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76A7D04"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B4AED13"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5DDF4" w14:textId="77777777" w:rsidR="009A16B6" w:rsidRPr="003E5F68" w:rsidRDefault="009A16B6" w:rsidP="003F7390">
            <w:pPr>
              <w:pStyle w:val="TAH"/>
            </w:pPr>
            <w:r w:rsidRPr="003E5F68">
              <w:t>Description</w:t>
            </w:r>
          </w:p>
        </w:tc>
      </w:tr>
      <w:tr w:rsidR="009A16B6" w:rsidRPr="003E5F68" w14:paraId="7F804CE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35B0E3A"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473D9B5D"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E25E4" w14:textId="77777777" w:rsidR="009A16B6" w:rsidRPr="00352049" w:rsidRDefault="009A16B6" w:rsidP="003F7390">
            <w:pPr>
              <w:pStyle w:val="TAL"/>
            </w:pPr>
            <w:r>
              <w:t>The IOPS MC service ID of the responding MC user</w:t>
            </w:r>
          </w:p>
        </w:tc>
      </w:tr>
      <w:tr w:rsidR="009A16B6" w:rsidRPr="00780346" w14:paraId="4132373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0374B8A" w14:textId="7254364A" w:rsidR="00813D80" w:rsidRDefault="009A16B6" w:rsidP="003F7390">
            <w:pPr>
              <w:pStyle w:val="TAL"/>
            </w:pPr>
            <w:r w:rsidRPr="00CF21BE">
              <w:t>IOPS group</w:t>
            </w:r>
          </w:p>
          <w:p w14:paraId="78133925" w14:textId="286545E6" w:rsidR="009A16B6" w:rsidRPr="00780346" w:rsidRDefault="009A16B6" w:rsidP="003F7390">
            <w:pPr>
              <w:pStyle w:val="TAL"/>
            </w:pPr>
            <w:r>
              <w:t>(</w:t>
            </w:r>
            <w:r w:rsidR="00813D80">
              <w:t>see </w:t>
            </w:r>
            <w:r>
              <w:t>NOTE)</w:t>
            </w:r>
          </w:p>
        </w:tc>
        <w:tc>
          <w:tcPr>
            <w:tcW w:w="1440" w:type="dxa"/>
            <w:tcBorders>
              <w:top w:val="single" w:sz="4" w:space="0" w:color="000000"/>
              <w:left w:val="single" w:sz="4" w:space="0" w:color="000000"/>
              <w:bottom w:val="single" w:sz="4" w:space="0" w:color="000000"/>
            </w:tcBorders>
            <w:shd w:val="clear" w:color="auto" w:fill="auto"/>
          </w:tcPr>
          <w:p w14:paraId="14842AC5"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97174" w14:textId="77777777" w:rsidR="009A16B6" w:rsidRPr="00780346" w:rsidRDefault="009A16B6" w:rsidP="003F7390">
            <w:pPr>
              <w:pStyle w:val="TAL"/>
            </w:pPr>
            <w:r>
              <w:t>The IOPS MC service group ID for which group connectivity information was received</w:t>
            </w:r>
          </w:p>
        </w:tc>
      </w:tr>
      <w:tr w:rsidR="009A16B6" w:rsidRPr="003E5F68" w14:paraId="694620DC"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7D5582" w14:textId="77777777" w:rsidR="009A16B6" w:rsidRDefault="009A16B6" w:rsidP="003F7390">
            <w:pPr>
              <w:pStyle w:val="TAN"/>
            </w:pPr>
            <w:r w:rsidRPr="00352049">
              <w:t>NOTE:</w:t>
            </w:r>
            <w:r w:rsidRPr="00352049">
              <w:tab/>
            </w:r>
            <w:r>
              <w:t>It can be a list associated to multiple active group subscriptions.</w:t>
            </w:r>
          </w:p>
        </w:tc>
      </w:tr>
    </w:tbl>
    <w:p w14:paraId="42678072" w14:textId="77777777" w:rsidR="009A16B6" w:rsidRDefault="009A16B6" w:rsidP="009A16B6"/>
    <w:p w14:paraId="17B77E2B" w14:textId="77777777" w:rsidR="009A16B6" w:rsidRDefault="009A16B6" w:rsidP="009A16B6">
      <w:pPr>
        <w:pStyle w:val="Heading3"/>
      </w:pPr>
      <w:bookmarkStart w:id="244" w:name="_Toc217989106"/>
      <w:r>
        <w:t>10.3.3</w:t>
      </w:r>
      <w:r>
        <w:tab/>
        <w:t>Procedures</w:t>
      </w:r>
      <w:bookmarkEnd w:id="244"/>
    </w:p>
    <w:p w14:paraId="756FE88C" w14:textId="77777777" w:rsidR="009A16B6" w:rsidRDefault="009A16B6" w:rsidP="009A16B6">
      <w:r>
        <w:t>The procedure for the IP connectivity subscription of MC users in the IOPS mode of operation is described in figure 10.3.3-1.</w:t>
      </w:r>
    </w:p>
    <w:p w14:paraId="61393426" w14:textId="77777777" w:rsidR="009A16B6" w:rsidRPr="003E5F68" w:rsidRDefault="009A16B6" w:rsidP="009A16B6">
      <w:r w:rsidRPr="003E5F68">
        <w:t>Pre-conditions:</w:t>
      </w:r>
    </w:p>
    <w:p w14:paraId="6A928838" w14:textId="1797303D" w:rsidR="009A16B6" w:rsidRPr="00416FBE" w:rsidRDefault="009A16B6" w:rsidP="009A16B6">
      <w:pPr>
        <w:pStyle w:val="B1"/>
      </w:pPr>
      <w:r>
        <w:rPr>
          <w:lang w:eastAsia="zh-CN"/>
        </w:rPr>
        <w:t>-</w:t>
      </w:r>
      <w:r>
        <w:rPr>
          <w:lang w:eastAsia="zh-CN"/>
        </w:rPr>
        <w:tab/>
      </w:r>
      <w:r w:rsidRPr="003E5F68">
        <w:rPr>
          <w:rFonts w:hint="eastAsia"/>
          <w:lang w:eastAsia="zh-CN"/>
        </w:rPr>
        <w:t>The</w:t>
      </w:r>
      <w:r>
        <w:rPr>
          <w:lang w:eastAsia="zh-CN"/>
        </w:rPr>
        <w:t xml:space="preserve"> MC service user has</w:t>
      </w:r>
      <w:r>
        <w:t xml:space="preserve"> an active PDN connection</w:t>
      </w:r>
      <w:r w:rsidR="00882EFD" w:rsidRPr="00882EFD">
        <w:t xml:space="preserve"> or PDU session</w:t>
      </w:r>
      <w:r>
        <w:t xml:space="preserve"> to the IOPS MC connectivity function for the specific IP connectivity functionality procedure</w:t>
      </w:r>
    </w:p>
    <w:p w14:paraId="1280B433" w14:textId="77777777" w:rsidR="009A16B6" w:rsidRDefault="009A16B6" w:rsidP="009A16B6">
      <w:pPr>
        <w:pStyle w:val="B1"/>
        <w:rPr>
          <w:lang w:eastAsia="zh-CN"/>
        </w:rPr>
      </w:pPr>
      <w:r w:rsidRPr="003E5F68">
        <w:t>-</w:t>
      </w:r>
      <w:r w:rsidRPr="003E5F68">
        <w:tab/>
      </w:r>
      <w:r w:rsidRPr="003E5F68">
        <w:rPr>
          <w:rFonts w:hint="eastAsia"/>
          <w:lang w:eastAsia="zh-CN"/>
        </w:rPr>
        <w:t>The</w:t>
      </w:r>
      <w:r>
        <w:rPr>
          <w:lang w:eastAsia="zh-CN"/>
        </w:rPr>
        <w:t xml:space="preserve"> MC service user is discovered by the IOPS MC connectivity function to</w:t>
      </w:r>
      <w:r w:rsidRPr="004F245F">
        <w:rPr>
          <w:lang w:eastAsia="zh-CN"/>
        </w:rPr>
        <w:t xml:space="preserve"> support MC services based on the IP connectivity functionality</w:t>
      </w:r>
      <w:r>
        <w:rPr>
          <w:lang w:eastAsia="zh-CN"/>
        </w:rPr>
        <w:t>.</w:t>
      </w:r>
    </w:p>
    <w:p w14:paraId="6E8DB28F" w14:textId="77777777" w:rsidR="009A16B6" w:rsidRPr="003E5F68" w:rsidRDefault="009A16B6" w:rsidP="009A16B6">
      <w:pPr>
        <w:pStyle w:val="B1"/>
      </w:pPr>
      <w:r w:rsidRPr="003E5F68">
        <w:lastRenderedPageBreak/>
        <w:t>-</w:t>
      </w:r>
      <w:r w:rsidRPr="003E5F68">
        <w:tab/>
      </w:r>
      <w:r w:rsidRPr="003E5F68">
        <w:rPr>
          <w:rFonts w:hint="eastAsia"/>
          <w:lang w:eastAsia="zh-CN"/>
        </w:rPr>
        <w:t>The</w:t>
      </w:r>
      <w:r>
        <w:rPr>
          <w:lang w:eastAsia="zh-CN"/>
        </w:rPr>
        <w:t xml:space="preserve"> MC service user has decided to subscribe</w:t>
      </w:r>
      <w:r w:rsidRPr="00142640">
        <w:t xml:space="preserve"> </w:t>
      </w:r>
      <w:r>
        <w:t xml:space="preserve">to </w:t>
      </w:r>
      <w:r w:rsidRPr="00142640">
        <w:rPr>
          <w:lang w:eastAsia="zh-CN"/>
        </w:rPr>
        <w:t xml:space="preserve">receive connectivity information of other discovered MC users and/or </w:t>
      </w:r>
      <w:r>
        <w:rPr>
          <w:lang w:eastAsia="zh-CN"/>
        </w:rPr>
        <w:t xml:space="preserve">IOPS </w:t>
      </w:r>
      <w:r w:rsidRPr="00142640">
        <w:rPr>
          <w:lang w:eastAsia="zh-CN"/>
        </w:rPr>
        <w:t xml:space="preserve">groups on the IOPS MC </w:t>
      </w:r>
      <w:r>
        <w:rPr>
          <w:lang w:eastAsia="zh-CN"/>
        </w:rPr>
        <w:t>connectivity function.</w:t>
      </w:r>
    </w:p>
    <w:p w14:paraId="4D081454" w14:textId="77777777" w:rsidR="009A16B6" w:rsidRDefault="009A16B6" w:rsidP="009A16B6">
      <w:pPr>
        <w:pStyle w:val="TH"/>
      </w:pPr>
      <w:r>
        <w:object w:dxaOrig="8671" w:dyaOrig="4720" w14:anchorId="30CFB0F2">
          <v:shape id="_x0000_i1035" type="#_x0000_t75" style="width:301.65pt;height:164.5pt" o:ole="">
            <v:imagedata r:id="rId29" o:title=""/>
          </v:shape>
          <o:OLEObject Type="Embed" ProgID="Visio.Drawing.11" ShapeID="_x0000_i1035" DrawAspect="Content" ObjectID="_1828601762" r:id="rId30"/>
        </w:object>
      </w:r>
    </w:p>
    <w:p w14:paraId="4A00C86F" w14:textId="77777777" w:rsidR="009A16B6" w:rsidRPr="00292053" w:rsidRDefault="009A16B6" w:rsidP="009A16B6">
      <w:pPr>
        <w:pStyle w:val="TF"/>
        <w:rPr>
          <w:rFonts w:eastAsia="SimSun"/>
        </w:rPr>
      </w:pPr>
      <w:r w:rsidRPr="00292053">
        <w:rPr>
          <w:rFonts w:eastAsia="SimSun"/>
        </w:rPr>
        <w:t xml:space="preserve">Figure </w:t>
      </w:r>
      <w:r>
        <w:rPr>
          <w:rFonts w:eastAsia="SimSun"/>
        </w:rPr>
        <w:t>10.3.</w:t>
      </w:r>
      <w:r w:rsidRPr="00292053">
        <w:rPr>
          <w:rFonts w:eastAsia="SimSun"/>
        </w:rPr>
        <w:t>3-1 IP connectivity subscription in the IOPS mode of operation</w:t>
      </w:r>
    </w:p>
    <w:p w14:paraId="1B163613"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connectivity</w:t>
      </w:r>
      <w:r w:rsidRPr="003E5F68">
        <w:rPr>
          <w:rFonts w:hint="eastAsia"/>
          <w:lang w:eastAsia="zh-CN"/>
        </w:rPr>
        <w:t xml:space="preserve"> client </w:t>
      </w:r>
      <w:r>
        <w:rPr>
          <w:lang w:eastAsia="zh-CN"/>
        </w:rPr>
        <w:t>subscribes to receive connectivity information of other discovered MC users and/or groups on the IOPS MC connectivity function</w:t>
      </w:r>
      <w:r w:rsidRPr="003E5F68">
        <w:rPr>
          <w:rFonts w:hint="eastAsia"/>
          <w:lang w:eastAsia="zh-CN"/>
        </w:rPr>
        <w:t>.</w:t>
      </w:r>
    </w:p>
    <w:p w14:paraId="3E253205" w14:textId="77777777" w:rsidR="009A16B6" w:rsidRDefault="009A16B6" w:rsidP="009A16B6">
      <w:pPr>
        <w:pStyle w:val="B1"/>
        <w:rPr>
          <w:lang w:eastAsia="zh-CN"/>
        </w:rPr>
      </w:pPr>
      <w:r>
        <w:rPr>
          <w:lang w:eastAsia="zh-CN"/>
        </w:rPr>
        <w:t>2.</w:t>
      </w:r>
      <w:r>
        <w:rPr>
          <w:lang w:eastAsia="zh-CN"/>
        </w:rPr>
        <w:tab/>
        <w:t xml:space="preserve">The IOPS MC connectivity function checks if a subscription for the MC service ID(s) and/or IOPS group(s) included in the request can be activated for the requesting MC user. </w:t>
      </w:r>
    </w:p>
    <w:p w14:paraId="33FCCFB8" w14:textId="77777777" w:rsidR="009A16B6" w:rsidRPr="008116E4" w:rsidRDefault="009A16B6" w:rsidP="009A16B6">
      <w:pPr>
        <w:pStyle w:val="NO"/>
      </w:pPr>
      <w:r>
        <w:t>NOTE:</w:t>
      </w:r>
      <w:r>
        <w:tab/>
      </w:r>
      <w:r>
        <w:rPr>
          <w:lang w:eastAsia="zh-CN"/>
        </w:rPr>
        <w:t xml:space="preserve">A subscription cannot be activated if an MC user associated to the requested MC service ID has indicated in its IOPS discovery request that its connectivity information is not available to other users on the IOPS MC connectivity function. Besides, a subscription may not be activated if a requested IOPS group </w:t>
      </w:r>
      <w:r w:rsidRPr="004D798F">
        <w:rPr>
          <w:lang w:eastAsia="zh-CN"/>
        </w:rPr>
        <w:t>does</w:t>
      </w:r>
      <w:r>
        <w:rPr>
          <w:lang w:eastAsia="zh-CN"/>
        </w:rPr>
        <w:t xml:space="preserve"> not belong to the </w:t>
      </w:r>
      <w:r w:rsidRPr="005D0FA3">
        <w:rPr>
          <w:lang w:eastAsia="zh-CN"/>
        </w:rPr>
        <w:t>list of IOPS groups the requesting MC user</w:t>
      </w:r>
      <w:r>
        <w:rPr>
          <w:lang w:eastAsia="zh-CN"/>
        </w:rPr>
        <w:t xml:space="preserve"> has</w:t>
      </w:r>
      <w:r w:rsidRPr="005D0FA3">
        <w:rPr>
          <w:lang w:eastAsia="zh-CN"/>
        </w:rPr>
        <w:t xml:space="preserve"> included in </w:t>
      </w:r>
      <w:r>
        <w:rPr>
          <w:lang w:eastAsia="zh-CN"/>
        </w:rPr>
        <w:t>its</w:t>
      </w:r>
      <w:r w:rsidRPr="005D0FA3">
        <w:rPr>
          <w:lang w:eastAsia="zh-CN"/>
        </w:rPr>
        <w:t xml:space="preserve"> IOPS discovery request</w:t>
      </w:r>
      <w:r>
        <w:rPr>
          <w:lang w:eastAsia="zh-CN"/>
        </w:rPr>
        <w:t>.</w:t>
      </w:r>
    </w:p>
    <w:p w14:paraId="04B9A0E3" w14:textId="77777777" w:rsidR="009A16B6" w:rsidRPr="003E5F68" w:rsidRDefault="009A16B6" w:rsidP="009A16B6">
      <w:pPr>
        <w:pStyle w:val="B1"/>
        <w:rPr>
          <w:lang w:eastAsia="zh-CN"/>
        </w:rPr>
      </w:pPr>
      <w:r>
        <w:rPr>
          <w:lang w:eastAsia="zh-CN"/>
        </w:rPr>
        <w:t>3.</w:t>
      </w:r>
      <w:r>
        <w:rPr>
          <w:lang w:eastAsia="zh-CN"/>
        </w:rPr>
        <w:tab/>
        <w:t>The IOPS MC connectivity function indicates to the IOPS connectivity</w:t>
      </w:r>
      <w:r w:rsidRPr="003E5F68">
        <w:rPr>
          <w:rFonts w:hint="eastAsia"/>
          <w:lang w:eastAsia="zh-CN"/>
        </w:rPr>
        <w:t xml:space="preserve"> client </w:t>
      </w:r>
      <w:r>
        <w:rPr>
          <w:lang w:eastAsia="zh-CN"/>
        </w:rPr>
        <w:t>the subscription status associated to the request.</w:t>
      </w:r>
    </w:p>
    <w:p w14:paraId="605DCC2D" w14:textId="77777777" w:rsidR="009A16B6" w:rsidRDefault="009A16B6" w:rsidP="009A16B6">
      <w:r>
        <w:t>The procedure for the IP connectivity notification of MC users in the IOPS mode of operation is described in figure 10.3.3-2.</w:t>
      </w:r>
    </w:p>
    <w:p w14:paraId="096EBE88" w14:textId="77777777" w:rsidR="009A16B6" w:rsidRPr="003E5F68" w:rsidRDefault="009A16B6" w:rsidP="009A16B6">
      <w:r w:rsidRPr="003E5F68">
        <w:t>Pre-conditions:</w:t>
      </w:r>
    </w:p>
    <w:p w14:paraId="78901542" w14:textId="25CDFB86" w:rsidR="009A16B6" w:rsidRPr="00416FBE" w:rsidRDefault="009A16B6" w:rsidP="009A16B6">
      <w:pPr>
        <w:pStyle w:val="B1"/>
      </w:pPr>
      <w:r>
        <w:rPr>
          <w:lang w:eastAsia="zh-CN"/>
        </w:rPr>
        <w:t>-</w:t>
      </w:r>
      <w:r>
        <w:rPr>
          <w:lang w:eastAsia="zh-CN"/>
        </w:rPr>
        <w:tab/>
      </w:r>
      <w:r w:rsidRPr="003E5F68">
        <w:rPr>
          <w:rFonts w:hint="eastAsia"/>
          <w:lang w:eastAsia="zh-CN"/>
        </w:rPr>
        <w:t>The</w:t>
      </w:r>
      <w:r>
        <w:rPr>
          <w:lang w:eastAsia="zh-CN"/>
        </w:rPr>
        <w:t xml:space="preserve"> MC service user has</w:t>
      </w:r>
      <w:r>
        <w:t xml:space="preserve"> an active PDN connection</w:t>
      </w:r>
      <w:r w:rsidR="00882EFD" w:rsidRPr="00882EFD">
        <w:t xml:space="preserve"> or PDU session</w:t>
      </w:r>
      <w:r>
        <w:t xml:space="preserve"> to the IOPS MC connectivity function for the specific IP connectivity functionality procedure</w:t>
      </w:r>
    </w:p>
    <w:p w14:paraId="4A8C8B79"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MC service user has an active IP connectivity subscription associated to one or multiple MC service IDs.</w:t>
      </w:r>
    </w:p>
    <w:p w14:paraId="0CCF7C99"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IOPS MC connectivity function has available information related to an IP connectivity subscription associated to one or multiple MC service IDs.</w:t>
      </w:r>
    </w:p>
    <w:p w14:paraId="0EEBB2AE" w14:textId="77777777" w:rsidR="009A16B6" w:rsidRDefault="009A16B6" w:rsidP="009A16B6"/>
    <w:p w14:paraId="0332806D" w14:textId="77777777" w:rsidR="009A16B6" w:rsidRDefault="009A16B6" w:rsidP="009A16B6">
      <w:pPr>
        <w:pStyle w:val="TH"/>
      </w:pPr>
      <w:r>
        <w:object w:dxaOrig="8671" w:dyaOrig="3280" w14:anchorId="2AC3EFA2">
          <v:shape id="_x0000_i1036" type="#_x0000_t75" style="width:316.25pt;height:119.4pt" o:ole="">
            <v:imagedata r:id="rId31" o:title=""/>
          </v:shape>
          <o:OLEObject Type="Embed" ProgID="Visio.Drawing.11" ShapeID="_x0000_i1036" DrawAspect="Content" ObjectID="_1828601763" r:id="rId32"/>
        </w:object>
      </w:r>
    </w:p>
    <w:p w14:paraId="43758673" w14:textId="77777777" w:rsidR="009A16B6" w:rsidRPr="005F335C" w:rsidRDefault="009A16B6" w:rsidP="009A16B6">
      <w:pPr>
        <w:pStyle w:val="TF"/>
        <w:rPr>
          <w:rFonts w:eastAsia="SimSun"/>
        </w:rPr>
      </w:pPr>
      <w:r w:rsidRPr="005F335C">
        <w:rPr>
          <w:rFonts w:eastAsia="SimSun"/>
        </w:rPr>
        <w:t xml:space="preserve">Figure </w:t>
      </w:r>
      <w:r>
        <w:rPr>
          <w:rFonts w:eastAsia="SimSun"/>
        </w:rPr>
        <w:t>10.3.</w:t>
      </w:r>
      <w:r w:rsidRPr="005F335C">
        <w:rPr>
          <w:rFonts w:eastAsia="SimSun"/>
        </w:rPr>
        <w:t>3-2 IP connectivity notification in the IOPS mode of operation</w:t>
      </w:r>
    </w:p>
    <w:p w14:paraId="0EB3D41B" w14:textId="77777777" w:rsidR="009A16B6" w:rsidRDefault="009A16B6" w:rsidP="009A16B6">
      <w:pPr>
        <w:pStyle w:val="B1"/>
        <w:rPr>
          <w:lang w:eastAsia="zh-CN"/>
        </w:rPr>
      </w:pPr>
      <w:r w:rsidRPr="003E5F68">
        <w:lastRenderedPageBreak/>
        <w:t>1.</w:t>
      </w:r>
      <w:r w:rsidRPr="003E5F68">
        <w:tab/>
      </w:r>
      <w:r w:rsidRPr="003E5F68">
        <w:rPr>
          <w:rFonts w:hint="eastAsia"/>
          <w:lang w:eastAsia="zh-CN"/>
        </w:rPr>
        <w:t xml:space="preserve">The </w:t>
      </w:r>
      <w:r>
        <w:rPr>
          <w:lang w:eastAsia="zh-CN"/>
        </w:rPr>
        <w:t>IOPS MC connectivity</w:t>
      </w:r>
      <w:r w:rsidRPr="003E5F68">
        <w:rPr>
          <w:rFonts w:hint="eastAsia"/>
          <w:lang w:eastAsia="zh-CN"/>
        </w:rPr>
        <w:t xml:space="preserve"> </w:t>
      </w:r>
      <w:r>
        <w:rPr>
          <w:lang w:eastAsia="zh-CN"/>
        </w:rPr>
        <w:t>function notifies to the IOPS connectivity client the connectivity information related to an active IP connectivity subscription associated to one or multiple MC service IDs</w:t>
      </w:r>
      <w:r w:rsidRPr="003E5F68">
        <w:rPr>
          <w:rFonts w:hint="eastAsia"/>
          <w:lang w:eastAsia="zh-CN"/>
        </w:rPr>
        <w:t>.</w:t>
      </w:r>
      <w:r>
        <w:rPr>
          <w:lang w:eastAsia="zh-CN"/>
        </w:rPr>
        <w:t xml:space="preserve"> The connectivity information can be retrieved by the MC service client to establish an MC service communication based on the IP connectivity functionality. </w:t>
      </w:r>
    </w:p>
    <w:p w14:paraId="23DCD0A0" w14:textId="77777777" w:rsidR="009A16B6" w:rsidRDefault="009A16B6" w:rsidP="009A16B6">
      <w:pPr>
        <w:pStyle w:val="B1"/>
        <w:rPr>
          <w:lang w:eastAsia="zh-CN"/>
        </w:rPr>
      </w:pPr>
      <w:r>
        <w:rPr>
          <w:lang w:eastAsia="zh-CN"/>
        </w:rPr>
        <w:t>2.</w:t>
      </w:r>
      <w:r>
        <w:rPr>
          <w:lang w:eastAsia="zh-CN"/>
        </w:rPr>
        <w:tab/>
        <w:t xml:space="preserve">The IOPS connectivity client provides an IP connectivity notify response to the IOPS MC connectivity function. </w:t>
      </w:r>
    </w:p>
    <w:p w14:paraId="693C422B" w14:textId="77777777" w:rsidR="009A16B6" w:rsidRDefault="009A16B6" w:rsidP="009A16B6">
      <w:r>
        <w:t>The procedure for the IP connectivity group notification of MC users in the IOPS mode of operation is described in figure 10.3.3-3.</w:t>
      </w:r>
    </w:p>
    <w:p w14:paraId="47C366BA" w14:textId="77777777" w:rsidR="009A16B6" w:rsidRPr="003E5F68" w:rsidRDefault="009A16B6" w:rsidP="009A16B6">
      <w:r w:rsidRPr="003E5F68">
        <w:t>Pre-conditions:</w:t>
      </w:r>
    </w:p>
    <w:p w14:paraId="2E48D81F" w14:textId="03C49DBD" w:rsidR="009A16B6" w:rsidRPr="00416FBE" w:rsidRDefault="009A16B6" w:rsidP="009A16B6">
      <w:pPr>
        <w:pStyle w:val="B1"/>
      </w:pPr>
      <w:r>
        <w:rPr>
          <w:lang w:eastAsia="zh-CN"/>
        </w:rPr>
        <w:t>-</w:t>
      </w:r>
      <w:r>
        <w:rPr>
          <w:lang w:eastAsia="zh-CN"/>
        </w:rPr>
        <w:tab/>
      </w:r>
      <w:r w:rsidRPr="003E5F68">
        <w:rPr>
          <w:rFonts w:hint="eastAsia"/>
          <w:lang w:eastAsia="zh-CN"/>
        </w:rPr>
        <w:t>The</w:t>
      </w:r>
      <w:r>
        <w:rPr>
          <w:lang w:eastAsia="zh-CN"/>
        </w:rPr>
        <w:t xml:space="preserve"> MC service user has</w:t>
      </w:r>
      <w:r>
        <w:t xml:space="preserve"> an active PDN connection</w:t>
      </w:r>
      <w:r w:rsidR="00882EFD" w:rsidRPr="00882EFD">
        <w:t xml:space="preserve"> or PDU session</w:t>
      </w:r>
      <w:r>
        <w:t xml:space="preserve"> to the IOPS MC connectivity function for the specific IP connectivity functionality procedure</w:t>
      </w:r>
    </w:p>
    <w:p w14:paraId="3B97DBFA"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MC service user has an active IP connectivity subscription associated to one or multiple IOPS MC service group IDs.</w:t>
      </w:r>
    </w:p>
    <w:p w14:paraId="4BDEE0EF"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IOPS MC connectivity function has available information related to an IP connectivity subscription associated to one or multiple IOPS MC service group IDs.</w:t>
      </w:r>
    </w:p>
    <w:p w14:paraId="406805DE" w14:textId="77777777" w:rsidR="009A16B6" w:rsidRDefault="009A16B6" w:rsidP="009A16B6"/>
    <w:p w14:paraId="71B5F5B4" w14:textId="77777777" w:rsidR="009A16B6" w:rsidRDefault="009A16B6" w:rsidP="009A16B6">
      <w:pPr>
        <w:pStyle w:val="TH"/>
      </w:pPr>
      <w:r>
        <w:object w:dxaOrig="8671" w:dyaOrig="3280" w14:anchorId="39CCEAC6">
          <v:shape id="_x0000_i1037" type="#_x0000_t75" style="width:314.45pt;height:118.5pt" o:ole="">
            <v:imagedata r:id="rId33" o:title=""/>
          </v:shape>
          <o:OLEObject Type="Embed" ProgID="Visio.Drawing.11" ShapeID="_x0000_i1037" DrawAspect="Content" ObjectID="_1828601764" r:id="rId34"/>
        </w:object>
      </w:r>
    </w:p>
    <w:p w14:paraId="6C9FF558" w14:textId="77777777" w:rsidR="009A16B6" w:rsidRPr="005F335C" w:rsidRDefault="009A16B6" w:rsidP="009A16B6">
      <w:pPr>
        <w:pStyle w:val="TF"/>
        <w:rPr>
          <w:rFonts w:eastAsia="SimSun"/>
        </w:rPr>
      </w:pPr>
      <w:r w:rsidRPr="005F335C">
        <w:rPr>
          <w:rFonts w:eastAsia="SimSun"/>
        </w:rPr>
        <w:t xml:space="preserve">Figure </w:t>
      </w:r>
      <w:r>
        <w:rPr>
          <w:rFonts w:eastAsia="SimSun"/>
        </w:rPr>
        <w:t>10.3.</w:t>
      </w:r>
      <w:r w:rsidRPr="005F335C">
        <w:rPr>
          <w:rFonts w:eastAsia="SimSun"/>
        </w:rPr>
        <w:t>3-</w:t>
      </w:r>
      <w:r>
        <w:rPr>
          <w:rFonts w:eastAsia="SimSun"/>
        </w:rPr>
        <w:t>3</w:t>
      </w:r>
      <w:r w:rsidRPr="005F335C">
        <w:rPr>
          <w:rFonts w:eastAsia="SimSun"/>
        </w:rPr>
        <w:t xml:space="preserve"> IP connectivity </w:t>
      </w:r>
      <w:r>
        <w:rPr>
          <w:rFonts w:eastAsia="SimSun"/>
        </w:rPr>
        <w:t xml:space="preserve">group </w:t>
      </w:r>
      <w:r w:rsidRPr="005F335C">
        <w:rPr>
          <w:rFonts w:eastAsia="SimSun"/>
        </w:rPr>
        <w:t>notification in the IOPS mode of operation</w:t>
      </w:r>
    </w:p>
    <w:p w14:paraId="4F943405"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MC connectivity</w:t>
      </w:r>
      <w:r w:rsidRPr="003E5F68">
        <w:rPr>
          <w:rFonts w:hint="eastAsia"/>
          <w:lang w:eastAsia="zh-CN"/>
        </w:rPr>
        <w:t xml:space="preserve"> </w:t>
      </w:r>
      <w:r>
        <w:rPr>
          <w:lang w:eastAsia="zh-CN"/>
        </w:rPr>
        <w:t>function notifies to the IOPS connectivity client the group connectivity information related to an active IP connectivity group subscription associated to one or multiple IOPS MC service group IDs</w:t>
      </w:r>
      <w:r w:rsidRPr="003E5F68">
        <w:rPr>
          <w:rFonts w:hint="eastAsia"/>
          <w:lang w:eastAsia="zh-CN"/>
        </w:rPr>
        <w:t>.</w:t>
      </w:r>
      <w:r>
        <w:rPr>
          <w:lang w:eastAsia="zh-CN"/>
        </w:rPr>
        <w:t xml:space="preserve"> The group connectivity information can be retrieved by the MC service client to establish an MC service group communication based on the IP connectivity functionality. </w:t>
      </w:r>
    </w:p>
    <w:p w14:paraId="039C71D2" w14:textId="77777777" w:rsidR="009A16B6" w:rsidRDefault="009A16B6" w:rsidP="009A16B6">
      <w:pPr>
        <w:pStyle w:val="B1"/>
        <w:rPr>
          <w:lang w:eastAsia="zh-CN"/>
        </w:rPr>
      </w:pPr>
      <w:r>
        <w:rPr>
          <w:lang w:eastAsia="zh-CN"/>
        </w:rPr>
        <w:t>2.</w:t>
      </w:r>
      <w:r>
        <w:rPr>
          <w:lang w:eastAsia="zh-CN"/>
        </w:rPr>
        <w:tab/>
        <w:t>The IOPS connectivity client provides an IP connectivity group notify response to the IOPS MC connectivity function.</w:t>
      </w:r>
    </w:p>
    <w:p w14:paraId="23C73C23" w14:textId="23B3A367" w:rsidR="009A16B6" w:rsidRPr="00BB2BEB" w:rsidRDefault="009A16B6" w:rsidP="009A16B6">
      <w:pPr>
        <w:pStyle w:val="Heading2"/>
        <w:rPr>
          <w:rFonts w:eastAsia="SimSun"/>
        </w:rPr>
      </w:pPr>
      <w:bookmarkStart w:id="245" w:name="_Toc217989107"/>
      <w:r w:rsidRPr="00416FBE">
        <w:rPr>
          <w:rFonts w:eastAsia="SimSun"/>
        </w:rPr>
        <w:t>10.</w:t>
      </w:r>
      <w:r>
        <w:rPr>
          <w:rFonts w:eastAsia="SimSun"/>
        </w:rPr>
        <w:t>4</w:t>
      </w:r>
      <w:r w:rsidRPr="00BB2BEB">
        <w:rPr>
          <w:rFonts w:eastAsia="SimSun"/>
        </w:rPr>
        <w:tab/>
      </w:r>
      <w:r>
        <w:rPr>
          <w:rFonts w:eastAsia="SimSun"/>
        </w:rPr>
        <w:t xml:space="preserve">Use of </w:t>
      </w:r>
      <w:r w:rsidR="007D7C6D" w:rsidRPr="007D7C6D">
        <w:rPr>
          <w:rFonts w:eastAsia="SimSun"/>
        </w:rPr>
        <w:t xml:space="preserve">broadcast/multicast </w:t>
      </w:r>
      <w:r>
        <w:rPr>
          <w:rFonts w:eastAsia="SimSun"/>
        </w:rPr>
        <w:t>transmissions</w:t>
      </w:r>
      <w:bookmarkEnd w:id="245"/>
    </w:p>
    <w:p w14:paraId="2D5AE30F" w14:textId="77777777" w:rsidR="009A16B6" w:rsidRPr="00BB2BEB" w:rsidRDefault="009A16B6" w:rsidP="009A16B6">
      <w:pPr>
        <w:pStyle w:val="Heading3"/>
        <w:rPr>
          <w:rFonts w:eastAsia="SimSun"/>
        </w:rPr>
      </w:pPr>
      <w:bookmarkStart w:id="246" w:name="_Toc217989108"/>
      <w:r>
        <w:rPr>
          <w:rFonts w:eastAsia="SimSun"/>
        </w:rPr>
        <w:t>10.4.</w:t>
      </w:r>
      <w:r w:rsidRPr="00BB2BEB">
        <w:rPr>
          <w:rFonts w:eastAsia="SimSun"/>
        </w:rPr>
        <w:t>1</w:t>
      </w:r>
      <w:r w:rsidRPr="00BB2BEB">
        <w:rPr>
          <w:rFonts w:eastAsia="SimSun"/>
        </w:rPr>
        <w:tab/>
      </w:r>
      <w:r>
        <w:rPr>
          <w:rFonts w:eastAsia="SimSun"/>
        </w:rPr>
        <w:t>General</w:t>
      </w:r>
      <w:bookmarkEnd w:id="246"/>
    </w:p>
    <w:p w14:paraId="12C56FD9" w14:textId="6B223AD2" w:rsidR="009A16B6" w:rsidRDefault="009A16B6" w:rsidP="009A16B6">
      <w:r>
        <w:t xml:space="preserve">An IOPS MC connectivity </w:t>
      </w:r>
      <w:r w:rsidRPr="009724DE">
        <w:t>function</w:t>
      </w:r>
      <w:r>
        <w:t xml:space="preserve"> can provide support for group communications based on </w:t>
      </w:r>
      <w:r w:rsidR="007D7C6D" w:rsidRPr="007D7C6D">
        <w:t>broadcast/multicast</w:t>
      </w:r>
      <w:r w:rsidR="007D7C6D">
        <w:t xml:space="preserve"> </w:t>
      </w:r>
      <w:r>
        <w:t xml:space="preserve">transmissions. </w:t>
      </w:r>
      <w:r w:rsidR="007D7C6D" w:rsidRPr="007D7C6D">
        <w:t>Broadcast/multicast</w:t>
      </w:r>
      <w:r w:rsidR="007D7C6D">
        <w:t xml:space="preserve"> </w:t>
      </w:r>
      <w:r>
        <w:t xml:space="preserve">transmissions can be used for the downlink delivery of MC service application signalling and media to the MC service UEs over </w:t>
      </w:r>
      <w:r w:rsidR="007D7C6D" w:rsidRPr="007D7C6D">
        <w:t xml:space="preserve">broadcast/multicast session (e.g., </w:t>
      </w:r>
      <w:r>
        <w:t>MBMS bearers</w:t>
      </w:r>
      <w:r w:rsidR="007D7C6D" w:rsidRPr="007D7C6D">
        <w:t xml:space="preserve"> in EPS, MBS session in 5GS)</w:t>
      </w:r>
      <w:r>
        <w:t>.</w:t>
      </w:r>
    </w:p>
    <w:p w14:paraId="3B60908E" w14:textId="38ACC4DB" w:rsidR="009A16B6" w:rsidRDefault="009A16B6" w:rsidP="009A16B6">
      <w:r>
        <w:t xml:space="preserve">The use of </w:t>
      </w:r>
      <w:r w:rsidR="007D7C6D" w:rsidRPr="007D7C6D">
        <w:t xml:space="preserve">broadcast/multicast </w:t>
      </w:r>
      <w:r>
        <w:t xml:space="preserve">transmissions in the IOPS mode of operation are based on the related information flows and procedures specified in </w:t>
      </w:r>
      <w:r w:rsidRPr="00BE40BA">
        <w:t>3GPP</w:t>
      </w:r>
      <w:r>
        <w:rPr>
          <w:lang w:eastAsia="zh-CN"/>
        </w:rPr>
        <w:t> </w:t>
      </w:r>
      <w:r w:rsidRPr="00BE40BA">
        <w:t>TS</w:t>
      </w:r>
      <w:r>
        <w:rPr>
          <w:lang w:eastAsia="zh-CN"/>
        </w:rPr>
        <w:t> </w:t>
      </w:r>
      <w:r w:rsidRPr="00BE40BA">
        <w:t>23.280</w:t>
      </w:r>
      <w:r>
        <w:rPr>
          <w:lang w:eastAsia="zh-CN"/>
        </w:rPr>
        <w:t> </w:t>
      </w:r>
      <w:r w:rsidRPr="00BE40BA">
        <w:t>[3]</w:t>
      </w:r>
      <w:r>
        <w:t xml:space="preserve">, </w:t>
      </w:r>
      <w:r w:rsidRPr="00BE40BA">
        <w:t>3GPP</w:t>
      </w:r>
      <w:r>
        <w:rPr>
          <w:lang w:eastAsia="zh-CN"/>
        </w:rPr>
        <w:t> </w:t>
      </w:r>
      <w:r w:rsidRPr="00BE40BA">
        <w:t>TS</w:t>
      </w:r>
      <w:r>
        <w:rPr>
          <w:lang w:eastAsia="zh-CN"/>
        </w:rPr>
        <w:t> </w:t>
      </w:r>
      <w:r w:rsidRPr="00BE40BA">
        <w:t>23.</w:t>
      </w:r>
      <w:r>
        <w:t>379</w:t>
      </w:r>
      <w:r>
        <w:rPr>
          <w:lang w:eastAsia="zh-CN"/>
        </w:rPr>
        <w:t> </w:t>
      </w:r>
      <w:r w:rsidRPr="00BE40BA">
        <w:t>[</w:t>
      </w:r>
      <w:r>
        <w:t>5</w:t>
      </w:r>
      <w:r w:rsidRPr="00BE40BA">
        <w:t>]</w:t>
      </w:r>
      <w:r>
        <w:t xml:space="preserve">, </w:t>
      </w:r>
      <w:r w:rsidRPr="00BE40BA">
        <w:t>3GPP</w:t>
      </w:r>
      <w:r>
        <w:rPr>
          <w:lang w:eastAsia="zh-CN"/>
        </w:rPr>
        <w:t> </w:t>
      </w:r>
      <w:r w:rsidRPr="00BE40BA">
        <w:t>TS</w:t>
      </w:r>
      <w:r>
        <w:rPr>
          <w:lang w:eastAsia="zh-CN"/>
        </w:rPr>
        <w:t> </w:t>
      </w:r>
      <w:r w:rsidRPr="00BE40BA">
        <w:t>23.28</w:t>
      </w:r>
      <w:r>
        <w:t>2</w:t>
      </w:r>
      <w:r>
        <w:rPr>
          <w:lang w:eastAsia="zh-CN"/>
        </w:rPr>
        <w:t> </w:t>
      </w:r>
      <w:r w:rsidRPr="00BE40BA">
        <w:t>[</w:t>
      </w:r>
      <w:r>
        <w:t>6</w:t>
      </w:r>
      <w:r w:rsidRPr="00BE40BA">
        <w:t>]</w:t>
      </w:r>
      <w:r w:rsidR="007D7C6D" w:rsidRPr="00BD6252">
        <w:rPr>
          <w:rFonts w:eastAsia="DengXian"/>
          <w:lang w:eastAsia="en-GB"/>
        </w:rPr>
        <w:t>, and 3GPP</w:t>
      </w:r>
      <w:r w:rsidR="007D7C6D" w:rsidRPr="00BD6252">
        <w:rPr>
          <w:rFonts w:eastAsia="DengXian"/>
          <w:lang w:eastAsia="zh-CN"/>
        </w:rPr>
        <w:t> </w:t>
      </w:r>
      <w:r w:rsidR="007D7C6D" w:rsidRPr="00BD6252">
        <w:rPr>
          <w:rFonts w:eastAsia="DengXian"/>
          <w:lang w:eastAsia="en-GB"/>
        </w:rPr>
        <w:t>TS</w:t>
      </w:r>
      <w:r w:rsidR="007D7C6D" w:rsidRPr="00BD6252">
        <w:rPr>
          <w:rFonts w:eastAsia="DengXian"/>
          <w:lang w:eastAsia="zh-CN"/>
        </w:rPr>
        <w:t> </w:t>
      </w:r>
      <w:r w:rsidR="007D7C6D" w:rsidRPr="00BD6252">
        <w:rPr>
          <w:rFonts w:eastAsia="DengXian"/>
          <w:lang w:eastAsia="en-GB"/>
        </w:rPr>
        <w:t>23.289</w:t>
      </w:r>
      <w:r w:rsidR="007D7C6D" w:rsidRPr="00BD6252">
        <w:rPr>
          <w:rFonts w:eastAsia="DengXian"/>
          <w:lang w:eastAsia="zh-CN"/>
        </w:rPr>
        <w:t> </w:t>
      </w:r>
      <w:r w:rsidR="007D7C6D" w:rsidRPr="00BD6252">
        <w:rPr>
          <w:rFonts w:eastAsia="DengXian"/>
          <w:lang w:eastAsia="en-GB"/>
        </w:rPr>
        <w:t>[</w:t>
      </w:r>
      <w:r w:rsidR="007D7C6D">
        <w:rPr>
          <w:rFonts w:eastAsia="DengXian"/>
          <w:lang w:eastAsia="en-GB"/>
        </w:rPr>
        <w:t>12</w:t>
      </w:r>
      <w:r w:rsidR="007D7C6D" w:rsidRPr="00BD6252">
        <w:rPr>
          <w:rFonts w:eastAsia="DengXian"/>
          <w:lang w:eastAsia="en-GB"/>
        </w:rPr>
        <w:t>]</w:t>
      </w:r>
      <w:r>
        <w:t>.</w:t>
      </w:r>
    </w:p>
    <w:p w14:paraId="02965E53" w14:textId="77777777" w:rsidR="009A16B6" w:rsidRDefault="009A16B6" w:rsidP="009A16B6">
      <w:pPr>
        <w:pStyle w:val="Heading3"/>
        <w:rPr>
          <w:rFonts w:eastAsia="SimSun"/>
        </w:rPr>
      </w:pPr>
      <w:bookmarkStart w:id="247" w:name="_Toc217989109"/>
      <w:r>
        <w:rPr>
          <w:rFonts w:eastAsia="SimSun"/>
        </w:rPr>
        <w:lastRenderedPageBreak/>
        <w:t>10.4.2</w:t>
      </w:r>
      <w:r w:rsidRPr="00BB2BEB">
        <w:rPr>
          <w:rFonts w:eastAsia="SimSun"/>
        </w:rPr>
        <w:tab/>
        <w:t>Information flows</w:t>
      </w:r>
      <w:bookmarkEnd w:id="247"/>
    </w:p>
    <w:p w14:paraId="5DAD353F" w14:textId="7D8CE343" w:rsidR="009A16B6" w:rsidRPr="00AB5FED" w:rsidRDefault="009A16B6" w:rsidP="009A16B6">
      <w:pPr>
        <w:pStyle w:val="Heading4"/>
        <w:rPr>
          <w:lang w:val="en-US"/>
        </w:rPr>
      </w:pPr>
      <w:bookmarkStart w:id="248" w:name="_Toc460616185"/>
      <w:bookmarkStart w:id="249" w:name="_Toc460617046"/>
      <w:bookmarkStart w:id="250" w:name="_Toc11744415"/>
      <w:bookmarkStart w:id="251" w:name="_Toc217989110"/>
      <w:r>
        <w:t>10.4.2</w:t>
      </w:r>
      <w:r w:rsidRPr="00AB5FED">
        <w:t>.</w:t>
      </w:r>
      <w:r>
        <w:t>1</w:t>
      </w:r>
      <w:r w:rsidRPr="00AB5FED">
        <w:tab/>
      </w:r>
      <w:r w:rsidR="007D7C6D" w:rsidRPr="007D7C6D">
        <w:t xml:space="preserve">MapIOPSGroupToNetworkSession </w:t>
      </w:r>
      <w:bookmarkEnd w:id="248"/>
      <w:bookmarkEnd w:id="249"/>
      <w:bookmarkEnd w:id="250"/>
      <w:r>
        <w:t>(IP connectivity functionality)</w:t>
      </w:r>
      <w:bookmarkEnd w:id="251"/>
    </w:p>
    <w:p w14:paraId="58E09A57" w14:textId="50E6F20A" w:rsidR="009A16B6" w:rsidRPr="00AB5FED" w:rsidRDefault="009A16B6" w:rsidP="009A16B6">
      <w:r w:rsidRPr="00AB5FED">
        <w:t>Table </w:t>
      </w:r>
      <w:r>
        <w:t>10.4.</w:t>
      </w:r>
      <w:r>
        <w:rPr>
          <w:lang w:eastAsia="zh-CN"/>
        </w:rPr>
        <w:t>2</w:t>
      </w:r>
      <w:r w:rsidRPr="00AB5FED">
        <w:rPr>
          <w:lang w:eastAsia="zh-CN"/>
        </w:rPr>
        <w:t>.</w:t>
      </w:r>
      <w:r>
        <w:rPr>
          <w:lang w:eastAsia="zh-CN"/>
        </w:rPr>
        <w:t>1</w:t>
      </w:r>
      <w:r w:rsidRPr="00AB5FED">
        <w:rPr>
          <w:lang w:eastAsia="zh-CN"/>
        </w:rPr>
        <w:t>-1</w:t>
      </w:r>
      <w:r w:rsidRPr="00AB5FED">
        <w:t xml:space="preserve"> describes the information flow to associate a group </w:t>
      </w:r>
      <w:r>
        <w:t>session based on the IP connectivity functionality</w:t>
      </w:r>
      <w:r w:rsidRPr="00AB5FED">
        <w:t xml:space="preserve"> to a</w:t>
      </w:r>
      <w:r w:rsidR="007D7C6D">
        <w:t xml:space="preserve"> </w:t>
      </w:r>
      <w:r w:rsidR="007D7C6D" w:rsidRPr="007D7C6D">
        <w:t>broadcast/multicast session</w:t>
      </w:r>
      <w:r w:rsidRPr="00AB5FED">
        <w:t xml:space="preserve">. It is sent from the </w:t>
      </w:r>
      <w:r>
        <w:rPr>
          <w:lang w:eastAsia="zh-CN"/>
        </w:rPr>
        <w:t xml:space="preserve">IOPS </w:t>
      </w:r>
      <w:r w:rsidRPr="00AB5FED">
        <w:rPr>
          <w:lang w:eastAsia="zh-CN"/>
        </w:rPr>
        <w:t>MC</w:t>
      </w:r>
      <w:r>
        <w:rPr>
          <w:lang w:eastAsia="zh-CN"/>
        </w:rPr>
        <w:t xml:space="preserve"> connectivity function</w:t>
      </w:r>
      <w:r w:rsidRPr="00AB5FED">
        <w:t xml:space="preserve"> to the </w:t>
      </w:r>
      <w:r w:rsidRPr="00AB5FED">
        <w:rPr>
          <w:lang w:eastAsia="zh-CN"/>
        </w:rPr>
        <w:t>MC</w:t>
      </w:r>
      <w:r>
        <w:rPr>
          <w:lang w:eastAsia="zh-CN"/>
        </w:rPr>
        <w:t xml:space="preserve"> service</w:t>
      </w:r>
      <w:r w:rsidRPr="00AB5FED">
        <w:t xml:space="preserve"> client. </w:t>
      </w:r>
    </w:p>
    <w:p w14:paraId="3B8DCE07" w14:textId="772AE872" w:rsidR="009A16B6" w:rsidRPr="00AB5FED" w:rsidRDefault="009A16B6" w:rsidP="009A16B6">
      <w:pPr>
        <w:pStyle w:val="TH"/>
        <w:rPr>
          <w:lang w:val="en-US"/>
        </w:rPr>
      </w:pPr>
      <w:r w:rsidRPr="00AB5FED">
        <w:t>Table </w:t>
      </w:r>
      <w:r>
        <w:t>10.4.</w:t>
      </w:r>
      <w:r>
        <w:rPr>
          <w:lang w:val="en-US"/>
        </w:rPr>
        <w:t>2</w:t>
      </w:r>
      <w:r w:rsidRPr="00AB5FED">
        <w:rPr>
          <w:lang w:val="en-US"/>
        </w:rPr>
        <w:t>.</w:t>
      </w:r>
      <w:r>
        <w:rPr>
          <w:lang w:val="en-US"/>
        </w:rPr>
        <w:t>1</w:t>
      </w:r>
      <w:r w:rsidRPr="00AB5FED">
        <w:t xml:space="preserve">-1: </w:t>
      </w:r>
      <w:r w:rsidR="007D7C6D" w:rsidRPr="007D7C6D">
        <w:t xml:space="preserve">MapIOPSGroupToNetworkSession </w:t>
      </w:r>
      <w:r>
        <w:t>(IP connectivity functionality)</w:t>
      </w:r>
      <w:r w:rsidRPr="00AB5FED">
        <w:t xml:space="preserve"> </w:t>
      </w:r>
    </w:p>
    <w:tbl>
      <w:tblPr>
        <w:tblW w:w="8640" w:type="dxa"/>
        <w:jc w:val="center"/>
        <w:tblLayout w:type="fixed"/>
        <w:tblLook w:val="04A0" w:firstRow="1" w:lastRow="0" w:firstColumn="1" w:lastColumn="0" w:noHBand="0" w:noVBand="1"/>
      </w:tblPr>
      <w:tblGrid>
        <w:gridCol w:w="2880"/>
        <w:gridCol w:w="1440"/>
        <w:gridCol w:w="4320"/>
      </w:tblGrid>
      <w:tr w:rsidR="009A16B6" w:rsidRPr="00AB5FED" w14:paraId="570D253D"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4A25B4E4"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3995A35"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2672C1" w14:textId="77777777" w:rsidR="009A16B6" w:rsidRPr="00AB5FED" w:rsidRDefault="009A16B6" w:rsidP="003F7390">
            <w:pPr>
              <w:pStyle w:val="TAH"/>
            </w:pPr>
            <w:r w:rsidRPr="00AB5FED">
              <w:t>Description</w:t>
            </w:r>
          </w:p>
        </w:tc>
      </w:tr>
      <w:tr w:rsidR="009A16B6" w:rsidRPr="00AB5FED" w14:paraId="250B5323"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2E5A67CF" w14:textId="77777777" w:rsidR="009A16B6" w:rsidRPr="00AB5FED" w:rsidRDefault="009A16B6" w:rsidP="003F7390">
            <w:pPr>
              <w:pStyle w:val="TAL"/>
            </w:pPr>
            <w:r w:rsidRPr="00334E59">
              <w:t xml:space="preserve">IOPS </w:t>
            </w:r>
            <w:r w:rsidRPr="00D20216">
              <w:t>MC serv</w:t>
            </w:r>
            <w:r w:rsidRPr="00F53008">
              <w:t xml:space="preserve">ice </w:t>
            </w:r>
            <w:r w:rsidRPr="00582487">
              <w:t>group ID</w:t>
            </w:r>
          </w:p>
        </w:tc>
        <w:tc>
          <w:tcPr>
            <w:tcW w:w="1440" w:type="dxa"/>
            <w:tcBorders>
              <w:top w:val="single" w:sz="4" w:space="0" w:color="000000"/>
              <w:left w:val="single" w:sz="4" w:space="0" w:color="000000"/>
              <w:bottom w:val="single" w:sz="4" w:space="0" w:color="000000"/>
              <w:right w:val="nil"/>
            </w:tcBorders>
            <w:hideMark/>
          </w:tcPr>
          <w:p w14:paraId="5D4D3116" w14:textId="77777777" w:rsidR="009A16B6" w:rsidRPr="00AB5FED"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60FE5E" w14:textId="77777777" w:rsidR="009A16B6" w:rsidRPr="00AB5FED" w:rsidRDefault="009A16B6" w:rsidP="003F7390">
            <w:pPr>
              <w:pStyle w:val="TAL"/>
            </w:pPr>
            <w:r w:rsidRPr="00AB5FED">
              <w:t xml:space="preserve">This element identifies the </w:t>
            </w:r>
            <w:r>
              <w:t>IOPS MC service</w:t>
            </w:r>
            <w:r w:rsidRPr="00AB5FED">
              <w:t xml:space="preserve"> group, in which the </w:t>
            </w:r>
            <w:r>
              <w:t>group session</w:t>
            </w:r>
            <w:r w:rsidRPr="00AB5FED">
              <w:t xml:space="preserve"> is started.</w:t>
            </w:r>
          </w:p>
        </w:tc>
      </w:tr>
      <w:tr w:rsidR="009A16B6" w:rsidRPr="00AB5FED" w14:paraId="69BB6FDC"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3E812A46" w14:textId="77777777" w:rsidR="009A16B6" w:rsidRPr="00AB5FED" w:rsidRDefault="009A16B6" w:rsidP="003F7390">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C3FA0FC"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00FD06B" w14:textId="77777777" w:rsidR="009A16B6" w:rsidRPr="00AB5FED" w:rsidRDefault="009A16B6" w:rsidP="003F7390">
            <w:pPr>
              <w:pStyle w:val="TAL"/>
            </w:pPr>
            <w:r w:rsidRPr="00AB5FED">
              <w:t xml:space="preserve">This element identifies the media stream of the SDP used for the </w:t>
            </w:r>
            <w:r>
              <w:t>group session</w:t>
            </w:r>
            <w:r w:rsidRPr="00AB5FED">
              <w:t xml:space="preserve"> (e.g. MBMS subchannel).</w:t>
            </w:r>
          </w:p>
        </w:tc>
      </w:tr>
      <w:tr w:rsidR="009A16B6" w:rsidRPr="00AB5FED" w14:paraId="23643744" w14:textId="77777777" w:rsidTr="003F7390">
        <w:trPr>
          <w:trHeight w:val="773"/>
          <w:jc w:val="center"/>
        </w:trPr>
        <w:tc>
          <w:tcPr>
            <w:tcW w:w="2880" w:type="dxa"/>
            <w:tcBorders>
              <w:top w:val="single" w:sz="4" w:space="0" w:color="000000"/>
              <w:left w:val="single" w:sz="4" w:space="0" w:color="000000"/>
              <w:bottom w:val="single" w:sz="4" w:space="0" w:color="000000"/>
              <w:right w:val="nil"/>
            </w:tcBorders>
            <w:hideMark/>
          </w:tcPr>
          <w:p w14:paraId="39C938BF" w14:textId="3FAD04CD" w:rsidR="00813D80" w:rsidRDefault="007D7C6D" w:rsidP="003F7390">
            <w:pPr>
              <w:pStyle w:val="TAL"/>
            </w:pPr>
            <w:r w:rsidRPr="007D7C6D">
              <w:t>Identifier of broadcast/multicast session</w:t>
            </w:r>
            <w:r>
              <w:t xml:space="preserve"> </w:t>
            </w:r>
          </w:p>
          <w:p w14:paraId="56BF46B4" w14:textId="232767E3" w:rsidR="009A16B6" w:rsidRPr="00AB5FED" w:rsidRDefault="009A16B6" w:rsidP="003F7390">
            <w:pPr>
              <w:pStyle w:val="TAL"/>
            </w:pPr>
            <w:r>
              <w:t>(</w:t>
            </w:r>
            <w:r w:rsidR="00813D80">
              <w:t>see </w:t>
            </w:r>
            <w:r>
              <w:t>NOTE)</w:t>
            </w:r>
          </w:p>
        </w:tc>
        <w:tc>
          <w:tcPr>
            <w:tcW w:w="1440" w:type="dxa"/>
            <w:tcBorders>
              <w:top w:val="single" w:sz="4" w:space="0" w:color="000000"/>
              <w:left w:val="single" w:sz="4" w:space="0" w:color="000000"/>
              <w:bottom w:val="single" w:sz="4" w:space="0" w:color="000000"/>
              <w:right w:val="nil"/>
            </w:tcBorders>
            <w:hideMark/>
          </w:tcPr>
          <w:p w14:paraId="030843EE"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6F22C172" w14:textId="042E02A0" w:rsidR="009A16B6" w:rsidRPr="00AB5FED" w:rsidRDefault="009A16B6" w:rsidP="003F7390">
            <w:pPr>
              <w:pStyle w:val="TAL"/>
            </w:pPr>
            <w:r w:rsidRPr="00AB5FED">
              <w:t xml:space="preserve">The identifier </w:t>
            </w:r>
            <w:r w:rsidR="007D7C6D" w:rsidRPr="00BD6252">
              <w:rPr>
                <w:rFonts w:eastAsia="DengXian"/>
                <w:lang w:eastAsia="en-GB"/>
              </w:rPr>
              <w:t>of the network broadcast</w:t>
            </w:r>
            <w:r w:rsidR="007D7C6D" w:rsidRPr="00BD6252">
              <w:rPr>
                <w:rFonts w:eastAsia="DengXian"/>
                <w:lang w:eastAsia="zh-CN"/>
              </w:rPr>
              <w:t>/multicast session (e.g., TMGI)</w:t>
            </w:r>
            <w:r w:rsidR="007D7C6D">
              <w:rPr>
                <w:rFonts w:eastAsia="DengXian"/>
                <w:lang w:eastAsia="zh-CN"/>
              </w:rPr>
              <w:t xml:space="preserve"> </w:t>
            </w:r>
            <w:r w:rsidRPr="00AB5FED">
              <w:t xml:space="preserve">if the </w:t>
            </w:r>
            <w:r>
              <w:t>media of the group session</w:t>
            </w:r>
            <w:r w:rsidRPr="00AB5FED">
              <w:t xml:space="preserve"> is not sent on the same </w:t>
            </w:r>
            <w:r w:rsidR="007D7C6D" w:rsidRPr="007D7C6D">
              <w:t>broadcast/multicast session</w:t>
            </w:r>
            <w:r w:rsidR="007D7C6D">
              <w:t xml:space="preserve"> </w:t>
            </w:r>
            <w:r w:rsidRPr="00AB5FED">
              <w:t xml:space="preserve">as this </w:t>
            </w:r>
            <w:r>
              <w:t>MapIOPSGroupTo</w:t>
            </w:r>
            <w:r w:rsidR="007D7C6D" w:rsidRPr="007D7C6D">
              <w:t>NetworkSession</w:t>
            </w:r>
            <w:r w:rsidRPr="00AB5FED">
              <w:t xml:space="preserve"> message.</w:t>
            </w:r>
          </w:p>
        </w:tc>
      </w:tr>
      <w:tr w:rsidR="009A16B6" w:rsidRPr="00AB5FED" w14:paraId="57B78AD1" w14:textId="77777777" w:rsidTr="003F7390">
        <w:trPr>
          <w:trHeight w:val="530"/>
          <w:jc w:val="center"/>
        </w:trPr>
        <w:tc>
          <w:tcPr>
            <w:tcW w:w="2880" w:type="dxa"/>
            <w:tcBorders>
              <w:top w:val="single" w:sz="4" w:space="0" w:color="000000"/>
              <w:left w:val="single" w:sz="4" w:space="0" w:color="000000"/>
              <w:bottom w:val="single" w:sz="4" w:space="0" w:color="000000"/>
              <w:right w:val="nil"/>
            </w:tcBorders>
            <w:hideMark/>
          </w:tcPr>
          <w:p w14:paraId="56A8F80E" w14:textId="77777777" w:rsidR="009A16B6" w:rsidRPr="00AB5FED" w:rsidRDefault="009A16B6" w:rsidP="003F7390">
            <w:pPr>
              <w:pStyle w:val="TAL"/>
            </w:pPr>
            <w:r>
              <w:t>Session</w:t>
            </w:r>
            <w:r w:rsidRPr="007C1B3D">
              <w:t xml:space="preserve"> acknowledgement indicator</w:t>
            </w:r>
          </w:p>
        </w:tc>
        <w:tc>
          <w:tcPr>
            <w:tcW w:w="1440" w:type="dxa"/>
            <w:tcBorders>
              <w:top w:val="single" w:sz="4" w:space="0" w:color="000000"/>
              <w:left w:val="single" w:sz="4" w:space="0" w:color="000000"/>
              <w:bottom w:val="single" w:sz="4" w:space="0" w:color="000000"/>
              <w:right w:val="nil"/>
            </w:tcBorders>
            <w:hideMark/>
          </w:tcPr>
          <w:p w14:paraId="2B410E73" w14:textId="77777777" w:rsidR="009A16B6" w:rsidRPr="00AB5FED" w:rsidRDefault="009A16B6" w:rsidP="003F7390">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79D411B0" w14:textId="77777777" w:rsidR="009A16B6" w:rsidRPr="00AB5FED" w:rsidRDefault="009A16B6" w:rsidP="003F7390">
            <w:pPr>
              <w:pStyle w:val="TAL"/>
            </w:pPr>
            <w:r w:rsidRPr="007C1B3D">
              <w:t xml:space="preserve">Indication that the group </w:t>
            </w:r>
            <w:r>
              <w:t>session</w:t>
            </w:r>
            <w:r w:rsidRPr="007C1B3D">
              <w:t xml:space="preserve"> requires acknowledgement from receiving MC</w:t>
            </w:r>
            <w:r>
              <w:t xml:space="preserve"> service</w:t>
            </w:r>
            <w:r w:rsidRPr="007C1B3D">
              <w:t xml:space="preserve"> clients.</w:t>
            </w:r>
          </w:p>
        </w:tc>
      </w:tr>
      <w:tr w:rsidR="009A16B6" w:rsidRPr="00AB5FED" w14:paraId="5F7B1F87" w14:textId="77777777" w:rsidTr="003F7390">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5553C3" w14:textId="4B053D55" w:rsidR="009A16B6" w:rsidRPr="007C1B3D" w:rsidRDefault="009A16B6" w:rsidP="003F7390">
            <w:pPr>
              <w:pStyle w:val="TAN"/>
            </w:pPr>
            <w:r w:rsidRPr="00BB356E">
              <w:rPr>
                <w:rFonts w:hint="eastAsia"/>
              </w:rPr>
              <w:t>NOTE:</w:t>
            </w:r>
            <w:r>
              <w:tab/>
            </w:r>
            <w:r w:rsidR="007D7C6D" w:rsidRPr="007D7C6D">
              <w:t>“Identifier of broadcast/multicast session”</w:t>
            </w:r>
            <w:r w:rsidR="007D7C6D">
              <w:t xml:space="preserve"> IE </w:t>
            </w:r>
            <w:r w:rsidRPr="00BB356E">
              <w:t xml:space="preserve">shall be present if this message is sent over a different </w:t>
            </w:r>
            <w:r w:rsidR="007D7C6D" w:rsidRPr="007D7C6D">
              <w:t>broadcast/multicast session</w:t>
            </w:r>
            <w:r w:rsidR="007D7C6D">
              <w:t xml:space="preserve"> </w:t>
            </w:r>
            <w:r w:rsidRPr="00BB356E">
              <w:t xml:space="preserve">than the </w:t>
            </w:r>
            <w:r>
              <w:t xml:space="preserve">media of the </w:t>
            </w:r>
            <w:r w:rsidRPr="00BB356E">
              <w:t xml:space="preserve">group </w:t>
            </w:r>
            <w:r>
              <w:t xml:space="preserve">session; </w:t>
            </w:r>
            <w:r w:rsidR="007D7C6D" w:rsidRPr="007D7C6D">
              <w:t>This IE</w:t>
            </w:r>
            <w:r>
              <w:t xml:space="preserve"> may be present if this</w:t>
            </w:r>
            <w:r w:rsidRPr="00BB356E">
              <w:t xml:space="preserve"> message is sent over the same </w:t>
            </w:r>
            <w:r w:rsidR="007D7C6D" w:rsidRPr="007D7C6D">
              <w:t>broadcast/multicast session</w:t>
            </w:r>
            <w:r w:rsidR="007D7C6D">
              <w:t xml:space="preserve"> </w:t>
            </w:r>
            <w:r w:rsidRPr="00BB356E">
              <w:t xml:space="preserve">as the </w:t>
            </w:r>
            <w:r>
              <w:t xml:space="preserve">media of the </w:t>
            </w:r>
            <w:r w:rsidRPr="00BB356E">
              <w:t xml:space="preserve">group </w:t>
            </w:r>
            <w:r>
              <w:t>session</w:t>
            </w:r>
            <w:r w:rsidRPr="00BB356E">
              <w:t>.</w:t>
            </w:r>
          </w:p>
        </w:tc>
      </w:tr>
    </w:tbl>
    <w:p w14:paraId="11756705" w14:textId="77777777" w:rsidR="009A16B6" w:rsidRPr="00AB5FED" w:rsidRDefault="009A16B6" w:rsidP="009A16B6"/>
    <w:p w14:paraId="5FFDF0A6" w14:textId="5362BBDA" w:rsidR="009A16B6" w:rsidRPr="00AB5FED" w:rsidRDefault="009A16B6" w:rsidP="009A16B6">
      <w:pPr>
        <w:pStyle w:val="Heading4"/>
      </w:pPr>
      <w:bookmarkStart w:id="252" w:name="_Toc460616186"/>
      <w:bookmarkStart w:id="253" w:name="_Toc460617047"/>
      <w:bookmarkStart w:id="254" w:name="_Toc11744416"/>
      <w:bookmarkStart w:id="255" w:name="_Toc217989111"/>
      <w:r>
        <w:t>10.4.2.2</w:t>
      </w:r>
      <w:r w:rsidRPr="00AB5FED">
        <w:tab/>
      </w:r>
      <w:r w:rsidR="007D7C6D" w:rsidRPr="00BD6252">
        <w:rPr>
          <w:rFonts w:eastAsia="DengXian"/>
        </w:rPr>
        <w:t>UnmapIOPSGroupFromNetworkSession</w:t>
      </w:r>
      <w:r w:rsidR="007D7C6D" w:rsidRPr="00AB5FED">
        <w:t xml:space="preserve"> </w:t>
      </w:r>
      <w:bookmarkEnd w:id="252"/>
      <w:bookmarkEnd w:id="253"/>
      <w:bookmarkEnd w:id="254"/>
      <w:r>
        <w:t>(IP connectivity functionality)</w:t>
      </w:r>
      <w:bookmarkEnd w:id="255"/>
    </w:p>
    <w:p w14:paraId="2C05F53C" w14:textId="202DF4D2" w:rsidR="009A16B6" w:rsidRPr="00AB5FED" w:rsidRDefault="009A16B6" w:rsidP="009A16B6">
      <w:r w:rsidRPr="00AB5FED">
        <w:t>Table </w:t>
      </w:r>
      <w:r>
        <w:t>10.4.</w:t>
      </w:r>
      <w:r>
        <w:rPr>
          <w:lang w:eastAsia="zh-CN"/>
        </w:rPr>
        <w:t>2.2</w:t>
      </w:r>
      <w:r w:rsidRPr="00AB5FED">
        <w:rPr>
          <w:lang w:eastAsia="zh-CN"/>
        </w:rPr>
        <w:t>-</w:t>
      </w:r>
      <w:r w:rsidRPr="00AB5FED">
        <w:rPr>
          <w:rFonts w:hint="eastAsia"/>
          <w:lang w:eastAsia="zh-CN"/>
        </w:rPr>
        <w:t>1</w:t>
      </w:r>
      <w:r w:rsidRPr="00AB5FED">
        <w:t xml:space="preserve"> describes the information flow to disconnect a group </w:t>
      </w:r>
      <w:r>
        <w:t>session based on the IP connectivity functionality</w:t>
      </w:r>
      <w:r w:rsidRPr="00AB5FED">
        <w:t xml:space="preserve"> from a</w:t>
      </w:r>
      <w:r w:rsidR="007D7C6D">
        <w:t xml:space="preserve"> </w:t>
      </w:r>
      <w:r w:rsidR="007D7C6D" w:rsidRPr="00BD6252">
        <w:rPr>
          <w:rFonts w:eastAsia="DengXian"/>
          <w:lang w:eastAsia="en-GB"/>
        </w:rPr>
        <w:t>broadcast</w:t>
      </w:r>
      <w:r w:rsidR="007D7C6D" w:rsidRPr="00BD6252">
        <w:rPr>
          <w:rFonts w:eastAsia="DengXian"/>
          <w:lang w:eastAsia="zh-CN"/>
        </w:rPr>
        <w:t>/multicast session</w:t>
      </w:r>
      <w:r w:rsidRPr="00AB5FED">
        <w:t xml:space="preserve">. It is sent from the </w:t>
      </w:r>
      <w:r>
        <w:rPr>
          <w:lang w:eastAsia="zh-CN"/>
        </w:rPr>
        <w:t xml:space="preserve">IOPS </w:t>
      </w:r>
      <w:r w:rsidRPr="00AB5FED">
        <w:rPr>
          <w:lang w:eastAsia="zh-CN"/>
        </w:rPr>
        <w:t>MC</w:t>
      </w:r>
      <w:r>
        <w:rPr>
          <w:lang w:eastAsia="zh-CN"/>
        </w:rPr>
        <w:t xml:space="preserve"> connectivity function</w:t>
      </w:r>
      <w:r w:rsidRPr="00AB5FED">
        <w:t xml:space="preserve"> to the </w:t>
      </w:r>
      <w:r>
        <w:t>MC service</w:t>
      </w:r>
      <w:r w:rsidRPr="00AB5FED">
        <w:t xml:space="preserve"> client.</w:t>
      </w:r>
    </w:p>
    <w:p w14:paraId="7B9DCBF8" w14:textId="27499996" w:rsidR="009A16B6" w:rsidRPr="00AB5FED" w:rsidRDefault="009A16B6" w:rsidP="009A16B6">
      <w:pPr>
        <w:pStyle w:val="TH"/>
        <w:rPr>
          <w:lang w:val="en-US"/>
        </w:rPr>
      </w:pPr>
      <w:r w:rsidRPr="00AB5FED">
        <w:t>Table </w:t>
      </w:r>
      <w:r>
        <w:t>10.4.</w:t>
      </w:r>
      <w:r>
        <w:rPr>
          <w:lang w:val="en-US"/>
        </w:rPr>
        <w:t>2</w:t>
      </w:r>
      <w:r w:rsidRPr="00AB5FED">
        <w:rPr>
          <w:lang w:val="en-US"/>
        </w:rPr>
        <w:t>.</w:t>
      </w:r>
      <w:r>
        <w:rPr>
          <w:lang w:val="en-US" w:eastAsia="zh-CN"/>
        </w:rPr>
        <w:t>2</w:t>
      </w:r>
      <w:r w:rsidRPr="00AB5FED">
        <w:t>-</w:t>
      </w:r>
      <w:r w:rsidRPr="00AB5FED">
        <w:rPr>
          <w:rFonts w:hint="eastAsia"/>
          <w:lang w:eastAsia="zh-CN"/>
        </w:rPr>
        <w:t>1</w:t>
      </w:r>
      <w:r w:rsidRPr="00AB5FED">
        <w:t xml:space="preserve">: </w:t>
      </w:r>
      <w:r w:rsidR="007D7C6D" w:rsidRPr="00BD6252">
        <w:rPr>
          <w:rFonts w:eastAsia="DengXian"/>
          <w:lang w:eastAsia="en-GB"/>
        </w:rPr>
        <w:t>UnmapIOPSGroupFromNetworkSession</w:t>
      </w:r>
    </w:p>
    <w:tbl>
      <w:tblPr>
        <w:tblW w:w="8640" w:type="dxa"/>
        <w:jc w:val="center"/>
        <w:tblLayout w:type="fixed"/>
        <w:tblLook w:val="04A0" w:firstRow="1" w:lastRow="0" w:firstColumn="1" w:lastColumn="0" w:noHBand="0" w:noVBand="1"/>
      </w:tblPr>
      <w:tblGrid>
        <w:gridCol w:w="2880"/>
        <w:gridCol w:w="1440"/>
        <w:gridCol w:w="4320"/>
      </w:tblGrid>
      <w:tr w:rsidR="009A16B6" w:rsidRPr="00AB5FED" w14:paraId="4A56DD3F"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6FA6ECBD"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1D51468"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CBC77" w14:textId="77777777" w:rsidR="009A16B6" w:rsidRPr="00AB5FED" w:rsidRDefault="009A16B6" w:rsidP="003F7390">
            <w:pPr>
              <w:pStyle w:val="TAH"/>
            </w:pPr>
            <w:r w:rsidRPr="00AB5FED">
              <w:t>Description</w:t>
            </w:r>
          </w:p>
        </w:tc>
      </w:tr>
      <w:tr w:rsidR="009A16B6" w:rsidRPr="00AB5FED" w14:paraId="1D8CBD09"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0172A6B0" w14:textId="77777777" w:rsidR="009A16B6" w:rsidRPr="00AB5FED" w:rsidRDefault="009A16B6" w:rsidP="003F7390">
            <w:pPr>
              <w:pStyle w:val="TAL"/>
            </w:pPr>
            <w:r w:rsidRPr="00334E59">
              <w:t xml:space="preserve">IOPS </w:t>
            </w:r>
            <w:r w:rsidRPr="00D20216">
              <w:t>MC serv</w:t>
            </w:r>
            <w:r w:rsidRPr="00F53008">
              <w:t xml:space="preserve">ice </w:t>
            </w:r>
            <w:r w:rsidRPr="00AB5FED">
              <w:t>group ID</w:t>
            </w:r>
          </w:p>
        </w:tc>
        <w:tc>
          <w:tcPr>
            <w:tcW w:w="1440" w:type="dxa"/>
            <w:tcBorders>
              <w:top w:val="single" w:sz="4" w:space="0" w:color="000000"/>
              <w:left w:val="single" w:sz="4" w:space="0" w:color="000000"/>
              <w:bottom w:val="single" w:sz="4" w:space="0" w:color="000000"/>
              <w:right w:val="nil"/>
            </w:tcBorders>
            <w:hideMark/>
          </w:tcPr>
          <w:p w14:paraId="26715786" w14:textId="77777777" w:rsidR="009A16B6" w:rsidRPr="00AB5FED"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378240" w14:textId="77777777" w:rsidR="009A16B6" w:rsidRPr="00AB5FED" w:rsidRDefault="009A16B6" w:rsidP="003F7390">
            <w:pPr>
              <w:pStyle w:val="TAL"/>
            </w:pPr>
            <w:r w:rsidRPr="00AB5FED">
              <w:t xml:space="preserve">This element identifies the </w:t>
            </w:r>
            <w:r>
              <w:t>IOPS MC service</w:t>
            </w:r>
            <w:r w:rsidRPr="00AB5FED">
              <w:t xml:space="preserve"> group, in which the </w:t>
            </w:r>
            <w:r>
              <w:t>group session</w:t>
            </w:r>
            <w:r w:rsidRPr="00AB5FED">
              <w:t xml:space="preserve"> is started.</w:t>
            </w:r>
          </w:p>
        </w:tc>
      </w:tr>
    </w:tbl>
    <w:p w14:paraId="3B3CD418" w14:textId="77777777" w:rsidR="009A16B6" w:rsidRPr="000D1356" w:rsidRDefault="009A16B6" w:rsidP="009A16B6">
      <w:pPr>
        <w:rPr>
          <w:rFonts w:eastAsia="SimSun"/>
        </w:rPr>
      </w:pPr>
    </w:p>
    <w:p w14:paraId="27A15DAF" w14:textId="4D95C870" w:rsidR="009A16B6" w:rsidRDefault="009A16B6" w:rsidP="009A16B6">
      <w:pPr>
        <w:pStyle w:val="Heading3"/>
        <w:rPr>
          <w:rFonts w:eastAsia="SimSun"/>
        </w:rPr>
      </w:pPr>
      <w:bookmarkStart w:id="256" w:name="_Toc460616128"/>
      <w:bookmarkStart w:id="257" w:name="_Toc460616989"/>
      <w:bookmarkStart w:id="258" w:name="_Toc11744334"/>
      <w:bookmarkStart w:id="259" w:name="_Toc217989112"/>
      <w:r>
        <w:rPr>
          <w:rFonts w:eastAsia="SimSun"/>
        </w:rPr>
        <w:t>10.4.3</w:t>
      </w:r>
      <w:r w:rsidRPr="002F144D">
        <w:rPr>
          <w:rFonts w:eastAsia="SimSun"/>
        </w:rPr>
        <w:tab/>
      </w:r>
      <w:bookmarkEnd w:id="256"/>
      <w:bookmarkEnd w:id="257"/>
      <w:bookmarkEnd w:id="258"/>
      <w:r w:rsidRPr="002F144D">
        <w:rPr>
          <w:rFonts w:eastAsia="SimSun"/>
        </w:rPr>
        <w:t>Use</w:t>
      </w:r>
      <w:r>
        <w:rPr>
          <w:rFonts w:eastAsia="SimSun"/>
        </w:rPr>
        <w:t xml:space="preserve"> of pre-established </w:t>
      </w:r>
      <w:r w:rsidR="007D7C6D" w:rsidRPr="007D7C6D">
        <w:rPr>
          <w:rFonts w:eastAsia="SimSun"/>
        </w:rPr>
        <w:t>broadcast/multicast session</w:t>
      </w:r>
      <w:bookmarkEnd w:id="259"/>
    </w:p>
    <w:p w14:paraId="7493C88E" w14:textId="06374C54" w:rsidR="009A16B6" w:rsidRPr="00F26BD9" w:rsidRDefault="009A16B6" w:rsidP="009A16B6">
      <w:pPr>
        <w:rPr>
          <w:rFonts w:eastAsia="SimSun"/>
        </w:rPr>
      </w:pPr>
      <w:r>
        <w:rPr>
          <w:noProof/>
          <w:lang w:eastAsia="ko-KR"/>
        </w:rPr>
        <w:t xml:space="preserve">The MC services in the IOPS mode of operation shall support the procedure for using pre-established </w:t>
      </w:r>
      <w:r w:rsidR="007D7C6D" w:rsidRPr="00BD6252">
        <w:rPr>
          <w:rFonts w:eastAsia="DengXian"/>
          <w:lang w:eastAsia="en-GB"/>
        </w:rPr>
        <w:t>broadcast</w:t>
      </w:r>
      <w:r w:rsidR="007D7C6D" w:rsidRPr="00BD6252">
        <w:rPr>
          <w:rFonts w:eastAsia="DengXian"/>
          <w:lang w:eastAsia="zh-CN"/>
        </w:rPr>
        <w:t>/multicast session</w:t>
      </w:r>
      <w:r w:rsidR="007D7C6D">
        <w:rPr>
          <w:rFonts w:eastAsia="DengXian"/>
          <w:lang w:eastAsia="zh-CN"/>
        </w:rPr>
        <w:t xml:space="preserve"> </w:t>
      </w:r>
      <w:r>
        <w:rPr>
          <w:noProof/>
          <w:lang w:eastAsia="ko-KR"/>
        </w:rPr>
        <w:t>as specified 3GPP TS 23.280 [3]</w:t>
      </w:r>
      <w:r w:rsidR="007D7C6D" w:rsidRPr="007D7C6D">
        <w:rPr>
          <w:noProof/>
          <w:lang w:eastAsia="ko-KR"/>
        </w:rPr>
        <w:t xml:space="preserve"> or 3GPP</w:t>
      </w:r>
      <w:r w:rsidR="007D7C6D">
        <w:rPr>
          <w:noProof/>
          <w:lang w:eastAsia="ko-KR"/>
        </w:rPr>
        <w:t> </w:t>
      </w:r>
      <w:r w:rsidR="007D7C6D" w:rsidRPr="007D7C6D">
        <w:rPr>
          <w:noProof/>
          <w:lang w:eastAsia="ko-KR"/>
        </w:rPr>
        <w:t>TS</w:t>
      </w:r>
      <w:r w:rsidR="007D7C6D">
        <w:rPr>
          <w:noProof/>
          <w:lang w:eastAsia="ko-KR"/>
        </w:rPr>
        <w:t> </w:t>
      </w:r>
      <w:r w:rsidR="007D7C6D" w:rsidRPr="007D7C6D">
        <w:rPr>
          <w:noProof/>
          <w:lang w:eastAsia="ko-KR"/>
        </w:rPr>
        <w:t>23.289</w:t>
      </w:r>
      <w:r w:rsidR="007D7C6D">
        <w:rPr>
          <w:noProof/>
          <w:lang w:eastAsia="ko-KR"/>
        </w:rPr>
        <w:t> </w:t>
      </w:r>
      <w:r w:rsidR="007D7C6D" w:rsidRPr="007D7C6D">
        <w:rPr>
          <w:noProof/>
          <w:lang w:eastAsia="ko-KR"/>
        </w:rPr>
        <w:t>[</w:t>
      </w:r>
      <w:r w:rsidR="007D7C6D">
        <w:rPr>
          <w:noProof/>
          <w:lang w:eastAsia="ko-KR"/>
        </w:rPr>
        <w:t>12</w:t>
      </w:r>
      <w:r w:rsidR="007D7C6D" w:rsidRPr="007D7C6D">
        <w:rPr>
          <w:noProof/>
          <w:lang w:eastAsia="ko-KR"/>
        </w:rPr>
        <w:t>]</w:t>
      </w:r>
      <w:r>
        <w:rPr>
          <w:noProof/>
          <w:lang w:eastAsia="ko-KR"/>
        </w:rPr>
        <w:t xml:space="preserve"> </w:t>
      </w:r>
      <w:r w:rsidRPr="00F26BD9">
        <w:rPr>
          <w:rFonts w:eastAsia="SimSun"/>
        </w:rPr>
        <w:t>with the following clarification:</w:t>
      </w:r>
    </w:p>
    <w:p w14:paraId="6481E273" w14:textId="77777777" w:rsidR="009A16B6" w:rsidRPr="00A47809" w:rsidRDefault="009A16B6" w:rsidP="009A16B6">
      <w:pPr>
        <w:pStyle w:val="B1"/>
      </w:pPr>
      <w:r w:rsidRPr="00A47809">
        <w:t>-</w:t>
      </w:r>
      <w:r w:rsidRPr="00A47809">
        <w:tab/>
        <w:t xml:space="preserve">The MC service server is the </w:t>
      </w:r>
      <w:r>
        <w:t>IOPS MC connectivity function.</w:t>
      </w:r>
    </w:p>
    <w:p w14:paraId="65D94126" w14:textId="77777777" w:rsidR="009A16B6" w:rsidRDefault="009A16B6" w:rsidP="009A16B6">
      <w:pPr>
        <w:rPr>
          <w:noProof/>
          <w:lang w:eastAsia="ko-KR"/>
        </w:rPr>
      </w:pPr>
      <w:r>
        <w:rPr>
          <w:noProof/>
          <w:lang w:eastAsia="ko-KR"/>
        </w:rPr>
        <w:t>The MCPTT service shall use the MCPTT-IOPS-2, MCPTT-IOPS-4, and MC-IOPS-6 reference points for this procedure.</w:t>
      </w:r>
    </w:p>
    <w:p w14:paraId="5AA533CF" w14:textId="77777777" w:rsidR="009A16B6" w:rsidRDefault="009A16B6" w:rsidP="009A16B6">
      <w:pPr>
        <w:rPr>
          <w:noProof/>
          <w:lang w:eastAsia="ko-KR"/>
        </w:rPr>
      </w:pPr>
      <w:r>
        <w:rPr>
          <w:noProof/>
          <w:lang w:eastAsia="ko-KR"/>
        </w:rPr>
        <w:t>The MCData service shall use the MCData-IOPS-2, MCData-IOPS-4, and MC-IOPS-6 reference points for this procedure.</w:t>
      </w:r>
    </w:p>
    <w:p w14:paraId="0EC16059" w14:textId="37E7AD1B" w:rsidR="009A16B6" w:rsidRDefault="009A16B6" w:rsidP="009A16B6">
      <w:pPr>
        <w:rPr>
          <w:lang w:val="en-US"/>
        </w:rPr>
      </w:pPr>
      <w:r>
        <w:t xml:space="preserve">The IOPS MC system may use pre-established </w:t>
      </w:r>
      <w:r w:rsidR="00CA3CE4" w:rsidRPr="00CA3CE4">
        <w:t>broadcast/multicast sessions</w:t>
      </w:r>
      <w:r w:rsidR="00CA3CE4">
        <w:t xml:space="preserve"> </w:t>
      </w:r>
      <w:r>
        <w:t>for distributing the media associated to group sessions.</w:t>
      </w:r>
      <w:r>
        <w:rPr>
          <w:lang w:val="en-US"/>
        </w:rPr>
        <w:t xml:space="preserve"> </w:t>
      </w:r>
      <w:r w:rsidRPr="00AB5FED">
        <w:rPr>
          <w:lang w:val="en-US"/>
        </w:rPr>
        <w:t xml:space="preserve">Depending on the capacity of the </w:t>
      </w:r>
      <w:r w:rsidR="00CA3CE4" w:rsidRPr="00BD6252">
        <w:rPr>
          <w:rFonts w:eastAsia="DengXian"/>
          <w:lang w:eastAsia="en-GB"/>
        </w:rPr>
        <w:t>broadcast</w:t>
      </w:r>
      <w:r w:rsidR="00CA3CE4" w:rsidRPr="00BD6252">
        <w:rPr>
          <w:rFonts w:eastAsia="DengXian"/>
          <w:lang w:eastAsia="zh-CN"/>
        </w:rPr>
        <w:t>/multicast session</w:t>
      </w:r>
      <w:r w:rsidRPr="00AB5FED">
        <w:rPr>
          <w:lang w:val="en-US"/>
        </w:rPr>
        <w:t xml:space="preserve">, the </w:t>
      </w:r>
      <w:r w:rsidR="00CA3CE4" w:rsidRPr="00CA3CE4">
        <w:rPr>
          <w:lang w:val="en-US"/>
        </w:rPr>
        <w:t>broadcast/multicast session</w:t>
      </w:r>
      <w:r w:rsidR="00CA3CE4">
        <w:rPr>
          <w:lang w:val="en-US"/>
        </w:rPr>
        <w:t xml:space="preserve"> </w:t>
      </w:r>
      <w:r w:rsidRPr="00AB5FED">
        <w:rPr>
          <w:lang w:val="en-US"/>
        </w:rPr>
        <w:t xml:space="preserve">can be used to broadcast one or more group </w:t>
      </w:r>
      <w:r>
        <w:rPr>
          <w:lang w:val="en-US"/>
        </w:rPr>
        <w:t>sessions</w:t>
      </w:r>
      <w:r w:rsidRPr="00AB5FED">
        <w:rPr>
          <w:lang w:val="en-US"/>
        </w:rPr>
        <w:t xml:space="preserve"> in parallel.</w:t>
      </w:r>
    </w:p>
    <w:p w14:paraId="2B99E923" w14:textId="4DE8A8C5" w:rsidR="009A16B6" w:rsidRPr="00AB5FED" w:rsidRDefault="009A16B6" w:rsidP="009A16B6">
      <w:pPr>
        <w:pStyle w:val="Heading3"/>
      </w:pPr>
      <w:bookmarkStart w:id="260" w:name="_Toc433209850"/>
      <w:bookmarkStart w:id="261" w:name="_Toc460616191"/>
      <w:bookmarkStart w:id="262" w:name="_Toc460617052"/>
      <w:bookmarkStart w:id="263" w:name="_Toc11744419"/>
      <w:bookmarkStart w:id="264" w:name="_Toc217989113"/>
      <w:r>
        <w:rPr>
          <w:rFonts w:hint="eastAsia"/>
          <w:lang w:val="nl-NL" w:eastAsia="zh-CN"/>
        </w:rPr>
        <w:t>10.4.</w:t>
      </w:r>
      <w:r>
        <w:rPr>
          <w:lang w:val="nl-NL" w:eastAsia="zh-CN"/>
        </w:rPr>
        <w:t>4</w:t>
      </w:r>
      <w:r w:rsidRPr="00AB5FED">
        <w:rPr>
          <w:lang w:val="nl-NL" w:eastAsia="zh-CN"/>
        </w:rPr>
        <w:tab/>
      </w:r>
      <w:r w:rsidRPr="00AB5FED">
        <w:t xml:space="preserve">Use of </w:t>
      </w:r>
      <w:r w:rsidRPr="00AB5FED">
        <w:rPr>
          <w:rFonts w:hint="eastAsia"/>
          <w:lang w:eastAsia="zh-CN"/>
        </w:rPr>
        <w:t>d</w:t>
      </w:r>
      <w:r w:rsidRPr="00AB5FED">
        <w:t xml:space="preserve">ynamic </w:t>
      </w:r>
      <w:r w:rsidR="00CA3CE4" w:rsidRPr="00BD6252">
        <w:rPr>
          <w:rFonts w:eastAsia="DengXian"/>
        </w:rPr>
        <w:t>broadcast</w:t>
      </w:r>
      <w:r w:rsidR="00CA3CE4" w:rsidRPr="00BD6252">
        <w:rPr>
          <w:rFonts w:eastAsia="DengXian"/>
          <w:lang w:eastAsia="zh-CN"/>
        </w:rPr>
        <w:t>/multicast session</w:t>
      </w:r>
      <w:r w:rsidR="00CA3CE4">
        <w:rPr>
          <w:rFonts w:eastAsia="DengXian"/>
          <w:lang w:eastAsia="zh-CN"/>
        </w:rPr>
        <w:t xml:space="preserve"> </w:t>
      </w:r>
      <w:r w:rsidRPr="00AB5FED">
        <w:t>establishment</w:t>
      </w:r>
      <w:bookmarkEnd w:id="260"/>
      <w:bookmarkEnd w:id="261"/>
      <w:bookmarkEnd w:id="262"/>
      <w:bookmarkEnd w:id="263"/>
      <w:bookmarkEnd w:id="264"/>
    </w:p>
    <w:p w14:paraId="4A919D09" w14:textId="719F5DBD" w:rsidR="009A16B6" w:rsidRPr="00F26BD9" w:rsidRDefault="009A16B6" w:rsidP="009A16B6">
      <w:pPr>
        <w:rPr>
          <w:rFonts w:eastAsia="SimSun"/>
        </w:rPr>
      </w:pPr>
      <w:r>
        <w:rPr>
          <w:noProof/>
          <w:lang w:eastAsia="ko-KR"/>
        </w:rPr>
        <w:t xml:space="preserve">The MC services in the IOPS mode of operation shall support the procedure for using dynamic </w:t>
      </w:r>
      <w:r w:rsidR="00CA3CE4" w:rsidRPr="00CA3CE4">
        <w:rPr>
          <w:noProof/>
          <w:lang w:eastAsia="ko-KR"/>
        </w:rPr>
        <w:t>broadcast/multicast session</w:t>
      </w:r>
      <w:r w:rsidR="00CA3CE4">
        <w:rPr>
          <w:noProof/>
          <w:lang w:eastAsia="ko-KR"/>
        </w:rPr>
        <w:t xml:space="preserve"> </w:t>
      </w:r>
      <w:r>
        <w:rPr>
          <w:noProof/>
          <w:lang w:eastAsia="ko-KR"/>
        </w:rPr>
        <w:t>as specified 3GPP TS 23.280 [3]</w:t>
      </w:r>
      <w:r w:rsidR="00CA3CE4" w:rsidRPr="00CA3CE4">
        <w:t xml:space="preserve"> </w:t>
      </w:r>
      <w:r w:rsidR="00CA3CE4" w:rsidRPr="00CA3CE4">
        <w:rPr>
          <w:noProof/>
          <w:lang w:eastAsia="ko-KR"/>
        </w:rPr>
        <w:t>or 3GPP</w:t>
      </w:r>
      <w:r w:rsidR="00CA3CE4">
        <w:rPr>
          <w:noProof/>
          <w:lang w:eastAsia="ko-KR"/>
        </w:rPr>
        <w:t> </w:t>
      </w:r>
      <w:r w:rsidR="00CA3CE4" w:rsidRPr="00CA3CE4">
        <w:rPr>
          <w:noProof/>
          <w:lang w:eastAsia="ko-KR"/>
        </w:rPr>
        <w:t>TS</w:t>
      </w:r>
      <w:r w:rsidR="00CA3CE4">
        <w:rPr>
          <w:noProof/>
          <w:lang w:eastAsia="ko-KR"/>
        </w:rPr>
        <w:t> </w:t>
      </w:r>
      <w:r w:rsidR="00CA3CE4" w:rsidRPr="00CA3CE4">
        <w:rPr>
          <w:noProof/>
          <w:lang w:eastAsia="ko-KR"/>
        </w:rPr>
        <w:t>23.289 [</w:t>
      </w:r>
      <w:r w:rsidR="00CA3CE4">
        <w:rPr>
          <w:noProof/>
          <w:lang w:eastAsia="ko-KR"/>
        </w:rPr>
        <w:t>12</w:t>
      </w:r>
      <w:r w:rsidR="00CA3CE4" w:rsidRPr="00CA3CE4">
        <w:rPr>
          <w:noProof/>
          <w:lang w:eastAsia="ko-KR"/>
        </w:rPr>
        <w:t>]</w:t>
      </w:r>
      <w:r>
        <w:rPr>
          <w:noProof/>
          <w:lang w:eastAsia="ko-KR"/>
        </w:rPr>
        <w:t xml:space="preserve"> </w:t>
      </w:r>
      <w:r w:rsidRPr="00F26BD9">
        <w:rPr>
          <w:rFonts w:eastAsia="SimSun"/>
        </w:rPr>
        <w:t>with the following clarification:</w:t>
      </w:r>
    </w:p>
    <w:p w14:paraId="4F423A62" w14:textId="77777777" w:rsidR="009A16B6" w:rsidRPr="00A47809" w:rsidRDefault="009A16B6" w:rsidP="009A16B6">
      <w:pPr>
        <w:pStyle w:val="B1"/>
      </w:pPr>
      <w:r w:rsidRPr="00A47809">
        <w:lastRenderedPageBreak/>
        <w:t>-</w:t>
      </w:r>
      <w:r w:rsidRPr="00A47809">
        <w:tab/>
        <w:t xml:space="preserve">The MC service server is the </w:t>
      </w:r>
      <w:r>
        <w:t>IOPS MC connectivity function.</w:t>
      </w:r>
    </w:p>
    <w:p w14:paraId="3AC6B2D2" w14:textId="77777777" w:rsidR="009A16B6" w:rsidRDefault="009A16B6" w:rsidP="009A16B6">
      <w:pPr>
        <w:rPr>
          <w:noProof/>
          <w:lang w:eastAsia="ko-KR"/>
        </w:rPr>
      </w:pPr>
      <w:r>
        <w:rPr>
          <w:noProof/>
          <w:lang w:eastAsia="ko-KR"/>
        </w:rPr>
        <w:t>The MCPTT service shall use the MCPTT-IOPS-2, MCPTT-IOPS-4, and MC-IOPS-6 reference points for this procedure.</w:t>
      </w:r>
    </w:p>
    <w:p w14:paraId="73C6E75F" w14:textId="77777777" w:rsidR="009A16B6" w:rsidRDefault="009A16B6" w:rsidP="009A16B6">
      <w:pPr>
        <w:rPr>
          <w:noProof/>
          <w:lang w:eastAsia="ko-KR"/>
        </w:rPr>
      </w:pPr>
      <w:r>
        <w:rPr>
          <w:noProof/>
          <w:lang w:eastAsia="ko-KR"/>
        </w:rPr>
        <w:t>The MCData service shall use the MCData-IOPS-2, MCData-IOPS-4, and MC-IOPS-6 reference points for this procedure.</w:t>
      </w:r>
    </w:p>
    <w:p w14:paraId="30A7137C" w14:textId="77777777" w:rsidR="009A16B6" w:rsidRDefault="009A16B6" w:rsidP="009A16B6">
      <w:pPr>
        <w:rPr>
          <w:lang w:val="en-US"/>
        </w:rPr>
      </w:pPr>
      <w:r>
        <w:t>The IOPS MC system may use dynamic MBMS bearer establishment for distributing the media associated to group sessions</w:t>
      </w:r>
      <w:r w:rsidRPr="00AB5FED">
        <w:rPr>
          <w:lang w:val="en-US"/>
        </w:rPr>
        <w:t>.</w:t>
      </w:r>
    </w:p>
    <w:p w14:paraId="14A34C26" w14:textId="587129B5" w:rsidR="009A16B6" w:rsidRPr="00AB5FED" w:rsidRDefault="009A16B6" w:rsidP="009A16B6">
      <w:pPr>
        <w:pStyle w:val="Heading3"/>
        <w:rPr>
          <w:lang w:val="en-US"/>
        </w:rPr>
      </w:pPr>
      <w:bookmarkStart w:id="265" w:name="_Toc460616192"/>
      <w:bookmarkStart w:id="266" w:name="_Toc460617053"/>
      <w:bookmarkStart w:id="267" w:name="_Toc11744420"/>
      <w:bookmarkStart w:id="268" w:name="_Toc217989114"/>
      <w:r>
        <w:rPr>
          <w:lang w:val="en-US"/>
        </w:rPr>
        <w:t>10.4.5</w:t>
      </w:r>
      <w:r w:rsidRPr="00AB5FED">
        <w:rPr>
          <w:lang w:val="en-US"/>
        </w:rPr>
        <w:tab/>
      </w:r>
      <w:r>
        <w:rPr>
          <w:lang w:val="en-US"/>
        </w:rPr>
        <w:t>Group session</w:t>
      </w:r>
      <w:r w:rsidRPr="00AB5FED">
        <w:rPr>
          <w:lang w:val="en-US"/>
        </w:rPr>
        <w:t xml:space="preserve"> connect and disconnect over </w:t>
      </w:r>
      <w:r w:rsidR="00CA3CE4" w:rsidRPr="00BD6252">
        <w:rPr>
          <w:rFonts w:eastAsia="DengXian"/>
          <w:lang w:val="en-US"/>
        </w:rPr>
        <w:t>broadcast/multicast</w:t>
      </w:r>
      <w:r w:rsidR="00CA3CE4" w:rsidRPr="00AB5FED">
        <w:rPr>
          <w:lang w:val="en-US"/>
        </w:rPr>
        <w:t xml:space="preserve"> </w:t>
      </w:r>
      <w:r w:rsidR="00CA3CE4" w:rsidRPr="00BD6252">
        <w:rPr>
          <w:rFonts w:eastAsia="DengXian"/>
          <w:lang w:val="en-US"/>
        </w:rPr>
        <w:t>session</w:t>
      </w:r>
      <w:r w:rsidR="00CA3CE4" w:rsidRPr="00AB5FED" w:rsidDel="00CA3CE4">
        <w:rPr>
          <w:lang w:val="en-US"/>
        </w:rPr>
        <w:t xml:space="preserve"> </w:t>
      </w:r>
      <w:bookmarkEnd w:id="265"/>
      <w:bookmarkEnd w:id="266"/>
      <w:bookmarkEnd w:id="267"/>
      <w:r>
        <w:rPr>
          <w:lang w:val="en-US"/>
        </w:rPr>
        <w:t>(IP connectivity functionality)</w:t>
      </w:r>
      <w:bookmarkEnd w:id="268"/>
    </w:p>
    <w:p w14:paraId="57AD07F3" w14:textId="77777777" w:rsidR="009A16B6" w:rsidRPr="00AB5FED" w:rsidRDefault="009A16B6" w:rsidP="009A16B6">
      <w:pPr>
        <w:pStyle w:val="Heading4"/>
        <w:rPr>
          <w:lang w:val="en-US"/>
        </w:rPr>
      </w:pPr>
      <w:bookmarkStart w:id="269" w:name="_Toc460616193"/>
      <w:bookmarkStart w:id="270" w:name="_Toc460617054"/>
      <w:bookmarkStart w:id="271" w:name="_Toc11744421"/>
      <w:bookmarkStart w:id="272" w:name="_Toc217989115"/>
      <w:r>
        <w:rPr>
          <w:lang w:val="en-US"/>
        </w:rPr>
        <w:t>10.4.5</w:t>
      </w:r>
      <w:r w:rsidRPr="00AB5FED">
        <w:rPr>
          <w:lang w:val="en-US"/>
        </w:rPr>
        <w:t>.1</w:t>
      </w:r>
      <w:r w:rsidRPr="00AB5FED">
        <w:rPr>
          <w:lang w:val="en-US"/>
        </w:rPr>
        <w:tab/>
        <w:t>General</w:t>
      </w:r>
      <w:bookmarkEnd w:id="269"/>
      <w:bookmarkEnd w:id="270"/>
      <w:bookmarkEnd w:id="271"/>
      <w:bookmarkEnd w:id="272"/>
    </w:p>
    <w:p w14:paraId="2416CD52" w14:textId="35B7D675" w:rsidR="009A16B6" w:rsidRPr="002A0983" w:rsidRDefault="009A16B6" w:rsidP="009A16B6">
      <w:r w:rsidRPr="002A0983">
        <w:t xml:space="preserve">MBMS bearers can be used for group sessions based on the IP connectivity functionality. One </w:t>
      </w:r>
      <w:r w:rsidR="00CA3CE4" w:rsidRPr="00CA3CE4">
        <w:t>broadcast/multicast session</w:t>
      </w:r>
      <w:r w:rsidR="00CA3CE4">
        <w:t xml:space="preserve"> </w:t>
      </w:r>
      <w:r w:rsidRPr="002A0983">
        <w:t xml:space="preserve">can be associated to one or more specific groups or group sessions. </w:t>
      </w:r>
      <w:r w:rsidRPr="002A0983">
        <w:rPr>
          <w:rFonts w:eastAsia="Malgun Gothic"/>
          <w:lang w:eastAsia="ko-KR"/>
        </w:rPr>
        <w:t>Before sending packets related to a group session, i.e. signalling and media, over a</w:t>
      </w:r>
      <w:r w:rsidR="000A4373">
        <w:rPr>
          <w:rFonts w:eastAsia="Malgun Gothic"/>
          <w:lang w:eastAsia="ko-KR"/>
        </w:rPr>
        <w:t xml:space="preserve"> </w:t>
      </w:r>
      <w:r w:rsidR="000A4373" w:rsidRPr="00BD6252">
        <w:rPr>
          <w:rFonts w:eastAsia="DengXian"/>
          <w:lang w:eastAsia="en-GB"/>
        </w:rPr>
        <w:t>broadcast</w:t>
      </w:r>
      <w:r w:rsidR="000A4373" w:rsidRPr="00BD6252">
        <w:rPr>
          <w:rFonts w:eastAsia="DengXian"/>
          <w:lang w:eastAsia="zh-CN"/>
        </w:rPr>
        <w:t>/multicast session</w:t>
      </w:r>
      <w:r w:rsidRPr="002A0983">
        <w:rPr>
          <w:rFonts w:eastAsia="Malgun Gothic"/>
          <w:lang w:eastAsia="ko-KR"/>
        </w:rPr>
        <w:t xml:space="preserve">, the IOPS MC connectivity function transmits the association information between the group session and the </w:t>
      </w:r>
      <w:r w:rsidR="000A4373" w:rsidRPr="00BD6252">
        <w:rPr>
          <w:rFonts w:eastAsia="DengXian"/>
          <w:lang w:eastAsia="en-GB"/>
        </w:rPr>
        <w:t>broadcast</w:t>
      </w:r>
      <w:r w:rsidR="000A4373" w:rsidRPr="00BD6252">
        <w:rPr>
          <w:rFonts w:eastAsia="DengXian"/>
          <w:lang w:eastAsia="zh-CN"/>
        </w:rPr>
        <w:t>/multicast session</w:t>
      </w:r>
      <w:r w:rsidRPr="002A0983">
        <w:rPr>
          <w:rFonts w:eastAsia="Malgun Gothic"/>
          <w:lang w:eastAsia="ko-KR"/>
        </w:rPr>
        <w:t xml:space="preserve">. </w:t>
      </w:r>
      <w:r w:rsidRPr="002A0983">
        <w:t xml:space="preserve">When the group session over the </w:t>
      </w:r>
      <w:r w:rsidR="000A4373" w:rsidRPr="000A4373">
        <w:t>broadcast/multicast session</w:t>
      </w:r>
      <w:r w:rsidR="000A4373">
        <w:t xml:space="preserve"> </w:t>
      </w:r>
      <w:r w:rsidRPr="002A0983">
        <w:t xml:space="preserve">is finished, this temporary association information of a group session to specific resources on a </w:t>
      </w:r>
      <w:r w:rsidR="000A4373" w:rsidRPr="000A4373">
        <w:t>broadcast/multicast session</w:t>
      </w:r>
      <w:r w:rsidR="000A4373">
        <w:t xml:space="preserve"> </w:t>
      </w:r>
      <w:r w:rsidRPr="002A0983">
        <w:t>is undone. Prior to the association of a group session to a</w:t>
      </w:r>
      <w:r w:rsidR="000A4373">
        <w:t xml:space="preserve"> </w:t>
      </w:r>
      <w:r w:rsidR="000A4373" w:rsidRPr="000A4373">
        <w:t>broadcast/multicast session</w:t>
      </w:r>
      <w:r w:rsidR="000A4373">
        <w:t xml:space="preserve"> </w:t>
      </w:r>
      <w:r w:rsidRPr="002A0983">
        <w:t xml:space="preserve">the </w:t>
      </w:r>
      <w:r w:rsidR="000A4373" w:rsidRPr="000A4373">
        <w:t>broadcast/multicast session</w:t>
      </w:r>
      <w:r w:rsidR="000A4373">
        <w:t xml:space="preserve"> </w:t>
      </w:r>
      <w:r w:rsidRPr="002A0983">
        <w:t>is activated and announced to the MC service clients.</w:t>
      </w:r>
    </w:p>
    <w:p w14:paraId="19CF86AD" w14:textId="77777777" w:rsidR="009A16B6" w:rsidRPr="00AB5FED" w:rsidRDefault="009A16B6" w:rsidP="009A16B6">
      <w:pPr>
        <w:pStyle w:val="Heading4"/>
        <w:rPr>
          <w:lang w:val="en-US"/>
        </w:rPr>
      </w:pPr>
      <w:bookmarkStart w:id="273" w:name="_Toc460616194"/>
      <w:bookmarkStart w:id="274" w:name="_Toc460617055"/>
      <w:bookmarkStart w:id="275" w:name="_Toc11744422"/>
      <w:bookmarkStart w:id="276" w:name="_Toc217989116"/>
      <w:r>
        <w:rPr>
          <w:lang w:val="en-US"/>
        </w:rPr>
        <w:t>10.4.5</w:t>
      </w:r>
      <w:r w:rsidRPr="00AB5FED">
        <w:rPr>
          <w:lang w:val="en-US"/>
        </w:rPr>
        <w:t>.2</w:t>
      </w:r>
      <w:r w:rsidRPr="00AB5FED">
        <w:rPr>
          <w:lang w:val="en-US"/>
        </w:rPr>
        <w:tab/>
        <w:t>Procedure</w:t>
      </w:r>
      <w:bookmarkEnd w:id="273"/>
      <w:bookmarkEnd w:id="274"/>
      <w:bookmarkEnd w:id="275"/>
      <w:bookmarkEnd w:id="276"/>
    </w:p>
    <w:p w14:paraId="496E640D" w14:textId="68AB273C" w:rsidR="009A16B6" w:rsidRPr="00AB5FED" w:rsidRDefault="009A16B6" w:rsidP="009A16B6">
      <w:pPr>
        <w:pStyle w:val="Heading5"/>
        <w:rPr>
          <w:lang w:val="en-US"/>
        </w:rPr>
      </w:pPr>
      <w:bookmarkStart w:id="277" w:name="_Toc460616195"/>
      <w:bookmarkStart w:id="278" w:name="_Toc460617056"/>
      <w:bookmarkStart w:id="279" w:name="_Toc11744423"/>
      <w:bookmarkStart w:id="280" w:name="_Toc217989117"/>
      <w:r>
        <w:rPr>
          <w:lang w:val="en-US"/>
        </w:rPr>
        <w:t>10.4.5</w:t>
      </w:r>
      <w:r w:rsidRPr="00AB5FED">
        <w:rPr>
          <w:lang w:val="en-US"/>
        </w:rPr>
        <w:t>.2.1</w:t>
      </w:r>
      <w:r w:rsidRPr="00AB5FED">
        <w:rPr>
          <w:lang w:val="en-US"/>
        </w:rPr>
        <w:tab/>
      </w:r>
      <w:r>
        <w:rPr>
          <w:lang w:val="en-US"/>
        </w:rPr>
        <w:t>Group Session</w:t>
      </w:r>
      <w:r w:rsidRPr="00AB5FED">
        <w:rPr>
          <w:lang w:val="en-US"/>
        </w:rPr>
        <w:t xml:space="preserve"> connect over </w:t>
      </w:r>
      <w:r w:rsidR="000A4373" w:rsidRPr="000A4373">
        <w:rPr>
          <w:lang w:val="en-US"/>
        </w:rPr>
        <w:t>broadcast/multicast session</w:t>
      </w:r>
      <w:bookmarkEnd w:id="277"/>
      <w:bookmarkEnd w:id="278"/>
      <w:bookmarkEnd w:id="279"/>
      <w:bookmarkEnd w:id="280"/>
    </w:p>
    <w:p w14:paraId="2B013252" w14:textId="5607F7E8" w:rsidR="009A16B6" w:rsidRPr="00AB5FED" w:rsidRDefault="009A16B6" w:rsidP="009A16B6">
      <w:pPr>
        <w:rPr>
          <w:lang w:val="en-US"/>
        </w:rPr>
      </w:pPr>
      <w:r w:rsidRPr="00AB5FED">
        <w:rPr>
          <w:lang w:val="en-US"/>
        </w:rPr>
        <w:t>In figure </w:t>
      </w:r>
      <w:r>
        <w:rPr>
          <w:lang w:val="en-US"/>
        </w:rPr>
        <w:t>10.4.5</w:t>
      </w:r>
      <w:r w:rsidRPr="00AB5FED">
        <w:rPr>
          <w:lang w:val="en-US"/>
        </w:rPr>
        <w:t>.2</w:t>
      </w:r>
      <w:r w:rsidRPr="00AB5FED">
        <w:rPr>
          <w:rFonts w:hint="eastAsia"/>
          <w:lang w:val="en-US" w:eastAsia="zh-CN"/>
        </w:rPr>
        <w:t>.1</w:t>
      </w:r>
      <w:r w:rsidRPr="00AB5FED">
        <w:rPr>
          <w:lang w:val="en-US"/>
        </w:rPr>
        <w:t>-1 the MC</w:t>
      </w:r>
      <w:r>
        <w:rPr>
          <w:lang w:val="en-US"/>
        </w:rPr>
        <w:t xml:space="preserve"> service</w:t>
      </w:r>
      <w:r w:rsidRPr="00AB5FED">
        <w:rPr>
          <w:lang w:val="en-US"/>
        </w:rPr>
        <w:t xml:space="preserve"> client 1 is the client that initiate</w:t>
      </w:r>
      <w:r>
        <w:rPr>
          <w:lang w:val="en-US"/>
        </w:rPr>
        <w:t>s</w:t>
      </w:r>
      <w:r w:rsidRPr="00AB5FED">
        <w:rPr>
          <w:lang w:val="en-US"/>
        </w:rPr>
        <w:t xml:space="preserve"> a</w:t>
      </w:r>
      <w:r>
        <w:rPr>
          <w:lang w:val="en-US"/>
        </w:rPr>
        <w:t xml:space="preserve"> group session, e.g. an MCPTT client initiating a </w:t>
      </w:r>
      <w:r w:rsidRPr="00AB5FED">
        <w:rPr>
          <w:lang w:val="en-US"/>
        </w:rPr>
        <w:t xml:space="preserve">group call. </w:t>
      </w:r>
      <w:r>
        <w:rPr>
          <w:lang w:val="en-US"/>
        </w:rPr>
        <w:t xml:space="preserve">The </w:t>
      </w:r>
      <w:r w:rsidRPr="00AB5FED">
        <w:rPr>
          <w:lang w:val="en-US"/>
        </w:rPr>
        <w:t>MC</w:t>
      </w:r>
      <w:r>
        <w:rPr>
          <w:lang w:val="en-US"/>
        </w:rPr>
        <w:t xml:space="preserve"> service</w:t>
      </w:r>
      <w:r w:rsidRPr="00AB5FED">
        <w:rPr>
          <w:lang w:val="en-US"/>
        </w:rPr>
        <w:t xml:space="preserve"> client 1 may</w:t>
      </w:r>
      <w:r>
        <w:rPr>
          <w:lang w:val="en-US"/>
        </w:rPr>
        <w:t xml:space="preserve"> be within the </w:t>
      </w:r>
      <w:r w:rsidR="000A4373" w:rsidRPr="000A4373">
        <w:rPr>
          <w:lang w:val="en-US"/>
        </w:rPr>
        <w:t xml:space="preserve">broadcast/multicast </w:t>
      </w:r>
      <w:r w:rsidRPr="00AB5FED">
        <w:rPr>
          <w:lang w:val="en-US"/>
        </w:rPr>
        <w:t xml:space="preserve">service area. The </w:t>
      </w:r>
      <w:r>
        <w:rPr>
          <w:lang w:val="en-US"/>
        </w:rPr>
        <w:t>MC service</w:t>
      </w:r>
      <w:r w:rsidRPr="00AB5FED">
        <w:rPr>
          <w:lang w:val="en-US"/>
        </w:rPr>
        <w:t xml:space="preserve"> client</w:t>
      </w:r>
      <w:r>
        <w:rPr>
          <w:lang w:val="en-US"/>
        </w:rPr>
        <w:t>s</w:t>
      </w:r>
      <w:r w:rsidRPr="00AB5FED">
        <w:rPr>
          <w:lang w:val="en-US"/>
        </w:rPr>
        <w:t xml:space="preserve"> 2</w:t>
      </w:r>
      <w:r>
        <w:rPr>
          <w:lang w:val="en-US"/>
        </w:rPr>
        <w:t xml:space="preserve"> … n</w:t>
      </w:r>
      <w:r w:rsidRPr="00AB5FED">
        <w:rPr>
          <w:lang w:val="en-US"/>
        </w:rPr>
        <w:t xml:space="preserve"> represent </w:t>
      </w:r>
      <w:r>
        <w:rPr>
          <w:lang w:val="en-US"/>
        </w:rPr>
        <w:t>MC service</w:t>
      </w:r>
      <w:r w:rsidRPr="00AB5FED">
        <w:rPr>
          <w:lang w:val="en-US"/>
        </w:rPr>
        <w:t xml:space="preserve"> clients</w:t>
      </w:r>
      <w:r>
        <w:rPr>
          <w:lang w:val="en-US"/>
        </w:rPr>
        <w:t>, e.g. MCPTT clients,</w:t>
      </w:r>
      <w:r w:rsidRPr="00AB5FED">
        <w:rPr>
          <w:lang w:val="en-US"/>
        </w:rPr>
        <w:t xml:space="preserve"> receiving the </w:t>
      </w:r>
      <w:r>
        <w:rPr>
          <w:lang w:val="en-US"/>
        </w:rPr>
        <w:t>group session packets</w:t>
      </w:r>
      <w:r w:rsidRPr="00AB5FED">
        <w:rPr>
          <w:lang w:val="en-US"/>
        </w:rPr>
        <w:t xml:space="preserve"> over an MBMS bearer. There may be other receiving </w:t>
      </w:r>
      <w:r>
        <w:rPr>
          <w:lang w:val="en-US"/>
        </w:rPr>
        <w:t xml:space="preserve">MC service </w:t>
      </w:r>
      <w:r w:rsidRPr="00AB5FED">
        <w:rPr>
          <w:lang w:val="en-US"/>
        </w:rPr>
        <w:t xml:space="preserve">clients both over unicast bearers and over this or other </w:t>
      </w:r>
      <w:r w:rsidR="000A4373" w:rsidRPr="000A4373">
        <w:rPr>
          <w:lang w:val="en-US"/>
        </w:rPr>
        <w:t>broadcast/multicast session</w:t>
      </w:r>
      <w:r w:rsidRPr="00AB5FED">
        <w:rPr>
          <w:lang w:val="en-US"/>
        </w:rPr>
        <w:t>(s), however</w:t>
      </w:r>
      <w:r>
        <w:rPr>
          <w:lang w:val="en-US"/>
        </w:rPr>
        <w:t>,</w:t>
      </w:r>
      <w:r w:rsidRPr="00AB5FED">
        <w:rPr>
          <w:lang w:val="en-US"/>
        </w:rPr>
        <w:t xml:space="preserve"> they are not illustrated in this figure.</w:t>
      </w:r>
    </w:p>
    <w:p w14:paraId="67F44755" w14:textId="77777777" w:rsidR="009A16B6" w:rsidRDefault="009A16B6" w:rsidP="009A16B6">
      <w:pPr>
        <w:rPr>
          <w:lang w:val="en-US"/>
        </w:rPr>
      </w:pPr>
      <w:r w:rsidRPr="00AB5FED">
        <w:rPr>
          <w:lang w:val="en-US"/>
        </w:rPr>
        <w:t xml:space="preserve">Pre-conditions: </w:t>
      </w:r>
    </w:p>
    <w:p w14:paraId="21617607" w14:textId="77777777" w:rsidR="009A16B6" w:rsidRDefault="009A16B6" w:rsidP="009A16B6">
      <w:pPr>
        <w:pStyle w:val="B1"/>
      </w:pPr>
      <w:r>
        <w:t>-</w:t>
      </w:r>
      <w:r>
        <w:tab/>
        <w:t xml:space="preserve">The </w:t>
      </w:r>
      <w:r w:rsidRPr="00416FBE">
        <w:t>MC</w:t>
      </w:r>
      <w:r>
        <w:t xml:space="preserve"> service</w:t>
      </w:r>
      <w:r w:rsidRPr="00416FBE">
        <w:t xml:space="preserve"> user profile used for the IOPS mode of operation is pre-provisioned in the MC</w:t>
      </w:r>
      <w:r>
        <w:t xml:space="preserve"> service</w:t>
      </w:r>
      <w:r w:rsidRPr="00416FBE">
        <w:t xml:space="preserve"> UEs</w:t>
      </w:r>
    </w:p>
    <w:p w14:paraId="32F99E78" w14:textId="77777777" w:rsidR="009A16B6" w:rsidRDefault="009A16B6" w:rsidP="009A16B6">
      <w:pPr>
        <w:pStyle w:val="B1"/>
      </w:pPr>
      <w:r>
        <w:t>-</w:t>
      </w:r>
      <w:r>
        <w:tab/>
        <w:t xml:space="preserve">The IOPS MC service group ID and its associated </w:t>
      </w:r>
      <w:r w:rsidRPr="00D87F58">
        <w:t>IOPS group IP multicast address</w:t>
      </w:r>
      <w:r>
        <w:t xml:space="preserve"> are pre-configured in the MC service clients</w:t>
      </w:r>
    </w:p>
    <w:p w14:paraId="2D4136B7" w14:textId="77777777" w:rsidR="009A16B6" w:rsidRPr="00416FBE" w:rsidRDefault="009A16B6" w:rsidP="009A16B6">
      <w:pPr>
        <w:pStyle w:val="B1"/>
      </w:pPr>
      <w:bookmarkStart w:id="281" w:name="_Hlk22832831"/>
      <w:r>
        <w:t>-</w:t>
      </w:r>
      <w:r>
        <w:tab/>
        <w:t>The MC service users have an active PDN connection to the IOPS MC connectivity function for the communication based on the IP connectivity functionality</w:t>
      </w:r>
    </w:p>
    <w:bookmarkEnd w:id="281"/>
    <w:p w14:paraId="39DCCB25" w14:textId="77777777" w:rsidR="009A16B6" w:rsidRDefault="009A16B6" w:rsidP="009A16B6">
      <w:pPr>
        <w:pStyle w:val="B1"/>
      </w:pPr>
      <w:r>
        <w:t>-</w:t>
      </w:r>
      <w:r>
        <w:tab/>
      </w:r>
      <w:r w:rsidRPr="00EC2117">
        <w:t>The MC</w:t>
      </w:r>
      <w:r>
        <w:t xml:space="preserve"> service</w:t>
      </w:r>
      <w:r w:rsidRPr="00EC2117">
        <w:t xml:space="preserve"> users are discovered by the IOPS MC </w:t>
      </w:r>
      <w:r>
        <w:t xml:space="preserve">connectivity function </w:t>
      </w:r>
      <w:r w:rsidRPr="006B57F9">
        <w:t>to support MC services based on the IP connectivity functionality</w:t>
      </w:r>
    </w:p>
    <w:p w14:paraId="666A1AEA" w14:textId="77777777" w:rsidR="009A16B6" w:rsidRPr="00B46F55" w:rsidRDefault="009A16B6" w:rsidP="009A16B6"/>
    <w:p w14:paraId="0F975FFF" w14:textId="0ABE6FFA" w:rsidR="009A16B6" w:rsidRPr="00AB5FED" w:rsidRDefault="00A65665" w:rsidP="009A16B6">
      <w:pPr>
        <w:pStyle w:val="TH"/>
      </w:pPr>
      <w:r w:rsidRPr="00BD6252">
        <w:rPr>
          <w:rFonts w:eastAsia="DengXian"/>
          <w:lang w:eastAsia="en-GB"/>
        </w:rPr>
        <w:object w:dxaOrig="6114" w:dyaOrig="4301" w14:anchorId="784BD801">
          <v:shape id="_x0000_i1038" type="#_x0000_t75" style="width:305.75pt;height:215.1pt" o:ole="">
            <v:imagedata r:id="rId35" o:title=""/>
          </v:shape>
          <o:OLEObject Type="Embed" ProgID="Visio.Drawing.15" ShapeID="_x0000_i1038" DrawAspect="Content" ObjectID="_1828601765" r:id="rId36"/>
        </w:object>
      </w:r>
    </w:p>
    <w:p w14:paraId="3D4A7D13" w14:textId="481991DE" w:rsidR="009A16B6" w:rsidRPr="00AB5FED" w:rsidRDefault="009A16B6" w:rsidP="009A16B6">
      <w:pPr>
        <w:pStyle w:val="TF"/>
      </w:pPr>
      <w:r w:rsidRPr="00AB5FED">
        <w:t>Figure </w:t>
      </w:r>
      <w:r>
        <w:t>10.4.5</w:t>
      </w:r>
      <w:r w:rsidRPr="00AB5FED">
        <w:t>.2</w:t>
      </w:r>
      <w:r w:rsidRPr="00AB5FED">
        <w:rPr>
          <w:rFonts w:hint="eastAsia"/>
          <w:lang w:eastAsia="zh-CN"/>
        </w:rPr>
        <w:t>.1</w:t>
      </w:r>
      <w:r w:rsidRPr="00AB5FED">
        <w:t xml:space="preserve">-1: </w:t>
      </w:r>
      <w:r>
        <w:t>Group session</w:t>
      </w:r>
      <w:r w:rsidRPr="00AB5FED">
        <w:t xml:space="preserve"> connect on </w:t>
      </w:r>
      <w:r w:rsidR="00A65665" w:rsidRPr="00A65665">
        <w:t>broadcast/multicast session</w:t>
      </w:r>
      <w:r w:rsidR="00A65665">
        <w:t xml:space="preserve"> </w:t>
      </w:r>
      <w:r>
        <w:t>(IP connectivity functionality)</w:t>
      </w:r>
    </w:p>
    <w:p w14:paraId="6DAD07A8" w14:textId="17FDBF0D" w:rsidR="009A16B6" w:rsidRPr="00AB5FED" w:rsidRDefault="009A16B6" w:rsidP="009A16B6">
      <w:pPr>
        <w:pStyle w:val="B1"/>
      </w:pPr>
      <w:r w:rsidRPr="00AB5FED">
        <w:t>1.</w:t>
      </w:r>
      <w:r w:rsidRPr="00AB5FED">
        <w:tab/>
        <w:t xml:space="preserve">Activation and announcement of </w:t>
      </w:r>
      <w:bookmarkStart w:id="282" w:name="_Hlk178524447"/>
      <w:r w:rsidR="00A65665" w:rsidRPr="00BD6252">
        <w:rPr>
          <w:rFonts w:eastAsia="DengXian"/>
          <w:lang w:eastAsia="en-GB"/>
        </w:rPr>
        <w:t>broadcast</w:t>
      </w:r>
      <w:r w:rsidR="00A65665" w:rsidRPr="00BD6252">
        <w:rPr>
          <w:rFonts w:eastAsia="DengXian"/>
          <w:lang w:eastAsia="zh-CN"/>
        </w:rPr>
        <w:t>/multicast session</w:t>
      </w:r>
      <w:bookmarkEnd w:id="282"/>
      <w:r w:rsidR="00A65665">
        <w:rPr>
          <w:rFonts w:eastAsia="DengXian"/>
          <w:lang w:eastAsia="zh-CN"/>
        </w:rPr>
        <w:t xml:space="preserve"> </w:t>
      </w:r>
      <w:r w:rsidRPr="00AB5FED">
        <w:t>availability.</w:t>
      </w:r>
    </w:p>
    <w:p w14:paraId="220BBC5B" w14:textId="77777777" w:rsidR="009A16B6" w:rsidRDefault="009A16B6" w:rsidP="009A16B6">
      <w:pPr>
        <w:pStyle w:val="B1"/>
      </w:pPr>
      <w:r w:rsidRPr="00AB5FED">
        <w:t>2.</w:t>
      </w:r>
      <w:r w:rsidRPr="00AB5FED">
        <w:tab/>
      </w:r>
      <w:r>
        <w:t xml:space="preserve">MC user at the </w:t>
      </w:r>
      <w:r w:rsidRPr="00AB5FED">
        <w:t>MC</w:t>
      </w:r>
      <w:r>
        <w:t xml:space="preserve"> service</w:t>
      </w:r>
      <w:r w:rsidRPr="00AB5FED">
        <w:t xml:space="preserve"> client 1 </w:t>
      </w:r>
      <w:r>
        <w:t xml:space="preserve">wants to </w:t>
      </w:r>
      <w:r w:rsidRPr="00AB5FED">
        <w:t xml:space="preserve">initiate </w:t>
      </w:r>
      <w:r>
        <w:t>an MC service</w:t>
      </w:r>
      <w:r w:rsidRPr="00AB5FED">
        <w:t xml:space="preserve"> group </w:t>
      </w:r>
      <w:r>
        <w:t>session with a specific IOPS MC service group based on the IP connectivity functionality</w:t>
      </w:r>
      <w:r w:rsidRPr="00AB5FED">
        <w:t>.</w:t>
      </w:r>
    </w:p>
    <w:p w14:paraId="3745C082" w14:textId="77777777" w:rsidR="009A16B6" w:rsidRPr="00AB5FED" w:rsidRDefault="009A16B6" w:rsidP="009A16B6">
      <w:pPr>
        <w:pStyle w:val="B1"/>
      </w:pPr>
      <w:r>
        <w:t>3.</w:t>
      </w:r>
      <w:r>
        <w:tab/>
        <w:t xml:space="preserve">The MC service client 1 transmits the related group session packets via the IOPS MC connectivity function targeting the IOPS MC service group (i.e. using the corresponding IOPS group IP multicast address) </w:t>
      </w:r>
    </w:p>
    <w:p w14:paraId="09F6FFB7" w14:textId="731CCC0A" w:rsidR="009A16B6" w:rsidRPr="00AB5FED" w:rsidRDefault="009A16B6" w:rsidP="009A16B6">
      <w:pPr>
        <w:pStyle w:val="B1"/>
      </w:pPr>
      <w:r>
        <w:t>4</w:t>
      </w:r>
      <w:r w:rsidRPr="00AB5FED">
        <w:t>.</w:t>
      </w:r>
      <w:r w:rsidRPr="00AB5FED">
        <w:tab/>
        <w:t xml:space="preserve">The </w:t>
      </w:r>
      <w:r>
        <w:t>IOPS MC connectivity function determines that the received packets correspond to a group session. Therefore, the IOPS MC connectivity function transmits</w:t>
      </w:r>
      <w:r w:rsidRPr="00AB5FED">
        <w:t xml:space="preserve"> a </w:t>
      </w:r>
      <w:r w:rsidR="00A65665" w:rsidRPr="00BD6252">
        <w:rPr>
          <w:rFonts w:eastAsia="DengXian"/>
          <w:lang w:eastAsia="en-GB"/>
        </w:rPr>
        <w:t xml:space="preserve">MapIOPSGroupToNetwork </w:t>
      </w:r>
      <w:r w:rsidRPr="00AB5FED">
        <w:t xml:space="preserve">message over a previously </w:t>
      </w:r>
      <w:r>
        <w:t>established</w:t>
      </w:r>
      <w:r w:rsidRPr="00AB5FED">
        <w:t xml:space="preserve"> </w:t>
      </w:r>
      <w:r w:rsidR="00A65665" w:rsidRPr="00BD6252">
        <w:rPr>
          <w:rFonts w:eastAsia="DengXian"/>
          <w:lang w:eastAsia="en-GB"/>
        </w:rPr>
        <w:t>broadcast</w:t>
      </w:r>
      <w:r w:rsidR="00A65665" w:rsidRPr="00BD6252">
        <w:rPr>
          <w:rFonts w:eastAsia="DengXian"/>
          <w:lang w:eastAsia="zh-CN"/>
        </w:rPr>
        <w:t>/multicast session</w:t>
      </w:r>
      <w:r w:rsidR="00A65665">
        <w:rPr>
          <w:rFonts w:eastAsia="DengXian"/>
          <w:lang w:eastAsia="zh-CN"/>
        </w:rPr>
        <w:t xml:space="preserve"> </w:t>
      </w:r>
      <w:r w:rsidRPr="00AB5FED">
        <w:t xml:space="preserve">to all users </w:t>
      </w:r>
      <w:r>
        <w:t>monitoring the</w:t>
      </w:r>
      <w:r w:rsidRPr="00AB5FED">
        <w:t xml:space="preserve"> </w:t>
      </w:r>
      <w:r w:rsidR="00A65665" w:rsidRPr="00BD6252">
        <w:rPr>
          <w:rFonts w:eastAsia="DengXian"/>
          <w:lang w:eastAsia="en-GB"/>
        </w:rPr>
        <w:t>broadcast</w:t>
      </w:r>
      <w:r w:rsidR="00A65665" w:rsidRPr="00BD6252">
        <w:rPr>
          <w:rFonts w:eastAsia="DengXian"/>
          <w:lang w:eastAsia="zh-CN"/>
        </w:rPr>
        <w:t>/multicast session</w:t>
      </w:r>
      <w:r w:rsidRPr="00AB5FED">
        <w:t xml:space="preserve">. The </w:t>
      </w:r>
      <w:r w:rsidR="00A65665" w:rsidRPr="00BD6252">
        <w:rPr>
          <w:rFonts w:eastAsia="DengXian"/>
          <w:lang w:eastAsia="en-GB"/>
        </w:rPr>
        <w:t xml:space="preserve">MapIOPSGroupToNetwork </w:t>
      </w:r>
      <w:r w:rsidRPr="00AB5FED">
        <w:t xml:space="preserve">message includes association information between the group </w:t>
      </w:r>
      <w:r>
        <w:t>session</w:t>
      </w:r>
      <w:r w:rsidRPr="00AB5FED">
        <w:t xml:space="preserve"> and </w:t>
      </w:r>
      <w:r>
        <w:t xml:space="preserve">the </w:t>
      </w:r>
      <w:r w:rsidR="00A65665" w:rsidRPr="00BD6252">
        <w:rPr>
          <w:rFonts w:eastAsia="DengXian"/>
          <w:lang w:eastAsia="en-GB"/>
        </w:rPr>
        <w:t>broadcast</w:t>
      </w:r>
      <w:r w:rsidR="00A65665" w:rsidRPr="00BD6252">
        <w:rPr>
          <w:rFonts w:eastAsia="DengXian"/>
          <w:lang w:eastAsia="zh-CN"/>
        </w:rPr>
        <w:t>/multicast session</w:t>
      </w:r>
      <w:r w:rsidRPr="00AB5FED">
        <w:t>.</w:t>
      </w:r>
      <w:r>
        <w:t xml:space="preserve"> It includes the corresponding IOPS </w:t>
      </w:r>
      <w:r w:rsidRPr="00DB6D54">
        <w:t>MC service group ID</w:t>
      </w:r>
      <w:r>
        <w:t xml:space="preserve"> associated to the IOPS group IP multicast address related to the group session.</w:t>
      </w:r>
    </w:p>
    <w:p w14:paraId="63BCC3B4" w14:textId="32CC85A8" w:rsidR="009A16B6" w:rsidRPr="00AB5FED" w:rsidRDefault="009A16B6" w:rsidP="009A16B6">
      <w:pPr>
        <w:pStyle w:val="B1"/>
      </w:pPr>
      <w:r>
        <w:t>5</w:t>
      </w:r>
      <w:r w:rsidRPr="00AB5FED">
        <w:t>.</w:t>
      </w:r>
      <w:r w:rsidRPr="00AB5FED">
        <w:tab/>
        <w:t xml:space="preserve">The </w:t>
      </w:r>
      <w:r>
        <w:t>IOPS MC connectivity function distributes the received group session packets</w:t>
      </w:r>
      <w:r w:rsidRPr="00AB5FED">
        <w:t xml:space="preserve"> from </w:t>
      </w:r>
      <w:r>
        <w:t xml:space="preserve">the </w:t>
      </w:r>
      <w:r w:rsidRPr="00AB5FED">
        <w:t>MC</w:t>
      </w:r>
      <w:r>
        <w:t xml:space="preserve"> service</w:t>
      </w:r>
      <w:r w:rsidRPr="00AB5FED">
        <w:t xml:space="preserve"> client 1 to </w:t>
      </w:r>
      <w:r>
        <w:t>other</w:t>
      </w:r>
      <w:r w:rsidRPr="00AB5FED">
        <w:t xml:space="preserve"> </w:t>
      </w:r>
      <w:r>
        <w:t xml:space="preserve">MC service clients (e.g. </w:t>
      </w:r>
      <w:r w:rsidRPr="00AB5FED">
        <w:t>MC</w:t>
      </w:r>
      <w:r>
        <w:t xml:space="preserve"> service</w:t>
      </w:r>
      <w:r w:rsidRPr="00AB5FED">
        <w:t xml:space="preserve"> client</w:t>
      </w:r>
      <w:r>
        <w:t>s</w:t>
      </w:r>
      <w:r w:rsidRPr="00AB5FED">
        <w:t xml:space="preserve"> 2</w:t>
      </w:r>
      <w:r>
        <w:t xml:space="preserve"> … n)</w:t>
      </w:r>
      <w:r w:rsidRPr="00AB5FED">
        <w:t xml:space="preserve"> over </w:t>
      </w:r>
      <w:r>
        <w:t xml:space="preserve">the </w:t>
      </w:r>
      <w:r w:rsidR="00B44F0B" w:rsidRPr="00BD6252">
        <w:rPr>
          <w:rFonts w:eastAsia="DengXian"/>
          <w:lang w:eastAsia="en-GB"/>
        </w:rPr>
        <w:t>broadcast</w:t>
      </w:r>
      <w:r w:rsidR="00B44F0B" w:rsidRPr="00BD6252">
        <w:rPr>
          <w:rFonts w:eastAsia="DengXian"/>
          <w:lang w:eastAsia="zh-CN"/>
        </w:rPr>
        <w:t>/multicast session</w:t>
      </w:r>
      <w:r w:rsidRPr="00AB5FED">
        <w:t>.</w:t>
      </w:r>
    </w:p>
    <w:p w14:paraId="5BACC162" w14:textId="6B3058C4" w:rsidR="009A16B6" w:rsidRPr="00AB5FED" w:rsidRDefault="009A16B6" w:rsidP="009A16B6">
      <w:pPr>
        <w:pStyle w:val="NO"/>
      </w:pPr>
      <w:r w:rsidRPr="00AB5FED">
        <w:t>NOTE:</w:t>
      </w:r>
      <w:r w:rsidRPr="00AB5FED">
        <w:tab/>
      </w:r>
      <w:r>
        <w:t>MC service clients</w:t>
      </w:r>
      <w:r w:rsidRPr="00DB6D54">
        <w:t xml:space="preserve"> </w:t>
      </w:r>
      <w:r>
        <w:t xml:space="preserve">receiving the group session packets over the </w:t>
      </w:r>
      <w:r w:rsidR="00B44F0B" w:rsidRPr="00BD6252">
        <w:rPr>
          <w:rFonts w:eastAsia="DengXian"/>
          <w:lang w:eastAsia="en-GB"/>
        </w:rPr>
        <w:t>broadcast</w:t>
      </w:r>
      <w:r w:rsidR="00B44F0B" w:rsidRPr="00BD6252">
        <w:rPr>
          <w:rFonts w:eastAsia="DengXian"/>
          <w:lang w:eastAsia="zh-CN"/>
        </w:rPr>
        <w:t>/multicast session</w:t>
      </w:r>
      <w:r w:rsidR="00B44F0B">
        <w:rPr>
          <w:rFonts w:eastAsia="DengXian"/>
          <w:lang w:eastAsia="zh-CN"/>
        </w:rPr>
        <w:t xml:space="preserve"> </w:t>
      </w:r>
      <w:r w:rsidRPr="00DB6D54">
        <w:t xml:space="preserve">only decode </w:t>
      </w:r>
      <w:r>
        <w:t xml:space="preserve">the </w:t>
      </w:r>
      <w:r w:rsidRPr="00DB6D54">
        <w:t>packets</w:t>
      </w:r>
      <w:r>
        <w:t xml:space="preserve"> that are</w:t>
      </w:r>
      <w:r w:rsidRPr="00DB6D54">
        <w:t xml:space="preserve"> addressed to </w:t>
      </w:r>
      <w:r>
        <w:t>their</w:t>
      </w:r>
      <w:r w:rsidRPr="00DB6D54">
        <w:t xml:space="preserve"> </w:t>
      </w:r>
      <w:r>
        <w:t>pre-</w:t>
      </w:r>
      <w:r w:rsidRPr="00DB6D54">
        <w:t>configured IOPS group IP multicast address(es). Otherwise, the MC service client</w:t>
      </w:r>
      <w:r>
        <w:t>s</w:t>
      </w:r>
      <w:r w:rsidRPr="00DB6D54">
        <w:t xml:space="preserve"> discard the packets</w:t>
      </w:r>
      <w:r w:rsidRPr="00AB5FED">
        <w:t>.</w:t>
      </w:r>
    </w:p>
    <w:p w14:paraId="0D83A326" w14:textId="38CA5622" w:rsidR="009A16B6" w:rsidRPr="00AB5FED" w:rsidRDefault="009A16B6" w:rsidP="009A16B6">
      <w:pPr>
        <w:pStyle w:val="Heading5"/>
        <w:rPr>
          <w:lang w:val="en-US"/>
        </w:rPr>
      </w:pPr>
      <w:bookmarkStart w:id="283" w:name="_Toc460616196"/>
      <w:bookmarkStart w:id="284" w:name="_Toc460617057"/>
      <w:bookmarkStart w:id="285" w:name="_Toc11744424"/>
      <w:bookmarkStart w:id="286" w:name="_Toc217989118"/>
      <w:r>
        <w:rPr>
          <w:lang w:val="en-US"/>
        </w:rPr>
        <w:t>10.4.5</w:t>
      </w:r>
      <w:r w:rsidRPr="00AB5FED">
        <w:rPr>
          <w:lang w:val="en-US"/>
        </w:rPr>
        <w:t>.2.2</w:t>
      </w:r>
      <w:r w:rsidRPr="00AB5FED">
        <w:rPr>
          <w:lang w:val="en-US"/>
        </w:rPr>
        <w:tab/>
      </w:r>
      <w:r>
        <w:rPr>
          <w:lang w:val="en-US"/>
        </w:rPr>
        <w:t>Group session</w:t>
      </w:r>
      <w:r w:rsidRPr="00AB5FED">
        <w:rPr>
          <w:lang w:val="en-US"/>
        </w:rPr>
        <w:t xml:space="preserve"> disconnect over </w:t>
      </w:r>
      <w:r w:rsidR="00B44F0B" w:rsidRPr="00BD6252">
        <w:rPr>
          <w:rFonts w:eastAsia="DengXian"/>
        </w:rPr>
        <w:t>broadcast</w:t>
      </w:r>
      <w:r w:rsidR="00B44F0B" w:rsidRPr="00BD6252">
        <w:rPr>
          <w:rFonts w:eastAsia="DengXian"/>
          <w:lang w:eastAsia="zh-CN"/>
        </w:rPr>
        <w:t>/multicast session</w:t>
      </w:r>
      <w:bookmarkEnd w:id="283"/>
      <w:bookmarkEnd w:id="284"/>
      <w:bookmarkEnd w:id="285"/>
      <w:bookmarkEnd w:id="286"/>
    </w:p>
    <w:p w14:paraId="0E16946B" w14:textId="18067D9E" w:rsidR="009A16B6" w:rsidRPr="00AB5FED" w:rsidRDefault="009A16B6" w:rsidP="009A16B6">
      <w:r w:rsidRPr="00AB5FED">
        <w:rPr>
          <w:lang w:val="en-US"/>
        </w:rPr>
        <w:t>Figure</w:t>
      </w:r>
      <w:r>
        <w:t> </w:t>
      </w:r>
      <w:r>
        <w:rPr>
          <w:lang w:val="en-US"/>
        </w:rPr>
        <w:t>10.4.5</w:t>
      </w:r>
      <w:r w:rsidRPr="00AB5FED">
        <w:rPr>
          <w:lang w:val="en-US"/>
        </w:rPr>
        <w:t>.2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w:t>
      </w:r>
      <w:r w:rsidR="00B44F0B" w:rsidRPr="00BD6252">
        <w:rPr>
          <w:rFonts w:eastAsia="DengXian"/>
          <w:lang w:eastAsia="en-GB"/>
        </w:rPr>
        <w:t>high-level</w:t>
      </w:r>
      <w:r w:rsidR="00B44F0B">
        <w:rPr>
          <w:rFonts w:eastAsia="DengXian"/>
          <w:lang w:eastAsia="en-GB"/>
        </w:rPr>
        <w:t xml:space="preserve"> </w:t>
      </w:r>
      <w:r w:rsidRPr="00AB5FED">
        <w:t xml:space="preserve">procedure where an </w:t>
      </w:r>
      <w:r w:rsidR="00B44F0B" w:rsidRPr="00BD6252">
        <w:rPr>
          <w:rFonts w:eastAsia="DengXian"/>
          <w:lang w:eastAsia="en-GB"/>
        </w:rPr>
        <w:t>UnmapIOPSGroupFromNetworkSession</w:t>
      </w:r>
      <w:r w:rsidR="00B44F0B">
        <w:t xml:space="preserve"> </w:t>
      </w:r>
      <w:r w:rsidRPr="00AB5FED">
        <w:t xml:space="preserve">message is </w:t>
      </w:r>
      <w:r>
        <w:t>transmitted from</w:t>
      </w:r>
      <w:r w:rsidRPr="00AB5FED">
        <w:t xml:space="preserve"> the </w:t>
      </w:r>
      <w:r>
        <w:t>IOPS MC connectivity function</w:t>
      </w:r>
      <w:r w:rsidRPr="00AB5FED">
        <w:t xml:space="preserve"> to </w:t>
      </w:r>
      <w:r>
        <w:t xml:space="preserve">MC service </w:t>
      </w:r>
      <w:r w:rsidRPr="00AB5FED">
        <w:t xml:space="preserve">clients to indicate that </w:t>
      </w:r>
      <w:r>
        <w:t xml:space="preserve">a </w:t>
      </w:r>
      <w:r w:rsidRPr="00AB5FED">
        <w:t xml:space="preserve">group </w:t>
      </w:r>
      <w:r>
        <w:t>session</w:t>
      </w:r>
      <w:r w:rsidRPr="00AB5FED">
        <w:t xml:space="preserve"> is being </w:t>
      </w:r>
      <w:r>
        <w:t xml:space="preserve">disconnected or </w:t>
      </w:r>
      <w:r w:rsidRPr="00AB5FED">
        <w:t xml:space="preserve">dissociated from the </w:t>
      </w:r>
      <w:r w:rsidR="00B44F0B" w:rsidRPr="00BD6252">
        <w:rPr>
          <w:rFonts w:eastAsia="DengXian"/>
          <w:lang w:eastAsia="en-GB"/>
        </w:rPr>
        <w:t>broadcast</w:t>
      </w:r>
      <w:r w:rsidR="00B44F0B" w:rsidRPr="00BD6252">
        <w:rPr>
          <w:rFonts w:eastAsia="DengXian"/>
          <w:lang w:eastAsia="zh-CN"/>
        </w:rPr>
        <w:t>/multicast session</w:t>
      </w:r>
      <w:r w:rsidRPr="00AB5FED">
        <w:t>.</w:t>
      </w:r>
    </w:p>
    <w:p w14:paraId="13487569" w14:textId="4C0DD497" w:rsidR="009A16B6" w:rsidRPr="00AB5FED" w:rsidRDefault="00B44F0B" w:rsidP="009A16B6">
      <w:pPr>
        <w:pStyle w:val="TH"/>
      </w:pPr>
      <w:r w:rsidRPr="00BD6252">
        <w:rPr>
          <w:rFonts w:eastAsia="DengXian"/>
          <w:lang w:eastAsia="en-GB"/>
        </w:rPr>
        <w:object w:dxaOrig="6107" w:dyaOrig="4580" w14:anchorId="6AD2EAEE">
          <v:shape id="_x0000_i1039" type="#_x0000_t75" style="width:305.3pt;height:228.75pt" o:ole="">
            <v:imagedata r:id="rId37" o:title=""/>
          </v:shape>
          <o:OLEObject Type="Embed" ProgID="Visio.Drawing.15" ShapeID="_x0000_i1039" DrawAspect="Content" ObjectID="_1828601766" r:id="rId38"/>
        </w:object>
      </w:r>
    </w:p>
    <w:p w14:paraId="5DCCFAE2" w14:textId="5227941D" w:rsidR="009A16B6" w:rsidRPr="00AB5FED" w:rsidRDefault="009A16B6" w:rsidP="009A16B6">
      <w:pPr>
        <w:pStyle w:val="TF"/>
      </w:pPr>
      <w:r w:rsidRPr="00AB5FED">
        <w:t>Figure </w:t>
      </w:r>
      <w:r>
        <w:t>10.4.5</w:t>
      </w:r>
      <w:r w:rsidRPr="00AB5FED">
        <w:t>.2</w:t>
      </w:r>
      <w:r w:rsidRPr="00AB5FED">
        <w:rPr>
          <w:rFonts w:hint="eastAsia"/>
          <w:lang w:eastAsia="zh-CN"/>
        </w:rPr>
        <w:t>.2</w:t>
      </w:r>
      <w:r w:rsidRPr="00AB5FED">
        <w:t>-</w:t>
      </w:r>
      <w:r w:rsidRPr="00AB5FED">
        <w:rPr>
          <w:rFonts w:hint="eastAsia"/>
          <w:lang w:eastAsia="zh-CN"/>
        </w:rPr>
        <w:t>1</w:t>
      </w:r>
      <w:r w:rsidRPr="00AB5FED">
        <w:t xml:space="preserve">: </w:t>
      </w:r>
      <w:r>
        <w:t>G</w:t>
      </w:r>
      <w:r w:rsidRPr="00AB5FED">
        <w:t xml:space="preserve">roup </w:t>
      </w:r>
      <w:r>
        <w:t>session</w:t>
      </w:r>
      <w:r w:rsidRPr="00AB5FED">
        <w:t xml:space="preserve"> disconnect on </w:t>
      </w:r>
      <w:r w:rsidR="00B44F0B" w:rsidRPr="00BD6252">
        <w:rPr>
          <w:rFonts w:eastAsia="DengXian"/>
          <w:lang w:eastAsia="en-GB"/>
        </w:rPr>
        <w:t>broadcast/multicast session</w:t>
      </w:r>
      <w:r w:rsidR="00B44F0B">
        <w:rPr>
          <w:rFonts w:eastAsia="DengXian"/>
          <w:lang w:eastAsia="en-GB"/>
        </w:rPr>
        <w:t xml:space="preserve"> </w:t>
      </w:r>
      <w:r>
        <w:t>(IP connectivity functionality)</w:t>
      </w:r>
    </w:p>
    <w:p w14:paraId="1BC1A3B8" w14:textId="5369F9F8" w:rsidR="009A16B6" w:rsidRPr="00AB5FED" w:rsidRDefault="009A16B6" w:rsidP="009A16B6">
      <w:pPr>
        <w:pStyle w:val="B1"/>
      </w:pPr>
      <w:r w:rsidRPr="00AB5FED">
        <w:t>1.</w:t>
      </w:r>
      <w:r w:rsidRPr="00AB5FED">
        <w:tab/>
        <w:t>A</w:t>
      </w:r>
      <w:r>
        <w:t xml:space="preserve"> </w:t>
      </w:r>
      <w:r w:rsidRPr="00AB5FED">
        <w:t xml:space="preserve">group </w:t>
      </w:r>
      <w:r>
        <w:t>session based on the IP connectivity functionality</w:t>
      </w:r>
      <w:r w:rsidRPr="00AB5FED">
        <w:t xml:space="preserve"> is ongoing; the </w:t>
      </w:r>
      <w:r>
        <w:t>group session packets received from the MC service client 1 are distributed</w:t>
      </w:r>
      <w:r w:rsidRPr="00AB5FED">
        <w:t xml:space="preserve"> over </w:t>
      </w:r>
      <w:r w:rsidR="00B44F0B" w:rsidRPr="00BD6252">
        <w:rPr>
          <w:rFonts w:eastAsia="DengXian"/>
          <w:lang w:eastAsia="en-GB"/>
        </w:rPr>
        <w:t>broadcast</w:t>
      </w:r>
      <w:r w:rsidR="00B44F0B" w:rsidRPr="00BD6252">
        <w:rPr>
          <w:rFonts w:eastAsia="DengXian"/>
          <w:lang w:eastAsia="zh-CN"/>
        </w:rPr>
        <w:t>/multicast session</w:t>
      </w:r>
      <w:r w:rsidR="00B44F0B">
        <w:rPr>
          <w:rFonts w:eastAsia="DengXian"/>
          <w:lang w:eastAsia="zh-CN"/>
        </w:rPr>
        <w:t xml:space="preserve"> </w:t>
      </w:r>
      <w:r w:rsidRPr="00AB5FED">
        <w:t>to</w:t>
      </w:r>
      <w:r>
        <w:t xml:space="preserve"> other</w:t>
      </w:r>
      <w:r w:rsidRPr="00AB5FED">
        <w:t xml:space="preserve"> MC</w:t>
      </w:r>
      <w:r>
        <w:t xml:space="preserve"> service clients within the system</w:t>
      </w:r>
      <w:r w:rsidRPr="00AB5FED">
        <w:t>.</w:t>
      </w:r>
    </w:p>
    <w:p w14:paraId="6EB287BB" w14:textId="23A78C57" w:rsidR="009A16B6" w:rsidRDefault="009A16B6" w:rsidP="009A16B6">
      <w:pPr>
        <w:pStyle w:val="B1"/>
      </w:pPr>
      <w:r w:rsidRPr="00AB5FED">
        <w:t>2.</w:t>
      </w:r>
      <w:r w:rsidRPr="00AB5FED">
        <w:tab/>
      </w:r>
      <w:r>
        <w:t>The IOPS MC connectivity function</w:t>
      </w:r>
      <w:r w:rsidRPr="00AB5FED">
        <w:t xml:space="preserve"> has determined to disconnect the </w:t>
      </w:r>
      <w:r>
        <w:t>group session from</w:t>
      </w:r>
      <w:r w:rsidRPr="00AB5FED">
        <w:t xml:space="preserve"> the </w:t>
      </w:r>
      <w:r w:rsidR="00B44F0B" w:rsidRPr="00BD6252">
        <w:rPr>
          <w:rFonts w:eastAsia="DengXian"/>
          <w:lang w:eastAsia="en-GB"/>
        </w:rPr>
        <w:t>broadcast</w:t>
      </w:r>
      <w:r w:rsidR="00B44F0B" w:rsidRPr="00BD6252">
        <w:rPr>
          <w:rFonts w:eastAsia="DengXian"/>
          <w:lang w:eastAsia="zh-CN"/>
        </w:rPr>
        <w:t>/multicast session</w:t>
      </w:r>
      <w:r w:rsidR="00B44F0B">
        <w:rPr>
          <w:rFonts w:eastAsia="DengXian"/>
          <w:lang w:eastAsia="zh-CN"/>
        </w:rPr>
        <w:t xml:space="preserve"> </w:t>
      </w:r>
      <w:r w:rsidRPr="00AB5FED">
        <w:t>for the MC</w:t>
      </w:r>
      <w:r>
        <w:t xml:space="preserve"> service</w:t>
      </w:r>
      <w:r w:rsidRPr="00AB5FED">
        <w:t xml:space="preserve"> clients</w:t>
      </w:r>
      <w:r>
        <w:t xml:space="preserve"> within the system.</w:t>
      </w:r>
    </w:p>
    <w:p w14:paraId="520E127C" w14:textId="6DBFB900" w:rsidR="009A16B6" w:rsidRPr="00AB5FED" w:rsidRDefault="009A16B6" w:rsidP="009A16B6">
      <w:pPr>
        <w:pStyle w:val="NO"/>
      </w:pPr>
      <w:r w:rsidRPr="00AB5FED">
        <w:t>NOTE:</w:t>
      </w:r>
      <w:r w:rsidRPr="00AB5FED">
        <w:tab/>
        <w:t xml:space="preserve">The </w:t>
      </w:r>
      <w:r>
        <w:t>IOPS MC connectivity function may decide to disconnect a group session from a</w:t>
      </w:r>
      <w:r w:rsidR="00B44F0B">
        <w:t xml:space="preserve"> </w:t>
      </w:r>
      <w:r w:rsidR="00B44F0B" w:rsidRPr="00BD6252">
        <w:rPr>
          <w:rFonts w:eastAsia="DengXian"/>
          <w:lang w:eastAsia="en-GB"/>
        </w:rPr>
        <w:t>broadcast</w:t>
      </w:r>
      <w:r w:rsidR="00B44F0B" w:rsidRPr="00BD6252">
        <w:rPr>
          <w:rFonts w:eastAsia="DengXian"/>
          <w:lang w:eastAsia="zh-CN"/>
        </w:rPr>
        <w:t>/multicast sessio</w:t>
      </w:r>
      <w:r>
        <w:t>n if group session packets are not anymore received addressing the corresponding IOPS MC service group (or IOPS group IP multicast address)</w:t>
      </w:r>
      <w:r w:rsidRPr="00AB5FED">
        <w:t>.</w:t>
      </w:r>
    </w:p>
    <w:p w14:paraId="00E7FB23" w14:textId="161F74CA" w:rsidR="009A16B6" w:rsidRPr="00AB5FED" w:rsidRDefault="009A16B6" w:rsidP="009A16B6">
      <w:pPr>
        <w:pStyle w:val="B1"/>
      </w:pPr>
      <w:r w:rsidRPr="00AB5FED">
        <w:t>3.</w:t>
      </w:r>
      <w:r w:rsidRPr="00AB5FED">
        <w:tab/>
        <w:t xml:space="preserve">An UnmapGroupFromBearer message is </w:t>
      </w:r>
      <w:r>
        <w:t xml:space="preserve">transmitted from </w:t>
      </w:r>
      <w:r w:rsidRPr="00AB5FED">
        <w:t xml:space="preserve">the </w:t>
      </w:r>
      <w:r>
        <w:t>IOPS MC connectivity function</w:t>
      </w:r>
      <w:r w:rsidRPr="00AB5FED">
        <w:t xml:space="preserve"> </w:t>
      </w:r>
      <w:r>
        <w:t>to the</w:t>
      </w:r>
      <w:r w:rsidRPr="00AB5FED">
        <w:t xml:space="preserve"> MC</w:t>
      </w:r>
      <w:r>
        <w:t xml:space="preserve"> service</w:t>
      </w:r>
      <w:r w:rsidRPr="00AB5FED">
        <w:t xml:space="preserve"> client</w:t>
      </w:r>
      <w:r>
        <w:t xml:space="preserve">s </w:t>
      </w:r>
      <w:r w:rsidRPr="00AB5FED">
        <w:t xml:space="preserve">and possibly to </w:t>
      </w:r>
      <w:r>
        <w:t xml:space="preserve">the </w:t>
      </w:r>
      <w:r w:rsidRPr="00AB5FED">
        <w:t>MC</w:t>
      </w:r>
      <w:r>
        <w:t xml:space="preserve"> service</w:t>
      </w:r>
      <w:r w:rsidRPr="00AB5FED">
        <w:t xml:space="preserve"> client 1 (if</w:t>
      </w:r>
      <w:r>
        <w:t xml:space="preserve"> it is</w:t>
      </w:r>
      <w:r w:rsidRPr="00AB5FED">
        <w:t xml:space="preserve"> </w:t>
      </w:r>
      <w:r>
        <w:t>with</w:t>
      </w:r>
      <w:r w:rsidRPr="00AB5FED">
        <w:t xml:space="preserve">in </w:t>
      </w:r>
      <w:r>
        <w:t xml:space="preserve">the </w:t>
      </w:r>
      <w:r w:rsidR="00B44F0B" w:rsidRPr="00BD6252">
        <w:rPr>
          <w:rFonts w:eastAsia="DengXian"/>
          <w:lang w:eastAsia="en-GB"/>
        </w:rPr>
        <w:t>broadcast</w:t>
      </w:r>
      <w:r w:rsidR="00B44F0B" w:rsidRPr="00BD6252">
        <w:rPr>
          <w:rFonts w:eastAsia="DengXian"/>
          <w:lang w:eastAsia="zh-CN"/>
        </w:rPr>
        <w:t>/multicast</w:t>
      </w:r>
      <w:r w:rsidR="00B44F0B" w:rsidRPr="00BD6252">
        <w:rPr>
          <w:rFonts w:eastAsia="DengXian"/>
          <w:lang w:eastAsia="en-GB"/>
        </w:rPr>
        <w:t xml:space="preserve"> </w:t>
      </w:r>
      <w:r w:rsidRPr="00AB5FED">
        <w:t>coverage area) on</w:t>
      </w:r>
      <w:r w:rsidR="00B44F0B">
        <w:t xml:space="preserve"> </w:t>
      </w:r>
      <w:r w:rsidR="00B44F0B" w:rsidRPr="00BD6252">
        <w:rPr>
          <w:rFonts w:eastAsia="DengXian"/>
          <w:lang w:eastAsia="en-GB"/>
        </w:rPr>
        <w:t>broadcast</w:t>
      </w:r>
      <w:r w:rsidR="00B44F0B" w:rsidRPr="00BD6252">
        <w:rPr>
          <w:rFonts w:eastAsia="DengXian"/>
          <w:lang w:eastAsia="zh-CN"/>
        </w:rPr>
        <w:t>/multicast session</w:t>
      </w:r>
      <w:r w:rsidRPr="00AB5FED">
        <w:t>(s).</w:t>
      </w:r>
    </w:p>
    <w:p w14:paraId="5E9A2A41" w14:textId="77777777" w:rsidR="009A16B6" w:rsidRPr="00DE083E" w:rsidRDefault="009A16B6" w:rsidP="009A16B6">
      <w:pPr>
        <w:pStyle w:val="Heading2"/>
        <w:rPr>
          <w:rFonts w:eastAsia="SimSun"/>
        </w:rPr>
      </w:pPr>
      <w:bookmarkStart w:id="287" w:name="_Toc217989119"/>
      <w:r w:rsidRPr="00416FBE">
        <w:rPr>
          <w:rFonts w:eastAsia="SimSun"/>
        </w:rPr>
        <w:t>10.</w:t>
      </w:r>
      <w:r>
        <w:rPr>
          <w:rFonts w:eastAsia="SimSun"/>
        </w:rPr>
        <w:t>5</w:t>
      </w:r>
      <w:r w:rsidRPr="00DE083E">
        <w:rPr>
          <w:rFonts w:eastAsia="SimSun"/>
        </w:rPr>
        <w:tab/>
        <w:t>MCPTT service</w:t>
      </w:r>
      <w:bookmarkEnd w:id="287"/>
    </w:p>
    <w:p w14:paraId="5B53F6D3" w14:textId="77777777" w:rsidR="009A16B6" w:rsidRPr="00CE653C" w:rsidRDefault="009A16B6" w:rsidP="009A16B6">
      <w:pPr>
        <w:pStyle w:val="Heading3"/>
        <w:rPr>
          <w:rFonts w:eastAsia="SimSun"/>
        </w:rPr>
      </w:pPr>
      <w:bookmarkStart w:id="288" w:name="_Toc217989120"/>
      <w:r>
        <w:rPr>
          <w:rFonts w:eastAsia="SimSun"/>
        </w:rPr>
        <w:t>10.5.1</w:t>
      </w:r>
      <w:r w:rsidRPr="00CE653C">
        <w:rPr>
          <w:rFonts w:eastAsia="SimSun"/>
        </w:rPr>
        <w:tab/>
      </w:r>
      <w:r>
        <w:rPr>
          <w:rFonts w:eastAsia="SimSun"/>
        </w:rPr>
        <w:t>IOPS group</w:t>
      </w:r>
      <w:r w:rsidRPr="00CE653C">
        <w:rPr>
          <w:rFonts w:eastAsia="SimSun"/>
        </w:rPr>
        <w:t xml:space="preserve"> call</w:t>
      </w:r>
      <w:r>
        <w:rPr>
          <w:rFonts w:eastAsia="SimSun"/>
        </w:rPr>
        <w:t xml:space="preserve"> (</w:t>
      </w:r>
      <w:r w:rsidRPr="00CE653C">
        <w:rPr>
          <w:rFonts w:eastAsia="SimSun"/>
        </w:rPr>
        <w:t>IP connectivity functionality</w:t>
      </w:r>
      <w:r>
        <w:rPr>
          <w:rFonts w:eastAsia="SimSun"/>
        </w:rPr>
        <w:t>)</w:t>
      </w:r>
      <w:bookmarkEnd w:id="288"/>
    </w:p>
    <w:p w14:paraId="3F30E195" w14:textId="77777777" w:rsidR="009A16B6" w:rsidRPr="00CE653C" w:rsidRDefault="009A16B6" w:rsidP="009A16B6">
      <w:pPr>
        <w:pStyle w:val="Heading4"/>
      </w:pPr>
      <w:bookmarkStart w:id="289" w:name="_Toc217989121"/>
      <w:r>
        <w:t>10.5.1</w:t>
      </w:r>
      <w:r w:rsidRPr="00CE653C">
        <w:t>.1</w:t>
      </w:r>
      <w:r w:rsidRPr="00CE653C">
        <w:tab/>
        <w:t>General</w:t>
      </w:r>
      <w:bookmarkEnd w:id="289"/>
    </w:p>
    <w:p w14:paraId="514ADE4E" w14:textId="77777777" w:rsidR="009A16B6" w:rsidRDefault="009A16B6" w:rsidP="009A16B6">
      <w:r w:rsidRPr="00CE653C">
        <w:t xml:space="preserve">The support of MCPTT </w:t>
      </w:r>
      <w:r>
        <w:t>group</w:t>
      </w:r>
      <w:r w:rsidRPr="00CE653C">
        <w:t xml:space="preserve"> calls based on the IP connectivity functionality in the IOPS mode of operation enables that the service is provided by the MCPTT clients </w:t>
      </w:r>
      <w:r>
        <w:t>over</w:t>
      </w:r>
      <w:r w:rsidRPr="00CE653C">
        <w:t xml:space="preserve"> the IOPS MC </w:t>
      </w:r>
      <w:r>
        <w:t>connectivity function</w:t>
      </w:r>
      <w:r w:rsidRPr="00CE653C">
        <w:t xml:space="preserve">. The IOPS MC </w:t>
      </w:r>
      <w:r>
        <w:t>connectivity function</w:t>
      </w:r>
      <w:r w:rsidRPr="00CE653C">
        <w:t xml:space="preserve"> provides IP connectivity for the communication among MCPTT users.</w:t>
      </w:r>
    </w:p>
    <w:p w14:paraId="403F339F" w14:textId="77777777" w:rsidR="009A16B6" w:rsidRDefault="009A16B6" w:rsidP="009A16B6">
      <w:r>
        <w:t>IOPS g</w:t>
      </w:r>
      <w:r w:rsidRPr="00AB5FED">
        <w:t>roup calls</w:t>
      </w:r>
      <w:r>
        <w:t xml:space="preserve"> based on the </w:t>
      </w:r>
      <w:r w:rsidRPr="00CE653C">
        <w:t>IP connectivity functionality</w:t>
      </w:r>
      <w:r w:rsidRPr="00AB5FED">
        <w:t xml:space="preserve"> can use pre-configur</w:t>
      </w:r>
      <w:r>
        <w:t>ed</w:t>
      </w:r>
      <w:r w:rsidRPr="00AB5FED">
        <w:t xml:space="preserve"> information provided to MCPTT clients prior to the </w:t>
      </w:r>
      <w:r>
        <w:t xml:space="preserve">IOPS </w:t>
      </w:r>
      <w:r w:rsidRPr="00AB5FED">
        <w:t>group call</w:t>
      </w:r>
      <w:r>
        <w:t xml:space="preserve">. Therefore, when a MCPTT client initiates an IOPS group call it uses the pre-configured </w:t>
      </w:r>
      <w:r w:rsidRPr="00D87F58">
        <w:t>IOPS group IP multicast address</w:t>
      </w:r>
      <w:r>
        <w:t xml:space="preserve"> associated to the target IOPS </w:t>
      </w:r>
      <w:r w:rsidRPr="008356D7">
        <w:t>MC</w:t>
      </w:r>
      <w:r>
        <w:t xml:space="preserve">PTT </w:t>
      </w:r>
      <w:r w:rsidRPr="008356D7">
        <w:t>group ID</w:t>
      </w:r>
      <w:r>
        <w:t xml:space="preserve"> to establish the IOPS group call based on the IP connectivity functionality. </w:t>
      </w:r>
      <w:bookmarkStart w:id="290" w:name="_Hlk24550230"/>
      <w:r>
        <w:t>The related packets, i.e. signalling and media, of the IOPS group call are transmitted to the IOPS MC connectivity function for distribution to the corresponding discovered MC users of the target IOPS MCPTT group.</w:t>
      </w:r>
      <w:bookmarkEnd w:id="290"/>
    </w:p>
    <w:p w14:paraId="53AC3A12" w14:textId="77777777" w:rsidR="009A16B6" w:rsidRDefault="009A16B6" w:rsidP="009A16B6">
      <w:r>
        <w:t>The IOPS MC connectivity function can distribute the group session packets to the discovered MC users over MBMS bearers as described in clause 10.4.5.</w:t>
      </w:r>
    </w:p>
    <w:p w14:paraId="113CA02E" w14:textId="77777777" w:rsidR="009A16B6" w:rsidRDefault="009A16B6" w:rsidP="009A16B6">
      <w:bookmarkStart w:id="291" w:name="_Hlk24550372"/>
      <w:r>
        <w:t xml:space="preserve">The IOPS MC connectivity function can also replicate and distribute the group session packets over unicast transmissions </w:t>
      </w:r>
      <w:bookmarkEnd w:id="291"/>
      <w:r>
        <w:t xml:space="preserve">to MCPTT UEs associated to the target IOPS MCPTT group. MCPTT UEs receiving the group session </w:t>
      </w:r>
      <w:r>
        <w:lastRenderedPageBreak/>
        <w:t>packets are associated to discovered MC users that included the target IOPS MCPTT group ID in the IOPS discovery request, as described in clause 10.5.2.3.</w:t>
      </w:r>
    </w:p>
    <w:p w14:paraId="5DD9BDCE" w14:textId="77777777" w:rsidR="009A16B6" w:rsidRPr="00416FBE" w:rsidRDefault="009A16B6" w:rsidP="009A16B6">
      <w:pPr>
        <w:rPr>
          <w:lang w:eastAsia="zh-CN"/>
        </w:rPr>
      </w:pPr>
      <w:r w:rsidRPr="009C67A9">
        <w:t xml:space="preserve">The following clauses specify the </w:t>
      </w:r>
      <w:r>
        <w:t>IOPS group</w:t>
      </w:r>
      <w:r w:rsidRPr="00722F91">
        <w:t xml:space="preserve"> call procedures </w:t>
      </w:r>
      <w:r w:rsidRPr="003870EE">
        <w:t>and information flows for the IP connectivity functionality in the IOPS mode of operation.</w:t>
      </w:r>
    </w:p>
    <w:p w14:paraId="0553716A" w14:textId="77777777" w:rsidR="009A16B6" w:rsidRPr="00B629E7" w:rsidRDefault="009A16B6" w:rsidP="009A16B6">
      <w:pPr>
        <w:pStyle w:val="Heading4"/>
      </w:pPr>
      <w:bookmarkStart w:id="292" w:name="_Toc217989122"/>
      <w:r>
        <w:t>10.5.1</w:t>
      </w:r>
      <w:r w:rsidRPr="00B629E7">
        <w:t>.2</w:t>
      </w:r>
      <w:r w:rsidRPr="00B629E7">
        <w:tab/>
        <w:t>Information flows</w:t>
      </w:r>
      <w:bookmarkEnd w:id="292"/>
    </w:p>
    <w:p w14:paraId="6D32A05C" w14:textId="77777777" w:rsidR="009A16B6" w:rsidRDefault="009A16B6" w:rsidP="009A16B6">
      <w:pPr>
        <w:pStyle w:val="Heading5"/>
        <w:rPr>
          <w:lang w:eastAsia="zh-CN"/>
        </w:rPr>
      </w:pPr>
      <w:bookmarkStart w:id="293" w:name="_Toc217989123"/>
      <w:r>
        <w:t>10.5.1</w:t>
      </w:r>
      <w:r w:rsidRPr="00B629E7">
        <w:t>.2.1</w:t>
      </w:r>
      <w:r w:rsidRPr="00B629E7">
        <w:rPr>
          <w:lang w:eastAsia="zh-CN"/>
        </w:rPr>
        <w:tab/>
      </w:r>
      <w:r>
        <w:rPr>
          <w:lang w:eastAsia="zh-CN"/>
        </w:rPr>
        <w:t>IOPS group c</w:t>
      </w:r>
      <w:r w:rsidRPr="00B629E7">
        <w:rPr>
          <w:lang w:eastAsia="zh-CN"/>
        </w:rPr>
        <w:t xml:space="preserve">all </w:t>
      </w:r>
      <w:r>
        <w:rPr>
          <w:lang w:eastAsia="zh-CN"/>
        </w:rPr>
        <w:t>announcement</w:t>
      </w:r>
      <w:bookmarkEnd w:id="293"/>
    </w:p>
    <w:p w14:paraId="4A3ED3BF" w14:textId="77777777" w:rsidR="009A16B6" w:rsidRPr="00AB5FED" w:rsidRDefault="009A16B6" w:rsidP="009A16B6">
      <w:r w:rsidRPr="00AB5FED">
        <w:t>Table </w:t>
      </w:r>
      <w:r>
        <w:t>10.5.1</w:t>
      </w:r>
      <w:r w:rsidRPr="00AB5FED">
        <w:t xml:space="preserve">.2.1-1 describes the information flow for the </w:t>
      </w:r>
      <w:r>
        <w:t xml:space="preserve">IOPS </w:t>
      </w:r>
      <w:r w:rsidRPr="00AB5FED">
        <w:t xml:space="preserve">group call announcement from </w:t>
      </w:r>
      <w:r>
        <w:t>one</w:t>
      </w:r>
      <w:r w:rsidRPr="00AB5FED">
        <w:t xml:space="preserve"> MCPTT client to other MCPTT clients</w:t>
      </w:r>
      <w:r>
        <w:t>. The packet(s) carrying the IOPS group call announcement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674E16A2" w14:textId="77777777" w:rsidR="009A16B6" w:rsidRPr="00AB5FED" w:rsidRDefault="009A16B6" w:rsidP="009A16B6">
      <w:pPr>
        <w:pStyle w:val="TH"/>
      </w:pPr>
      <w:r w:rsidRPr="00AB5FED">
        <w:t>Table </w:t>
      </w:r>
      <w:r>
        <w:t>10.5.1</w:t>
      </w:r>
      <w:r w:rsidRPr="00AB5FED">
        <w:t xml:space="preserve">.2.1-1: </w:t>
      </w:r>
      <w:r>
        <w:t>IOPS g</w:t>
      </w:r>
      <w:r w:rsidRPr="00AB5FED">
        <w:t>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29E844D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334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7BA69"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712C8" w14:textId="77777777" w:rsidR="009A16B6" w:rsidRPr="00AB5FED" w:rsidRDefault="009A16B6" w:rsidP="003F7390">
            <w:pPr>
              <w:pStyle w:val="TAH"/>
            </w:pPr>
            <w:r w:rsidRPr="00AB5FED">
              <w:t>Description</w:t>
            </w:r>
          </w:p>
        </w:tc>
      </w:tr>
      <w:tr w:rsidR="009A16B6" w:rsidRPr="00AB5FED" w14:paraId="5D1512C7"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4EEAD"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53A24"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44202" w14:textId="77777777" w:rsidR="009A16B6" w:rsidRPr="00AB5FED" w:rsidRDefault="009A16B6" w:rsidP="003F7390">
            <w:pPr>
              <w:pStyle w:val="TAL"/>
            </w:pPr>
            <w:r w:rsidRPr="00AB5FED">
              <w:t>The identity of the calling party</w:t>
            </w:r>
          </w:p>
        </w:tc>
      </w:tr>
      <w:tr w:rsidR="009A16B6" w:rsidRPr="00AB5FED" w14:paraId="4DB3702E"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7E4426" w14:textId="77777777" w:rsidR="009A16B6" w:rsidRPr="00AB5FED" w:rsidRDefault="009A16B6" w:rsidP="003F7390">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90FD6"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1811F" w14:textId="77777777" w:rsidR="009A16B6" w:rsidRPr="00AB5FED" w:rsidRDefault="009A16B6" w:rsidP="003F7390">
            <w:pPr>
              <w:pStyle w:val="TAL"/>
            </w:pPr>
            <w:r w:rsidRPr="00AB5FED">
              <w:t xml:space="preserve">The </w:t>
            </w:r>
            <w:r w:rsidRPr="002F7D7B">
              <w:t>IOPS</w:t>
            </w:r>
            <w:r>
              <w:t xml:space="preserve"> </w:t>
            </w:r>
            <w:r w:rsidRPr="00AB5FED">
              <w:t>MCPTT group ID on which the call is to be conducted</w:t>
            </w:r>
          </w:p>
        </w:tc>
      </w:tr>
      <w:tr w:rsidR="009A16B6" w:rsidRPr="00AB5FED" w14:paraId="2DC47CD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8088" w14:textId="77777777" w:rsidR="009A16B6" w:rsidRPr="00AB5FED" w:rsidRDefault="009A16B6" w:rsidP="003F7390">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6C9D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AB87D" w14:textId="77777777" w:rsidR="009A16B6" w:rsidRPr="00AB5FED" w:rsidRDefault="009A16B6" w:rsidP="003F7390">
            <w:pPr>
              <w:pStyle w:val="TAL"/>
            </w:pPr>
            <w:r>
              <w:t>Media parameters</w:t>
            </w:r>
            <w:r w:rsidRPr="00AF3B82">
              <w:t xml:space="preserve"> </w:t>
            </w:r>
            <w:r>
              <w:t>of the MCPTT</w:t>
            </w:r>
            <w:r w:rsidRPr="00AF3B82">
              <w:t xml:space="preserve"> client</w:t>
            </w:r>
          </w:p>
        </w:tc>
      </w:tr>
      <w:tr w:rsidR="009A16B6" w:rsidRPr="00AB5FED" w14:paraId="33A18CE7"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5E718" w14:textId="77777777" w:rsidR="009A16B6" w:rsidRPr="00AB5FED" w:rsidRDefault="009A16B6" w:rsidP="003F7390">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F7D41"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4F1EA" w14:textId="77777777" w:rsidR="009A16B6" w:rsidRPr="00AB5FED" w:rsidRDefault="009A16B6" w:rsidP="003F7390">
            <w:pPr>
              <w:pStyle w:val="TAL"/>
            </w:pPr>
            <w:r w:rsidRPr="00AB5FED">
              <w:t>Period of the group call announcement</w:t>
            </w:r>
          </w:p>
        </w:tc>
      </w:tr>
      <w:tr w:rsidR="009A16B6" w:rsidRPr="00AB5FED" w14:paraId="448BDC8C"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4D2A" w14:textId="77777777" w:rsidR="009A16B6" w:rsidRPr="00AB5FED" w:rsidRDefault="009A16B6" w:rsidP="003F7390">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81687"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523D2" w14:textId="77777777" w:rsidR="009A16B6" w:rsidRPr="00AB5FED" w:rsidRDefault="009A16B6" w:rsidP="003F7390">
            <w:pPr>
              <w:pStyle w:val="TAL"/>
            </w:pPr>
            <w:r w:rsidRPr="00AB5FED">
              <w:t>Encryption parameters to be used for the call, if the call is to be encrypted</w:t>
            </w:r>
          </w:p>
        </w:tc>
      </w:tr>
      <w:tr w:rsidR="009A16B6" w:rsidRPr="00AB5FED" w14:paraId="531F791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98B59C" w14:textId="77777777" w:rsidR="009A16B6" w:rsidRPr="00AB5FED" w:rsidRDefault="009A16B6" w:rsidP="003F7390">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BF7D7"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DFC898" w14:textId="77777777" w:rsidR="009A16B6" w:rsidRPr="00AB5FED" w:rsidRDefault="009A16B6" w:rsidP="003F7390">
            <w:pPr>
              <w:pStyle w:val="TAL"/>
            </w:pPr>
            <w:r w:rsidRPr="00AB5FED">
              <w:t>Indicates whether the MCPTT group call is to be confirmed</w:t>
            </w:r>
          </w:p>
        </w:tc>
      </w:tr>
      <w:tr w:rsidR="009A16B6" w:rsidRPr="00AB5FED" w14:paraId="3D65003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2338" w14:textId="77777777" w:rsidR="009A16B6" w:rsidRPr="00AB5FED" w:rsidRDefault="009A16B6" w:rsidP="003F7390">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52092"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F3305" w14:textId="77777777" w:rsidR="009A16B6" w:rsidRPr="00AB5FED" w:rsidRDefault="009A16B6" w:rsidP="003F7390">
            <w:pPr>
              <w:pStyle w:val="TAL"/>
            </w:pPr>
            <w:r w:rsidRPr="00AB5FED">
              <w:t>Indicates that the MCPTT group call is an MCPTT emergency call</w:t>
            </w:r>
          </w:p>
        </w:tc>
      </w:tr>
    </w:tbl>
    <w:p w14:paraId="66C5F6B3" w14:textId="77777777" w:rsidR="009A16B6" w:rsidRDefault="009A16B6" w:rsidP="009A16B6">
      <w:pPr>
        <w:rPr>
          <w:lang w:eastAsia="ko-KR"/>
        </w:rPr>
      </w:pPr>
    </w:p>
    <w:p w14:paraId="53961E1F" w14:textId="77777777" w:rsidR="009A16B6" w:rsidRPr="00AB5FED" w:rsidRDefault="009A16B6" w:rsidP="009A16B6">
      <w:pPr>
        <w:pStyle w:val="Heading5"/>
        <w:rPr>
          <w:lang w:eastAsia="ko-KR"/>
        </w:rPr>
      </w:pPr>
      <w:bookmarkStart w:id="294" w:name="_Toc460616080"/>
      <w:bookmarkStart w:id="295" w:name="_Toc460616941"/>
      <w:bookmarkStart w:id="296" w:name="_Toc11744285"/>
      <w:bookmarkStart w:id="297" w:name="_Toc217989124"/>
      <w:r>
        <w:rPr>
          <w:lang w:eastAsia="ko-KR"/>
        </w:rPr>
        <w:t>10.5.1</w:t>
      </w:r>
      <w:r w:rsidRPr="00AB5FED">
        <w:rPr>
          <w:lang w:eastAsia="ko-KR"/>
        </w:rPr>
        <w:t>.2.</w:t>
      </w:r>
      <w:r>
        <w:rPr>
          <w:lang w:eastAsia="ko-KR"/>
        </w:rPr>
        <w:t>2</w:t>
      </w:r>
      <w:r w:rsidRPr="00AB5FED">
        <w:rPr>
          <w:lang w:eastAsia="ko-KR"/>
        </w:rPr>
        <w:tab/>
      </w:r>
      <w:r>
        <w:rPr>
          <w:lang w:eastAsia="ko-KR"/>
        </w:rPr>
        <w:t>IOPS group call r</w:t>
      </w:r>
      <w:r w:rsidRPr="00AB5FED">
        <w:t>esponse</w:t>
      </w:r>
      <w:bookmarkEnd w:id="294"/>
      <w:bookmarkEnd w:id="295"/>
      <w:bookmarkEnd w:id="296"/>
      <w:bookmarkEnd w:id="297"/>
    </w:p>
    <w:p w14:paraId="410E7715" w14:textId="77777777" w:rsidR="009A16B6" w:rsidRPr="00AB5FED" w:rsidRDefault="009A16B6" w:rsidP="009A16B6">
      <w:r w:rsidRPr="00AB5FED">
        <w:t>Table </w:t>
      </w:r>
      <w:r>
        <w:t>10.5.1</w:t>
      </w:r>
      <w:r w:rsidRPr="00AB5FED">
        <w:t>.2.</w:t>
      </w:r>
      <w:r>
        <w:t>2</w:t>
      </w:r>
      <w:r w:rsidRPr="00AB5FED">
        <w:t xml:space="preserve">-1 describes the information flow for the </w:t>
      </w:r>
      <w:r>
        <w:t xml:space="preserve">IOPS group call </w:t>
      </w:r>
      <w:r w:rsidRPr="00AB5FED">
        <w:t>response</w:t>
      </w:r>
      <w:r>
        <w:t xml:space="preserve"> </w:t>
      </w:r>
      <w:r w:rsidRPr="00AB5FED">
        <w:t xml:space="preserve">from </w:t>
      </w:r>
      <w:r>
        <w:t>one</w:t>
      </w:r>
      <w:r w:rsidRPr="00AB5FED">
        <w:t xml:space="preserve"> MCPTT client to other MCPTT clients</w:t>
      </w:r>
      <w:r>
        <w:t xml:space="preserve">. The packet(s) carrying the IOPS group call response is transmitted from the called MCPTT client to </w:t>
      </w:r>
      <w:r w:rsidRPr="00B629E7">
        <w:rPr>
          <w:lang w:eastAsia="zh-CN"/>
        </w:rPr>
        <w:t xml:space="preserve">the IOPS MC </w:t>
      </w:r>
      <w:r>
        <w:rPr>
          <w:lang w:eastAsia="zh-CN"/>
        </w:rPr>
        <w:t>connectivity function for distribution to the target MCPTT clients</w:t>
      </w:r>
      <w:r w:rsidRPr="00AB5FED">
        <w:t>.</w:t>
      </w:r>
    </w:p>
    <w:p w14:paraId="62FB4914" w14:textId="77777777" w:rsidR="009A16B6" w:rsidRPr="00AB5FED" w:rsidRDefault="009A16B6" w:rsidP="009A16B6">
      <w:pPr>
        <w:pStyle w:val="TH"/>
      </w:pPr>
      <w:r w:rsidRPr="00AB5FED">
        <w:t>Table </w:t>
      </w:r>
      <w:r>
        <w:t>10.5.1</w:t>
      </w:r>
      <w:r w:rsidRPr="00AB5FED">
        <w:t>.2.</w:t>
      </w:r>
      <w:r>
        <w:t>2</w:t>
      </w:r>
      <w:r w:rsidRPr="00AB5FED">
        <w:t xml:space="preserve">-1: </w:t>
      </w:r>
      <w:r>
        <w:t>IOPS group call r</w:t>
      </w:r>
      <w:r w:rsidRPr="00AB5FED">
        <w:t xml:space="preserve">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5B795FB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F660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AB5C5"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C377B" w14:textId="77777777" w:rsidR="009A16B6" w:rsidRPr="00AB5FED" w:rsidRDefault="009A16B6" w:rsidP="003F7390">
            <w:pPr>
              <w:pStyle w:val="TAH"/>
            </w:pPr>
            <w:r w:rsidRPr="00AB5FED">
              <w:t>Description</w:t>
            </w:r>
          </w:p>
        </w:tc>
      </w:tr>
      <w:tr w:rsidR="009A16B6" w:rsidRPr="00AB5FED" w14:paraId="187BABD7"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90CB9"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A05FA"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40976" w14:textId="77777777" w:rsidR="009A16B6" w:rsidRPr="00AB5FED" w:rsidRDefault="009A16B6" w:rsidP="003F7390">
            <w:pPr>
              <w:pStyle w:val="TAL"/>
            </w:pPr>
            <w:r w:rsidRPr="00AB5FED">
              <w:t>The identity of the called party</w:t>
            </w:r>
          </w:p>
        </w:tc>
      </w:tr>
      <w:tr w:rsidR="009A16B6" w:rsidRPr="00AB5FED" w14:paraId="424ECFAE"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C24E1" w14:textId="77777777" w:rsidR="009A16B6" w:rsidRPr="00AB5FED" w:rsidRDefault="009A16B6" w:rsidP="003F7390">
            <w:pPr>
              <w:pStyle w:val="TAL"/>
            </w:pPr>
            <w:r>
              <w:t xml:space="preserve">IOPS </w:t>
            </w:r>
            <w:r w:rsidRPr="00AB5FED">
              <w:rPr>
                <w:rFonts w:hint="eastAsia"/>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FBA68"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F0C7C" w14:textId="77777777" w:rsidR="009A16B6" w:rsidRPr="00AB5FED" w:rsidRDefault="009A16B6" w:rsidP="003F7390">
            <w:pPr>
              <w:pStyle w:val="TAL"/>
            </w:pPr>
            <w:r w:rsidRPr="00AB5FED">
              <w:t xml:space="preserve">The </w:t>
            </w:r>
            <w:r w:rsidRPr="002F7D7B">
              <w:t>IOPS</w:t>
            </w:r>
            <w:r>
              <w:t xml:space="preserve"> </w:t>
            </w:r>
            <w:r w:rsidRPr="00AB5FED">
              <w:rPr>
                <w:rFonts w:hint="eastAsia"/>
              </w:rPr>
              <w:t>MCPTT group ID of the group</w:t>
            </w:r>
            <w:r w:rsidRPr="00AB5FED">
              <w:t xml:space="preserve"> on which the call is </w:t>
            </w:r>
            <w:r w:rsidRPr="00AB5FED">
              <w:rPr>
                <w:rFonts w:hint="eastAsia"/>
              </w:rPr>
              <w:t>requested</w:t>
            </w:r>
          </w:p>
        </w:tc>
      </w:tr>
      <w:tr w:rsidR="009A16B6" w:rsidRPr="00AB5FED" w14:paraId="345F1EA4"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2FDC" w14:textId="77777777" w:rsidR="009A16B6" w:rsidRPr="00AB5FED" w:rsidRDefault="009A16B6" w:rsidP="003F7390">
            <w:pPr>
              <w:pStyle w:val="TAL"/>
            </w:pPr>
            <w:r w:rsidRPr="00AB5FED">
              <w:rPr>
                <w:rFonts w:hint="eastAsia"/>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2E91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9702" w14:textId="77777777" w:rsidR="009A16B6" w:rsidRPr="00AB5FED" w:rsidRDefault="009A16B6" w:rsidP="003F7390">
            <w:pPr>
              <w:pStyle w:val="TAL"/>
            </w:pPr>
            <w:r w:rsidRPr="00AB5FED">
              <w:t>Media parameters selected</w:t>
            </w:r>
          </w:p>
        </w:tc>
      </w:tr>
      <w:tr w:rsidR="009A16B6" w:rsidRPr="00AB5FED" w14:paraId="39EC583F"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7372B" w14:textId="77777777" w:rsidR="009A16B6" w:rsidRPr="00AB5FED" w:rsidRDefault="009A16B6" w:rsidP="003F7390">
            <w:pPr>
              <w:pStyle w:val="TAL"/>
            </w:pPr>
            <w:r>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C524D" w14:textId="77777777" w:rsidR="009A16B6" w:rsidRPr="00AB5FED" w:rsidRDefault="009A16B6" w:rsidP="003F7390">
            <w:pPr>
              <w:pStyle w:val="TAL"/>
            </w:pPr>
            <w:r>
              <w:rPr>
                <w:rFonts w:hint="eastAsia"/>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E1A1B" w14:textId="77777777" w:rsidR="009A16B6" w:rsidRPr="00AB5FED" w:rsidRDefault="009A16B6" w:rsidP="003F7390">
            <w:pPr>
              <w:pStyle w:val="TAL"/>
            </w:pPr>
            <w:r w:rsidRPr="00427AD1">
              <w:t xml:space="preserve">Result of the </w:t>
            </w:r>
            <w:r>
              <w:t>group</w:t>
            </w:r>
            <w:r w:rsidRPr="00427AD1">
              <w:t xml:space="preserve"> </w:t>
            </w:r>
            <w:r>
              <w:t>call</w:t>
            </w:r>
            <w:r w:rsidRPr="00427AD1">
              <w:t xml:space="preserve"> </w:t>
            </w:r>
            <w:r>
              <w:t>announcement</w:t>
            </w:r>
            <w:r w:rsidRPr="00427AD1">
              <w:t xml:space="preserve"> </w:t>
            </w:r>
            <w:r>
              <w:t>(</w:t>
            </w:r>
            <w:r w:rsidRPr="00427AD1">
              <w:t>success or fail</w:t>
            </w:r>
            <w:r>
              <w:t>ure)</w:t>
            </w:r>
          </w:p>
        </w:tc>
      </w:tr>
    </w:tbl>
    <w:p w14:paraId="3B024BF1" w14:textId="77777777" w:rsidR="009A16B6" w:rsidRDefault="009A16B6" w:rsidP="009A16B6">
      <w:pPr>
        <w:rPr>
          <w:lang w:eastAsia="ko-KR"/>
        </w:rPr>
      </w:pPr>
    </w:p>
    <w:p w14:paraId="62283B55" w14:textId="77777777" w:rsidR="009A16B6" w:rsidRPr="00AB5FED" w:rsidRDefault="009A16B6" w:rsidP="009A16B6">
      <w:pPr>
        <w:pStyle w:val="Heading5"/>
        <w:rPr>
          <w:lang w:eastAsia="ko-KR"/>
        </w:rPr>
      </w:pPr>
      <w:bookmarkStart w:id="298" w:name="_Toc217989125"/>
      <w:r w:rsidRPr="00AB5FED">
        <w:rPr>
          <w:lang w:eastAsia="ko-KR"/>
        </w:rPr>
        <w:t>10.</w:t>
      </w:r>
      <w:r>
        <w:rPr>
          <w:lang w:eastAsia="ko-KR"/>
        </w:rPr>
        <w:t>5</w:t>
      </w:r>
      <w:r w:rsidRPr="00AB5FED">
        <w:rPr>
          <w:lang w:eastAsia="ko-KR"/>
        </w:rPr>
        <w:t>.</w:t>
      </w:r>
      <w:r>
        <w:rPr>
          <w:lang w:eastAsia="ko-KR"/>
        </w:rPr>
        <w:t>1</w:t>
      </w:r>
      <w:r w:rsidRPr="00AB5FED">
        <w:rPr>
          <w:lang w:eastAsia="ko-KR"/>
        </w:rPr>
        <w:t>.2.</w:t>
      </w:r>
      <w:r>
        <w:rPr>
          <w:lang w:eastAsia="ko-KR"/>
        </w:rPr>
        <w:t>3</w:t>
      </w:r>
      <w:r w:rsidRPr="00AB5FED">
        <w:rPr>
          <w:lang w:eastAsia="ko-KR"/>
        </w:rPr>
        <w:tab/>
      </w:r>
      <w:r>
        <w:t>IOPS</w:t>
      </w:r>
      <w:r w:rsidRPr="00AB5FED">
        <w:t xml:space="preserve"> emergency</w:t>
      </w:r>
      <w:r>
        <w:t xml:space="preserve"> group</w:t>
      </w:r>
      <w:r w:rsidRPr="00AB5FED">
        <w:t xml:space="preserve"> call</w:t>
      </w:r>
      <w:r w:rsidRPr="00EE183F">
        <w:t xml:space="preserve"> </w:t>
      </w:r>
      <w:r w:rsidRPr="00AB5FED">
        <w:t>upgrade</w:t>
      </w:r>
      <w:bookmarkEnd w:id="298"/>
    </w:p>
    <w:p w14:paraId="3C792377" w14:textId="77777777" w:rsidR="009A16B6" w:rsidRPr="00AB5FED" w:rsidRDefault="009A16B6" w:rsidP="009A16B6">
      <w:r w:rsidRPr="00AB5FED">
        <w:t>Table 10.</w:t>
      </w:r>
      <w:r>
        <w:t>5</w:t>
      </w:r>
      <w:r w:rsidRPr="00AB5FED">
        <w:t>.</w:t>
      </w:r>
      <w:r>
        <w:t>1</w:t>
      </w:r>
      <w:r w:rsidRPr="00AB5FED">
        <w:t>.2.</w:t>
      </w:r>
      <w:r>
        <w:t>3</w:t>
      </w:r>
      <w:r w:rsidRPr="00AB5FED">
        <w:t xml:space="preserve">-1 describes the information flow for the </w:t>
      </w:r>
      <w:r>
        <w:t>IOPS emergency</w:t>
      </w:r>
      <w:r w:rsidRPr="00AB5FED">
        <w:t xml:space="preserve"> </w:t>
      </w:r>
      <w:r>
        <w:t xml:space="preserve">group </w:t>
      </w:r>
      <w:r w:rsidRPr="00AB5FED">
        <w:t xml:space="preserve">call </w:t>
      </w:r>
      <w:r>
        <w:t>upgrade</w:t>
      </w:r>
      <w:r w:rsidRPr="00AB5FED">
        <w:t xml:space="preserve"> from </w:t>
      </w:r>
      <w:r>
        <w:t>one</w:t>
      </w:r>
      <w:r w:rsidRPr="00AB5FED">
        <w:t xml:space="preserve"> MCPTT client to other MCPTT clients</w:t>
      </w:r>
      <w:r>
        <w:t>. The packet(s) carrying the IOPS emergency group call upgrade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0E52622D" w14:textId="77777777" w:rsidR="009A16B6" w:rsidRPr="00AB5FED" w:rsidRDefault="009A16B6" w:rsidP="009A16B6">
      <w:pPr>
        <w:pStyle w:val="TH"/>
      </w:pPr>
      <w:r w:rsidRPr="00AB5FED">
        <w:lastRenderedPageBreak/>
        <w:t>Table 10.</w:t>
      </w:r>
      <w:r>
        <w:t>5</w:t>
      </w:r>
      <w:r w:rsidRPr="00AB5FED">
        <w:t>.</w:t>
      </w:r>
      <w:r>
        <w:t>1</w:t>
      </w:r>
      <w:r w:rsidRPr="00AB5FED">
        <w:t>.2.</w:t>
      </w:r>
      <w:r>
        <w:t>3</w:t>
      </w:r>
      <w:r w:rsidRPr="00AB5FED">
        <w:t xml:space="preserve">-1: </w:t>
      </w:r>
      <w:r>
        <w:t>IOPS</w:t>
      </w:r>
      <w:r w:rsidRPr="00AB5FED">
        <w:t xml:space="preserve"> emergency </w:t>
      </w:r>
      <w:r>
        <w:t xml:space="preserve">group </w:t>
      </w:r>
      <w:r w:rsidRPr="00AB5FED">
        <w:t>call</w:t>
      </w:r>
      <w:r w:rsidRPr="00EE183F">
        <w:t xml:space="preserve"> </w:t>
      </w:r>
      <w:r w:rsidRPr="00AB5FED">
        <w:t>upgrade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1B3F2235"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18F1"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78B2"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CFF68" w14:textId="77777777" w:rsidR="009A16B6" w:rsidRPr="00AB5FED" w:rsidRDefault="009A16B6" w:rsidP="003F7390">
            <w:pPr>
              <w:pStyle w:val="TAH"/>
            </w:pPr>
            <w:r w:rsidRPr="00AB5FED">
              <w:t>Description</w:t>
            </w:r>
          </w:p>
        </w:tc>
      </w:tr>
      <w:tr w:rsidR="009A16B6" w:rsidRPr="00AB5FED" w14:paraId="2D5F784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01488"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097F8"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2FAE2" w14:textId="77777777" w:rsidR="009A16B6" w:rsidRPr="00AB5FED" w:rsidRDefault="009A16B6" w:rsidP="003F7390">
            <w:pPr>
              <w:pStyle w:val="TAL"/>
            </w:pPr>
            <w:r w:rsidRPr="00AB5FED">
              <w:t>The identity of the</w:t>
            </w:r>
            <w:r>
              <w:t xml:space="preserve"> upgrading MC user</w:t>
            </w:r>
          </w:p>
        </w:tc>
      </w:tr>
      <w:tr w:rsidR="009A16B6" w:rsidRPr="00AB5FED" w14:paraId="4E2D585E"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552BE" w14:textId="77777777" w:rsidR="009A16B6" w:rsidRPr="00AB5FED" w:rsidRDefault="009A16B6" w:rsidP="003F7390">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429E6"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84574" w14:textId="77777777" w:rsidR="009A16B6" w:rsidRPr="00AB5FED" w:rsidRDefault="009A16B6" w:rsidP="003F7390">
            <w:pPr>
              <w:pStyle w:val="TAL"/>
            </w:pPr>
            <w:r w:rsidRPr="00AB5FED">
              <w:t xml:space="preserve">The </w:t>
            </w:r>
            <w:r>
              <w:t xml:space="preserve">IOPS </w:t>
            </w:r>
            <w:r w:rsidRPr="00AB5FED">
              <w:t xml:space="preserve">MCPTT group ID on which the call is to be </w:t>
            </w:r>
            <w:r>
              <w:t>upgraded to emergency call</w:t>
            </w:r>
          </w:p>
        </w:tc>
      </w:tr>
    </w:tbl>
    <w:p w14:paraId="3CA3F733" w14:textId="77777777" w:rsidR="009A16B6" w:rsidRPr="00AB5FED" w:rsidRDefault="009A16B6" w:rsidP="009A16B6"/>
    <w:p w14:paraId="794F2C53" w14:textId="77777777" w:rsidR="009A16B6" w:rsidRPr="00AB5FED" w:rsidRDefault="009A16B6" w:rsidP="009A16B6">
      <w:pPr>
        <w:pStyle w:val="Heading5"/>
        <w:rPr>
          <w:lang w:eastAsia="ko-KR"/>
        </w:rPr>
      </w:pPr>
      <w:bookmarkStart w:id="299" w:name="_Toc460616079"/>
      <w:bookmarkStart w:id="300" w:name="_Toc460616940"/>
      <w:bookmarkStart w:id="301" w:name="_Toc27953372"/>
      <w:bookmarkStart w:id="302" w:name="_Toc217989126"/>
      <w:r w:rsidRPr="00AB5FED">
        <w:rPr>
          <w:lang w:eastAsia="ko-KR"/>
        </w:rPr>
        <w:t>10.</w:t>
      </w:r>
      <w:r>
        <w:rPr>
          <w:lang w:eastAsia="ko-KR"/>
        </w:rPr>
        <w:t>5</w:t>
      </w:r>
      <w:r w:rsidRPr="00AB5FED">
        <w:rPr>
          <w:lang w:eastAsia="ko-KR"/>
        </w:rPr>
        <w:t>.</w:t>
      </w:r>
      <w:r>
        <w:rPr>
          <w:lang w:eastAsia="ko-KR"/>
        </w:rPr>
        <w:t>1</w:t>
      </w:r>
      <w:r w:rsidRPr="00AB5FED">
        <w:rPr>
          <w:lang w:eastAsia="ko-KR"/>
        </w:rPr>
        <w:t>.2.</w:t>
      </w:r>
      <w:r>
        <w:rPr>
          <w:lang w:eastAsia="ko-KR"/>
        </w:rPr>
        <w:t>4</w:t>
      </w:r>
      <w:r w:rsidRPr="00AB5FED">
        <w:rPr>
          <w:lang w:eastAsia="ko-KR"/>
        </w:rPr>
        <w:tab/>
      </w:r>
      <w:r>
        <w:t>IOPS</w:t>
      </w:r>
      <w:r w:rsidRPr="00AB5FED">
        <w:t xml:space="preserve"> emergency group </w:t>
      </w:r>
      <w:r>
        <w:t xml:space="preserve">call state </w:t>
      </w:r>
      <w:r w:rsidRPr="00AB5FED">
        <w:t>cancel</w:t>
      </w:r>
      <w:bookmarkEnd w:id="299"/>
      <w:bookmarkEnd w:id="300"/>
      <w:bookmarkEnd w:id="301"/>
      <w:bookmarkEnd w:id="302"/>
    </w:p>
    <w:p w14:paraId="6D647352" w14:textId="77777777" w:rsidR="009A16B6" w:rsidRPr="00AB5FED" w:rsidRDefault="009A16B6" w:rsidP="009A16B6">
      <w:r w:rsidRPr="00AB5FED">
        <w:t>Table 10.</w:t>
      </w:r>
      <w:r>
        <w:t>5</w:t>
      </w:r>
      <w:r w:rsidRPr="00AB5FED">
        <w:t>.</w:t>
      </w:r>
      <w:r>
        <w:t>1</w:t>
      </w:r>
      <w:r w:rsidRPr="00AB5FED">
        <w:t>.2.</w:t>
      </w:r>
      <w:r>
        <w:t>4</w:t>
      </w:r>
      <w:r w:rsidRPr="00AB5FED">
        <w:t>-1 describes the information flow for</w:t>
      </w:r>
      <w:r>
        <w:t xml:space="preserve"> the</w:t>
      </w:r>
      <w:r w:rsidRPr="00AB5FED">
        <w:t xml:space="preserve"> </w:t>
      </w:r>
      <w:r>
        <w:t>IOPS emergency</w:t>
      </w:r>
      <w:r w:rsidRPr="00AB5FED">
        <w:t xml:space="preserve"> </w:t>
      </w:r>
      <w:r>
        <w:t xml:space="preserve">group </w:t>
      </w:r>
      <w:r w:rsidRPr="00AB5FED">
        <w:t xml:space="preserve">call </w:t>
      </w:r>
      <w:r>
        <w:t>state cancel</w:t>
      </w:r>
      <w:r w:rsidRPr="00AB5FED">
        <w:t xml:space="preserve"> from </w:t>
      </w:r>
      <w:r>
        <w:t>one</w:t>
      </w:r>
      <w:r w:rsidRPr="00AB5FED">
        <w:t xml:space="preserve"> MCPTT client to other MCPTT clients</w:t>
      </w:r>
      <w:r>
        <w:t>. The packet(s) carrying the IOPS emergency group call state cancel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41A904B4" w14:textId="77777777" w:rsidR="009A16B6" w:rsidRPr="00AB5FED" w:rsidRDefault="009A16B6" w:rsidP="009A16B6">
      <w:pPr>
        <w:pStyle w:val="TH"/>
      </w:pPr>
      <w:r w:rsidRPr="00AB5FED">
        <w:t>Table 10.</w:t>
      </w:r>
      <w:r>
        <w:t>5</w:t>
      </w:r>
      <w:r w:rsidRPr="00AB5FED">
        <w:t>.</w:t>
      </w:r>
      <w:r>
        <w:t>1</w:t>
      </w:r>
      <w:r w:rsidRPr="00AB5FED">
        <w:t>.2.</w:t>
      </w:r>
      <w:r>
        <w:t>4</w:t>
      </w:r>
      <w:r w:rsidRPr="00AB5FED">
        <w:t xml:space="preserve">-1: </w:t>
      </w:r>
      <w:r>
        <w:t>IOPS</w:t>
      </w:r>
      <w:r w:rsidRPr="00AB5FED">
        <w:t xml:space="preserve"> emergency group </w:t>
      </w:r>
      <w:r>
        <w:t xml:space="preserve">call 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7433B7C0"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6473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7741B"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E0932" w14:textId="77777777" w:rsidR="009A16B6" w:rsidRPr="00AB5FED" w:rsidRDefault="009A16B6" w:rsidP="003F7390">
            <w:pPr>
              <w:pStyle w:val="TAH"/>
            </w:pPr>
            <w:r w:rsidRPr="00AB5FED">
              <w:t>Description</w:t>
            </w:r>
          </w:p>
        </w:tc>
      </w:tr>
      <w:tr w:rsidR="009A16B6" w:rsidRPr="00AB5FED" w14:paraId="27D8840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D32DD"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53AB4"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9CCF3" w14:textId="77777777" w:rsidR="009A16B6" w:rsidRPr="00AB5FED" w:rsidRDefault="009A16B6" w:rsidP="003F7390">
            <w:pPr>
              <w:pStyle w:val="TAL"/>
            </w:pPr>
            <w:r w:rsidRPr="00AB5FED">
              <w:t xml:space="preserve">The identity of the </w:t>
            </w:r>
            <w:r>
              <w:t>cancelling MC user</w:t>
            </w:r>
          </w:p>
        </w:tc>
      </w:tr>
      <w:tr w:rsidR="009A16B6" w:rsidRPr="00AB5FED" w14:paraId="06F2736C"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12C6" w14:textId="77777777" w:rsidR="009A16B6" w:rsidRPr="00AB5FED" w:rsidRDefault="009A16B6" w:rsidP="003F7390">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60BC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F7117" w14:textId="77777777" w:rsidR="009A16B6" w:rsidRPr="00AB5FED" w:rsidRDefault="009A16B6" w:rsidP="003F7390">
            <w:pPr>
              <w:pStyle w:val="TAL"/>
            </w:pPr>
            <w:r w:rsidRPr="00AB5FED">
              <w:t xml:space="preserve">The </w:t>
            </w:r>
            <w:r>
              <w:t xml:space="preserve">IOPS </w:t>
            </w:r>
            <w:r w:rsidRPr="00AB5FED">
              <w:t xml:space="preserve">MCPTT group ID </w:t>
            </w:r>
            <w:r>
              <w:t xml:space="preserve">on which the emergency call state is </w:t>
            </w:r>
            <w:r w:rsidRPr="00AB5FED">
              <w:t>to be cancelled</w:t>
            </w:r>
          </w:p>
        </w:tc>
      </w:tr>
    </w:tbl>
    <w:p w14:paraId="1E42B793" w14:textId="77777777" w:rsidR="009A16B6" w:rsidRPr="00AB5FED" w:rsidRDefault="009A16B6" w:rsidP="009A16B6">
      <w:pPr>
        <w:rPr>
          <w:lang w:eastAsia="ko-KR"/>
        </w:rPr>
      </w:pPr>
    </w:p>
    <w:p w14:paraId="008944DE" w14:textId="77777777" w:rsidR="009A16B6" w:rsidRPr="00FB507F" w:rsidRDefault="009A16B6" w:rsidP="009A16B6">
      <w:pPr>
        <w:pStyle w:val="Heading4"/>
      </w:pPr>
      <w:bookmarkStart w:id="303" w:name="_Toc217989127"/>
      <w:r>
        <w:t>10.5.1</w:t>
      </w:r>
      <w:r w:rsidRPr="003870EE">
        <w:t>.3</w:t>
      </w:r>
      <w:r w:rsidRPr="00FB507F">
        <w:tab/>
      </w:r>
      <w:r>
        <w:t>IOPS group</w:t>
      </w:r>
      <w:r w:rsidRPr="00FB507F">
        <w:t xml:space="preserve"> call setup</w:t>
      </w:r>
      <w:bookmarkEnd w:id="303"/>
    </w:p>
    <w:p w14:paraId="2D23B08C" w14:textId="77777777" w:rsidR="009A16B6" w:rsidRDefault="009A16B6" w:rsidP="009A16B6">
      <w:r>
        <w:t>The procedure in figure 10.5.1.3-1 illustrates the procedure for an IOPS MCPTT group call establishment based on the IP connectivity functionality. The procedure describes how an MCPTT client initiates and establishes an IOPS MCPTT group call with other MCPTT clients.</w:t>
      </w:r>
    </w:p>
    <w:p w14:paraId="4D38B1AB" w14:textId="77777777" w:rsidR="009A16B6" w:rsidRPr="00416FBE" w:rsidRDefault="009A16B6" w:rsidP="009A16B6">
      <w:r w:rsidRPr="00416FBE">
        <w:t>Pre-conditions:</w:t>
      </w:r>
    </w:p>
    <w:p w14:paraId="1304C50D" w14:textId="77777777" w:rsidR="009A16B6" w:rsidRDefault="009A16B6" w:rsidP="009A16B6">
      <w:pPr>
        <w:pStyle w:val="B1"/>
      </w:pPr>
      <w:r>
        <w:t>-</w:t>
      </w:r>
      <w:r>
        <w:tab/>
      </w:r>
      <w:r w:rsidRPr="00416FBE">
        <w:t>MCPTT user profile used for the IOPS mode of operation is pre-provisioned in the MCPTT UEs</w:t>
      </w:r>
      <w:r>
        <w:t>;</w:t>
      </w:r>
    </w:p>
    <w:p w14:paraId="3908504D" w14:textId="77777777" w:rsidR="009A16B6" w:rsidRDefault="009A16B6" w:rsidP="009A16B6">
      <w:pPr>
        <w:pStyle w:val="B1"/>
      </w:pPr>
      <w:r>
        <w:t>-</w:t>
      </w:r>
      <w:r>
        <w:tab/>
        <w:t xml:space="preserve">The IOPS MCPTT group ID and its associated </w:t>
      </w:r>
      <w:r w:rsidRPr="00D87F58">
        <w:t>IOPS group IP multicast address</w:t>
      </w:r>
      <w:r>
        <w:t xml:space="preserve"> are pre-configured in the MCPTT clients;</w:t>
      </w:r>
    </w:p>
    <w:p w14:paraId="0EFD65E1" w14:textId="3A3A261C" w:rsidR="009A16B6" w:rsidRPr="00416FBE" w:rsidRDefault="009A16B6" w:rsidP="009A16B6">
      <w:pPr>
        <w:pStyle w:val="B1"/>
      </w:pPr>
      <w:r>
        <w:t>-</w:t>
      </w:r>
      <w:r>
        <w:tab/>
        <w:t xml:space="preserve">MCPTT users have an active PDN connection </w:t>
      </w:r>
      <w:r w:rsidR="00FD4FB1" w:rsidRPr="00FD4FB1">
        <w:t xml:space="preserve">or PDU session </w:t>
      </w:r>
      <w:r>
        <w:t>to the IOPS MC connectivity function for the communication based on the IP connectivity functionality;</w:t>
      </w:r>
    </w:p>
    <w:p w14:paraId="2A3A1C4A" w14:textId="77777777" w:rsidR="009A16B6" w:rsidRDefault="009A16B6" w:rsidP="009A16B6">
      <w:pPr>
        <w:pStyle w:val="B1"/>
      </w:pPr>
      <w:r>
        <w:t>-</w:t>
      </w:r>
      <w:r>
        <w:tab/>
      </w:r>
      <w:r w:rsidRPr="00EC2117">
        <w:t>MCPTT user</w:t>
      </w:r>
      <w:r>
        <w:t>s affiliated to the target</w:t>
      </w:r>
      <w:r w:rsidRPr="00EC2117">
        <w:t xml:space="preserve"> </w:t>
      </w:r>
      <w:r>
        <w:t xml:space="preserve">IOPS MCPTT group </w:t>
      </w:r>
      <w:r w:rsidRPr="00EC2117">
        <w:t xml:space="preserve">are discovered by the IOPS MC </w:t>
      </w:r>
      <w:r>
        <w:t>connectivity function supporting the IP connectivity functionality;</w:t>
      </w:r>
    </w:p>
    <w:p w14:paraId="125C1B87" w14:textId="4FD01777" w:rsidR="009A16B6" w:rsidRPr="00EC2117" w:rsidRDefault="009A16B6" w:rsidP="009A16B6">
      <w:pPr>
        <w:pStyle w:val="B1"/>
      </w:pPr>
      <w:r>
        <w:t>-</w:t>
      </w:r>
      <w:r>
        <w:tab/>
        <w:t>The IOPC MC connectivity function may have established a</w:t>
      </w:r>
      <w:r w:rsidR="00FD4FB1" w:rsidRPr="00FD4FB1">
        <w:t xml:space="preserve"> </w:t>
      </w:r>
      <w:r w:rsidR="00FD4FB1" w:rsidRPr="00E64FFD">
        <w:t>broadcast</w:t>
      </w:r>
      <w:r w:rsidR="00FD4FB1">
        <w:t>/</w:t>
      </w:r>
      <w:r w:rsidR="00FD4FB1" w:rsidRPr="00E64FFD">
        <w:t>multicast session</w:t>
      </w:r>
      <w:r w:rsidR="00FD4FB1">
        <w:t xml:space="preserve"> </w:t>
      </w:r>
      <w:r>
        <w:t>and announced it to the MCPTT clients;</w:t>
      </w:r>
    </w:p>
    <w:p w14:paraId="7298B8F2" w14:textId="77777777" w:rsidR="009A16B6" w:rsidRDefault="009A16B6" w:rsidP="009A16B6">
      <w:pPr>
        <w:pStyle w:val="B1"/>
      </w:pPr>
      <w:r>
        <w:t>-</w:t>
      </w:r>
      <w:r>
        <w:tab/>
      </w:r>
      <w:r w:rsidRPr="00EC2117">
        <w:t xml:space="preserve">MCPTT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MCPTT group;</w:t>
      </w:r>
    </w:p>
    <w:p w14:paraId="67FC10E0" w14:textId="77777777" w:rsidR="009A16B6" w:rsidRPr="00416FBE" w:rsidRDefault="009A16B6" w:rsidP="009A16B6">
      <w:pPr>
        <w:pStyle w:val="B1"/>
      </w:pPr>
      <w:r>
        <w:t>-</w:t>
      </w:r>
      <w:r>
        <w:tab/>
        <w:t>MCPTT clients 1, 2 … n are configured within the same IOPS MCPTT group.</w:t>
      </w:r>
    </w:p>
    <w:p w14:paraId="4C20500B" w14:textId="77777777" w:rsidR="009A16B6" w:rsidRPr="00416FBE" w:rsidRDefault="009A16B6" w:rsidP="009A16B6">
      <w:pPr>
        <w:pStyle w:val="TH"/>
      </w:pPr>
      <w:r>
        <w:object w:dxaOrig="7550" w:dyaOrig="8880" w14:anchorId="33F9FDEE">
          <v:shape id="_x0000_i1040" type="#_x0000_t75" style="width:359.55pt;height:421.95pt" o:ole="">
            <v:imagedata r:id="rId39" o:title=""/>
          </v:shape>
          <o:OLEObject Type="Embed" ProgID="Visio.Drawing.11" ShapeID="_x0000_i1040" DrawAspect="Content" ObjectID="_1828601767" r:id="rId40"/>
        </w:object>
      </w:r>
    </w:p>
    <w:p w14:paraId="0EAB9AB4" w14:textId="77777777" w:rsidR="009A16B6" w:rsidRPr="00416FBE" w:rsidRDefault="009A16B6" w:rsidP="009A16B6">
      <w:pPr>
        <w:pStyle w:val="TF"/>
      </w:pPr>
      <w:r w:rsidRPr="00416FBE">
        <w:t>Figure </w:t>
      </w:r>
      <w:r>
        <w:t>10.5.1</w:t>
      </w:r>
      <w:r w:rsidRPr="00416FBE">
        <w:t xml:space="preserve">.3-1: </w:t>
      </w:r>
      <w:r>
        <w:t>IOPS group</w:t>
      </w:r>
      <w:r w:rsidRPr="00416FBE">
        <w:t xml:space="preserve"> call setup </w:t>
      </w:r>
      <w:bookmarkStart w:id="304" w:name="_Hlk22810691"/>
      <w:r>
        <w:t>based on the IP connectivity functionality</w:t>
      </w:r>
      <w:bookmarkEnd w:id="304"/>
    </w:p>
    <w:p w14:paraId="685AA3A9" w14:textId="77777777" w:rsidR="009A16B6" w:rsidRPr="00416FBE" w:rsidRDefault="009A16B6" w:rsidP="009A16B6">
      <w:pPr>
        <w:pStyle w:val="B1"/>
      </w:pPr>
      <w:r w:rsidRPr="00416FBE">
        <w:t>1.</w:t>
      </w:r>
      <w:r w:rsidRPr="00416FBE">
        <w:tab/>
        <w:t>The MCPTT user at MCPTT client 1</w:t>
      </w:r>
      <w:r>
        <w:t xml:space="preserve"> </w:t>
      </w:r>
      <w:r w:rsidRPr="00416FBE">
        <w:t>would like to initiate a</w:t>
      </w:r>
      <w:r>
        <w:t>n IOPS</w:t>
      </w:r>
      <w:r w:rsidRPr="00416FBE">
        <w:t xml:space="preserve"> </w:t>
      </w:r>
      <w:r>
        <w:t>group</w:t>
      </w:r>
      <w:r w:rsidRPr="00416FBE">
        <w:t xml:space="preserve"> call </w:t>
      </w:r>
      <w:r>
        <w:t xml:space="preserve">with a specific IOPS </w:t>
      </w:r>
      <w:r w:rsidRPr="00416FBE">
        <w:t xml:space="preserve">MCPTT </w:t>
      </w:r>
      <w:r>
        <w:t>group based on the IP connectivity functionality</w:t>
      </w:r>
      <w:r w:rsidRPr="00416FBE">
        <w:t>.</w:t>
      </w:r>
    </w:p>
    <w:p w14:paraId="7845740A" w14:textId="77777777" w:rsidR="009A16B6" w:rsidRDefault="009A16B6" w:rsidP="009A16B6">
      <w:pPr>
        <w:pStyle w:val="B1"/>
      </w:pPr>
      <w:r w:rsidRPr="00416FBE">
        <w:t>2.</w:t>
      </w:r>
      <w:r w:rsidRPr="00416FBE">
        <w:tab/>
        <w:t>The MCPTT client 1 sends a</w:t>
      </w:r>
      <w:r>
        <w:t>n IOPS</w:t>
      </w:r>
      <w:r w:rsidRPr="00416FBE">
        <w:t xml:space="preserve"> </w:t>
      </w:r>
      <w:r>
        <w:t xml:space="preserve">group </w:t>
      </w:r>
      <w:r w:rsidRPr="00416FBE">
        <w:t xml:space="preserve">call </w:t>
      </w:r>
      <w:r>
        <w:t xml:space="preserve">announcement to the target IOPS MCPTT group. The MCPTT client 1 transmits the group session packets carrying the IOPS group call announcement to the IOPS MC connectivity function for distribution to the corresponding </w:t>
      </w:r>
      <w:r w:rsidRPr="00D87F58">
        <w:t>IOPS group IP multicast address</w:t>
      </w:r>
      <w:r w:rsidRPr="00416FBE">
        <w:t>.</w:t>
      </w:r>
    </w:p>
    <w:p w14:paraId="1B81A82F" w14:textId="7D20FEE7" w:rsidR="009A16B6" w:rsidRDefault="009A16B6" w:rsidP="009A16B6">
      <w:pPr>
        <w:pStyle w:val="B1"/>
      </w:pPr>
      <w:r>
        <w:t>3.</w:t>
      </w:r>
      <w:r>
        <w:tab/>
        <w:t xml:space="preserve">The IOPS MC connectivity function determines that the received packets correspond to a group session targeting a specific IOPS MCPTT group. The IOPS MC connectivity function decides distributing the received group session packets to </w:t>
      </w:r>
      <w:bookmarkStart w:id="305" w:name="_Hlk24538829"/>
      <w:r>
        <w:t xml:space="preserve">the target MCPTT clients </w:t>
      </w:r>
      <w:bookmarkEnd w:id="305"/>
      <w:r>
        <w:t xml:space="preserve">over </w:t>
      </w:r>
      <w:r w:rsidR="00FD4FB1" w:rsidRPr="00FD4FB1">
        <w:t xml:space="preserve">broadcast/multicast </w:t>
      </w:r>
      <w:r>
        <w:t>and/or unicast transmissions.</w:t>
      </w:r>
    </w:p>
    <w:p w14:paraId="581DD2FD" w14:textId="77777777" w:rsidR="009A16B6" w:rsidRDefault="009A16B6" w:rsidP="009A16B6">
      <w:pPr>
        <w:pStyle w:val="B1"/>
      </w:pPr>
      <w:r>
        <w:t>4.</w:t>
      </w:r>
      <w:r>
        <w:tab/>
        <w:t>The IOPS MC connectivity function distributes the group session packets carrying the IOPS group call announcement to the MCPTT clients from the target IOPS MCPTT group.</w:t>
      </w:r>
    </w:p>
    <w:p w14:paraId="0B340B6E" w14:textId="77777777" w:rsidR="009A16B6" w:rsidRPr="00416FBE" w:rsidRDefault="009A16B6" w:rsidP="009A16B6">
      <w:pPr>
        <w:pStyle w:val="B1"/>
      </w:pPr>
      <w:r>
        <w:t>5</w:t>
      </w:r>
      <w:r w:rsidRPr="00416FBE">
        <w:t>.</w:t>
      </w:r>
      <w:r w:rsidRPr="00416FBE">
        <w:tab/>
        <w:t>The MCPTT client</w:t>
      </w:r>
      <w:r>
        <w:t>s receiving the IOPS group call announcement</w:t>
      </w:r>
      <w:r w:rsidRPr="00416FBE">
        <w:t xml:space="preserve"> </w:t>
      </w:r>
      <w:r>
        <w:t xml:space="preserve">join the IOPS group call and </w:t>
      </w:r>
      <w:r w:rsidRPr="00416FBE">
        <w:t>notif</w:t>
      </w:r>
      <w:r>
        <w:t>y</w:t>
      </w:r>
      <w:r w:rsidRPr="00416FBE">
        <w:t xml:space="preserve"> the </w:t>
      </w:r>
      <w:r>
        <w:t xml:space="preserve">target </w:t>
      </w:r>
      <w:r w:rsidRPr="00416FBE">
        <w:t>MCPTT user</w:t>
      </w:r>
      <w:r>
        <w:t>s</w:t>
      </w:r>
      <w:r w:rsidRPr="00416FBE">
        <w:t xml:space="preserve"> about the </w:t>
      </w:r>
      <w:r>
        <w:t>IOPS group</w:t>
      </w:r>
      <w:r w:rsidRPr="00416FBE">
        <w:t xml:space="preserve"> call.</w:t>
      </w:r>
    </w:p>
    <w:p w14:paraId="66A7346E" w14:textId="77777777" w:rsidR="009A16B6" w:rsidRDefault="009A16B6" w:rsidP="009A16B6">
      <w:pPr>
        <w:pStyle w:val="B1"/>
      </w:pPr>
      <w:r>
        <w:t>6</w:t>
      </w:r>
      <w:r w:rsidRPr="00EC2117">
        <w:t>.</w:t>
      </w:r>
      <w:r w:rsidRPr="004E0CD5">
        <w:tab/>
      </w:r>
      <w:r>
        <w:t>If confirm mode indication is included in the IOPS group call announcement, t</w:t>
      </w:r>
      <w:r w:rsidRPr="004E0CD5">
        <w:t>he receiving MCPTT client</w:t>
      </w:r>
      <w:r>
        <w:t>s</w:t>
      </w:r>
      <w:r w:rsidRPr="004E0CD5">
        <w:t xml:space="preserve"> </w:t>
      </w:r>
      <w:r>
        <w:t>respond to</w:t>
      </w:r>
      <w:r w:rsidRPr="004E0CD5">
        <w:t xml:space="preserve"> the </w:t>
      </w:r>
      <w:r>
        <w:t xml:space="preserve">IOPS MCPTT group </w:t>
      </w:r>
      <w:r w:rsidRPr="004E0CD5">
        <w:t xml:space="preserve">indicating the </w:t>
      </w:r>
      <w:r>
        <w:t>result of the</w:t>
      </w:r>
      <w:r w:rsidRPr="004E0CD5">
        <w:t xml:space="preserve"> </w:t>
      </w:r>
      <w:r>
        <w:t xml:space="preserve">establishment of the announced IOPS group </w:t>
      </w:r>
      <w:r w:rsidRPr="004E0CD5">
        <w:t>call</w:t>
      </w:r>
      <w:r>
        <w:t xml:space="preserve">. The receiving MCPTT clients transmit the group session packets carrying the IOPS group call response to the IOPS MC connectivity function for distribution to the corresponding </w:t>
      </w:r>
      <w:r w:rsidRPr="00D87F58">
        <w:t>IOPS group IP multicast address</w:t>
      </w:r>
      <w:r w:rsidRPr="00416FBE">
        <w:t>.</w:t>
      </w:r>
    </w:p>
    <w:p w14:paraId="37934604" w14:textId="77777777" w:rsidR="009A16B6" w:rsidRDefault="009A16B6" w:rsidP="009A16B6">
      <w:pPr>
        <w:pStyle w:val="NO"/>
      </w:pPr>
      <w:r w:rsidRPr="0074781F">
        <w:t>NOTE</w:t>
      </w:r>
      <w:r>
        <w:t xml:space="preserve"> 1</w:t>
      </w:r>
      <w:r w:rsidRPr="0074781F">
        <w:t>:</w:t>
      </w:r>
      <w:r w:rsidRPr="0074781F">
        <w:tab/>
        <w:t xml:space="preserve">Step </w:t>
      </w:r>
      <w:r>
        <w:t>6</w:t>
      </w:r>
      <w:r w:rsidRPr="0074781F">
        <w:t xml:space="preserve"> can also occur prior to step </w:t>
      </w:r>
      <w:r>
        <w:t>5</w:t>
      </w:r>
      <w:r w:rsidRPr="0074781F">
        <w:t>.</w:t>
      </w:r>
    </w:p>
    <w:p w14:paraId="27F1CA11" w14:textId="75DFD97A" w:rsidR="009A16B6" w:rsidRDefault="009A16B6" w:rsidP="009A16B6">
      <w:pPr>
        <w:pStyle w:val="B1"/>
      </w:pPr>
      <w:r>
        <w:lastRenderedPageBreak/>
        <w:t>7.</w:t>
      </w:r>
      <w:r>
        <w:tab/>
        <w:t xml:space="preserve">The IOPS MC connectivity function determines that the received packets correspond to a group session targeting a specific IOPS MCPTT group. The IOPS MC connectivity function decides distributing the received group session packets to the target MCPTT clients over </w:t>
      </w:r>
      <w:r w:rsidR="00FD4FB1" w:rsidRPr="00FD4FB1">
        <w:t xml:space="preserve">broadcast/multicast </w:t>
      </w:r>
      <w:r>
        <w:t>and/or unicast transmissions.</w:t>
      </w:r>
    </w:p>
    <w:p w14:paraId="01E1B403" w14:textId="77777777" w:rsidR="009A16B6" w:rsidRDefault="009A16B6" w:rsidP="009A16B6">
      <w:pPr>
        <w:pStyle w:val="B1"/>
      </w:pPr>
      <w:r>
        <w:t>8.</w:t>
      </w:r>
      <w:r>
        <w:tab/>
        <w:t xml:space="preserve">The IOPS MC connectivity function distributes the group session packets carrying the IOPS group call response to the MCPTT clients from the target IOPS MCPTT group. The </w:t>
      </w:r>
      <w:r w:rsidRPr="00217693">
        <w:t>MCPTT client</w:t>
      </w:r>
      <w:r>
        <w:t>s</w:t>
      </w:r>
      <w:r w:rsidRPr="00217693">
        <w:t xml:space="preserve"> recognize the </w:t>
      </w:r>
      <w:r>
        <w:t xml:space="preserve">IOPS </w:t>
      </w:r>
      <w:r w:rsidRPr="00217693">
        <w:t xml:space="preserve">group call originator through the </w:t>
      </w:r>
      <w:r>
        <w:t xml:space="preserve">IOPS </w:t>
      </w:r>
      <w:r w:rsidRPr="00217693">
        <w:t xml:space="preserve">group call announcement and </w:t>
      </w:r>
      <w:r>
        <w:t>can</w:t>
      </w:r>
      <w:r w:rsidRPr="00217693">
        <w:t xml:space="preserve"> check the participants of the </w:t>
      </w:r>
      <w:r>
        <w:t xml:space="preserve">IOPS </w:t>
      </w:r>
      <w:r w:rsidRPr="00217693">
        <w:t>group call through the received response message.</w:t>
      </w:r>
    </w:p>
    <w:p w14:paraId="4AC395A8" w14:textId="77777777" w:rsidR="009A16B6" w:rsidRDefault="009A16B6" w:rsidP="009A16B6">
      <w:pPr>
        <w:pStyle w:val="B1"/>
      </w:pPr>
      <w:r>
        <w:t>9</w:t>
      </w:r>
      <w:r w:rsidRPr="0074781F">
        <w:t>.</w:t>
      </w:r>
      <w:r w:rsidRPr="0074781F">
        <w:tab/>
        <w:t>The MCPTT client</w:t>
      </w:r>
      <w:r>
        <w:t>s</w:t>
      </w:r>
      <w:r w:rsidRPr="0074781F">
        <w:t xml:space="preserve"> have successfully established the </w:t>
      </w:r>
      <w:r>
        <w:t xml:space="preserve">IOPS group call </w:t>
      </w:r>
      <w:r w:rsidRPr="0074781F">
        <w:t xml:space="preserve">with floor control </w:t>
      </w:r>
      <w:r>
        <w:t>based on the IP connectivity functionality</w:t>
      </w:r>
      <w:r w:rsidRPr="0074781F">
        <w:t>.</w:t>
      </w:r>
    </w:p>
    <w:p w14:paraId="4C511B36" w14:textId="511EAFAF" w:rsidR="009A16B6" w:rsidRPr="00AB5FED" w:rsidRDefault="009A16B6" w:rsidP="009A16B6">
      <w:pPr>
        <w:pStyle w:val="NO"/>
      </w:pPr>
      <w:r w:rsidRPr="00AB5FED">
        <w:t>NOTE </w:t>
      </w:r>
      <w:r>
        <w:t>2</w:t>
      </w:r>
      <w:r w:rsidRPr="00AB5FED">
        <w:t>:</w:t>
      </w:r>
      <w:r w:rsidRPr="00AB5FED">
        <w:tab/>
        <w:t xml:space="preserve">Due to the movement of the participants (in and out of the </w:t>
      </w:r>
      <w:r>
        <w:t>IOPS</w:t>
      </w:r>
      <w:r w:rsidR="00FD4FB1" w:rsidRPr="00FD4FB1">
        <w:t xml:space="preserve"> 3GPP system</w:t>
      </w:r>
      <w:r>
        <w:t xml:space="preserve"> </w:t>
      </w:r>
      <w:r w:rsidRPr="00AB5FED">
        <w:t xml:space="preserve">coverage) during the </w:t>
      </w:r>
      <w:r>
        <w:t>IOPS</w:t>
      </w:r>
      <w:r w:rsidRPr="00AB5FED">
        <w:t xml:space="preserve"> group call, the </w:t>
      </w:r>
      <w:r>
        <w:t xml:space="preserve">IOPS </w:t>
      </w:r>
      <w:r w:rsidRPr="00AB5FED">
        <w:t>group call announcement is periodically sent</w:t>
      </w:r>
      <w:r>
        <w:t xml:space="preserve"> by the MCPTT client 1</w:t>
      </w:r>
      <w:r w:rsidRPr="00AB5FED">
        <w:t xml:space="preserve">. </w:t>
      </w:r>
    </w:p>
    <w:p w14:paraId="5E8DB48B" w14:textId="77777777" w:rsidR="009A16B6" w:rsidRDefault="009A16B6" w:rsidP="009A16B6">
      <w:pPr>
        <w:pStyle w:val="NO"/>
      </w:pPr>
      <w:r w:rsidRPr="00AB5FED">
        <w:t>NOTE </w:t>
      </w:r>
      <w:r>
        <w:t>3</w:t>
      </w:r>
      <w:r w:rsidRPr="00AB5FED">
        <w:t>:</w:t>
      </w:r>
      <w:r w:rsidRPr="00AB5FED">
        <w:tab/>
        <w:t xml:space="preserve">The participating MCPTT clients do not need to respond to the periodic </w:t>
      </w:r>
      <w:r>
        <w:t xml:space="preserve">IOPS </w:t>
      </w:r>
      <w:r w:rsidRPr="00AB5FED">
        <w:t>group call announcement.</w:t>
      </w:r>
    </w:p>
    <w:p w14:paraId="7D540EBC" w14:textId="77777777" w:rsidR="009A16B6" w:rsidRPr="00FB507F" w:rsidRDefault="009A16B6" w:rsidP="009A16B6">
      <w:pPr>
        <w:pStyle w:val="Heading4"/>
      </w:pPr>
      <w:bookmarkStart w:id="306" w:name="_Toc217989128"/>
      <w:r>
        <w:t>10.5.1</w:t>
      </w:r>
      <w:r w:rsidRPr="003870EE">
        <w:t>.</w:t>
      </w:r>
      <w:r>
        <w:t>4</w:t>
      </w:r>
      <w:r w:rsidRPr="00FB507F">
        <w:tab/>
      </w:r>
      <w:r>
        <w:t>IOPS emergency group</w:t>
      </w:r>
      <w:r w:rsidRPr="00FB507F">
        <w:t xml:space="preserve"> call</w:t>
      </w:r>
      <w:bookmarkEnd w:id="306"/>
    </w:p>
    <w:p w14:paraId="1CC64520" w14:textId="77777777" w:rsidR="009A16B6" w:rsidRDefault="009A16B6" w:rsidP="009A16B6">
      <w:r>
        <w:t>The procedure in figure 10.5.1.4-1 illustrates the procedure for an IOPS MCPTT emergency group call establishment based on the IP connectivity functionality.</w:t>
      </w:r>
      <w:r w:rsidRPr="00AB5FED">
        <w:t xml:space="preserve"> The </w:t>
      </w:r>
      <w:r>
        <w:t>IOPS</w:t>
      </w:r>
      <w:r w:rsidRPr="00AB5FED">
        <w:t xml:space="preserve"> emergency group call</w:t>
      </w:r>
      <w:r>
        <w:t xml:space="preserve"> </w:t>
      </w:r>
      <w:r w:rsidRPr="00AB5FED">
        <w:t xml:space="preserve">is a special case of </w:t>
      </w:r>
      <w:r>
        <w:t>the IOPS</w:t>
      </w:r>
      <w:r w:rsidRPr="00AB5FED">
        <w:t xml:space="preserve"> group call </w:t>
      </w:r>
      <w:r>
        <w:t>setup procedure described in clause 10.5.1.3, wherein t</w:t>
      </w:r>
      <w:r w:rsidRPr="00AB5FED">
        <w:t xml:space="preserve">he </w:t>
      </w:r>
      <w:r>
        <w:t xml:space="preserve">IOPS </w:t>
      </w:r>
      <w:r w:rsidRPr="00AB5FED">
        <w:t xml:space="preserve">group call announcement contains an indication that the </w:t>
      </w:r>
      <w:r>
        <w:t>IOPS</w:t>
      </w:r>
      <w:r w:rsidRPr="00AB5FED">
        <w:t xml:space="preserve"> group call is an </w:t>
      </w:r>
      <w:r>
        <w:t>IOPS</w:t>
      </w:r>
      <w:r w:rsidRPr="00AB5FED">
        <w:t xml:space="preserve"> emergency</w:t>
      </w:r>
      <w:r>
        <w:t xml:space="preserve"> group</w:t>
      </w:r>
      <w:r w:rsidRPr="00AB5FED">
        <w:t xml:space="preserve"> call.</w:t>
      </w:r>
      <w:r>
        <w:t xml:space="preserve"> The group call participants can become aware of the IOPS MCPTT group</w:t>
      </w:r>
      <w:r w:rsidRPr="00685C04">
        <w:t>'</w:t>
      </w:r>
      <w:r>
        <w:t xml:space="preserve">s in-progress emergency state based on the emergency indicator. </w:t>
      </w:r>
    </w:p>
    <w:p w14:paraId="7D5695CB" w14:textId="77777777" w:rsidR="009A16B6" w:rsidRDefault="009A16B6" w:rsidP="009A16B6">
      <w:r>
        <w:t>When an</w:t>
      </w:r>
      <w:r w:rsidRPr="00AB5FED">
        <w:t xml:space="preserve"> </w:t>
      </w:r>
      <w:r>
        <w:t xml:space="preserve">MCPTT </w:t>
      </w:r>
      <w:r w:rsidRPr="00AB5FED">
        <w:t xml:space="preserve">client </w:t>
      </w:r>
      <w:r>
        <w:t xml:space="preserve">intends to </w:t>
      </w:r>
      <w:r w:rsidRPr="00AB5FED">
        <w:t>initiat</w:t>
      </w:r>
      <w:r>
        <w:t>e</w:t>
      </w:r>
      <w:r w:rsidRPr="00AB5FED">
        <w:t xml:space="preserve"> </w:t>
      </w:r>
      <w:r>
        <w:t>an</w:t>
      </w:r>
      <w:r w:rsidRPr="00AB5FED">
        <w:t xml:space="preserve"> </w:t>
      </w:r>
      <w:r>
        <w:t xml:space="preserve">IOPS </w:t>
      </w:r>
      <w:r w:rsidRPr="00AB5FED">
        <w:t xml:space="preserve">emergency </w:t>
      </w:r>
      <w:r>
        <w:t xml:space="preserve">group </w:t>
      </w:r>
      <w:r w:rsidRPr="00AB5FED">
        <w:t>call</w:t>
      </w:r>
      <w:r>
        <w:t>, the MCPTT client can</w:t>
      </w:r>
      <w:r w:rsidRPr="00AB5FED">
        <w:t xml:space="preserve"> </w:t>
      </w:r>
      <w:r>
        <w:t>request higher priority from the IOPS MC connectivity function</w:t>
      </w:r>
      <w:r w:rsidRPr="00AB5FED">
        <w:t xml:space="preserve"> </w:t>
      </w:r>
      <w:r>
        <w:t>via the IOPS discovery request.</w:t>
      </w:r>
    </w:p>
    <w:p w14:paraId="7DBD7D49" w14:textId="77777777" w:rsidR="009A16B6" w:rsidRDefault="009A16B6" w:rsidP="009A16B6">
      <w:pPr>
        <w:rPr>
          <w:lang w:eastAsia="ko-KR"/>
        </w:rPr>
      </w:pPr>
      <w:r>
        <w:t>A</w:t>
      </w:r>
      <w:r w:rsidRPr="00AB5FED">
        <w:rPr>
          <w:lang w:eastAsia="ko-KR"/>
        </w:rPr>
        <w:t>n</w:t>
      </w:r>
      <w:r w:rsidRPr="00AB5FED">
        <w:rPr>
          <w:rFonts w:hint="eastAsia"/>
          <w:lang w:eastAsia="ko-KR"/>
        </w:rPr>
        <w:t xml:space="preserve"> </w:t>
      </w:r>
      <w:r>
        <w:rPr>
          <w:lang w:eastAsia="ko-KR"/>
        </w:rPr>
        <w:t>IOPS</w:t>
      </w:r>
      <w:r w:rsidRPr="00AB5FED">
        <w:rPr>
          <w:rFonts w:hint="eastAsia"/>
          <w:lang w:eastAsia="ko-KR"/>
        </w:rPr>
        <w:t xml:space="preserve"> group call in-progress</w:t>
      </w:r>
      <w:r>
        <w:rPr>
          <w:lang w:eastAsia="ko-KR"/>
        </w:rPr>
        <w:t xml:space="preserve"> can be </w:t>
      </w:r>
      <w:r w:rsidRPr="00AB5FED">
        <w:rPr>
          <w:rFonts w:hint="eastAsia"/>
          <w:lang w:eastAsia="ko-KR"/>
        </w:rPr>
        <w:t>upgrade</w:t>
      </w:r>
      <w:r>
        <w:rPr>
          <w:lang w:eastAsia="ko-KR"/>
        </w:rPr>
        <w:t xml:space="preserve">d </w:t>
      </w:r>
      <w:r w:rsidRPr="00AB5FED">
        <w:rPr>
          <w:rFonts w:hint="eastAsia"/>
          <w:lang w:eastAsia="ko-KR"/>
        </w:rPr>
        <w:t xml:space="preserve">to </w:t>
      </w:r>
      <w:r w:rsidRPr="00AB5FED">
        <w:rPr>
          <w:lang w:eastAsia="ko-KR"/>
        </w:rPr>
        <w:t>an</w:t>
      </w:r>
      <w:r w:rsidRPr="00AB5FED">
        <w:rPr>
          <w:rFonts w:hint="eastAsia"/>
          <w:lang w:eastAsia="ko-KR"/>
        </w:rPr>
        <w:t xml:space="preserve"> </w:t>
      </w:r>
      <w:r>
        <w:rPr>
          <w:lang w:eastAsia="ko-KR"/>
        </w:rPr>
        <w:t xml:space="preserve">IOPS </w:t>
      </w:r>
      <w:r w:rsidRPr="00AB5FED">
        <w:rPr>
          <w:rFonts w:hint="eastAsia"/>
          <w:lang w:eastAsia="ko-KR"/>
        </w:rPr>
        <w:t xml:space="preserve">emergency group call </w:t>
      </w:r>
      <w:r>
        <w:rPr>
          <w:lang w:eastAsia="ko-KR"/>
        </w:rPr>
        <w:t>by including the emergency indicator within the</w:t>
      </w:r>
      <w:r w:rsidRPr="00AB5FED">
        <w:rPr>
          <w:rFonts w:hint="eastAsia"/>
          <w:lang w:eastAsia="ko-KR"/>
        </w:rPr>
        <w:t xml:space="preserve"> periodic </w:t>
      </w:r>
      <w:r>
        <w:rPr>
          <w:lang w:eastAsia="ko-KR"/>
        </w:rPr>
        <w:t xml:space="preserve">IOPS </w:t>
      </w:r>
      <w:r w:rsidRPr="00AB5FED">
        <w:rPr>
          <w:rFonts w:hint="eastAsia"/>
          <w:lang w:eastAsia="ko-KR"/>
        </w:rPr>
        <w:t>group call announcement.</w:t>
      </w:r>
      <w:r>
        <w:rPr>
          <w:lang w:eastAsia="ko-KR"/>
        </w:rPr>
        <w:t xml:space="preserve"> </w:t>
      </w:r>
      <w:r>
        <w:t>A</w:t>
      </w:r>
      <w:r w:rsidRPr="00AB5FED">
        <w:rPr>
          <w:lang w:eastAsia="ko-KR"/>
        </w:rPr>
        <w:t>n</w:t>
      </w:r>
      <w:r w:rsidRPr="00AB5FED">
        <w:rPr>
          <w:rFonts w:hint="eastAsia"/>
          <w:lang w:eastAsia="ko-KR"/>
        </w:rPr>
        <w:t xml:space="preserve"> </w:t>
      </w:r>
      <w:r>
        <w:rPr>
          <w:lang w:eastAsia="ko-KR"/>
        </w:rPr>
        <w:t xml:space="preserve">IOPS </w:t>
      </w:r>
      <w:r w:rsidRPr="00AB5FED">
        <w:rPr>
          <w:rFonts w:hint="eastAsia"/>
          <w:lang w:eastAsia="ko-KR"/>
        </w:rPr>
        <w:t xml:space="preserve">group call in-progress </w:t>
      </w:r>
      <w:r>
        <w:rPr>
          <w:lang w:eastAsia="ko-KR"/>
        </w:rPr>
        <w:t xml:space="preserve">can also be upgraded by a participating MCPTT client by sending an </w:t>
      </w:r>
      <w:r>
        <w:t>IOPS emergency</w:t>
      </w:r>
      <w:r w:rsidRPr="00AB5FED">
        <w:t xml:space="preserve"> </w:t>
      </w:r>
      <w:r>
        <w:t xml:space="preserve">group </w:t>
      </w:r>
      <w:r w:rsidRPr="00AB5FED">
        <w:t xml:space="preserve">call </w:t>
      </w:r>
      <w:r>
        <w:t>upgrade to the IOPS group</w:t>
      </w:r>
      <w:r w:rsidRPr="00AB5FED">
        <w:rPr>
          <w:rFonts w:hint="eastAsia"/>
          <w:lang w:eastAsia="ko-KR"/>
        </w:rPr>
        <w:t>.</w:t>
      </w:r>
    </w:p>
    <w:p w14:paraId="697C5320" w14:textId="30A148B4" w:rsidR="009A16B6" w:rsidRDefault="009A16B6" w:rsidP="009A16B6">
      <w:pPr>
        <w:rPr>
          <w:lang w:eastAsia="ko-KR"/>
        </w:rPr>
      </w:pPr>
      <w:r>
        <w:t>The MCPTT user who initiated a</w:t>
      </w:r>
      <w:r w:rsidRPr="00AB5FED">
        <w:rPr>
          <w:lang w:eastAsia="ko-KR"/>
        </w:rPr>
        <w:t>n</w:t>
      </w:r>
      <w:r w:rsidRPr="00AB5FED">
        <w:rPr>
          <w:rFonts w:hint="eastAsia"/>
          <w:lang w:eastAsia="ko-KR"/>
        </w:rPr>
        <w:t xml:space="preserve"> </w:t>
      </w:r>
      <w:r>
        <w:rPr>
          <w:lang w:eastAsia="ko-KR"/>
        </w:rPr>
        <w:t>IOPS emergency</w:t>
      </w:r>
      <w:r w:rsidRPr="00AB5FED">
        <w:rPr>
          <w:rFonts w:hint="eastAsia"/>
          <w:lang w:eastAsia="ko-KR"/>
        </w:rPr>
        <w:t xml:space="preserve"> group </w:t>
      </w:r>
      <w:r w:rsidR="00FD4FB1" w:rsidRPr="00FD4FB1">
        <w:rPr>
          <w:lang w:eastAsia="ko-KR"/>
        </w:rPr>
        <w:t>call or</w:t>
      </w:r>
      <w:r w:rsidR="00FD4FB1">
        <w:rPr>
          <w:lang w:eastAsia="ko-KR"/>
        </w:rPr>
        <w:t xml:space="preserve"> </w:t>
      </w:r>
      <w:r w:rsidRPr="00AB5FED">
        <w:t>upgraded a</w:t>
      </w:r>
      <w:r>
        <w:t>n IOPS</w:t>
      </w:r>
      <w:r w:rsidRPr="00AB5FED">
        <w:t xml:space="preserve"> group call to an emergency </w:t>
      </w:r>
      <w:r>
        <w:t xml:space="preserve">group </w:t>
      </w:r>
      <w:r w:rsidRPr="00AB5FED">
        <w:t>call</w:t>
      </w:r>
      <w:r>
        <w:t>, or an authorized user</w:t>
      </w:r>
      <w:r w:rsidRPr="00AB5FED">
        <w:rPr>
          <w:rFonts w:hint="eastAsia"/>
          <w:lang w:eastAsia="ko-KR"/>
        </w:rPr>
        <w:t xml:space="preserve"> </w:t>
      </w:r>
      <w:r>
        <w:rPr>
          <w:lang w:eastAsia="ko-KR"/>
        </w:rPr>
        <w:t xml:space="preserve">can cancel the emergency state of the group call by sending an </w:t>
      </w:r>
      <w:r>
        <w:t>IOPS emergency</w:t>
      </w:r>
      <w:r w:rsidRPr="00AB5FED">
        <w:t xml:space="preserve"> </w:t>
      </w:r>
      <w:r>
        <w:t xml:space="preserve">group </w:t>
      </w:r>
      <w:r w:rsidRPr="00AB5FED">
        <w:t xml:space="preserve">call </w:t>
      </w:r>
      <w:r>
        <w:t>state cancel to the IOPS MCPTT group</w:t>
      </w:r>
      <w:r w:rsidRPr="00AB5FED">
        <w:rPr>
          <w:rFonts w:hint="eastAsia"/>
          <w:lang w:eastAsia="ko-KR"/>
        </w:rPr>
        <w:t>.</w:t>
      </w:r>
      <w:r>
        <w:rPr>
          <w:lang w:eastAsia="ko-KR"/>
        </w:rPr>
        <w:t xml:space="preserve"> </w:t>
      </w:r>
      <w:bookmarkStart w:id="307" w:name="_Hlk36748309"/>
      <w:r w:rsidRPr="006539DC">
        <w:rPr>
          <w:lang w:eastAsia="ko-KR"/>
        </w:rPr>
        <w:t xml:space="preserve">The </w:t>
      </w:r>
      <w:r>
        <w:rPr>
          <w:lang w:eastAsia="ko-KR"/>
        </w:rPr>
        <w:t xml:space="preserve">emergency state of the IOPS </w:t>
      </w:r>
      <w:r w:rsidRPr="006539DC">
        <w:rPr>
          <w:lang w:eastAsia="ko-KR"/>
        </w:rPr>
        <w:t>group</w:t>
      </w:r>
      <w:r>
        <w:rPr>
          <w:lang w:eastAsia="ko-KR"/>
        </w:rPr>
        <w:t xml:space="preserve"> call</w:t>
      </w:r>
      <w:r w:rsidRPr="006539DC">
        <w:rPr>
          <w:lang w:eastAsia="ko-KR"/>
        </w:rPr>
        <w:t xml:space="preserve"> remains</w:t>
      </w:r>
      <w:r>
        <w:rPr>
          <w:lang w:eastAsia="ko-KR"/>
        </w:rPr>
        <w:t xml:space="preserve"> active</w:t>
      </w:r>
      <w:r w:rsidRPr="006539DC">
        <w:rPr>
          <w:lang w:eastAsia="ko-KR"/>
        </w:rPr>
        <w:t xml:space="preserve"> until the emergency group call ends or the in-progress emergency state is cancelled</w:t>
      </w:r>
      <w:bookmarkEnd w:id="307"/>
      <w:r>
        <w:rPr>
          <w:lang w:eastAsia="ko-KR"/>
        </w:rPr>
        <w:t>.</w:t>
      </w:r>
      <w:bookmarkStart w:id="308" w:name="_Hlk36748263"/>
    </w:p>
    <w:bookmarkEnd w:id="308"/>
    <w:p w14:paraId="618DEB55" w14:textId="77777777" w:rsidR="009A16B6" w:rsidRPr="00416FBE" w:rsidRDefault="009A16B6" w:rsidP="009A16B6">
      <w:r w:rsidRPr="00416FBE">
        <w:t>Pre-conditions:</w:t>
      </w:r>
    </w:p>
    <w:p w14:paraId="1C8A0D9F" w14:textId="77777777" w:rsidR="009A16B6" w:rsidRDefault="009A16B6" w:rsidP="009A16B6">
      <w:pPr>
        <w:pStyle w:val="B1"/>
      </w:pPr>
      <w:r>
        <w:t>-</w:t>
      </w:r>
      <w:r>
        <w:tab/>
      </w:r>
      <w:r w:rsidRPr="00416FBE">
        <w:t>MCPTT user profile used for the IOPS mode of operation is pre-provisioned in the MCPTT UEs</w:t>
      </w:r>
      <w:r>
        <w:t>;</w:t>
      </w:r>
    </w:p>
    <w:p w14:paraId="77395C42" w14:textId="77777777" w:rsidR="009A16B6" w:rsidRDefault="009A16B6" w:rsidP="009A16B6">
      <w:pPr>
        <w:pStyle w:val="B1"/>
      </w:pPr>
      <w:r>
        <w:t>-</w:t>
      </w:r>
      <w:r>
        <w:tab/>
        <w:t xml:space="preserve">The IOPS MCPTT group ID and its associated </w:t>
      </w:r>
      <w:r w:rsidRPr="00D87F58">
        <w:t>IOPS group IP multicast address</w:t>
      </w:r>
      <w:r>
        <w:t xml:space="preserve"> are pre-configured in the MCPTT clients;</w:t>
      </w:r>
    </w:p>
    <w:p w14:paraId="6E954576" w14:textId="6C7D80A5" w:rsidR="009A16B6" w:rsidRPr="00416FBE" w:rsidRDefault="009A16B6" w:rsidP="009A16B6">
      <w:pPr>
        <w:pStyle w:val="B1"/>
      </w:pPr>
      <w:r>
        <w:t>-</w:t>
      </w:r>
      <w:r>
        <w:tab/>
        <w:t>MCPTT users have an active PDN connection</w:t>
      </w:r>
      <w:r w:rsidR="00FD4FB1" w:rsidRPr="00FD4FB1">
        <w:t xml:space="preserve"> or PDU session</w:t>
      </w:r>
      <w:r>
        <w:t xml:space="preserve"> to the IOPS MC connectivity function for the communication based on the IP connectivity functionality;</w:t>
      </w:r>
    </w:p>
    <w:p w14:paraId="6F96B8E0" w14:textId="77777777" w:rsidR="009A16B6" w:rsidRDefault="009A16B6" w:rsidP="009A16B6">
      <w:pPr>
        <w:pStyle w:val="B1"/>
      </w:pPr>
      <w:r>
        <w:t>-</w:t>
      </w:r>
      <w:r>
        <w:tab/>
      </w:r>
      <w:r w:rsidRPr="00EC2117">
        <w:t>MCPTT user</w:t>
      </w:r>
      <w:r>
        <w:t>s affiliated to the target</w:t>
      </w:r>
      <w:r w:rsidRPr="00EC2117">
        <w:t xml:space="preserve"> </w:t>
      </w:r>
      <w:r>
        <w:t xml:space="preserve">IOPS MCPTT group </w:t>
      </w:r>
      <w:r w:rsidRPr="00EC2117">
        <w:t xml:space="preserve">are discovered by the IOPS MC </w:t>
      </w:r>
      <w:r>
        <w:t>connectivity function supporting the IP connectivity functionality;</w:t>
      </w:r>
    </w:p>
    <w:p w14:paraId="043F50B5" w14:textId="366EF490" w:rsidR="009A16B6" w:rsidRPr="00EC2117" w:rsidRDefault="009A16B6" w:rsidP="009A16B6">
      <w:pPr>
        <w:pStyle w:val="B1"/>
      </w:pPr>
      <w:r>
        <w:t>-</w:t>
      </w:r>
      <w:r>
        <w:tab/>
        <w:t>The IOPC MC connectivity function may have established a</w:t>
      </w:r>
      <w:r w:rsidR="00FD4FB1" w:rsidRPr="00FD4FB1">
        <w:t xml:space="preserve"> broadcast/multicast/ session </w:t>
      </w:r>
      <w:r>
        <w:t>and announced it to the MCPTT clients;</w:t>
      </w:r>
    </w:p>
    <w:p w14:paraId="0C07CF74" w14:textId="77777777" w:rsidR="009A16B6" w:rsidRDefault="009A16B6" w:rsidP="009A16B6">
      <w:pPr>
        <w:pStyle w:val="B1"/>
      </w:pPr>
      <w:r>
        <w:t>-</w:t>
      </w:r>
      <w:r>
        <w:tab/>
      </w:r>
      <w:r w:rsidRPr="00EC2117">
        <w:t xml:space="preserve">MCPTT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MCPTT group;</w:t>
      </w:r>
    </w:p>
    <w:p w14:paraId="22AE4240" w14:textId="77777777" w:rsidR="009A16B6" w:rsidRPr="00416FBE" w:rsidRDefault="009A16B6" w:rsidP="009A16B6">
      <w:pPr>
        <w:pStyle w:val="B1"/>
      </w:pPr>
      <w:r>
        <w:t>-</w:t>
      </w:r>
      <w:r>
        <w:tab/>
        <w:t>MCPTT clients 1, 2 … n are configured within the same IOPS MCPTT group.</w:t>
      </w:r>
    </w:p>
    <w:p w14:paraId="12305211" w14:textId="77777777" w:rsidR="009A16B6" w:rsidRPr="00416FBE" w:rsidRDefault="009A16B6" w:rsidP="009A16B6">
      <w:pPr>
        <w:pStyle w:val="TH"/>
      </w:pPr>
      <w:r>
        <w:object w:dxaOrig="7551" w:dyaOrig="8881" w14:anchorId="188F5C4B">
          <v:shape id="_x0000_i1041" type="#_x0000_t75" style="width:376.85pt;height:443.4pt" o:ole="">
            <v:imagedata r:id="rId41" o:title=""/>
          </v:shape>
          <o:OLEObject Type="Embed" ProgID="Visio.Drawing.11" ShapeID="_x0000_i1041" DrawAspect="Content" ObjectID="_1828601768" r:id="rId42"/>
        </w:object>
      </w:r>
    </w:p>
    <w:p w14:paraId="62C90E38" w14:textId="77777777" w:rsidR="009A16B6" w:rsidRPr="00416FBE" w:rsidRDefault="009A16B6" w:rsidP="009A16B6">
      <w:pPr>
        <w:pStyle w:val="TF"/>
      </w:pPr>
      <w:r w:rsidRPr="00416FBE">
        <w:t>Figure </w:t>
      </w:r>
      <w:r>
        <w:t>10.5.1</w:t>
      </w:r>
      <w:r w:rsidRPr="00416FBE">
        <w:t>.</w:t>
      </w:r>
      <w:r>
        <w:t>4</w:t>
      </w:r>
      <w:r w:rsidRPr="00416FBE">
        <w:t xml:space="preserve">-1: </w:t>
      </w:r>
      <w:r>
        <w:t>IOPS emergency group</w:t>
      </w:r>
      <w:r w:rsidRPr="00416FBE">
        <w:t xml:space="preserve"> call setup </w:t>
      </w:r>
      <w:r>
        <w:t>based on the IP connectivity functionality</w:t>
      </w:r>
    </w:p>
    <w:p w14:paraId="56337573" w14:textId="77777777" w:rsidR="009A16B6" w:rsidRDefault="009A16B6" w:rsidP="009A16B6">
      <w:pPr>
        <w:pStyle w:val="B1"/>
      </w:pPr>
      <w:r w:rsidRPr="00416FBE">
        <w:t>1.</w:t>
      </w:r>
      <w:r w:rsidRPr="00416FBE">
        <w:tab/>
        <w:t>The MCPTT user at MCPTT client 1</w:t>
      </w:r>
      <w:r>
        <w:t xml:space="preserve"> </w:t>
      </w:r>
      <w:r w:rsidRPr="00416FBE">
        <w:t>would like to initiate a</w:t>
      </w:r>
      <w:r>
        <w:t>n IOPS</w:t>
      </w:r>
      <w:r w:rsidRPr="00416FBE">
        <w:t xml:space="preserve"> </w:t>
      </w:r>
      <w:r>
        <w:t>emergency group</w:t>
      </w:r>
      <w:r w:rsidRPr="00416FBE">
        <w:t xml:space="preserve"> call </w:t>
      </w:r>
      <w:r>
        <w:t xml:space="preserve">with a specific IOPS </w:t>
      </w:r>
      <w:r w:rsidRPr="00416FBE">
        <w:t xml:space="preserve">MCPTT </w:t>
      </w:r>
      <w:r>
        <w:t>group based on the IP connectivity functionality</w:t>
      </w:r>
      <w:r w:rsidRPr="00416FBE">
        <w:t>.</w:t>
      </w:r>
    </w:p>
    <w:p w14:paraId="0F2DA754" w14:textId="77777777" w:rsidR="009A16B6" w:rsidRDefault="009A16B6" w:rsidP="009A16B6">
      <w:pPr>
        <w:pStyle w:val="NO"/>
        <w:rPr>
          <w:lang w:eastAsia="ko-KR"/>
        </w:rPr>
      </w:pPr>
      <w:r w:rsidRPr="0074781F">
        <w:t>NOTE</w:t>
      </w:r>
      <w:r>
        <w:t xml:space="preserve"> 1</w:t>
      </w:r>
      <w:r w:rsidRPr="0074781F">
        <w:t>:</w:t>
      </w:r>
      <w:r w:rsidRPr="0074781F">
        <w:tab/>
      </w:r>
      <w:r>
        <w:t>The MCPTT client 1 may have previously requested higher priority from the IOPS MC connectivity function using the IOPS discovery request.</w:t>
      </w:r>
    </w:p>
    <w:p w14:paraId="6579003B" w14:textId="77777777" w:rsidR="009A16B6" w:rsidRDefault="009A16B6" w:rsidP="009A16B6">
      <w:pPr>
        <w:pStyle w:val="B1"/>
      </w:pPr>
      <w:r w:rsidRPr="00416FBE">
        <w:t>2.</w:t>
      </w:r>
      <w:r w:rsidRPr="00416FBE">
        <w:tab/>
        <w:t>The MCPTT client 1 sends a</w:t>
      </w:r>
      <w:r>
        <w:t>n IOPS</w:t>
      </w:r>
      <w:r w:rsidRPr="00416FBE">
        <w:t xml:space="preserve"> </w:t>
      </w:r>
      <w:r>
        <w:t xml:space="preserve">group </w:t>
      </w:r>
      <w:r w:rsidRPr="00416FBE">
        <w:t xml:space="preserve">call </w:t>
      </w:r>
      <w:r>
        <w:t xml:space="preserve">announcement to the target IOPS MCPTT group. The announcement contains an indication </w:t>
      </w:r>
      <w:r w:rsidRPr="00AB5FED">
        <w:t xml:space="preserve">that the call is an </w:t>
      </w:r>
      <w:r>
        <w:t>IOPS</w:t>
      </w:r>
      <w:r w:rsidRPr="00AB5FED">
        <w:t xml:space="preserve"> emergency</w:t>
      </w:r>
      <w:r>
        <w:t xml:space="preserve"> group </w:t>
      </w:r>
      <w:r w:rsidRPr="00AB5FED">
        <w:t>call</w:t>
      </w:r>
      <w:r>
        <w:t xml:space="preserve">. The MCPTT client 1 transmits the group session packets carrying the IOPS group call announcement to the IOPS MC connectivity function for distribution to the corresponding </w:t>
      </w:r>
      <w:r w:rsidRPr="00D87F58">
        <w:t>IOPS group IP multicast address</w:t>
      </w:r>
      <w:r w:rsidRPr="00416FBE">
        <w:t>.</w:t>
      </w:r>
    </w:p>
    <w:p w14:paraId="6E0AB28B" w14:textId="59A9039D" w:rsidR="009A16B6" w:rsidRDefault="009A16B6" w:rsidP="009A16B6">
      <w:pPr>
        <w:pStyle w:val="B1"/>
      </w:pPr>
      <w:r>
        <w:t>3.</w:t>
      </w:r>
      <w:r>
        <w:tab/>
        <w:t xml:space="preserve">The IOPS MC connectivity function determines that the received packets correspond to a group session targeting a specific IOPS MCPTT group. The IOPS MC connectivity function decides to distribute the received group session packets to the target MCPTT clients over </w:t>
      </w:r>
      <w:r w:rsidR="00FD4FB1" w:rsidRPr="00FD4FB1">
        <w:t xml:space="preserve">broadcast/multicast </w:t>
      </w:r>
      <w:r>
        <w:t>and/or unicast transmissions. If the MCPTT client 1 requested a priority state from the IOPS MC connectivity function, the IOPS MC connectivity function distributes the group session packets with higher priority.</w:t>
      </w:r>
    </w:p>
    <w:p w14:paraId="2B7079E8" w14:textId="77777777" w:rsidR="009A16B6" w:rsidRDefault="009A16B6" w:rsidP="009A16B6">
      <w:pPr>
        <w:pStyle w:val="B1"/>
      </w:pPr>
      <w:r>
        <w:t>4.</w:t>
      </w:r>
      <w:r>
        <w:tab/>
        <w:t>The IOPS MC connectivity function distributes the group session packets carrying the IOPS group call announcement to the MCPTT clients from the target IOPS MCPTT group.</w:t>
      </w:r>
    </w:p>
    <w:p w14:paraId="1501730E" w14:textId="77777777" w:rsidR="009A16B6" w:rsidRDefault="009A16B6" w:rsidP="009A16B6">
      <w:pPr>
        <w:pStyle w:val="B1"/>
      </w:pPr>
      <w:r>
        <w:lastRenderedPageBreak/>
        <w:t>5</w:t>
      </w:r>
      <w:r w:rsidRPr="00416FBE">
        <w:t>.</w:t>
      </w:r>
      <w:r w:rsidRPr="00416FBE">
        <w:tab/>
        <w:t>The MCPTT client</w:t>
      </w:r>
      <w:r>
        <w:t>s receiving the IOPS group call announcement with an emergency indicator</w:t>
      </w:r>
      <w:r w:rsidRPr="00416FBE">
        <w:t xml:space="preserve"> </w:t>
      </w:r>
      <w:r>
        <w:t xml:space="preserve">join the IOPS emergency group call and </w:t>
      </w:r>
      <w:r w:rsidRPr="00416FBE">
        <w:t>notif</w:t>
      </w:r>
      <w:r>
        <w:t>y</w:t>
      </w:r>
      <w:r w:rsidRPr="00416FBE">
        <w:t xml:space="preserve"> the </w:t>
      </w:r>
      <w:r>
        <w:t xml:space="preserve">target </w:t>
      </w:r>
      <w:r w:rsidRPr="00416FBE">
        <w:t>MCPTT user</w:t>
      </w:r>
      <w:r>
        <w:t>s</w:t>
      </w:r>
      <w:r w:rsidRPr="00416FBE">
        <w:t xml:space="preserve"> about the </w:t>
      </w:r>
      <w:r>
        <w:t>IOPS emergency group</w:t>
      </w:r>
      <w:r w:rsidRPr="00416FBE">
        <w:t xml:space="preserve"> call.</w:t>
      </w:r>
      <w:r>
        <w:t xml:space="preserve"> The IOPS MCPTT group</w:t>
      </w:r>
      <w:r w:rsidRPr="001D4B7A">
        <w:t>'</w:t>
      </w:r>
      <w:r>
        <w:t>s emergency state is defined.</w:t>
      </w:r>
    </w:p>
    <w:p w14:paraId="73A79548" w14:textId="77777777" w:rsidR="009A16B6" w:rsidRDefault="009A16B6" w:rsidP="009A16B6">
      <w:pPr>
        <w:pStyle w:val="NO"/>
        <w:rPr>
          <w:lang w:eastAsia="ko-KR"/>
        </w:rPr>
      </w:pPr>
      <w:r w:rsidRPr="0074781F">
        <w:t>NOTE</w:t>
      </w:r>
      <w:r>
        <w:t xml:space="preserve"> 2</w:t>
      </w:r>
      <w:r w:rsidRPr="0074781F">
        <w:t>:</w:t>
      </w:r>
      <w:r w:rsidRPr="0074781F">
        <w:tab/>
      </w:r>
      <w:r>
        <w:t>Whilst the emergency state of the IOPS group call remains active, other participating MCPTT clients of the group call may also request higher priority from the IOPS MC connectivity function using the IOPS discovery request.</w:t>
      </w:r>
    </w:p>
    <w:p w14:paraId="7F16EA02" w14:textId="77777777" w:rsidR="009A16B6" w:rsidRDefault="009A16B6" w:rsidP="009A16B6">
      <w:pPr>
        <w:pStyle w:val="B1"/>
      </w:pPr>
      <w:r>
        <w:t>6</w:t>
      </w:r>
      <w:r w:rsidRPr="00EC2117">
        <w:t>.</w:t>
      </w:r>
      <w:r w:rsidRPr="004E0CD5">
        <w:tab/>
      </w:r>
      <w:r>
        <w:t>If confirm mode indication is included in the IOPS group call announcement, t</w:t>
      </w:r>
      <w:r w:rsidRPr="004E0CD5">
        <w:t>he receiving MCPTT client</w:t>
      </w:r>
      <w:r>
        <w:t>s</w:t>
      </w:r>
      <w:r w:rsidRPr="004E0CD5">
        <w:t xml:space="preserve"> </w:t>
      </w:r>
      <w:r>
        <w:t>respond to</w:t>
      </w:r>
      <w:r w:rsidRPr="004E0CD5">
        <w:t xml:space="preserve"> the </w:t>
      </w:r>
      <w:r>
        <w:t xml:space="preserve">IOPS MCPTT group </w:t>
      </w:r>
      <w:r w:rsidRPr="004E0CD5">
        <w:t xml:space="preserve">indicating the </w:t>
      </w:r>
      <w:r>
        <w:t>result of the</w:t>
      </w:r>
      <w:r w:rsidRPr="004E0CD5">
        <w:t xml:space="preserve"> </w:t>
      </w:r>
      <w:r>
        <w:t xml:space="preserve">establishment of the announced IOPS emergency group </w:t>
      </w:r>
      <w:r w:rsidRPr="004E0CD5">
        <w:t>call</w:t>
      </w:r>
      <w:r>
        <w:t xml:space="preserve">. The receiving MCPTT clients transmit the group session packets carrying the IOPS group call response to the IOPS MC connectivity function for distribution to the corresponding </w:t>
      </w:r>
      <w:r w:rsidRPr="00D87F58">
        <w:t>IOPS group IP multicast address</w:t>
      </w:r>
      <w:r w:rsidRPr="00416FBE">
        <w:t>.</w:t>
      </w:r>
    </w:p>
    <w:p w14:paraId="2D1C3C7F" w14:textId="77777777" w:rsidR="009A16B6" w:rsidRDefault="009A16B6" w:rsidP="009A16B6">
      <w:pPr>
        <w:pStyle w:val="NO"/>
      </w:pPr>
      <w:r w:rsidRPr="0074781F">
        <w:t>NOTE</w:t>
      </w:r>
      <w:r>
        <w:t xml:space="preserve"> 3</w:t>
      </w:r>
      <w:r w:rsidRPr="0074781F">
        <w:t>:</w:t>
      </w:r>
      <w:r w:rsidRPr="0074781F">
        <w:tab/>
        <w:t xml:space="preserve">Step </w:t>
      </w:r>
      <w:r>
        <w:t>6</w:t>
      </w:r>
      <w:r w:rsidRPr="0074781F">
        <w:t xml:space="preserve"> can also occur prior to step </w:t>
      </w:r>
      <w:r>
        <w:t>5</w:t>
      </w:r>
      <w:r w:rsidRPr="0074781F">
        <w:t>.</w:t>
      </w:r>
    </w:p>
    <w:p w14:paraId="2F49B206" w14:textId="43FC8CEE" w:rsidR="009A16B6" w:rsidRDefault="009A16B6" w:rsidP="009A16B6">
      <w:pPr>
        <w:pStyle w:val="B1"/>
      </w:pPr>
      <w:r>
        <w:t>7.</w:t>
      </w:r>
      <w:r>
        <w:tab/>
        <w:t xml:space="preserve">The IOPS MC connectivity function determines that the received packets correspond to a group session targeting a specific IOPS MCPTT group. The IOPS MC connectivity function decides to distribute the received group session packets to the target MCPTT clients over </w:t>
      </w:r>
      <w:r w:rsidR="00FD4FB1" w:rsidRPr="00FD4FB1">
        <w:t xml:space="preserve">broadcast/multicast </w:t>
      </w:r>
      <w:r>
        <w:t>and/or unicast transmissions. If any participating MCPTT client of the group call requested a priority state from the IOPS MC connectivity function, the IOPS MC connectivity function distributes the group session packets with higher priority.</w:t>
      </w:r>
    </w:p>
    <w:p w14:paraId="393F5A82" w14:textId="77777777" w:rsidR="009A16B6" w:rsidRDefault="009A16B6" w:rsidP="009A16B6">
      <w:pPr>
        <w:pStyle w:val="B1"/>
      </w:pPr>
      <w:r>
        <w:t>8.</w:t>
      </w:r>
      <w:r>
        <w:tab/>
        <w:t xml:space="preserve">The IOPS MC connectivity function distributes the group session packets carrying the IOPS group call response to the MCPTT clients from the target IOPS MCPTT group. The </w:t>
      </w:r>
      <w:r w:rsidRPr="00217693">
        <w:t>MCPTT client</w:t>
      </w:r>
      <w:r>
        <w:t>s</w:t>
      </w:r>
      <w:r w:rsidRPr="00217693">
        <w:t xml:space="preserve"> recognize the </w:t>
      </w:r>
      <w:r>
        <w:t xml:space="preserve">IOPS emergency </w:t>
      </w:r>
      <w:r w:rsidRPr="00217693">
        <w:t xml:space="preserve">group call originator through the </w:t>
      </w:r>
      <w:r>
        <w:t xml:space="preserve">IOPS </w:t>
      </w:r>
      <w:r w:rsidRPr="00217693">
        <w:t xml:space="preserve">group call announcement and </w:t>
      </w:r>
      <w:r>
        <w:t>can</w:t>
      </w:r>
      <w:r w:rsidRPr="00217693">
        <w:t xml:space="preserve"> check the participants of the </w:t>
      </w:r>
      <w:r>
        <w:t xml:space="preserve">IOPS </w:t>
      </w:r>
      <w:r w:rsidRPr="00217693">
        <w:t>group call through the received response message.</w:t>
      </w:r>
    </w:p>
    <w:p w14:paraId="4E800E42" w14:textId="77777777" w:rsidR="009A16B6" w:rsidRDefault="009A16B6" w:rsidP="009A16B6">
      <w:pPr>
        <w:pStyle w:val="B1"/>
      </w:pPr>
      <w:r>
        <w:t>9</w:t>
      </w:r>
      <w:r w:rsidRPr="0074781F">
        <w:t>.</w:t>
      </w:r>
      <w:r w:rsidRPr="0074781F">
        <w:tab/>
        <w:t>The MCPTT client</w:t>
      </w:r>
      <w:r>
        <w:t>s</w:t>
      </w:r>
      <w:r w:rsidRPr="0074781F">
        <w:t xml:space="preserve"> have successfully established the </w:t>
      </w:r>
      <w:r>
        <w:t>IOPS emergency group call based on the IP connectivity functionality</w:t>
      </w:r>
      <w:r w:rsidRPr="0074781F">
        <w:t>.</w:t>
      </w:r>
    </w:p>
    <w:p w14:paraId="21AFDC6F" w14:textId="76F94706" w:rsidR="009A16B6" w:rsidRPr="00AB5FED" w:rsidRDefault="009A16B6" w:rsidP="009A16B6">
      <w:pPr>
        <w:pStyle w:val="NO"/>
      </w:pPr>
      <w:r w:rsidRPr="00AB5FED">
        <w:t>NOTE </w:t>
      </w:r>
      <w:r>
        <w:t>4</w:t>
      </w:r>
      <w:r w:rsidRPr="00AB5FED">
        <w:t>:</w:t>
      </w:r>
      <w:r w:rsidRPr="00AB5FED">
        <w:tab/>
        <w:t xml:space="preserve">Due to the movement of the participants (in and out of the </w:t>
      </w:r>
      <w:r>
        <w:t xml:space="preserve">IOPS </w:t>
      </w:r>
      <w:r w:rsidR="00FD4FB1" w:rsidRPr="00FD4FB1">
        <w:t xml:space="preserve"> 3GPP system </w:t>
      </w:r>
      <w:r w:rsidRPr="00AB5FED">
        <w:t xml:space="preserve">coverage) during the </w:t>
      </w:r>
      <w:r>
        <w:t>IOPS</w:t>
      </w:r>
      <w:r w:rsidRPr="00AB5FED">
        <w:t xml:space="preserve"> </w:t>
      </w:r>
      <w:r>
        <w:t xml:space="preserve">emergency </w:t>
      </w:r>
      <w:r w:rsidRPr="00AB5FED">
        <w:t xml:space="preserve">group call, the </w:t>
      </w:r>
      <w:r>
        <w:t xml:space="preserve">IOPS </w:t>
      </w:r>
      <w:r w:rsidRPr="00AB5FED">
        <w:t>group call announcement is periodically sent</w:t>
      </w:r>
      <w:r>
        <w:t xml:space="preserve"> by the MCPTT client 1</w:t>
      </w:r>
      <w:r w:rsidRPr="00AB5FED">
        <w:t xml:space="preserve">. </w:t>
      </w:r>
    </w:p>
    <w:p w14:paraId="72A85BB9" w14:textId="77777777" w:rsidR="009A16B6" w:rsidRDefault="009A16B6" w:rsidP="009A16B6">
      <w:pPr>
        <w:pStyle w:val="NO"/>
      </w:pPr>
      <w:r w:rsidRPr="00AB5FED">
        <w:t>NOTE </w:t>
      </w:r>
      <w:r>
        <w:t>5</w:t>
      </w:r>
      <w:r w:rsidRPr="00AB5FED">
        <w:t>:</w:t>
      </w:r>
      <w:r w:rsidRPr="00AB5FED">
        <w:tab/>
        <w:t xml:space="preserve">The participating MCPTT clients do not need to respond to the periodic </w:t>
      </w:r>
      <w:r>
        <w:t xml:space="preserve">IOPS </w:t>
      </w:r>
      <w:r w:rsidRPr="00AB5FED">
        <w:t>group call announcement.</w:t>
      </w:r>
    </w:p>
    <w:p w14:paraId="3FD3BA66" w14:textId="77777777" w:rsidR="009A16B6" w:rsidRPr="00FB507F" w:rsidRDefault="009A16B6" w:rsidP="009A16B6">
      <w:pPr>
        <w:pStyle w:val="Heading4"/>
      </w:pPr>
      <w:bookmarkStart w:id="309" w:name="_Toc217989129"/>
      <w:r>
        <w:t>10.5.1</w:t>
      </w:r>
      <w:r w:rsidRPr="003870EE">
        <w:t>.</w:t>
      </w:r>
      <w:r>
        <w:t>5</w:t>
      </w:r>
      <w:r w:rsidRPr="00FB507F">
        <w:tab/>
      </w:r>
      <w:r>
        <w:t>IOPS group</w:t>
      </w:r>
      <w:r w:rsidRPr="00FB507F">
        <w:t xml:space="preserve"> call </w:t>
      </w:r>
      <w:r>
        <w:t>release</w:t>
      </w:r>
      <w:bookmarkEnd w:id="309"/>
    </w:p>
    <w:p w14:paraId="38A2AE00" w14:textId="77777777" w:rsidR="009A16B6" w:rsidRPr="00AB5FED" w:rsidRDefault="009A16B6" w:rsidP="009A16B6">
      <w:pPr>
        <w:rPr>
          <w:rFonts w:eastAsia="Malgun Gothic"/>
          <w:lang w:eastAsia="ko-KR"/>
        </w:rPr>
      </w:pPr>
      <w:bookmarkStart w:id="310" w:name="_Toc424654504"/>
      <w:bookmarkStart w:id="311" w:name="_Toc428365096"/>
      <w:r>
        <w:rPr>
          <w:rFonts w:eastAsia="Malgun Gothic"/>
          <w:lang w:eastAsia="ko-KR"/>
        </w:rPr>
        <w:t>Each MCPTT client may release itself from an</w:t>
      </w:r>
      <w:r w:rsidRPr="00AB5FED">
        <w:rPr>
          <w:rFonts w:eastAsia="Malgun Gothic" w:hint="eastAsia"/>
          <w:lang w:eastAsia="ko-KR"/>
        </w:rPr>
        <w:t xml:space="preserve"> ongoing </w:t>
      </w:r>
      <w:r>
        <w:rPr>
          <w:rFonts w:eastAsia="Malgun Gothic"/>
          <w:lang w:eastAsia="ko-KR"/>
        </w:rPr>
        <w:t>IOPS</w:t>
      </w:r>
      <w:r w:rsidRPr="00AB5FED">
        <w:rPr>
          <w:rFonts w:eastAsia="Malgun Gothic" w:hint="eastAsia"/>
          <w:lang w:eastAsia="ko-KR"/>
        </w:rPr>
        <w:t xml:space="preserve"> group call </w:t>
      </w:r>
      <w:r>
        <w:rPr>
          <w:rFonts w:eastAsia="Malgun Gothic"/>
          <w:lang w:eastAsia="ko-KR"/>
        </w:rPr>
        <w:t>without the transmission of any signalling if the call has been</w:t>
      </w:r>
      <w:r w:rsidRPr="00AB5FED">
        <w:rPr>
          <w:rFonts w:eastAsia="Malgun Gothic" w:hint="eastAsia"/>
          <w:lang w:eastAsia="ko-KR"/>
        </w:rPr>
        <w:t xml:space="preserve"> inactive for a specific duration. </w:t>
      </w:r>
    </w:p>
    <w:p w14:paraId="53FA12C3" w14:textId="77777777" w:rsidR="009A16B6" w:rsidRPr="00AB5FED" w:rsidRDefault="009A16B6" w:rsidP="009A16B6">
      <w:pPr>
        <w:pStyle w:val="NO"/>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 xml:space="preserve">Inactivity time can be set according to the policy of </w:t>
      </w:r>
      <w:r>
        <w:rPr>
          <w:rFonts w:eastAsia="Malgun Gothic"/>
        </w:rPr>
        <w:t xml:space="preserve">the </w:t>
      </w:r>
      <w:r w:rsidRPr="00AB5FED">
        <w:rPr>
          <w:rFonts w:eastAsia="Malgun Gothic" w:hint="eastAsia"/>
        </w:rPr>
        <w:t>MCPTT service provider.</w:t>
      </w:r>
      <w:bookmarkEnd w:id="310"/>
      <w:bookmarkEnd w:id="311"/>
    </w:p>
    <w:p w14:paraId="3BAE97BC" w14:textId="77777777" w:rsidR="009A16B6" w:rsidRPr="0014397E" w:rsidRDefault="009A16B6" w:rsidP="009A16B6">
      <w:pPr>
        <w:pStyle w:val="Heading3"/>
        <w:rPr>
          <w:rFonts w:eastAsia="SimSun"/>
        </w:rPr>
      </w:pPr>
      <w:bookmarkStart w:id="312" w:name="_Toc217989130"/>
      <w:r>
        <w:rPr>
          <w:rFonts w:eastAsia="SimSun"/>
        </w:rPr>
        <w:t>10.5.2</w:t>
      </w:r>
      <w:r w:rsidRPr="0014397E">
        <w:rPr>
          <w:rFonts w:eastAsia="SimSun"/>
        </w:rPr>
        <w:tab/>
      </w:r>
      <w:r>
        <w:rPr>
          <w:rFonts w:eastAsia="SimSun"/>
        </w:rPr>
        <w:t>IOPS p</w:t>
      </w:r>
      <w:r w:rsidRPr="0014397E">
        <w:rPr>
          <w:rFonts w:eastAsia="SimSun"/>
        </w:rPr>
        <w:t>rivate call</w:t>
      </w:r>
      <w:r>
        <w:rPr>
          <w:rFonts w:eastAsia="SimSun"/>
        </w:rPr>
        <w:t xml:space="preserve"> (</w:t>
      </w:r>
      <w:r w:rsidRPr="0014397E">
        <w:rPr>
          <w:rFonts w:eastAsia="SimSun"/>
        </w:rPr>
        <w:t>IP connectivity functionality</w:t>
      </w:r>
      <w:r>
        <w:rPr>
          <w:rFonts w:eastAsia="SimSun"/>
        </w:rPr>
        <w:t>)</w:t>
      </w:r>
      <w:bookmarkEnd w:id="312"/>
    </w:p>
    <w:p w14:paraId="33FFD96B" w14:textId="77777777" w:rsidR="009A16B6" w:rsidRPr="0014397E" w:rsidRDefault="009A16B6" w:rsidP="009A16B6">
      <w:pPr>
        <w:pStyle w:val="Heading4"/>
      </w:pPr>
      <w:bookmarkStart w:id="313" w:name="_Toc217989131"/>
      <w:r>
        <w:t>10.5.2</w:t>
      </w:r>
      <w:r w:rsidRPr="0014397E">
        <w:t>.1</w:t>
      </w:r>
      <w:r w:rsidRPr="0014397E">
        <w:tab/>
        <w:t>General</w:t>
      </w:r>
      <w:bookmarkEnd w:id="313"/>
    </w:p>
    <w:p w14:paraId="7944BAB4" w14:textId="77777777" w:rsidR="009A16B6" w:rsidRPr="0004621D" w:rsidRDefault="009A16B6" w:rsidP="009A16B6">
      <w:r w:rsidRPr="0014397E">
        <w:t xml:space="preserve">The support of MCPTT private calls based on the IP connectivity functionality in the IOPS mode of </w:t>
      </w:r>
      <w:r w:rsidRPr="00A86D0C">
        <w:t>operation enables that the</w:t>
      </w:r>
      <w:r w:rsidRPr="009E1AF6">
        <w:t xml:space="preserve"> service is provided by the MCPTT clients </w:t>
      </w:r>
      <w:r>
        <w:t>over</w:t>
      </w:r>
      <w:r w:rsidRPr="009E1AF6">
        <w:t xml:space="preserve"> the IOPS MC </w:t>
      </w:r>
      <w:r>
        <w:t>connectivity function</w:t>
      </w:r>
      <w:r w:rsidRPr="009E1AF6">
        <w:t xml:space="preserve">. The IOPS MC </w:t>
      </w:r>
      <w:r>
        <w:t>connectivity function</w:t>
      </w:r>
      <w:r w:rsidRPr="009E1AF6" w:rsidDel="0004621D">
        <w:t xml:space="preserve"> </w:t>
      </w:r>
      <w:r w:rsidRPr="009E1AF6">
        <w:t>provides IP connectivity for the communication among MC</w:t>
      </w:r>
      <w:r w:rsidRPr="0004621D">
        <w:t>PTT users.</w:t>
      </w:r>
    </w:p>
    <w:p w14:paraId="5CBB8D9D" w14:textId="77777777" w:rsidR="009A16B6" w:rsidRPr="0074781F" w:rsidRDefault="009A16B6" w:rsidP="009A16B6">
      <w:r w:rsidRPr="0004621D">
        <w:t xml:space="preserve">When an MCPTT user wants to communicate with a specific </w:t>
      </w:r>
      <w:r>
        <w:t xml:space="preserve">target </w:t>
      </w:r>
      <w:r w:rsidRPr="003E4FD3">
        <w:t>MCPTT user based on the IP connectivity functionality, the MCPTT client retrieves the connectivity information of the target MCPTT user</w:t>
      </w:r>
      <w:r>
        <w:t xml:space="preserve"> </w:t>
      </w:r>
      <w:r w:rsidRPr="00FF7006">
        <w:t xml:space="preserve">(i.e. </w:t>
      </w:r>
      <w:r>
        <w:t xml:space="preserve">the </w:t>
      </w:r>
      <w:r w:rsidRPr="00FF7006">
        <w:t>MCPTT UE</w:t>
      </w:r>
      <w:r w:rsidRPr="00916BCC">
        <w:t>'</w:t>
      </w:r>
      <w:r w:rsidRPr="00FF7006">
        <w:t xml:space="preserve">s IP address) </w:t>
      </w:r>
      <w:r w:rsidRPr="0074781F">
        <w:t>from the IOPS connectivity client.</w:t>
      </w:r>
      <w:r>
        <w:t xml:space="preserve"> Then, t</w:t>
      </w:r>
      <w:r w:rsidRPr="00E70A92">
        <w:t xml:space="preserve">he MCPTT clients enable </w:t>
      </w:r>
      <w:r>
        <w:t>establishing the IOPS private call over</w:t>
      </w:r>
      <w:r w:rsidRPr="00E70A92">
        <w:t xml:space="preserve"> the IOPS MC </w:t>
      </w:r>
      <w:r>
        <w:t xml:space="preserve">connectivity function. The related session packets, i.e. signalling and media, of the IOPS private call are transmitted to the IOPS MC connectivity function addressing the corresponding target </w:t>
      </w:r>
      <w:r w:rsidRPr="00FF7006">
        <w:t>MCPTT UE</w:t>
      </w:r>
      <w:r w:rsidRPr="00916BCC">
        <w:t>'</w:t>
      </w:r>
      <w:r w:rsidRPr="00FF7006">
        <w:t>s IP address</w:t>
      </w:r>
      <w:r>
        <w:t>.</w:t>
      </w:r>
    </w:p>
    <w:p w14:paraId="2234B48D" w14:textId="77777777" w:rsidR="009A16B6" w:rsidRPr="00416FBE" w:rsidRDefault="009A16B6" w:rsidP="009A16B6">
      <w:pPr>
        <w:pStyle w:val="NO"/>
        <w:rPr>
          <w:lang w:eastAsia="zh-CN"/>
        </w:rPr>
      </w:pPr>
      <w:r w:rsidRPr="00416FBE">
        <w:rPr>
          <w:lang w:eastAsia="zh-CN"/>
        </w:rPr>
        <w:t>NOTE:</w:t>
      </w:r>
      <w:r w:rsidRPr="00416FBE">
        <w:rPr>
          <w:lang w:eastAsia="zh-CN"/>
        </w:rPr>
        <w:tab/>
        <w:t>The IOPS connectivity client can only provide connectivity information of the target MCPTT user if it is already available (see clauses 10.</w:t>
      </w:r>
      <w:r>
        <w:rPr>
          <w:lang w:eastAsia="zh-CN"/>
        </w:rPr>
        <w:t>3</w:t>
      </w:r>
      <w:r w:rsidRPr="00416FBE">
        <w:rPr>
          <w:lang w:eastAsia="zh-CN"/>
        </w:rPr>
        <w:t xml:space="preserve"> on IOPS subscription and notification procedures).</w:t>
      </w:r>
    </w:p>
    <w:p w14:paraId="5AFF4A01" w14:textId="77777777" w:rsidR="009A16B6" w:rsidRDefault="009A16B6" w:rsidP="009A16B6">
      <w:r>
        <w:t xml:space="preserve">The IOPS MC connectivity function distributes the received session packets over unicast transmissions to </w:t>
      </w:r>
      <w:r w:rsidRPr="00354AA4">
        <w:t>the target</w:t>
      </w:r>
      <w:r>
        <w:t xml:space="preserve"> MCPTT client.</w:t>
      </w:r>
    </w:p>
    <w:p w14:paraId="0EC6FED4" w14:textId="77777777" w:rsidR="009A16B6" w:rsidRPr="003E4FD3" w:rsidRDefault="009A16B6" w:rsidP="009A16B6">
      <w:r>
        <w:lastRenderedPageBreak/>
        <w:t>IOPS p</w:t>
      </w:r>
      <w:r w:rsidRPr="003E4FD3">
        <w:t>rivate calls can be setup in two different commencement modes, automatic commencement mode and manual commencement mode.</w:t>
      </w:r>
    </w:p>
    <w:p w14:paraId="032AC52A" w14:textId="77777777" w:rsidR="009A16B6" w:rsidRPr="00416FBE" w:rsidRDefault="009A16B6" w:rsidP="009A16B6">
      <w:pPr>
        <w:rPr>
          <w:lang w:eastAsia="zh-CN"/>
        </w:rPr>
      </w:pPr>
      <w:r w:rsidRPr="009C67A9">
        <w:t xml:space="preserve">The following clauses specify the </w:t>
      </w:r>
      <w:r>
        <w:t xml:space="preserve">IOPS </w:t>
      </w:r>
      <w:r w:rsidRPr="00EB3506">
        <w:t>pr</w:t>
      </w:r>
      <w:r w:rsidRPr="00722F91">
        <w:t xml:space="preserve">ivate call procedures </w:t>
      </w:r>
      <w:r w:rsidRPr="003870EE">
        <w:t>and information flows for the IP connectivity functionality in the IOPS mode of operation.</w:t>
      </w:r>
    </w:p>
    <w:p w14:paraId="1ADA8DF0" w14:textId="77777777" w:rsidR="009A16B6" w:rsidRPr="00B629E7" w:rsidRDefault="009A16B6" w:rsidP="009A16B6">
      <w:pPr>
        <w:pStyle w:val="Heading4"/>
      </w:pPr>
      <w:bookmarkStart w:id="314" w:name="_Toc217989132"/>
      <w:r>
        <w:t>10.5.2</w:t>
      </w:r>
      <w:r w:rsidRPr="00B629E7">
        <w:t>.2</w:t>
      </w:r>
      <w:r w:rsidRPr="00B629E7">
        <w:tab/>
        <w:t>Information flows</w:t>
      </w:r>
      <w:bookmarkEnd w:id="314"/>
    </w:p>
    <w:p w14:paraId="4D83F413" w14:textId="77777777" w:rsidR="009A16B6" w:rsidRPr="00B629E7" w:rsidRDefault="009A16B6" w:rsidP="009A16B6">
      <w:pPr>
        <w:pStyle w:val="Heading5"/>
        <w:rPr>
          <w:lang w:eastAsia="zh-CN"/>
        </w:rPr>
      </w:pPr>
      <w:bookmarkStart w:id="315" w:name="_Toc217989133"/>
      <w:r>
        <w:t>10.5.2</w:t>
      </w:r>
      <w:r w:rsidRPr="00B629E7">
        <w:t>.2.1</w:t>
      </w:r>
      <w:r w:rsidRPr="00B629E7">
        <w:rPr>
          <w:lang w:eastAsia="zh-CN"/>
        </w:rPr>
        <w:tab/>
      </w:r>
      <w:r>
        <w:rPr>
          <w:lang w:eastAsia="zh-CN"/>
        </w:rPr>
        <w:t>IOPS c</w:t>
      </w:r>
      <w:r w:rsidRPr="00B629E7">
        <w:rPr>
          <w:lang w:eastAsia="zh-CN"/>
        </w:rPr>
        <w:t>all setup request</w:t>
      </w:r>
      <w:bookmarkEnd w:id="315"/>
    </w:p>
    <w:p w14:paraId="5A375D1C" w14:textId="77777777" w:rsidR="009A16B6" w:rsidRPr="00B629E7" w:rsidRDefault="009A16B6" w:rsidP="009A16B6">
      <w:pPr>
        <w:rPr>
          <w:lang w:eastAsia="zh-CN"/>
        </w:rPr>
      </w:pPr>
      <w:r w:rsidRPr="00B629E7">
        <w:t>Table </w:t>
      </w:r>
      <w:r>
        <w:t>10.5.2</w:t>
      </w:r>
      <w:r w:rsidRPr="00B629E7">
        <w:rPr>
          <w:lang w:eastAsia="zh-CN"/>
        </w:rPr>
        <w:t>.2.1-1</w:t>
      </w:r>
      <w:r w:rsidRPr="00B629E7">
        <w:t xml:space="preserve"> describes the information flow </w:t>
      </w:r>
      <w:r>
        <w:t xml:space="preserve">for the IOPS </w:t>
      </w:r>
      <w:r w:rsidRPr="00B629E7">
        <w:rPr>
          <w:lang w:eastAsia="zh-CN"/>
        </w:rPr>
        <w:t>call setup</w:t>
      </w:r>
      <w:r w:rsidRPr="00B629E7">
        <w:t xml:space="preserve"> request</w:t>
      </w:r>
      <w:r w:rsidRPr="00B629E7">
        <w:rPr>
          <w:lang w:eastAsia="zh-CN"/>
        </w:rPr>
        <w:t xml:space="preserve"> </w:t>
      </w:r>
      <w:r w:rsidRPr="00B629E7">
        <w:t xml:space="preserve">from </w:t>
      </w:r>
      <w:r w:rsidRPr="00B629E7">
        <w:rPr>
          <w:lang w:eastAsia="zh-CN"/>
        </w:rPr>
        <w:t>one</w:t>
      </w:r>
      <w:r w:rsidRPr="00B629E7">
        <w:t xml:space="preserve"> MCPTT client to </w:t>
      </w:r>
      <w:r w:rsidRPr="00B629E7">
        <w:rPr>
          <w:lang w:eastAsia="zh-CN"/>
        </w:rPr>
        <w:t xml:space="preserve">another </w:t>
      </w:r>
      <w:r w:rsidRPr="00B629E7">
        <w:t>MCPTT</w:t>
      </w:r>
      <w:r w:rsidRPr="00B629E7">
        <w:rPr>
          <w:lang w:eastAsia="zh-CN"/>
        </w:rPr>
        <w:t xml:space="preserve"> client</w:t>
      </w:r>
      <w:r>
        <w:rPr>
          <w:lang w:eastAsia="zh-CN"/>
        </w:rPr>
        <w:t xml:space="preserve">. </w:t>
      </w:r>
      <w:r>
        <w:t>The packet(s) carrying the IOPS call setup request are transmitted from the calling MCPTT client to</w:t>
      </w:r>
      <w:r w:rsidRPr="00B629E7">
        <w:rPr>
          <w:lang w:eastAsia="zh-CN"/>
        </w:rPr>
        <w:t xml:space="preserve"> the IOPS MC </w:t>
      </w:r>
      <w:r>
        <w:t xml:space="preserve">connectivity function </w:t>
      </w:r>
      <w:r>
        <w:rPr>
          <w:lang w:eastAsia="zh-CN"/>
        </w:rPr>
        <w:t>for distribution to the called MCPTT client</w:t>
      </w:r>
      <w:r w:rsidRPr="00B629E7">
        <w:rPr>
          <w:lang w:eastAsia="zh-CN"/>
        </w:rPr>
        <w:t>.</w:t>
      </w:r>
    </w:p>
    <w:p w14:paraId="18FBDDB5" w14:textId="77777777" w:rsidR="009A16B6" w:rsidRPr="00416FBE" w:rsidRDefault="009A16B6" w:rsidP="009A16B6">
      <w:pPr>
        <w:pStyle w:val="TH"/>
      </w:pPr>
      <w:r w:rsidRPr="00B629E7">
        <w:t>Table </w:t>
      </w:r>
      <w:r>
        <w:t>10.5.2</w:t>
      </w:r>
      <w:r w:rsidRPr="00B629E7">
        <w:t>.2.</w:t>
      </w:r>
      <w:r w:rsidRPr="00416FBE">
        <w:t xml:space="preserve">1-1: </w:t>
      </w:r>
      <w:r>
        <w:t xml:space="preserve">IOPS </w:t>
      </w:r>
      <w:r w:rsidRPr="00416FBE">
        <w:rPr>
          <w:lang w:eastAsia="zh-CN"/>
        </w:rPr>
        <w:t>call setup</w:t>
      </w:r>
      <w:r w:rsidRPr="00416FB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A16B6" w:rsidRPr="00DE083E" w14:paraId="436301F3"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17516C3" w14:textId="77777777" w:rsidR="009A16B6" w:rsidRPr="00416FBE" w:rsidRDefault="009A16B6" w:rsidP="003F7390">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53F6FE8C" w14:textId="77777777" w:rsidR="009A16B6" w:rsidRPr="00416FBE" w:rsidRDefault="009A16B6" w:rsidP="003F7390">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0142E" w14:textId="77777777" w:rsidR="009A16B6" w:rsidRPr="00416FBE" w:rsidRDefault="009A16B6" w:rsidP="003F7390">
            <w:pPr>
              <w:pStyle w:val="TAH"/>
            </w:pPr>
            <w:r w:rsidRPr="00416FBE">
              <w:t>Description</w:t>
            </w:r>
          </w:p>
        </w:tc>
      </w:tr>
      <w:tr w:rsidR="009A16B6" w:rsidRPr="00DE083E" w14:paraId="154963D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84EADEE" w14:textId="77777777" w:rsidR="009A16B6" w:rsidRPr="003628D3" w:rsidRDefault="009A16B6" w:rsidP="003F7390">
            <w:pPr>
              <w:pStyle w:val="TAL"/>
              <w:rPr>
                <w:lang w:eastAsia="zh-CN"/>
              </w:rPr>
            </w:pPr>
            <w:r>
              <w:t xml:space="preserve">IOPS </w:t>
            </w:r>
            <w:r w:rsidRPr="003628D3">
              <w:t>MCPTT ID</w:t>
            </w:r>
          </w:p>
        </w:tc>
        <w:tc>
          <w:tcPr>
            <w:tcW w:w="1440" w:type="dxa"/>
            <w:tcBorders>
              <w:top w:val="single" w:sz="4" w:space="0" w:color="000000"/>
              <w:left w:val="single" w:sz="4" w:space="0" w:color="000000"/>
              <w:bottom w:val="single" w:sz="4" w:space="0" w:color="000000"/>
            </w:tcBorders>
            <w:shd w:val="clear" w:color="auto" w:fill="auto"/>
          </w:tcPr>
          <w:p w14:paraId="0D735775" w14:textId="77777777" w:rsidR="009A16B6" w:rsidRPr="003628D3" w:rsidRDefault="009A16B6" w:rsidP="003F7390">
            <w:pPr>
              <w:pStyle w:val="TAL"/>
            </w:pPr>
            <w:r w:rsidRPr="003628D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EEEEBC" w14:textId="77777777" w:rsidR="009A16B6" w:rsidRPr="003628D3" w:rsidRDefault="009A16B6" w:rsidP="003F7390">
            <w:pPr>
              <w:pStyle w:val="TAL"/>
              <w:rPr>
                <w:lang w:eastAsia="zh-CN"/>
              </w:rPr>
            </w:pPr>
            <w:r w:rsidRPr="003628D3">
              <w:t>The identity of the calling party</w:t>
            </w:r>
          </w:p>
        </w:tc>
      </w:tr>
      <w:tr w:rsidR="009A16B6" w:rsidRPr="00DE083E" w14:paraId="0C9428B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B88C64A" w14:textId="77777777" w:rsidR="009A16B6" w:rsidRPr="003628D3" w:rsidRDefault="009A16B6" w:rsidP="003F7390">
            <w:pPr>
              <w:pStyle w:val="TAL"/>
              <w:rPr>
                <w:lang w:eastAsia="zh-CN"/>
              </w:rPr>
            </w:pPr>
            <w:r>
              <w:rPr>
                <w:lang w:eastAsia="zh-CN"/>
              </w:rPr>
              <w:t xml:space="preserve">IOPS </w:t>
            </w:r>
            <w:r w:rsidRPr="003628D3">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092BD6C8" w14:textId="77777777" w:rsidR="009A16B6" w:rsidRPr="003628D3" w:rsidRDefault="009A16B6" w:rsidP="003F7390">
            <w:pPr>
              <w:pStyle w:val="TAL"/>
              <w:rPr>
                <w:lang w:eastAsia="zh-CN"/>
              </w:rPr>
            </w:pPr>
            <w:r w:rsidRPr="003628D3">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B7E96" w14:textId="77777777" w:rsidR="009A16B6" w:rsidRPr="003628D3" w:rsidRDefault="009A16B6" w:rsidP="003F7390">
            <w:pPr>
              <w:pStyle w:val="TAL"/>
              <w:rPr>
                <w:lang w:eastAsia="zh-CN"/>
              </w:rPr>
            </w:pPr>
            <w:r w:rsidRPr="003628D3">
              <w:t>The identity of the call</w:t>
            </w:r>
            <w:r w:rsidRPr="003628D3">
              <w:rPr>
                <w:lang w:eastAsia="zh-CN"/>
              </w:rPr>
              <w:t>ed</w:t>
            </w:r>
            <w:r w:rsidRPr="003628D3">
              <w:t xml:space="preserve"> party</w:t>
            </w:r>
          </w:p>
        </w:tc>
      </w:tr>
      <w:tr w:rsidR="009A16B6" w:rsidRPr="00DE083E" w14:paraId="64E3D824"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AEAE7CC" w14:textId="77777777" w:rsidR="009A16B6" w:rsidRPr="003628D3" w:rsidRDefault="009A16B6" w:rsidP="003F7390">
            <w:pPr>
              <w:pStyle w:val="TAL"/>
            </w:pPr>
            <w:r w:rsidRPr="00DE083E">
              <w:t xml:space="preserve">SDP offer for </w:t>
            </w:r>
            <w:r>
              <w:t xml:space="preserve">the IOPS </w:t>
            </w:r>
            <w:r w:rsidRPr="003628D3">
              <w:t>private call</w:t>
            </w:r>
          </w:p>
        </w:tc>
        <w:tc>
          <w:tcPr>
            <w:tcW w:w="1440" w:type="dxa"/>
            <w:tcBorders>
              <w:top w:val="single" w:sz="4" w:space="0" w:color="000000"/>
              <w:left w:val="single" w:sz="4" w:space="0" w:color="000000"/>
              <w:bottom w:val="single" w:sz="4" w:space="0" w:color="000000"/>
            </w:tcBorders>
            <w:shd w:val="clear" w:color="auto" w:fill="auto"/>
          </w:tcPr>
          <w:p w14:paraId="10CB457E" w14:textId="77777777" w:rsidR="009A16B6" w:rsidRPr="00AF3B82"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5B815" w14:textId="77777777" w:rsidR="009A16B6" w:rsidRPr="00AF3B82" w:rsidRDefault="009A16B6" w:rsidP="003F7390">
            <w:pPr>
              <w:pStyle w:val="TAL"/>
            </w:pPr>
            <w:r w:rsidRPr="00AF3B82">
              <w:t>SDP with media information offered by (to) client</w:t>
            </w:r>
          </w:p>
        </w:tc>
      </w:tr>
      <w:tr w:rsidR="009A16B6" w:rsidRPr="00DE083E" w14:paraId="50B011F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3E7C71B" w14:textId="77777777" w:rsidR="009A16B6" w:rsidRPr="00DE083E" w:rsidRDefault="009A16B6" w:rsidP="003F7390">
            <w:pPr>
              <w:pStyle w:val="TAL"/>
            </w:pPr>
            <w:r w:rsidRPr="00DE083E">
              <w:t>Location information</w:t>
            </w:r>
          </w:p>
        </w:tc>
        <w:tc>
          <w:tcPr>
            <w:tcW w:w="1440" w:type="dxa"/>
            <w:tcBorders>
              <w:top w:val="single" w:sz="4" w:space="0" w:color="000000"/>
              <w:left w:val="single" w:sz="4" w:space="0" w:color="000000"/>
              <w:bottom w:val="single" w:sz="4" w:space="0" w:color="000000"/>
            </w:tcBorders>
            <w:shd w:val="clear" w:color="auto" w:fill="auto"/>
          </w:tcPr>
          <w:p w14:paraId="3DCE0B1C" w14:textId="77777777" w:rsidR="009A16B6" w:rsidRPr="00DE083E" w:rsidRDefault="009A16B6" w:rsidP="003F7390">
            <w:pPr>
              <w:pStyle w:val="TAL"/>
            </w:pPr>
            <w:r w:rsidRPr="00DE083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D02C5" w14:textId="77777777" w:rsidR="009A16B6" w:rsidRPr="00DE083E" w:rsidRDefault="009A16B6" w:rsidP="003F7390">
            <w:pPr>
              <w:pStyle w:val="TAL"/>
            </w:pPr>
            <w:r w:rsidRPr="00DE083E">
              <w:t>Location of the calling party</w:t>
            </w:r>
          </w:p>
        </w:tc>
      </w:tr>
      <w:tr w:rsidR="009A16B6" w:rsidRPr="00AB5FED" w14:paraId="6B1E9B12"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DAEE942" w14:textId="77777777" w:rsidR="009A16B6" w:rsidRPr="00AB5FED" w:rsidRDefault="009A16B6" w:rsidP="003F7390">
            <w:pPr>
              <w:pStyle w:val="TAL"/>
            </w:pPr>
            <w:r w:rsidRPr="00AB5FED">
              <w:t>Requested commencement mode</w:t>
            </w:r>
          </w:p>
        </w:tc>
        <w:tc>
          <w:tcPr>
            <w:tcW w:w="1440" w:type="dxa"/>
            <w:tcBorders>
              <w:top w:val="single" w:sz="4" w:space="0" w:color="000000"/>
              <w:left w:val="single" w:sz="4" w:space="0" w:color="000000"/>
              <w:bottom w:val="single" w:sz="4" w:space="0" w:color="000000"/>
            </w:tcBorders>
            <w:shd w:val="clear" w:color="auto" w:fill="auto"/>
          </w:tcPr>
          <w:p w14:paraId="0A37545C"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ABF690" w14:textId="77777777" w:rsidR="009A16B6" w:rsidRPr="00AB5FED" w:rsidRDefault="009A16B6" w:rsidP="003F7390">
            <w:pPr>
              <w:pStyle w:val="TAL"/>
            </w:pPr>
            <w:r w:rsidRPr="00AB5FED">
              <w:t>An indication that is included if the user is requesting a particular commencement mode</w:t>
            </w:r>
          </w:p>
        </w:tc>
      </w:tr>
      <w:tr w:rsidR="009A16B6" w:rsidRPr="00AB5FED" w14:paraId="31BC0AB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02FFA8D" w14:textId="77777777" w:rsidR="009A16B6" w:rsidRPr="00AB5FED" w:rsidRDefault="009A16B6" w:rsidP="003F7390">
            <w:pPr>
              <w:pStyle w:val="TAL"/>
            </w:pPr>
            <w:r w:rsidRPr="00AB5FED">
              <w:t>Implicit floor request</w:t>
            </w:r>
          </w:p>
        </w:tc>
        <w:tc>
          <w:tcPr>
            <w:tcW w:w="1440" w:type="dxa"/>
            <w:tcBorders>
              <w:top w:val="single" w:sz="4" w:space="0" w:color="000000"/>
              <w:left w:val="single" w:sz="4" w:space="0" w:color="000000"/>
              <w:bottom w:val="single" w:sz="4" w:space="0" w:color="000000"/>
            </w:tcBorders>
            <w:shd w:val="clear" w:color="auto" w:fill="auto"/>
          </w:tcPr>
          <w:p w14:paraId="1BABB430"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2C5B6C" w14:textId="77777777" w:rsidR="009A16B6" w:rsidRPr="00AB5FED" w:rsidRDefault="009A16B6" w:rsidP="003F7390">
            <w:pPr>
              <w:pStyle w:val="TAL"/>
            </w:pPr>
            <w:r w:rsidRPr="00AB5FED">
              <w:t xml:space="preserve">An indication that the user is also requesting the floor. </w:t>
            </w:r>
          </w:p>
        </w:tc>
      </w:tr>
      <w:tr w:rsidR="009A16B6" w:rsidRPr="00AB5FED" w14:paraId="209DDB8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5F4B999" w14:textId="77777777" w:rsidR="009A16B6" w:rsidRPr="00AB5FED" w:rsidRDefault="009A16B6" w:rsidP="003F7390">
            <w:pPr>
              <w:pStyle w:val="TAL"/>
            </w:pPr>
            <w:r w:rsidRPr="00AB5FED">
              <w:t>Emergency indicator</w:t>
            </w:r>
          </w:p>
        </w:tc>
        <w:tc>
          <w:tcPr>
            <w:tcW w:w="1440" w:type="dxa"/>
            <w:tcBorders>
              <w:top w:val="single" w:sz="4" w:space="0" w:color="000000"/>
              <w:left w:val="single" w:sz="4" w:space="0" w:color="000000"/>
              <w:bottom w:val="single" w:sz="4" w:space="0" w:color="000000"/>
            </w:tcBorders>
            <w:shd w:val="clear" w:color="auto" w:fill="auto"/>
          </w:tcPr>
          <w:p w14:paraId="6880DA40"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41C7E1" w14:textId="77777777" w:rsidR="009A16B6" w:rsidRPr="00AB5FED" w:rsidRDefault="009A16B6" w:rsidP="003F7390">
            <w:pPr>
              <w:pStyle w:val="TAL"/>
            </w:pPr>
            <w:r w:rsidRPr="00AB5FED">
              <w:t xml:space="preserve">Indicates that the MCPTT </w:t>
            </w:r>
            <w:r>
              <w:t>private</w:t>
            </w:r>
            <w:r w:rsidRPr="00AB5FED">
              <w:t xml:space="preserve"> call is an MCPTT emergency call</w:t>
            </w:r>
          </w:p>
        </w:tc>
      </w:tr>
    </w:tbl>
    <w:p w14:paraId="62FBAD3F" w14:textId="77777777" w:rsidR="009A16B6" w:rsidRPr="00155E6E" w:rsidRDefault="009A16B6" w:rsidP="009A16B6">
      <w:pPr>
        <w:rPr>
          <w:lang w:eastAsia="zh-CN"/>
        </w:rPr>
      </w:pPr>
    </w:p>
    <w:p w14:paraId="6C32369B" w14:textId="77777777" w:rsidR="009A16B6" w:rsidRPr="003628D3" w:rsidRDefault="009A16B6" w:rsidP="009A16B6">
      <w:pPr>
        <w:pStyle w:val="Heading5"/>
        <w:rPr>
          <w:lang w:eastAsia="zh-CN"/>
        </w:rPr>
      </w:pPr>
      <w:bookmarkStart w:id="316" w:name="_Toc460616129"/>
      <w:bookmarkStart w:id="317" w:name="_Toc460616990"/>
      <w:bookmarkStart w:id="318" w:name="_Toc11744335"/>
      <w:bookmarkStart w:id="319" w:name="_Toc217989134"/>
      <w:r>
        <w:rPr>
          <w:lang w:eastAsia="zh-CN"/>
        </w:rPr>
        <w:t>10.5.2</w:t>
      </w:r>
      <w:r w:rsidRPr="003808E8">
        <w:t>.</w:t>
      </w:r>
      <w:r w:rsidRPr="003808E8">
        <w:rPr>
          <w:lang w:eastAsia="zh-CN"/>
        </w:rPr>
        <w:t>2</w:t>
      </w:r>
      <w:r w:rsidRPr="003808E8">
        <w:t>.</w:t>
      </w:r>
      <w:r w:rsidRPr="003808E8">
        <w:rPr>
          <w:lang w:eastAsia="zh-CN"/>
        </w:rPr>
        <w:t>2</w:t>
      </w:r>
      <w:r w:rsidRPr="003628D3">
        <w:tab/>
      </w:r>
      <w:r>
        <w:t>IOPS c</w:t>
      </w:r>
      <w:r w:rsidRPr="003628D3">
        <w:t>all setup re</w:t>
      </w:r>
      <w:r w:rsidRPr="003628D3">
        <w:rPr>
          <w:lang w:eastAsia="zh-CN"/>
        </w:rPr>
        <w:t>sponse</w:t>
      </w:r>
      <w:bookmarkEnd w:id="316"/>
      <w:bookmarkEnd w:id="317"/>
      <w:bookmarkEnd w:id="318"/>
      <w:bookmarkEnd w:id="319"/>
    </w:p>
    <w:p w14:paraId="5D65C7A7" w14:textId="77777777" w:rsidR="009A16B6" w:rsidRPr="00A86D0C" w:rsidRDefault="009A16B6" w:rsidP="009A16B6">
      <w:pPr>
        <w:rPr>
          <w:lang w:eastAsia="zh-CN"/>
        </w:rPr>
      </w:pPr>
      <w:r w:rsidRPr="003628D3">
        <w:t>Table </w:t>
      </w:r>
      <w:r>
        <w:t>10.5.2</w:t>
      </w:r>
      <w:r w:rsidRPr="0014397E">
        <w:rPr>
          <w:lang w:eastAsia="zh-CN"/>
        </w:rPr>
        <w:t>.2.2-1</w:t>
      </w:r>
      <w:r w:rsidRPr="0014397E">
        <w:t xml:space="preserve"> describes the information flow </w:t>
      </w:r>
      <w:r>
        <w:t xml:space="preserve">for the IOPS </w:t>
      </w:r>
      <w:r w:rsidRPr="0014397E">
        <w:rPr>
          <w:lang w:eastAsia="zh-CN"/>
        </w:rPr>
        <w:t>c</w:t>
      </w:r>
      <w:r w:rsidRPr="00A86D0C">
        <w:rPr>
          <w:lang w:eastAsia="zh-CN"/>
        </w:rPr>
        <w:t>all setup</w:t>
      </w:r>
      <w:r w:rsidRPr="00A86D0C">
        <w:t xml:space="preserve"> re</w:t>
      </w:r>
      <w:r w:rsidRPr="00A86D0C">
        <w:rPr>
          <w:lang w:eastAsia="zh-CN"/>
        </w:rPr>
        <w:t xml:space="preserve">sponse </w:t>
      </w:r>
      <w:r w:rsidRPr="00A86D0C">
        <w:t xml:space="preserve">from </w:t>
      </w:r>
      <w:r w:rsidRPr="00A86D0C">
        <w:rPr>
          <w:lang w:eastAsia="zh-CN"/>
        </w:rPr>
        <w:t>one</w:t>
      </w:r>
      <w:r w:rsidRPr="00A86D0C">
        <w:t xml:space="preserve"> MCPTT client to </w:t>
      </w:r>
      <w:r w:rsidRPr="00A86D0C">
        <w:rPr>
          <w:lang w:eastAsia="zh-CN"/>
        </w:rPr>
        <w:t xml:space="preserve">another </w:t>
      </w:r>
      <w:r w:rsidRPr="00A86D0C">
        <w:t>MCPTT</w:t>
      </w:r>
      <w:r w:rsidRPr="00A86D0C">
        <w:rPr>
          <w:lang w:eastAsia="zh-CN"/>
        </w:rPr>
        <w:t xml:space="preserve"> client</w:t>
      </w:r>
      <w:r>
        <w:rPr>
          <w:lang w:eastAsia="zh-CN"/>
        </w:rPr>
        <w:t xml:space="preserve">. </w:t>
      </w:r>
      <w:r>
        <w:t>The packet(s) carrying the IOPS call setup response are transmitted from the called MCPTT client to</w:t>
      </w:r>
      <w:r w:rsidRPr="00A86D0C">
        <w:rPr>
          <w:lang w:eastAsia="zh-CN"/>
        </w:rPr>
        <w:t xml:space="preserve"> the IOPS MC </w:t>
      </w:r>
      <w:r>
        <w:t xml:space="preserve">connectivity function </w:t>
      </w:r>
      <w:r>
        <w:rPr>
          <w:lang w:eastAsia="zh-CN"/>
        </w:rPr>
        <w:t>for distribution to the calling MCPTT client</w:t>
      </w:r>
      <w:r w:rsidRPr="00A86D0C">
        <w:rPr>
          <w:lang w:eastAsia="zh-CN"/>
        </w:rPr>
        <w:t>.</w:t>
      </w:r>
    </w:p>
    <w:p w14:paraId="24A92883" w14:textId="77777777" w:rsidR="009A16B6" w:rsidRPr="00416FBE" w:rsidRDefault="009A16B6" w:rsidP="009A16B6">
      <w:pPr>
        <w:pStyle w:val="TH"/>
        <w:rPr>
          <w:lang w:eastAsia="zh-CN"/>
        </w:rPr>
      </w:pPr>
      <w:r w:rsidRPr="00A86D0C">
        <w:t>Table </w:t>
      </w:r>
      <w:r>
        <w:t>10.5.2</w:t>
      </w:r>
      <w:r w:rsidRPr="00416FBE">
        <w:rPr>
          <w:lang w:eastAsia="zh-CN"/>
        </w:rPr>
        <w:t>.2.2</w:t>
      </w:r>
      <w:r w:rsidRPr="00416FBE">
        <w:t xml:space="preserve">-1: </w:t>
      </w:r>
      <w:r>
        <w:t xml:space="preserve">IOPS </w:t>
      </w:r>
      <w:r w:rsidRPr="00416FBE">
        <w:rPr>
          <w:lang w:eastAsia="zh-CN"/>
        </w:rPr>
        <w:t>call setup</w:t>
      </w:r>
      <w:r w:rsidRPr="00416FBE">
        <w:t xml:space="preserve"> re</w:t>
      </w:r>
      <w:r w:rsidRPr="00416FBE">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9A16B6" w:rsidRPr="00DE083E" w14:paraId="77107B11"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883F113" w14:textId="77777777" w:rsidR="009A16B6" w:rsidRPr="00416FBE" w:rsidRDefault="009A16B6" w:rsidP="003F7390">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48C42451" w14:textId="77777777" w:rsidR="009A16B6" w:rsidRPr="00416FBE" w:rsidRDefault="009A16B6" w:rsidP="003F7390">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B21D08" w14:textId="77777777" w:rsidR="009A16B6" w:rsidRPr="00416FBE" w:rsidRDefault="009A16B6" w:rsidP="003F7390">
            <w:pPr>
              <w:pStyle w:val="TAH"/>
            </w:pPr>
            <w:r w:rsidRPr="00416FBE">
              <w:t>Description</w:t>
            </w:r>
          </w:p>
        </w:tc>
      </w:tr>
      <w:tr w:rsidR="009A16B6" w:rsidRPr="00DE083E" w14:paraId="255FBD0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E4E4019" w14:textId="77777777" w:rsidR="009A16B6" w:rsidRPr="00700BB4" w:rsidRDefault="009A16B6" w:rsidP="003F7390">
            <w:pPr>
              <w:pStyle w:val="TAL"/>
              <w:rPr>
                <w:lang w:eastAsia="zh-CN"/>
              </w:rPr>
            </w:pPr>
            <w:r>
              <w:t xml:space="preserve">IOPS </w:t>
            </w:r>
            <w:r w:rsidRPr="00700BB4">
              <w:t>MCPTT ID</w:t>
            </w:r>
          </w:p>
        </w:tc>
        <w:tc>
          <w:tcPr>
            <w:tcW w:w="1440" w:type="dxa"/>
            <w:tcBorders>
              <w:top w:val="single" w:sz="4" w:space="0" w:color="000000"/>
              <w:left w:val="single" w:sz="4" w:space="0" w:color="000000"/>
              <w:bottom w:val="single" w:sz="4" w:space="0" w:color="000000"/>
            </w:tcBorders>
            <w:shd w:val="clear" w:color="auto" w:fill="auto"/>
          </w:tcPr>
          <w:p w14:paraId="2AFDE1EA" w14:textId="77777777" w:rsidR="009A16B6" w:rsidRPr="00700BB4" w:rsidRDefault="009A16B6" w:rsidP="003F7390">
            <w:pPr>
              <w:pStyle w:val="TAL"/>
            </w:pPr>
            <w:r w:rsidRPr="00700BB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097E3" w14:textId="77777777" w:rsidR="009A16B6" w:rsidRPr="00700BB4" w:rsidRDefault="009A16B6" w:rsidP="003F7390">
            <w:pPr>
              <w:pStyle w:val="TAL"/>
              <w:rPr>
                <w:lang w:eastAsia="zh-CN"/>
              </w:rPr>
            </w:pPr>
            <w:r w:rsidRPr="00700BB4">
              <w:t>The identity of the calling party</w:t>
            </w:r>
          </w:p>
        </w:tc>
      </w:tr>
      <w:tr w:rsidR="009A16B6" w:rsidRPr="00DE083E" w14:paraId="133309D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4E4708A" w14:textId="77777777" w:rsidR="009A16B6" w:rsidRPr="00700BB4" w:rsidRDefault="009A16B6" w:rsidP="003F7390">
            <w:pPr>
              <w:pStyle w:val="TAL"/>
              <w:rPr>
                <w:lang w:eastAsia="zh-CN"/>
              </w:rPr>
            </w:pPr>
            <w:r>
              <w:rPr>
                <w:lang w:eastAsia="zh-CN"/>
              </w:rPr>
              <w:t xml:space="preserve">IOPS </w:t>
            </w:r>
            <w:r w:rsidRPr="00700BB4">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2ABE4FA7" w14:textId="77777777" w:rsidR="009A16B6" w:rsidRPr="00700BB4" w:rsidRDefault="009A16B6" w:rsidP="003F7390">
            <w:pPr>
              <w:pStyle w:val="TAL"/>
              <w:rPr>
                <w:lang w:eastAsia="zh-CN"/>
              </w:rPr>
            </w:pPr>
            <w:r w:rsidRPr="00700BB4">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27443" w14:textId="77777777" w:rsidR="009A16B6" w:rsidRPr="00700BB4" w:rsidRDefault="009A16B6" w:rsidP="003F7390">
            <w:pPr>
              <w:pStyle w:val="TAL"/>
              <w:rPr>
                <w:lang w:eastAsia="zh-CN"/>
              </w:rPr>
            </w:pPr>
            <w:r w:rsidRPr="00700BB4">
              <w:t>The identity of the call</w:t>
            </w:r>
            <w:r w:rsidRPr="00700BB4">
              <w:rPr>
                <w:lang w:eastAsia="zh-CN"/>
              </w:rPr>
              <w:t>ed</w:t>
            </w:r>
            <w:r w:rsidRPr="00700BB4">
              <w:t xml:space="preserve"> party</w:t>
            </w:r>
          </w:p>
        </w:tc>
      </w:tr>
      <w:tr w:rsidR="009A16B6" w:rsidRPr="00DE083E" w14:paraId="53DB005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80CDB8A" w14:textId="77777777" w:rsidR="009A16B6" w:rsidRPr="00DE083E" w:rsidRDefault="009A16B6" w:rsidP="003F7390">
            <w:pPr>
              <w:pStyle w:val="TAL"/>
            </w:pPr>
            <w:r w:rsidRPr="00DE083E">
              <w:t>SDP answer for private call</w:t>
            </w:r>
          </w:p>
        </w:tc>
        <w:tc>
          <w:tcPr>
            <w:tcW w:w="1440" w:type="dxa"/>
            <w:tcBorders>
              <w:top w:val="single" w:sz="4" w:space="0" w:color="000000"/>
              <w:left w:val="single" w:sz="4" w:space="0" w:color="000000"/>
              <w:bottom w:val="single" w:sz="4" w:space="0" w:color="000000"/>
            </w:tcBorders>
            <w:shd w:val="clear" w:color="auto" w:fill="auto"/>
          </w:tcPr>
          <w:p w14:paraId="104F0897" w14:textId="77777777" w:rsidR="009A16B6" w:rsidRPr="00DE083E" w:rsidRDefault="009A16B6" w:rsidP="003F7390">
            <w:pPr>
              <w:pStyle w:val="TAL"/>
            </w:pPr>
            <w:r w:rsidRPr="00DE083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38F6" w14:textId="77777777" w:rsidR="009A16B6" w:rsidRPr="00DE083E" w:rsidRDefault="009A16B6" w:rsidP="003F7390">
            <w:pPr>
              <w:pStyle w:val="TAL"/>
            </w:pPr>
            <w:r w:rsidRPr="00DE083E">
              <w:t xml:space="preserve">SDP with media </w:t>
            </w:r>
            <w:r>
              <w:t>parameters selected</w:t>
            </w:r>
          </w:p>
        </w:tc>
      </w:tr>
      <w:tr w:rsidR="009A16B6" w:rsidRPr="00DE083E" w14:paraId="1203790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3AA0F89" w14:textId="77777777" w:rsidR="009A16B6" w:rsidRPr="00DE083E" w:rsidRDefault="009A16B6" w:rsidP="003F7390">
            <w:pPr>
              <w:pStyle w:val="TAL"/>
            </w:pPr>
            <w:r>
              <w:t>Acceptance confirmation</w:t>
            </w:r>
          </w:p>
        </w:tc>
        <w:tc>
          <w:tcPr>
            <w:tcW w:w="1440" w:type="dxa"/>
            <w:tcBorders>
              <w:top w:val="single" w:sz="4" w:space="0" w:color="000000"/>
              <w:left w:val="single" w:sz="4" w:space="0" w:color="000000"/>
              <w:bottom w:val="single" w:sz="4" w:space="0" w:color="000000"/>
            </w:tcBorders>
            <w:shd w:val="clear" w:color="auto" w:fill="auto"/>
          </w:tcPr>
          <w:p w14:paraId="7E22B822" w14:textId="77777777" w:rsidR="009A16B6" w:rsidRPr="00DE083E"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EE77E" w14:textId="77777777" w:rsidR="009A16B6" w:rsidRPr="00DE083E" w:rsidRDefault="009A16B6" w:rsidP="003F7390">
            <w:pPr>
              <w:pStyle w:val="TAL"/>
            </w:pPr>
            <w:r w:rsidRPr="00AB5FED">
              <w:t>An indication whether the user has positively accepted the call.</w:t>
            </w:r>
          </w:p>
        </w:tc>
      </w:tr>
    </w:tbl>
    <w:p w14:paraId="2A47F557" w14:textId="77777777" w:rsidR="009A16B6" w:rsidRDefault="009A16B6" w:rsidP="009A16B6">
      <w:pPr>
        <w:rPr>
          <w:lang w:eastAsia="zh-CN"/>
        </w:rPr>
      </w:pPr>
    </w:p>
    <w:p w14:paraId="259BC99F" w14:textId="77777777" w:rsidR="009A16B6" w:rsidRPr="00AB5FED" w:rsidRDefault="009A16B6" w:rsidP="009A16B6">
      <w:pPr>
        <w:pStyle w:val="Heading5"/>
      </w:pPr>
      <w:bookmarkStart w:id="320" w:name="_Toc460616110"/>
      <w:bookmarkStart w:id="321" w:name="_Toc460616971"/>
      <w:bookmarkStart w:id="322" w:name="_Toc11744316"/>
      <w:bookmarkStart w:id="323" w:name="_Toc217989135"/>
      <w:r>
        <w:t>10.5.2</w:t>
      </w:r>
      <w:r w:rsidRPr="00AB5FED">
        <w:t>.</w:t>
      </w:r>
      <w:r>
        <w:t>2</w:t>
      </w:r>
      <w:r w:rsidRPr="00AB5FED">
        <w:t>.</w:t>
      </w:r>
      <w:r>
        <w:t>3</w:t>
      </w:r>
      <w:r w:rsidRPr="00AB5FED">
        <w:tab/>
      </w:r>
      <w:r>
        <w:t xml:space="preserve">IOPS </w:t>
      </w:r>
      <w:r w:rsidRPr="00AB5FED">
        <w:t>MCPTT ringing</w:t>
      </w:r>
      <w:bookmarkEnd w:id="320"/>
      <w:bookmarkEnd w:id="321"/>
      <w:bookmarkEnd w:id="322"/>
      <w:bookmarkEnd w:id="323"/>
    </w:p>
    <w:p w14:paraId="6492A962" w14:textId="77777777" w:rsidR="009A16B6" w:rsidRPr="00AB5FED" w:rsidRDefault="009A16B6" w:rsidP="009A16B6">
      <w:r w:rsidRPr="00AB5FED">
        <w:t>Table </w:t>
      </w:r>
      <w:r>
        <w:t>10.5.2</w:t>
      </w:r>
      <w:r w:rsidRPr="00AB5FED">
        <w:t>.</w:t>
      </w:r>
      <w:r>
        <w:t>2</w:t>
      </w:r>
      <w:r w:rsidRPr="00AB5FED">
        <w:t>.</w:t>
      </w:r>
      <w:r>
        <w:t>3</w:t>
      </w:r>
      <w:r w:rsidRPr="00AB5FED">
        <w:t xml:space="preserve">-1 describes the information flow </w:t>
      </w:r>
      <w:r>
        <w:t xml:space="preserve">for the IOPS </w:t>
      </w:r>
      <w:r w:rsidRPr="00AB5FED">
        <w:t xml:space="preserve">MCPTT ringing from </w:t>
      </w:r>
      <w:r w:rsidRPr="00FF7006">
        <w:rPr>
          <w:lang w:eastAsia="zh-CN"/>
        </w:rPr>
        <w:t>one</w:t>
      </w:r>
      <w:r w:rsidRPr="00FF7006">
        <w:t xml:space="preserve"> MCPTT client to </w:t>
      </w:r>
      <w:r w:rsidRPr="00FF7006">
        <w:rPr>
          <w:lang w:eastAsia="zh-CN"/>
        </w:rPr>
        <w:t xml:space="preserve">another </w:t>
      </w:r>
      <w:r w:rsidRPr="00FF7006">
        <w:t>MCPTT</w:t>
      </w:r>
      <w:r w:rsidRPr="00FF7006">
        <w:rPr>
          <w:lang w:eastAsia="zh-CN"/>
        </w:rPr>
        <w:t xml:space="preserve"> client</w:t>
      </w:r>
      <w:r>
        <w:rPr>
          <w:lang w:eastAsia="zh-CN"/>
        </w:rPr>
        <w:t xml:space="preserve">. </w:t>
      </w:r>
      <w:r>
        <w:t>The packet(s) carrying the IOPS MCPTT ringing are transmitted from the called MCPTT client to</w:t>
      </w:r>
      <w:r w:rsidRPr="00A86D0C">
        <w:rPr>
          <w:lang w:eastAsia="zh-CN"/>
        </w:rPr>
        <w:t xml:space="preserve"> the IOPS MC </w:t>
      </w:r>
      <w:r>
        <w:t xml:space="preserve">connectivity function </w:t>
      </w:r>
      <w:r>
        <w:rPr>
          <w:lang w:eastAsia="zh-CN"/>
        </w:rPr>
        <w:t>for distribution to the calling MCPTT client.</w:t>
      </w:r>
    </w:p>
    <w:p w14:paraId="6978FF86" w14:textId="77777777" w:rsidR="009A16B6" w:rsidRPr="00AB5FED" w:rsidRDefault="009A16B6" w:rsidP="009A16B6">
      <w:pPr>
        <w:pStyle w:val="TH"/>
      </w:pPr>
      <w:r w:rsidRPr="00AB5FED">
        <w:t>Table </w:t>
      </w:r>
      <w:r>
        <w:t>10.5.2</w:t>
      </w:r>
      <w:r w:rsidRPr="00AB5FED">
        <w:t>.</w:t>
      </w:r>
      <w:r>
        <w:t>2</w:t>
      </w:r>
      <w:r w:rsidRPr="00AB5FED">
        <w:t>.</w:t>
      </w:r>
      <w:r>
        <w:t>3</w:t>
      </w:r>
      <w:r w:rsidRPr="00AB5FED">
        <w:t xml:space="preserve">-1: </w:t>
      </w:r>
      <w:r>
        <w:t xml:space="preserve">IOPS </w:t>
      </w:r>
      <w:r w:rsidRPr="00AB5FED">
        <w:t>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69DE4015"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F993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67FAB"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C9A0A" w14:textId="77777777" w:rsidR="009A16B6" w:rsidRPr="00AB5FED" w:rsidRDefault="009A16B6" w:rsidP="003F7390">
            <w:pPr>
              <w:pStyle w:val="TAH"/>
            </w:pPr>
            <w:r w:rsidRPr="00AB5FED">
              <w:t>Description</w:t>
            </w:r>
          </w:p>
        </w:tc>
      </w:tr>
      <w:tr w:rsidR="009A16B6" w:rsidRPr="00AB5FED" w14:paraId="134DBB6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4D464A"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E447F"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9E24" w14:textId="77777777" w:rsidR="009A16B6" w:rsidRPr="00AB5FED" w:rsidRDefault="009A16B6" w:rsidP="003F7390">
            <w:pPr>
              <w:pStyle w:val="TAL"/>
            </w:pPr>
            <w:r w:rsidRPr="00AB5FED">
              <w:t xml:space="preserve">The </w:t>
            </w:r>
            <w:r w:rsidRPr="00AB5FED">
              <w:rPr>
                <w:rFonts w:hint="eastAsia"/>
                <w:lang w:eastAsia="zh-CN"/>
              </w:rPr>
              <w:t>MCPTT ID</w:t>
            </w:r>
            <w:r w:rsidRPr="00AB5FED">
              <w:t xml:space="preserve"> of the calling party</w:t>
            </w:r>
          </w:p>
        </w:tc>
      </w:tr>
      <w:tr w:rsidR="009A16B6" w:rsidRPr="00AB5FED" w14:paraId="02BB3275"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AF652"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87F75"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E72EA" w14:textId="77777777" w:rsidR="009A16B6" w:rsidRPr="00AB5FED" w:rsidRDefault="009A16B6" w:rsidP="003F7390">
            <w:pPr>
              <w:pStyle w:val="TAL"/>
            </w:pPr>
            <w:r w:rsidRPr="00AB5FED">
              <w:t>The</w:t>
            </w:r>
            <w:r w:rsidRPr="00AB5FED">
              <w:rPr>
                <w:rFonts w:hint="eastAsia"/>
                <w:lang w:eastAsia="zh-CN"/>
              </w:rPr>
              <w:t xml:space="preserve"> MCPTT ID</w:t>
            </w:r>
            <w:r w:rsidRPr="00AB5FED">
              <w:t xml:space="preserve"> of the called party</w:t>
            </w:r>
          </w:p>
        </w:tc>
      </w:tr>
      <w:tr w:rsidR="009A16B6" w:rsidRPr="00AB5FED" w14:paraId="3B1834C9"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B75DD" w14:textId="77777777" w:rsidR="009A16B6" w:rsidRPr="00AB5FED" w:rsidRDefault="009A16B6" w:rsidP="003F739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58471"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6B5C5" w14:textId="77777777" w:rsidR="009A16B6" w:rsidRPr="00AB5FED" w:rsidRDefault="009A16B6" w:rsidP="003F7390">
            <w:pPr>
              <w:pStyle w:val="TAL"/>
            </w:pPr>
            <w:r w:rsidRPr="00AB5FED">
              <w:t>Indication to the caller.</w:t>
            </w:r>
          </w:p>
        </w:tc>
      </w:tr>
    </w:tbl>
    <w:p w14:paraId="2AADE45A" w14:textId="77777777" w:rsidR="009A16B6" w:rsidRDefault="009A16B6" w:rsidP="009A16B6">
      <w:pPr>
        <w:rPr>
          <w:lang w:eastAsia="zh-CN"/>
        </w:rPr>
      </w:pPr>
    </w:p>
    <w:p w14:paraId="6C1E28A9" w14:textId="77777777" w:rsidR="009A16B6" w:rsidRPr="007617AF" w:rsidRDefault="009A16B6" w:rsidP="009A16B6">
      <w:pPr>
        <w:pStyle w:val="Heading5"/>
        <w:rPr>
          <w:lang w:eastAsia="zh-CN"/>
        </w:rPr>
      </w:pPr>
      <w:bookmarkStart w:id="324" w:name="_Toc460616130"/>
      <w:bookmarkStart w:id="325" w:name="_Toc460616991"/>
      <w:bookmarkStart w:id="326" w:name="_Toc11744336"/>
      <w:bookmarkStart w:id="327" w:name="_Toc217989136"/>
      <w:r>
        <w:lastRenderedPageBreak/>
        <w:t>10.5.2</w:t>
      </w:r>
      <w:r w:rsidRPr="0014397E">
        <w:rPr>
          <w:lang w:eastAsia="zh-CN"/>
        </w:rPr>
        <w:t>.2</w:t>
      </w:r>
      <w:r w:rsidRPr="0014397E">
        <w:t>.</w:t>
      </w:r>
      <w:r>
        <w:rPr>
          <w:lang w:eastAsia="zh-CN"/>
        </w:rPr>
        <w:t>4</w:t>
      </w:r>
      <w:r w:rsidRPr="007617AF">
        <w:rPr>
          <w:lang w:eastAsia="zh-CN"/>
        </w:rPr>
        <w:tab/>
      </w:r>
      <w:r>
        <w:rPr>
          <w:lang w:eastAsia="zh-CN"/>
        </w:rPr>
        <w:t>IOPS c</w:t>
      </w:r>
      <w:r w:rsidRPr="007617AF">
        <w:rPr>
          <w:lang w:eastAsia="zh-CN"/>
        </w:rPr>
        <w:t>all release request</w:t>
      </w:r>
      <w:bookmarkEnd w:id="324"/>
      <w:bookmarkEnd w:id="325"/>
      <w:bookmarkEnd w:id="326"/>
      <w:bookmarkEnd w:id="327"/>
    </w:p>
    <w:p w14:paraId="5C0ABEAC" w14:textId="77777777" w:rsidR="009A16B6" w:rsidRPr="007617AF" w:rsidRDefault="009A16B6" w:rsidP="009A16B6">
      <w:pPr>
        <w:rPr>
          <w:lang w:eastAsia="zh-CN"/>
        </w:rPr>
      </w:pPr>
      <w:r w:rsidRPr="007617AF">
        <w:t>Table </w:t>
      </w:r>
      <w:r>
        <w:t>10.5.2</w:t>
      </w:r>
      <w:r w:rsidRPr="0014397E">
        <w:rPr>
          <w:lang w:eastAsia="zh-CN"/>
        </w:rPr>
        <w:t>.2.</w:t>
      </w:r>
      <w:r>
        <w:rPr>
          <w:lang w:eastAsia="zh-CN"/>
        </w:rPr>
        <w:t>4</w:t>
      </w:r>
      <w:r w:rsidRPr="0014397E">
        <w:rPr>
          <w:lang w:eastAsia="zh-CN"/>
        </w:rPr>
        <w:t>-1</w:t>
      </w:r>
      <w:r w:rsidRPr="0014397E">
        <w:t xml:space="preserve"> describes the information flow </w:t>
      </w:r>
      <w:r>
        <w:t xml:space="preserve">for the IOPS </w:t>
      </w:r>
      <w:r w:rsidRPr="0014397E">
        <w:rPr>
          <w:lang w:eastAsia="zh-CN"/>
        </w:rPr>
        <w:t>call release</w:t>
      </w:r>
      <w:r w:rsidRPr="008953CA">
        <w:t xml:space="preserve"> request</w:t>
      </w:r>
      <w:r w:rsidRPr="008953CA">
        <w:rPr>
          <w:lang w:eastAsia="zh-CN"/>
        </w:rPr>
        <w:t xml:space="preserve"> </w:t>
      </w:r>
      <w:r w:rsidRPr="008953CA">
        <w:t xml:space="preserve">from </w:t>
      </w:r>
      <w:r w:rsidRPr="008953CA">
        <w:rPr>
          <w:lang w:eastAsia="zh-CN"/>
        </w:rPr>
        <w:t>one</w:t>
      </w:r>
      <w:r w:rsidRPr="007617AF">
        <w:t xml:space="preserve"> MCPTT client to </w:t>
      </w:r>
      <w:r w:rsidRPr="007617AF">
        <w:rPr>
          <w:lang w:eastAsia="zh-CN"/>
        </w:rPr>
        <w:t xml:space="preserve">another </w:t>
      </w:r>
      <w:r w:rsidRPr="007617AF">
        <w:t>MCPTT</w:t>
      </w:r>
      <w:r w:rsidRPr="007617AF">
        <w:rPr>
          <w:lang w:eastAsia="zh-CN"/>
        </w:rPr>
        <w:t xml:space="preserve"> client</w:t>
      </w:r>
      <w:r>
        <w:rPr>
          <w:lang w:eastAsia="zh-CN"/>
        </w:rPr>
        <w:t xml:space="preserve">. </w:t>
      </w:r>
      <w:r>
        <w:t xml:space="preserve">The packet(s) carrying the IOPS </w:t>
      </w:r>
      <w:r w:rsidRPr="0014397E">
        <w:rPr>
          <w:lang w:eastAsia="zh-CN"/>
        </w:rPr>
        <w:t>call release</w:t>
      </w:r>
      <w:r w:rsidRPr="008953CA">
        <w:t xml:space="preserve"> request</w:t>
      </w:r>
      <w:r w:rsidRPr="008953CA">
        <w:rPr>
          <w:lang w:eastAsia="zh-CN"/>
        </w:rPr>
        <w:t xml:space="preserve"> </w:t>
      </w:r>
      <w:r>
        <w:t>are transmitted from one MCPTT client to</w:t>
      </w:r>
      <w:r w:rsidRPr="00A86D0C">
        <w:rPr>
          <w:lang w:eastAsia="zh-CN"/>
        </w:rPr>
        <w:t xml:space="preserve"> the IOPS MC </w:t>
      </w:r>
      <w:r>
        <w:t xml:space="preserve">connectivity function </w:t>
      </w:r>
      <w:r>
        <w:rPr>
          <w:lang w:eastAsia="zh-CN"/>
        </w:rPr>
        <w:t>for distribution to the other MCPTT client.</w:t>
      </w:r>
    </w:p>
    <w:p w14:paraId="2341C040" w14:textId="77777777" w:rsidR="009A16B6" w:rsidRPr="00416FBE" w:rsidRDefault="009A16B6" w:rsidP="009A16B6">
      <w:pPr>
        <w:pStyle w:val="TH"/>
      </w:pPr>
      <w:r w:rsidRPr="007617AF">
        <w:t>Table </w:t>
      </w:r>
      <w:r>
        <w:t>10.5.2</w:t>
      </w:r>
      <w:r w:rsidRPr="00416FBE">
        <w:rPr>
          <w:lang w:eastAsia="zh-CN"/>
        </w:rPr>
        <w:t>.2.</w:t>
      </w:r>
      <w:r>
        <w:rPr>
          <w:lang w:eastAsia="zh-CN"/>
        </w:rPr>
        <w:t>4</w:t>
      </w:r>
      <w:r w:rsidRPr="00416FBE">
        <w:t xml:space="preserve">-1: </w:t>
      </w:r>
      <w:r>
        <w:t xml:space="preserve">IOPS </w:t>
      </w:r>
      <w:r w:rsidRPr="00416FBE">
        <w:rPr>
          <w:lang w:eastAsia="zh-CN"/>
        </w:rPr>
        <w:t>call release</w:t>
      </w:r>
      <w:r w:rsidRPr="00416FB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A16B6" w:rsidRPr="007617AF" w14:paraId="041B9323"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C792314" w14:textId="77777777" w:rsidR="009A16B6" w:rsidRPr="00416FBE" w:rsidRDefault="009A16B6" w:rsidP="003F7390">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3E438936" w14:textId="77777777" w:rsidR="009A16B6" w:rsidRPr="00416FBE" w:rsidRDefault="009A16B6" w:rsidP="003F7390">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3B961" w14:textId="77777777" w:rsidR="009A16B6" w:rsidRPr="00416FBE" w:rsidRDefault="009A16B6" w:rsidP="003F7390">
            <w:pPr>
              <w:pStyle w:val="TAH"/>
            </w:pPr>
            <w:r w:rsidRPr="00416FBE">
              <w:t>Description</w:t>
            </w:r>
          </w:p>
        </w:tc>
      </w:tr>
      <w:tr w:rsidR="009A16B6" w:rsidRPr="007617AF" w14:paraId="4C13FCA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0E85179" w14:textId="77777777" w:rsidR="009A16B6" w:rsidRPr="007617AF" w:rsidRDefault="009A16B6" w:rsidP="003F7390">
            <w:pPr>
              <w:pStyle w:val="TAL"/>
              <w:rPr>
                <w:lang w:eastAsia="zh-CN"/>
              </w:rPr>
            </w:pPr>
            <w:r>
              <w:t xml:space="preserve">IOPS </w:t>
            </w:r>
            <w:r w:rsidRPr="007617AF">
              <w:t>MCPTT ID</w:t>
            </w:r>
          </w:p>
        </w:tc>
        <w:tc>
          <w:tcPr>
            <w:tcW w:w="1440" w:type="dxa"/>
            <w:tcBorders>
              <w:top w:val="single" w:sz="4" w:space="0" w:color="000000"/>
              <w:left w:val="single" w:sz="4" w:space="0" w:color="000000"/>
              <w:bottom w:val="single" w:sz="4" w:space="0" w:color="000000"/>
            </w:tcBorders>
            <w:shd w:val="clear" w:color="auto" w:fill="auto"/>
          </w:tcPr>
          <w:p w14:paraId="5B8A6BCB" w14:textId="77777777" w:rsidR="009A16B6" w:rsidRPr="007617AF" w:rsidRDefault="009A16B6" w:rsidP="003F7390">
            <w:pPr>
              <w:pStyle w:val="TAL"/>
            </w:pPr>
            <w:r w:rsidRPr="00761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6269B" w14:textId="77777777" w:rsidR="009A16B6" w:rsidRPr="007617AF" w:rsidRDefault="009A16B6" w:rsidP="003F7390">
            <w:pPr>
              <w:pStyle w:val="TAL"/>
              <w:rPr>
                <w:lang w:eastAsia="zh-CN"/>
              </w:rPr>
            </w:pPr>
            <w:r w:rsidRPr="007617AF">
              <w:t>The identity of the calling party</w:t>
            </w:r>
          </w:p>
        </w:tc>
      </w:tr>
      <w:tr w:rsidR="009A16B6" w:rsidRPr="007617AF" w14:paraId="4EB70A5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5D12FB2" w14:textId="77777777" w:rsidR="009A16B6" w:rsidRPr="007617AF" w:rsidRDefault="009A16B6" w:rsidP="003F7390">
            <w:pPr>
              <w:pStyle w:val="TAL"/>
              <w:rPr>
                <w:lang w:eastAsia="zh-CN"/>
              </w:rPr>
            </w:pPr>
            <w:r>
              <w:rPr>
                <w:lang w:eastAsia="zh-CN"/>
              </w:rPr>
              <w:t xml:space="preserve">IOPS </w:t>
            </w:r>
            <w:r w:rsidRPr="007617AF">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351F9801" w14:textId="77777777" w:rsidR="009A16B6" w:rsidRPr="007617AF" w:rsidRDefault="009A16B6" w:rsidP="003F7390">
            <w:pPr>
              <w:pStyle w:val="TAL"/>
              <w:rPr>
                <w:lang w:eastAsia="zh-CN"/>
              </w:rPr>
            </w:pPr>
            <w:r w:rsidRPr="00761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73E20" w14:textId="77777777" w:rsidR="009A16B6" w:rsidRPr="007617AF" w:rsidRDefault="009A16B6" w:rsidP="003F7390">
            <w:pPr>
              <w:pStyle w:val="TAL"/>
              <w:rPr>
                <w:lang w:eastAsia="zh-CN"/>
              </w:rPr>
            </w:pPr>
            <w:r w:rsidRPr="007617AF">
              <w:t>The identity of the call</w:t>
            </w:r>
            <w:r w:rsidRPr="007617AF">
              <w:rPr>
                <w:lang w:eastAsia="zh-CN"/>
              </w:rPr>
              <w:t>ed</w:t>
            </w:r>
            <w:r w:rsidRPr="007617AF">
              <w:t xml:space="preserve"> party</w:t>
            </w:r>
          </w:p>
        </w:tc>
      </w:tr>
      <w:tr w:rsidR="009A16B6" w:rsidRPr="007617AF" w14:paraId="7707D2C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F14BF10" w14:textId="77777777" w:rsidR="009A16B6" w:rsidRPr="007617AF" w:rsidRDefault="009A16B6" w:rsidP="003F7390">
            <w:pPr>
              <w:pStyle w:val="TAL"/>
              <w:rPr>
                <w:lang w:eastAsia="zh-CN"/>
              </w:rPr>
            </w:pPr>
            <w:r w:rsidRPr="007617AF">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39F2B4A3" w14:textId="77777777" w:rsidR="009A16B6" w:rsidRPr="007617AF" w:rsidRDefault="009A16B6" w:rsidP="003F7390">
            <w:pPr>
              <w:pStyle w:val="TAL"/>
              <w:rPr>
                <w:lang w:eastAsia="zh-CN"/>
              </w:rPr>
            </w:pPr>
            <w:r w:rsidRPr="00761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934E" w14:textId="77777777" w:rsidR="009A16B6" w:rsidRPr="007617AF" w:rsidRDefault="009A16B6" w:rsidP="003F7390">
            <w:pPr>
              <w:pStyle w:val="TAL"/>
            </w:pPr>
            <w:r w:rsidRPr="007617AF">
              <w:t xml:space="preserve">This element indicates the reason for the private call release. </w:t>
            </w:r>
            <w:r w:rsidRPr="009952C5">
              <w:t>e.g., Originating client requested</w:t>
            </w:r>
            <w:r>
              <w:t>.</w:t>
            </w:r>
          </w:p>
        </w:tc>
      </w:tr>
    </w:tbl>
    <w:p w14:paraId="022D1188" w14:textId="77777777" w:rsidR="009A16B6" w:rsidRPr="007617AF" w:rsidRDefault="009A16B6" w:rsidP="009A16B6">
      <w:pPr>
        <w:rPr>
          <w:lang w:eastAsia="zh-CN"/>
        </w:rPr>
      </w:pPr>
    </w:p>
    <w:p w14:paraId="16063299" w14:textId="77777777" w:rsidR="009A16B6" w:rsidRPr="007617AF" w:rsidRDefault="009A16B6" w:rsidP="009A16B6">
      <w:pPr>
        <w:pStyle w:val="Heading5"/>
        <w:rPr>
          <w:lang w:eastAsia="zh-CN"/>
        </w:rPr>
      </w:pPr>
      <w:bookmarkStart w:id="328" w:name="_Toc460616131"/>
      <w:bookmarkStart w:id="329" w:name="_Toc460616992"/>
      <w:bookmarkStart w:id="330" w:name="_Toc11744337"/>
      <w:bookmarkStart w:id="331" w:name="_Toc217989137"/>
      <w:r>
        <w:rPr>
          <w:lang w:eastAsia="zh-CN"/>
        </w:rPr>
        <w:t>10.5.2</w:t>
      </w:r>
      <w:r w:rsidRPr="0014397E">
        <w:t>.2.</w:t>
      </w:r>
      <w:r>
        <w:rPr>
          <w:lang w:eastAsia="zh-CN"/>
        </w:rPr>
        <w:t>5</w:t>
      </w:r>
      <w:r w:rsidRPr="007617AF">
        <w:tab/>
      </w:r>
      <w:r>
        <w:t>IOPS c</w:t>
      </w:r>
      <w:r w:rsidRPr="007617AF">
        <w:t xml:space="preserve">all </w:t>
      </w:r>
      <w:r w:rsidRPr="007617AF">
        <w:rPr>
          <w:lang w:eastAsia="zh-CN"/>
        </w:rPr>
        <w:t>release</w:t>
      </w:r>
      <w:r w:rsidRPr="007617AF">
        <w:t xml:space="preserve"> re</w:t>
      </w:r>
      <w:r w:rsidRPr="007617AF">
        <w:rPr>
          <w:lang w:eastAsia="zh-CN"/>
        </w:rPr>
        <w:t>sponse</w:t>
      </w:r>
      <w:bookmarkEnd w:id="328"/>
      <w:bookmarkEnd w:id="329"/>
      <w:bookmarkEnd w:id="330"/>
      <w:bookmarkEnd w:id="331"/>
    </w:p>
    <w:p w14:paraId="06CFE729" w14:textId="77777777" w:rsidR="009A16B6" w:rsidRPr="007617AF" w:rsidRDefault="009A16B6" w:rsidP="009A16B6">
      <w:pPr>
        <w:rPr>
          <w:lang w:eastAsia="zh-CN"/>
        </w:rPr>
      </w:pPr>
      <w:r w:rsidRPr="007617AF">
        <w:t>Table </w:t>
      </w:r>
      <w:r>
        <w:t>10.5.2</w:t>
      </w:r>
      <w:r w:rsidRPr="0014397E">
        <w:rPr>
          <w:lang w:eastAsia="zh-CN"/>
        </w:rPr>
        <w:t>.2.</w:t>
      </w:r>
      <w:r>
        <w:rPr>
          <w:lang w:eastAsia="zh-CN"/>
        </w:rPr>
        <w:t>5</w:t>
      </w:r>
      <w:r w:rsidRPr="0014397E">
        <w:rPr>
          <w:lang w:eastAsia="zh-CN"/>
        </w:rPr>
        <w:t>-1</w:t>
      </w:r>
      <w:r w:rsidRPr="0014397E">
        <w:t xml:space="preserve"> describes the information flow</w:t>
      </w:r>
      <w:r>
        <w:t xml:space="preserve"> for the IOPS </w:t>
      </w:r>
      <w:r w:rsidRPr="0014397E">
        <w:rPr>
          <w:lang w:eastAsia="zh-CN"/>
        </w:rPr>
        <w:t>call release</w:t>
      </w:r>
      <w:r w:rsidRPr="008953CA">
        <w:t xml:space="preserve"> re</w:t>
      </w:r>
      <w:r w:rsidRPr="008953CA">
        <w:rPr>
          <w:lang w:eastAsia="zh-CN"/>
        </w:rPr>
        <w:t xml:space="preserve">sponse </w:t>
      </w:r>
      <w:r w:rsidRPr="008953CA">
        <w:t xml:space="preserve">from </w:t>
      </w:r>
      <w:r w:rsidRPr="008953CA">
        <w:rPr>
          <w:lang w:eastAsia="zh-CN"/>
        </w:rPr>
        <w:t>one</w:t>
      </w:r>
      <w:r w:rsidRPr="007617AF">
        <w:t xml:space="preserve"> MCPTT client to </w:t>
      </w:r>
      <w:r w:rsidRPr="007617AF">
        <w:rPr>
          <w:lang w:eastAsia="zh-CN"/>
        </w:rPr>
        <w:t xml:space="preserve">another </w:t>
      </w:r>
      <w:r w:rsidRPr="007617AF">
        <w:t>MCPTT</w:t>
      </w:r>
      <w:r w:rsidRPr="007617AF">
        <w:rPr>
          <w:lang w:eastAsia="zh-CN"/>
        </w:rPr>
        <w:t xml:space="preserve"> clien</w:t>
      </w:r>
      <w:r>
        <w:rPr>
          <w:lang w:eastAsia="zh-CN"/>
        </w:rPr>
        <w:t xml:space="preserve">t. </w:t>
      </w:r>
      <w:r>
        <w:t xml:space="preserve">The packet(s) carrying the IOPS </w:t>
      </w:r>
      <w:r w:rsidRPr="0014397E">
        <w:rPr>
          <w:lang w:eastAsia="zh-CN"/>
        </w:rPr>
        <w:t>call release</w:t>
      </w:r>
      <w:r w:rsidRPr="008953CA">
        <w:t xml:space="preserve"> re</w:t>
      </w:r>
      <w:r w:rsidRPr="008953CA">
        <w:rPr>
          <w:lang w:eastAsia="zh-CN"/>
        </w:rPr>
        <w:t xml:space="preserve">sponse </w:t>
      </w:r>
      <w:r>
        <w:t>are transmitted from one MCPTT client to</w:t>
      </w:r>
      <w:r w:rsidRPr="00A86D0C">
        <w:rPr>
          <w:lang w:eastAsia="zh-CN"/>
        </w:rPr>
        <w:t xml:space="preserve"> the IOPS MC </w:t>
      </w:r>
      <w:r>
        <w:t xml:space="preserve">connectivity function </w:t>
      </w:r>
      <w:r>
        <w:rPr>
          <w:lang w:eastAsia="zh-CN"/>
        </w:rPr>
        <w:t>for distribution to the other MCPTT client.</w:t>
      </w:r>
    </w:p>
    <w:p w14:paraId="70E3D6A0" w14:textId="77777777" w:rsidR="009A16B6" w:rsidRPr="00416FBE" w:rsidRDefault="009A16B6" w:rsidP="009A16B6">
      <w:pPr>
        <w:pStyle w:val="TH"/>
        <w:rPr>
          <w:lang w:eastAsia="zh-CN"/>
        </w:rPr>
      </w:pPr>
      <w:r w:rsidRPr="007617AF">
        <w:t>Table </w:t>
      </w:r>
      <w:r>
        <w:t>10.5.2</w:t>
      </w:r>
      <w:r w:rsidRPr="00416FBE">
        <w:rPr>
          <w:lang w:eastAsia="zh-CN"/>
        </w:rPr>
        <w:t>.2.</w:t>
      </w:r>
      <w:r>
        <w:rPr>
          <w:lang w:eastAsia="zh-CN"/>
        </w:rPr>
        <w:t>5</w:t>
      </w:r>
      <w:r w:rsidRPr="00416FBE">
        <w:t xml:space="preserve">-1: </w:t>
      </w:r>
      <w:r>
        <w:t xml:space="preserve">IOPS </w:t>
      </w:r>
      <w:r w:rsidRPr="00416FBE">
        <w:rPr>
          <w:lang w:eastAsia="zh-CN"/>
        </w:rPr>
        <w:t>call release</w:t>
      </w:r>
      <w:r w:rsidRPr="00416FBE">
        <w:t xml:space="preserve"> re</w:t>
      </w:r>
      <w:r w:rsidRPr="00416FBE">
        <w:rPr>
          <w:lang w:eastAsia="zh-CN"/>
        </w:rPr>
        <w:t>sponse</w:t>
      </w:r>
    </w:p>
    <w:tbl>
      <w:tblPr>
        <w:tblW w:w="6860" w:type="dxa"/>
        <w:jc w:val="center"/>
        <w:tblLayout w:type="fixed"/>
        <w:tblLook w:val="0000" w:firstRow="0" w:lastRow="0" w:firstColumn="0" w:lastColumn="0" w:noHBand="0" w:noVBand="0"/>
      </w:tblPr>
      <w:tblGrid>
        <w:gridCol w:w="2240"/>
        <w:gridCol w:w="1560"/>
        <w:gridCol w:w="3060"/>
      </w:tblGrid>
      <w:tr w:rsidR="009A16B6" w:rsidRPr="007617AF" w14:paraId="070387EE" w14:textId="77777777" w:rsidTr="003F7390">
        <w:trPr>
          <w:jc w:val="center"/>
        </w:trPr>
        <w:tc>
          <w:tcPr>
            <w:tcW w:w="2240" w:type="dxa"/>
            <w:tcBorders>
              <w:top w:val="single" w:sz="4" w:space="0" w:color="000000"/>
              <w:left w:val="single" w:sz="4" w:space="0" w:color="000000"/>
              <w:bottom w:val="single" w:sz="4" w:space="0" w:color="000000"/>
            </w:tcBorders>
            <w:shd w:val="clear" w:color="auto" w:fill="auto"/>
          </w:tcPr>
          <w:p w14:paraId="6FADA3F2" w14:textId="77777777" w:rsidR="009A16B6" w:rsidRPr="00416FBE" w:rsidRDefault="009A16B6" w:rsidP="003F7390">
            <w:pPr>
              <w:pStyle w:val="TAH"/>
            </w:pPr>
            <w:r w:rsidRPr="00416FBE">
              <w:t>Information element</w:t>
            </w:r>
          </w:p>
        </w:tc>
        <w:tc>
          <w:tcPr>
            <w:tcW w:w="1560" w:type="dxa"/>
            <w:tcBorders>
              <w:top w:val="single" w:sz="4" w:space="0" w:color="000000"/>
              <w:left w:val="single" w:sz="4" w:space="0" w:color="000000"/>
              <w:bottom w:val="single" w:sz="4" w:space="0" w:color="000000"/>
            </w:tcBorders>
            <w:shd w:val="clear" w:color="auto" w:fill="auto"/>
          </w:tcPr>
          <w:p w14:paraId="73776370" w14:textId="77777777" w:rsidR="009A16B6" w:rsidRPr="00416FBE" w:rsidRDefault="009A16B6" w:rsidP="003F7390">
            <w:pPr>
              <w:pStyle w:val="TAH"/>
            </w:pPr>
            <w:r w:rsidRPr="00416FBE">
              <w:t>Status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462EA883" w14:textId="77777777" w:rsidR="009A16B6" w:rsidRPr="00416FBE" w:rsidRDefault="009A16B6" w:rsidP="003F7390">
            <w:pPr>
              <w:pStyle w:val="TAH"/>
            </w:pPr>
            <w:r w:rsidRPr="00416FBE">
              <w:t>Description</w:t>
            </w:r>
          </w:p>
        </w:tc>
      </w:tr>
      <w:tr w:rsidR="009A16B6" w:rsidRPr="007617AF" w14:paraId="468657A4" w14:textId="77777777" w:rsidTr="003F7390">
        <w:trPr>
          <w:jc w:val="center"/>
        </w:trPr>
        <w:tc>
          <w:tcPr>
            <w:tcW w:w="2240" w:type="dxa"/>
            <w:tcBorders>
              <w:top w:val="single" w:sz="4" w:space="0" w:color="000000"/>
              <w:left w:val="single" w:sz="4" w:space="0" w:color="000000"/>
              <w:bottom w:val="single" w:sz="4" w:space="0" w:color="000000"/>
            </w:tcBorders>
            <w:shd w:val="clear" w:color="auto" w:fill="auto"/>
          </w:tcPr>
          <w:p w14:paraId="2D825CE0" w14:textId="77777777" w:rsidR="009A16B6" w:rsidRPr="007617AF" w:rsidRDefault="009A16B6" w:rsidP="003F7390">
            <w:pPr>
              <w:pStyle w:val="TAL"/>
              <w:rPr>
                <w:lang w:eastAsia="zh-CN"/>
              </w:rPr>
            </w:pPr>
            <w:r>
              <w:t xml:space="preserve">IOPS </w:t>
            </w:r>
            <w:r w:rsidRPr="007617AF">
              <w:t>MCPTT ID</w:t>
            </w:r>
          </w:p>
        </w:tc>
        <w:tc>
          <w:tcPr>
            <w:tcW w:w="1560" w:type="dxa"/>
            <w:tcBorders>
              <w:top w:val="single" w:sz="4" w:space="0" w:color="000000"/>
              <w:left w:val="single" w:sz="4" w:space="0" w:color="000000"/>
              <w:bottom w:val="single" w:sz="4" w:space="0" w:color="000000"/>
            </w:tcBorders>
            <w:shd w:val="clear" w:color="auto" w:fill="auto"/>
          </w:tcPr>
          <w:p w14:paraId="7D31C5AD" w14:textId="77777777" w:rsidR="009A16B6" w:rsidRPr="007617AF" w:rsidRDefault="009A16B6" w:rsidP="003F7390">
            <w:pPr>
              <w:pStyle w:val="TAL"/>
            </w:pPr>
            <w:r w:rsidRPr="007617AF">
              <w:t>M</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797988E9" w14:textId="77777777" w:rsidR="009A16B6" w:rsidRPr="007617AF" w:rsidRDefault="009A16B6" w:rsidP="003F7390">
            <w:pPr>
              <w:pStyle w:val="TAL"/>
              <w:rPr>
                <w:lang w:eastAsia="zh-CN"/>
              </w:rPr>
            </w:pPr>
            <w:r w:rsidRPr="007617AF">
              <w:t>The identity of the calling party</w:t>
            </w:r>
          </w:p>
        </w:tc>
      </w:tr>
      <w:tr w:rsidR="009A16B6" w:rsidRPr="007617AF" w14:paraId="0A7568C1" w14:textId="77777777" w:rsidTr="003F7390">
        <w:trPr>
          <w:jc w:val="center"/>
        </w:trPr>
        <w:tc>
          <w:tcPr>
            <w:tcW w:w="2240" w:type="dxa"/>
            <w:tcBorders>
              <w:top w:val="single" w:sz="4" w:space="0" w:color="000000"/>
              <w:left w:val="single" w:sz="4" w:space="0" w:color="000000"/>
              <w:bottom w:val="single" w:sz="4" w:space="0" w:color="000000"/>
            </w:tcBorders>
            <w:shd w:val="clear" w:color="auto" w:fill="auto"/>
          </w:tcPr>
          <w:p w14:paraId="2ADD184E" w14:textId="77777777" w:rsidR="009A16B6" w:rsidRPr="007617AF" w:rsidRDefault="009A16B6" w:rsidP="003F7390">
            <w:pPr>
              <w:pStyle w:val="TAL"/>
              <w:rPr>
                <w:lang w:eastAsia="zh-CN"/>
              </w:rPr>
            </w:pPr>
            <w:r>
              <w:rPr>
                <w:lang w:eastAsia="zh-CN"/>
              </w:rPr>
              <w:t xml:space="preserve">IOPS </w:t>
            </w:r>
            <w:r w:rsidRPr="007617AF">
              <w:rPr>
                <w:lang w:eastAsia="zh-CN"/>
              </w:rPr>
              <w:t>MCPTT ID</w:t>
            </w:r>
          </w:p>
        </w:tc>
        <w:tc>
          <w:tcPr>
            <w:tcW w:w="1560" w:type="dxa"/>
            <w:tcBorders>
              <w:top w:val="single" w:sz="4" w:space="0" w:color="000000"/>
              <w:left w:val="single" w:sz="4" w:space="0" w:color="000000"/>
              <w:bottom w:val="single" w:sz="4" w:space="0" w:color="000000"/>
            </w:tcBorders>
            <w:shd w:val="clear" w:color="auto" w:fill="auto"/>
          </w:tcPr>
          <w:p w14:paraId="7EFA271F" w14:textId="77777777" w:rsidR="009A16B6" w:rsidRPr="007617AF" w:rsidRDefault="009A16B6" w:rsidP="003F7390">
            <w:pPr>
              <w:pStyle w:val="TAL"/>
              <w:rPr>
                <w:lang w:eastAsia="zh-CN"/>
              </w:rPr>
            </w:pPr>
            <w:r w:rsidRPr="007617AF">
              <w:rPr>
                <w:lang w:eastAsia="zh-CN"/>
              </w:rPr>
              <w:t>M</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5DBBD8B4" w14:textId="77777777" w:rsidR="009A16B6" w:rsidRPr="007617AF" w:rsidRDefault="009A16B6" w:rsidP="003F7390">
            <w:pPr>
              <w:pStyle w:val="TAL"/>
              <w:rPr>
                <w:lang w:eastAsia="zh-CN"/>
              </w:rPr>
            </w:pPr>
            <w:r w:rsidRPr="007617AF">
              <w:t>The identity of the call</w:t>
            </w:r>
            <w:r w:rsidRPr="007617AF">
              <w:rPr>
                <w:lang w:eastAsia="zh-CN"/>
              </w:rPr>
              <w:t>ed</w:t>
            </w:r>
            <w:r w:rsidRPr="007617AF">
              <w:t xml:space="preserve"> party</w:t>
            </w:r>
          </w:p>
        </w:tc>
      </w:tr>
    </w:tbl>
    <w:p w14:paraId="55407526" w14:textId="77777777" w:rsidR="009A16B6" w:rsidRDefault="009A16B6" w:rsidP="009A16B6">
      <w:pPr>
        <w:rPr>
          <w:lang w:eastAsia="zh-CN"/>
        </w:rPr>
      </w:pPr>
    </w:p>
    <w:p w14:paraId="24DB261F" w14:textId="77777777" w:rsidR="009A16B6" w:rsidRPr="00AB5FED" w:rsidRDefault="009A16B6" w:rsidP="009A16B6">
      <w:pPr>
        <w:pStyle w:val="Heading5"/>
        <w:rPr>
          <w:lang w:eastAsia="ko-KR"/>
        </w:rPr>
      </w:pPr>
      <w:bookmarkStart w:id="332" w:name="_Toc460616078"/>
      <w:bookmarkStart w:id="333" w:name="_Toc460616939"/>
      <w:bookmarkStart w:id="334" w:name="_Toc27953371"/>
      <w:bookmarkStart w:id="335" w:name="_Toc217989138"/>
      <w:r w:rsidRPr="00AB5FED">
        <w:rPr>
          <w:lang w:eastAsia="ko-KR"/>
        </w:rPr>
        <w:t>10.</w:t>
      </w:r>
      <w:r>
        <w:rPr>
          <w:lang w:eastAsia="ko-KR"/>
        </w:rPr>
        <w:t>5</w:t>
      </w:r>
      <w:r w:rsidRPr="00AB5FED">
        <w:rPr>
          <w:lang w:eastAsia="ko-KR"/>
        </w:rPr>
        <w:t>.</w:t>
      </w:r>
      <w:r>
        <w:rPr>
          <w:lang w:eastAsia="ko-KR"/>
        </w:rPr>
        <w:t>2</w:t>
      </w:r>
      <w:r w:rsidRPr="00AB5FED">
        <w:rPr>
          <w:lang w:eastAsia="ko-KR"/>
        </w:rPr>
        <w:t>.2.</w:t>
      </w:r>
      <w:r>
        <w:rPr>
          <w:lang w:eastAsia="ko-KR"/>
        </w:rPr>
        <w:t>6</w:t>
      </w:r>
      <w:r w:rsidRPr="00AB5FED">
        <w:rPr>
          <w:lang w:eastAsia="ko-KR"/>
        </w:rPr>
        <w:tab/>
      </w:r>
      <w:r>
        <w:t>IOPS</w:t>
      </w:r>
      <w:r w:rsidRPr="00AB5FED">
        <w:t xml:space="preserve"> emergency</w:t>
      </w:r>
      <w:r>
        <w:t xml:space="preserve"> private</w:t>
      </w:r>
      <w:r w:rsidRPr="00AB5FED">
        <w:t xml:space="preserve"> call</w:t>
      </w:r>
      <w:bookmarkEnd w:id="332"/>
      <w:bookmarkEnd w:id="333"/>
      <w:bookmarkEnd w:id="334"/>
      <w:r w:rsidRPr="00EE183F">
        <w:t xml:space="preserve"> </w:t>
      </w:r>
      <w:r w:rsidRPr="00AB5FED">
        <w:t>upgrade</w:t>
      </w:r>
      <w:bookmarkEnd w:id="335"/>
    </w:p>
    <w:p w14:paraId="06523BA5" w14:textId="77777777" w:rsidR="009A16B6" w:rsidRPr="00AB5FED" w:rsidRDefault="009A16B6" w:rsidP="009A16B6">
      <w:r w:rsidRPr="00AB5FED">
        <w:t>Table 10.</w:t>
      </w:r>
      <w:r>
        <w:t>5</w:t>
      </w:r>
      <w:r w:rsidRPr="00AB5FED">
        <w:t>.</w:t>
      </w:r>
      <w:r>
        <w:t>2</w:t>
      </w:r>
      <w:r w:rsidRPr="00AB5FED">
        <w:t>.2.</w:t>
      </w:r>
      <w:r>
        <w:t>6</w:t>
      </w:r>
      <w:r w:rsidRPr="00AB5FED">
        <w:t xml:space="preserve">-1 describes the information flow for the </w:t>
      </w:r>
      <w:r>
        <w:t>IOPS emergency</w:t>
      </w:r>
      <w:r w:rsidRPr="00AB5FED">
        <w:t xml:space="preserve"> </w:t>
      </w:r>
      <w:r>
        <w:t xml:space="preserve">private </w:t>
      </w:r>
      <w:r w:rsidRPr="00AB5FED">
        <w:t xml:space="preserve">call </w:t>
      </w:r>
      <w:r>
        <w:t>upgrade</w:t>
      </w:r>
      <w:r w:rsidRPr="00AB5FED">
        <w:t xml:space="preserve"> from </w:t>
      </w:r>
      <w:r>
        <w:t>one</w:t>
      </w:r>
      <w:r w:rsidRPr="00AB5FED">
        <w:t xml:space="preserve"> MCPTT client to </w:t>
      </w:r>
      <w:r>
        <w:t>ano</w:t>
      </w:r>
      <w:r w:rsidRPr="00AB5FED">
        <w:t>ther MCPTT client</w:t>
      </w:r>
      <w:r>
        <w:t>. The packet(s) carrying the IOPS emergency private call upgrade are transmitted from the originating MCPTT client to</w:t>
      </w:r>
      <w:r w:rsidRPr="00B629E7">
        <w:rPr>
          <w:lang w:eastAsia="zh-CN"/>
        </w:rPr>
        <w:t xml:space="preserve"> the IOPS MC </w:t>
      </w:r>
      <w:r>
        <w:rPr>
          <w:lang w:eastAsia="zh-CN"/>
        </w:rPr>
        <w:t>connectivity function for distribution to the target MCPTT client</w:t>
      </w:r>
      <w:r w:rsidRPr="00AB5FED">
        <w:t>.</w:t>
      </w:r>
    </w:p>
    <w:p w14:paraId="1BC6EE41" w14:textId="77777777" w:rsidR="009A16B6" w:rsidRPr="00AB5FED" w:rsidRDefault="009A16B6" w:rsidP="009A16B6">
      <w:pPr>
        <w:pStyle w:val="TH"/>
      </w:pPr>
      <w:r w:rsidRPr="00AB5FED">
        <w:t>Table 10.</w:t>
      </w:r>
      <w:r>
        <w:t>5</w:t>
      </w:r>
      <w:r w:rsidRPr="00AB5FED">
        <w:t>.</w:t>
      </w:r>
      <w:r>
        <w:t>2</w:t>
      </w:r>
      <w:r w:rsidRPr="00AB5FED">
        <w:t>.2.</w:t>
      </w:r>
      <w:r>
        <w:t>6</w:t>
      </w:r>
      <w:r w:rsidRPr="00AB5FED">
        <w:t xml:space="preserve">-1: </w:t>
      </w:r>
      <w:r>
        <w:t>IOPS</w:t>
      </w:r>
      <w:r w:rsidRPr="00AB5FED">
        <w:t xml:space="preserve"> emergency </w:t>
      </w:r>
      <w:r>
        <w:t xml:space="preserve">private </w:t>
      </w:r>
      <w:r w:rsidRPr="00AB5FED">
        <w:t>call</w:t>
      </w:r>
      <w:r w:rsidRPr="00EE183F">
        <w:t xml:space="preserve"> </w:t>
      </w:r>
      <w:r w:rsidRPr="00AB5FED">
        <w:t>upgrade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44C588E0"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EE7C4"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E0DDE"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6B1F2" w14:textId="77777777" w:rsidR="009A16B6" w:rsidRPr="00AB5FED" w:rsidRDefault="009A16B6" w:rsidP="003F7390">
            <w:pPr>
              <w:pStyle w:val="TAH"/>
            </w:pPr>
            <w:r w:rsidRPr="00AB5FED">
              <w:t>Description</w:t>
            </w:r>
          </w:p>
        </w:tc>
      </w:tr>
      <w:tr w:rsidR="009A16B6" w:rsidRPr="00AB5FED" w14:paraId="6FF29FCD"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0CBDE"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A0354"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E74C7" w14:textId="77777777" w:rsidR="009A16B6" w:rsidRPr="00AB5FED" w:rsidRDefault="009A16B6" w:rsidP="003F7390">
            <w:pPr>
              <w:pStyle w:val="TAL"/>
            </w:pPr>
            <w:r w:rsidRPr="00AB5FED">
              <w:t>The identity of the</w:t>
            </w:r>
            <w:r>
              <w:t xml:space="preserve"> calling party</w:t>
            </w:r>
          </w:p>
        </w:tc>
      </w:tr>
      <w:tr w:rsidR="009A16B6" w:rsidRPr="00AB5FED" w14:paraId="3795B158"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96D70"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462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8A95B" w14:textId="77777777" w:rsidR="009A16B6" w:rsidRPr="00AB5FED" w:rsidRDefault="009A16B6" w:rsidP="003F7390">
            <w:pPr>
              <w:pStyle w:val="TAL"/>
            </w:pPr>
            <w:r w:rsidRPr="00AB5FED">
              <w:t xml:space="preserve">The </w:t>
            </w:r>
            <w:r>
              <w:t>identity of the called party</w:t>
            </w:r>
          </w:p>
        </w:tc>
      </w:tr>
    </w:tbl>
    <w:p w14:paraId="04C15A09" w14:textId="77777777" w:rsidR="009A16B6" w:rsidRPr="00DE083E" w:rsidRDefault="009A16B6" w:rsidP="009A16B6">
      <w:pPr>
        <w:rPr>
          <w:lang w:eastAsia="zh-CN"/>
        </w:rPr>
      </w:pPr>
    </w:p>
    <w:p w14:paraId="08A7AF50" w14:textId="77777777" w:rsidR="009A16B6" w:rsidRPr="00700BB4" w:rsidRDefault="009A16B6" w:rsidP="009A16B6">
      <w:pPr>
        <w:pStyle w:val="Heading4"/>
      </w:pPr>
      <w:bookmarkStart w:id="336" w:name="_Toc217989139"/>
      <w:r>
        <w:t>10.5.2</w:t>
      </w:r>
      <w:r w:rsidRPr="003870EE">
        <w:t>.3</w:t>
      </w:r>
      <w:r w:rsidRPr="00700BB4">
        <w:tab/>
      </w:r>
      <w:r>
        <w:t>IOPS p</w:t>
      </w:r>
      <w:r w:rsidRPr="00700BB4">
        <w:t>rivate call setup in automatic commencement mode procedure</w:t>
      </w:r>
      <w:bookmarkEnd w:id="336"/>
    </w:p>
    <w:p w14:paraId="23FD51B4" w14:textId="77777777" w:rsidR="009A16B6" w:rsidRDefault="009A16B6" w:rsidP="009A16B6">
      <w:r w:rsidRPr="00416FBE">
        <w:t>The procedure in figure </w:t>
      </w:r>
      <w:r>
        <w:t>10.5.2</w:t>
      </w:r>
      <w:r w:rsidRPr="00416FBE">
        <w:t xml:space="preserve">.3-1 is the basic procedure for </w:t>
      </w:r>
      <w:r>
        <w:t>an</w:t>
      </w:r>
      <w:r w:rsidRPr="00416FBE">
        <w:t xml:space="preserve"> MCPTT client initiating </w:t>
      </w:r>
      <w:r>
        <w:t xml:space="preserve">the </w:t>
      </w:r>
      <w:r w:rsidRPr="00416FBE">
        <w:t xml:space="preserve">establishment of an </w:t>
      </w:r>
      <w:r>
        <w:t xml:space="preserve">IOPS </w:t>
      </w:r>
      <w:r w:rsidRPr="00416FBE">
        <w:t xml:space="preserve">MCPTT private call with </w:t>
      </w:r>
      <w:r>
        <w:t>a</w:t>
      </w:r>
      <w:r w:rsidRPr="00416FBE">
        <w:t xml:space="preserve"> target MCPTT </w:t>
      </w:r>
      <w:r>
        <w:t>client</w:t>
      </w:r>
      <w:r w:rsidRPr="00416FBE">
        <w:t xml:space="preserve"> </w:t>
      </w:r>
      <w:bookmarkStart w:id="337" w:name="_Hlk22809970"/>
      <w:r w:rsidRPr="00416FBE">
        <w:t>based on the IP connectivity functionality</w:t>
      </w:r>
      <w:bookmarkEnd w:id="337"/>
      <w:r w:rsidRPr="00416FBE">
        <w:t>.</w:t>
      </w:r>
    </w:p>
    <w:p w14:paraId="48341E5D" w14:textId="77777777" w:rsidR="009A16B6" w:rsidRPr="00416FBE" w:rsidRDefault="009A16B6" w:rsidP="009A16B6">
      <w:r w:rsidRPr="00416FBE">
        <w:t xml:space="preserve">The procedure focuses on the case </w:t>
      </w:r>
      <w:r>
        <w:t>of</w:t>
      </w:r>
      <w:r w:rsidRPr="00416FBE">
        <w:t xml:space="preserve"> an </w:t>
      </w:r>
      <w:r>
        <w:t xml:space="preserve">IOPS </w:t>
      </w:r>
      <w:r w:rsidRPr="00416FBE">
        <w:t>MCPTT private call using an automatic commencement mode.</w:t>
      </w:r>
    </w:p>
    <w:p w14:paraId="127DA390" w14:textId="77777777" w:rsidR="009A16B6" w:rsidRPr="00416FBE" w:rsidRDefault="009A16B6" w:rsidP="009A16B6">
      <w:r w:rsidRPr="00416FBE">
        <w:t>Pre-conditions:</w:t>
      </w:r>
    </w:p>
    <w:p w14:paraId="78F8939D" w14:textId="77777777" w:rsidR="009A16B6" w:rsidRDefault="009A16B6" w:rsidP="009A16B6">
      <w:pPr>
        <w:pStyle w:val="B1"/>
      </w:pPr>
      <w:r>
        <w:t>-</w:t>
      </w:r>
      <w:r>
        <w:tab/>
      </w:r>
      <w:r w:rsidRPr="00416FBE">
        <w:t>MCPTT user profile used for the IOPS mode of operation is pre-provisioned in the MCPTT UEs.</w:t>
      </w:r>
    </w:p>
    <w:p w14:paraId="7343F919" w14:textId="77777777" w:rsidR="009A16B6" w:rsidRPr="00416FBE" w:rsidRDefault="009A16B6" w:rsidP="009A16B6">
      <w:pPr>
        <w:pStyle w:val="B1"/>
      </w:pPr>
      <w:r>
        <w:t>-</w:t>
      </w:r>
      <w:r>
        <w:tab/>
        <w:t>MCPTT users have an active PDN connection to the IOPS MC connectivity function</w:t>
      </w:r>
      <w:r w:rsidDel="0004621D">
        <w:t xml:space="preserve"> </w:t>
      </w:r>
      <w:r>
        <w:t>for the communication based on the IP connectivity functionality</w:t>
      </w:r>
    </w:p>
    <w:p w14:paraId="11B83915" w14:textId="77777777" w:rsidR="009A16B6" w:rsidRPr="00EC2117" w:rsidRDefault="009A16B6" w:rsidP="009A16B6">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14:paraId="63729DFD" w14:textId="77777777" w:rsidR="009A16B6" w:rsidRPr="00416FBE" w:rsidRDefault="009A16B6" w:rsidP="009A16B6">
      <w:pPr>
        <w:pStyle w:val="B1"/>
      </w:pPr>
      <w:r>
        <w:t>-</w:t>
      </w:r>
      <w:r>
        <w:tab/>
      </w:r>
      <w:r w:rsidRPr="00EC2117">
        <w:t>MCPTT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MCPTT user</w:t>
      </w:r>
      <w:r>
        <w:t>s</w:t>
      </w:r>
      <w:r w:rsidRPr="00416FBE">
        <w:t>.</w:t>
      </w:r>
    </w:p>
    <w:p w14:paraId="3F23D810" w14:textId="77777777" w:rsidR="009A16B6" w:rsidRPr="00416FBE" w:rsidRDefault="009A16B6" w:rsidP="009A16B6">
      <w:pPr>
        <w:pStyle w:val="TH"/>
      </w:pPr>
      <w:r>
        <w:object w:dxaOrig="7420" w:dyaOrig="8920" w14:anchorId="4ED47200">
          <v:shape id="_x0000_i1042" type="#_x0000_t75" style="width:353.6pt;height:427pt" o:ole="">
            <v:imagedata r:id="rId43" o:title=""/>
          </v:shape>
          <o:OLEObject Type="Embed" ProgID="Visio.Drawing.11" ShapeID="_x0000_i1042" DrawAspect="Content" ObjectID="_1828601769" r:id="rId44"/>
        </w:object>
      </w:r>
    </w:p>
    <w:p w14:paraId="5D24BFE4" w14:textId="77777777" w:rsidR="009A16B6" w:rsidRPr="00416FBE" w:rsidRDefault="009A16B6" w:rsidP="009A16B6">
      <w:pPr>
        <w:pStyle w:val="TF"/>
      </w:pPr>
      <w:r w:rsidRPr="00416FBE">
        <w:t>Figure </w:t>
      </w:r>
      <w:r>
        <w:t>10.5.2</w:t>
      </w:r>
      <w:r w:rsidRPr="00416FBE">
        <w:t xml:space="preserve">.3-1: </w:t>
      </w:r>
      <w:r>
        <w:t>IOPS p</w:t>
      </w:r>
      <w:r w:rsidRPr="00416FBE">
        <w:t>rivate call setup in automatic commencement mode</w:t>
      </w:r>
      <w:r>
        <w:t xml:space="preserve"> based on the IP connectivity functionality</w:t>
      </w:r>
    </w:p>
    <w:p w14:paraId="65E2851D" w14:textId="77777777" w:rsidR="009A16B6" w:rsidRPr="00416FBE" w:rsidRDefault="009A16B6" w:rsidP="009A16B6">
      <w:pPr>
        <w:pStyle w:val="B1"/>
      </w:pPr>
      <w:r w:rsidRPr="00416FBE">
        <w:t>1.</w:t>
      </w:r>
      <w:r w:rsidRPr="00416FBE">
        <w:tab/>
        <w:t>The MCPTT user at MCPTT client 1 would like to initiate a</w:t>
      </w:r>
      <w:r>
        <w:t>n IOPS</w:t>
      </w:r>
      <w:r w:rsidRPr="00416FBE">
        <w:t xml:space="preserve"> private call </w:t>
      </w:r>
      <w:r>
        <w:t>with</w:t>
      </w:r>
      <w:r w:rsidRPr="00416FBE">
        <w:t xml:space="preserve"> the MCPTT user at MCPTT client 2</w:t>
      </w:r>
      <w:r>
        <w:t xml:space="preserve"> based on the IP connectivity functionality</w:t>
      </w:r>
      <w:r w:rsidRPr="00416FBE">
        <w:t>.</w:t>
      </w:r>
    </w:p>
    <w:p w14:paraId="3E1989F8" w14:textId="77777777" w:rsidR="009A16B6" w:rsidRDefault="009A16B6" w:rsidP="009A16B6">
      <w:pPr>
        <w:pStyle w:val="B1"/>
      </w:pPr>
      <w:r w:rsidRPr="00416FBE">
        <w:t>2.</w:t>
      </w:r>
      <w:r w:rsidRPr="00416FBE">
        <w:tab/>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14:paraId="74CEC02A" w14:textId="77777777" w:rsidR="009A16B6" w:rsidRDefault="009A16B6" w:rsidP="009A16B6">
      <w:pPr>
        <w:pStyle w:val="B1"/>
        <w:ind w:firstLine="0"/>
      </w:pPr>
      <w:r w:rsidRPr="00416FBE">
        <w:t xml:space="preserve">The </w:t>
      </w:r>
      <w:r>
        <w:t xml:space="preserve">IOPS </w:t>
      </w:r>
      <w:r w:rsidRPr="00416FBE">
        <w:t xml:space="preserve">call setup request contains an SDP offer, an automatic commencement mode indication, and an element that indicates that MCPTT client 1 is requesting the floor. </w:t>
      </w:r>
      <w:r>
        <w:t>T</w:t>
      </w:r>
      <w:r w:rsidRPr="00416FBE">
        <w:t>he</w:t>
      </w:r>
      <w:r>
        <w:t xml:space="preserve"> IOPS</w:t>
      </w:r>
      <w:r w:rsidRPr="00416FBE">
        <w:t xml:space="preserve"> private call request may include location information.</w:t>
      </w:r>
    </w:p>
    <w:p w14:paraId="3AAEF9A1"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w:t>
      </w:r>
    </w:p>
    <w:p w14:paraId="65AB5E64" w14:textId="77777777" w:rsidR="009A16B6" w:rsidRPr="00416FBE" w:rsidRDefault="009A16B6" w:rsidP="009A16B6">
      <w:pPr>
        <w:pStyle w:val="B1"/>
      </w:pPr>
      <w:r>
        <w:t>4.</w:t>
      </w:r>
      <w:r>
        <w:tab/>
        <w:t>The IOPS MC connectivity function distributes the session packets carrying the IOPS call setup request to the MCPTT client 2.</w:t>
      </w:r>
    </w:p>
    <w:p w14:paraId="7A511869" w14:textId="77777777" w:rsidR="009A16B6" w:rsidRPr="00416FBE" w:rsidRDefault="009A16B6" w:rsidP="009A16B6">
      <w:pPr>
        <w:pStyle w:val="B1"/>
      </w:pPr>
      <w:r>
        <w:t>5</w:t>
      </w:r>
      <w:r w:rsidRPr="00416FBE">
        <w:t>.</w:t>
      </w:r>
      <w:r w:rsidRPr="00416FBE">
        <w:tab/>
        <w:t xml:space="preserve">The MCPTT client 2 notifies the </w:t>
      </w:r>
      <w:r>
        <w:t xml:space="preserve">target </w:t>
      </w:r>
      <w:r w:rsidRPr="00416FBE">
        <w:t xml:space="preserve">MCPTT user about the incoming </w:t>
      </w:r>
      <w:r>
        <w:t xml:space="preserve">IOPS </w:t>
      </w:r>
      <w:r w:rsidRPr="00416FBE">
        <w:t>private call.</w:t>
      </w:r>
    </w:p>
    <w:p w14:paraId="14227E8A" w14:textId="77777777" w:rsidR="009A16B6" w:rsidRDefault="009A16B6" w:rsidP="009A16B6">
      <w:pPr>
        <w:pStyle w:val="B1"/>
      </w:pPr>
      <w:r>
        <w:lastRenderedPageBreak/>
        <w:t>6</w:t>
      </w:r>
      <w:r w:rsidRPr="00EC2117">
        <w:t>.</w:t>
      </w:r>
      <w:r w:rsidRPr="002D5757">
        <w:tab/>
        <w:t xml:space="preserve">The receiving MCPTT client 2 accepts the </w:t>
      </w:r>
      <w:r>
        <w:t xml:space="preserve">IOPS </w:t>
      </w:r>
      <w:r w:rsidRPr="002D5757">
        <w:t>private call automatically, and a</w:t>
      </w:r>
      <w:r>
        <w:t>n IOPS</w:t>
      </w:r>
      <w:r w:rsidRPr="002D5757">
        <w:t xml:space="preserve"> call setup response indicating the successful call establishment is sent to MCPTT client 1</w:t>
      </w:r>
      <w:r>
        <w:t xml:space="preserve">. </w:t>
      </w:r>
      <w:r w:rsidRPr="004E675D">
        <w:t xml:space="preserve">The MCPTT client </w:t>
      </w:r>
      <w:r>
        <w:t>2</w:t>
      </w:r>
      <w:r w:rsidRPr="004E675D">
        <w:t xml:space="preserve"> transmits the session packet(s) carrying the IOPS call </w:t>
      </w:r>
      <w:r>
        <w:t>setup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74781F">
        <w:t xml:space="preserve">. </w:t>
      </w:r>
    </w:p>
    <w:p w14:paraId="0A5D3A7E" w14:textId="77777777" w:rsidR="009A16B6" w:rsidRPr="0074781F" w:rsidRDefault="009A16B6" w:rsidP="009A16B6">
      <w:pPr>
        <w:pStyle w:val="B1"/>
        <w:ind w:firstLine="0"/>
      </w:pPr>
      <w:r w:rsidRPr="0074781F">
        <w:t>If MCPTT client 2 rejected the incoming call, the MCPTT client 2 sends a</w:t>
      </w:r>
      <w:r>
        <w:t>n IOPS</w:t>
      </w:r>
      <w:r w:rsidRPr="0074781F">
        <w:t xml:space="preserve"> call setup response indicating the failure reason to the MCPTT client 1.</w:t>
      </w:r>
    </w:p>
    <w:p w14:paraId="3599BCC1" w14:textId="77777777" w:rsidR="009A16B6" w:rsidRPr="0074781F" w:rsidRDefault="009A16B6" w:rsidP="009A16B6">
      <w:pPr>
        <w:pStyle w:val="NO"/>
      </w:pPr>
      <w:r w:rsidRPr="0074781F">
        <w:t>NOTE:</w:t>
      </w:r>
      <w:r w:rsidRPr="0074781F">
        <w:tab/>
        <w:t xml:space="preserve">Step </w:t>
      </w:r>
      <w:r>
        <w:t>6</w:t>
      </w:r>
      <w:r w:rsidRPr="0074781F">
        <w:t xml:space="preserve"> can also occur prior to step </w:t>
      </w:r>
      <w:r>
        <w:t>5</w:t>
      </w:r>
      <w:r w:rsidRPr="0074781F">
        <w:t>.</w:t>
      </w:r>
    </w:p>
    <w:p w14:paraId="65EB0ECE"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w:t>
      </w:r>
    </w:p>
    <w:p w14:paraId="05A3D4BF" w14:textId="77777777" w:rsidR="009A16B6" w:rsidRPr="00416FBE" w:rsidRDefault="009A16B6" w:rsidP="009A16B6">
      <w:pPr>
        <w:pStyle w:val="B1"/>
      </w:pPr>
      <w:r>
        <w:t>8.</w:t>
      </w:r>
      <w:r>
        <w:tab/>
        <w:t>The IOPS MC connectivity function distributes the session packets carrying the IOPS call setup response to the MCPTT client 1.</w:t>
      </w:r>
    </w:p>
    <w:p w14:paraId="79256A0A" w14:textId="77777777" w:rsidR="009A16B6" w:rsidRDefault="009A16B6" w:rsidP="009A16B6">
      <w:pPr>
        <w:pStyle w:val="B1"/>
      </w:pPr>
      <w:r>
        <w:t>9</w:t>
      </w:r>
      <w:r w:rsidRPr="0074781F">
        <w:t>.</w:t>
      </w:r>
      <w:r w:rsidRPr="0074781F">
        <w:tab/>
        <w:t xml:space="preserve">The MCPTT client 1 and the MCPTT client 2 have successfully established the </w:t>
      </w:r>
      <w:r>
        <w:t xml:space="preserve">IOPS private call </w:t>
      </w:r>
      <w:r w:rsidRPr="0074781F">
        <w:t>with floor control</w:t>
      </w:r>
      <w:r>
        <w:t xml:space="preserve"> based on the IP connectivity functionality.</w:t>
      </w:r>
      <w:r w:rsidRPr="0074781F">
        <w:t xml:space="preserve"> </w:t>
      </w:r>
      <w:r>
        <w:t>T</w:t>
      </w:r>
      <w:r w:rsidRPr="0074781F">
        <w:t>he MCPTT client 1 is automatically granted the floor.</w:t>
      </w:r>
    </w:p>
    <w:p w14:paraId="2B620CDA" w14:textId="77777777" w:rsidR="009A16B6" w:rsidRPr="00345D50" w:rsidRDefault="009A16B6" w:rsidP="009A16B6">
      <w:pPr>
        <w:pStyle w:val="Heading4"/>
      </w:pPr>
      <w:bookmarkStart w:id="338" w:name="_Toc217989140"/>
      <w:r w:rsidRPr="004A4D90">
        <w:t>10.</w:t>
      </w:r>
      <w:r>
        <w:t>5</w:t>
      </w:r>
      <w:r w:rsidRPr="004A4D90">
        <w:t>.</w:t>
      </w:r>
      <w:r>
        <w:t>2</w:t>
      </w:r>
      <w:r w:rsidRPr="004A4D90">
        <w:t>.</w:t>
      </w:r>
      <w:r>
        <w:t>4</w:t>
      </w:r>
      <w:r w:rsidRPr="00345D50">
        <w:tab/>
      </w:r>
      <w:r>
        <w:t>IOPS p</w:t>
      </w:r>
      <w:r w:rsidRPr="00345D50">
        <w:t>rivate call setup in manual commencement mode procedure</w:t>
      </w:r>
      <w:bookmarkEnd w:id="338"/>
    </w:p>
    <w:p w14:paraId="6B93CD8D" w14:textId="77777777" w:rsidR="009A16B6" w:rsidRPr="004A4D90" w:rsidRDefault="009A16B6" w:rsidP="009A16B6">
      <w:r w:rsidRPr="004A4D90">
        <w:t>Th</w:t>
      </w:r>
      <w:r>
        <w:t>e</w:t>
      </w:r>
      <w:r w:rsidRPr="004A4D90">
        <w:t xml:space="preserve"> procedure in figure 10.</w:t>
      </w:r>
      <w:r>
        <w:t>5</w:t>
      </w:r>
      <w:r w:rsidRPr="004A4D90">
        <w:t>.</w:t>
      </w:r>
      <w:r>
        <w:t>2</w:t>
      </w:r>
      <w:r w:rsidRPr="004A4D90">
        <w:t>.</w:t>
      </w:r>
      <w:r>
        <w:t>4</w:t>
      </w:r>
      <w:r w:rsidRPr="004A4D90">
        <w:t xml:space="preserve">-1 focuses on the case where an MCPTT user is initiating an </w:t>
      </w:r>
      <w:r>
        <w:t xml:space="preserve">IOPS </w:t>
      </w:r>
      <w:r w:rsidRPr="004A4D90">
        <w:t xml:space="preserve">MCPTT private call for communicating with another MCPTT user using a manual commencement mode. </w:t>
      </w:r>
      <w:r>
        <w:t>The IOPS MCPTT private call is based on the IP connectivity functionality.</w:t>
      </w:r>
    </w:p>
    <w:p w14:paraId="20418992" w14:textId="77777777" w:rsidR="009A16B6" w:rsidRPr="004A4D90" w:rsidRDefault="009A16B6" w:rsidP="009A16B6">
      <w:r w:rsidRPr="004A4D90">
        <w:t>Pre-conditions:</w:t>
      </w:r>
    </w:p>
    <w:p w14:paraId="0D475685" w14:textId="77777777" w:rsidR="009A16B6" w:rsidRDefault="009A16B6" w:rsidP="009A16B6">
      <w:pPr>
        <w:pStyle w:val="B1"/>
      </w:pPr>
      <w:bookmarkStart w:id="339" w:name="_Hlk22810094"/>
      <w:r>
        <w:t>-</w:t>
      </w:r>
      <w:r>
        <w:tab/>
      </w:r>
      <w:r w:rsidRPr="00416FBE">
        <w:t>MCPTT user profile used for the IOPS mode of operation is pre-provisioned in the MCPTT UEs.</w:t>
      </w:r>
    </w:p>
    <w:p w14:paraId="04CEF3CD" w14:textId="77777777" w:rsidR="009A16B6" w:rsidRPr="00416FBE" w:rsidRDefault="009A16B6" w:rsidP="009A16B6">
      <w:pPr>
        <w:pStyle w:val="B1"/>
      </w:pPr>
      <w:r>
        <w:t>-</w:t>
      </w:r>
      <w:r>
        <w:tab/>
        <w:t>MCPTT users have an active PDN connection to the IOPS MC connectivity function for the communication based on the IP connectivity functionality.</w:t>
      </w:r>
    </w:p>
    <w:p w14:paraId="126BBDE4" w14:textId="77777777" w:rsidR="009A16B6" w:rsidRPr="00EC2117" w:rsidRDefault="009A16B6" w:rsidP="009A16B6">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14:paraId="4A609311" w14:textId="77777777" w:rsidR="009A16B6" w:rsidRPr="00416FBE" w:rsidRDefault="009A16B6" w:rsidP="009A16B6">
      <w:pPr>
        <w:pStyle w:val="B1"/>
      </w:pPr>
      <w:r>
        <w:t>-</w:t>
      </w:r>
      <w:r>
        <w:tab/>
      </w:r>
      <w:r w:rsidRPr="00345D50">
        <w:t>MCPTT clients have retrieved connectivity information from target MCPTT users</w:t>
      </w:r>
      <w:r w:rsidRPr="00416FBE">
        <w:t>.</w:t>
      </w:r>
    </w:p>
    <w:bookmarkEnd w:id="339"/>
    <w:p w14:paraId="75F6D8B3" w14:textId="77777777" w:rsidR="009A16B6" w:rsidRPr="004A4D90" w:rsidRDefault="009A16B6" w:rsidP="009A16B6">
      <w:pPr>
        <w:pStyle w:val="B1"/>
      </w:pPr>
    </w:p>
    <w:p w14:paraId="19E44FF4" w14:textId="77777777" w:rsidR="009A16B6" w:rsidRPr="004A4D90" w:rsidRDefault="009A16B6" w:rsidP="009A16B6">
      <w:pPr>
        <w:pStyle w:val="TH"/>
      </w:pPr>
      <w:r>
        <w:object w:dxaOrig="7490" w:dyaOrig="11761" w14:anchorId="47265226">
          <v:shape id="_x0000_i1043" type="#_x0000_t75" style="width:374.6pt;height:587.85pt" o:ole="">
            <v:imagedata r:id="rId45" o:title=""/>
          </v:shape>
          <o:OLEObject Type="Embed" ProgID="Visio.Drawing.11" ShapeID="_x0000_i1043" DrawAspect="Content" ObjectID="_1828601770" r:id="rId46"/>
        </w:object>
      </w:r>
    </w:p>
    <w:p w14:paraId="66DC001B" w14:textId="77777777" w:rsidR="009A16B6" w:rsidRPr="004A4D90" w:rsidRDefault="009A16B6" w:rsidP="009A16B6">
      <w:pPr>
        <w:pStyle w:val="TF"/>
      </w:pPr>
      <w:r w:rsidRPr="004A4D90">
        <w:t>Figure 10.</w:t>
      </w:r>
      <w:r>
        <w:t>5</w:t>
      </w:r>
      <w:r w:rsidRPr="004A4D90">
        <w:t>.</w:t>
      </w:r>
      <w:r>
        <w:t>2</w:t>
      </w:r>
      <w:r w:rsidRPr="004A4D90">
        <w:t>.</w:t>
      </w:r>
      <w:r>
        <w:t>4</w:t>
      </w:r>
      <w:r w:rsidRPr="004A4D90">
        <w:t xml:space="preserve">-1: </w:t>
      </w:r>
      <w:r>
        <w:t>IOPS p</w:t>
      </w:r>
      <w:r w:rsidRPr="004A4D90">
        <w:t>rivate call setup in manual commencement mode</w:t>
      </w:r>
      <w:r>
        <w:t xml:space="preserve"> b</w:t>
      </w:r>
      <w:r w:rsidRPr="005C765C">
        <w:t>ased on the IP connectivity functionality</w:t>
      </w:r>
    </w:p>
    <w:p w14:paraId="20FCFC0E" w14:textId="77777777" w:rsidR="009A16B6" w:rsidRPr="004A4D90" w:rsidRDefault="009A16B6" w:rsidP="009A16B6">
      <w:pPr>
        <w:pStyle w:val="B1"/>
      </w:pPr>
      <w:r w:rsidRPr="004A4D90">
        <w:t>1.</w:t>
      </w:r>
      <w:r w:rsidRPr="004A4D90">
        <w:tab/>
        <w:t xml:space="preserve">The MCPTT user at MCPTT client 1 would like to initiate an </w:t>
      </w:r>
      <w:r>
        <w:t xml:space="preserve">IOPS </w:t>
      </w:r>
      <w:r w:rsidRPr="004A4D90">
        <w:t xml:space="preserve">MCPTT private call </w:t>
      </w:r>
      <w:r>
        <w:t>with</w:t>
      </w:r>
      <w:r w:rsidRPr="004A4D90">
        <w:t xml:space="preserve"> the MCPTT user at MCPTT client 2</w:t>
      </w:r>
      <w:r>
        <w:t xml:space="preserve"> based on the IP connectivity functionality</w:t>
      </w:r>
      <w:r w:rsidRPr="004A4D90">
        <w:t>.</w:t>
      </w:r>
    </w:p>
    <w:p w14:paraId="245E5C4F" w14:textId="77777777" w:rsidR="009A16B6" w:rsidRDefault="009A16B6" w:rsidP="009A16B6">
      <w:pPr>
        <w:pStyle w:val="B1"/>
      </w:pPr>
      <w:r w:rsidRPr="004A4D90">
        <w:t>2.</w:t>
      </w:r>
      <w:r w:rsidRPr="004A4D90">
        <w:tab/>
      </w:r>
      <w:r w:rsidRPr="00416FBE">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14:paraId="53081784" w14:textId="77777777" w:rsidR="009A16B6" w:rsidRDefault="009A16B6" w:rsidP="009A16B6">
      <w:pPr>
        <w:pStyle w:val="B1"/>
        <w:ind w:firstLine="0"/>
      </w:pPr>
      <w:r w:rsidRPr="00416FBE">
        <w:lastRenderedPageBreak/>
        <w:t xml:space="preserve">The </w:t>
      </w:r>
      <w:r>
        <w:t xml:space="preserve">IOPS </w:t>
      </w:r>
      <w:r w:rsidRPr="00416FBE">
        <w:t xml:space="preserve">call setup request contains an SDP offer, a </w:t>
      </w:r>
      <w:r>
        <w:t>manual</w:t>
      </w:r>
      <w:r w:rsidRPr="00416FBE">
        <w:t xml:space="preserve"> commencement mode indication, and an element that indicates that MCPTT client 1 is requesting the floor. </w:t>
      </w:r>
      <w:r>
        <w:t>T</w:t>
      </w:r>
      <w:r w:rsidRPr="00416FBE">
        <w:t>he</w:t>
      </w:r>
      <w:r>
        <w:t xml:space="preserve"> IOPS</w:t>
      </w:r>
      <w:r w:rsidRPr="00416FBE">
        <w:t xml:space="preserve"> private call request may include location information</w:t>
      </w:r>
      <w:r w:rsidRPr="0089403F">
        <w:t>.</w:t>
      </w:r>
    </w:p>
    <w:p w14:paraId="787B1477"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2 over unicast transmissions.</w:t>
      </w:r>
    </w:p>
    <w:p w14:paraId="24CD208E" w14:textId="77777777" w:rsidR="009A16B6" w:rsidRPr="0089403F" w:rsidRDefault="009A16B6" w:rsidP="009A16B6">
      <w:pPr>
        <w:pStyle w:val="B1"/>
      </w:pPr>
      <w:r>
        <w:t>4.</w:t>
      </w:r>
      <w:r>
        <w:tab/>
        <w:t>The IOPS MC connectivity function distributes the session packets carrying the IOPS call setup request to the MCPTT client 2.</w:t>
      </w:r>
    </w:p>
    <w:p w14:paraId="6C669CDC" w14:textId="77777777" w:rsidR="009A16B6" w:rsidRPr="0089403F" w:rsidRDefault="009A16B6" w:rsidP="009A16B6">
      <w:pPr>
        <w:pStyle w:val="B1"/>
      </w:pPr>
      <w:r>
        <w:t>5</w:t>
      </w:r>
      <w:r w:rsidRPr="0089403F">
        <w:t>.</w:t>
      </w:r>
      <w:r w:rsidRPr="0089403F">
        <w:tab/>
      </w:r>
      <w:r w:rsidRPr="00416FBE">
        <w:t xml:space="preserve">The MCPTT client 2 notifies the </w:t>
      </w:r>
      <w:r>
        <w:t xml:space="preserve">target </w:t>
      </w:r>
      <w:r w:rsidRPr="00416FBE">
        <w:t xml:space="preserve">MCPTT user about the incoming </w:t>
      </w:r>
      <w:r>
        <w:t xml:space="preserve">IOPS </w:t>
      </w:r>
      <w:r w:rsidRPr="00416FBE">
        <w:t>private call</w:t>
      </w:r>
      <w:r w:rsidRPr="0089403F">
        <w:t>.</w:t>
      </w:r>
    </w:p>
    <w:p w14:paraId="379C8362" w14:textId="77777777" w:rsidR="009A16B6" w:rsidRPr="0089403F" w:rsidRDefault="009A16B6" w:rsidP="009A16B6">
      <w:pPr>
        <w:pStyle w:val="B1"/>
      </w:pPr>
      <w:r>
        <w:t>6</w:t>
      </w:r>
      <w:r w:rsidRPr="0089403F">
        <w:t>.</w:t>
      </w:r>
      <w:r w:rsidRPr="0089403F">
        <w:tab/>
        <w:t xml:space="preserve">The MCPTT client 2 sends </w:t>
      </w:r>
      <w:r>
        <w:t xml:space="preserve">an IOPS </w:t>
      </w:r>
      <w:r w:rsidRPr="0089403F">
        <w:t>MCPTT ringing message to the MCPTT client 1</w:t>
      </w:r>
      <w:r>
        <w:t xml:space="preserve">. </w:t>
      </w:r>
      <w:r w:rsidRPr="004E675D">
        <w:t xml:space="preserve">The MCPTT client </w:t>
      </w:r>
      <w:r>
        <w:t xml:space="preserve">2 </w:t>
      </w:r>
      <w:r w:rsidRPr="004E675D">
        <w:t xml:space="preserve">transmits the session packet(s) carrying the IOPS </w:t>
      </w:r>
      <w:r w:rsidRPr="0089403F">
        <w:t>MCPTT ringing</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89403F">
        <w:t>.</w:t>
      </w:r>
    </w:p>
    <w:p w14:paraId="0A6909F7" w14:textId="77777777" w:rsidR="009A16B6" w:rsidRPr="00584F0E" w:rsidRDefault="009A16B6" w:rsidP="009A16B6">
      <w:pPr>
        <w:pStyle w:val="NO"/>
      </w:pPr>
      <w:r w:rsidRPr="0089403F">
        <w:t>NOTE</w:t>
      </w:r>
      <w:r>
        <w:t xml:space="preserve"> 1</w:t>
      </w:r>
      <w:r w:rsidRPr="0089403F">
        <w:t>:</w:t>
      </w:r>
      <w:r w:rsidRPr="0089403F">
        <w:tab/>
        <w:t xml:space="preserve">Step </w:t>
      </w:r>
      <w:r>
        <w:t>6</w:t>
      </w:r>
      <w:r w:rsidRPr="0089403F">
        <w:t xml:space="preserve"> can </w:t>
      </w:r>
      <w:r w:rsidRPr="00584F0E">
        <w:t xml:space="preserve">also occur prior to step </w:t>
      </w:r>
      <w:r>
        <w:t>5</w:t>
      </w:r>
      <w:r w:rsidRPr="00584F0E">
        <w:t>.</w:t>
      </w:r>
    </w:p>
    <w:p w14:paraId="7AB00784"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4E1D5B66" w14:textId="77777777" w:rsidR="009A16B6" w:rsidRDefault="009A16B6" w:rsidP="009A16B6">
      <w:pPr>
        <w:pStyle w:val="B1"/>
      </w:pPr>
      <w:r>
        <w:t>8.</w:t>
      </w:r>
      <w:r>
        <w:tab/>
        <w:t xml:space="preserve">The IOPS MC connectivity function distributes the session packets carrying the IOPS </w:t>
      </w:r>
      <w:r w:rsidRPr="0089403F">
        <w:t>MCPTT ringing</w:t>
      </w:r>
      <w:r w:rsidRPr="004E675D">
        <w:t xml:space="preserve"> </w:t>
      </w:r>
      <w:r>
        <w:t>to the MCPTT client 1.</w:t>
      </w:r>
    </w:p>
    <w:p w14:paraId="5748290D" w14:textId="77777777" w:rsidR="009A16B6" w:rsidRDefault="009A16B6" w:rsidP="009A16B6">
      <w:pPr>
        <w:pStyle w:val="B1"/>
      </w:pPr>
      <w:r>
        <w:t>9</w:t>
      </w:r>
      <w:r w:rsidRPr="00584F0E">
        <w:t>.</w:t>
      </w:r>
      <w:r w:rsidRPr="00584F0E">
        <w:tab/>
        <w:t xml:space="preserve">The MCPTT user at the MCPTT client 2 has accepted the call using manual commencement mode (i.e., </w:t>
      </w:r>
      <w:r>
        <w:t xml:space="preserve">it </w:t>
      </w:r>
      <w:r w:rsidRPr="00584F0E">
        <w:t xml:space="preserve">has taken some action to accept </w:t>
      </w:r>
      <w:r>
        <w:t xml:space="preserve">it </w:t>
      </w:r>
      <w:r w:rsidRPr="00584F0E">
        <w:t>via the user interface). The MCPTT user may also reject or fail to answer the incoming call.</w:t>
      </w:r>
    </w:p>
    <w:p w14:paraId="065BBF21" w14:textId="77777777" w:rsidR="009A16B6" w:rsidRPr="00584F0E" w:rsidRDefault="009A16B6" w:rsidP="009A16B6">
      <w:pPr>
        <w:pStyle w:val="NO"/>
      </w:pPr>
      <w:r w:rsidRPr="0089403F">
        <w:t>NOTE</w:t>
      </w:r>
      <w:r>
        <w:t xml:space="preserve"> 2</w:t>
      </w:r>
      <w:r w:rsidRPr="0089403F">
        <w:t>:</w:t>
      </w:r>
      <w:r w:rsidRPr="0089403F">
        <w:tab/>
        <w:t xml:space="preserve">Step </w:t>
      </w:r>
      <w:r>
        <w:t>9</w:t>
      </w:r>
      <w:r w:rsidRPr="0089403F">
        <w:t xml:space="preserve"> can </w:t>
      </w:r>
      <w:r>
        <w:t xml:space="preserve">also </w:t>
      </w:r>
      <w:r w:rsidRPr="00584F0E">
        <w:t xml:space="preserve">occur </w:t>
      </w:r>
      <w:r>
        <w:t>at any time between steps 6 and 8.</w:t>
      </w:r>
    </w:p>
    <w:p w14:paraId="08BFFB94" w14:textId="77777777" w:rsidR="009A16B6" w:rsidRDefault="009A16B6" w:rsidP="009A16B6">
      <w:pPr>
        <w:pStyle w:val="B1"/>
      </w:pPr>
      <w:r>
        <w:t>10</w:t>
      </w:r>
      <w:r w:rsidRPr="00584F0E">
        <w:t>.</w:t>
      </w:r>
      <w:r w:rsidRPr="00584F0E">
        <w:tab/>
        <w:t>The MCPTT client 2 sends a</w:t>
      </w:r>
      <w:r>
        <w:t>n IOPS</w:t>
      </w:r>
      <w:r w:rsidRPr="00584F0E">
        <w:t xml:space="preserve"> call setup response indicating the successful call establishment to </w:t>
      </w:r>
      <w:r>
        <w:t xml:space="preserve">the </w:t>
      </w:r>
      <w:r w:rsidRPr="00584F0E">
        <w:t xml:space="preserve">MCPTT client 1. If the MCPTT client 2 rejected the call or the MCPTT user 2 rejected or failed to answer the incoming call, the MCPTT client 2 sends </w:t>
      </w:r>
      <w:r>
        <w:t>an IOPS</w:t>
      </w:r>
      <w:r w:rsidRPr="00584F0E">
        <w:t xml:space="preserve"> call setup response indicating the failure reason to the MCP</w:t>
      </w:r>
      <w:r w:rsidRPr="00385FB5">
        <w:t>TT client 1</w:t>
      </w:r>
      <w:r>
        <w:t xml:space="preserve">. </w:t>
      </w:r>
      <w:r w:rsidRPr="004E675D">
        <w:t xml:space="preserve">The MCPTT client </w:t>
      </w:r>
      <w:r>
        <w:t xml:space="preserve">2 </w:t>
      </w:r>
      <w:r w:rsidRPr="004E675D">
        <w:t xml:space="preserve">transmits the session packet(s) carrying the </w:t>
      </w:r>
      <w:r>
        <w:t>IOPS</w:t>
      </w:r>
      <w:r w:rsidRPr="00584F0E">
        <w:t xml:space="preserve"> call setup response </w:t>
      </w:r>
      <w:r w:rsidRPr="004E675D">
        <w:t>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385FB5">
        <w:t>.</w:t>
      </w:r>
    </w:p>
    <w:p w14:paraId="48232525" w14:textId="77777777" w:rsidR="009A16B6" w:rsidRDefault="009A16B6" w:rsidP="009A16B6">
      <w:pPr>
        <w:pStyle w:val="B1"/>
      </w:pPr>
      <w:r>
        <w:t>11.</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0754E81E" w14:textId="77777777" w:rsidR="009A16B6" w:rsidRDefault="009A16B6" w:rsidP="009A16B6">
      <w:pPr>
        <w:pStyle w:val="B1"/>
      </w:pPr>
      <w:r>
        <w:t>12.</w:t>
      </w:r>
      <w:r>
        <w:tab/>
        <w:t xml:space="preserve">The IOPS MC connectivity function distributes the session packets carrying the IOPS </w:t>
      </w:r>
      <w:r w:rsidRPr="00584F0E">
        <w:t xml:space="preserve">call setup response </w:t>
      </w:r>
      <w:r>
        <w:t>to the MCPTT client 1.</w:t>
      </w:r>
    </w:p>
    <w:p w14:paraId="5F597B0C" w14:textId="77777777" w:rsidR="009A16B6" w:rsidRDefault="009A16B6" w:rsidP="009A16B6">
      <w:pPr>
        <w:pStyle w:val="B1"/>
      </w:pPr>
      <w:r>
        <w:t>13</w:t>
      </w:r>
      <w:r w:rsidRPr="00385FB5">
        <w:t>.</w:t>
      </w:r>
      <w:r w:rsidRPr="00385FB5">
        <w:tab/>
      </w:r>
      <w:r w:rsidRPr="0074781F">
        <w:t xml:space="preserve">The MCPTT client 1 and the MCPTT client 2 have successfully established the </w:t>
      </w:r>
      <w:r>
        <w:t xml:space="preserve">IOPS private call </w:t>
      </w:r>
      <w:r w:rsidRPr="0074781F">
        <w:t>with floor control</w:t>
      </w:r>
      <w:r>
        <w:t xml:space="preserve"> based on the IP connectivity functionality.</w:t>
      </w:r>
      <w:r w:rsidRPr="0074781F">
        <w:t xml:space="preserve"> </w:t>
      </w:r>
      <w:r>
        <w:t>T</w:t>
      </w:r>
      <w:r w:rsidRPr="0074781F">
        <w:t>he MCPTT client 1 is automatically granted the floor</w:t>
      </w:r>
      <w:r w:rsidRPr="00385FB5">
        <w:t>.</w:t>
      </w:r>
    </w:p>
    <w:p w14:paraId="06D26563" w14:textId="77777777" w:rsidR="009A16B6" w:rsidRPr="00FB3429" w:rsidRDefault="009A16B6" w:rsidP="009A16B6">
      <w:pPr>
        <w:pStyle w:val="Heading4"/>
      </w:pPr>
      <w:bookmarkStart w:id="340" w:name="_Toc217989141"/>
      <w:r w:rsidRPr="004A4D90">
        <w:t>10.</w:t>
      </w:r>
      <w:r>
        <w:t>5</w:t>
      </w:r>
      <w:r w:rsidRPr="004A4D90">
        <w:t>.</w:t>
      </w:r>
      <w:r>
        <w:t>2</w:t>
      </w:r>
      <w:r w:rsidRPr="004A4D90">
        <w:t>.</w:t>
      </w:r>
      <w:r>
        <w:t>5</w:t>
      </w:r>
      <w:r w:rsidRPr="00FB3429">
        <w:tab/>
      </w:r>
      <w:r>
        <w:t>IOPS p</w:t>
      </w:r>
      <w:r w:rsidRPr="00FB3429">
        <w:t xml:space="preserve">rivate call </w:t>
      </w:r>
      <w:r>
        <w:t>release</w:t>
      </w:r>
      <w:bookmarkEnd w:id="340"/>
    </w:p>
    <w:p w14:paraId="50883B44" w14:textId="77777777" w:rsidR="009A16B6" w:rsidRPr="00AB5FED" w:rsidRDefault="009A16B6" w:rsidP="009A16B6">
      <w:r w:rsidRPr="00AB5FED">
        <w:t xml:space="preserve">The procedure </w:t>
      </w:r>
      <w:r>
        <w:t xml:space="preserve">in </w:t>
      </w:r>
      <w:r w:rsidRPr="00AB5FED">
        <w:t>figure 10.</w:t>
      </w:r>
      <w:r>
        <w:t>5</w:t>
      </w:r>
      <w:r w:rsidRPr="00AB5FED">
        <w:t>.</w:t>
      </w:r>
      <w:r>
        <w:t>2</w:t>
      </w:r>
      <w:r w:rsidRPr="00AB5FED">
        <w:t>.</w:t>
      </w:r>
      <w:r>
        <w:t>5</w:t>
      </w:r>
      <w:r w:rsidRPr="00AB5FED">
        <w:t xml:space="preserve">-1 focuses on the case where an MCPTT client is requesting to release an ongoing </w:t>
      </w:r>
      <w:r>
        <w:t xml:space="preserve">IOPS </w:t>
      </w:r>
      <w:r w:rsidRPr="00AB5FED">
        <w:t>MCPTT private call</w:t>
      </w:r>
      <w:r>
        <w:t xml:space="preserve"> </w:t>
      </w:r>
      <w:r w:rsidRPr="00416FBE">
        <w:t>based on the IP connectivity functionality</w:t>
      </w:r>
      <w:r w:rsidRPr="00AB5FED">
        <w:t>. Either MCPTT client can initiate the call release procedure.</w:t>
      </w:r>
    </w:p>
    <w:p w14:paraId="1556714E" w14:textId="77777777" w:rsidR="009A16B6" w:rsidRDefault="009A16B6" w:rsidP="009A16B6">
      <w:r w:rsidRPr="00AB5FED">
        <w:t>Pre-conditions:</w:t>
      </w:r>
    </w:p>
    <w:p w14:paraId="30456965" w14:textId="77777777" w:rsidR="009A16B6" w:rsidRPr="00416FBE" w:rsidRDefault="009A16B6" w:rsidP="009A16B6">
      <w:pPr>
        <w:pStyle w:val="B1"/>
      </w:pPr>
      <w:r>
        <w:t>-</w:t>
      </w:r>
      <w:r>
        <w:tab/>
        <w:t xml:space="preserve">Two </w:t>
      </w:r>
      <w:r w:rsidRPr="00AB5FED">
        <w:t xml:space="preserve">MCPTT users are currently engaged in an </w:t>
      </w:r>
      <w:r>
        <w:t xml:space="preserve">IOPS </w:t>
      </w:r>
      <w:r w:rsidRPr="00AB5FED">
        <w:t>MCPTT private call</w:t>
      </w:r>
      <w:r>
        <w:t xml:space="preserve"> </w:t>
      </w:r>
      <w:r w:rsidRPr="00416FBE">
        <w:t>based on the IP connectivity functionality</w:t>
      </w:r>
      <w:r>
        <w:t>.</w:t>
      </w:r>
      <w:r w:rsidRPr="00416FBE">
        <w:t xml:space="preserve"> </w:t>
      </w:r>
    </w:p>
    <w:p w14:paraId="71E91A09" w14:textId="77777777" w:rsidR="009A16B6" w:rsidRPr="00AB5FED" w:rsidRDefault="009A16B6" w:rsidP="009A16B6">
      <w:pPr>
        <w:pStyle w:val="TH"/>
      </w:pPr>
      <w:r>
        <w:object w:dxaOrig="7421" w:dyaOrig="8921" w14:anchorId="242A6814">
          <v:shape id="_x0000_i1044" type="#_x0000_t75" style="width:366.85pt;height:441.55pt" o:ole="">
            <v:imagedata r:id="rId47" o:title=""/>
          </v:shape>
          <o:OLEObject Type="Embed" ProgID="Visio.Drawing.11" ShapeID="_x0000_i1044" DrawAspect="Content" ObjectID="_1828601771" r:id="rId48"/>
        </w:object>
      </w:r>
    </w:p>
    <w:p w14:paraId="1698BD03" w14:textId="77777777" w:rsidR="009A16B6" w:rsidRPr="00AB5FED" w:rsidRDefault="009A16B6" w:rsidP="009A16B6">
      <w:pPr>
        <w:pStyle w:val="TF"/>
      </w:pPr>
      <w:r w:rsidRPr="00AB5FED">
        <w:t>Figure 10.</w:t>
      </w:r>
      <w:r>
        <w:t>5</w:t>
      </w:r>
      <w:r w:rsidRPr="00AB5FED">
        <w:t>.</w:t>
      </w:r>
      <w:r>
        <w:t>2</w:t>
      </w:r>
      <w:r w:rsidRPr="00AB5FED">
        <w:t>.</w:t>
      </w:r>
      <w:r>
        <w:t>5</w:t>
      </w:r>
      <w:r w:rsidRPr="00AB5FED">
        <w:t xml:space="preserve">-1: </w:t>
      </w:r>
      <w:r>
        <w:t>IOPS p</w:t>
      </w:r>
      <w:r w:rsidRPr="00AB5FED">
        <w:t>rivate call release</w:t>
      </w:r>
      <w:r>
        <w:t xml:space="preserve"> </w:t>
      </w:r>
      <w:r w:rsidRPr="0045467C">
        <w:t>based on the IP connectivity functionality</w:t>
      </w:r>
    </w:p>
    <w:p w14:paraId="7C97EBBC" w14:textId="77777777" w:rsidR="009A16B6" w:rsidRPr="00AB5FED" w:rsidRDefault="009A16B6" w:rsidP="009A16B6">
      <w:pPr>
        <w:pStyle w:val="B1"/>
      </w:pPr>
      <w:r w:rsidRPr="00AB5FED">
        <w:t>1.</w:t>
      </w:r>
      <w:r w:rsidRPr="00AB5FED">
        <w:tab/>
        <w:t xml:space="preserve">The MCPTT user at MCPTT client 1 would like to initiate an </w:t>
      </w:r>
      <w:r>
        <w:t>IOPS</w:t>
      </w:r>
      <w:r w:rsidRPr="00AB5FED">
        <w:t xml:space="preserve"> </w:t>
      </w:r>
      <w:r>
        <w:t xml:space="preserve">MCPTT </w:t>
      </w:r>
      <w:r w:rsidRPr="00AB5FED">
        <w:t>private call release to the MCPTT user at MCPTT client 2</w:t>
      </w:r>
      <w:r>
        <w:t xml:space="preserve"> based on the IP connectivity functionality</w:t>
      </w:r>
      <w:r w:rsidRPr="00AB5FED">
        <w:t>.</w:t>
      </w:r>
    </w:p>
    <w:p w14:paraId="6B3B8EB8" w14:textId="77777777" w:rsidR="009A16B6" w:rsidRDefault="009A16B6" w:rsidP="009A16B6">
      <w:pPr>
        <w:pStyle w:val="B1"/>
      </w:pPr>
      <w:r w:rsidRPr="00AB5FED">
        <w:t>2.</w:t>
      </w:r>
      <w:r w:rsidRPr="00AB5FED">
        <w:tab/>
        <w:t>The</w:t>
      </w:r>
      <w:r>
        <w:t xml:space="preserve"> </w:t>
      </w:r>
      <w:r w:rsidRPr="00416FBE">
        <w:t xml:space="preserve">MCPTT client 1 </w:t>
      </w:r>
      <w:r>
        <w:t xml:space="preserve">retrieves the connectivity information of the target MCPTT user from the IOPS connectivity client 1 (not shown in figure) and </w:t>
      </w:r>
      <w:r w:rsidRPr="00416FBE">
        <w:t>sends a</w:t>
      </w:r>
      <w:r>
        <w:t>n IOPS</w:t>
      </w:r>
      <w:r w:rsidRPr="00416FBE">
        <w:t xml:space="preserve"> call </w:t>
      </w:r>
      <w:r>
        <w:t>release</w:t>
      </w:r>
      <w:r w:rsidRPr="00416FBE">
        <w:t xml:space="preserve"> request towards the MCPTT client 2</w:t>
      </w:r>
      <w:r>
        <w:t>.</w:t>
      </w:r>
      <w:r w:rsidRPr="00AB5FED">
        <w:t xml:space="preserve"> </w:t>
      </w:r>
      <w:r w:rsidRPr="004E675D">
        <w:t xml:space="preserve">The MCPTT client 1 transmits the session packets carrying the IOPS call </w:t>
      </w:r>
      <w:r>
        <w:t>release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AB5FED">
        <w:t>.</w:t>
      </w:r>
    </w:p>
    <w:p w14:paraId="66DF19C2"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2 over unicast transmissions.</w:t>
      </w:r>
    </w:p>
    <w:p w14:paraId="17EC1D7E" w14:textId="77777777" w:rsidR="009A16B6" w:rsidRPr="00AB5FED" w:rsidRDefault="009A16B6" w:rsidP="009A16B6">
      <w:pPr>
        <w:pStyle w:val="B1"/>
      </w:pPr>
      <w:r>
        <w:t>4.</w:t>
      </w:r>
      <w:r>
        <w:tab/>
        <w:t>The IOPS MC connectivity function distributes the session packets carrying the IOPS call release request to the MCPTT client 2.</w:t>
      </w:r>
    </w:p>
    <w:p w14:paraId="58342178" w14:textId="77777777" w:rsidR="009A16B6" w:rsidRPr="00AB5FED" w:rsidRDefault="009A16B6" w:rsidP="009A16B6">
      <w:pPr>
        <w:pStyle w:val="B1"/>
      </w:pPr>
      <w:r>
        <w:t>5</w:t>
      </w:r>
      <w:r w:rsidRPr="00AB5FED">
        <w:t>.</w:t>
      </w:r>
      <w:r w:rsidRPr="00AB5FED">
        <w:tab/>
        <w:t xml:space="preserve">The MCPTT client 2 notifies the MCPTT user about the </w:t>
      </w:r>
      <w:r>
        <w:t xml:space="preserve">IOPS </w:t>
      </w:r>
      <w:r w:rsidRPr="00AB5FED">
        <w:t>private call release.</w:t>
      </w:r>
    </w:p>
    <w:p w14:paraId="62F4E95C" w14:textId="77777777" w:rsidR="009A16B6" w:rsidRPr="00AB5FED" w:rsidRDefault="009A16B6" w:rsidP="009A16B6">
      <w:pPr>
        <w:pStyle w:val="B1"/>
      </w:pPr>
      <w:r>
        <w:t>6</w:t>
      </w:r>
      <w:r w:rsidRPr="00AB5FED">
        <w:t>.</w:t>
      </w:r>
      <w:r>
        <w:tab/>
      </w:r>
      <w:r w:rsidRPr="00AB5FED">
        <w:t>The MCPTT client 2 sends a</w:t>
      </w:r>
      <w:r>
        <w:t>n IOPS</w:t>
      </w:r>
      <w:r w:rsidRPr="00AB5FED">
        <w:t xml:space="preserve"> call release response indicating the successful call release to</w:t>
      </w:r>
      <w:r>
        <w:t xml:space="preserve"> the</w:t>
      </w:r>
      <w:r w:rsidRPr="00AB5FED">
        <w:t xml:space="preserve"> MCPTT client 1</w:t>
      </w:r>
      <w:r>
        <w:t xml:space="preserve">. </w:t>
      </w:r>
      <w:r w:rsidRPr="004E675D">
        <w:t xml:space="preserve">The MCPTT client </w:t>
      </w:r>
      <w:r>
        <w:t xml:space="preserve">2 </w:t>
      </w:r>
      <w:r w:rsidRPr="004E675D">
        <w:t xml:space="preserve">transmits the session packet(s) carrying the IOPS </w:t>
      </w:r>
      <w:r>
        <w:t>call release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89403F">
        <w:t>.</w:t>
      </w:r>
    </w:p>
    <w:p w14:paraId="68A9566C" w14:textId="77777777" w:rsidR="009A16B6" w:rsidRPr="00AB5FED" w:rsidRDefault="009A16B6" w:rsidP="009A16B6">
      <w:pPr>
        <w:pStyle w:val="NO"/>
      </w:pPr>
      <w:r w:rsidRPr="00AB5FED">
        <w:lastRenderedPageBreak/>
        <w:t>NOTE:</w:t>
      </w:r>
      <w:r w:rsidRPr="00AB5FED">
        <w:tab/>
        <w:t xml:space="preserve">Step </w:t>
      </w:r>
      <w:r>
        <w:t>6</w:t>
      </w:r>
      <w:r w:rsidRPr="00AB5FED">
        <w:t xml:space="preserve"> can also occur prior to step </w:t>
      </w:r>
      <w:r>
        <w:t>5</w:t>
      </w:r>
      <w:r w:rsidRPr="00AB5FED">
        <w:t>.</w:t>
      </w:r>
    </w:p>
    <w:p w14:paraId="43654B92"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2010EDD1" w14:textId="77777777" w:rsidR="009A16B6" w:rsidRDefault="009A16B6" w:rsidP="009A16B6">
      <w:pPr>
        <w:pStyle w:val="B1"/>
      </w:pPr>
      <w:r>
        <w:t>8.</w:t>
      </w:r>
      <w:r>
        <w:tab/>
        <w:t>The IOPS MC connectivity function distributes the session packets carrying the IOPS call release response</w:t>
      </w:r>
      <w:r w:rsidRPr="004E675D">
        <w:t xml:space="preserve"> </w:t>
      </w:r>
      <w:r>
        <w:t>to the MCPTT client 1.</w:t>
      </w:r>
    </w:p>
    <w:p w14:paraId="4480333B" w14:textId="77777777" w:rsidR="009A16B6" w:rsidRDefault="009A16B6" w:rsidP="009A16B6">
      <w:pPr>
        <w:pStyle w:val="B1"/>
      </w:pPr>
      <w:r>
        <w:t>9</w:t>
      </w:r>
      <w:r w:rsidRPr="00AB5FED">
        <w:t>.</w:t>
      </w:r>
      <w:r w:rsidRPr="00AB5FED">
        <w:tab/>
        <w:t xml:space="preserve">The MCPTT client 1 and the MCPTT client 2 release all associated </w:t>
      </w:r>
      <w:r>
        <w:t>call</w:t>
      </w:r>
      <w:r w:rsidRPr="00AB5FED">
        <w:t xml:space="preserve"> resources</w:t>
      </w:r>
      <w:r>
        <w:t xml:space="preserve"> from the private call communication based on the IP connectivity functionality</w:t>
      </w:r>
      <w:r w:rsidRPr="00AB5FED">
        <w:t>.</w:t>
      </w:r>
    </w:p>
    <w:p w14:paraId="053A4324" w14:textId="77777777" w:rsidR="009A16B6" w:rsidRPr="00FB507F" w:rsidRDefault="009A16B6" w:rsidP="009A16B6">
      <w:pPr>
        <w:pStyle w:val="Heading4"/>
      </w:pPr>
      <w:bookmarkStart w:id="341" w:name="_Toc217989142"/>
      <w:r>
        <w:t>10.5.2</w:t>
      </w:r>
      <w:r w:rsidRPr="003870EE">
        <w:t>.</w:t>
      </w:r>
      <w:r>
        <w:t>6</w:t>
      </w:r>
      <w:r w:rsidRPr="00FB507F">
        <w:tab/>
      </w:r>
      <w:r>
        <w:t>IOPS emergency private</w:t>
      </w:r>
      <w:r w:rsidRPr="00FB507F">
        <w:t xml:space="preserve"> call</w:t>
      </w:r>
      <w:bookmarkEnd w:id="341"/>
    </w:p>
    <w:p w14:paraId="272E745A" w14:textId="77777777" w:rsidR="009A16B6" w:rsidRDefault="009A16B6" w:rsidP="009A16B6">
      <w:r w:rsidRPr="00416FBE">
        <w:t>The procedure in figure </w:t>
      </w:r>
      <w:r>
        <w:t>10.5.2</w:t>
      </w:r>
      <w:r w:rsidRPr="00416FBE">
        <w:t>.</w:t>
      </w:r>
      <w:r>
        <w:t>6</w:t>
      </w:r>
      <w:r w:rsidRPr="00416FBE">
        <w:t xml:space="preserve">-1 is the basic procedure for </w:t>
      </w:r>
      <w:r>
        <w:t>an</w:t>
      </w:r>
      <w:r w:rsidRPr="00416FBE">
        <w:t xml:space="preserve"> MCPTT client initiating </w:t>
      </w:r>
      <w:r>
        <w:t xml:space="preserve">the </w:t>
      </w:r>
      <w:r w:rsidRPr="00416FBE">
        <w:t xml:space="preserve">establishment of an </w:t>
      </w:r>
      <w:r>
        <w:t xml:space="preserve">IOPS emergency </w:t>
      </w:r>
      <w:r w:rsidRPr="00416FBE">
        <w:t xml:space="preserve">private call with </w:t>
      </w:r>
      <w:r>
        <w:t>a</w:t>
      </w:r>
      <w:r w:rsidRPr="00416FBE">
        <w:t xml:space="preserve"> target MCPTT </w:t>
      </w:r>
      <w:r>
        <w:t>client</w:t>
      </w:r>
      <w:r w:rsidRPr="00416FBE">
        <w:t xml:space="preserve"> based on the IP connectivity functionality.</w:t>
      </w:r>
      <w:r>
        <w:t xml:space="preserve"> </w:t>
      </w:r>
      <w:r w:rsidRPr="00AB5FED">
        <w:t xml:space="preserve">The </w:t>
      </w:r>
      <w:r>
        <w:t>IOPS</w:t>
      </w:r>
      <w:r w:rsidRPr="00AB5FED">
        <w:t xml:space="preserve"> emergency </w:t>
      </w:r>
      <w:r>
        <w:t>private</w:t>
      </w:r>
      <w:r w:rsidRPr="00AB5FED">
        <w:t xml:space="preserve"> call</w:t>
      </w:r>
      <w:r>
        <w:t xml:space="preserve"> </w:t>
      </w:r>
      <w:r w:rsidRPr="00AB5FED">
        <w:t xml:space="preserve">is a special case of </w:t>
      </w:r>
      <w:r>
        <w:t>the IOPS</w:t>
      </w:r>
      <w:r w:rsidRPr="00AB5FED">
        <w:t xml:space="preserve"> </w:t>
      </w:r>
      <w:r>
        <w:t xml:space="preserve">private </w:t>
      </w:r>
      <w:r w:rsidRPr="00AB5FED">
        <w:t xml:space="preserve">call </w:t>
      </w:r>
      <w:r>
        <w:t xml:space="preserve">setup procedures described in clause 10.5.2.3, wherein the IOPS </w:t>
      </w:r>
      <w:r w:rsidRPr="00AB5FED">
        <w:t xml:space="preserve">call </w:t>
      </w:r>
      <w:r>
        <w:t>setup request</w:t>
      </w:r>
      <w:r w:rsidRPr="00AB5FED">
        <w:t xml:space="preserve"> contains an indication that the </w:t>
      </w:r>
      <w:r>
        <w:t>IOPS</w:t>
      </w:r>
      <w:r w:rsidRPr="00AB5FED">
        <w:t xml:space="preserve"> </w:t>
      </w:r>
      <w:r>
        <w:t xml:space="preserve">private </w:t>
      </w:r>
      <w:r w:rsidRPr="00AB5FED">
        <w:t xml:space="preserve">call is an </w:t>
      </w:r>
      <w:r>
        <w:t>IOPS</w:t>
      </w:r>
      <w:r w:rsidRPr="00AB5FED">
        <w:t xml:space="preserve"> emergency</w:t>
      </w:r>
      <w:r>
        <w:t xml:space="preserve"> private </w:t>
      </w:r>
      <w:r w:rsidRPr="00AB5FED">
        <w:t>call.</w:t>
      </w:r>
      <w:bookmarkStart w:id="342" w:name="_Hlk36744988"/>
      <w:r>
        <w:t xml:space="preserve"> The called MCPTT user can become aware of the emergency state of the calling MCPTT user based on the emergency indicator.</w:t>
      </w:r>
      <w:bookmarkEnd w:id="342"/>
    </w:p>
    <w:p w14:paraId="3C3263FB" w14:textId="77777777" w:rsidR="009A16B6" w:rsidRDefault="009A16B6" w:rsidP="009A16B6">
      <w:bookmarkStart w:id="343" w:name="_Hlk36745162"/>
      <w:r>
        <w:t>When an</w:t>
      </w:r>
      <w:r w:rsidRPr="00AB5FED">
        <w:t xml:space="preserve"> </w:t>
      </w:r>
      <w:r>
        <w:t xml:space="preserve">MCPTT </w:t>
      </w:r>
      <w:r w:rsidRPr="00AB5FED">
        <w:t xml:space="preserve">client </w:t>
      </w:r>
      <w:r>
        <w:t xml:space="preserve">intends to </w:t>
      </w:r>
      <w:r w:rsidRPr="00AB5FED">
        <w:t>initiat</w:t>
      </w:r>
      <w:r>
        <w:t>e</w:t>
      </w:r>
      <w:r w:rsidRPr="00AB5FED">
        <w:t xml:space="preserve"> </w:t>
      </w:r>
      <w:r>
        <w:t>an</w:t>
      </w:r>
      <w:r w:rsidRPr="00AB5FED">
        <w:t xml:space="preserve"> </w:t>
      </w:r>
      <w:r>
        <w:t xml:space="preserve">IOPS </w:t>
      </w:r>
      <w:r w:rsidRPr="00AB5FED">
        <w:t xml:space="preserve">emergency </w:t>
      </w:r>
      <w:r>
        <w:t xml:space="preserve">private </w:t>
      </w:r>
      <w:r w:rsidRPr="00AB5FED">
        <w:t>call</w:t>
      </w:r>
      <w:r>
        <w:t>, the MCPTT client can</w:t>
      </w:r>
      <w:r w:rsidRPr="00AB5FED">
        <w:t xml:space="preserve"> </w:t>
      </w:r>
      <w:r>
        <w:t>request higher priority from the IOPS MC connectivity function</w:t>
      </w:r>
      <w:r w:rsidRPr="00AB5FED">
        <w:t xml:space="preserve"> </w:t>
      </w:r>
      <w:r>
        <w:t xml:space="preserve">via the IOPS discovery request.  </w:t>
      </w:r>
    </w:p>
    <w:bookmarkEnd w:id="343"/>
    <w:p w14:paraId="7432725E" w14:textId="77777777" w:rsidR="009A16B6" w:rsidRDefault="009A16B6" w:rsidP="009A16B6">
      <w:r>
        <w:t>For the case of a</w:t>
      </w:r>
      <w:r w:rsidRPr="00AB5FED">
        <w:rPr>
          <w:lang w:eastAsia="ko-KR"/>
        </w:rPr>
        <w:t>n</w:t>
      </w:r>
      <w:r w:rsidRPr="00AB5FED">
        <w:rPr>
          <w:rFonts w:hint="eastAsia"/>
          <w:lang w:eastAsia="ko-KR"/>
        </w:rPr>
        <w:t xml:space="preserve"> </w:t>
      </w:r>
      <w:r>
        <w:rPr>
          <w:lang w:eastAsia="ko-KR"/>
        </w:rPr>
        <w:t>IOPS</w:t>
      </w:r>
      <w:r w:rsidRPr="00AB5FED">
        <w:rPr>
          <w:rFonts w:hint="eastAsia"/>
          <w:lang w:eastAsia="ko-KR"/>
        </w:rPr>
        <w:t xml:space="preserve"> </w:t>
      </w:r>
      <w:r>
        <w:rPr>
          <w:lang w:eastAsia="ko-KR"/>
        </w:rPr>
        <w:t>private</w:t>
      </w:r>
      <w:r w:rsidRPr="00AB5FED">
        <w:rPr>
          <w:rFonts w:hint="eastAsia"/>
          <w:lang w:eastAsia="ko-KR"/>
        </w:rPr>
        <w:t xml:space="preserve"> call in-progress</w:t>
      </w:r>
      <w:r>
        <w:rPr>
          <w:lang w:eastAsia="ko-KR"/>
        </w:rPr>
        <w:t xml:space="preserve">, either call participant can </w:t>
      </w:r>
      <w:r w:rsidRPr="00AB5FED">
        <w:rPr>
          <w:rFonts w:hint="eastAsia"/>
          <w:lang w:eastAsia="ko-KR"/>
        </w:rPr>
        <w:t>upgrade</w:t>
      </w:r>
      <w:r>
        <w:rPr>
          <w:lang w:eastAsia="ko-KR"/>
        </w:rPr>
        <w:t xml:space="preserve"> the call</w:t>
      </w:r>
      <w:r w:rsidRPr="00AB5FED">
        <w:rPr>
          <w:rFonts w:hint="eastAsia"/>
          <w:lang w:eastAsia="ko-KR"/>
        </w:rPr>
        <w:t xml:space="preserve"> to </w:t>
      </w:r>
      <w:r w:rsidRPr="00AB5FED">
        <w:rPr>
          <w:lang w:eastAsia="ko-KR"/>
        </w:rPr>
        <w:t>an</w:t>
      </w:r>
      <w:r w:rsidRPr="00AB5FED">
        <w:rPr>
          <w:rFonts w:hint="eastAsia"/>
          <w:lang w:eastAsia="ko-KR"/>
        </w:rPr>
        <w:t xml:space="preserve"> </w:t>
      </w:r>
      <w:r>
        <w:rPr>
          <w:lang w:eastAsia="ko-KR"/>
        </w:rPr>
        <w:t xml:space="preserve">IOPS </w:t>
      </w:r>
      <w:r w:rsidRPr="00AB5FED">
        <w:rPr>
          <w:rFonts w:hint="eastAsia"/>
          <w:lang w:eastAsia="ko-KR"/>
        </w:rPr>
        <w:t xml:space="preserve">emergency </w:t>
      </w:r>
      <w:r>
        <w:rPr>
          <w:lang w:eastAsia="ko-KR"/>
        </w:rPr>
        <w:t>private</w:t>
      </w:r>
      <w:r w:rsidRPr="00AB5FED">
        <w:rPr>
          <w:rFonts w:hint="eastAsia"/>
          <w:lang w:eastAsia="ko-KR"/>
        </w:rPr>
        <w:t xml:space="preserve"> call </w:t>
      </w:r>
      <w:r>
        <w:rPr>
          <w:lang w:eastAsia="ko-KR"/>
        </w:rPr>
        <w:t xml:space="preserve">by sending an </w:t>
      </w:r>
      <w:r>
        <w:t>IOPS emergency</w:t>
      </w:r>
      <w:r w:rsidRPr="00AB5FED">
        <w:t xml:space="preserve"> </w:t>
      </w:r>
      <w:r>
        <w:t xml:space="preserve">private </w:t>
      </w:r>
      <w:r w:rsidRPr="00AB5FED">
        <w:t xml:space="preserve">call </w:t>
      </w:r>
      <w:r>
        <w:t>upgrade.</w:t>
      </w:r>
    </w:p>
    <w:p w14:paraId="4E5A665A" w14:textId="77777777" w:rsidR="009A16B6" w:rsidRDefault="009A16B6" w:rsidP="009A16B6">
      <w:pPr>
        <w:rPr>
          <w:lang w:eastAsia="ko-KR"/>
        </w:rPr>
      </w:pPr>
      <w:r w:rsidRPr="006539DC">
        <w:rPr>
          <w:lang w:eastAsia="ko-KR"/>
        </w:rPr>
        <w:t xml:space="preserve">The </w:t>
      </w:r>
      <w:r>
        <w:rPr>
          <w:lang w:eastAsia="ko-KR"/>
        </w:rPr>
        <w:t>emergency state of the call</w:t>
      </w:r>
      <w:r w:rsidRPr="006539DC">
        <w:rPr>
          <w:lang w:eastAsia="ko-KR"/>
        </w:rPr>
        <w:t xml:space="preserve"> remains until the emergency call ends</w:t>
      </w:r>
      <w:r>
        <w:rPr>
          <w:lang w:eastAsia="ko-KR"/>
        </w:rPr>
        <w:t>.</w:t>
      </w:r>
    </w:p>
    <w:p w14:paraId="7D155B3D" w14:textId="77777777" w:rsidR="009A16B6" w:rsidRPr="00416FBE" w:rsidRDefault="009A16B6" w:rsidP="009A16B6">
      <w:r w:rsidRPr="00416FBE">
        <w:t>Pre-conditions:</w:t>
      </w:r>
    </w:p>
    <w:p w14:paraId="375A3D7B" w14:textId="77777777" w:rsidR="009A16B6" w:rsidRDefault="009A16B6" w:rsidP="009A16B6">
      <w:pPr>
        <w:pStyle w:val="B1"/>
      </w:pPr>
      <w:r>
        <w:t>-</w:t>
      </w:r>
      <w:r>
        <w:tab/>
      </w:r>
      <w:r w:rsidRPr="00416FBE">
        <w:t>MCPTT user profile used for the IOPS mode of operation is pre-provisioned in the MCPTT UEs.</w:t>
      </w:r>
    </w:p>
    <w:p w14:paraId="1BF55726" w14:textId="77777777" w:rsidR="009A16B6" w:rsidRPr="00416FBE" w:rsidRDefault="009A16B6" w:rsidP="009A16B6">
      <w:pPr>
        <w:pStyle w:val="B1"/>
      </w:pPr>
      <w:r>
        <w:t>-</w:t>
      </w:r>
      <w:r>
        <w:tab/>
        <w:t>MCPTT users have an active PDN connection to the IOPS MC connectivity function</w:t>
      </w:r>
      <w:r w:rsidDel="0004621D">
        <w:t xml:space="preserve"> </w:t>
      </w:r>
      <w:r>
        <w:t>for the communication based on the IP connectivity functionality</w:t>
      </w:r>
    </w:p>
    <w:p w14:paraId="2E1D20E0" w14:textId="77777777" w:rsidR="009A16B6" w:rsidRPr="00EC2117" w:rsidRDefault="009A16B6" w:rsidP="009A16B6">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14:paraId="2E830393" w14:textId="77777777" w:rsidR="009A16B6" w:rsidRPr="008428E0" w:rsidRDefault="009A16B6" w:rsidP="009A16B6">
      <w:pPr>
        <w:pStyle w:val="B1"/>
      </w:pPr>
      <w:r>
        <w:t>-</w:t>
      </w:r>
      <w:r>
        <w:tab/>
      </w:r>
      <w:r w:rsidRPr="00EC2117">
        <w:t>MCPTT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MCPTT user</w:t>
      </w:r>
      <w:r>
        <w:t>s</w:t>
      </w:r>
      <w:r w:rsidRPr="00416FBE">
        <w:t>.</w:t>
      </w:r>
    </w:p>
    <w:p w14:paraId="732CDBD7" w14:textId="77777777" w:rsidR="009A16B6" w:rsidRPr="00416FBE" w:rsidRDefault="009A16B6" w:rsidP="009A16B6">
      <w:pPr>
        <w:pStyle w:val="B1"/>
      </w:pPr>
    </w:p>
    <w:p w14:paraId="1AFAC536" w14:textId="77777777" w:rsidR="009A16B6" w:rsidRPr="00416FBE" w:rsidRDefault="009A16B6" w:rsidP="009A16B6">
      <w:pPr>
        <w:pStyle w:val="TH"/>
      </w:pPr>
      <w:r>
        <w:object w:dxaOrig="7421" w:dyaOrig="8921" w14:anchorId="09E78CCD">
          <v:shape id="_x0000_i1045" type="#_x0000_t75" style="width:371.4pt;height:445.65pt" o:ole="">
            <v:imagedata r:id="rId49" o:title=""/>
          </v:shape>
          <o:OLEObject Type="Embed" ProgID="Visio.Drawing.11" ShapeID="_x0000_i1045" DrawAspect="Content" ObjectID="_1828601772" r:id="rId50"/>
        </w:object>
      </w:r>
    </w:p>
    <w:p w14:paraId="216C7712" w14:textId="77777777" w:rsidR="009A16B6" w:rsidRPr="00416FBE" w:rsidRDefault="009A16B6" w:rsidP="009A16B6">
      <w:pPr>
        <w:pStyle w:val="TF"/>
      </w:pPr>
      <w:r w:rsidRPr="00416FBE">
        <w:t>Figure </w:t>
      </w:r>
      <w:r>
        <w:t>10.5.2</w:t>
      </w:r>
      <w:r w:rsidRPr="00416FBE">
        <w:t>.</w:t>
      </w:r>
      <w:r>
        <w:t>6</w:t>
      </w:r>
      <w:r w:rsidRPr="00416FBE">
        <w:t xml:space="preserve">-1: </w:t>
      </w:r>
      <w:r>
        <w:t>IOPS emergency p</w:t>
      </w:r>
      <w:r w:rsidRPr="00416FBE">
        <w:t xml:space="preserve">rivate call setup </w:t>
      </w:r>
      <w:r>
        <w:t>based on the IP connectivity functionality</w:t>
      </w:r>
    </w:p>
    <w:p w14:paraId="5920A7D5" w14:textId="77777777" w:rsidR="009A16B6" w:rsidRDefault="009A16B6" w:rsidP="009A16B6">
      <w:pPr>
        <w:pStyle w:val="B1"/>
      </w:pPr>
      <w:r w:rsidRPr="00416FBE">
        <w:t>1.</w:t>
      </w:r>
      <w:r w:rsidRPr="00416FBE">
        <w:tab/>
        <w:t>The MCPTT user at MCPTT client 1 would like to initiate a</w:t>
      </w:r>
      <w:r>
        <w:t>n IOPS</w:t>
      </w:r>
      <w:r w:rsidRPr="00416FBE">
        <w:t xml:space="preserve"> </w:t>
      </w:r>
      <w:r>
        <w:t xml:space="preserve">emergency </w:t>
      </w:r>
      <w:r w:rsidRPr="00416FBE">
        <w:t xml:space="preserve">private call </w:t>
      </w:r>
      <w:r>
        <w:t>with</w:t>
      </w:r>
      <w:r w:rsidRPr="00416FBE">
        <w:t xml:space="preserve"> the MCPTT user at MCPTT client 2</w:t>
      </w:r>
      <w:r>
        <w:t xml:space="preserve"> based on the IP connectivity functionality</w:t>
      </w:r>
      <w:r w:rsidRPr="00416FBE">
        <w:t>.</w:t>
      </w:r>
    </w:p>
    <w:p w14:paraId="54D37C5B" w14:textId="77777777" w:rsidR="009A16B6" w:rsidRDefault="009A16B6" w:rsidP="009A16B6">
      <w:pPr>
        <w:pStyle w:val="NO"/>
        <w:rPr>
          <w:lang w:eastAsia="ko-KR"/>
        </w:rPr>
      </w:pPr>
      <w:r w:rsidRPr="0074781F">
        <w:t>NOTE</w:t>
      </w:r>
      <w:r>
        <w:t xml:space="preserve"> 1</w:t>
      </w:r>
      <w:r w:rsidRPr="0074781F">
        <w:t>:</w:t>
      </w:r>
      <w:r w:rsidRPr="0074781F">
        <w:tab/>
      </w:r>
      <w:r>
        <w:t>The MCPTT client 1 may have previously requested higher priority from the IOPS MC connectivity function using the IOPS discovery request.</w:t>
      </w:r>
    </w:p>
    <w:p w14:paraId="50569110" w14:textId="77777777" w:rsidR="009A16B6" w:rsidRDefault="009A16B6" w:rsidP="009A16B6">
      <w:pPr>
        <w:pStyle w:val="B1"/>
      </w:pPr>
      <w:r w:rsidRPr="00416FBE">
        <w:t>2.</w:t>
      </w:r>
      <w:r w:rsidRPr="00416FBE">
        <w:tab/>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The request contains an indication </w:t>
      </w:r>
      <w:r w:rsidRPr="00AB5FED">
        <w:t xml:space="preserve">that the call is an </w:t>
      </w:r>
      <w:r>
        <w:t>IOPS</w:t>
      </w:r>
      <w:r w:rsidRPr="00AB5FED">
        <w:t xml:space="preserve"> emergency</w:t>
      </w:r>
      <w:r>
        <w:t xml:space="preserve"> private </w:t>
      </w:r>
      <w:r w:rsidRPr="00AB5FED">
        <w:t>call</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14:paraId="24080322"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 If the MCPTT client 1 requested a priority state from the IOPS MC connectivity function, the IOPS MC connectivity function distributes the session packets with higher priority.</w:t>
      </w:r>
    </w:p>
    <w:p w14:paraId="626CED8A" w14:textId="77777777" w:rsidR="009A16B6" w:rsidRPr="00416FBE" w:rsidRDefault="009A16B6" w:rsidP="009A16B6">
      <w:pPr>
        <w:pStyle w:val="B1"/>
      </w:pPr>
      <w:r>
        <w:t>4.</w:t>
      </w:r>
      <w:r>
        <w:tab/>
        <w:t>The IOPS MC connectivity function distributes the session packets carrying the IOPS call setup request to the MCPTT client 2.</w:t>
      </w:r>
    </w:p>
    <w:p w14:paraId="07E1BE33" w14:textId="77777777" w:rsidR="009A16B6" w:rsidRPr="00416FBE" w:rsidRDefault="009A16B6" w:rsidP="009A16B6">
      <w:pPr>
        <w:pStyle w:val="B1"/>
      </w:pPr>
      <w:r>
        <w:lastRenderedPageBreak/>
        <w:t>5</w:t>
      </w:r>
      <w:r w:rsidRPr="00416FBE">
        <w:t>.</w:t>
      </w:r>
      <w:r w:rsidRPr="00416FBE">
        <w:tab/>
        <w:t xml:space="preserve">The MCPTT client 2 notifies the </w:t>
      </w:r>
      <w:r>
        <w:t xml:space="preserve">target </w:t>
      </w:r>
      <w:r w:rsidRPr="00416FBE">
        <w:t xml:space="preserve">MCPTT user about the incoming </w:t>
      </w:r>
      <w:r>
        <w:t xml:space="preserve">IOPS emergency </w:t>
      </w:r>
      <w:r w:rsidRPr="00416FBE">
        <w:t>private call.</w:t>
      </w:r>
    </w:p>
    <w:p w14:paraId="7A4A4FB0" w14:textId="77777777" w:rsidR="009A16B6" w:rsidRDefault="009A16B6" w:rsidP="009A16B6">
      <w:pPr>
        <w:pStyle w:val="B1"/>
      </w:pPr>
      <w:r>
        <w:t>6</w:t>
      </w:r>
      <w:r w:rsidRPr="00EC2117">
        <w:t>.</w:t>
      </w:r>
      <w:r w:rsidRPr="002D5757">
        <w:tab/>
        <w:t xml:space="preserve">The receiving MCPTT client 2 accepts the </w:t>
      </w:r>
      <w:r>
        <w:t xml:space="preserve">IOPS emergency </w:t>
      </w:r>
      <w:r w:rsidRPr="002D5757">
        <w:t>private call and a</w:t>
      </w:r>
      <w:r>
        <w:t>n IOPS</w:t>
      </w:r>
      <w:r w:rsidRPr="002D5757">
        <w:t xml:space="preserve"> call setup response indicating the successful call establishment is sent to MCPTT client 1</w:t>
      </w:r>
      <w:r>
        <w:t xml:space="preserve">. </w:t>
      </w:r>
      <w:r w:rsidRPr="004E675D">
        <w:t xml:space="preserve">The MCPTT client </w:t>
      </w:r>
      <w:r>
        <w:t>2</w:t>
      </w:r>
      <w:r w:rsidRPr="004E675D">
        <w:t xml:space="preserve"> transmits the session packet(s) carrying the IOPS call </w:t>
      </w:r>
      <w:r>
        <w:t>setup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74781F">
        <w:t xml:space="preserve">. </w:t>
      </w:r>
    </w:p>
    <w:p w14:paraId="0FE016BD" w14:textId="77777777" w:rsidR="009A16B6" w:rsidRDefault="009A16B6" w:rsidP="009A16B6">
      <w:pPr>
        <w:pStyle w:val="NO"/>
      </w:pPr>
      <w:r w:rsidRPr="0074781F">
        <w:t>NOTE</w:t>
      </w:r>
      <w:r>
        <w:t xml:space="preserve"> 2</w:t>
      </w:r>
      <w:r w:rsidRPr="0074781F">
        <w:t>:</w:t>
      </w:r>
      <w:r w:rsidRPr="0074781F">
        <w:tab/>
      </w:r>
      <w:r>
        <w:t>Whilst the IOPS emergency private call is in progress, the MCPTT client 2 may also request higher priority from the IOPS MC connectivity function using the IOPS discovery request.</w:t>
      </w:r>
    </w:p>
    <w:p w14:paraId="22D5179F" w14:textId="77777777" w:rsidR="009A16B6" w:rsidRPr="0074781F" w:rsidRDefault="009A16B6" w:rsidP="009A16B6">
      <w:pPr>
        <w:pStyle w:val="NO"/>
      </w:pPr>
      <w:r w:rsidRPr="0074781F">
        <w:t>NOTE</w:t>
      </w:r>
      <w:r>
        <w:t xml:space="preserve"> 3</w:t>
      </w:r>
      <w:r w:rsidRPr="0074781F">
        <w:t>:</w:t>
      </w:r>
      <w:r w:rsidRPr="0074781F">
        <w:tab/>
        <w:t xml:space="preserve">Step </w:t>
      </w:r>
      <w:r>
        <w:t>6</w:t>
      </w:r>
      <w:r w:rsidRPr="0074781F">
        <w:t xml:space="preserve"> can also occur prior to step </w:t>
      </w:r>
      <w:r>
        <w:t>5</w:t>
      </w:r>
      <w:r w:rsidRPr="0074781F">
        <w:t>.</w:t>
      </w:r>
    </w:p>
    <w:p w14:paraId="63F7E2C3"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 If any participating MCPTT client of the call requested a priority state from the IOPS MC connectivity function, the IOPS MC connectivity function distributes the session packets with higher priority.</w:t>
      </w:r>
    </w:p>
    <w:p w14:paraId="37C32EED" w14:textId="77777777" w:rsidR="009A16B6" w:rsidRPr="00416FBE" w:rsidRDefault="009A16B6" w:rsidP="009A16B6">
      <w:pPr>
        <w:pStyle w:val="B1"/>
      </w:pPr>
      <w:r>
        <w:t>8.</w:t>
      </w:r>
      <w:r>
        <w:tab/>
        <w:t>The IOPS MC connectivity function distributes the session packets carrying the IOPS call setup response to the MCPTT client 1.</w:t>
      </w:r>
    </w:p>
    <w:p w14:paraId="55EC1D01" w14:textId="77777777" w:rsidR="009A16B6" w:rsidRDefault="009A16B6" w:rsidP="009A16B6">
      <w:pPr>
        <w:pStyle w:val="B1"/>
      </w:pPr>
      <w:r>
        <w:t>9</w:t>
      </w:r>
      <w:r w:rsidRPr="0074781F">
        <w:t>.</w:t>
      </w:r>
      <w:r w:rsidRPr="0074781F">
        <w:tab/>
        <w:t xml:space="preserve">The MCPTT client 1 and the MCPTT client 2 have successfully established the </w:t>
      </w:r>
      <w:r>
        <w:t>IOPS emergency private call based on the IP connectivity functionality</w:t>
      </w:r>
      <w:r w:rsidRPr="0074781F">
        <w:t>.</w:t>
      </w:r>
    </w:p>
    <w:p w14:paraId="5E218036" w14:textId="77777777" w:rsidR="009A16B6" w:rsidRPr="0014397E" w:rsidRDefault="009A16B6" w:rsidP="009A16B6">
      <w:pPr>
        <w:pStyle w:val="Heading3"/>
        <w:rPr>
          <w:rFonts w:eastAsia="SimSun"/>
        </w:rPr>
      </w:pPr>
      <w:bookmarkStart w:id="344" w:name="_Toc217989143"/>
      <w:r>
        <w:rPr>
          <w:rFonts w:eastAsia="SimSun"/>
        </w:rPr>
        <w:t>10.5.3</w:t>
      </w:r>
      <w:r w:rsidRPr="0014397E">
        <w:rPr>
          <w:rFonts w:eastAsia="SimSun"/>
        </w:rPr>
        <w:tab/>
      </w:r>
      <w:r>
        <w:rPr>
          <w:rFonts w:eastAsia="SimSun"/>
        </w:rPr>
        <w:t>IOPS floor control (</w:t>
      </w:r>
      <w:r w:rsidRPr="0014397E">
        <w:rPr>
          <w:rFonts w:eastAsia="SimSun"/>
        </w:rPr>
        <w:t>IP connectivity functionality</w:t>
      </w:r>
      <w:r>
        <w:rPr>
          <w:rFonts w:eastAsia="SimSun"/>
        </w:rPr>
        <w:t>)</w:t>
      </w:r>
      <w:bookmarkEnd w:id="344"/>
    </w:p>
    <w:p w14:paraId="46407115" w14:textId="77777777" w:rsidR="009A16B6" w:rsidRPr="0014397E" w:rsidRDefault="009A16B6" w:rsidP="009A16B6">
      <w:pPr>
        <w:pStyle w:val="Heading4"/>
      </w:pPr>
      <w:bookmarkStart w:id="345" w:name="_Toc217989144"/>
      <w:r>
        <w:t>10.5.3</w:t>
      </w:r>
      <w:r w:rsidRPr="0014397E">
        <w:t>.1</w:t>
      </w:r>
      <w:r w:rsidRPr="0014397E">
        <w:tab/>
        <w:t>General</w:t>
      </w:r>
      <w:bookmarkEnd w:id="345"/>
    </w:p>
    <w:p w14:paraId="313F07D3" w14:textId="77777777" w:rsidR="009A16B6" w:rsidRDefault="009A16B6" w:rsidP="009A16B6">
      <w:pPr>
        <w:rPr>
          <w:rFonts w:eastAsia="Malgun Gothic"/>
          <w:lang w:eastAsia="ko-KR"/>
        </w:rPr>
      </w:pPr>
      <w:r>
        <w:t>For</w:t>
      </w:r>
      <w:r w:rsidRPr="0014397E">
        <w:t xml:space="preserve"> MCPTT calls based on the IP connectivity functionality in the IOPS mode of </w:t>
      </w:r>
      <w:r w:rsidRPr="00A86D0C">
        <w:t>operation</w:t>
      </w:r>
      <w:r>
        <w:t xml:space="preserve">, </w:t>
      </w:r>
      <w:r w:rsidRPr="00AB5FED">
        <w:rPr>
          <w:rFonts w:eastAsia="Malgun Gothic" w:hint="eastAsia"/>
          <w:lang w:eastAsia="ko-KR"/>
        </w:rPr>
        <w:t>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w:t>
      </w:r>
      <w:r>
        <w:rPr>
          <w:rFonts w:eastAsia="Malgun Gothic"/>
          <w:lang w:eastAsia="ko-KR"/>
        </w:rPr>
        <w:t xml:space="preserve">a </w:t>
      </w:r>
      <w:r w:rsidRPr="00AB5FED">
        <w:rPr>
          <w:rFonts w:eastAsia="Malgun Gothic" w:hint="eastAsia"/>
          <w:lang w:eastAsia="ko-KR"/>
        </w:rPr>
        <w:t xml:space="preserve">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Pr>
          <w:rFonts w:eastAsia="Malgun Gothic"/>
          <w:lang w:eastAsia="ko-KR"/>
        </w:rPr>
        <w:t xml:space="preserve">over the IOPS MC connectivity function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w:t>
      </w:r>
      <w:r>
        <w:rPr>
          <w:rFonts w:eastAsia="Malgun Gothic"/>
          <w:lang w:eastAsia="ko-KR"/>
        </w:rPr>
        <w:t xml:space="preserve"> the</w:t>
      </w:r>
      <w:r w:rsidRPr="00AB5FED">
        <w:rPr>
          <w:rFonts w:eastAsia="Malgun Gothic"/>
          <w:lang w:eastAsia="ko-KR"/>
        </w:rPr>
        <w:t xml:space="preserve"> reception of a floor granted message</w:t>
      </w:r>
      <w:r w:rsidRPr="00AB5FED">
        <w:rPr>
          <w:rFonts w:eastAsia="Malgun Gothic" w:hint="eastAsia"/>
          <w:lang w:eastAsia="ko-KR"/>
        </w:rPr>
        <w:t xml:space="preserve"> from another MCPTT client.</w:t>
      </w:r>
    </w:p>
    <w:p w14:paraId="5A1BF148" w14:textId="77777777" w:rsidR="009A16B6" w:rsidRPr="00AB5FED" w:rsidRDefault="009A16B6" w:rsidP="009A16B6">
      <w:pPr>
        <w:rPr>
          <w:rFonts w:eastAsia="Malgun Gothic"/>
          <w:lang w:eastAsia="ko-KR"/>
        </w:rPr>
      </w:pPr>
      <w:r>
        <w:rPr>
          <w:rFonts w:eastAsia="Malgun Gothic"/>
          <w:lang w:eastAsia="ko-KR"/>
        </w:rPr>
        <w:t>T</w:t>
      </w:r>
      <w:r w:rsidRPr="00AB5FED">
        <w:rPr>
          <w:rFonts w:eastAsia="Malgun Gothic" w:hint="eastAsia"/>
          <w:lang w:eastAsia="ko-KR"/>
        </w:rPr>
        <w:t xml:space="preserve">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the floor arbitrator also transfers the floor control queue when granting 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w:t>
      </w:r>
      <w:r>
        <w:rPr>
          <w:rFonts w:eastAsia="Malgun Gothic"/>
          <w:lang w:eastAsia="ko-KR"/>
        </w:rPr>
        <w:t xml:space="preserve">IOPS </w:t>
      </w:r>
      <w:r w:rsidRPr="00AB5FED">
        <w:rPr>
          <w:rFonts w:eastAsia="Malgun Gothic"/>
          <w:lang w:eastAsia="ko-KR"/>
        </w:rPr>
        <w:t>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7D0449DE" w14:textId="54269BF4" w:rsidR="009A16B6" w:rsidRPr="006768C6" w:rsidRDefault="009A16B6" w:rsidP="009A16B6">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w:t>
      </w:r>
      <w:r w:rsidRPr="00AB5FED">
        <w:rPr>
          <w:rFonts w:eastAsia="Malgun Gothic" w:hint="eastAsia"/>
          <w:lang w:eastAsia="ko-KR"/>
        </w:rPr>
        <w:t xml:space="preserve">he </w:t>
      </w:r>
      <w:r>
        <w:rPr>
          <w:rFonts w:eastAsia="Malgun Gothic"/>
          <w:lang w:eastAsia="ko-KR"/>
        </w:rPr>
        <w:t xml:space="preserve">group session packets carrying the </w:t>
      </w:r>
      <w:r w:rsidRPr="00AB5FED">
        <w:rPr>
          <w:rFonts w:eastAsia="Malgun Gothic" w:hint="eastAsia"/>
          <w:lang w:eastAsia="ko-KR"/>
        </w:rPr>
        <w:t>floor control message</w:t>
      </w:r>
      <w:r>
        <w:rPr>
          <w:rFonts w:eastAsia="Malgun Gothic"/>
          <w:lang w:eastAsia="ko-KR"/>
        </w:rPr>
        <w:t>s</w:t>
      </w:r>
      <w:r w:rsidRPr="00AB5FED">
        <w:rPr>
          <w:rFonts w:eastAsia="Malgun Gothic" w:hint="eastAsia"/>
          <w:lang w:eastAsia="ko-KR"/>
        </w:rPr>
        <w:t xml:space="preserve"> </w:t>
      </w:r>
      <w:r>
        <w:rPr>
          <w:rFonts w:eastAsia="Malgun Gothic"/>
          <w:lang w:eastAsia="ko-KR"/>
        </w:rPr>
        <w:t xml:space="preserve">can be transmitted by the IOPS MC connectivity function over </w:t>
      </w:r>
      <w:r w:rsidR="00935CBB" w:rsidRPr="00935CBB">
        <w:rPr>
          <w:rFonts w:eastAsia="Malgun Gothic"/>
          <w:lang w:eastAsia="ko-KR"/>
        </w:rPr>
        <w:t xml:space="preserve">broadcast/multicast </w:t>
      </w:r>
      <w:r>
        <w:rPr>
          <w:rFonts w:eastAsia="Malgun Gothic"/>
          <w:lang w:eastAsia="ko-KR"/>
        </w:rPr>
        <w:t>transmissions</w:t>
      </w:r>
      <w:r w:rsidRPr="00AB5FED">
        <w:t xml:space="preserve"> and can be monitored by all the members </w:t>
      </w:r>
      <w:r>
        <w:t>from</w:t>
      </w:r>
      <w:r w:rsidRPr="00AB5FED">
        <w:t xml:space="preserve"> the </w:t>
      </w:r>
      <w:r>
        <w:t xml:space="preserve">target IOPS </w:t>
      </w:r>
      <w:r w:rsidRPr="00AB5FED">
        <w:t>MCPTT group.</w:t>
      </w:r>
    </w:p>
    <w:p w14:paraId="2892CD60" w14:textId="77777777" w:rsidR="009A16B6" w:rsidRPr="00416FBE" w:rsidRDefault="009A16B6" w:rsidP="009A16B6">
      <w:pPr>
        <w:rPr>
          <w:lang w:eastAsia="zh-CN"/>
        </w:rPr>
      </w:pPr>
      <w:r w:rsidRPr="009C67A9">
        <w:t xml:space="preserve">The following clauses specify the </w:t>
      </w:r>
      <w:r>
        <w:t>floor control</w:t>
      </w:r>
      <w:r w:rsidRPr="00722F91">
        <w:t xml:space="preserve"> procedures </w:t>
      </w:r>
      <w:r w:rsidRPr="003870EE">
        <w:t xml:space="preserve">and information flows for </w:t>
      </w:r>
      <w:r>
        <w:t>IOPS private calls and IOPS group calls based on the</w:t>
      </w:r>
      <w:r w:rsidRPr="003870EE">
        <w:t xml:space="preserve"> IP connectivity functionality in the IOPS mode of operation.</w:t>
      </w:r>
    </w:p>
    <w:p w14:paraId="22DD9BF1" w14:textId="77777777" w:rsidR="009A16B6" w:rsidRPr="00B629E7" w:rsidRDefault="009A16B6" w:rsidP="009A16B6">
      <w:pPr>
        <w:pStyle w:val="Heading4"/>
      </w:pPr>
      <w:bookmarkStart w:id="346" w:name="_Toc217989145"/>
      <w:r>
        <w:t>10.5.3</w:t>
      </w:r>
      <w:r w:rsidRPr="00B629E7">
        <w:t>.2</w:t>
      </w:r>
      <w:r w:rsidRPr="00B629E7">
        <w:tab/>
        <w:t>Information flows</w:t>
      </w:r>
      <w:bookmarkEnd w:id="346"/>
    </w:p>
    <w:p w14:paraId="2AB42BA4" w14:textId="77777777" w:rsidR="009A16B6" w:rsidRPr="00B629E7" w:rsidRDefault="009A16B6" w:rsidP="009A16B6">
      <w:pPr>
        <w:pStyle w:val="Heading5"/>
        <w:rPr>
          <w:lang w:eastAsia="zh-CN"/>
        </w:rPr>
      </w:pPr>
      <w:bookmarkStart w:id="347" w:name="_Toc217989146"/>
      <w:r>
        <w:t>10.5.3</w:t>
      </w:r>
      <w:r w:rsidRPr="00B629E7">
        <w:t>.2.1</w:t>
      </w:r>
      <w:r w:rsidRPr="00B629E7">
        <w:rPr>
          <w:lang w:eastAsia="zh-CN"/>
        </w:rPr>
        <w:tab/>
      </w:r>
      <w:r>
        <w:rPr>
          <w:lang w:eastAsia="zh-CN"/>
        </w:rPr>
        <w:t>IOPS floor</w:t>
      </w:r>
      <w:r w:rsidRPr="00B629E7">
        <w:rPr>
          <w:lang w:eastAsia="zh-CN"/>
        </w:rPr>
        <w:t xml:space="preserve"> request</w:t>
      </w:r>
      <w:bookmarkEnd w:id="347"/>
    </w:p>
    <w:p w14:paraId="5CFB0A2B" w14:textId="77777777" w:rsidR="009A16B6" w:rsidRPr="00AB5FED" w:rsidRDefault="009A16B6" w:rsidP="009A16B6">
      <w:r w:rsidRPr="00AB5FED">
        <w:t>Table </w:t>
      </w:r>
      <w:r>
        <w:t>10.5.</w:t>
      </w:r>
      <w:r>
        <w:rPr>
          <w:lang w:eastAsia="zh-CN"/>
        </w:rPr>
        <w:t>3</w:t>
      </w:r>
      <w:r w:rsidRPr="00AB5FED">
        <w:rPr>
          <w:lang w:eastAsia="zh-CN"/>
        </w:rPr>
        <w:t>.2.</w:t>
      </w:r>
      <w:r>
        <w:rPr>
          <w:lang w:eastAsia="zh-CN"/>
        </w:rPr>
        <w:t>1</w:t>
      </w:r>
      <w:r w:rsidRPr="00AB5FED">
        <w:rPr>
          <w:lang w:eastAsia="zh-CN"/>
        </w:rPr>
        <w:t>-1</w:t>
      </w:r>
      <w:r w:rsidRPr="00AB5FED">
        <w:t xml:space="preserve"> describes the information flow</w:t>
      </w:r>
      <w:r>
        <w:t xml:space="preserve"> for the IOPS</w:t>
      </w:r>
      <w:r w:rsidRPr="00AB5FED">
        <w:t xml:space="preserve"> floor request, from the floor participant to </w:t>
      </w:r>
      <w:r>
        <w:t>another</w:t>
      </w:r>
      <w:r w:rsidRPr="00AB5FED">
        <w:t xml:space="preserve"> floor </w:t>
      </w:r>
      <w:r>
        <w:t>participant</w:t>
      </w:r>
      <w:r w:rsidRPr="00AB5FED">
        <w:t>, which is used to request the floor for media transfer.</w:t>
      </w:r>
      <w:r>
        <w:t xml:space="preserve"> </w:t>
      </w:r>
      <w:r w:rsidRPr="0079682D">
        <w:t xml:space="preserve">The packet(s) carrying the IOPS floor request are transmitted from the requesting MCPTT client to the IOPS MC </w:t>
      </w:r>
      <w:r>
        <w:t xml:space="preserve">connectivity function </w:t>
      </w:r>
      <w:r>
        <w:rPr>
          <w:lang w:eastAsia="zh-CN"/>
        </w:rPr>
        <w:t>for distribution to the target MCPTT client.</w:t>
      </w:r>
    </w:p>
    <w:p w14:paraId="25C1FA6D" w14:textId="77777777" w:rsidR="009A16B6" w:rsidRPr="00AB5FED" w:rsidRDefault="009A16B6" w:rsidP="009A16B6">
      <w:pPr>
        <w:pStyle w:val="TH"/>
        <w:rPr>
          <w:lang w:val="en-US"/>
        </w:rPr>
      </w:pPr>
      <w:r w:rsidRPr="00AB5FED">
        <w:lastRenderedPageBreak/>
        <w:t>Table </w:t>
      </w:r>
      <w:r>
        <w:t>10.5.3</w:t>
      </w:r>
      <w:r w:rsidRPr="00AB5FED">
        <w:t>.</w:t>
      </w:r>
      <w:r w:rsidRPr="00AB5FED">
        <w:rPr>
          <w:lang w:val="en-US"/>
        </w:rPr>
        <w:t>2</w:t>
      </w:r>
      <w:r w:rsidRPr="00AB5FED">
        <w:t>.</w:t>
      </w:r>
      <w:r>
        <w:rPr>
          <w:lang w:val="en-US"/>
        </w:rPr>
        <w:t>1</w:t>
      </w:r>
      <w:r w:rsidRPr="00AB5FED">
        <w:t xml:space="preserve">-1: </w:t>
      </w:r>
      <w:r>
        <w:t xml:space="preserve">IOPS </w:t>
      </w:r>
      <w:r>
        <w:rPr>
          <w:lang w:val="en-US"/>
        </w:rPr>
        <w:t>f</w:t>
      </w:r>
      <w:r w:rsidRPr="00AB5FED">
        <w:rPr>
          <w:lang w:val="en-US"/>
        </w:rPr>
        <w:t>loor request</w:t>
      </w:r>
    </w:p>
    <w:tbl>
      <w:tblPr>
        <w:tblW w:w="8640" w:type="dxa"/>
        <w:jc w:val="center"/>
        <w:tblLayout w:type="fixed"/>
        <w:tblLook w:val="0000" w:firstRow="0" w:lastRow="0" w:firstColumn="0" w:lastColumn="0" w:noHBand="0" w:noVBand="0"/>
      </w:tblPr>
      <w:tblGrid>
        <w:gridCol w:w="2880"/>
        <w:gridCol w:w="1440"/>
        <w:gridCol w:w="4320"/>
      </w:tblGrid>
      <w:tr w:rsidR="009A16B6" w:rsidRPr="00AB5FED" w14:paraId="6EA330D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DB0E32B"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607AB9C"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F41FD" w14:textId="77777777" w:rsidR="009A16B6" w:rsidRPr="00AB5FED" w:rsidRDefault="009A16B6" w:rsidP="003F7390">
            <w:pPr>
              <w:pStyle w:val="TAH"/>
            </w:pPr>
            <w:r w:rsidRPr="00AB5FED">
              <w:t>Description</w:t>
            </w:r>
          </w:p>
        </w:tc>
      </w:tr>
      <w:tr w:rsidR="009A16B6" w:rsidRPr="00AB5FED" w14:paraId="0A70608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596AA11" w14:textId="77777777" w:rsidR="009A16B6" w:rsidRPr="00AB5FED" w:rsidRDefault="009A16B6" w:rsidP="003F7390">
            <w:pPr>
              <w:pStyle w:val="TAL"/>
            </w:pPr>
            <w:r>
              <w:t xml:space="preserve">IOPS </w:t>
            </w: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006F392"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ACDA8" w14:textId="77777777" w:rsidR="009A16B6" w:rsidRPr="00AB5FED" w:rsidRDefault="009A16B6" w:rsidP="003F7390">
            <w:pPr>
              <w:pStyle w:val="TAL"/>
            </w:pPr>
            <w:r w:rsidRPr="00AB5FED">
              <w:t>Requester identity</w:t>
            </w:r>
          </w:p>
        </w:tc>
      </w:tr>
      <w:tr w:rsidR="009A16B6" w:rsidRPr="00AB5FED" w14:paraId="42A0C96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434E362" w14:textId="77777777" w:rsidR="009A16B6" w:rsidRPr="00AB5FED" w:rsidRDefault="009A16B6" w:rsidP="003F7390">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4C03D821"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7464D" w14:textId="77777777" w:rsidR="009A16B6" w:rsidRPr="00AB5FED" w:rsidRDefault="009A16B6" w:rsidP="003F7390">
            <w:pPr>
              <w:pStyle w:val="TAL"/>
            </w:pPr>
            <w:r w:rsidRPr="00AB5FED">
              <w:t>Priority of the request</w:t>
            </w:r>
          </w:p>
        </w:tc>
      </w:tr>
    </w:tbl>
    <w:p w14:paraId="2D5BF8B8" w14:textId="77777777" w:rsidR="009A16B6" w:rsidRDefault="009A16B6" w:rsidP="009A16B6"/>
    <w:p w14:paraId="3C61856F" w14:textId="77777777" w:rsidR="009A16B6" w:rsidRPr="00FC145B" w:rsidRDefault="009A16B6" w:rsidP="009A16B6">
      <w:pPr>
        <w:pStyle w:val="Heading5"/>
        <w:rPr>
          <w:lang w:eastAsia="zh-CN"/>
        </w:rPr>
      </w:pPr>
      <w:bookmarkStart w:id="348" w:name="_Toc217989147"/>
      <w:r>
        <w:rPr>
          <w:lang w:eastAsia="zh-CN"/>
        </w:rPr>
        <w:t>10.5.3</w:t>
      </w:r>
      <w:r w:rsidRPr="003808E8">
        <w:t>.</w:t>
      </w:r>
      <w:r w:rsidRPr="003808E8">
        <w:rPr>
          <w:lang w:eastAsia="zh-CN"/>
        </w:rPr>
        <w:t>2</w:t>
      </w:r>
      <w:r w:rsidRPr="003808E8">
        <w:t>.</w:t>
      </w:r>
      <w:r w:rsidRPr="003808E8">
        <w:rPr>
          <w:lang w:eastAsia="zh-CN"/>
        </w:rPr>
        <w:t>2</w:t>
      </w:r>
      <w:r w:rsidRPr="00FC145B">
        <w:tab/>
      </w:r>
      <w:r>
        <w:t>IOPS floor taken</w:t>
      </w:r>
      <w:bookmarkEnd w:id="348"/>
    </w:p>
    <w:p w14:paraId="0448BDF5" w14:textId="77777777" w:rsidR="009A16B6" w:rsidRPr="00AB5FED" w:rsidRDefault="009A16B6" w:rsidP="009A16B6">
      <w:r w:rsidRPr="00AB5FED">
        <w:t>Table </w:t>
      </w:r>
      <w:r>
        <w:t>10.5.3</w:t>
      </w:r>
      <w:r w:rsidRPr="0014397E">
        <w:rPr>
          <w:lang w:eastAsia="zh-CN"/>
        </w:rPr>
        <w:t>.2.2-1</w:t>
      </w:r>
      <w:r w:rsidRPr="0014397E">
        <w:t xml:space="preserve"> </w:t>
      </w:r>
      <w:r w:rsidRPr="00AB5FED">
        <w:t xml:space="preserve">describes the information flow </w:t>
      </w:r>
      <w:r>
        <w:t xml:space="preserve">for the IOPS </w:t>
      </w:r>
      <w:r w:rsidRPr="00AB5FED">
        <w:t xml:space="preserve">floor taken, from the floor </w:t>
      </w:r>
      <w:r>
        <w:t>participant</w:t>
      </w:r>
      <w:r w:rsidRPr="00AB5FED">
        <w:t xml:space="preserve"> to the floor participant, which is used to indicate the floor is granted to </w:t>
      </w:r>
      <w:r>
        <w:t>an</w:t>
      </w:r>
      <w:r w:rsidRPr="00AB5FED">
        <w:t xml:space="preserve"> MCPTT user.</w:t>
      </w:r>
      <w:r>
        <w:t xml:space="preserve"> </w:t>
      </w:r>
      <w:r w:rsidRPr="0079682D">
        <w:t xml:space="preserve">The packet(s) carrying the IOPS floor </w:t>
      </w:r>
      <w:r>
        <w:t>taken</w:t>
      </w:r>
      <w:r w:rsidRPr="0079682D">
        <w:t xml:space="preserve"> are transmitted from the </w:t>
      </w:r>
      <w:r>
        <w:t>originating</w:t>
      </w:r>
      <w:r w:rsidRPr="0079682D">
        <w:t xml:space="preserve"> MCPTT client to the IOPS MC </w:t>
      </w:r>
      <w:r>
        <w:t xml:space="preserve">connectivity function </w:t>
      </w:r>
      <w:r>
        <w:rPr>
          <w:lang w:eastAsia="zh-CN"/>
        </w:rPr>
        <w:t>for distribution to target MCPTT client.</w:t>
      </w:r>
    </w:p>
    <w:p w14:paraId="75AC102E" w14:textId="77777777" w:rsidR="009A16B6" w:rsidRPr="00AB5FED" w:rsidRDefault="009A16B6" w:rsidP="009A16B6">
      <w:pPr>
        <w:pStyle w:val="TH"/>
        <w:rPr>
          <w:lang w:val="en-US"/>
        </w:rPr>
      </w:pPr>
      <w:r w:rsidRPr="00AB5FED">
        <w:t>Table </w:t>
      </w:r>
      <w:r>
        <w:t>10.5.3</w:t>
      </w:r>
      <w:r w:rsidRPr="00416FBE">
        <w:rPr>
          <w:lang w:eastAsia="zh-CN"/>
        </w:rPr>
        <w:t>.2.2</w:t>
      </w:r>
      <w:r w:rsidRPr="00AB5FED">
        <w:t xml:space="preserve">-1: </w:t>
      </w:r>
      <w:r>
        <w:t xml:space="preserve">IOPS </w:t>
      </w:r>
      <w:r>
        <w:rPr>
          <w:lang w:val="en-US"/>
        </w:rPr>
        <w:t>f</w:t>
      </w:r>
      <w:r w:rsidRPr="00AB5FED">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9A16B6" w:rsidRPr="00AB5FED" w14:paraId="5B6E82A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4F5AD0B"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FFC7469"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0AABD2" w14:textId="77777777" w:rsidR="009A16B6" w:rsidRPr="00AB5FED" w:rsidRDefault="009A16B6" w:rsidP="003F7390">
            <w:pPr>
              <w:pStyle w:val="TAH"/>
            </w:pPr>
            <w:r w:rsidRPr="00AB5FED">
              <w:t>Description</w:t>
            </w:r>
          </w:p>
        </w:tc>
      </w:tr>
      <w:tr w:rsidR="009A16B6" w:rsidRPr="00AB5FED" w14:paraId="10A7CDF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9977266" w14:textId="77777777" w:rsidR="009A16B6" w:rsidRPr="00AB5FED" w:rsidRDefault="009A16B6" w:rsidP="003F7390">
            <w:pPr>
              <w:pStyle w:val="TAL"/>
            </w:pPr>
            <w:r>
              <w:t xml:space="preserve">IOPS </w:t>
            </w: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20C8734"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B88B1" w14:textId="77777777" w:rsidR="009A16B6" w:rsidRPr="00AB5FED" w:rsidRDefault="009A16B6" w:rsidP="003F7390">
            <w:pPr>
              <w:pStyle w:val="TAL"/>
            </w:pPr>
            <w:r w:rsidRPr="00AB5FED">
              <w:t>Identity for the granted party</w:t>
            </w:r>
          </w:p>
        </w:tc>
      </w:tr>
      <w:tr w:rsidR="009A16B6" w:rsidRPr="00AB5FED" w14:paraId="2ADAFD32"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0962BAB" w14:textId="77777777" w:rsidR="009A16B6" w:rsidRPr="00AB5FED" w:rsidRDefault="009A16B6" w:rsidP="003F739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C1600E8"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DB08E" w14:textId="77777777" w:rsidR="009A16B6" w:rsidRPr="00AB5FED" w:rsidRDefault="009A16B6" w:rsidP="003F7390">
            <w:pPr>
              <w:pStyle w:val="TAL"/>
            </w:pPr>
            <w:r w:rsidRPr="00AB5FED">
              <w:t>Indicates if acknowledgement from the floor participant is required</w:t>
            </w:r>
          </w:p>
        </w:tc>
      </w:tr>
    </w:tbl>
    <w:p w14:paraId="2E303730" w14:textId="77777777" w:rsidR="009A16B6" w:rsidRDefault="009A16B6" w:rsidP="009A16B6"/>
    <w:p w14:paraId="0AC205FB" w14:textId="77777777" w:rsidR="009A16B6" w:rsidRPr="007416F0" w:rsidRDefault="009A16B6" w:rsidP="009A16B6">
      <w:pPr>
        <w:pStyle w:val="Heading4"/>
      </w:pPr>
      <w:bookmarkStart w:id="349" w:name="_Toc217989148"/>
      <w:r>
        <w:t>10.5.3</w:t>
      </w:r>
      <w:r w:rsidRPr="003870EE">
        <w:t>.3</w:t>
      </w:r>
      <w:r w:rsidRPr="007416F0">
        <w:tab/>
      </w:r>
      <w:r>
        <w:t>IOPS floor control during silence</w:t>
      </w:r>
      <w:bookmarkEnd w:id="349"/>
    </w:p>
    <w:p w14:paraId="506C23FB" w14:textId="77777777" w:rsidR="009A16B6" w:rsidRPr="00AB5FED" w:rsidRDefault="009A16B6" w:rsidP="009A16B6">
      <w:r w:rsidRPr="00AB5FED">
        <w:t>If a floor arbitrator does not exist, figure </w:t>
      </w:r>
      <w:r>
        <w:t>10.5.</w:t>
      </w:r>
      <w:r>
        <w:rPr>
          <w:lang w:eastAsia="ko-KR"/>
        </w:rPr>
        <w:t>3</w:t>
      </w:r>
      <w:r w:rsidRPr="00AB5FED">
        <w:rPr>
          <w:lang w:eastAsia="ko-KR"/>
        </w:rPr>
        <w:t>.3</w:t>
      </w:r>
      <w:r w:rsidRPr="00AB5FED">
        <w:t>-1 shows the successful high level floor control procedure during periods </w:t>
      </w:r>
      <w:r w:rsidRPr="00AB5FED">
        <w:rPr>
          <w:bCs/>
        </w:rPr>
        <w:t>when there is no detectable talker</w:t>
      </w:r>
      <w:r>
        <w:rPr>
          <w:bCs/>
        </w:rPr>
        <w:t xml:space="preserve"> in an IOPS group call based on the IP connectivity functionality</w:t>
      </w:r>
      <w:r w:rsidRPr="00AB5FED">
        <w:t>.</w:t>
      </w:r>
    </w:p>
    <w:p w14:paraId="5FAD3E0E" w14:textId="77777777" w:rsidR="009A16B6" w:rsidRPr="00AB5FED" w:rsidRDefault="009A16B6" w:rsidP="009A16B6">
      <w:pPr>
        <w:pStyle w:val="NO"/>
      </w:pPr>
      <w:r w:rsidRPr="00AB5FED">
        <w:t>NOTE 1:</w:t>
      </w:r>
      <w:r w:rsidRPr="00AB5FED">
        <w:tab/>
        <w:t xml:space="preserve">The description also applies to </w:t>
      </w:r>
      <w:r>
        <w:t xml:space="preserve">IOPS </w:t>
      </w:r>
      <w:r w:rsidRPr="00AB5FED">
        <w:t>private calls.</w:t>
      </w:r>
    </w:p>
    <w:p w14:paraId="1432922E" w14:textId="77777777" w:rsidR="009A16B6" w:rsidRDefault="009A16B6" w:rsidP="009A16B6">
      <w:r w:rsidRPr="00AB5FED">
        <w:t xml:space="preserve">Pre-conditions: </w:t>
      </w:r>
    </w:p>
    <w:p w14:paraId="731EA22F" w14:textId="77777777" w:rsidR="009A16B6" w:rsidRDefault="009A16B6" w:rsidP="009A16B6">
      <w:pPr>
        <w:pStyle w:val="B1"/>
      </w:pPr>
      <w:r>
        <w:t>-</w:t>
      </w:r>
      <w:r>
        <w:tab/>
      </w:r>
      <w:r w:rsidRPr="00416FBE">
        <w:t>MCPTT user profile used for the IOPS mode of operation is pre-provisioned in the MCPTT UEs.</w:t>
      </w:r>
    </w:p>
    <w:p w14:paraId="7940DD1B" w14:textId="40DEFD60" w:rsidR="009A16B6" w:rsidRDefault="009A16B6" w:rsidP="009A16B6">
      <w:pPr>
        <w:pStyle w:val="B1"/>
      </w:pPr>
      <w:r>
        <w:t>-</w:t>
      </w:r>
      <w:r>
        <w:tab/>
        <w:t>MCPTT users have an active PDN connection</w:t>
      </w:r>
      <w:r w:rsidR="00935CBB" w:rsidRPr="00935CBB">
        <w:t xml:space="preserve"> or PDU session</w:t>
      </w:r>
      <w:r>
        <w:t xml:space="preserve"> to the IOPS MC connectivity function for the communication based on the IP connectivity functionality</w:t>
      </w:r>
    </w:p>
    <w:p w14:paraId="486F54B6" w14:textId="77777777" w:rsidR="009A16B6" w:rsidRDefault="009A16B6" w:rsidP="009A16B6">
      <w:pPr>
        <w:pStyle w:val="B1"/>
      </w:pPr>
      <w:r>
        <w:t>-</w:t>
      </w:r>
      <w:r>
        <w:tab/>
        <w:t xml:space="preserve">The IOPS MCPTT group ID and its associated </w:t>
      </w:r>
      <w:r w:rsidRPr="00D87F58">
        <w:t>IOPS group IP multicast address</w:t>
      </w:r>
      <w:r>
        <w:t xml:space="preserve"> are pre-configured in the MCPTT clients (for the case of an IOPS group call)</w:t>
      </w:r>
    </w:p>
    <w:p w14:paraId="7211A65A" w14:textId="6839B355" w:rsidR="009A16B6" w:rsidRPr="00EC2117" w:rsidRDefault="009A16B6" w:rsidP="009A16B6">
      <w:pPr>
        <w:pStyle w:val="B1"/>
      </w:pPr>
      <w:r>
        <w:t>-</w:t>
      </w:r>
      <w:r>
        <w:tab/>
        <w:t>The IOPC MC connectivity function may have established a</w:t>
      </w:r>
      <w:r w:rsidR="00935CBB" w:rsidRPr="00935CBB">
        <w:t xml:space="preserve"> broadcast/multicast session </w:t>
      </w:r>
      <w:r>
        <w:t>and announced it to the MCPTT clients</w:t>
      </w:r>
    </w:p>
    <w:p w14:paraId="2A27BB8A" w14:textId="77777777" w:rsidR="009A16B6" w:rsidRPr="00EC2117" w:rsidRDefault="009A16B6" w:rsidP="009A16B6">
      <w:pPr>
        <w:pStyle w:val="B1"/>
      </w:pPr>
      <w:r>
        <w:t>-</w:t>
      </w:r>
      <w:r>
        <w:tab/>
      </w:r>
      <w:r w:rsidRPr="00EC2117">
        <w:t xml:space="preserve">The MCPTT users are discovered by the IOPS MC </w:t>
      </w:r>
      <w:r>
        <w:t>connectivity function supporting the IP connectivity functionality</w:t>
      </w:r>
      <w:r w:rsidRPr="00EC2117">
        <w:t>.</w:t>
      </w:r>
    </w:p>
    <w:p w14:paraId="515265E3" w14:textId="77777777" w:rsidR="009A16B6" w:rsidRDefault="009A16B6" w:rsidP="009A16B6">
      <w:pPr>
        <w:pStyle w:val="B1"/>
      </w:pPr>
      <w:r>
        <w:t>-</w:t>
      </w:r>
      <w:r>
        <w:tab/>
      </w:r>
      <w:r w:rsidRPr="00EC2117">
        <w:t>MCPTT client</w:t>
      </w:r>
      <w:r>
        <w:t>s</w:t>
      </w:r>
      <w:r w:rsidRPr="00EC2117">
        <w:t xml:space="preserve"> has re</w:t>
      </w:r>
      <w:r w:rsidRPr="00613E19">
        <w:t>trieved connectivi</w:t>
      </w:r>
      <w:r>
        <w:t>t</w:t>
      </w:r>
      <w:r w:rsidRPr="00416FBE">
        <w:t xml:space="preserve">y information from </w:t>
      </w:r>
      <w:r>
        <w:t xml:space="preserve">the target </w:t>
      </w:r>
      <w:r w:rsidRPr="00416FBE">
        <w:t>MCPTT user</w:t>
      </w:r>
      <w:r>
        <w:t xml:space="preserve"> (for the case of an IOPS private call)</w:t>
      </w:r>
      <w:r w:rsidRPr="00416FBE">
        <w:t>.</w:t>
      </w:r>
    </w:p>
    <w:p w14:paraId="611B9D9D" w14:textId="77777777" w:rsidR="009A16B6" w:rsidRPr="00416FBE" w:rsidRDefault="009A16B6" w:rsidP="009A16B6">
      <w:pPr>
        <w:pStyle w:val="B1"/>
      </w:pPr>
      <w:r>
        <w:t>-</w:t>
      </w:r>
      <w:r>
        <w:tab/>
        <w:t xml:space="preserve">An IOPS private call or IOPS group call based on the IP connectivity functionality has been established. No participant is currently talking (i.e. the floor is idle) and </w:t>
      </w:r>
      <w:r w:rsidRPr="00AB5FED">
        <w:t>no floor arbitrator is identified</w:t>
      </w:r>
      <w:r>
        <w:t>.</w:t>
      </w:r>
    </w:p>
    <w:p w14:paraId="7B7A7C4E" w14:textId="77777777" w:rsidR="009A16B6" w:rsidRPr="00AB5FED" w:rsidRDefault="009A16B6" w:rsidP="009A16B6">
      <w:pPr>
        <w:pStyle w:val="TH"/>
        <w:rPr>
          <w:rFonts w:eastAsia="Malgun Gothic"/>
          <w:lang w:eastAsia="ko-KR"/>
        </w:rPr>
      </w:pPr>
      <w:r>
        <w:rPr>
          <w:rFonts w:eastAsia="Malgun Gothic"/>
          <w:lang w:eastAsia="ko-KR"/>
        </w:rPr>
        <w:object w:dxaOrig="7550" w:dyaOrig="9960" w14:anchorId="13115D88">
          <v:shape id="_x0000_i1046" type="#_x0000_t75" style="width:371.4pt;height:489.85pt" o:ole="">
            <v:imagedata r:id="rId51" o:title=""/>
          </v:shape>
          <o:OLEObject Type="Embed" ProgID="Visio.Drawing.11" ShapeID="_x0000_i1046" DrawAspect="Content" ObjectID="_1828601773" r:id="rId52"/>
        </w:object>
      </w:r>
    </w:p>
    <w:p w14:paraId="24FFA83C" w14:textId="77777777" w:rsidR="009A16B6" w:rsidRPr="00AB5FED" w:rsidRDefault="009A16B6" w:rsidP="009A16B6">
      <w:pPr>
        <w:pStyle w:val="TF"/>
        <w:rPr>
          <w:rFonts w:eastAsia="Malgun Gothic"/>
          <w:lang w:eastAsia="ko-KR"/>
        </w:rPr>
      </w:pPr>
      <w:r w:rsidRPr="00AB5FED">
        <w:t>Figure </w:t>
      </w:r>
      <w:r>
        <w:t>10.5.</w:t>
      </w:r>
      <w:r w:rsidRPr="00543FD6">
        <w:t>3.3</w:t>
      </w:r>
      <w:r w:rsidRPr="00AB5FED">
        <w:t>-1: Successful floor taken flow</w:t>
      </w:r>
      <w:r>
        <w:t xml:space="preserve"> in an IOPS group call based on the IP connectivity functionality</w:t>
      </w:r>
      <w:r w:rsidRPr="00AB5FED">
        <w:t xml:space="preserve"> (</w:t>
      </w:r>
      <w:r>
        <w:t>n</w:t>
      </w:r>
      <w:r w:rsidRPr="00AB5FED">
        <w:t>o floor contention)</w:t>
      </w:r>
    </w:p>
    <w:p w14:paraId="7EE5CED9" w14:textId="77777777" w:rsidR="009A16B6" w:rsidRDefault="009A16B6" w:rsidP="009A16B6">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w:t>
      </w:r>
      <w:r>
        <w:rPr>
          <w:rFonts w:eastAsia="Malgun Gothic"/>
          <w:lang w:eastAsia="ko-KR"/>
        </w:rPr>
        <w:t xml:space="preserve">IOPS </w:t>
      </w:r>
      <w:r w:rsidRPr="00AB5FED">
        <w:rPr>
          <w:rFonts w:eastAsia="Malgun Gothic" w:hint="eastAsia"/>
          <w:lang w:eastAsia="ko-KR"/>
        </w:rPr>
        <w:t xml:space="preserve">floor </w:t>
      </w:r>
      <w:r w:rsidRPr="00AB5FED">
        <w:rPr>
          <w:rFonts w:eastAsia="Malgun Gothic"/>
          <w:lang w:eastAsia="ko-KR"/>
        </w:rPr>
        <w:t>request</w:t>
      </w:r>
      <w:r w:rsidRPr="00AB5FED">
        <w:rPr>
          <w:rFonts w:eastAsia="Malgun Gothic" w:hint="eastAsia"/>
          <w:lang w:eastAsia="ko-KR"/>
        </w:rPr>
        <w:t xml:space="preserve"> message to the</w:t>
      </w:r>
      <w:r>
        <w:rPr>
          <w:rFonts w:eastAsia="Malgun Gothic"/>
          <w:lang w:eastAsia="ko-KR"/>
        </w:rPr>
        <w:t xml:space="preserve"> target</w:t>
      </w:r>
      <w:r w:rsidRPr="00AB5FED">
        <w:rPr>
          <w:rFonts w:eastAsia="Malgun Gothic" w:hint="eastAsia"/>
          <w:lang w:eastAsia="ko-KR"/>
        </w:rPr>
        <w:t xml:space="preserve"> </w:t>
      </w:r>
      <w:r>
        <w:rPr>
          <w:rFonts w:eastAsia="Malgun Gothic"/>
          <w:lang w:eastAsia="ko-KR"/>
        </w:rPr>
        <w:t xml:space="preserve">IOPS </w:t>
      </w:r>
      <w:r w:rsidRPr="00AB5FED">
        <w:rPr>
          <w:rFonts w:eastAsia="Malgun Gothic" w:hint="eastAsia"/>
          <w:lang w:eastAsia="ko-KR"/>
        </w:rPr>
        <w:t>MCPTT group</w:t>
      </w:r>
      <w:r>
        <w:rPr>
          <w:rFonts w:eastAsia="Malgun Gothic"/>
          <w:lang w:eastAsia="ko-KR"/>
        </w:rPr>
        <w:t xml:space="preserve">. </w:t>
      </w:r>
      <w:r>
        <w:t>The MCPTT client 1 transmits the group session packets carrying the IOPS floor request message to</w:t>
      </w:r>
      <w:r>
        <w:rPr>
          <w:rFonts w:eastAsia="Malgun Gothic"/>
          <w:lang w:eastAsia="ko-KR"/>
        </w:rPr>
        <w:t xml:space="preserve"> the IOPS MC </w:t>
      </w:r>
      <w:r>
        <w:t xml:space="preserve">connectivity function for distribution to the corresponding </w:t>
      </w:r>
      <w:r w:rsidRPr="00D87F58">
        <w:t>IOPS group IP multicast address</w:t>
      </w:r>
      <w:r w:rsidRPr="00AB5FED">
        <w:rPr>
          <w:rFonts w:eastAsia="Malgun Gothic" w:hint="eastAsia"/>
          <w:lang w:eastAsia="ko-KR"/>
        </w:rPr>
        <w:t>.</w:t>
      </w:r>
    </w:p>
    <w:p w14:paraId="513D5EDB" w14:textId="08A1BFF7" w:rsidR="009A16B6" w:rsidRDefault="009A16B6" w:rsidP="009A16B6">
      <w:pPr>
        <w:pStyle w:val="B1"/>
      </w:pPr>
      <w:r>
        <w:t>2.</w:t>
      </w:r>
      <w:r>
        <w:tab/>
        <w:t xml:space="preserve">The IOPS MC connectivity function determines that the received packets correspond to a group session targeting a specific IOPS MCPTT group. The IOPS MC connectivity function decides distributing the received group session packets to the target MCPTT clients over </w:t>
      </w:r>
      <w:r w:rsidR="00935CBB" w:rsidRPr="00935CBB">
        <w:t xml:space="preserve">broadcast/multicast </w:t>
      </w:r>
      <w:r>
        <w:t>and/or unicast transmissions.</w:t>
      </w:r>
    </w:p>
    <w:p w14:paraId="3A6CD37F" w14:textId="77777777" w:rsidR="009A16B6" w:rsidRDefault="009A16B6" w:rsidP="009A16B6">
      <w:pPr>
        <w:pStyle w:val="B1"/>
      </w:pPr>
      <w:r>
        <w:t>3.</w:t>
      </w:r>
      <w:r>
        <w:tab/>
        <w:t>The IOPS MC connectivity function distributes the group session packets carrying the IOPS floor request to the MCPTT clients from the target IOPS MCPTT group.</w:t>
      </w:r>
    </w:p>
    <w:p w14:paraId="54AAD8E6" w14:textId="77777777" w:rsidR="009A16B6" w:rsidRPr="00AB5FED" w:rsidRDefault="009A16B6" w:rsidP="009A16B6">
      <w:pPr>
        <w:pStyle w:val="B1"/>
        <w:rPr>
          <w:rFonts w:eastAsia="Malgun Gothic"/>
          <w:lang w:eastAsia="ko-KR"/>
        </w:rPr>
      </w:pPr>
      <w:r>
        <w:rPr>
          <w:rFonts w:eastAsia="Malgun Gothic"/>
          <w:lang w:eastAsia="ko-KR"/>
        </w:rPr>
        <w:t>4</w:t>
      </w:r>
      <w:r w:rsidRPr="00AB5FED">
        <w:rPr>
          <w:rFonts w:eastAsia="Malgun Gothic"/>
          <w:lang w:eastAsia="ko-KR"/>
        </w:rPr>
        <w:t>.</w:t>
      </w:r>
      <w:r w:rsidRPr="00AB5FED">
        <w:rPr>
          <w:rFonts w:eastAsia="Malgun Gothic"/>
          <w:lang w:eastAsia="ko-KR"/>
        </w:rPr>
        <w:tab/>
        <w:t>The MCPTT client 1 does not detect any floor contention. Floor contention occurs when multiple floor requests may exist simultaneously.</w:t>
      </w:r>
    </w:p>
    <w:p w14:paraId="394FC858" w14:textId="77777777" w:rsidR="009A16B6" w:rsidRPr="00AB5FED" w:rsidRDefault="009A16B6" w:rsidP="009A16B6">
      <w:pPr>
        <w:pStyle w:val="NO"/>
        <w:rPr>
          <w:rFonts w:eastAsia="Malgun Gothic"/>
        </w:rPr>
      </w:pPr>
      <w:r w:rsidRPr="00AB5FED">
        <w:rPr>
          <w:rFonts w:eastAsia="Malgun Gothic"/>
        </w:rPr>
        <w:t>NOTE 2:</w:t>
      </w:r>
      <w:r w:rsidRPr="00AB5FED">
        <w:rPr>
          <w:rFonts w:eastAsia="Malgun Gothic"/>
        </w:rPr>
        <w:tab/>
        <w:t>The mechanism for detecting floor contention</w:t>
      </w:r>
      <w:r>
        <w:rPr>
          <w:rFonts w:eastAsia="Malgun Gothic"/>
        </w:rPr>
        <w:t xml:space="preserve"> in the IOPS mode of operation</w:t>
      </w:r>
      <w:r w:rsidRPr="00AB5FED">
        <w:rPr>
          <w:rFonts w:eastAsia="Malgun Gothic"/>
        </w:rPr>
        <w:t xml:space="preserve"> is out of scope of the present document. </w:t>
      </w:r>
    </w:p>
    <w:p w14:paraId="44C5BB2D" w14:textId="77777777" w:rsidR="009A16B6" w:rsidRDefault="009A16B6" w:rsidP="009A16B6">
      <w:pPr>
        <w:pStyle w:val="B1"/>
        <w:rPr>
          <w:rFonts w:eastAsia="Malgun Gothic"/>
          <w:lang w:eastAsia="ko-KR"/>
        </w:rPr>
      </w:pPr>
      <w:r>
        <w:lastRenderedPageBreak/>
        <w:t>5</w:t>
      </w:r>
      <w:r w:rsidRPr="00AB5FED">
        <w:t>.</w:t>
      </w:r>
      <w:r w:rsidRPr="00AB5FED">
        <w:tab/>
        <w:t xml:space="preserve">The </w:t>
      </w:r>
      <w:r w:rsidRPr="00AB5FED">
        <w:rPr>
          <w:rFonts w:eastAsia="Malgun Gothic" w:hint="eastAsia"/>
          <w:lang w:eastAsia="ko-KR"/>
        </w:rPr>
        <w:t xml:space="preserve">MCPTT client 1 sends the </w:t>
      </w:r>
      <w:r>
        <w:rPr>
          <w:rFonts w:eastAsia="Malgun Gothic"/>
          <w:lang w:eastAsia="ko-KR"/>
        </w:rPr>
        <w:t xml:space="preserve">IOPS </w:t>
      </w:r>
      <w:r w:rsidRPr="00AB5FED">
        <w:rPr>
          <w:rFonts w:eastAsia="Malgun Gothic" w:hint="eastAsia"/>
          <w:lang w:eastAsia="ko-KR"/>
        </w:rPr>
        <w:t xml:space="preserve">floor </w:t>
      </w:r>
      <w:r w:rsidRPr="00AB5FED">
        <w:rPr>
          <w:rFonts w:eastAsia="Malgun Gothic"/>
          <w:lang w:eastAsia="ko-KR"/>
        </w:rPr>
        <w:t>taken</w:t>
      </w:r>
      <w:r w:rsidRPr="00AB5FED">
        <w:rPr>
          <w:rFonts w:eastAsia="Malgun Gothic" w:hint="eastAsia"/>
          <w:lang w:eastAsia="ko-KR"/>
        </w:rPr>
        <w:t xml:space="preserve"> message to the </w:t>
      </w:r>
      <w:r>
        <w:rPr>
          <w:rFonts w:eastAsia="Malgun Gothic"/>
          <w:lang w:eastAsia="ko-KR"/>
        </w:rPr>
        <w:t xml:space="preserve">IOPS </w:t>
      </w:r>
      <w:r w:rsidRPr="00AB5FED">
        <w:rPr>
          <w:rFonts w:eastAsia="Malgun Gothic" w:hint="eastAsia"/>
          <w:lang w:eastAsia="ko-KR"/>
        </w:rPr>
        <w:t>MCPTT group</w:t>
      </w:r>
      <w:r>
        <w:rPr>
          <w:rFonts w:eastAsia="Malgun Gothic"/>
          <w:lang w:eastAsia="ko-KR"/>
        </w:rPr>
        <w:t xml:space="preserve">. </w:t>
      </w:r>
      <w:r>
        <w:t>The MCPTT client 1 transmits the group session packets carrying the IOPS floor taken message to</w:t>
      </w:r>
      <w:r>
        <w:rPr>
          <w:rFonts w:eastAsia="Malgun Gothic"/>
          <w:lang w:eastAsia="ko-KR"/>
        </w:rPr>
        <w:t xml:space="preserve"> the IOPS MC </w:t>
      </w:r>
      <w:r>
        <w:t xml:space="preserve">connectivity function for distribution to the corresponding </w:t>
      </w:r>
      <w:r w:rsidRPr="00D87F58">
        <w:t>IOPS group IP multicast address</w:t>
      </w:r>
      <w:r w:rsidRPr="00AB5FED">
        <w:rPr>
          <w:rFonts w:eastAsia="Malgun Gothic" w:hint="eastAsia"/>
          <w:lang w:eastAsia="ko-KR"/>
        </w:rPr>
        <w:t>.</w:t>
      </w:r>
    </w:p>
    <w:p w14:paraId="70AA73B4" w14:textId="404E126A" w:rsidR="009A16B6" w:rsidRDefault="009A16B6" w:rsidP="009A16B6">
      <w:pPr>
        <w:pStyle w:val="B1"/>
      </w:pPr>
      <w:r>
        <w:t>6.</w:t>
      </w:r>
      <w:r>
        <w:tab/>
        <w:t xml:space="preserve">The IOPS MC connectivity function determines that the received packets correspond to a group session targeting a specific IOPS MCPTT group. The IOPS MC connectivity function decides distributing the received group session packets to the target MCPTT clients over </w:t>
      </w:r>
      <w:r w:rsidR="00935CBB" w:rsidRPr="00935CBB">
        <w:t xml:space="preserve">broadcast/multicast </w:t>
      </w:r>
      <w:r>
        <w:t>and/or unicast transmissions.</w:t>
      </w:r>
    </w:p>
    <w:p w14:paraId="5625AFBC" w14:textId="77777777" w:rsidR="009A16B6" w:rsidRPr="00AB5FED" w:rsidRDefault="009A16B6" w:rsidP="009A16B6">
      <w:pPr>
        <w:pStyle w:val="B1"/>
        <w:rPr>
          <w:rFonts w:eastAsia="Malgun Gothic"/>
          <w:lang w:eastAsia="ko-KR"/>
        </w:rPr>
      </w:pPr>
      <w:r>
        <w:t>7.</w:t>
      </w:r>
      <w:r>
        <w:tab/>
        <w:t>The IOPS MC connectivity function distributes the group session packets carrying the IOPS floor taken message to the MCPTT clients from the target IOPS MCPTT group.</w:t>
      </w:r>
    </w:p>
    <w:p w14:paraId="7ED39623" w14:textId="77777777" w:rsidR="009A16B6" w:rsidRDefault="009A16B6" w:rsidP="009A16B6">
      <w:pPr>
        <w:pStyle w:val="B1"/>
        <w:rPr>
          <w:rFonts w:eastAsia="Malgun Gothic"/>
          <w:lang w:eastAsia="ko-KR"/>
        </w:rPr>
      </w:pPr>
      <w:r>
        <w:rPr>
          <w:rFonts w:eastAsia="Malgun Gothic"/>
          <w:lang w:eastAsia="ko-KR"/>
        </w:rPr>
        <w:t>8</w:t>
      </w:r>
      <w:r w:rsidRPr="00AB5FED">
        <w:rPr>
          <w:rFonts w:eastAsia="Malgun Gothic"/>
          <w:lang w:eastAsia="ko-KR"/>
        </w:rPr>
        <w:t>.</w:t>
      </w:r>
      <w:r w:rsidRPr="00AB5FED">
        <w:rPr>
          <w:rFonts w:eastAsia="Malgun Gothic"/>
          <w:lang w:eastAsia="ko-KR"/>
        </w:rPr>
        <w:tab/>
        <w:t xml:space="preserve">The </w:t>
      </w:r>
      <w:r>
        <w:rPr>
          <w:rFonts w:eastAsia="Malgun Gothic"/>
          <w:lang w:eastAsia="ko-KR"/>
        </w:rPr>
        <w:t xml:space="preserve">MC </w:t>
      </w:r>
      <w:r w:rsidRPr="00AB5FED">
        <w:rPr>
          <w:rFonts w:eastAsia="Malgun Gothic"/>
          <w:lang w:eastAsia="ko-KR"/>
        </w:rPr>
        <w:t>user</w:t>
      </w:r>
      <w:r>
        <w:rPr>
          <w:rFonts w:eastAsia="Malgun Gothic"/>
          <w:lang w:eastAsia="ko-KR"/>
        </w:rPr>
        <w:t xml:space="preserve"> at MCPTT client 1</w:t>
      </w:r>
      <w:r w:rsidRPr="00AB5FED">
        <w:rPr>
          <w:rFonts w:eastAsia="Malgun Gothic"/>
          <w:lang w:eastAsia="ko-KR"/>
        </w:rPr>
        <w:t xml:space="preserve"> gets a notification that the </w:t>
      </w:r>
      <w:r>
        <w:rPr>
          <w:rFonts w:eastAsia="Malgun Gothic"/>
          <w:lang w:eastAsia="ko-KR"/>
        </w:rPr>
        <w:t xml:space="preserve">IOPS </w:t>
      </w:r>
      <w:r w:rsidRPr="00AB5FED">
        <w:rPr>
          <w:rFonts w:eastAsia="Malgun Gothic"/>
          <w:lang w:eastAsia="ko-KR"/>
        </w:rPr>
        <w:t>floor request was successful (the floor has been granted).</w:t>
      </w:r>
    </w:p>
    <w:p w14:paraId="1633AA90" w14:textId="77777777" w:rsidR="009A16B6" w:rsidRPr="00AB5FED" w:rsidRDefault="009A16B6" w:rsidP="009A16B6">
      <w:pPr>
        <w:pStyle w:val="NO"/>
        <w:rPr>
          <w:rFonts w:eastAsia="Malgun Gothic"/>
          <w:lang w:eastAsia="ko-KR"/>
        </w:rPr>
      </w:pPr>
      <w:r w:rsidRPr="00AB5FED">
        <w:rPr>
          <w:rFonts w:eastAsia="Malgun Gothic"/>
        </w:rPr>
        <w:t>NOTE </w:t>
      </w:r>
      <w:r>
        <w:rPr>
          <w:rFonts w:eastAsia="Malgun Gothic"/>
        </w:rPr>
        <w:t>3</w:t>
      </w:r>
      <w:r w:rsidRPr="00AB5FED">
        <w:rPr>
          <w:rFonts w:eastAsia="Malgun Gothic"/>
        </w:rPr>
        <w:t>:</w:t>
      </w:r>
      <w:r w:rsidRPr="00AB5FED">
        <w:rPr>
          <w:rFonts w:eastAsia="Malgun Gothic"/>
        </w:rPr>
        <w:tab/>
      </w:r>
      <w:r w:rsidRPr="0074781F">
        <w:t xml:space="preserve">Step </w:t>
      </w:r>
      <w:r>
        <w:t>8</w:t>
      </w:r>
      <w:r w:rsidRPr="0074781F">
        <w:t xml:space="preserve"> can also occur prior to step</w:t>
      </w:r>
      <w:r>
        <w:t>s</w:t>
      </w:r>
      <w:r w:rsidRPr="0074781F">
        <w:t xml:space="preserve"> </w:t>
      </w:r>
      <w:r>
        <w:t>6 and 7</w:t>
      </w:r>
      <w:r w:rsidRPr="00AB5FED">
        <w:rPr>
          <w:rFonts w:eastAsia="Malgun Gothic"/>
        </w:rPr>
        <w:t>.</w:t>
      </w:r>
    </w:p>
    <w:p w14:paraId="572314E0" w14:textId="77777777" w:rsidR="009A16B6" w:rsidRDefault="009A16B6" w:rsidP="009A16B6">
      <w:pPr>
        <w:pStyle w:val="B1"/>
      </w:pPr>
      <w:r>
        <w:t>9</w:t>
      </w:r>
      <w:r w:rsidRPr="00AB5FED">
        <w:t>.</w:t>
      </w:r>
      <w:r w:rsidRPr="00AB5FED">
        <w:tab/>
        <w:t xml:space="preserve">The </w:t>
      </w:r>
      <w:r w:rsidRPr="00AB5FED">
        <w:rPr>
          <w:rFonts w:eastAsia="Malgun Gothic"/>
          <w:lang w:eastAsia="ko-KR"/>
        </w:rPr>
        <w:t>MCPTT client 1 begins voice transmission</w:t>
      </w:r>
      <w:r>
        <w:rPr>
          <w:rFonts w:eastAsia="Malgun Gothic"/>
          <w:lang w:eastAsia="ko-KR"/>
        </w:rPr>
        <w:t xml:space="preserve"> with the target IOPS MCPTT group based on the IP connectivity functionality</w:t>
      </w:r>
      <w:r w:rsidRPr="00AB5FED">
        <w:rPr>
          <w:rFonts w:eastAsia="Malgun Gothic"/>
          <w:lang w:eastAsia="ko-KR"/>
        </w:rPr>
        <w:t>.</w:t>
      </w:r>
    </w:p>
    <w:p w14:paraId="77E4C8E9" w14:textId="77777777" w:rsidR="009A16B6" w:rsidRPr="00DE083E" w:rsidRDefault="009A16B6" w:rsidP="009A16B6">
      <w:pPr>
        <w:pStyle w:val="Heading2"/>
        <w:rPr>
          <w:rFonts w:eastAsia="SimSun"/>
        </w:rPr>
      </w:pPr>
      <w:bookmarkStart w:id="350" w:name="_Toc217989149"/>
      <w:r>
        <w:rPr>
          <w:rFonts w:eastAsia="SimSun"/>
        </w:rPr>
        <w:t>10.6</w:t>
      </w:r>
      <w:r w:rsidRPr="00DE083E">
        <w:rPr>
          <w:rFonts w:eastAsia="SimSun"/>
        </w:rPr>
        <w:tab/>
        <w:t>MC</w:t>
      </w:r>
      <w:r>
        <w:rPr>
          <w:rFonts w:eastAsia="SimSun"/>
        </w:rPr>
        <w:t>Data</w:t>
      </w:r>
      <w:r w:rsidRPr="00DE083E">
        <w:rPr>
          <w:rFonts w:eastAsia="SimSun"/>
        </w:rPr>
        <w:t xml:space="preserve"> service</w:t>
      </w:r>
      <w:bookmarkEnd w:id="350"/>
    </w:p>
    <w:p w14:paraId="1EFC964C" w14:textId="77777777" w:rsidR="009A16B6" w:rsidRPr="00CE653C" w:rsidRDefault="009A16B6" w:rsidP="009A16B6">
      <w:pPr>
        <w:pStyle w:val="Heading3"/>
        <w:rPr>
          <w:rFonts w:eastAsia="SimSun"/>
        </w:rPr>
      </w:pPr>
      <w:bookmarkStart w:id="351" w:name="_Toc217989150"/>
      <w:r>
        <w:rPr>
          <w:rFonts w:eastAsia="SimSun"/>
        </w:rPr>
        <w:t>10.6.1</w:t>
      </w:r>
      <w:r w:rsidRPr="00CE653C">
        <w:rPr>
          <w:rFonts w:eastAsia="SimSun"/>
        </w:rPr>
        <w:tab/>
      </w:r>
      <w:r>
        <w:rPr>
          <w:rFonts w:eastAsia="SimSun"/>
        </w:rPr>
        <w:t>IOPS short data service (</w:t>
      </w:r>
      <w:r w:rsidRPr="00CE653C">
        <w:rPr>
          <w:rFonts w:eastAsia="SimSun"/>
        </w:rPr>
        <w:t>IP connectivity functionality</w:t>
      </w:r>
      <w:r>
        <w:rPr>
          <w:rFonts w:eastAsia="SimSun"/>
        </w:rPr>
        <w:t>)</w:t>
      </w:r>
      <w:bookmarkEnd w:id="351"/>
    </w:p>
    <w:p w14:paraId="5B1E9AA1" w14:textId="77777777" w:rsidR="009A16B6" w:rsidRPr="00CE653C" w:rsidRDefault="009A16B6" w:rsidP="009A16B6">
      <w:pPr>
        <w:pStyle w:val="Heading4"/>
      </w:pPr>
      <w:bookmarkStart w:id="352" w:name="_Toc217989151"/>
      <w:r>
        <w:t>10.6.1</w:t>
      </w:r>
      <w:r w:rsidRPr="00CE653C">
        <w:t>.1</w:t>
      </w:r>
      <w:r w:rsidRPr="00CE653C">
        <w:tab/>
        <w:t>General</w:t>
      </w:r>
      <w:bookmarkEnd w:id="352"/>
    </w:p>
    <w:p w14:paraId="401EF518" w14:textId="77777777" w:rsidR="009A16B6" w:rsidRDefault="009A16B6" w:rsidP="009A16B6">
      <w:r w:rsidRPr="00CE653C">
        <w:t xml:space="preserve">The support of </w:t>
      </w:r>
      <w:r>
        <w:t xml:space="preserve">the MCData short data service (SDS) </w:t>
      </w:r>
      <w:r w:rsidRPr="00CE653C">
        <w:t xml:space="preserve">based on the IP connectivity functionality in the IOPS mode of operation enables that the service is provided by the </w:t>
      </w:r>
      <w:r>
        <w:t>MCData</w:t>
      </w:r>
      <w:r w:rsidRPr="00CE653C">
        <w:t xml:space="preserve"> clients </w:t>
      </w:r>
      <w:r>
        <w:t>over</w:t>
      </w:r>
      <w:r w:rsidRPr="00CE653C">
        <w:t xml:space="preserve"> the IOPS MC </w:t>
      </w:r>
      <w:r>
        <w:t>connectivity function</w:t>
      </w:r>
      <w:r w:rsidRPr="00CE653C">
        <w:t xml:space="preserve">. The IOPS MC </w:t>
      </w:r>
      <w:r>
        <w:t>connectivity function</w:t>
      </w:r>
      <w:r w:rsidRPr="00CE653C">
        <w:t xml:space="preserve"> provides IP connectivity for the communication among MC</w:t>
      </w:r>
      <w:r>
        <w:t>Data</w:t>
      </w:r>
      <w:r w:rsidRPr="00CE653C">
        <w:t xml:space="preserve"> users.</w:t>
      </w:r>
    </w:p>
    <w:p w14:paraId="7EAD750E" w14:textId="77777777" w:rsidR="009A16B6" w:rsidRPr="00CE653C" w:rsidRDefault="009A16B6" w:rsidP="009A16B6">
      <w:pPr>
        <w:pStyle w:val="Heading4"/>
      </w:pPr>
      <w:bookmarkStart w:id="353" w:name="_Toc217989152"/>
      <w:r>
        <w:t>10.6.1</w:t>
      </w:r>
      <w:r w:rsidRPr="00CE653C">
        <w:t>.</w:t>
      </w:r>
      <w:r>
        <w:t>2</w:t>
      </w:r>
      <w:r w:rsidRPr="00CE653C">
        <w:tab/>
      </w:r>
      <w:r>
        <w:t>Information flows</w:t>
      </w:r>
      <w:bookmarkEnd w:id="353"/>
    </w:p>
    <w:p w14:paraId="5F708408" w14:textId="77777777" w:rsidR="009A16B6" w:rsidRPr="008B3098" w:rsidRDefault="009A16B6" w:rsidP="009A16B6">
      <w:pPr>
        <w:pStyle w:val="Heading5"/>
        <w:rPr>
          <w:rFonts w:eastAsia="SimSun"/>
          <w:b/>
          <w:bCs/>
          <w:i/>
          <w:iCs/>
          <w:lang w:val="en-IN"/>
        </w:rPr>
      </w:pPr>
      <w:bookmarkStart w:id="354" w:name="_Toc217989153"/>
      <w:r>
        <w:t>10.6.1</w:t>
      </w:r>
      <w:r w:rsidRPr="00CE653C">
        <w:t>.</w:t>
      </w:r>
      <w:r>
        <w:t>2.1</w:t>
      </w:r>
      <w:r w:rsidRPr="00CE653C">
        <w:tab/>
      </w:r>
      <w:r>
        <w:t xml:space="preserve">IOPS </w:t>
      </w:r>
      <w:r w:rsidRPr="008B3098">
        <w:rPr>
          <w:rFonts w:eastAsia="SimSun"/>
          <w:lang w:val="en-IN"/>
        </w:rPr>
        <w:t>MCData standalone data request</w:t>
      </w:r>
      <w:bookmarkEnd w:id="354"/>
    </w:p>
    <w:p w14:paraId="7A86211C" w14:textId="77777777" w:rsidR="009A16B6" w:rsidRPr="008B3098" w:rsidRDefault="009A16B6" w:rsidP="009A16B6">
      <w:r w:rsidRPr="008B3098">
        <w:t>Table </w:t>
      </w:r>
      <w:r>
        <w:t>10.6</w:t>
      </w:r>
      <w:r w:rsidRPr="008B3098">
        <w:t>.</w:t>
      </w:r>
      <w:r>
        <w:t>1</w:t>
      </w:r>
      <w:r w:rsidRPr="008B3098">
        <w:t>.2</w:t>
      </w:r>
      <w:r w:rsidRPr="008B3098">
        <w:rPr>
          <w:lang w:eastAsia="ko-KR"/>
        </w:rPr>
        <w:t>.1</w:t>
      </w:r>
      <w:r w:rsidRPr="008B3098">
        <w:t xml:space="preserve">-1 describes the information flow for the </w:t>
      </w:r>
      <w:r>
        <w:t xml:space="preserve">IOPS </w:t>
      </w:r>
      <w:r w:rsidRPr="008B3098">
        <w:rPr>
          <w:lang w:eastAsia="ko-KR"/>
        </w:rPr>
        <w:t>MCData standalone data request</w:t>
      </w:r>
      <w:r w:rsidRPr="008B3098">
        <w:t xml:space="preserve"> from </w:t>
      </w:r>
      <w:r>
        <w:t>one</w:t>
      </w:r>
      <w:r w:rsidRPr="008B3098">
        <w:t xml:space="preserve"> MCData client to another MCData client.</w:t>
      </w:r>
      <w:r>
        <w:t xml:space="preserve"> The packet(s) carrying the IOPS </w:t>
      </w:r>
      <w:r w:rsidRPr="008B3098">
        <w:rPr>
          <w:lang w:eastAsia="ko-KR"/>
        </w:rPr>
        <w:t>MCData standalone data request</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w:t>
      </w:r>
      <w:r w:rsidRPr="00B629E7">
        <w:rPr>
          <w:lang w:eastAsia="zh-CN"/>
        </w:rPr>
        <w:t>.</w:t>
      </w:r>
    </w:p>
    <w:p w14:paraId="06B13932" w14:textId="77777777" w:rsidR="009A16B6" w:rsidRPr="008B3098" w:rsidRDefault="009A16B6" w:rsidP="009A16B6">
      <w:pPr>
        <w:pStyle w:val="TH"/>
      </w:pPr>
      <w:r w:rsidRPr="008B3098">
        <w:t>Table </w:t>
      </w:r>
      <w:r>
        <w:t>10.6</w:t>
      </w:r>
      <w:r w:rsidRPr="008B3098">
        <w:t>.</w:t>
      </w:r>
      <w:r>
        <w:t>1</w:t>
      </w:r>
      <w:r w:rsidRPr="008B3098">
        <w:t xml:space="preserve">.2.1-1: </w:t>
      </w:r>
      <w:r>
        <w:t xml:space="preserve">IOPS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9A16B6" w:rsidRPr="008B3098" w14:paraId="67F271D1"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7EBD6C1" w14:textId="77777777" w:rsidR="009A16B6" w:rsidRPr="008B3098" w:rsidRDefault="009A16B6" w:rsidP="003F7390">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0D9A8EAC" w14:textId="77777777" w:rsidR="009A16B6" w:rsidRPr="008B3098" w:rsidRDefault="009A16B6" w:rsidP="003F7390">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6006D1" w14:textId="77777777" w:rsidR="009A16B6" w:rsidRPr="008B3098" w:rsidRDefault="009A16B6" w:rsidP="003F7390">
            <w:pPr>
              <w:pStyle w:val="TAH"/>
            </w:pPr>
            <w:r w:rsidRPr="008B3098">
              <w:t>Description</w:t>
            </w:r>
          </w:p>
        </w:tc>
      </w:tr>
      <w:tr w:rsidR="009A16B6" w:rsidRPr="008B3098" w14:paraId="497B813C"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B053C5C" w14:textId="77777777" w:rsidR="009A16B6" w:rsidRPr="002C7CB4" w:rsidRDefault="009A16B6" w:rsidP="003F7390">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2E982AA"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46AD85" w14:textId="77777777" w:rsidR="009A16B6" w:rsidRPr="002C7CB4" w:rsidRDefault="009A16B6" w:rsidP="003F7390">
            <w:pPr>
              <w:pStyle w:val="TAL"/>
            </w:pPr>
            <w:r w:rsidRPr="002C7CB4">
              <w:t>The identity of the MCData user sending data</w:t>
            </w:r>
          </w:p>
        </w:tc>
      </w:tr>
      <w:tr w:rsidR="009A16B6" w:rsidRPr="008B3098" w14:paraId="0BE4919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219C44D" w14:textId="77777777" w:rsidR="009A16B6" w:rsidRPr="002C7CB4" w:rsidRDefault="009A16B6" w:rsidP="003F7390">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8C7EDC" w14:textId="77777777" w:rsidR="009A16B6" w:rsidRPr="002C7CB4" w:rsidRDefault="009A16B6" w:rsidP="003F7390">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EBA34E" w14:textId="77777777" w:rsidR="009A16B6" w:rsidRPr="002C7CB4" w:rsidRDefault="009A16B6" w:rsidP="003F7390">
            <w:pPr>
              <w:pStyle w:val="TAL"/>
              <w:rPr>
                <w:lang w:eastAsia="zh-CN"/>
              </w:rPr>
            </w:pPr>
            <w:r w:rsidRPr="002C7CB4">
              <w:t>The identity of the MCData user towards which the data is sent</w:t>
            </w:r>
          </w:p>
        </w:tc>
      </w:tr>
      <w:tr w:rsidR="009A16B6" w:rsidRPr="008B3098" w14:paraId="62F8E81F"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AB25F24" w14:textId="77777777" w:rsidR="009A16B6" w:rsidRPr="002C7CB4" w:rsidRDefault="009A16B6" w:rsidP="003F7390">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7F8C9A3"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5C38B8" w14:textId="77777777" w:rsidR="009A16B6" w:rsidRPr="002C7CB4" w:rsidRDefault="009A16B6" w:rsidP="003F7390">
            <w:pPr>
              <w:pStyle w:val="TAL"/>
            </w:pPr>
            <w:r w:rsidRPr="002C7CB4">
              <w:t>Identifies the conversation</w:t>
            </w:r>
          </w:p>
        </w:tc>
      </w:tr>
      <w:tr w:rsidR="009A16B6" w:rsidRPr="008B3098" w14:paraId="191D4F1C"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01EDE214" w14:textId="77777777" w:rsidR="009A16B6" w:rsidRPr="002C7CB4" w:rsidRDefault="009A16B6" w:rsidP="003F7390">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E06D390"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EEFAEF" w14:textId="77777777" w:rsidR="009A16B6" w:rsidRPr="002C7CB4" w:rsidRDefault="009A16B6" w:rsidP="003F7390">
            <w:pPr>
              <w:pStyle w:val="TAL"/>
            </w:pPr>
            <w:r w:rsidRPr="002C7CB4">
              <w:t>Identifies the MCData transaction</w:t>
            </w:r>
          </w:p>
        </w:tc>
      </w:tr>
      <w:tr w:rsidR="009A16B6" w:rsidRPr="008B3098" w14:paraId="1ACFFB24"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1470A610" w14:textId="77777777" w:rsidR="009A16B6" w:rsidRPr="002C7CB4" w:rsidRDefault="009A16B6" w:rsidP="003F7390">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409F72D4"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04FFA4" w14:textId="77777777" w:rsidR="009A16B6" w:rsidRPr="002C7CB4" w:rsidRDefault="009A16B6" w:rsidP="003F7390">
            <w:pPr>
              <w:pStyle w:val="TAL"/>
            </w:pPr>
            <w:r w:rsidRPr="002C7CB4">
              <w:t>Identifies the original MCData transaction to which the current transaction is a reply to</w:t>
            </w:r>
          </w:p>
        </w:tc>
      </w:tr>
      <w:tr w:rsidR="009A16B6" w:rsidRPr="008B3098" w14:paraId="2B3DD643"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7E24F46" w14:textId="77777777" w:rsidR="009A16B6" w:rsidRPr="002C7CB4" w:rsidRDefault="009A16B6" w:rsidP="003F7390">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007F6F1"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992C1B" w14:textId="77777777" w:rsidR="009A16B6" w:rsidRPr="002C7CB4" w:rsidRDefault="009A16B6" w:rsidP="003F7390">
            <w:pPr>
              <w:pStyle w:val="TAL"/>
            </w:pPr>
            <w:r w:rsidRPr="002C7CB4">
              <w:t>Indicates the disposition type expected from the receiver (i.e., delivered or read or both)</w:t>
            </w:r>
          </w:p>
        </w:tc>
      </w:tr>
      <w:tr w:rsidR="009A16B6" w:rsidRPr="008B3098" w14:paraId="542755E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E519044" w14:textId="77777777" w:rsidR="009A16B6" w:rsidRPr="002C7CB4" w:rsidRDefault="009A16B6" w:rsidP="003F7390">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A188F4B"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3DFD33" w14:textId="77777777" w:rsidR="009A16B6" w:rsidRPr="002C7CB4" w:rsidRDefault="009A16B6" w:rsidP="003F7390">
            <w:pPr>
              <w:pStyle w:val="TAL"/>
            </w:pPr>
            <w:r w:rsidRPr="002C7CB4">
              <w:t xml:space="preserve">Indicates whether the payload is for application consumption or MCData </w:t>
            </w:r>
            <w:r>
              <w:t>user</w:t>
            </w:r>
            <w:r w:rsidRPr="002C7CB4">
              <w:t xml:space="preserve"> consumption</w:t>
            </w:r>
          </w:p>
        </w:tc>
      </w:tr>
      <w:tr w:rsidR="009A16B6" w:rsidRPr="008B3098" w14:paraId="11727F7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660BF02" w14:textId="0E254261" w:rsidR="00813D80" w:rsidRDefault="009A16B6" w:rsidP="003F7390">
            <w:pPr>
              <w:pStyle w:val="TAL"/>
            </w:pPr>
            <w:r w:rsidRPr="002C7CB4">
              <w:t>Application identifier</w:t>
            </w:r>
          </w:p>
          <w:p w14:paraId="041790F5" w14:textId="1A382143" w:rsidR="009A16B6" w:rsidRPr="002C7CB4" w:rsidRDefault="009A16B6" w:rsidP="003F7390">
            <w:pPr>
              <w:pStyle w:val="TAL"/>
            </w:pPr>
            <w:r w:rsidRPr="002C7CB4">
              <w:t>(see NOTE)</w:t>
            </w:r>
          </w:p>
        </w:tc>
        <w:tc>
          <w:tcPr>
            <w:tcW w:w="993" w:type="dxa"/>
            <w:tcBorders>
              <w:top w:val="single" w:sz="4" w:space="0" w:color="000000"/>
              <w:left w:val="single" w:sz="4" w:space="0" w:color="000000"/>
              <w:bottom w:val="single" w:sz="4" w:space="0" w:color="000000"/>
            </w:tcBorders>
            <w:shd w:val="clear" w:color="auto" w:fill="auto"/>
          </w:tcPr>
          <w:p w14:paraId="1720BB28"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B8B131" w14:textId="77777777" w:rsidR="009A16B6" w:rsidRPr="002C7CB4" w:rsidRDefault="009A16B6" w:rsidP="003F7390">
            <w:pPr>
              <w:pStyle w:val="TAL"/>
            </w:pPr>
            <w:r w:rsidRPr="002C7CB4">
              <w:t>Identifies the application for which the payload is intended (e.g. text string, port address, URI)</w:t>
            </w:r>
          </w:p>
        </w:tc>
      </w:tr>
      <w:tr w:rsidR="009A16B6" w:rsidRPr="008B3098" w14:paraId="3F2AEFB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090C9D3" w14:textId="77777777" w:rsidR="009A16B6" w:rsidRPr="002C7CB4" w:rsidRDefault="009A16B6" w:rsidP="003F7390">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7D9B9C6F"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CD4708" w14:textId="77777777" w:rsidR="009A16B6" w:rsidRPr="002C7CB4" w:rsidRDefault="009A16B6" w:rsidP="003F7390">
            <w:pPr>
              <w:pStyle w:val="TAL"/>
            </w:pPr>
            <w:r w:rsidRPr="002C7CB4">
              <w:t>SDS content</w:t>
            </w:r>
          </w:p>
        </w:tc>
      </w:tr>
      <w:tr w:rsidR="009A16B6" w:rsidRPr="008B3098" w14:paraId="1A4551DA"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3B62AC" w14:textId="77777777" w:rsidR="009A16B6" w:rsidRPr="002C7CB4" w:rsidRDefault="009A16B6" w:rsidP="003F7390">
            <w:pPr>
              <w:pStyle w:val="TAN"/>
            </w:pPr>
            <w:r w:rsidRPr="002C7CB4">
              <w:t>NOTE:</w:t>
            </w:r>
            <w:r w:rsidRPr="002C7CB4">
              <w:tab/>
              <w:t>The application identifier shall be included only if the payload destination type indicates that the payload is for application consumption.</w:t>
            </w:r>
          </w:p>
        </w:tc>
      </w:tr>
    </w:tbl>
    <w:p w14:paraId="7061EB4A" w14:textId="77777777" w:rsidR="009A16B6" w:rsidRPr="008B3098" w:rsidRDefault="009A16B6" w:rsidP="009A16B6">
      <w:pPr>
        <w:rPr>
          <w:rFonts w:eastAsia="SimSun"/>
        </w:rPr>
      </w:pPr>
    </w:p>
    <w:p w14:paraId="778C6094" w14:textId="77777777" w:rsidR="009A16B6" w:rsidRPr="008B3098" w:rsidRDefault="009A16B6" w:rsidP="009A16B6">
      <w:pPr>
        <w:pStyle w:val="Heading5"/>
        <w:rPr>
          <w:rFonts w:eastAsia="SimSun"/>
          <w:lang w:val="en-IN"/>
        </w:rPr>
      </w:pPr>
      <w:bookmarkStart w:id="355" w:name="_Toc38385469"/>
      <w:bookmarkStart w:id="356" w:name="_Toc217989154"/>
      <w:r>
        <w:rPr>
          <w:rFonts w:eastAsia="SimSun"/>
          <w:lang w:val="en-IN"/>
        </w:rPr>
        <w:lastRenderedPageBreak/>
        <w:t>10.6</w:t>
      </w:r>
      <w:r>
        <w:t>.1</w:t>
      </w:r>
      <w:r w:rsidRPr="00CE653C">
        <w:t>.</w:t>
      </w:r>
      <w:r>
        <w:t>2.2</w:t>
      </w:r>
      <w:r w:rsidRPr="008B3098">
        <w:rPr>
          <w:rFonts w:eastAsia="SimSun"/>
          <w:lang w:val="en-IN"/>
        </w:rPr>
        <w:tab/>
      </w:r>
      <w:r>
        <w:rPr>
          <w:rFonts w:eastAsia="SimSun"/>
          <w:lang w:val="en-IN"/>
        </w:rPr>
        <w:t xml:space="preserve">IOPS </w:t>
      </w:r>
      <w:r w:rsidRPr="008B3098">
        <w:rPr>
          <w:rFonts w:eastAsia="SimSun"/>
          <w:lang w:val="en-IN"/>
        </w:rPr>
        <w:t>MCData data disposition notification</w:t>
      </w:r>
      <w:bookmarkEnd w:id="355"/>
      <w:bookmarkEnd w:id="356"/>
    </w:p>
    <w:p w14:paraId="5F6200C7" w14:textId="77777777" w:rsidR="009A16B6" w:rsidRPr="008B3098" w:rsidRDefault="009A16B6" w:rsidP="009A16B6">
      <w:r w:rsidRPr="008B3098">
        <w:t>Table </w:t>
      </w:r>
      <w:r>
        <w:t>10.6.1</w:t>
      </w:r>
      <w:r w:rsidRPr="00CE653C">
        <w:t>.</w:t>
      </w:r>
      <w:r>
        <w:t>2.2</w:t>
      </w:r>
      <w:r w:rsidRPr="008B3098">
        <w:t xml:space="preserve">-1 describes the information flow for the </w:t>
      </w:r>
      <w:r>
        <w:t xml:space="preserve">IOPS </w:t>
      </w:r>
      <w:r w:rsidRPr="008B3098">
        <w:rPr>
          <w:lang w:eastAsia="ko-KR"/>
        </w:rPr>
        <w:t>MCData data disposition notification</w:t>
      </w:r>
      <w:r w:rsidRPr="008B3098">
        <w:t xml:space="preserve"> from </w:t>
      </w:r>
      <w:r>
        <w:t>one</w:t>
      </w:r>
      <w:r w:rsidRPr="008B3098">
        <w:t xml:space="preserve"> MCData client to another MCData client.</w:t>
      </w:r>
      <w:r>
        <w:t xml:space="preserve"> The packet(s) carrying the IOPS </w:t>
      </w:r>
      <w:r w:rsidRPr="008B3098">
        <w:rPr>
          <w:lang w:eastAsia="ko-KR"/>
        </w:rPr>
        <w:t>MCData data disposition notification</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w:t>
      </w:r>
      <w:r w:rsidRPr="00B629E7">
        <w:rPr>
          <w:lang w:eastAsia="zh-CN"/>
        </w:rPr>
        <w:t>.</w:t>
      </w:r>
    </w:p>
    <w:p w14:paraId="4DC4CB9A" w14:textId="77777777" w:rsidR="009A16B6" w:rsidRPr="008B3098" w:rsidRDefault="009A16B6" w:rsidP="009A16B6">
      <w:pPr>
        <w:pStyle w:val="TH"/>
      </w:pPr>
      <w:r w:rsidRPr="008B3098">
        <w:t>Table </w:t>
      </w:r>
      <w:r>
        <w:t>10.6</w:t>
      </w:r>
      <w:r w:rsidRPr="008B3098">
        <w:t>.</w:t>
      </w:r>
      <w:r>
        <w:t>1</w:t>
      </w:r>
      <w:r w:rsidRPr="008B3098">
        <w:t xml:space="preserve">.2.2-1: </w:t>
      </w:r>
      <w:r>
        <w:t xml:space="preserve">IOPS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9A16B6" w:rsidRPr="008B3098" w14:paraId="6447DB6F"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11C3AFB6" w14:textId="77777777" w:rsidR="009A16B6" w:rsidRPr="008B3098" w:rsidRDefault="009A16B6" w:rsidP="003F7390">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3887A6" w14:textId="77777777" w:rsidR="009A16B6" w:rsidRPr="008B3098" w:rsidRDefault="009A16B6" w:rsidP="003F7390">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2B8BD6D" w14:textId="77777777" w:rsidR="009A16B6" w:rsidRPr="008B3098" w:rsidRDefault="009A16B6" w:rsidP="003F7390">
            <w:pPr>
              <w:pStyle w:val="TAH"/>
            </w:pPr>
            <w:r w:rsidRPr="008B3098">
              <w:t>Description</w:t>
            </w:r>
          </w:p>
        </w:tc>
      </w:tr>
      <w:tr w:rsidR="009A16B6" w:rsidRPr="008B3098" w14:paraId="3632B8E5"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3BA0D30" w14:textId="77777777" w:rsidR="009A16B6" w:rsidRPr="002C7CB4" w:rsidRDefault="009A16B6" w:rsidP="003F7390">
            <w:pPr>
              <w:pStyle w:val="TAL"/>
              <w:rPr>
                <w:lang w:eastAsia="zh-CN"/>
              </w:rPr>
            </w:pPr>
            <w:r>
              <w:t xml:space="preserve">IOPS </w:t>
            </w: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398B871" w14:textId="77777777" w:rsidR="009A16B6" w:rsidRPr="002C7CB4" w:rsidRDefault="009A16B6" w:rsidP="003F7390">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E87DE7" w14:textId="77777777" w:rsidR="009A16B6" w:rsidRPr="002C7CB4" w:rsidRDefault="009A16B6" w:rsidP="003F7390">
            <w:pPr>
              <w:pStyle w:val="TAL"/>
              <w:rPr>
                <w:lang w:eastAsia="zh-CN"/>
              </w:rPr>
            </w:pPr>
            <w:r w:rsidRPr="002C7CB4">
              <w:t>The identity of the MCData user towards which the notification is sent</w:t>
            </w:r>
          </w:p>
        </w:tc>
      </w:tr>
      <w:tr w:rsidR="009A16B6" w:rsidRPr="008B3098" w14:paraId="3B4C4AC7"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2EC08F3" w14:textId="77777777" w:rsidR="009A16B6" w:rsidRPr="002C7CB4" w:rsidRDefault="009A16B6" w:rsidP="003F7390">
            <w:pPr>
              <w:pStyle w:val="TAL"/>
              <w:rPr>
                <w:lang w:eastAsia="zh-CN"/>
              </w:rPr>
            </w:pPr>
            <w:r>
              <w:t xml:space="preserve">IOPS </w:t>
            </w: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420315D"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128385" w14:textId="77777777" w:rsidR="009A16B6" w:rsidRPr="002C7CB4" w:rsidRDefault="009A16B6" w:rsidP="003F7390">
            <w:pPr>
              <w:pStyle w:val="TAL"/>
            </w:pPr>
            <w:r w:rsidRPr="002C7CB4">
              <w:t>The identity of the MCData user sending notification</w:t>
            </w:r>
          </w:p>
        </w:tc>
      </w:tr>
      <w:tr w:rsidR="009A16B6" w:rsidRPr="008B3098" w14:paraId="721521DB"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8DD7660" w14:textId="77777777" w:rsidR="009A16B6" w:rsidRPr="002C7CB4" w:rsidRDefault="009A16B6" w:rsidP="003F7390">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3134905"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E5204D" w14:textId="77777777" w:rsidR="009A16B6" w:rsidRPr="002C7CB4" w:rsidRDefault="009A16B6" w:rsidP="003F7390">
            <w:pPr>
              <w:pStyle w:val="TAL"/>
            </w:pPr>
            <w:r w:rsidRPr="002C7CB4">
              <w:t>Identifies the conversation</w:t>
            </w:r>
          </w:p>
        </w:tc>
      </w:tr>
      <w:tr w:rsidR="009A16B6" w:rsidRPr="008B3098" w14:paraId="6A3CE05E"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FC0C060" w14:textId="77777777" w:rsidR="009A16B6" w:rsidRPr="002C7CB4" w:rsidRDefault="009A16B6" w:rsidP="003F7390">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10A0F96C"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A8D4FD9" w14:textId="77777777" w:rsidR="009A16B6" w:rsidRPr="002C7CB4" w:rsidRDefault="009A16B6" w:rsidP="003F7390">
            <w:pPr>
              <w:pStyle w:val="TAL"/>
            </w:pPr>
            <w:r w:rsidRPr="002C7CB4">
              <w:t>Identity of the original MCData transaction</w:t>
            </w:r>
          </w:p>
        </w:tc>
      </w:tr>
      <w:tr w:rsidR="009A16B6" w:rsidRPr="008B3098" w14:paraId="10625F7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C785A41" w14:textId="77777777" w:rsidR="009A16B6" w:rsidRPr="002C7CB4" w:rsidRDefault="009A16B6" w:rsidP="003F7390">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702B3CDD"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CACE8A" w14:textId="77777777" w:rsidR="009A16B6" w:rsidRPr="002C7CB4" w:rsidRDefault="009A16B6" w:rsidP="003F7390">
            <w:pPr>
              <w:pStyle w:val="TAL"/>
            </w:pPr>
            <w:r w:rsidRPr="002C7CB4">
              <w:t>Disposition which is delivered or read or both</w:t>
            </w:r>
          </w:p>
        </w:tc>
      </w:tr>
    </w:tbl>
    <w:p w14:paraId="28F5688B" w14:textId="77777777" w:rsidR="009A16B6" w:rsidRDefault="009A16B6" w:rsidP="009A16B6">
      <w:pPr>
        <w:rPr>
          <w:rFonts w:eastAsia="SimSun"/>
        </w:rPr>
      </w:pPr>
    </w:p>
    <w:p w14:paraId="69B87030" w14:textId="77777777" w:rsidR="009A16B6" w:rsidRPr="008B3098" w:rsidRDefault="009A16B6" w:rsidP="009A16B6">
      <w:pPr>
        <w:pStyle w:val="Heading5"/>
        <w:rPr>
          <w:rFonts w:eastAsia="SimSun"/>
          <w:lang w:val="en-IN"/>
        </w:rPr>
      </w:pPr>
      <w:bookmarkStart w:id="357" w:name="_Toc38385470"/>
      <w:bookmarkStart w:id="358" w:name="_Toc217989155"/>
      <w:r>
        <w:rPr>
          <w:rFonts w:eastAsia="SimSun"/>
          <w:lang w:val="en-IN"/>
        </w:rPr>
        <w:t>10.6</w:t>
      </w:r>
      <w:r w:rsidRPr="008B3098">
        <w:rPr>
          <w:rFonts w:eastAsia="SimSun"/>
          <w:lang w:val="en-IN"/>
        </w:rPr>
        <w:t>.</w:t>
      </w:r>
      <w:r>
        <w:rPr>
          <w:rFonts w:eastAsia="SimSun"/>
          <w:lang w:val="en-IN"/>
        </w:rPr>
        <w:t>1</w:t>
      </w:r>
      <w:r w:rsidRPr="008B3098">
        <w:rPr>
          <w:rFonts w:eastAsia="SimSun"/>
          <w:lang w:val="en-IN"/>
        </w:rPr>
        <w:t>.2.3</w:t>
      </w:r>
      <w:r w:rsidRPr="008B3098">
        <w:rPr>
          <w:rFonts w:eastAsia="SimSun"/>
          <w:lang w:val="en-IN"/>
        </w:rPr>
        <w:tab/>
      </w:r>
      <w:r>
        <w:rPr>
          <w:rFonts w:eastAsia="SimSun"/>
          <w:lang w:val="en-IN"/>
        </w:rPr>
        <w:t xml:space="preserve">IOPS </w:t>
      </w:r>
      <w:r w:rsidRPr="008B3098">
        <w:rPr>
          <w:rFonts w:eastAsia="SimSun"/>
          <w:lang w:val="en-IN"/>
        </w:rPr>
        <w:t>MCData group standalone data request</w:t>
      </w:r>
      <w:bookmarkEnd w:id="357"/>
      <w:bookmarkEnd w:id="358"/>
    </w:p>
    <w:p w14:paraId="63B4DD84" w14:textId="77777777" w:rsidR="009A16B6" w:rsidRPr="008B3098" w:rsidRDefault="009A16B6" w:rsidP="009A16B6">
      <w:r w:rsidRPr="008B3098">
        <w:t>Table </w:t>
      </w:r>
      <w:r>
        <w:t>10.6</w:t>
      </w:r>
      <w:r w:rsidRPr="008B3098">
        <w:t>.</w:t>
      </w:r>
      <w:r>
        <w:t>1</w:t>
      </w:r>
      <w:r w:rsidRPr="008B3098">
        <w:t>.2</w:t>
      </w:r>
      <w:r w:rsidRPr="008B3098">
        <w:rPr>
          <w:lang w:eastAsia="ko-KR"/>
        </w:rPr>
        <w:t>.3</w:t>
      </w:r>
      <w:r w:rsidRPr="008B3098">
        <w:t xml:space="preserve">-1 describes the information flow for the </w:t>
      </w:r>
      <w:r>
        <w:t xml:space="preserve">IOPS </w:t>
      </w:r>
      <w:r w:rsidRPr="008B3098">
        <w:rPr>
          <w:lang w:eastAsia="ko-KR"/>
        </w:rPr>
        <w:t>MCData group standalone data request</w:t>
      </w:r>
      <w:r w:rsidRPr="008B3098">
        <w:t xml:space="preserve"> from </w:t>
      </w:r>
      <w:r>
        <w:t>one</w:t>
      </w:r>
      <w:r w:rsidRPr="008B3098">
        <w:t xml:space="preserve"> MCData client to other</w:t>
      </w:r>
      <w:r>
        <w:t xml:space="preserve"> </w:t>
      </w:r>
      <w:r w:rsidRPr="008B3098">
        <w:t>MCData client</w:t>
      </w:r>
      <w:r>
        <w:t>s</w:t>
      </w:r>
      <w:r w:rsidRPr="008B3098">
        <w:t>.</w:t>
      </w:r>
      <w:r w:rsidRPr="00D11B7D">
        <w:t xml:space="preserve"> </w:t>
      </w:r>
      <w:r>
        <w:t xml:space="preserve">The packet(s) carrying the IOPS </w:t>
      </w:r>
      <w:r w:rsidRPr="008B3098">
        <w:rPr>
          <w:lang w:eastAsia="ko-KR"/>
        </w:rPr>
        <w:t>MCData group standalone data request</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clients.</w:t>
      </w:r>
    </w:p>
    <w:p w14:paraId="2CA3095D" w14:textId="77777777" w:rsidR="009A16B6" w:rsidRPr="008B3098" w:rsidRDefault="009A16B6" w:rsidP="009A16B6">
      <w:pPr>
        <w:pStyle w:val="TH"/>
      </w:pPr>
      <w:r w:rsidRPr="008B3098">
        <w:t>Table </w:t>
      </w:r>
      <w:r>
        <w:t>10.6</w:t>
      </w:r>
      <w:r w:rsidRPr="008B3098">
        <w:t>.</w:t>
      </w:r>
      <w:r>
        <w:t>1</w:t>
      </w:r>
      <w:r w:rsidRPr="008B3098">
        <w:t xml:space="preserve">.2.3-1: </w:t>
      </w:r>
      <w:r>
        <w:t xml:space="preserve">IOPS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9A16B6" w:rsidRPr="008B3098" w14:paraId="7504E9FA"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05AB0AA8" w14:textId="77777777" w:rsidR="009A16B6" w:rsidRPr="008B3098" w:rsidRDefault="009A16B6" w:rsidP="003F7390">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0DC488A8" w14:textId="77777777" w:rsidR="009A16B6" w:rsidRPr="008B3098" w:rsidRDefault="009A16B6" w:rsidP="003F7390">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BB3C4B" w14:textId="77777777" w:rsidR="009A16B6" w:rsidRPr="008B3098" w:rsidRDefault="009A16B6" w:rsidP="003F7390">
            <w:pPr>
              <w:pStyle w:val="TAH"/>
            </w:pPr>
            <w:r w:rsidRPr="008B3098">
              <w:t>Description</w:t>
            </w:r>
          </w:p>
        </w:tc>
      </w:tr>
      <w:tr w:rsidR="009A16B6" w:rsidRPr="008B3098" w14:paraId="5CC9C763"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89108C4" w14:textId="77777777" w:rsidR="009A16B6" w:rsidRPr="002C7CB4" w:rsidRDefault="009A16B6" w:rsidP="003F7390">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0A253D"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36D6D" w14:textId="77777777" w:rsidR="009A16B6" w:rsidRPr="002C7CB4" w:rsidRDefault="009A16B6" w:rsidP="003F7390">
            <w:pPr>
              <w:pStyle w:val="TAL"/>
            </w:pPr>
            <w:r w:rsidRPr="002C7CB4">
              <w:t>The identity of the MCData user sending data</w:t>
            </w:r>
          </w:p>
        </w:tc>
      </w:tr>
      <w:tr w:rsidR="009A16B6" w:rsidRPr="008B3098" w14:paraId="79EA3AF7"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43F3042C" w14:textId="77777777" w:rsidR="009A16B6" w:rsidRPr="002C7CB4" w:rsidRDefault="009A16B6" w:rsidP="003F7390">
            <w:pPr>
              <w:pStyle w:val="TAL"/>
            </w:pPr>
            <w:r>
              <w:t xml:space="preserve">IOPS </w:t>
            </w: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F3D257"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D942F4" w14:textId="77777777" w:rsidR="009A16B6" w:rsidRPr="002C7CB4" w:rsidRDefault="009A16B6" w:rsidP="003F7390">
            <w:pPr>
              <w:pStyle w:val="TAL"/>
            </w:pPr>
            <w:r w:rsidRPr="002C7CB4">
              <w:t xml:space="preserve">The </w:t>
            </w:r>
            <w:r>
              <w:t xml:space="preserve">IOPS </w:t>
            </w:r>
            <w:r w:rsidRPr="002C7CB4">
              <w:t>MCData group ID to which the data is to be sent</w:t>
            </w:r>
          </w:p>
        </w:tc>
      </w:tr>
      <w:tr w:rsidR="009A16B6" w:rsidRPr="008B3098" w14:paraId="73EBC1B0"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9E51C01" w14:textId="77777777" w:rsidR="009A16B6" w:rsidRPr="002C7CB4" w:rsidRDefault="009A16B6" w:rsidP="003F7390">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5701905"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7CB9AB" w14:textId="77777777" w:rsidR="009A16B6" w:rsidRPr="002C7CB4" w:rsidRDefault="009A16B6" w:rsidP="003F7390">
            <w:pPr>
              <w:pStyle w:val="TAL"/>
            </w:pPr>
            <w:r w:rsidRPr="002C7CB4">
              <w:t>Identifies the conversation</w:t>
            </w:r>
          </w:p>
        </w:tc>
      </w:tr>
      <w:tr w:rsidR="009A16B6" w:rsidRPr="008B3098" w14:paraId="79F571C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67284B5" w14:textId="77777777" w:rsidR="009A16B6" w:rsidRPr="002C7CB4" w:rsidRDefault="009A16B6" w:rsidP="003F7390">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59F2B0"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C02919" w14:textId="77777777" w:rsidR="009A16B6" w:rsidRPr="002C7CB4" w:rsidRDefault="009A16B6" w:rsidP="003F7390">
            <w:pPr>
              <w:pStyle w:val="TAL"/>
            </w:pPr>
            <w:r w:rsidRPr="002C7CB4">
              <w:t>Identifies the MCData transaction</w:t>
            </w:r>
          </w:p>
        </w:tc>
      </w:tr>
      <w:tr w:rsidR="009A16B6" w:rsidRPr="008B3098" w14:paraId="1921C69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81AED5B" w14:textId="77777777" w:rsidR="009A16B6" w:rsidRPr="002C7CB4" w:rsidRDefault="009A16B6" w:rsidP="003F7390">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C10A4E3"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2505D" w14:textId="77777777" w:rsidR="009A16B6" w:rsidRPr="002C7CB4" w:rsidRDefault="009A16B6" w:rsidP="003F7390">
            <w:pPr>
              <w:pStyle w:val="TAL"/>
            </w:pPr>
            <w:r w:rsidRPr="002C7CB4">
              <w:t>Identifies the original MCData transaction to which the current transaction is a reply to</w:t>
            </w:r>
          </w:p>
        </w:tc>
      </w:tr>
      <w:tr w:rsidR="009A16B6" w:rsidRPr="008B3098" w14:paraId="33F0AA9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FCC81A5" w14:textId="77777777" w:rsidR="009A16B6" w:rsidRPr="002C7CB4" w:rsidRDefault="009A16B6" w:rsidP="003F7390">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23967B46"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03E839" w14:textId="77777777" w:rsidR="009A16B6" w:rsidRPr="002C7CB4" w:rsidRDefault="009A16B6" w:rsidP="003F7390">
            <w:pPr>
              <w:pStyle w:val="TAL"/>
            </w:pPr>
            <w:r w:rsidRPr="002C7CB4">
              <w:t>Indicates the disposition type expected from the receiver (i.e., delivered or read or both)</w:t>
            </w:r>
          </w:p>
        </w:tc>
      </w:tr>
      <w:tr w:rsidR="009A16B6" w:rsidRPr="008B3098" w14:paraId="2867A167"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2CD8BE5" w14:textId="77777777" w:rsidR="009A16B6" w:rsidRPr="002C7CB4" w:rsidRDefault="009A16B6" w:rsidP="003F7390">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27CA1A4"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1D510" w14:textId="77777777" w:rsidR="009A16B6" w:rsidRPr="002C7CB4" w:rsidRDefault="009A16B6" w:rsidP="003F7390">
            <w:pPr>
              <w:pStyle w:val="TAL"/>
            </w:pPr>
            <w:r w:rsidRPr="002C7CB4">
              <w:t xml:space="preserve">Indicates whether the payload is for application consumption or MCData </w:t>
            </w:r>
            <w:r>
              <w:t>user</w:t>
            </w:r>
            <w:r w:rsidRPr="002C7CB4">
              <w:t xml:space="preserve"> consumption</w:t>
            </w:r>
          </w:p>
        </w:tc>
      </w:tr>
      <w:tr w:rsidR="009A16B6" w:rsidRPr="008B3098" w14:paraId="213A11E1"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0B119DE9" w14:textId="46703CDC" w:rsidR="00813D80" w:rsidRDefault="009A16B6" w:rsidP="003F7390">
            <w:pPr>
              <w:pStyle w:val="TAL"/>
            </w:pPr>
            <w:r w:rsidRPr="002C7CB4">
              <w:t>Application identifier</w:t>
            </w:r>
          </w:p>
          <w:p w14:paraId="2AA7B70C" w14:textId="4AED4234" w:rsidR="009A16B6" w:rsidRPr="002C7CB4" w:rsidRDefault="009A16B6" w:rsidP="003F7390">
            <w:pPr>
              <w:pStyle w:val="TAL"/>
            </w:pPr>
            <w:r w:rsidRPr="002C7CB4">
              <w:t>(see NOTE)</w:t>
            </w:r>
          </w:p>
        </w:tc>
        <w:tc>
          <w:tcPr>
            <w:tcW w:w="993" w:type="dxa"/>
            <w:tcBorders>
              <w:top w:val="single" w:sz="4" w:space="0" w:color="000000"/>
              <w:left w:val="single" w:sz="4" w:space="0" w:color="000000"/>
              <w:bottom w:val="single" w:sz="4" w:space="0" w:color="000000"/>
            </w:tcBorders>
            <w:shd w:val="clear" w:color="auto" w:fill="auto"/>
          </w:tcPr>
          <w:p w14:paraId="7F261DE6"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55F8E3" w14:textId="77777777" w:rsidR="009A16B6" w:rsidRPr="002C7CB4" w:rsidRDefault="009A16B6" w:rsidP="003F7390">
            <w:pPr>
              <w:pStyle w:val="TAL"/>
            </w:pPr>
            <w:r w:rsidRPr="002C7CB4">
              <w:t>Identifies the application for which the payload is intended (e.g. text string, port address, URI)</w:t>
            </w:r>
          </w:p>
        </w:tc>
      </w:tr>
      <w:tr w:rsidR="009A16B6" w:rsidRPr="008B3098" w14:paraId="5E01AE5F"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4BCCB07E" w14:textId="77777777" w:rsidR="009A16B6" w:rsidRPr="002C7CB4" w:rsidRDefault="009A16B6" w:rsidP="003F7390">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69B9DC1"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FFAFA3" w14:textId="77777777" w:rsidR="009A16B6" w:rsidRPr="002C7CB4" w:rsidRDefault="009A16B6" w:rsidP="003F7390">
            <w:pPr>
              <w:pStyle w:val="TAL"/>
            </w:pPr>
            <w:r w:rsidRPr="002C7CB4">
              <w:t>SDS content</w:t>
            </w:r>
          </w:p>
        </w:tc>
      </w:tr>
      <w:tr w:rsidR="009A16B6" w:rsidRPr="008B3098" w14:paraId="575BF19C"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8B4829" w14:textId="77777777" w:rsidR="009A16B6" w:rsidRPr="002C7CB4" w:rsidRDefault="009A16B6" w:rsidP="003F7390">
            <w:pPr>
              <w:pStyle w:val="TAN"/>
            </w:pPr>
            <w:r w:rsidRPr="002C7CB4">
              <w:t>NOTE:</w:t>
            </w:r>
            <w:r w:rsidRPr="002C7CB4">
              <w:tab/>
              <w:t>The application identifier shall be included only if the payload destination type indicates that the payload is for application consumption.</w:t>
            </w:r>
          </w:p>
        </w:tc>
      </w:tr>
    </w:tbl>
    <w:p w14:paraId="7D50C7A9" w14:textId="77777777" w:rsidR="009A16B6" w:rsidRPr="008B3098" w:rsidRDefault="009A16B6" w:rsidP="009A16B6">
      <w:pPr>
        <w:rPr>
          <w:rFonts w:eastAsia="SimSun"/>
        </w:rPr>
      </w:pPr>
    </w:p>
    <w:p w14:paraId="1F088978" w14:textId="77777777" w:rsidR="009A16B6" w:rsidRPr="00CE653C" w:rsidRDefault="009A16B6" w:rsidP="009A16B6">
      <w:pPr>
        <w:pStyle w:val="Heading4"/>
      </w:pPr>
      <w:bookmarkStart w:id="359" w:name="_Toc217989156"/>
      <w:r>
        <w:t>10.6.1</w:t>
      </w:r>
      <w:r w:rsidRPr="00CE653C">
        <w:t>.</w:t>
      </w:r>
      <w:r>
        <w:t>3</w:t>
      </w:r>
      <w:r w:rsidRPr="00CE653C">
        <w:tab/>
      </w:r>
      <w:r>
        <w:t>IOPS one-to-one standalone SDS using signalling control plane</w:t>
      </w:r>
      <w:bookmarkEnd w:id="359"/>
    </w:p>
    <w:p w14:paraId="258E89CD" w14:textId="77777777" w:rsidR="009A16B6" w:rsidRPr="00CE653C" w:rsidRDefault="009A16B6" w:rsidP="009A16B6">
      <w:pPr>
        <w:pStyle w:val="Heading5"/>
      </w:pPr>
      <w:bookmarkStart w:id="360" w:name="_Toc217989157"/>
      <w:r>
        <w:t>10.6.1</w:t>
      </w:r>
      <w:r w:rsidRPr="00CE653C">
        <w:t>.</w:t>
      </w:r>
      <w:r>
        <w:t>3.1</w:t>
      </w:r>
      <w:r w:rsidRPr="00CE653C">
        <w:tab/>
        <w:t>General</w:t>
      </w:r>
      <w:bookmarkEnd w:id="360"/>
    </w:p>
    <w:p w14:paraId="684942B4" w14:textId="77777777" w:rsidR="009A16B6" w:rsidRPr="0074781F" w:rsidRDefault="009A16B6" w:rsidP="009A16B6">
      <w:r w:rsidRPr="0004621D">
        <w:t>When an MC</w:t>
      </w:r>
      <w:r>
        <w:t>Data</w:t>
      </w:r>
      <w:r w:rsidRPr="0004621D">
        <w:t xml:space="preserve"> user </w:t>
      </w:r>
      <w:r>
        <w:t xml:space="preserve">initiates an IOPS standalone SDS data transfer </w:t>
      </w:r>
      <w:r w:rsidRPr="0004621D">
        <w:t>with a</w:t>
      </w:r>
      <w:r>
        <w:t xml:space="preserve">nother </w:t>
      </w:r>
      <w:r w:rsidRPr="003E4FD3">
        <w:t>MC</w:t>
      </w:r>
      <w:r>
        <w:t>Data</w:t>
      </w:r>
      <w:r w:rsidRPr="003E4FD3">
        <w:t xml:space="preserve"> user </w:t>
      </w:r>
      <w:r>
        <w:t xml:space="preserve">using the signalling control plane </w:t>
      </w:r>
      <w:r w:rsidRPr="003E4FD3">
        <w:t>based on the IP connectivity functionality, the M</w:t>
      </w:r>
      <w:r>
        <w:t>CData</w:t>
      </w:r>
      <w:r w:rsidRPr="003E4FD3">
        <w:t xml:space="preserve"> client retrieves the connectivity information of the target MC</w:t>
      </w:r>
      <w:r>
        <w:t>Data</w:t>
      </w:r>
      <w:r w:rsidRPr="003E4FD3">
        <w:t xml:space="preserve"> user</w:t>
      </w:r>
      <w:r>
        <w:t xml:space="preserve"> </w:t>
      </w:r>
      <w:r w:rsidRPr="00FF7006">
        <w:t xml:space="preserve">(i.e. </w:t>
      </w:r>
      <w:r>
        <w:t xml:space="preserve">the </w:t>
      </w:r>
      <w:r w:rsidRPr="00FF7006">
        <w:t>MC</w:t>
      </w:r>
      <w:r>
        <w:t>Data</w:t>
      </w:r>
      <w:r w:rsidRPr="00FF7006">
        <w:t xml:space="preserve"> UE</w:t>
      </w:r>
      <w:r w:rsidRPr="00916BCC">
        <w:t>'</w:t>
      </w:r>
      <w:r w:rsidRPr="00FF7006">
        <w:t xml:space="preserve">s IP address) </w:t>
      </w:r>
      <w:r w:rsidRPr="0074781F">
        <w:t>from the IOPS connectivity client.</w:t>
      </w:r>
      <w:r>
        <w:t xml:space="preserve"> Then, t</w:t>
      </w:r>
      <w:r w:rsidRPr="00E70A92">
        <w:t>he MC</w:t>
      </w:r>
      <w:r>
        <w:t>Data</w:t>
      </w:r>
      <w:r w:rsidRPr="00E70A92">
        <w:t xml:space="preserve"> client enable</w:t>
      </w:r>
      <w:r>
        <w:t>s</w:t>
      </w:r>
      <w:r w:rsidRPr="00E70A92">
        <w:t xml:space="preserve"> </w:t>
      </w:r>
      <w:r>
        <w:t>the IOPS SDS data transfer over</w:t>
      </w:r>
      <w:r w:rsidRPr="00E70A92">
        <w:t xml:space="preserve"> the IOPS MC </w:t>
      </w:r>
      <w:r>
        <w:t xml:space="preserve">connectivity function. The related session packets, i.e. signalling messages, carrying the data are transmitted to the IOPS MC connectivity function addressing the corresponding target </w:t>
      </w:r>
      <w:r w:rsidRPr="00FF7006">
        <w:t>M</w:t>
      </w:r>
      <w:r>
        <w:t>CData</w:t>
      </w:r>
      <w:r w:rsidRPr="00FF7006">
        <w:t xml:space="preserve"> UE</w:t>
      </w:r>
      <w:r w:rsidRPr="00916BCC">
        <w:t>'</w:t>
      </w:r>
      <w:r w:rsidRPr="00FF7006">
        <w:t>s IP address</w:t>
      </w:r>
      <w:r>
        <w:t>.</w:t>
      </w:r>
    </w:p>
    <w:p w14:paraId="5D90ED4C" w14:textId="77777777" w:rsidR="009A16B6" w:rsidRDefault="009A16B6" w:rsidP="009A16B6">
      <w:pPr>
        <w:pStyle w:val="NO"/>
        <w:rPr>
          <w:lang w:eastAsia="zh-CN"/>
        </w:rPr>
      </w:pPr>
      <w:r w:rsidRPr="00416FBE">
        <w:rPr>
          <w:lang w:eastAsia="zh-CN"/>
        </w:rPr>
        <w:t>NOTE:</w:t>
      </w:r>
      <w:r w:rsidRPr="00416FBE">
        <w:rPr>
          <w:lang w:eastAsia="zh-CN"/>
        </w:rPr>
        <w:tab/>
        <w:t>The IOPS connectivity client can only provide connectivity information of the target MC</w:t>
      </w:r>
      <w:r>
        <w:rPr>
          <w:lang w:eastAsia="zh-CN"/>
        </w:rPr>
        <w:t>Data</w:t>
      </w:r>
      <w:r w:rsidRPr="00416FBE">
        <w:rPr>
          <w:lang w:eastAsia="zh-CN"/>
        </w:rPr>
        <w:t xml:space="preserve"> user if it is already available (see clauses 10.</w:t>
      </w:r>
      <w:r>
        <w:rPr>
          <w:lang w:eastAsia="zh-CN"/>
        </w:rPr>
        <w:t>3</w:t>
      </w:r>
      <w:r w:rsidRPr="00416FBE">
        <w:rPr>
          <w:lang w:eastAsia="zh-CN"/>
        </w:rPr>
        <w:t xml:space="preserve"> on IOPS subscription and notification procedures).</w:t>
      </w:r>
    </w:p>
    <w:p w14:paraId="1BEC6AC2" w14:textId="77777777" w:rsidR="009A16B6" w:rsidRDefault="009A16B6" w:rsidP="009A16B6">
      <w:r>
        <w:t xml:space="preserve">The IOPS MC connectivity function distributes the received session packets over unicast transmissions to </w:t>
      </w:r>
      <w:r w:rsidRPr="00354AA4">
        <w:t>the target</w:t>
      </w:r>
      <w:r>
        <w:t xml:space="preserve"> MCData client.</w:t>
      </w:r>
    </w:p>
    <w:p w14:paraId="57C84867" w14:textId="77777777" w:rsidR="009A16B6" w:rsidRPr="00CE653C" w:rsidRDefault="009A16B6" w:rsidP="009A16B6">
      <w:pPr>
        <w:pStyle w:val="Heading5"/>
      </w:pPr>
      <w:bookmarkStart w:id="361" w:name="_Toc217989158"/>
      <w:r>
        <w:lastRenderedPageBreak/>
        <w:t>10.6.1</w:t>
      </w:r>
      <w:r w:rsidRPr="00CE653C">
        <w:t>.</w:t>
      </w:r>
      <w:r>
        <w:t>3.2</w:t>
      </w:r>
      <w:r w:rsidRPr="00CE653C">
        <w:tab/>
      </w:r>
      <w:r>
        <w:t>Procedure</w:t>
      </w:r>
      <w:bookmarkEnd w:id="361"/>
    </w:p>
    <w:p w14:paraId="398E6C8A" w14:textId="77777777" w:rsidR="009A16B6" w:rsidRDefault="009A16B6" w:rsidP="009A16B6">
      <w:pPr>
        <w:rPr>
          <w:lang w:eastAsia="zh-CN"/>
        </w:rPr>
      </w:pPr>
      <w:r w:rsidRPr="00416FBE">
        <w:t>The procedure in figure </w:t>
      </w:r>
      <w:r>
        <w:t>10.6.1.3</w:t>
      </w:r>
      <w:r w:rsidRPr="00416FBE">
        <w:t>.</w:t>
      </w:r>
      <w:r>
        <w:t>2</w:t>
      </w:r>
      <w:r w:rsidRPr="00416FBE">
        <w:t xml:space="preserve">-1 </w:t>
      </w:r>
      <w:r>
        <w:rPr>
          <w:lang w:eastAsia="zh-CN"/>
        </w:rPr>
        <w:t>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 xml:space="preserve">an IOPS one-to-one MCData communication </w:t>
      </w:r>
      <w:r w:rsidRPr="0052003A">
        <w:rPr>
          <w:lang w:eastAsia="zh-CN"/>
        </w:rPr>
        <w:t xml:space="preserve">for </w:t>
      </w:r>
      <w:r>
        <w:rPr>
          <w:lang w:eastAsia="zh-CN"/>
        </w:rPr>
        <w:t>sending standalone SDS data over signalling control plane to another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27E6AACC" w14:textId="77777777" w:rsidR="009A16B6" w:rsidRPr="00416FBE" w:rsidRDefault="009A16B6" w:rsidP="009A16B6">
      <w:r w:rsidRPr="00416FBE">
        <w:t>Pre-conditions:</w:t>
      </w:r>
    </w:p>
    <w:p w14:paraId="57332495" w14:textId="77777777" w:rsidR="009A16B6" w:rsidRDefault="009A16B6" w:rsidP="009A16B6">
      <w:pPr>
        <w:pStyle w:val="B1"/>
      </w:pPr>
      <w:r>
        <w:t>-</w:t>
      </w:r>
      <w:r>
        <w:tab/>
      </w:r>
      <w:r w:rsidRPr="00416FBE">
        <w:t>MC</w:t>
      </w:r>
      <w:r>
        <w:t>Data</w:t>
      </w:r>
      <w:r w:rsidRPr="00416FBE">
        <w:t xml:space="preserve"> user profile used for the IOPS mode of operation is pre-provisioned in the MC</w:t>
      </w:r>
      <w:r>
        <w:t>Data</w:t>
      </w:r>
      <w:r w:rsidRPr="00416FBE">
        <w:t xml:space="preserve"> UEs.</w:t>
      </w:r>
    </w:p>
    <w:p w14:paraId="600F451D" w14:textId="3C5148A0" w:rsidR="009A16B6" w:rsidRPr="00416FBE" w:rsidRDefault="009A16B6" w:rsidP="009A16B6">
      <w:pPr>
        <w:pStyle w:val="B1"/>
      </w:pPr>
      <w:r>
        <w:t>-</w:t>
      </w:r>
      <w:r>
        <w:tab/>
        <w:t>MCData users have an active PDN connection</w:t>
      </w:r>
      <w:r w:rsidR="00882EFD" w:rsidRPr="00882EFD">
        <w:t xml:space="preserve"> or PDU session</w:t>
      </w:r>
      <w:r>
        <w:t xml:space="preserve"> to the IOPS MC connectivity function</w:t>
      </w:r>
      <w:r w:rsidDel="0004621D">
        <w:t xml:space="preserve"> </w:t>
      </w:r>
      <w:r>
        <w:t>for the communication based on the IP connectivity functionality.</w:t>
      </w:r>
    </w:p>
    <w:p w14:paraId="44DB5355" w14:textId="77777777" w:rsidR="009A16B6" w:rsidRPr="00EC2117" w:rsidRDefault="009A16B6" w:rsidP="009A16B6">
      <w:pPr>
        <w:pStyle w:val="B1"/>
      </w:pPr>
      <w:r>
        <w:t>-</w:t>
      </w:r>
      <w:r>
        <w:tab/>
      </w:r>
      <w:r w:rsidRPr="00EC2117">
        <w:t>The MC</w:t>
      </w:r>
      <w:r>
        <w:t>Data</w:t>
      </w:r>
      <w:r w:rsidRPr="00EC2117">
        <w:t xml:space="preserve"> users are discovered by the IOPS MC </w:t>
      </w:r>
      <w:r>
        <w:t>connectivity function</w:t>
      </w:r>
      <w:r w:rsidRPr="00EC2117" w:rsidDel="0004621D">
        <w:t xml:space="preserve"> </w:t>
      </w:r>
      <w:r>
        <w:t>supporting the IP connectivity functionality</w:t>
      </w:r>
      <w:r w:rsidRPr="00EC2117">
        <w:t>.</w:t>
      </w:r>
    </w:p>
    <w:p w14:paraId="2D18D000" w14:textId="77777777" w:rsidR="009A16B6" w:rsidRPr="00416FBE" w:rsidRDefault="009A16B6" w:rsidP="009A16B6">
      <w:pPr>
        <w:pStyle w:val="B1"/>
      </w:pPr>
      <w:r>
        <w:t>-</w:t>
      </w:r>
      <w:r>
        <w:tab/>
      </w:r>
      <w:r w:rsidRPr="00EC2117">
        <w:t>MC</w:t>
      </w:r>
      <w:r>
        <w:t>Data</w:t>
      </w:r>
      <w:r w:rsidRPr="00EC2117">
        <w:t xml:space="preserve">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w:t>
      </w:r>
      <w:r>
        <w:t>Data</w:t>
      </w:r>
      <w:r w:rsidRPr="00416FBE">
        <w:t xml:space="preserve"> user</w:t>
      </w:r>
      <w:r>
        <w:t>s</w:t>
      </w:r>
      <w:r w:rsidRPr="00416FBE">
        <w:t>.</w:t>
      </w:r>
    </w:p>
    <w:p w14:paraId="2BF06DF6" w14:textId="77777777" w:rsidR="009A16B6" w:rsidRPr="00416FBE" w:rsidRDefault="009A16B6" w:rsidP="009A16B6">
      <w:pPr>
        <w:pStyle w:val="TH"/>
      </w:pPr>
      <w:r>
        <w:object w:dxaOrig="7380" w:dyaOrig="8020" w14:anchorId="1C3DE1B5">
          <v:shape id="_x0000_i1047" type="#_x0000_t75" style="width:369.55pt;height:401pt" o:ole="">
            <v:imagedata r:id="rId53" o:title=""/>
          </v:shape>
          <o:OLEObject Type="Embed" ProgID="Visio.Drawing.11" ShapeID="_x0000_i1047" DrawAspect="Content" ObjectID="_1828601774" r:id="rId54"/>
        </w:object>
      </w:r>
    </w:p>
    <w:p w14:paraId="41B747AA" w14:textId="77777777" w:rsidR="009A16B6" w:rsidRPr="00416FBE" w:rsidRDefault="009A16B6" w:rsidP="009A16B6">
      <w:pPr>
        <w:pStyle w:val="TF"/>
      </w:pPr>
      <w:r w:rsidRPr="00416FBE">
        <w:t>Figure </w:t>
      </w:r>
      <w:r>
        <w:t>10.6.1.3</w:t>
      </w:r>
      <w:r w:rsidRPr="00416FBE">
        <w:t>.</w:t>
      </w:r>
      <w:r>
        <w:t>2</w:t>
      </w:r>
      <w:r w:rsidRPr="00416FBE">
        <w:t xml:space="preserve">-1: </w:t>
      </w:r>
      <w:r>
        <w:t xml:space="preserve">IOPS </w:t>
      </w:r>
      <w:bookmarkStart w:id="362" w:name="_Hlk39767681"/>
      <w:r w:rsidRPr="00193228">
        <w:t>one-to-one standalone SDS using signalling control plane</w:t>
      </w:r>
      <w:r>
        <w:t xml:space="preserve"> </w:t>
      </w:r>
      <w:bookmarkEnd w:id="362"/>
      <w:r>
        <w:t>based on the IP connectivity functionality</w:t>
      </w:r>
    </w:p>
    <w:p w14:paraId="2F4521AC" w14:textId="77777777" w:rsidR="009A16B6" w:rsidRPr="00416FBE" w:rsidRDefault="009A16B6" w:rsidP="009A16B6">
      <w:pPr>
        <w:pStyle w:val="B1"/>
      </w:pPr>
      <w:r w:rsidRPr="00416FBE">
        <w:t>1.</w:t>
      </w:r>
      <w:r w:rsidRPr="00416FBE">
        <w:tab/>
        <w:t>The MC</w:t>
      </w:r>
      <w:r>
        <w:t>Data</w:t>
      </w:r>
      <w:r w:rsidRPr="00416FBE">
        <w:t xml:space="preserve"> user at MC</w:t>
      </w:r>
      <w:r>
        <w:t>Data</w:t>
      </w:r>
      <w:r w:rsidRPr="00416FBE">
        <w:t xml:space="preserve"> client 1 would like to initiate a</w:t>
      </w:r>
      <w:r>
        <w:t xml:space="preserve">n </w:t>
      </w:r>
      <w:bookmarkStart w:id="363" w:name="_Hlk39768090"/>
      <w:r>
        <w:t>IOPS</w:t>
      </w:r>
      <w:r w:rsidRPr="00416FBE">
        <w:t xml:space="preserve"> </w:t>
      </w:r>
      <w:r>
        <w:t>SDS data transfer</w:t>
      </w:r>
      <w:r w:rsidRPr="00416FBE">
        <w:t xml:space="preserve"> </w:t>
      </w:r>
      <w:r>
        <w:t>with</w:t>
      </w:r>
      <w:r w:rsidRPr="00416FBE">
        <w:t xml:space="preserve"> the MC</w:t>
      </w:r>
      <w:r>
        <w:t>Data</w:t>
      </w:r>
      <w:r w:rsidRPr="00416FBE">
        <w:t xml:space="preserve"> user at MC</w:t>
      </w:r>
      <w:r>
        <w:t>Data</w:t>
      </w:r>
      <w:r w:rsidRPr="00416FBE">
        <w:t xml:space="preserve"> client 2</w:t>
      </w:r>
      <w:r>
        <w:t xml:space="preserve"> based on the IP connectivity functionality</w:t>
      </w:r>
      <w:r w:rsidRPr="00416FBE">
        <w:t>.</w:t>
      </w:r>
      <w:r>
        <w:t xml:space="preserve"> The </w:t>
      </w:r>
      <w:r w:rsidRPr="00486B04">
        <w:t>MCData client 1 checks whether the MCData user 1 is authorized to send</w:t>
      </w:r>
      <w:r>
        <w:t xml:space="preserve"> an IOPS</w:t>
      </w:r>
      <w:r w:rsidRPr="00486B04">
        <w:t xml:space="preserve"> MCData standalone data request</w:t>
      </w:r>
      <w:r>
        <w:t>.</w:t>
      </w:r>
      <w:bookmarkEnd w:id="363"/>
    </w:p>
    <w:p w14:paraId="0A297FF5" w14:textId="77777777" w:rsidR="009A16B6" w:rsidRDefault="009A16B6" w:rsidP="009A16B6">
      <w:pPr>
        <w:pStyle w:val="B1"/>
      </w:pPr>
      <w:r w:rsidRPr="00416FBE">
        <w:t>2.</w:t>
      </w:r>
      <w:r w:rsidRPr="00416FBE">
        <w:tab/>
        <w:t xml:space="preserve">The </w:t>
      </w:r>
      <w:r w:rsidRPr="00486B04">
        <w:t>MCData</w:t>
      </w:r>
      <w:r w:rsidRPr="00416FBE">
        <w:t xml:space="preserve"> client 1 </w:t>
      </w:r>
      <w:r>
        <w:t xml:space="preserve">retrieves the connectivity information of the target </w:t>
      </w:r>
      <w:r w:rsidRPr="00486B04">
        <w:t>MCData</w:t>
      </w:r>
      <w:r>
        <w:t xml:space="preserve"> user from the IOPS connectivity client 1 (not shown in figure) and </w:t>
      </w:r>
      <w:r w:rsidRPr="00416FBE">
        <w:t>sends a</w:t>
      </w:r>
      <w:r>
        <w:t>n IOPS</w:t>
      </w:r>
      <w:r w:rsidRPr="00416FBE">
        <w:t xml:space="preserve"> </w:t>
      </w:r>
      <w:r>
        <w:t>MCData standalone data</w:t>
      </w:r>
      <w:r w:rsidRPr="00416FBE">
        <w:t xml:space="preserve"> request towards the </w:t>
      </w:r>
      <w:r w:rsidRPr="00486B04">
        <w:lastRenderedPageBreak/>
        <w:t>MCData</w:t>
      </w:r>
      <w:r w:rsidRPr="00416FBE">
        <w:t xml:space="preserve"> client 2</w:t>
      </w:r>
      <w:r>
        <w:t xml:space="preserve">. </w:t>
      </w:r>
      <w:r w:rsidRPr="004E675D">
        <w:t xml:space="preserve">The </w:t>
      </w:r>
      <w:r w:rsidRPr="00486B04">
        <w:t>MCData</w:t>
      </w:r>
      <w:r w:rsidRPr="004E675D">
        <w:t xml:space="preserve"> client 1 transmits the session packets carrying the IOPS </w:t>
      </w:r>
      <w:r>
        <w:t>MCData standalone data</w:t>
      </w:r>
      <w:r w:rsidRPr="00416FBE">
        <w:t xml:space="preserve"> </w:t>
      </w:r>
      <w:r>
        <w:t>request</w:t>
      </w:r>
      <w:r w:rsidRPr="004E675D">
        <w:t xml:space="preserve"> to</w:t>
      </w:r>
      <w:r>
        <w:t xml:space="preserve"> the IOPS MC connectivity function for distribution to the</w:t>
      </w:r>
      <w:r w:rsidRPr="004E675D">
        <w:t xml:space="preserve"> </w:t>
      </w:r>
      <w:r>
        <w:t xml:space="preserve">corresponding target </w:t>
      </w:r>
      <w:r w:rsidRPr="00486B04">
        <w:t>MCData</w:t>
      </w:r>
      <w:r w:rsidRPr="00FF7006">
        <w:t xml:space="preserve"> UE</w:t>
      </w:r>
      <w:r>
        <w:t xml:space="preserve"> 2</w:t>
      </w:r>
      <w:r w:rsidRPr="00916BCC">
        <w:t>'</w:t>
      </w:r>
      <w:r w:rsidRPr="00FF7006">
        <w:t>s IP address</w:t>
      </w:r>
      <w:r w:rsidRPr="00416FBE">
        <w:t xml:space="preserve">. </w:t>
      </w:r>
    </w:p>
    <w:p w14:paraId="751E7D84" w14:textId="77777777" w:rsidR="009A16B6" w:rsidRDefault="009A16B6" w:rsidP="009A16B6">
      <w:pPr>
        <w:pStyle w:val="B1"/>
        <w:ind w:firstLine="0"/>
      </w:pPr>
      <w:bookmarkStart w:id="364" w:name="_Hlk39770258"/>
      <w:r w:rsidRPr="00416FBE">
        <w:t xml:space="preserve">The </w:t>
      </w:r>
      <w:r>
        <w:t xml:space="preserve">IOPS </w:t>
      </w:r>
      <w:r w:rsidRPr="00574233">
        <w:t xml:space="preserve">MCData standalone data request contains </w:t>
      </w:r>
      <w:r>
        <w:t xml:space="preserve">the data payload, i.e. the SDS content. The request also contains a </w:t>
      </w:r>
      <w:r w:rsidRPr="00574233">
        <w:t>conversation identifier for message thread indication</w:t>
      </w:r>
      <w:r>
        <w:t xml:space="preserve"> and </w:t>
      </w:r>
      <w:r w:rsidRPr="00574233">
        <w:t xml:space="preserve">may contain </w:t>
      </w:r>
      <w:r>
        <w:t xml:space="preserve">a </w:t>
      </w:r>
      <w:r w:rsidRPr="00574233">
        <w:t>disposition request if indicated by the user at MCData client 1</w:t>
      </w:r>
      <w:r w:rsidRPr="00416FBE">
        <w:t>.</w:t>
      </w:r>
      <w:bookmarkEnd w:id="364"/>
    </w:p>
    <w:p w14:paraId="2DC234E7" w14:textId="77777777" w:rsidR="009A16B6" w:rsidRDefault="009A16B6" w:rsidP="009A16B6">
      <w:pPr>
        <w:pStyle w:val="B1"/>
      </w:pPr>
      <w:r>
        <w:t>3.</w:t>
      </w:r>
      <w:r>
        <w:tab/>
        <w:t xml:space="preserve">The IOPS MC connectivity function receives the session packets addressing the </w:t>
      </w:r>
      <w:r w:rsidRPr="00486B04">
        <w:t>MCData</w:t>
      </w:r>
      <w:r w:rsidRPr="00FF7006">
        <w:t xml:space="preserve"> UE</w:t>
      </w:r>
      <w:r>
        <w:t xml:space="preserve"> 2</w:t>
      </w:r>
      <w:r w:rsidRPr="00916BCC">
        <w:t>'</w:t>
      </w:r>
      <w:r w:rsidRPr="00FF7006">
        <w:t>s IP address</w:t>
      </w:r>
      <w:r>
        <w:t xml:space="preserve">. The IOPS MC connectivity function checks if the </w:t>
      </w:r>
      <w:r w:rsidRPr="00486B04">
        <w:t>MCData</w:t>
      </w:r>
      <w:r w:rsidRPr="00FF7006">
        <w:t xml:space="preserve">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p>
    <w:p w14:paraId="0E7456D1" w14:textId="77777777" w:rsidR="009A16B6" w:rsidRPr="00416FBE" w:rsidRDefault="009A16B6" w:rsidP="009A16B6">
      <w:pPr>
        <w:pStyle w:val="B1"/>
      </w:pPr>
      <w:r>
        <w:t>4.</w:t>
      </w:r>
      <w:r>
        <w:tab/>
        <w:t>The IOPS MC connectivity function distributes the session packets carrying the IOPS MCData standalone data</w:t>
      </w:r>
      <w:r w:rsidRPr="00416FBE">
        <w:t xml:space="preserve"> </w:t>
      </w:r>
      <w:r>
        <w:t xml:space="preserve">request to the </w:t>
      </w:r>
      <w:r w:rsidRPr="00486B04">
        <w:t>MCData</w:t>
      </w:r>
      <w:r>
        <w:t xml:space="preserve"> client 2.</w:t>
      </w:r>
    </w:p>
    <w:p w14:paraId="20333BB0" w14:textId="77777777" w:rsidR="009A16B6" w:rsidRDefault="009A16B6" w:rsidP="009A16B6">
      <w:pPr>
        <w:pStyle w:val="B1"/>
      </w:pPr>
      <w:r>
        <w:t>5</w:t>
      </w:r>
      <w:r w:rsidRPr="00416FBE">
        <w:t>.</w:t>
      </w:r>
      <w:r w:rsidRPr="00416FBE">
        <w:tab/>
      </w:r>
      <w:r>
        <w:t>Upon the</w:t>
      </w:r>
      <w:r w:rsidRPr="00574233">
        <w:t xml:space="preserve"> recei</w:t>
      </w:r>
      <w:r>
        <w:t>pt of the</w:t>
      </w:r>
      <w:r w:rsidRPr="00574233">
        <w:t xml:space="preserve"> </w:t>
      </w:r>
      <w:r>
        <w:t xml:space="preserve">IOPS </w:t>
      </w:r>
      <w:r w:rsidRPr="00574233">
        <w:t xml:space="preserve">MCData standalone data request, the MCData client 2 </w:t>
      </w:r>
      <w:bookmarkStart w:id="365" w:name="_Hlk39768370"/>
      <w:r w:rsidRPr="00574233">
        <w:t>checks whether any policy is to be asserted to limit certain types of message or content to certain members due</w:t>
      </w:r>
      <w:r>
        <w:t xml:space="preserve"> to</w:t>
      </w:r>
      <w:r w:rsidRPr="00574233">
        <w:t>, for example, location or user privilege</w:t>
      </w:r>
      <w:r>
        <w:t xml:space="preserve">. </w:t>
      </w:r>
      <w:r w:rsidRPr="00165894">
        <w:t xml:space="preserve">If the policy assertion is positive and the payload is for MCData user consumption (e.g. </w:t>
      </w:r>
      <w:r>
        <w:t xml:space="preserve">it </w:t>
      </w:r>
      <w:r w:rsidRPr="00165894">
        <w:t xml:space="preserve">is not application data, not command instructions, etc.) then </w:t>
      </w:r>
      <w:r>
        <w:t>t</w:t>
      </w:r>
      <w:r w:rsidRPr="00416FBE">
        <w:t xml:space="preserve">he </w:t>
      </w:r>
      <w:r w:rsidRPr="00486B04">
        <w:t>MCData</w:t>
      </w:r>
      <w:r w:rsidRPr="00416FBE">
        <w:t xml:space="preserve"> client 2 notifies the </w:t>
      </w:r>
      <w:r>
        <w:t xml:space="preserve">target </w:t>
      </w:r>
      <w:r w:rsidRPr="00486B04">
        <w:t>MCData</w:t>
      </w:r>
      <w:r w:rsidRPr="00416FBE">
        <w:t xml:space="preserve"> user.</w:t>
      </w:r>
    </w:p>
    <w:p w14:paraId="68858569" w14:textId="77777777" w:rsidR="009A16B6" w:rsidRPr="00A62A28" w:rsidRDefault="009A16B6" w:rsidP="009A16B6">
      <w:pPr>
        <w:pStyle w:val="B1"/>
        <w:ind w:firstLine="0"/>
      </w:pPr>
      <w:r>
        <w:t>The actions taken when the payload contains application data or command instructions are based on the payload content.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655BE901" w14:textId="77777777" w:rsidR="009A16B6" w:rsidRPr="00416FBE" w:rsidRDefault="009A16B6" w:rsidP="009A16B6">
      <w:pPr>
        <w:pStyle w:val="NO"/>
      </w:pPr>
      <w:r w:rsidRPr="00A62A28">
        <w:t>NOTE:</w:t>
      </w:r>
      <w:r w:rsidRPr="00A62A28">
        <w:tab/>
      </w:r>
      <w:r w:rsidRPr="00564027">
        <w:t>If the policy assertion was negative, the MCData client 2 sends an appropriate notification to MCData client 1.</w:t>
      </w:r>
    </w:p>
    <w:bookmarkEnd w:id="365"/>
    <w:p w14:paraId="1206BFBB" w14:textId="77777777" w:rsidR="009A16B6" w:rsidRPr="0074781F" w:rsidRDefault="009A16B6" w:rsidP="009A16B6">
      <w:pPr>
        <w:pStyle w:val="B1"/>
      </w:pPr>
      <w:r>
        <w:t>6</w:t>
      </w:r>
      <w:r w:rsidRPr="00EC2117">
        <w:t>.</w:t>
      </w:r>
      <w:r w:rsidRPr="002D5757">
        <w:tab/>
      </w:r>
      <w:bookmarkStart w:id="366" w:name="_Hlk39768506"/>
      <w:r w:rsidRPr="000F535D">
        <w:t xml:space="preserve">If MCData data disposition </w:t>
      </w:r>
      <w:r>
        <w:t>was indicated (</w:t>
      </w:r>
      <w:r w:rsidRPr="000F535D">
        <w:t>for delivery</w:t>
      </w:r>
      <w:r>
        <w:t>, read or both)</w:t>
      </w:r>
      <w:r w:rsidRPr="000F535D">
        <w:t xml:space="preserve"> </w:t>
      </w:r>
      <w:r>
        <w:t>within the</w:t>
      </w:r>
      <w:r w:rsidRPr="000F535D">
        <w:t xml:space="preserve"> request</w:t>
      </w:r>
      <w:r>
        <w:t xml:space="preserve"> sent </w:t>
      </w:r>
      <w:r w:rsidRPr="000F535D">
        <w:t xml:space="preserve">by the MCData client 1, then the receiving MCData client 2 initiates </w:t>
      </w:r>
      <w:r>
        <w:t>the corresponding</w:t>
      </w:r>
      <w:r w:rsidRPr="000F535D">
        <w:t xml:space="preserve"> </w:t>
      </w:r>
      <w:r>
        <w:t xml:space="preserve">IOPS </w:t>
      </w:r>
      <w:r w:rsidRPr="000F535D">
        <w:t>MCData data disposition notification</w:t>
      </w:r>
      <w:r>
        <w:t>(s)</w:t>
      </w:r>
      <w:bookmarkEnd w:id="366"/>
      <w:r>
        <w:t xml:space="preserve"> towards the MCData client 1, i.e. addressing the MCData UE 1</w:t>
      </w:r>
      <w:r w:rsidRPr="00916BCC">
        <w:t>'</w:t>
      </w:r>
      <w:r w:rsidRPr="00FF7006">
        <w:t>s IP address</w:t>
      </w:r>
      <w:r>
        <w:t>.</w:t>
      </w:r>
    </w:p>
    <w:p w14:paraId="27F61FC8" w14:textId="77777777" w:rsidR="009A16B6" w:rsidRDefault="009A16B6" w:rsidP="009A16B6">
      <w:pPr>
        <w:pStyle w:val="B1"/>
      </w:pPr>
      <w:r>
        <w:t>7.</w:t>
      </w:r>
      <w:r>
        <w:tab/>
        <w:t xml:space="preserve">The IOPS MC connectivity function </w:t>
      </w:r>
      <w:bookmarkStart w:id="367" w:name="_Hlk39769820"/>
      <w:r>
        <w:t xml:space="preserve">receives the session packets addressing the </w:t>
      </w:r>
      <w:r w:rsidRPr="00486B04">
        <w:t>MCData</w:t>
      </w:r>
      <w:r w:rsidRPr="00FF7006">
        <w:t xml:space="preserve"> UE</w:t>
      </w:r>
      <w:r>
        <w:t xml:space="preserve"> 1</w:t>
      </w:r>
      <w:r w:rsidRPr="00916BCC">
        <w:t>'</w:t>
      </w:r>
      <w:r w:rsidRPr="00FF7006">
        <w:t>s IP address</w:t>
      </w:r>
      <w:bookmarkEnd w:id="367"/>
      <w:r>
        <w:t xml:space="preserve">. </w:t>
      </w:r>
      <w:bookmarkStart w:id="368" w:name="_Hlk39770014"/>
      <w:r>
        <w:t xml:space="preserve">The IOPS MC connectivity function checks if the </w:t>
      </w:r>
      <w:r w:rsidRPr="00486B04">
        <w:t>MCData</w:t>
      </w:r>
      <w:r w:rsidRPr="00FF7006">
        <w:t xml:space="preserve">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bookmarkEnd w:id="368"/>
      <w:r>
        <w:t>.</w:t>
      </w:r>
    </w:p>
    <w:p w14:paraId="282E1400" w14:textId="77777777" w:rsidR="009A16B6" w:rsidRDefault="009A16B6" w:rsidP="009A16B6">
      <w:pPr>
        <w:pStyle w:val="B1"/>
      </w:pPr>
      <w:r>
        <w:t>8.</w:t>
      </w:r>
      <w:r>
        <w:tab/>
        <w:t xml:space="preserve">The IOPS MC connectivity function </w:t>
      </w:r>
      <w:bookmarkStart w:id="369" w:name="_Hlk39770063"/>
      <w:r>
        <w:t xml:space="preserve">distributes the session packets carrying the IOPS </w:t>
      </w:r>
      <w:r w:rsidRPr="000F535D">
        <w:t>MCData data disposition notification</w:t>
      </w:r>
      <w:r>
        <w:t xml:space="preserve"> to the </w:t>
      </w:r>
      <w:r w:rsidRPr="00486B04">
        <w:t>MCData</w:t>
      </w:r>
      <w:r>
        <w:t xml:space="preserve"> client 1</w:t>
      </w:r>
      <w:bookmarkEnd w:id="369"/>
      <w:r>
        <w:t>.</w:t>
      </w:r>
    </w:p>
    <w:p w14:paraId="0AC1FD66" w14:textId="77777777" w:rsidR="009A16B6" w:rsidRPr="00CE653C" w:rsidRDefault="009A16B6" w:rsidP="009A16B6">
      <w:pPr>
        <w:pStyle w:val="Heading4"/>
      </w:pPr>
      <w:bookmarkStart w:id="370" w:name="_Toc217989159"/>
      <w:r>
        <w:t>10.6.1</w:t>
      </w:r>
      <w:r w:rsidRPr="00CE653C">
        <w:t>.</w:t>
      </w:r>
      <w:r>
        <w:t>4</w:t>
      </w:r>
      <w:r w:rsidRPr="00CE653C">
        <w:tab/>
      </w:r>
      <w:r>
        <w:t>IOPS group standalone SDS using signalling control plane</w:t>
      </w:r>
      <w:bookmarkEnd w:id="370"/>
    </w:p>
    <w:p w14:paraId="4F22EAC6" w14:textId="77777777" w:rsidR="009A16B6" w:rsidRPr="00CE653C" w:rsidRDefault="009A16B6" w:rsidP="009A16B6">
      <w:pPr>
        <w:pStyle w:val="Heading5"/>
      </w:pPr>
      <w:bookmarkStart w:id="371" w:name="_Toc217989160"/>
      <w:r>
        <w:t>10.6.1</w:t>
      </w:r>
      <w:r w:rsidRPr="00CE653C">
        <w:t>.</w:t>
      </w:r>
      <w:r>
        <w:t>4.1</w:t>
      </w:r>
      <w:r w:rsidRPr="00CE653C">
        <w:tab/>
        <w:t>General</w:t>
      </w:r>
      <w:bookmarkEnd w:id="371"/>
    </w:p>
    <w:p w14:paraId="09959B07" w14:textId="77777777" w:rsidR="009A16B6" w:rsidRDefault="009A16B6" w:rsidP="009A16B6">
      <w:r>
        <w:t xml:space="preserve">IOPS group standalone SDS using signalling control plane based on the </w:t>
      </w:r>
      <w:r w:rsidRPr="00CE653C">
        <w:t>IP connectivity functionality</w:t>
      </w:r>
      <w:r w:rsidRPr="00AB5FED">
        <w:t xml:space="preserve"> can use pre-configur</w:t>
      </w:r>
      <w:r>
        <w:t>ed</w:t>
      </w:r>
      <w:r w:rsidRPr="00AB5FED">
        <w:t xml:space="preserve"> information provided to MC</w:t>
      </w:r>
      <w:r>
        <w:t>Data</w:t>
      </w:r>
      <w:r w:rsidRPr="00AB5FED">
        <w:t xml:space="preserve"> clients prior to </w:t>
      </w:r>
      <w:r>
        <w:t xml:space="preserve">initiating the data service. When an MCData client initiates an IOPS group standalone SDS based on the IP connectivity functionality it uses the pre-configured </w:t>
      </w:r>
      <w:r w:rsidRPr="00D87F58">
        <w:t>IOPS group IP multicast address</w:t>
      </w:r>
      <w:r>
        <w:t xml:space="preserve"> associated to the target IOPS </w:t>
      </w:r>
      <w:r w:rsidRPr="008356D7">
        <w:t>MC</w:t>
      </w:r>
      <w:r>
        <w:t xml:space="preserve">Data </w:t>
      </w:r>
      <w:r w:rsidRPr="008356D7">
        <w:t>group ID</w:t>
      </w:r>
      <w:r>
        <w:t>. The related group session packets, i.e. signalling messages, carrying the data are transmitted to the IOPS MC connectivity function for distribution to the corresponding discovered MC users of the target IOPS MCData group.</w:t>
      </w:r>
    </w:p>
    <w:p w14:paraId="4B692100" w14:textId="5ADB918C" w:rsidR="009A16B6" w:rsidRDefault="009A16B6" w:rsidP="009A16B6">
      <w:r>
        <w:t xml:space="preserve">The IOPS MC connectivity function can distribute the group session packets to the discovered MC users over </w:t>
      </w:r>
      <w:r w:rsidR="00E6718C" w:rsidRPr="00E6718C">
        <w:t xml:space="preserve">broadcast/multicast sessions </w:t>
      </w:r>
      <w:r>
        <w:t>as described in clause 10.4.5.</w:t>
      </w:r>
    </w:p>
    <w:p w14:paraId="1B23E574" w14:textId="77777777" w:rsidR="009A16B6" w:rsidRDefault="009A16B6" w:rsidP="009A16B6">
      <w:r>
        <w:t>The IOPS MC connectivity function can also replicate and distribute the group session packets over unicast transmissions to MCData UEs associated to the target IOPS MCData group. MCData UEs receiving the group session packets are associated to discovered MC users that included the target IOPS MCData group ID within the IOPS discovery request, as described in clause 10.5.2.3.</w:t>
      </w:r>
    </w:p>
    <w:p w14:paraId="4B264E8F" w14:textId="77777777" w:rsidR="009A16B6" w:rsidRPr="00CE653C" w:rsidRDefault="009A16B6" w:rsidP="009A16B6">
      <w:pPr>
        <w:pStyle w:val="Heading5"/>
      </w:pPr>
      <w:bookmarkStart w:id="372" w:name="_Toc217989161"/>
      <w:r>
        <w:lastRenderedPageBreak/>
        <w:t>10.6.1</w:t>
      </w:r>
      <w:r w:rsidRPr="00CE653C">
        <w:t>.</w:t>
      </w:r>
      <w:r>
        <w:t>4.2</w:t>
      </w:r>
      <w:r w:rsidRPr="00CE653C">
        <w:tab/>
      </w:r>
      <w:r>
        <w:t>Procedure</w:t>
      </w:r>
      <w:bookmarkEnd w:id="372"/>
    </w:p>
    <w:p w14:paraId="17A09F5D" w14:textId="77777777" w:rsidR="009A16B6" w:rsidRDefault="009A16B6" w:rsidP="009A16B6">
      <w:pPr>
        <w:rPr>
          <w:lang w:eastAsia="zh-CN"/>
        </w:rPr>
      </w:pPr>
      <w:r w:rsidRPr="00416FBE">
        <w:t>The procedure in figure </w:t>
      </w:r>
      <w:r>
        <w:t>10.6.1.4</w:t>
      </w:r>
      <w:r w:rsidRPr="00416FBE">
        <w:t>.</w:t>
      </w:r>
      <w:r>
        <w:t>2</w:t>
      </w:r>
      <w:r w:rsidRPr="00416FBE">
        <w:t xml:space="preserve">-1 </w:t>
      </w:r>
      <w:r>
        <w:rPr>
          <w:lang w:eastAsia="zh-CN"/>
        </w:rPr>
        <w:t xml:space="preserve">describes the case </w:t>
      </w:r>
      <w:r w:rsidRPr="0052003A">
        <w:rPr>
          <w:lang w:eastAsia="zh-CN"/>
        </w:rPr>
        <w:t xml:space="preserve">where an </w:t>
      </w:r>
      <w:r>
        <w:rPr>
          <w:lang w:eastAsia="zh-CN"/>
        </w:rPr>
        <w:t>MCData</w:t>
      </w:r>
      <w:r w:rsidRPr="0052003A">
        <w:rPr>
          <w:lang w:eastAsia="zh-CN"/>
        </w:rPr>
        <w:t xml:space="preserve"> user is initiating </w:t>
      </w:r>
      <w:r>
        <w:rPr>
          <w:lang w:eastAsia="zh-CN"/>
        </w:rPr>
        <w:t xml:space="preserve">an IOPS group MCData communication </w:t>
      </w:r>
      <w:r w:rsidRPr="0052003A">
        <w:rPr>
          <w:lang w:eastAsia="zh-CN"/>
        </w:rPr>
        <w:t xml:space="preserve">for </w:t>
      </w:r>
      <w:r>
        <w:rPr>
          <w:lang w:eastAsia="zh-CN"/>
        </w:rPr>
        <w:t>sending standalone SDS data over signalling control plane to an IOPS MCData</w:t>
      </w:r>
      <w:r w:rsidRPr="0052003A">
        <w:rPr>
          <w:lang w:eastAsia="zh-CN"/>
        </w:rPr>
        <w:t xml:space="preserve"> </w:t>
      </w:r>
      <w:r>
        <w:rPr>
          <w:lang w:eastAsia="zh-CN"/>
        </w:rPr>
        <w:t>group</w:t>
      </w:r>
      <w:r w:rsidRPr="0052003A">
        <w:rPr>
          <w:lang w:eastAsia="zh-CN"/>
        </w:rPr>
        <w:t xml:space="preserve">,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080E7D58" w14:textId="77777777" w:rsidR="009A16B6" w:rsidRPr="00416FBE" w:rsidRDefault="009A16B6" w:rsidP="009A16B6">
      <w:r w:rsidRPr="00416FBE">
        <w:t>Pre-conditions:</w:t>
      </w:r>
    </w:p>
    <w:p w14:paraId="2EEB422E" w14:textId="77777777" w:rsidR="009A16B6" w:rsidRDefault="009A16B6" w:rsidP="009A16B6">
      <w:pPr>
        <w:pStyle w:val="B1"/>
      </w:pPr>
      <w:r>
        <w:t>-</w:t>
      </w:r>
      <w:r>
        <w:tab/>
        <w:t>MCData</w:t>
      </w:r>
      <w:r w:rsidRPr="00416FBE">
        <w:t xml:space="preserve"> user profile used for the IOPS mode of operation is pre-provisioned in the </w:t>
      </w:r>
      <w:r>
        <w:t>MCData</w:t>
      </w:r>
      <w:r w:rsidRPr="00416FBE">
        <w:t xml:space="preserve"> UEs</w:t>
      </w:r>
      <w:r>
        <w:t>.</w:t>
      </w:r>
    </w:p>
    <w:p w14:paraId="1256B4CF" w14:textId="77777777" w:rsidR="009A16B6" w:rsidRDefault="009A16B6" w:rsidP="009A16B6">
      <w:pPr>
        <w:pStyle w:val="B1"/>
      </w:pPr>
      <w:r>
        <w:t>-</w:t>
      </w:r>
      <w:r>
        <w:tab/>
        <w:t xml:space="preserve">The IOPS MCData group ID and its associated </w:t>
      </w:r>
      <w:r w:rsidRPr="00D87F58">
        <w:t>IOPS group IP multicast address</w:t>
      </w:r>
      <w:r>
        <w:t xml:space="preserve"> are pre-configured in the MCData clients.</w:t>
      </w:r>
    </w:p>
    <w:p w14:paraId="2363115D" w14:textId="59CD936F" w:rsidR="009A16B6" w:rsidRPr="00416FBE" w:rsidRDefault="009A16B6" w:rsidP="009A16B6">
      <w:pPr>
        <w:pStyle w:val="B1"/>
      </w:pPr>
      <w:r>
        <w:t>-</w:t>
      </w:r>
      <w:r>
        <w:tab/>
        <w:t>MCData users have an active PDN connection</w:t>
      </w:r>
      <w:r w:rsidR="00E6718C" w:rsidRPr="00E6718C">
        <w:t xml:space="preserve"> or PDU session</w:t>
      </w:r>
      <w:r>
        <w:t xml:space="preserve"> to the IOPS MC connectivity function for the communication based on the IP connectivity functionality.</w:t>
      </w:r>
    </w:p>
    <w:p w14:paraId="2A9DDE0D" w14:textId="77777777" w:rsidR="009A16B6" w:rsidRDefault="009A16B6" w:rsidP="009A16B6">
      <w:pPr>
        <w:pStyle w:val="B1"/>
      </w:pPr>
      <w:r>
        <w:t>-</w:t>
      </w:r>
      <w:r>
        <w:tab/>
        <w:t>MCData</w:t>
      </w:r>
      <w:r w:rsidRPr="00EC2117">
        <w:t xml:space="preserve"> user</w:t>
      </w:r>
      <w:r>
        <w:t>s affiliated to the target</w:t>
      </w:r>
      <w:r w:rsidRPr="00EC2117">
        <w:t xml:space="preserve"> </w:t>
      </w:r>
      <w:r>
        <w:t xml:space="preserve">IOPS MCData group </w:t>
      </w:r>
      <w:r w:rsidRPr="00EC2117">
        <w:t xml:space="preserve">are discovered by the IOPS MC </w:t>
      </w:r>
      <w:r>
        <w:t>connectivity function supporting the IP connectivity functionality.</w:t>
      </w:r>
    </w:p>
    <w:p w14:paraId="055C5438" w14:textId="346B8898" w:rsidR="009A16B6" w:rsidRPr="00EC2117" w:rsidRDefault="009A16B6" w:rsidP="009A16B6">
      <w:pPr>
        <w:pStyle w:val="B1"/>
      </w:pPr>
      <w:r>
        <w:t>-</w:t>
      </w:r>
      <w:r>
        <w:tab/>
        <w:t>The IOPS MC connectivity function may have established a</w:t>
      </w:r>
      <w:r w:rsidR="00E6718C" w:rsidRPr="00E6718C">
        <w:t xml:space="preserve"> broadcast/multicast session </w:t>
      </w:r>
      <w:r>
        <w:t>and announced it to the MCData clients.</w:t>
      </w:r>
    </w:p>
    <w:p w14:paraId="4217A45D" w14:textId="77777777" w:rsidR="009A16B6" w:rsidRDefault="009A16B6" w:rsidP="009A16B6">
      <w:pPr>
        <w:pStyle w:val="B1"/>
      </w:pPr>
      <w:r>
        <w:t>-</w:t>
      </w:r>
      <w:r>
        <w:tab/>
        <w:t>MCData</w:t>
      </w:r>
      <w:r w:rsidRPr="00EC2117">
        <w:t xml:space="preserve">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MCData group.</w:t>
      </w:r>
    </w:p>
    <w:p w14:paraId="20094A38" w14:textId="77777777" w:rsidR="009A16B6" w:rsidRPr="00416FBE" w:rsidRDefault="009A16B6" w:rsidP="009A16B6">
      <w:pPr>
        <w:pStyle w:val="B1"/>
      </w:pPr>
      <w:r>
        <w:t>-</w:t>
      </w:r>
      <w:r>
        <w:tab/>
        <w:t>MCData clients 1, 2 … n are configured within the same IOPS MCData group.</w:t>
      </w:r>
    </w:p>
    <w:p w14:paraId="1F71164B" w14:textId="77777777" w:rsidR="009A16B6" w:rsidRPr="00416FBE" w:rsidRDefault="009A16B6" w:rsidP="009A16B6">
      <w:pPr>
        <w:pStyle w:val="TH"/>
      </w:pPr>
      <w:r>
        <w:object w:dxaOrig="8050" w:dyaOrig="7981" w14:anchorId="0D08922E">
          <v:shape id="_x0000_i1048" type="#_x0000_t75" style="width:402.4pt;height:398.75pt" o:ole="">
            <v:imagedata r:id="rId55" o:title=""/>
          </v:shape>
          <o:OLEObject Type="Embed" ProgID="Visio.Drawing.11" ShapeID="_x0000_i1048" DrawAspect="Content" ObjectID="_1828601775" r:id="rId56"/>
        </w:object>
      </w:r>
    </w:p>
    <w:p w14:paraId="50710DD1" w14:textId="77777777" w:rsidR="009A16B6" w:rsidRPr="00416FBE" w:rsidRDefault="009A16B6" w:rsidP="009A16B6">
      <w:pPr>
        <w:pStyle w:val="TF"/>
      </w:pPr>
      <w:r w:rsidRPr="00416FBE">
        <w:t>Figure </w:t>
      </w:r>
      <w:r>
        <w:t>10.6.1.4</w:t>
      </w:r>
      <w:r w:rsidRPr="00416FBE">
        <w:t>.</w:t>
      </w:r>
      <w:r>
        <w:t>2</w:t>
      </w:r>
      <w:r w:rsidRPr="00416FBE">
        <w:t xml:space="preserve">-1: </w:t>
      </w:r>
      <w:r>
        <w:t>IOPS group</w:t>
      </w:r>
      <w:r w:rsidRPr="00416FBE">
        <w:t xml:space="preserve"> </w:t>
      </w:r>
      <w:r w:rsidRPr="001C3F5F">
        <w:t xml:space="preserve">standalone SDS using signalling control plane </w:t>
      </w:r>
      <w:r>
        <w:t>based on the IP connectivity functionality</w:t>
      </w:r>
    </w:p>
    <w:p w14:paraId="1C2BEB36" w14:textId="77777777" w:rsidR="009A16B6" w:rsidRPr="00416FBE" w:rsidRDefault="009A16B6" w:rsidP="009A16B6">
      <w:pPr>
        <w:pStyle w:val="B1"/>
      </w:pPr>
      <w:r w:rsidRPr="00416FBE">
        <w:t>1.</w:t>
      </w:r>
      <w:r w:rsidRPr="00416FBE">
        <w:tab/>
        <w:t xml:space="preserve">The </w:t>
      </w:r>
      <w:r>
        <w:t>MCData</w:t>
      </w:r>
      <w:r w:rsidRPr="00416FBE">
        <w:t xml:space="preserve"> user at </w:t>
      </w:r>
      <w:r>
        <w:t>MCData</w:t>
      </w:r>
      <w:r w:rsidRPr="00416FBE">
        <w:t xml:space="preserve"> client 1</w:t>
      </w:r>
      <w:r>
        <w:t xml:space="preserve"> </w:t>
      </w:r>
      <w:r w:rsidRPr="00416FBE">
        <w:t>would like to initiate a</w:t>
      </w:r>
      <w:r>
        <w:t>n IOPS</w:t>
      </w:r>
      <w:r w:rsidRPr="00416FBE">
        <w:t xml:space="preserve"> </w:t>
      </w:r>
      <w:r>
        <w:t>SDS data transfer</w:t>
      </w:r>
      <w:r w:rsidRPr="00416FBE">
        <w:t xml:space="preserve"> </w:t>
      </w:r>
      <w:r>
        <w:t>with</w:t>
      </w:r>
      <w:r w:rsidRPr="00416FBE">
        <w:t xml:space="preserve"> </w:t>
      </w:r>
      <w:r>
        <w:t>a specific</w:t>
      </w:r>
      <w:r w:rsidRPr="00416FBE">
        <w:t xml:space="preserve"> </w:t>
      </w:r>
      <w:r>
        <w:t xml:space="preserve">IOPS </w:t>
      </w:r>
      <w:r w:rsidRPr="00416FBE">
        <w:t>MC</w:t>
      </w:r>
      <w:r>
        <w:t>Data</w:t>
      </w:r>
      <w:r w:rsidRPr="00416FBE">
        <w:t xml:space="preserve"> </w:t>
      </w:r>
      <w:r>
        <w:t>group based on the IP connectivity functionality</w:t>
      </w:r>
      <w:r w:rsidRPr="00416FBE">
        <w:t>.</w:t>
      </w:r>
      <w:r>
        <w:t xml:space="preserve"> The </w:t>
      </w:r>
      <w:r w:rsidRPr="00486B04">
        <w:t>MCData client 1 checks whether the MCData user 1 is authorized to send</w:t>
      </w:r>
      <w:r>
        <w:t xml:space="preserve"> an IOPS</w:t>
      </w:r>
      <w:r w:rsidRPr="00486B04">
        <w:t xml:space="preserve"> MCData </w:t>
      </w:r>
      <w:r>
        <w:t xml:space="preserve">group </w:t>
      </w:r>
      <w:r w:rsidRPr="00486B04">
        <w:t>standalone data request</w:t>
      </w:r>
      <w:r w:rsidRPr="00416FBE">
        <w:t>.</w:t>
      </w:r>
    </w:p>
    <w:p w14:paraId="5BEB39C0" w14:textId="77777777" w:rsidR="009A16B6" w:rsidRDefault="009A16B6" w:rsidP="009A16B6">
      <w:pPr>
        <w:pStyle w:val="B1"/>
      </w:pPr>
      <w:r w:rsidRPr="00416FBE">
        <w:t>2.</w:t>
      </w:r>
      <w:r w:rsidRPr="00416FBE">
        <w:tab/>
        <w:t xml:space="preserve">The </w:t>
      </w:r>
      <w:r>
        <w:t>MCData</w:t>
      </w:r>
      <w:r w:rsidRPr="00416FBE">
        <w:t xml:space="preserve"> client 1 sends a</w:t>
      </w:r>
      <w:r>
        <w:t>n IOPS</w:t>
      </w:r>
      <w:r w:rsidRPr="00416FBE">
        <w:t xml:space="preserve"> </w:t>
      </w:r>
      <w:r>
        <w:t xml:space="preserve">MCData group standalone data request to the target IOPS MCData group. The MCData client 1 transmits the group session packets carrying the IOPS MCData group standalone data request to the IOPS MC connectivity function for distribution to the corresponding </w:t>
      </w:r>
      <w:r w:rsidRPr="00D87F58">
        <w:t>IOPS group IP multicast address</w:t>
      </w:r>
      <w:r w:rsidRPr="00416FBE">
        <w:t>.</w:t>
      </w:r>
    </w:p>
    <w:p w14:paraId="6A13715C" w14:textId="77777777" w:rsidR="009A16B6" w:rsidRDefault="009A16B6" w:rsidP="009A16B6">
      <w:pPr>
        <w:pStyle w:val="B1"/>
        <w:ind w:firstLine="0"/>
      </w:pPr>
      <w:r w:rsidRPr="00416FBE">
        <w:t xml:space="preserve">The </w:t>
      </w:r>
      <w:r>
        <w:t xml:space="preserve">IOPS </w:t>
      </w:r>
      <w:r w:rsidRPr="00574233">
        <w:t xml:space="preserve">MCData </w:t>
      </w:r>
      <w:r>
        <w:t xml:space="preserve">group </w:t>
      </w:r>
      <w:r w:rsidRPr="00574233">
        <w:t xml:space="preserve">standalone data request contains </w:t>
      </w:r>
      <w:r>
        <w:t xml:space="preserve">the data payload, i.e. the SDS content. The request also contains a </w:t>
      </w:r>
      <w:r w:rsidRPr="00574233">
        <w:t>conversation identifier for message thread indication</w:t>
      </w:r>
      <w:r>
        <w:t xml:space="preserve"> and </w:t>
      </w:r>
      <w:r w:rsidRPr="00574233">
        <w:t xml:space="preserve">may contain </w:t>
      </w:r>
      <w:r>
        <w:t xml:space="preserve">a </w:t>
      </w:r>
      <w:r w:rsidRPr="00574233">
        <w:t>disposition request if indicated by the user at MCData client 1</w:t>
      </w:r>
      <w:r w:rsidRPr="00416FBE">
        <w:t>.</w:t>
      </w:r>
    </w:p>
    <w:p w14:paraId="06F0C4DF" w14:textId="1C63F5CE" w:rsidR="009A16B6" w:rsidRDefault="009A16B6" w:rsidP="009A16B6">
      <w:pPr>
        <w:pStyle w:val="B1"/>
      </w:pPr>
      <w:r>
        <w:t>3.</w:t>
      </w:r>
      <w:r>
        <w:tab/>
        <w:t xml:space="preserve">The IOPS MC connectivity function determines that the received packets correspond to a group session targeting a specific IOPS MCData group. The IOPS MC connectivity function decides distributing the received group session packets to the target MCData clients over </w:t>
      </w:r>
      <w:r w:rsidR="00E6718C" w:rsidRPr="00E6718C">
        <w:t xml:space="preserve">broadcast/multicast session </w:t>
      </w:r>
      <w:r>
        <w:t>and/or unicast transmissions.</w:t>
      </w:r>
    </w:p>
    <w:p w14:paraId="5DBD4872" w14:textId="77777777" w:rsidR="009A16B6" w:rsidRDefault="009A16B6" w:rsidP="009A16B6">
      <w:pPr>
        <w:pStyle w:val="B1"/>
      </w:pPr>
      <w:r>
        <w:t>4.</w:t>
      </w:r>
      <w:r>
        <w:tab/>
        <w:t>The IOPS MC connectivity function distributes the group session packets carrying the IOPS MCData group standalone data request to the discovered MCData clients from the target IOPS MCData group.</w:t>
      </w:r>
    </w:p>
    <w:p w14:paraId="41912869" w14:textId="41D9975C" w:rsidR="009A16B6" w:rsidRDefault="009A16B6" w:rsidP="009A16B6">
      <w:pPr>
        <w:pStyle w:val="B1"/>
      </w:pPr>
      <w:r>
        <w:t>5</w:t>
      </w:r>
      <w:r w:rsidRPr="00416FBE">
        <w:t>.</w:t>
      </w:r>
      <w:r w:rsidRPr="00416FBE">
        <w:tab/>
        <w:t xml:space="preserve">The </w:t>
      </w:r>
      <w:r>
        <w:t>MCData</w:t>
      </w:r>
      <w:r w:rsidRPr="00416FBE">
        <w:t xml:space="preserve"> client</w:t>
      </w:r>
      <w:r>
        <w:t xml:space="preserve">s receiving the IOPS MCData group standalone data request </w:t>
      </w:r>
      <w:r w:rsidRPr="00574233">
        <w:t xml:space="preserve">check whether any policy is to be asserted to limit certain types of </w:t>
      </w:r>
      <w:r w:rsidR="00E6718C" w:rsidRPr="00E6718C">
        <w:t>messages</w:t>
      </w:r>
      <w:r w:rsidR="00E6718C">
        <w:t xml:space="preserve"> </w:t>
      </w:r>
      <w:r w:rsidRPr="00574233">
        <w:t>or content to certain members due</w:t>
      </w:r>
      <w:r>
        <w:t xml:space="preserve"> to</w:t>
      </w:r>
      <w:r w:rsidRPr="00574233">
        <w:t>, for example, location or user privilege</w:t>
      </w:r>
      <w:r>
        <w:t xml:space="preserve">. </w:t>
      </w:r>
      <w:r w:rsidRPr="00165894">
        <w:t xml:space="preserve">If the policy assertion is positive and the payload is for MCData user consumption (e.g. </w:t>
      </w:r>
      <w:r>
        <w:t xml:space="preserve">it </w:t>
      </w:r>
      <w:r w:rsidRPr="00165894">
        <w:t xml:space="preserve">is not application data, not command instructions, etc.) then </w:t>
      </w:r>
      <w:r>
        <w:t>t</w:t>
      </w:r>
      <w:r w:rsidRPr="00416FBE">
        <w:t xml:space="preserve">he </w:t>
      </w:r>
      <w:r w:rsidRPr="00486B04">
        <w:t>MCData</w:t>
      </w:r>
      <w:r w:rsidRPr="00416FBE">
        <w:t xml:space="preserve"> client</w:t>
      </w:r>
      <w:r>
        <w:t>s</w:t>
      </w:r>
      <w:r w:rsidRPr="00416FBE">
        <w:t xml:space="preserve"> notif</w:t>
      </w:r>
      <w:r>
        <w:t>y</w:t>
      </w:r>
      <w:r w:rsidRPr="00416FBE">
        <w:t xml:space="preserve"> the </w:t>
      </w:r>
      <w:r>
        <w:t xml:space="preserve">target </w:t>
      </w:r>
      <w:r w:rsidRPr="00486B04">
        <w:t>MCData</w:t>
      </w:r>
      <w:r w:rsidRPr="00416FBE">
        <w:t xml:space="preserve"> user</w:t>
      </w:r>
      <w:r>
        <w:t>s</w:t>
      </w:r>
      <w:r w:rsidRPr="00416FBE">
        <w:t>.</w:t>
      </w:r>
    </w:p>
    <w:p w14:paraId="78C82CAB" w14:textId="77777777" w:rsidR="009A16B6" w:rsidRPr="00A62A28" w:rsidRDefault="009A16B6" w:rsidP="009A16B6">
      <w:pPr>
        <w:pStyle w:val="B1"/>
        <w:ind w:firstLine="0"/>
      </w:pPr>
      <w:r>
        <w:lastRenderedPageBreak/>
        <w:t>The actions taken when the payload contains application data or command instructions are based on the payload content. Payload c</w:t>
      </w:r>
      <w:r w:rsidRPr="0002246D">
        <w:t xml:space="preserve">ontent received </w:t>
      </w:r>
      <w:r>
        <w:t>by an MCData client</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26684DF" w14:textId="77777777" w:rsidR="009A16B6" w:rsidRPr="00416FBE" w:rsidRDefault="009A16B6" w:rsidP="009A16B6">
      <w:pPr>
        <w:pStyle w:val="NO"/>
      </w:pPr>
      <w:r w:rsidRPr="00A62A28">
        <w:t>NOTE:</w:t>
      </w:r>
      <w:r w:rsidRPr="00A62A28">
        <w:tab/>
      </w:r>
      <w:r w:rsidRPr="00564027">
        <w:t xml:space="preserve">If the policy assertion was negative, the </w:t>
      </w:r>
      <w:r>
        <w:t xml:space="preserve">corresponding </w:t>
      </w:r>
      <w:r w:rsidRPr="00564027">
        <w:t>MCData client sends an appropriate notification to MCData client 1.</w:t>
      </w:r>
    </w:p>
    <w:p w14:paraId="22043675" w14:textId="77777777" w:rsidR="009A16B6" w:rsidRDefault="009A16B6" w:rsidP="009A16B6">
      <w:pPr>
        <w:pStyle w:val="B1"/>
      </w:pPr>
      <w:r>
        <w:t>6</w:t>
      </w:r>
      <w:r w:rsidRPr="00EC2117">
        <w:t>.</w:t>
      </w:r>
      <w:r w:rsidRPr="004E0CD5">
        <w:tab/>
      </w:r>
      <w:r>
        <w:t xml:space="preserve">If </w:t>
      </w:r>
      <w:r w:rsidRPr="000F535D">
        <w:t xml:space="preserve">MCData data disposition </w:t>
      </w:r>
      <w:r>
        <w:t>was indicated (</w:t>
      </w:r>
      <w:r w:rsidRPr="000F535D">
        <w:t>for delivery</w:t>
      </w:r>
      <w:r>
        <w:t>, read or both)</w:t>
      </w:r>
      <w:r w:rsidRPr="000F535D">
        <w:t xml:space="preserve"> </w:t>
      </w:r>
      <w:r>
        <w:t>within the</w:t>
      </w:r>
      <w:r w:rsidRPr="000F535D">
        <w:t xml:space="preserve"> request</w:t>
      </w:r>
      <w:r>
        <w:t xml:space="preserve"> sent </w:t>
      </w:r>
      <w:r w:rsidRPr="000F535D">
        <w:t>by the MCData client 1, then the receiving MCData client</w:t>
      </w:r>
      <w:r>
        <w:t>s</w:t>
      </w:r>
      <w:r w:rsidRPr="000F535D">
        <w:t xml:space="preserve"> initiate </w:t>
      </w:r>
      <w:r>
        <w:t>the corresponding</w:t>
      </w:r>
      <w:r w:rsidRPr="000F535D">
        <w:t xml:space="preserve"> </w:t>
      </w:r>
      <w:r>
        <w:t xml:space="preserve">IOPS </w:t>
      </w:r>
      <w:r w:rsidRPr="000F535D">
        <w:t>MCData data disposition notification</w:t>
      </w:r>
      <w:r>
        <w:t xml:space="preserve">(s) towards the MCData client 1, </w:t>
      </w:r>
      <w:bookmarkStart w:id="373" w:name="_Hlk39769967"/>
      <w:r>
        <w:t>i.e. addressing the MCData UE 1</w:t>
      </w:r>
      <w:r w:rsidRPr="00916BCC">
        <w:t>'</w:t>
      </w:r>
      <w:r w:rsidRPr="00FF7006">
        <w:t>s IP address</w:t>
      </w:r>
      <w:bookmarkEnd w:id="373"/>
      <w:r>
        <w:t>.</w:t>
      </w:r>
    </w:p>
    <w:p w14:paraId="16A9D902" w14:textId="77777777" w:rsidR="009A16B6" w:rsidRDefault="009A16B6" w:rsidP="009A16B6">
      <w:pPr>
        <w:pStyle w:val="B1"/>
      </w:pPr>
      <w:r>
        <w:t>7.</w:t>
      </w:r>
      <w:r>
        <w:tab/>
        <w:t xml:space="preserve">The IOPS MC connectivity function receives the session packets addressing the </w:t>
      </w:r>
      <w:r w:rsidRPr="00486B04">
        <w:t>MCData</w:t>
      </w:r>
      <w:r w:rsidRPr="00FF7006">
        <w:t xml:space="preserve"> UE</w:t>
      </w:r>
      <w:r>
        <w:t xml:space="preserve"> 1</w:t>
      </w:r>
      <w:r w:rsidRPr="00916BCC">
        <w:t>'</w:t>
      </w:r>
      <w:r w:rsidRPr="00FF7006">
        <w:t>s IP address</w:t>
      </w:r>
      <w:r>
        <w:t xml:space="preserve">. The IOPS MC connectivity function checks if the </w:t>
      </w:r>
      <w:r w:rsidRPr="00486B04">
        <w:t>MCData</w:t>
      </w:r>
      <w:r w:rsidRPr="00FF7006">
        <w:t xml:space="preserve">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p>
    <w:p w14:paraId="0CF6E58A" w14:textId="77777777" w:rsidR="009A16B6" w:rsidRDefault="009A16B6" w:rsidP="009A16B6">
      <w:pPr>
        <w:pStyle w:val="B1"/>
      </w:pPr>
      <w:r>
        <w:t>8.</w:t>
      </w:r>
      <w:r>
        <w:tab/>
        <w:t xml:space="preserve">The IOPS MC connectivity function distributes the session packets carrying the IOPS </w:t>
      </w:r>
      <w:r w:rsidRPr="000F535D">
        <w:t>MCData data disposition notification</w:t>
      </w:r>
      <w:r>
        <w:t xml:space="preserve"> to the </w:t>
      </w:r>
      <w:r w:rsidRPr="00486B04">
        <w:t>MCData</w:t>
      </w:r>
      <w:r>
        <w:t xml:space="preserve"> client 1</w:t>
      </w:r>
      <w:r w:rsidRPr="00217693">
        <w:t>.</w:t>
      </w:r>
    </w:p>
    <w:p w14:paraId="76D0A15E" w14:textId="77777777" w:rsidR="009A16B6" w:rsidRPr="00526FC3" w:rsidRDefault="009A16B6" w:rsidP="009A16B6">
      <w:pPr>
        <w:pStyle w:val="Heading2"/>
      </w:pPr>
      <w:bookmarkStart w:id="374" w:name="_Toc44891544"/>
      <w:bookmarkStart w:id="375" w:name="_Toc217989162"/>
      <w:r>
        <w:t>10.7</w:t>
      </w:r>
      <w:r w:rsidRPr="00526FC3">
        <w:tab/>
      </w:r>
      <w:bookmarkEnd w:id="374"/>
      <w:r>
        <w:t>MC IOPS notification</w:t>
      </w:r>
      <w:bookmarkEnd w:id="375"/>
    </w:p>
    <w:p w14:paraId="3CCB82DE" w14:textId="77777777" w:rsidR="009A16B6" w:rsidRPr="00526FC3" w:rsidRDefault="009A16B6" w:rsidP="009A16B6">
      <w:pPr>
        <w:pStyle w:val="Heading3"/>
      </w:pPr>
      <w:bookmarkStart w:id="376" w:name="_Toc44891545"/>
      <w:bookmarkStart w:id="377" w:name="_Toc217989163"/>
      <w:r>
        <w:t>10.7.</w:t>
      </w:r>
      <w:r w:rsidRPr="00526FC3">
        <w:t>1</w:t>
      </w:r>
      <w:r w:rsidRPr="00526FC3">
        <w:tab/>
        <w:t>General</w:t>
      </w:r>
      <w:bookmarkEnd w:id="376"/>
      <w:bookmarkEnd w:id="377"/>
    </w:p>
    <w:p w14:paraId="666851E4" w14:textId="77777777" w:rsidR="009A16B6" w:rsidRDefault="009A16B6" w:rsidP="009A16B6">
      <w:r>
        <w:t>In the IOPS mode of operation</w:t>
      </w:r>
      <w:r w:rsidRPr="00E90E79">
        <w:t xml:space="preserve">, </w:t>
      </w:r>
      <w:r>
        <w:t>i</w:t>
      </w:r>
      <w:r w:rsidRPr="00F61A9C">
        <w:t xml:space="preserve">t is </w:t>
      </w:r>
      <w:r>
        <w:t>assumed</w:t>
      </w:r>
      <w:r w:rsidRPr="00F61A9C">
        <w:t xml:space="preserve"> that the IOPS MC system does not have connectivity to the primary MC system</w:t>
      </w:r>
      <w:r>
        <w:t xml:space="preserve"> due to the backhaul failure. Therefore, the primary MC system cannot be aware of the initiation of the IOPS operation and the corresponding activation of an IOPS MC connectivity function within the primary MC system coverage. </w:t>
      </w:r>
      <w:r w:rsidRPr="00F61A9C">
        <w:t xml:space="preserve"> </w:t>
      </w:r>
    </w:p>
    <w:p w14:paraId="4B1A9076" w14:textId="77777777" w:rsidR="009A16B6" w:rsidRDefault="009A16B6" w:rsidP="009A16B6">
      <w:r>
        <w:t xml:space="preserve">When an IOPS MC system is active, MC service UEs can move around and may enter and leave the IOPS MC system coverage, i.e. the MC service users may switch from the active IOPS MC connectivity function to the MC service server of the primary MC system, and vice versa. </w:t>
      </w:r>
    </w:p>
    <w:p w14:paraId="5524E9A4" w14:textId="77777777" w:rsidR="009A16B6" w:rsidRDefault="009A16B6" w:rsidP="009A16B6">
      <w:r>
        <w:t>In order to notify the primary MC service server about the active IOPS MC connectivity function, when MC service users register to the primary MC service server after being recently registered to the IOPS MC connectivity function, the MC service users can provide information to the primary MC service server about the active IOPS MC connectivity function and optionally include associated dynamic information. The primary MC service server uses the provided information to become aware of the active IOPS MC connectivity function.</w:t>
      </w:r>
    </w:p>
    <w:p w14:paraId="04240C34" w14:textId="77777777" w:rsidR="009A16B6" w:rsidRPr="008153C6" w:rsidRDefault="009A16B6" w:rsidP="009A16B6">
      <w:pPr>
        <w:pStyle w:val="NO"/>
        <w:rPr>
          <w:lang w:val="en-US"/>
        </w:rPr>
      </w:pPr>
      <w:r w:rsidRPr="008153C6">
        <w:rPr>
          <w:lang w:val="en-US"/>
        </w:rPr>
        <w:t>NOTE:</w:t>
      </w:r>
      <w:r w:rsidRPr="008153C6">
        <w:rPr>
          <w:lang w:val="en-US"/>
        </w:rPr>
        <w:tab/>
        <w:t xml:space="preserve">Dynamic information can be, e.g., information about other available MC service users or active MC service groups that the MC service user identified while on the IOPS MC connectivity function. The primary MC service server can use the dynamic information to determine that affiliated MC service users might </w:t>
      </w:r>
      <w:r>
        <w:rPr>
          <w:lang w:val="en-US"/>
        </w:rPr>
        <w:t xml:space="preserve">be registered on the active IOPS MC connectivity function and might </w:t>
      </w:r>
      <w:r w:rsidRPr="008153C6">
        <w:rPr>
          <w:lang w:val="en-US"/>
        </w:rPr>
        <w:t>not be reachable on the system.</w:t>
      </w:r>
    </w:p>
    <w:p w14:paraId="75F4CF46" w14:textId="77777777" w:rsidR="009A16B6" w:rsidRDefault="009A16B6" w:rsidP="009A16B6">
      <w:r>
        <w:t>Upon the receipt of the notification, the primary MC service server may notify other MC service users in the proximity of the IOPS MC system coverage about the corresponding active IOPS MC connectivity function. This information can be used by the MC service users to optimize the user experience, e.g. to improve the switching time between systems and to obtain information about the potential availability of other registered MC service users or active MC service groups on the IOPS MC connectivity function.</w:t>
      </w:r>
    </w:p>
    <w:p w14:paraId="4BC0ACF6" w14:textId="77777777" w:rsidR="009A16B6" w:rsidRPr="00526FC3" w:rsidRDefault="009A16B6" w:rsidP="009A16B6">
      <w:pPr>
        <w:pStyle w:val="Heading3"/>
      </w:pPr>
      <w:bookmarkStart w:id="378" w:name="_Toc44891546"/>
      <w:bookmarkStart w:id="379" w:name="_Toc217989164"/>
      <w:r>
        <w:t>10.7.</w:t>
      </w:r>
      <w:r w:rsidRPr="00526FC3">
        <w:t>2</w:t>
      </w:r>
      <w:r w:rsidRPr="00526FC3">
        <w:tab/>
        <w:t>Information flows</w:t>
      </w:r>
      <w:bookmarkEnd w:id="378"/>
      <w:bookmarkEnd w:id="379"/>
    </w:p>
    <w:p w14:paraId="39B82F03" w14:textId="77777777" w:rsidR="009A16B6" w:rsidRPr="00526FC3" w:rsidRDefault="009A16B6" w:rsidP="009A16B6">
      <w:pPr>
        <w:pStyle w:val="Heading4"/>
      </w:pPr>
      <w:bookmarkStart w:id="380" w:name="_Toc44891547"/>
      <w:bookmarkStart w:id="381" w:name="_Toc217989165"/>
      <w:r>
        <w:t>10.7.</w:t>
      </w:r>
      <w:r w:rsidRPr="00526FC3">
        <w:t>2.1</w:t>
      </w:r>
      <w:r w:rsidRPr="00526FC3">
        <w:tab/>
      </w:r>
      <w:bookmarkEnd w:id="380"/>
      <w:r>
        <w:t>MC IOPS notification</w:t>
      </w:r>
      <w:bookmarkEnd w:id="381"/>
    </w:p>
    <w:p w14:paraId="69F0512A" w14:textId="77777777" w:rsidR="009A16B6" w:rsidRPr="00526FC3" w:rsidRDefault="009A16B6" w:rsidP="009A16B6">
      <w:pPr>
        <w:rPr>
          <w:lang w:eastAsia="zh-CN"/>
        </w:rPr>
      </w:pPr>
      <w:r w:rsidRPr="00526FC3">
        <w:t>Table </w:t>
      </w:r>
      <w:r>
        <w:t>10.7.</w:t>
      </w:r>
      <w:r>
        <w:rPr>
          <w:lang w:eastAsia="zh-CN"/>
        </w:rPr>
        <w:t>2</w:t>
      </w:r>
      <w:r w:rsidRPr="00526FC3">
        <w:rPr>
          <w:lang w:eastAsia="zh-CN"/>
        </w:rPr>
        <w:t>.1-1</w:t>
      </w:r>
      <w:r w:rsidRPr="00526FC3">
        <w:t xml:space="preserve"> describes the information flow </w:t>
      </w:r>
      <w:r>
        <w:t xml:space="preserve">MC </w:t>
      </w:r>
      <w:r>
        <w:rPr>
          <w:lang w:eastAsia="zh-CN"/>
        </w:rPr>
        <w:t>IOPS notification</w:t>
      </w:r>
      <w:r w:rsidRPr="00526FC3">
        <w:rPr>
          <w:lang w:eastAsia="zh-CN"/>
        </w:rPr>
        <w:t xml:space="preserve"> from </w:t>
      </w:r>
      <w:r>
        <w:rPr>
          <w:lang w:eastAsia="zh-CN"/>
        </w:rPr>
        <w:t>the</w:t>
      </w:r>
      <w:r w:rsidRPr="00526FC3">
        <w:rPr>
          <w:lang w:eastAsia="zh-CN"/>
        </w:rPr>
        <w:t xml:space="preserve"> MC service </w:t>
      </w:r>
      <w:r>
        <w:rPr>
          <w:lang w:eastAsia="zh-CN"/>
        </w:rPr>
        <w:t>client</w:t>
      </w:r>
      <w:r w:rsidRPr="00526FC3">
        <w:rPr>
          <w:lang w:eastAsia="zh-CN"/>
        </w:rPr>
        <w:t xml:space="preserve"> to </w:t>
      </w:r>
      <w:r>
        <w:rPr>
          <w:lang w:eastAsia="zh-CN"/>
        </w:rPr>
        <w:t>the</w:t>
      </w:r>
      <w:r w:rsidRPr="00526FC3">
        <w:rPr>
          <w:lang w:eastAsia="zh-CN"/>
        </w:rPr>
        <w:t xml:space="preserve"> </w:t>
      </w:r>
      <w:r>
        <w:rPr>
          <w:lang w:eastAsia="zh-CN"/>
        </w:rPr>
        <w:t xml:space="preserve">primary </w:t>
      </w:r>
      <w:r w:rsidRPr="00526FC3">
        <w:rPr>
          <w:lang w:eastAsia="zh-CN"/>
        </w:rPr>
        <w:t>MC service server.</w:t>
      </w:r>
    </w:p>
    <w:p w14:paraId="4366B89C" w14:textId="77777777" w:rsidR="009A16B6" w:rsidRPr="00526FC3" w:rsidRDefault="009A16B6" w:rsidP="009A16B6">
      <w:pPr>
        <w:pStyle w:val="TH"/>
      </w:pPr>
      <w:r w:rsidRPr="00526FC3">
        <w:lastRenderedPageBreak/>
        <w:t>Table </w:t>
      </w:r>
      <w:r>
        <w:t>10.7.2</w:t>
      </w:r>
      <w:r w:rsidRPr="00526FC3">
        <w:t xml:space="preserve">.1-1: </w:t>
      </w:r>
      <w:r>
        <w:rPr>
          <w:lang w:eastAsia="zh-CN"/>
        </w:rPr>
        <w:t>MC IOPS notification</w:t>
      </w:r>
    </w:p>
    <w:tbl>
      <w:tblPr>
        <w:tblW w:w="8815" w:type="dxa"/>
        <w:jc w:val="center"/>
        <w:tblLayout w:type="fixed"/>
        <w:tblLook w:val="0000" w:firstRow="0" w:lastRow="0" w:firstColumn="0" w:lastColumn="0" w:noHBand="0" w:noVBand="0"/>
      </w:tblPr>
      <w:tblGrid>
        <w:gridCol w:w="2880"/>
        <w:gridCol w:w="1440"/>
        <w:gridCol w:w="4495"/>
      </w:tblGrid>
      <w:tr w:rsidR="009A16B6" w:rsidRPr="00526FC3" w14:paraId="626A0FC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6C51848" w14:textId="77777777" w:rsidR="009A16B6" w:rsidRPr="00526FC3" w:rsidRDefault="009A16B6" w:rsidP="003F7390">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241534D" w14:textId="77777777" w:rsidR="009A16B6" w:rsidRPr="00526FC3" w:rsidRDefault="009A16B6" w:rsidP="003F7390">
            <w:pPr>
              <w:pStyle w:val="TAH"/>
            </w:pPr>
            <w:r w:rsidRPr="00526FC3">
              <w:t>Status</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7F25A64F" w14:textId="77777777" w:rsidR="009A16B6" w:rsidRPr="00526FC3" w:rsidRDefault="009A16B6" w:rsidP="003F7390">
            <w:pPr>
              <w:pStyle w:val="TAH"/>
            </w:pPr>
            <w:r w:rsidRPr="00526FC3">
              <w:t>Description</w:t>
            </w:r>
          </w:p>
        </w:tc>
      </w:tr>
      <w:tr w:rsidR="009A16B6" w:rsidRPr="00526FC3" w14:paraId="1C54727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9EBE823" w14:textId="77777777" w:rsidR="009A16B6" w:rsidRPr="00352049" w:rsidRDefault="009A16B6" w:rsidP="003F7390">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A354BF4" w14:textId="77777777" w:rsidR="009A16B6" w:rsidRPr="00352049" w:rsidRDefault="009A16B6" w:rsidP="003F7390">
            <w:pPr>
              <w:pStyle w:val="TAL"/>
            </w:pPr>
            <w:r w:rsidRPr="00352049">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39AF7CD3" w14:textId="77777777" w:rsidR="009A16B6" w:rsidRPr="00352049" w:rsidRDefault="009A16B6" w:rsidP="003F7390">
            <w:pPr>
              <w:pStyle w:val="TAL"/>
              <w:rPr>
                <w:lang w:eastAsia="zh-CN"/>
              </w:rPr>
            </w:pPr>
            <w:r w:rsidRPr="00352049">
              <w:rPr>
                <w:lang w:eastAsia="zh-CN"/>
              </w:rPr>
              <w:t>The identity of the</w:t>
            </w:r>
            <w:r w:rsidRPr="00352049">
              <w:t xml:space="preserve"> MC service user </w:t>
            </w:r>
            <w:r>
              <w:t>providing the notification</w:t>
            </w:r>
          </w:p>
        </w:tc>
      </w:tr>
      <w:tr w:rsidR="009A16B6" w:rsidRPr="00526FC3" w14:paraId="23F86BB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EB6E69C" w14:textId="77777777" w:rsidR="009A16B6" w:rsidRPr="00352049" w:rsidRDefault="009A16B6" w:rsidP="003F7390">
            <w:pPr>
              <w:pStyle w:val="TAL"/>
              <w:rPr>
                <w:lang w:eastAsia="zh-CN"/>
              </w:rPr>
            </w:pPr>
            <w:r>
              <w:rPr>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79B9EA27" w14:textId="77777777" w:rsidR="009A16B6" w:rsidRPr="00352049" w:rsidRDefault="009A16B6" w:rsidP="003F7390">
            <w:pPr>
              <w:pStyle w:val="TAL"/>
              <w:rPr>
                <w:lang w:eastAsia="zh-CN"/>
              </w:rPr>
            </w:pPr>
            <w:r w:rsidRPr="00352049">
              <w:rPr>
                <w:lang w:eastAsia="zh-CN"/>
              </w:rPr>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6C58C131" w14:textId="77777777" w:rsidR="009A16B6" w:rsidRPr="00352049" w:rsidRDefault="009A16B6" w:rsidP="003F7390">
            <w:pPr>
              <w:pStyle w:val="TAL"/>
              <w:rPr>
                <w:lang w:eastAsia="zh-CN"/>
              </w:rPr>
            </w:pPr>
            <w:r>
              <w:t>Information related to the identified active IOPS MC connectivity function (see NOTE)</w:t>
            </w:r>
          </w:p>
        </w:tc>
      </w:tr>
      <w:tr w:rsidR="009A16B6" w:rsidRPr="00526FC3" w14:paraId="7B4339F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C490926" w14:textId="77777777" w:rsidR="009A16B6" w:rsidRPr="00352049" w:rsidRDefault="009A16B6" w:rsidP="003F7390">
            <w:pPr>
              <w:pStyle w:val="TAL"/>
              <w:rPr>
                <w:lang w:eastAsia="zh-CN"/>
              </w:rPr>
            </w:pPr>
            <w:r>
              <w:rPr>
                <w:lang w:eastAsia="zh-CN"/>
              </w:rPr>
              <w:t>List of MC service group IDs</w:t>
            </w:r>
          </w:p>
        </w:tc>
        <w:tc>
          <w:tcPr>
            <w:tcW w:w="1440" w:type="dxa"/>
            <w:tcBorders>
              <w:top w:val="single" w:sz="4" w:space="0" w:color="000000"/>
              <w:left w:val="single" w:sz="4" w:space="0" w:color="000000"/>
              <w:bottom w:val="single" w:sz="4" w:space="0" w:color="000000"/>
            </w:tcBorders>
            <w:shd w:val="clear" w:color="auto" w:fill="auto"/>
          </w:tcPr>
          <w:p w14:paraId="68F0BD16" w14:textId="77777777" w:rsidR="009A16B6" w:rsidRPr="00352049" w:rsidRDefault="009A16B6" w:rsidP="003F7390">
            <w:pPr>
              <w:pStyle w:val="TAL"/>
              <w:rPr>
                <w:lang w:eastAsia="zh-CN"/>
              </w:rPr>
            </w:pPr>
            <w:r w:rsidRPr="00352049">
              <w:rPr>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7692DD5D" w14:textId="77777777" w:rsidR="009A16B6" w:rsidRPr="00352049" w:rsidRDefault="009A16B6" w:rsidP="003F7390">
            <w:pPr>
              <w:pStyle w:val="TAL"/>
            </w:pPr>
            <w:r>
              <w:t>The list of groups identified by the MC service user as active on the IOPS MC connectivity function</w:t>
            </w:r>
          </w:p>
        </w:tc>
      </w:tr>
      <w:tr w:rsidR="009A16B6" w:rsidRPr="00526FC3" w14:paraId="68B4F9E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D1371E6" w14:textId="77777777" w:rsidR="009A16B6" w:rsidRDefault="009A16B6" w:rsidP="003F7390">
            <w:pPr>
              <w:pStyle w:val="TAL"/>
              <w:rPr>
                <w:lang w:eastAsia="zh-CN"/>
              </w:rPr>
            </w:pPr>
            <w:r>
              <w:rPr>
                <w:lang w:eastAsia="zh-CN"/>
              </w:rPr>
              <w:t>List of MC service IDs</w:t>
            </w:r>
          </w:p>
        </w:tc>
        <w:tc>
          <w:tcPr>
            <w:tcW w:w="1440" w:type="dxa"/>
            <w:tcBorders>
              <w:top w:val="single" w:sz="4" w:space="0" w:color="000000"/>
              <w:left w:val="single" w:sz="4" w:space="0" w:color="000000"/>
              <w:bottom w:val="single" w:sz="4" w:space="0" w:color="000000"/>
            </w:tcBorders>
            <w:shd w:val="clear" w:color="auto" w:fill="auto"/>
          </w:tcPr>
          <w:p w14:paraId="4E05752C" w14:textId="77777777" w:rsidR="009A16B6" w:rsidRPr="00352049" w:rsidRDefault="009A16B6" w:rsidP="003F7390">
            <w:pPr>
              <w:pStyle w:val="TAL"/>
              <w:rPr>
                <w:lang w:eastAsia="zh-CN"/>
              </w:rPr>
            </w:pPr>
            <w:r>
              <w:rPr>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426CF30C" w14:textId="77777777" w:rsidR="009A16B6" w:rsidRDefault="009A16B6" w:rsidP="003F7390">
            <w:pPr>
              <w:pStyle w:val="TAL"/>
            </w:pPr>
            <w:r>
              <w:t>The list of other users identified by the MC service user as available on the IOPS MC connectivity function</w:t>
            </w:r>
          </w:p>
        </w:tc>
      </w:tr>
      <w:tr w:rsidR="009A16B6" w:rsidRPr="00526FC3" w14:paraId="51D0C254" w14:textId="77777777" w:rsidTr="003F7390">
        <w:trPr>
          <w:jc w:val="center"/>
        </w:trPr>
        <w:tc>
          <w:tcPr>
            <w:tcW w:w="8815" w:type="dxa"/>
            <w:gridSpan w:val="3"/>
            <w:tcBorders>
              <w:top w:val="single" w:sz="4" w:space="0" w:color="000000"/>
              <w:left w:val="single" w:sz="4" w:space="0" w:color="000000"/>
              <w:bottom w:val="single" w:sz="4" w:space="0" w:color="000000"/>
              <w:right w:val="single" w:sz="4" w:space="0" w:color="000000"/>
            </w:tcBorders>
            <w:shd w:val="clear" w:color="auto" w:fill="auto"/>
          </w:tcPr>
          <w:p w14:paraId="01E53938" w14:textId="77777777" w:rsidR="009A16B6" w:rsidRPr="00352049" w:rsidRDefault="009A16B6" w:rsidP="003F7390">
            <w:pPr>
              <w:pStyle w:val="TAN"/>
            </w:pPr>
            <w:r w:rsidRPr="00162AE1">
              <w:rPr>
                <w:rFonts w:eastAsia="SimSun"/>
                <w:lang w:eastAsia="x-none"/>
              </w:rPr>
              <w:t>NOTE:</w:t>
            </w:r>
            <w:r w:rsidRPr="00162AE1">
              <w:rPr>
                <w:rFonts w:eastAsia="SimSun"/>
                <w:lang w:eastAsia="x-none"/>
              </w:rPr>
              <w:tab/>
              <w:t xml:space="preserve">The IOPS MC system information consists of the following elements: IOPS PLMN ID, server URI of the IOPS MC </w:t>
            </w:r>
            <w:r>
              <w:rPr>
                <w:rFonts w:eastAsia="SimSun"/>
                <w:lang w:eastAsia="x-none"/>
              </w:rPr>
              <w:t>connectivity function</w:t>
            </w:r>
            <w:r w:rsidRPr="00162AE1">
              <w:rPr>
                <w:rFonts w:eastAsia="SimSun"/>
                <w:lang w:eastAsia="x-none"/>
              </w:rPr>
              <w:t xml:space="preserve">, </w:t>
            </w:r>
            <w:r>
              <w:rPr>
                <w:rFonts w:eastAsia="SimSun"/>
                <w:lang w:eastAsia="x-none"/>
              </w:rPr>
              <w:t xml:space="preserve">and </w:t>
            </w:r>
            <w:r w:rsidRPr="00162AE1">
              <w:rPr>
                <w:rFonts w:eastAsia="SimSun"/>
                <w:lang w:eastAsia="x-none"/>
              </w:rPr>
              <w:t>location</w:t>
            </w:r>
            <w:r>
              <w:rPr>
                <w:rFonts w:eastAsia="SimSun"/>
                <w:lang w:eastAsia="x-none"/>
              </w:rPr>
              <w:t xml:space="preserve"> information</w:t>
            </w:r>
            <w:r w:rsidRPr="00162AE1">
              <w:rPr>
                <w:rFonts w:eastAsia="SimSun"/>
                <w:lang w:eastAsia="x-none"/>
              </w:rPr>
              <w:t xml:space="preserve"> (set of coordinates</w:t>
            </w:r>
            <w:r>
              <w:rPr>
                <w:rFonts w:eastAsia="SimSun"/>
                <w:lang w:eastAsia="x-none"/>
              </w:rPr>
              <w:t xml:space="preserve"> including</w:t>
            </w:r>
            <w:r w:rsidRPr="00162AE1">
              <w:rPr>
                <w:rFonts w:eastAsia="SimSun"/>
                <w:lang w:eastAsia="x-none"/>
              </w:rPr>
              <w:t xml:space="preserve"> altitude, longitude and latitude</w:t>
            </w:r>
            <w:r>
              <w:rPr>
                <w:rFonts w:eastAsia="SimSun"/>
                <w:lang w:eastAsia="x-none"/>
              </w:rPr>
              <w:t xml:space="preserve">, and </w:t>
            </w:r>
            <w:r w:rsidRPr="000B1292">
              <w:t>time of measurement and optional accuracy</w:t>
            </w:r>
            <w:r>
              <w:rPr>
                <w:rFonts w:eastAsia="SimSun"/>
                <w:lang w:eastAsia="x-none"/>
              </w:rPr>
              <w:t>)</w:t>
            </w:r>
            <w:r w:rsidRPr="00162AE1">
              <w:rPr>
                <w:rFonts w:eastAsia="SimSun"/>
                <w:lang w:eastAsia="x-none"/>
              </w:rPr>
              <w:t xml:space="preserve"> </w:t>
            </w:r>
            <w:r>
              <w:rPr>
                <w:rFonts w:eastAsia="SimSun"/>
                <w:lang w:eastAsia="x-none"/>
              </w:rPr>
              <w:t>related to</w:t>
            </w:r>
            <w:r w:rsidRPr="00162AE1">
              <w:rPr>
                <w:rFonts w:eastAsia="SimSun"/>
                <w:lang w:eastAsia="x-none"/>
              </w:rPr>
              <w:t xml:space="preserve"> the MC service user regist</w:t>
            </w:r>
            <w:r>
              <w:rPr>
                <w:rFonts w:eastAsia="SimSun"/>
                <w:lang w:eastAsia="x-none"/>
              </w:rPr>
              <w:t>ration on</w:t>
            </w:r>
            <w:r w:rsidRPr="00162AE1">
              <w:rPr>
                <w:rFonts w:eastAsia="SimSun"/>
                <w:lang w:eastAsia="x-none"/>
              </w:rPr>
              <w:t xml:space="preserve"> the IOPS MC </w:t>
            </w:r>
            <w:r>
              <w:t>connectivity function</w:t>
            </w:r>
            <w:r w:rsidRPr="00162AE1">
              <w:rPr>
                <w:rFonts w:eastAsia="SimSun"/>
                <w:lang w:eastAsia="x-none"/>
              </w:rPr>
              <w:t>.</w:t>
            </w:r>
          </w:p>
        </w:tc>
      </w:tr>
    </w:tbl>
    <w:p w14:paraId="50BBF811" w14:textId="77777777" w:rsidR="009A16B6" w:rsidRDefault="009A16B6" w:rsidP="009A16B6"/>
    <w:p w14:paraId="56289611" w14:textId="77777777" w:rsidR="009A16B6" w:rsidRPr="00526FC3" w:rsidRDefault="009A16B6" w:rsidP="009A16B6">
      <w:pPr>
        <w:rPr>
          <w:lang w:eastAsia="zh-CN"/>
        </w:rPr>
      </w:pPr>
      <w:r w:rsidRPr="00526FC3">
        <w:t>Table </w:t>
      </w:r>
      <w:r>
        <w:t>10.7.</w:t>
      </w:r>
      <w:r>
        <w:rPr>
          <w:lang w:eastAsia="zh-CN"/>
        </w:rPr>
        <w:t>2</w:t>
      </w:r>
      <w:r w:rsidRPr="00526FC3">
        <w:rPr>
          <w:lang w:eastAsia="zh-CN"/>
        </w:rPr>
        <w:t>.1-</w:t>
      </w:r>
      <w:r>
        <w:rPr>
          <w:lang w:eastAsia="zh-CN"/>
        </w:rPr>
        <w:t>2</w:t>
      </w:r>
      <w:r w:rsidRPr="00526FC3">
        <w:t xml:space="preserve"> describes the information flow </w:t>
      </w:r>
      <w:r>
        <w:t xml:space="preserve">MC </w:t>
      </w:r>
      <w:r>
        <w:rPr>
          <w:lang w:eastAsia="zh-CN"/>
        </w:rPr>
        <w:t>IOPS notification</w:t>
      </w:r>
      <w:r w:rsidRPr="00526FC3">
        <w:rPr>
          <w:lang w:eastAsia="zh-CN"/>
        </w:rPr>
        <w:t xml:space="preserve"> from </w:t>
      </w:r>
      <w:r>
        <w:rPr>
          <w:lang w:eastAsia="zh-CN"/>
        </w:rPr>
        <w:t xml:space="preserve">the primary </w:t>
      </w:r>
      <w:r w:rsidRPr="00526FC3">
        <w:rPr>
          <w:lang w:eastAsia="zh-CN"/>
        </w:rPr>
        <w:t xml:space="preserve">MC service server to </w:t>
      </w:r>
      <w:r>
        <w:rPr>
          <w:lang w:eastAsia="zh-CN"/>
        </w:rPr>
        <w:t xml:space="preserve">the </w:t>
      </w:r>
      <w:r w:rsidRPr="00526FC3">
        <w:rPr>
          <w:lang w:eastAsia="zh-CN"/>
        </w:rPr>
        <w:t xml:space="preserve">MC service </w:t>
      </w:r>
      <w:r>
        <w:rPr>
          <w:lang w:eastAsia="zh-CN"/>
        </w:rPr>
        <w:t>client</w:t>
      </w:r>
      <w:r w:rsidRPr="00526FC3">
        <w:rPr>
          <w:lang w:eastAsia="zh-CN"/>
        </w:rPr>
        <w:t>.</w:t>
      </w:r>
    </w:p>
    <w:p w14:paraId="6E11E79C" w14:textId="77777777" w:rsidR="009A16B6" w:rsidRPr="00526FC3" w:rsidRDefault="009A16B6" w:rsidP="009A16B6">
      <w:pPr>
        <w:pStyle w:val="TH"/>
      </w:pPr>
      <w:r w:rsidRPr="00526FC3">
        <w:t>Table </w:t>
      </w:r>
      <w:r>
        <w:t>10.7.2</w:t>
      </w:r>
      <w:r w:rsidRPr="00526FC3">
        <w:t>.1-</w:t>
      </w:r>
      <w:r>
        <w:t>2</w:t>
      </w:r>
      <w:r w:rsidRPr="00526FC3">
        <w:t xml:space="preserve">: </w:t>
      </w:r>
      <w:r>
        <w:rPr>
          <w:lang w:eastAsia="zh-CN"/>
        </w:rPr>
        <w:t>MC IOPS notification</w:t>
      </w:r>
    </w:p>
    <w:tbl>
      <w:tblPr>
        <w:tblW w:w="8995" w:type="dxa"/>
        <w:jc w:val="center"/>
        <w:tblLayout w:type="fixed"/>
        <w:tblLook w:val="0000" w:firstRow="0" w:lastRow="0" w:firstColumn="0" w:lastColumn="0" w:noHBand="0" w:noVBand="0"/>
      </w:tblPr>
      <w:tblGrid>
        <w:gridCol w:w="2880"/>
        <w:gridCol w:w="1440"/>
        <w:gridCol w:w="4675"/>
      </w:tblGrid>
      <w:tr w:rsidR="009A16B6" w:rsidRPr="00526FC3" w14:paraId="2CE2477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FEF38EB" w14:textId="77777777" w:rsidR="009A16B6" w:rsidRPr="00526FC3" w:rsidRDefault="009A16B6" w:rsidP="003F7390">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76762EA" w14:textId="77777777" w:rsidR="009A16B6" w:rsidRPr="00526FC3" w:rsidRDefault="009A16B6" w:rsidP="003F7390">
            <w:pPr>
              <w:pStyle w:val="TAH"/>
            </w:pPr>
            <w:r w:rsidRPr="00526FC3">
              <w:t>Status</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344A9927" w14:textId="77777777" w:rsidR="009A16B6" w:rsidRPr="00526FC3" w:rsidRDefault="009A16B6" w:rsidP="003F7390">
            <w:pPr>
              <w:pStyle w:val="TAH"/>
            </w:pPr>
            <w:r w:rsidRPr="00526FC3">
              <w:t>Description</w:t>
            </w:r>
          </w:p>
        </w:tc>
      </w:tr>
      <w:tr w:rsidR="009A16B6" w:rsidRPr="00526FC3" w14:paraId="08AA016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FC46610" w14:textId="53906EC0" w:rsidR="00813D80" w:rsidRDefault="009A16B6" w:rsidP="003F7390">
            <w:pPr>
              <w:pStyle w:val="TAL"/>
              <w:rPr>
                <w:lang w:eastAsia="zh-CN"/>
              </w:rPr>
            </w:pPr>
            <w:r w:rsidRPr="00352049">
              <w:rPr>
                <w:rFonts w:hint="eastAsia"/>
                <w:lang w:eastAsia="zh-CN"/>
              </w:rPr>
              <w:t>MC service ID</w:t>
            </w:r>
          </w:p>
          <w:p w14:paraId="7FDC289E" w14:textId="6583E3BB" w:rsidR="009A16B6" w:rsidRPr="00352049" w:rsidRDefault="009A16B6" w:rsidP="003F7390">
            <w:pPr>
              <w:pStyle w:val="TAL"/>
              <w:rPr>
                <w:lang w:eastAsia="zh-CN"/>
              </w:rPr>
            </w:pPr>
            <w:r>
              <w:t>(see NOTE 1)</w:t>
            </w:r>
          </w:p>
        </w:tc>
        <w:tc>
          <w:tcPr>
            <w:tcW w:w="1440" w:type="dxa"/>
            <w:tcBorders>
              <w:top w:val="single" w:sz="4" w:space="0" w:color="000000"/>
              <w:left w:val="single" w:sz="4" w:space="0" w:color="000000"/>
              <w:bottom w:val="single" w:sz="4" w:space="0" w:color="000000"/>
            </w:tcBorders>
            <w:shd w:val="clear" w:color="auto" w:fill="auto"/>
          </w:tcPr>
          <w:p w14:paraId="3C0F42CA" w14:textId="77777777" w:rsidR="009A16B6" w:rsidRPr="00352049" w:rsidRDefault="009A16B6" w:rsidP="003F7390">
            <w:pPr>
              <w:pStyle w:val="TAL"/>
            </w:pPr>
            <w:r w:rsidRPr="00352049">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30820FEF" w14:textId="77777777" w:rsidR="009A16B6" w:rsidRPr="00352049" w:rsidRDefault="009A16B6" w:rsidP="003F7390">
            <w:pPr>
              <w:pStyle w:val="TAL"/>
              <w:rPr>
                <w:lang w:eastAsia="zh-CN"/>
              </w:rPr>
            </w:pPr>
            <w:r w:rsidRPr="00352049">
              <w:rPr>
                <w:lang w:eastAsia="zh-CN"/>
              </w:rPr>
              <w:t>The identity of the</w:t>
            </w:r>
            <w:r w:rsidRPr="00352049">
              <w:t xml:space="preserve"> MC service user </w:t>
            </w:r>
            <w:r>
              <w:t>receiving the notification</w:t>
            </w:r>
          </w:p>
        </w:tc>
      </w:tr>
      <w:tr w:rsidR="009A16B6" w:rsidRPr="00526FC3" w14:paraId="5C88C26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7D05252F" w14:textId="77777777" w:rsidR="009A16B6" w:rsidRPr="00352049" w:rsidRDefault="009A16B6" w:rsidP="003F7390">
            <w:pPr>
              <w:pStyle w:val="TAL"/>
              <w:rPr>
                <w:lang w:eastAsia="zh-CN"/>
              </w:rPr>
            </w:pPr>
            <w:r>
              <w:rPr>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49706892" w14:textId="77777777" w:rsidR="009A16B6" w:rsidRPr="00352049" w:rsidRDefault="009A16B6" w:rsidP="003F7390">
            <w:pPr>
              <w:pStyle w:val="TAL"/>
              <w:rPr>
                <w:lang w:eastAsia="zh-CN"/>
              </w:rPr>
            </w:pPr>
            <w:r w:rsidRPr="00352049">
              <w:rPr>
                <w:lang w:eastAsia="zh-CN"/>
              </w:rPr>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78688379" w14:textId="77777777" w:rsidR="009A16B6" w:rsidRPr="00352049" w:rsidRDefault="009A16B6" w:rsidP="003F7390">
            <w:pPr>
              <w:pStyle w:val="TAL"/>
              <w:rPr>
                <w:lang w:eastAsia="zh-CN"/>
              </w:rPr>
            </w:pPr>
            <w:r>
              <w:t xml:space="preserve">Information related to the identified active IOPS MC </w:t>
            </w:r>
            <w:r>
              <w:rPr>
                <w:rFonts w:eastAsia="SimSun"/>
                <w:lang w:eastAsia="x-none"/>
              </w:rPr>
              <w:t>connectivity function</w:t>
            </w:r>
            <w:r w:rsidDel="00AD5F69">
              <w:t xml:space="preserve"> </w:t>
            </w:r>
            <w:r>
              <w:t>(see NOTE 2)</w:t>
            </w:r>
          </w:p>
        </w:tc>
      </w:tr>
      <w:tr w:rsidR="009A16B6" w:rsidRPr="00526FC3" w14:paraId="75F312F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595BBD0" w14:textId="77777777" w:rsidR="009A16B6" w:rsidRPr="00352049" w:rsidRDefault="009A16B6" w:rsidP="003F7390">
            <w:pPr>
              <w:pStyle w:val="TAL"/>
              <w:rPr>
                <w:lang w:eastAsia="zh-CN"/>
              </w:rPr>
            </w:pPr>
            <w:r>
              <w:rPr>
                <w:lang w:eastAsia="zh-CN"/>
              </w:rPr>
              <w:t xml:space="preserve">List of MC service group IDs </w:t>
            </w:r>
            <w:r>
              <w:t>(see NOTE 3)</w:t>
            </w:r>
          </w:p>
        </w:tc>
        <w:tc>
          <w:tcPr>
            <w:tcW w:w="1440" w:type="dxa"/>
            <w:tcBorders>
              <w:top w:val="single" w:sz="4" w:space="0" w:color="000000"/>
              <w:left w:val="single" w:sz="4" w:space="0" w:color="000000"/>
              <w:bottom w:val="single" w:sz="4" w:space="0" w:color="000000"/>
            </w:tcBorders>
            <w:shd w:val="clear" w:color="auto" w:fill="auto"/>
          </w:tcPr>
          <w:p w14:paraId="5C52D35B" w14:textId="77777777" w:rsidR="009A16B6" w:rsidRPr="00352049" w:rsidRDefault="009A16B6" w:rsidP="003F7390">
            <w:pPr>
              <w:pStyle w:val="TAL"/>
              <w:rPr>
                <w:lang w:eastAsia="zh-CN"/>
              </w:rPr>
            </w:pPr>
            <w:r w:rsidRPr="00352049">
              <w:rPr>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70833E1F" w14:textId="77777777" w:rsidR="009A16B6" w:rsidRPr="00352049" w:rsidRDefault="009A16B6" w:rsidP="003F7390">
            <w:pPr>
              <w:pStyle w:val="TAL"/>
            </w:pPr>
            <w:r>
              <w:t xml:space="preserve">The list of MC service groups identified as active on the IOPS MC </w:t>
            </w:r>
            <w:r>
              <w:rPr>
                <w:rFonts w:eastAsia="SimSun"/>
                <w:lang w:eastAsia="x-none"/>
              </w:rPr>
              <w:t>connectivity function</w:t>
            </w:r>
          </w:p>
        </w:tc>
      </w:tr>
      <w:tr w:rsidR="009A16B6" w:rsidRPr="00526FC3" w14:paraId="0B8AFC1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92B5032" w14:textId="778C871C" w:rsidR="009A16B6" w:rsidRDefault="009A16B6" w:rsidP="003F7390">
            <w:pPr>
              <w:pStyle w:val="TAL"/>
              <w:rPr>
                <w:lang w:eastAsia="zh-CN"/>
              </w:rPr>
            </w:pPr>
            <w:r>
              <w:rPr>
                <w:lang w:eastAsia="zh-CN"/>
              </w:rPr>
              <w:t xml:space="preserve">List of MC service IDs </w:t>
            </w:r>
            <w:r>
              <w:t>(see</w:t>
            </w:r>
            <w:r w:rsidR="00813D80">
              <w:t> </w:t>
            </w:r>
            <w:r>
              <w:t>NOTE</w:t>
            </w:r>
            <w:r w:rsidR="00813D80">
              <w:t> </w:t>
            </w:r>
            <w:r>
              <w:t>3)</w:t>
            </w:r>
          </w:p>
        </w:tc>
        <w:tc>
          <w:tcPr>
            <w:tcW w:w="1440" w:type="dxa"/>
            <w:tcBorders>
              <w:top w:val="single" w:sz="4" w:space="0" w:color="000000"/>
              <w:left w:val="single" w:sz="4" w:space="0" w:color="000000"/>
              <w:bottom w:val="single" w:sz="4" w:space="0" w:color="000000"/>
            </w:tcBorders>
            <w:shd w:val="clear" w:color="auto" w:fill="auto"/>
          </w:tcPr>
          <w:p w14:paraId="5DB04622" w14:textId="77777777" w:rsidR="009A16B6" w:rsidRPr="00352049" w:rsidRDefault="009A16B6" w:rsidP="003F7390">
            <w:pPr>
              <w:pStyle w:val="TAL"/>
              <w:rPr>
                <w:lang w:eastAsia="zh-CN"/>
              </w:rPr>
            </w:pPr>
            <w:r>
              <w:rPr>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4E7F7A7D" w14:textId="77777777" w:rsidR="009A16B6" w:rsidRDefault="009A16B6" w:rsidP="003F7390">
            <w:pPr>
              <w:pStyle w:val="TAL"/>
            </w:pPr>
            <w:r>
              <w:t xml:space="preserve">The list of MC service users identified as available on the IOPS MC </w:t>
            </w:r>
            <w:r>
              <w:rPr>
                <w:rFonts w:eastAsia="SimSun"/>
                <w:lang w:eastAsia="x-none"/>
              </w:rPr>
              <w:t>connectivity function</w:t>
            </w:r>
          </w:p>
        </w:tc>
      </w:tr>
      <w:tr w:rsidR="009A16B6" w:rsidRPr="00526FC3" w14:paraId="2A729A7A" w14:textId="77777777" w:rsidTr="003F7390">
        <w:trPr>
          <w:jc w:val="center"/>
        </w:trPr>
        <w:tc>
          <w:tcPr>
            <w:tcW w:w="8995" w:type="dxa"/>
            <w:gridSpan w:val="3"/>
            <w:tcBorders>
              <w:top w:val="single" w:sz="4" w:space="0" w:color="000000"/>
              <w:left w:val="single" w:sz="4" w:space="0" w:color="000000"/>
              <w:bottom w:val="single" w:sz="4" w:space="0" w:color="000000"/>
              <w:right w:val="single" w:sz="4" w:space="0" w:color="000000"/>
            </w:tcBorders>
            <w:shd w:val="clear" w:color="auto" w:fill="auto"/>
          </w:tcPr>
          <w:p w14:paraId="6DF56FF7" w14:textId="652830EF" w:rsidR="009A16B6" w:rsidRPr="00162AE1" w:rsidRDefault="009A16B6" w:rsidP="003F7390">
            <w:pPr>
              <w:pStyle w:val="TAN"/>
              <w:rPr>
                <w:rFonts w:eastAsia="SimSun"/>
                <w:lang w:eastAsia="x-none"/>
              </w:rPr>
            </w:pPr>
            <w:r w:rsidRPr="00162AE1">
              <w:rPr>
                <w:rFonts w:eastAsia="SimSun"/>
                <w:lang w:eastAsia="x-none"/>
              </w:rPr>
              <w:t>NOTE 1:</w:t>
            </w:r>
            <w:r w:rsidRPr="00162AE1">
              <w:rPr>
                <w:rFonts w:eastAsia="SimSun"/>
                <w:lang w:eastAsia="x-none"/>
              </w:rPr>
              <w:tab/>
              <w:t xml:space="preserve">This information element is not included if the notification is transmitted over </w:t>
            </w:r>
            <w:r w:rsidR="00E6718C" w:rsidRPr="00E6718C">
              <w:rPr>
                <w:rFonts w:eastAsia="SimSun"/>
                <w:lang w:eastAsia="x-none"/>
              </w:rPr>
              <w:t>broadcast/multicast session</w:t>
            </w:r>
            <w:r w:rsidRPr="00162AE1">
              <w:rPr>
                <w:rFonts w:eastAsia="SimSun"/>
                <w:lang w:eastAsia="x-none"/>
              </w:rPr>
              <w:t>.</w:t>
            </w:r>
          </w:p>
          <w:p w14:paraId="7BD55BBA" w14:textId="77777777" w:rsidR="009A16B6" w:rsidRPr="00162AE1" w:rsidRDefault="009A16B6" w:rsidP="003F7390">
            <w:pPr>
              <w:pStyle w:val="TAN"/>
              <w:rPr>
                <w:rFonts w:eastAsia="SimSun"/>
                <w:lang w:eastAsia="x-none"/>
              </w:rPr>
            </w:pPr>
            <w:r w:rsidRPr="00162AE1">
              <w:rPr>
                <w:rFonts w:eastAsia="SimSun"/>
                <w:lang w:eastAsia="x-none"/>
              </w:rPr>
              <w:t>NOTE 2:</w:t>
            </w:r>
            <w:r w:rsidRPr="00162AE1">
              <w:rPr>
                <w:rFonts w:eastAsia="SimSun"/>
                <w:lang w:eastAsia="x-none"/>
              </w:rPr>
              <w:tab/>
              <w:t xml:space="preserve">The IOPS MC system information consists of the following elements: server URI of the IOPS MC </w:t>
            </w:r>
            <w:r>
              <w:rPr>
                <w:rFonts w:eastAsia="SimSun"/>
                <w:lang w:eastAsia="x-none"/>
              </w:rPr>
              <w:t>connectivity function</w:t>
            </w:r>
            <w:r w:rsidRPr="00162AE1">
              <w:rPr>
                <w:rFonts w:eastAsia="SimSun"/>
                <w:lang w:eastAsia="x-none"/>
              </w:rPr>
              <w:t xml:space="preserve">, </w:t>
            </w:r>
            <w:r>
              <w:rPr>
                <w:rFonts w:eastAsia="SimSun"/>
                <w:lang w:eastAsia="x-none"/>
              </w:rPr>
              <w:t xml:space="preserve">and </w:t>
            </w:r>
            <w:r w:rsidRPr="00162AE1">
              <w:rPr>
                <w:rFonts w:eastAsia="SimSun"/>
                <w:lang w:eastAsia="x-none"/>
              </w:rPr>
              <w:t>location</w:t>
            </w:r>
            <w:r>
              <w:rPr>
                <w:rFonts w:eastAsia="SimSun"/>
                <w:lang w:eastAsia="x-none"/>
              </w:rPr>
              <w:t xml:space="preserve"> information</w:t>
            </w:r>
            <w:r w:rsidRPr="00162AE1">
              <w:rPr>
                <w:rFonts w:eastAsia="SimSun"/>
                <w:lang w:eastAsia="x-none"/>
              </w:rPr>
              <w:t xml:space="preserve"> (set of coordinates</w:t>
            </w:r>
            <w:r>
              <w:rPr>
                <w:rFonts w:eastAsia="SimSun"/>
                <w:lang w:eastAsia="x-none"/>
              </w:rPr>
              <w:t xml:space="preserve"> including</w:t>
            </w:r>
            <w:r w:rsidRPr="00162AE1">
              <w:rPr>
                <w:rFonts w:eastAsia="SimSun"/>
                <w:lang w:eastAsia="x-none"/>
              </w:rPr>
              <w:t xml:space="preserve"> altitude, longitude and latitude) where the IOPS MC </w:t>
            </w:r>
            <w:r>
              <w:rPr>
                <w:rFonts w:eastAsia="SimSun"/>
                <w:lang w:eastAsia="x-none"/>
              </w:rPr>
              <w:t>connectivity function</w:t>
            </w:r>
            <w:r w:rsidRPr="00162AE1" w:rsidDel="00AD5F69">
              <w:rPr>
                <w:rFonts w:eastAsia="SimSun"/>
                <w:lang w:eastAsia="x-none"/>
              </w:rPr>
              <w:t xml:space="preserve"> </w:t>
            </w:r>
            <w:r w:rsidRPr="00162AE1">
              <w:rPr>
                <w:rFonts w:eastAsia="SimSun"/>
                <w:lang w:eastAsia="x-none"/>
              </w:rPr>
              <w:t>is</w:t>
            </w:r>
            <w:r>
              <w:rPr>
                <w:rFonts w:eastAsia="SimSun"/>
                <w:lang w:eastAsia="x-none"/>
              </w:rPr>
              <w:t xml:space="preserve"> identified as active</w:t>
            </w:r>
            <w:r w:rsidRPr="00162AE1">
              <w:rPr>
                <w:rFonts w:eastAsia="SimSun"/>
                <w:lang w:eastAsia="x-none"/>
              </w:rPr>
              <w:t>.</w:t>
            </w:r>
          </w:p>
          <w:p w14:paraId="432CD84B" w14:textId="51EA3317" w:rsidR="009A16B6" w:rsidRPr="00352049" w:rsidRDefault="009A16B6" w:rsidP="003F7390">
            <w:pPr>
              <w:pStyle w:val="TAN"/>
            </w:pPr>
            <w:r w:rsidRPr="00162AE1">
              <w:rPr>
                <w:rFonts w:eastAsia="SimSun"/>
                <w:lang w:eastAsia="x-none"/>
              </w:rPr>
              <w:t>NOTE 3:</w:t>
            </w:r>
            <w:r w:rsidRPr="00162AE1">
              <w:rPr>
                <w:rFonts w:eastAsia="SimSun"/>
                <w:lang w:eastAsia="x-none"/>
              </w:rPr>
              <w:tab/>
              <w:t xml:space="preserve">The MC service server </w:t>
            </w:r>
            <w:r>
              <w:rPr>
                <w:rFonts w:eastAsia="SimSun"/>
                <w:lang w:eastAsia="x-none"/>
              </w:rPr>
              <w:t xml:space="preserve">may </w:t>
            </w:r>
            <w:r w:rsidRPr="00162AE1">
              <w:rPr>
                <w:rFonts w:eastAsia="SimSun"/>
                <w:lang w:eastAsia="x-none"/>
              </w:rPr>
              <w:t xml:space="preserve">provide information about </w:t>
            </w:r>
            <w:r>
              <w:rPr>
                <w:rFonts w:eastAsia="SimSun"/>
                <w:lang w:eastAsia="x-none"/>
              </w:rPr>
              <w:t xml:space="preserve">identified </w:t>
            </w:r>
            <w:r w:rsidRPr="00162AE1">
              <w:rPr>
                <w:rFonts w:eastAsia="SimSun"/>
                <w:lang w:eastAsia="x-none"/>
              </w:rPr>
              <w:t xml:space="preserve">active MC service groups or </w:t>
            </w:r>
            <w:r>
              <w:rPr>
                <w:rFonts w:eastAsia="SimSun"/>
                <w:lang w:eastAsia="x-none"/>
              </w:rPr>
              <w:t xml:space="preserve">available </w:t>
            </w:r>
            <w:r w:rsidRPr="00162AE1">
              <w:rPr>
                <w:rFonts w:eastAsia="SimSun"/>
                <w:lang w:eastAsia="x-none"/>
              </w:rPr>
              <w:t>MC service users</w:t>
            </w:r>
            <w:r>
              <w:rPr>
                <w:rFonts w:eastAsia="SimSun"/>
                <w:lang w:eastAsia="x-none"/>
              </w:rPr>
              <w:t xml:space="preserve"> on the IOPS MC connectivity function. This information is</w:t>
            </w:r>
            <w:r w:rsidRPr="00162AE1">
              <w:rPr>
                <w:rFonts w:eastAsia="SimSun"/>
                <w:lang w:eastAsia="x-none"/>
              </w:rPr>
              <w:t xml:space="preserve"> only</w:t>
            </w:r>
            <w:r>
              <w:rPr>
                <w:rFonts w:eastAsia="SimSun"/>
                <w:lang w:eastAsia="x-none"/>
              </w:rPr>
              <w:t xml:space="preserve"> included</w:t>
            </w:r>
            <w:r w:rsidRPr="00162AE1">
              <w:rPr>
                <w:rFonts w:eastAsia="SimSun"/>
                <w:lang w:eastAsia="x-none"/>
              </w:rPr>
              <w:t xml:space="preserve"> if the MC service user receiving the notification is authorized, e.g. if the MC service user is a member of the corresponding MC service groups. This information element is not included if the notification is transmitted over </w:t>
            </w:r>
            <w:r w:rsidR="00E6718C" w:rsidRPr="00E6718C">
              <w:rPr>
                <w:rFonts w:eastAsia="SimSun"/>
                <w:lang w:eastAsia="x-none"/>
              </w:rPr>
              <w:t>broadcast/multicast session</w:t>
            </w:r>
            <w:r w:rsidRPr="00162AE1">
              <w:rPr>
                <w:rFonts w:eastAsia="SimSun"/>
                <w:lang w:eastAsia="x-none"/>
              </w:rPr>
              <w:t>.</w:t>
            </w:r>
          </w:p>
        </w:tc>
      </w:tr>
    </w:tbl>
    <w:p w14:paraId="099CFD03" w14:textId="77777777" w:rsidR="009A16B6" w:rsidRPr="00526FC3" w:rsidRDefault="009A16B6" w:rsidP="009A16B6"/>
    <w:p w14:paraId="66A30287" w14:textId="77777777" w:rsidR="009A16B6" w:rsidRPr="00526FC3" w:rsidRDefault="009A16B6" w:rsidP="009A16B6">
      <w:pPr>
        <w:pStyle w:val="Heading3"/>
      </w:pPr>
      <w:bookmarkStart w:id="382" w:name="_Toc433209820"/>
      <w:bookmarkStart w:id="383" w:name="_Toc460616158"/>
      <w:bookmarkStart w:id="384" w:name="_Toc460617019"/>
      <w:bookmarkStart w:id="385" w:name="_Toc477419466"/>
      <w:bookmarkStart w:id="386" w:name="_Toc44891548"/>
      <w:bookmarkStart w:id="387" w:name="_Toc217989166"/>
      <w:r>
        <w:t>10.7.</w:t>
      </w:r>
      <w:r w:rsidRPr="00526FC3">
        <w:t>3</w:t>
      </w:r>
      <w:r w:rsidRPr="00526FC3">
        <w:tab/>
      </w:r>
      <w:bookmarkEnd w:id="382"/>
      <w:bookmarkEnd w:id="383"/>
      <w:bookmarkEnd w:id="384"/>
      <w:bookmarkEnd w:id="385"/>
      <w:r>
        <w:t>MC IOPS notification p</w:t>
      </w:r>
      <w:r w:rsidRPr="00526FC3">
        <w:t>rocedure</w:t>
      </w:r>
      <w:bookmarkEnd w:id="386"/>
      <w:bookmarkEnd w:id="387"/>
    </w:p>
    <w:p w14:paraId="16A4D5DA" w14:textId="77777777" w:rsidR="009A16B6" w:rsidRDefault="009A16B6" w:rsidP="009A16B6">
      <w:r>
        <w:t>Figure 10.7</w:t>
      </w:r>
      <w:r w:rsidRPr="00B42144">
        <w:t>.3-1</w:t>
      </w:r>
      <w:r>
        <w:t xml:space="preserve"> describes the IOPS MC notification procedure when an MC service user has left an active IOPS MC system and enters the primary MC system. </w:t>
      </w:r>
    </w:p>
    <w:p w14:paraId="4CACD9BF" w14:textId="77777777" w:rsidR="009A16B6" w:rsidRDefault="009A16B6" w:rsidP="009A16B6">
      <w:r>
        <w:t>Pre-conditions:</w:t>
      </w:r>
    </w:p>
    <w:p w14:paraId="1E2A4E27" w14:textId="77777777" w:rsidR="009A16B6" w:rsidRDefault="009A16B6" w:rsidP="009A16B6">
      <w:pPr>
        <w:pStyle w:val="B1"/>
      </w:pPr>
      <w:r>
        <w:t>-</w:t>
      </w:r>
      <w:r>
        <w:tab/>
        <w:t>There is an active IOPS MC connectivity function and the neighbouring cells of the IOPS MC system are part of the primary MC system.</w:t>
      </w:r>
    </w:p>
    <w:p w14:paraId="5804F8DF" w14:textId="77777777" w:rsidR="009A16B6" w:rsidRDefault="009A16B6" w:rsidP="009A16B6">
      <w:pPr>
        <w:pStyle w:val="B1"/>
      </w:pPr>
      <w:r>
        <w:t>-</w:t>
      </w:r>
      <w:r>
        <w:tab/>
        <w:t>The MC service user 1 is initially registered to the IOPS MC connectivity function for the support of MC services in the IOPS mode of operation. The MC service user 1 is authorized to provide MC IOPS notifications to the primary MC service server.</w:t>
      </w:r>
    </w:p>
    <w:p w14:paraId="51CC6085" w14:textId="77777777" w:rsidR="009A16B6" w:rsidRDefault="009A16B6" w:rsidP="009A16B6">
      <w:pPr>
        <w:pStyle w:val="B1"/>
      </w:pPr>
      <w:r>
        <w:t>-</w:t>
      </w:r>
      <w:r>
        <w:tab/>
        <w:t>The MC service user 2 is registered to the primary MC service server and is in the proximity of the IOPS MC system coverage.</w:t>
      </w:r>
    </w:p>
    <w:p w14:paraId="289FC288" w14:textId="77777777" w:rsidR="009A16B6" w:rsidRDefault="009A16B6" w:rsidP="009A16B6">
      <w:pPr>
        <w:pStyle w:val="B1"/>
      </w:pPr>
      <w:r>
        <w:t>-</w:t>
      </w:r>
      <w:r>
        <w:tab/>
        <w:t xml:space="preserve">MC server users 1 and 2 </w:t>
      </w:r>
      <w:r w:rsidRPr="00400056">
        <w:t>are</w:t>
      </w:r>
      <w:r>
        <w:t xml:space="preserve"> members of the same MC service group or are authorized to have a one-to-one MC service communication.</w:t>
      </w:r>
    </w:p>
    <w:p w14:paraId="13F6AAAF" w14:textId="77777777" w:rsidR="009A16B6" w:rsidRDefault="009A16B6" w:rsidP="009A16B6">
      <w:pPr>
        <w:pStyle w:val="B1"/>
      </w:pPr>
    </w:p>
    <w:p w14:paraId="78FEB5CA" w14:textId="77777777" w:rsidR="009A16B6" w:rsidRDefault="009A16B6" w:rsidP="009A16B6">
      <w:pPr>
        <w:pStyle w:val="TH"/>
      </w:pPr>
      <w:r>
        <w:object w:dxaOrig="10101" w:dyaOrig="6851" w14:anchorId="1CDCB5BF">
          <v:shape id="_x0000_i1049" type="#_x0000_t75" style="width:459.8pt;height:311.7pt" o:ole="">
            <v:imagedata r:id="rId57" o:title=""/>
          </v:shape>
          <o:OLEObject Type="Embed" ProgID="Visio.Drawing.11" ShapeID="_x0000_i1049" DrawAspect="Content" ObjectID="_1828601776" r:id="rId58"/>
        </w:object>
      </w:r>
    </w:p>
    <w:p w14:paraId="5E910BC1" w14:textId="77777777" w:rsidR="009A16B6" w:rsidRPr="0021322B" w:rsidRDefault="009A16B6" w:rsidP="009A16B6">
      <w:pPr>
        <w:pStyle w:val="TF"/>
        <w:rPr>
          <w:lang w:eastAsia="zh-CN"/>
        </w:rPr>
      </w:pPr>
      <w:r w:rsidRPr="0021322B">
        <w:t>Figure </w:t>
      </w:r>
      <w:r>
        <w:t>10.7</w:t>
      </w:r>
      <w:r w:rsidRPr="0021322B">
        <w:t>.</w:t>
      </w:r>
      <w:r>
        <w:t>3</w:t>
      </w:r>
      <w:r w:rsidRPr="0021322B">
        <w:t xml:space="preserve">-1: </w:t>
      </w:r>
      <w:r>
        <w:t>MC IOPS notification procedure</w:t>
      </w:r>
    </w:p>
    <w:p w14:paraId="7D7CD13D" w14:textId="78C5FE90" w:rsidR="009A16B6" w:rsidRDefault="009A16B6" w:rsidP="009A16B6">
      <w:pPr>
        <w:pStyle w:val="B1"/>
      </w:pPr>
      <w:r w:rsidRPr="0021322B">
        <w:t>1.</w:t>
      </w:r>
      <w:r w:rsidRPr="0021322B">
        <w:tab/>
      </w:r>
      <w:r>
        <w:t>An IOPS mode of operation is active</w:t>
      </w:r>
      <w:r w:rsidR="00E6718C">
        <w:t>,</w:t>
      </w:r>
      <w:r>
        <w:t xml:space="preserve"> and the MC service</w:t>
      </w:r>
      <w:r w:rsidRPr="0021322B">
        <w:t xml:space="preserve"> </w:t>
      </w:r>
      <w:r>
        <w:t>communication</w:t>
      </w:r>
      <w:r w:rsidRPr="0021322B">
        <w:t xml:space="preserve"> i</w:t>
      </w:r>
      <w:r>
        <w:t xml:space="preserve">s handled by the IOPS MC connectivity function. The MC service client 1 is registered to the IOPS MC connectivity function. </w:t>
      </w:r>
    </w:p>
    <w:p w14:paraId="3874011B" w14:textId="77777777" w:rsidR="009A16B6" w:rsidRPr="0021322B" w:rsidRDefault="009A16B6" w:rsidP="009A16B6">
      <w:pPr>
        <w:pStyle w:val="B1"/>
      </w:pPr>
      <w:r>
        <w:t>2.</w:t>
      </w:r>
      <w:r>
        <w:tab/>
        <w:t xml:space="preserve">The MC service client 1 moves out of the coverage of the IOPS MC system and registers to the primary MC service server. </w:t>
      </w:r>
    </w:p>
    <w:p w14:paraId="555B2AAB" w14:textId="77777777" w:rsidR="009A16B6" w:rsidRDefault="009A16B6" w:rsidP="009A16B6">
      <w:pPr>
        <w:pStyle w:val="B1"/>
      </w:pPr>
      <w:r>
        <w:t>3</w:t>
      </w:r>
      <w:r w:rsidRPr="0021322B">
        <w:t>.</w:t>
      </w:r>
      <w:r w:rsidRPr="0021322B">
        <w:tab/>
      </w:r>
      <w:r>
        <w:t xml:space="preserve">The MC service client 1 sends a MC IOPS notification to the primary MC service server to provide information about an active IOPS MC connectivity function in the area. </w:t>
      </w:r>
      <w:r w:rsidRPr="00833B57">
        <w:t>This notification includes information</w:t>
      </w:r>
      <w:r>
        <w:t xml:space="preserve"> about the active IOPS MC connectivity function</w:t>
      </w:r>
      <w:r w:rsidRPr="00833B57">
        <w:t xml:space="preserve"> such as server URI, associated IOPS PLMN ID, </w:t>
      </w:r>
      <w:r>
        <w:t>and location information</w:t>
      </w:r>
      <w:r w:rsidRPr="00833B57">
        <w:t>.</w:t>
      </w:r>
      <w:r>
        <w:t xml:space="preserve"> Also, the MC service client 1 may indicate which MC service groups and MC service users were identified as active and available on the IOPS MC connectivity function.</w:t>
      </w:r>
    </w:p>
    <w:p w14:paraId="2580D55D" w14:textId="77777777" w:rsidR="009A16B6" w:rsidRDefault="009A16B6" w:rsidP="009A16B6">
      <w:pPr>
        <w:pStyle w:val="B1"/>
      </w:pPr>
      <w:r>
        <w:t>4.</w:t>
      </w:r>
      <w:r>
        <w:tab/>
      </w:r>
      <w:r>
        <w:rPr>
          <w:lang w:val="en-US"/>
        </w:rPr>
        <w:t>The primary MC service server</w:t>
      </w:r>
      <w:r w:rsidRPr="004551F5">
        <w:t xml:space="preserve"> </w:t>
      </w:r>
      <w:r>
        <w:t>becomes aware of the active IOPS MC connectivity function and can use the received information to</w:t>
      </w:r>
      <w:r w:rsidRPr="004551F5">
        <w:rPr>
          <w:lang w:val="en-US"/>
        </w:rPr>
        <w:t xml:space="preserve"> </w:t>
      </w:r>
      <w:r w:rsidRPr="008153C6">
        <w:rPr>
          <w:lang w:val="en-US"/>
        </w:rPr>
        <w:t xml:space="preserve">determine that affiliated MC service users might </w:t>
      </w:r>
      <w:r>
        <w:rPr>
          <w:lang w:val="en-US"/>
        </w:rPr>
        <w:t xml:space="preserve">be registered on the active IOPS MC connectivity function and might </w:t>
      </w:r>
      <w:r w:rsidRPr="008153C6">
        <w:rPr>
          <w:lang w:val="en-US"/>
        </w:rPr>
        <w:t>not be reachable on the system</w:t>
      </w:r>
      <w:r>
        <w:rPr>
          <w:lang w:val="en-US"/>
        </w:rPr>
        <w:t>.</w:t>
      </w:r>
      <w:r>
        <w:t xml:space="preserve"> If the primary MC service server determines that the IOPS MC connectivity function is active and identifies that affiliated MC service users are in the proximity of the IOPS MC system, the primary MC service server may notify the corresponding MC service users about the IOPS MC connectivity function</w:t>
      </w:r>
      <w:r w:rsidRPr="00C20444">
        <w:t>.</w:t>
      </w:r>
    </w:p>
    <w:p w14:paraId="5A861232" w14:textId="77777777" w:rsidR="009A16B6" w:rsidRDefault="009A16B6" w:rsidP="009A16B6">
      <w:pPr>
        <w:pStyle w:val="NO"/>
        <w:rPr>
          <w:lang w:val="en-US"/>
        </w:rPr>
      </w:pPr>
      <w:r>
        <w:rPr>
          <w:lang w:val="en-US" w:eastAsia="zh-CN"/>
        </w:rPr>
        <w:t>NOTE 1</w:t>
      </w:r>
      <w:r w:rsidRPr="00162D6D">
        <w:rPr>
          <w:lang w:eastAsia="zh-CN"/>
        </w:rPr>
        <w:t>:</w:t>
      </w:r>
      <w:r>
        <w:rPr>
          <w:lang w:eastAsia="zh-CN"/>
        </w:rPr>
        <w:tab/>
      </w:r>
      <w:r>
        <w:rPr>
          <w:lang w:val="en-US"/>
        </w:rPr>
        <w:t xml:space="preserve">The primary MC service server can use received information </w:t>
      </w:r>
      <w:r>
        <w:t>from different MC IOPS notifications</w:t>
      </w:r>
      <w:r>
        <w:rPr>
          <w:lang w:val="en-US"/>
        </w:rPr>
        <w:t xml:space="preserve"> (e.g. location information including the time of</w:t>
      </w:r>
      <w:r w:rsidRPr="00592297">
        <w:t xml:space="preserve"> </w:t>
      </w:r>
      <w:r w:rsidRPr="000B1292">
        <w:t>measurement</w:t>
      </w:r>
      <w:r>
        <w:t xml:space="preserve">) and the information obtained from location information subscriptions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w:t>
      </w:r>
      <w:r>
        <w:t xml:space="preserve"> to determine if the IOPS MC connectivity function might be still active</w:t>
      </w:r>
      <w:r>
        <w:rPr>
          <w:lang w:val="en-US"/>
        </w:rPr>
        <w:t xml:space="preserve">. For instance, if information received from location information subscriptions indicates that MC service users are located within the notified active IOPS MC system coverage, the primary MC service server can determine that the IOPS MC connectivity function is no longer active. </w:t>
      </w:r>
    </w:p>
    <w:p w14:paraId="6474F7F5" w14:textId="77777777" w:rsidR="009A16B6" w:rsidRDefault="009A16B6" w:rsidP="009A16B6">
      <w:pPr>
        <w:pStyle w:val="B1"/>
        <w:rPr>
          <w:lang w:val="en-US"/>
        </w:rPr>
      </w:pPr>
      <w:r>
        <w:t>5.</w:t>
      </w:r>
      <w:r>
        <w:tab/>
        <w:t>If the primary MC service server determines that the IOPS MC connectivity function is active, it sends a MC IOPS notification to the MC service client 2 in proximity of the active IOPS MC system coverage.</w:t>
      </w:r>
      <w:r>
        <w:rPr>
          <w:lang w:val="en-US"/>
        </w:rPr>
        <w:t xml:space="preserve"> </w:t>
      </w:r>
      <w:r>
        <w:t>This information can be used by the MC service user to become aware of the active IOPS MC connectivity function. Hence, the MC service user might decide to not move into the IOPS MC system coverage or to improve the switching time between the systems. Also, the MC service user can be aware of the potential availability of MC service users or active MC service groups on the IOPS MC connectivity function.</w:t>
      </w:r>
    </w:p>
    <w:p w14:paraId="76594C24" w14:textId="20D3D6B5" w:rsidR="009A16B6" w:rsidRPr="00355848" w:rsidRDefault="009A16B6" w:rsidP="009A16B6">
      <w:pPr>
        <w:pStyle w:val="NO"/>
        <w:rPr>
          <w:lang w:val="en-US"/>
        </w:rPr>
      </w:pPr>
      <w:r>
        <w:rPr>
          <w:lang w:val="en-US"/>
        </w:rPr>
        <w:lastRenderedPageBreak/>
        <w:t>NOTE 2</w:t>
      </w:r>
      <w:r w:rsidRPr="00ED19BC">
        <w:rPr>
          <w:lang w:val="en-US"/>
        </w:rPr>
        <w:t>:</w:t>
      </w:r>
      <w:r w:rsidRPr="00ED19BC">
        <w:rPr>
          <w:lang w:val="en-US"/>
        </w:rPr>
        <w:tab/>
      </w:r>
      <w:r>
        <w:rPr>
          <w:lang w:val="en-US"/>
        </w:rPr>
        <w:t xml:space="preserve">The MC IOPS notification can </w:t>
      </w:r>
      <w:r w:rsidRPr="00C20444">
        <w:rPr>
          <w:lang w:val="en-US"/>
        </w:rPr>
        <w:t>be sent on a</w:t>
      </w:r>
      <w:r w:rsidR="00E6718C" w:rsidRPr="00E6718C">
        <w:t xml:space="preserve"> </w:t>
      </w:r>
      <w:r w:rsidR="00E6718C" w:rsidRPr="00E6718C">
        <w:rPr>
          <w:lang w:val="en-US"/>
        </w:rPr>
        <w:t xml:space="preserve">broadcast/multicast session </w:t>
      </w:r>
      <w:r>
        <w:rPr>
          <w:lang w:val="en-US"/>
        </w:rPr>
        <w:t>configured within the proximity of the active IOPS MC system to target multiple MC service users. In this case, information about the active MC service IDs and MC service group IDs is not included in the MC IOPS notification.</w:t>
      </w:r>
    </w:p>
    <w:p w14:paraId="5ACAEE9F" w14:textId="77777777" w:rsidR="009A16B6" w:rsidRPr="00656BA2" w:rsidRDefault="009A16B6" w:rsidP="009A16B6">
      <w:pPr>
        <w:pStyle w:val="Heading8"/>
      </w:pPr>
      <w:r w:rsidRPr="00526FC3">
        <w:br w:type="page"/>
      </w:r>
      <w:bookmarkStart w:id="388" w:name="_Toc11449597"/>
      <w:bookmarkStart w:id="389" w:name="_Toc217989167"/>
      <w:bookmarkEnd w:id="219"/>
      <w:bookmarkEnd w:id="220"/>
      <w:bookmarkEnd w:id="221"/>
      <w:r w:rsidRPr="003D63F1">
        <w:rPr>
          <w:rFonts w:eastAsia="SimSun"/>
        </w:rPr>
        <w:lastRenderedPageBreak/>
        <w:t>Annex A (normative):</w:t>
      </w:r>
      <w:r w:rsidRPr="003D63F1">
        <w:rPr>
          <w:rFonts w:eastAsia="SimSun"/>
        </w:rPr>
        <w:br/>
      </w:r>
      <w:bookmarkStart w:id="390" w:name="_Toc428365161"/>
      <w:bookmarkStart w:id="391" w:name="_Toc433209860"/>
      <w:bookmarkStart w:id="392" w:name="_Toc460616236"/>
      <w:bookmarkStart w:id="393" w:name="_Toc460617097"/>
      <w:bookmarkStart w:id="394" w:name="_Toc460662486"/>
      <w:r w:rsidRPr="003D63F1">
        <w:rPr>
          <w:rFonts w:eastAsia="SimSun"/>
        </w:rPr>
        <w:t>Configuration data</w:t>
      </w:r>
      <w:bookmarkEnd w:id="390"/>
      <w:bookmarkEnd w:id="391"/>
      <w:bookmarkEnd w:id="392"/>
      <w:bookmarkEnd w:id="393"/>
      <w:bookmarkEnd w:id="394"/>
      <w:r w:rsidRPr="003D63F1">
        <w:rPr>
          <w:rFonts w:eastAsia="SimSun"/>
        </w:rPr>
        <w:t xml:space="preserve"> for the support of MC services</w:t>
      </w:r>
      <w:bookmarkEnd w:id="388"/>
      <w:r w:rsidRPr="003D63F1">
        <w:rPr>
          <w:rFonts w:eastAsia="SimSun"/>
        </w:rPr>
        <w:t xml:space="preserve"> in the IOPS mode of operation</w:t>
      </w:r>
      <w:bookmarkEnd w:id="389"/>
    </w:p>
    <w:p w14:paraId="3631392E" w14:textId="77777777" w:rsidR="009A16B6" w:rsidRDefault="009A16B6" w:rsidP="009A16B6">
      <w:pPr>
        <w:pStyle w:val="Heading1"/>
      </w:pPr>
      <w:bookmarkStart w:id="395" w:name="_Toc44894151"/>
      <w:bookmarkStart w:id="396" w:name="_Toc217989168"/>
      <w:r>
        <w:t>A.1</w:t>
      </w:r>
      <w:r>
        <w:tab/>
        <w:t>General</w:t>
      </w:r>
      <w:bookmarkEnd w:id="395"/>
      <w:bookmarkEnd w:id="396"/>
    </w:p>
    <w:p w14:paraId="196B7760" w14:textId="77777777" w:rsidR="009A16B6" w:rsidRDefault="009A16B6" w:rsidP="009A16B6">
      <w:r>
        <w:t>This Annex provides information about the static configuration data needed for the support of MC services in the IOPS mode of operation.</w:t>
      </w:r>
    </w:p>
    <w:p w14:paraId="4ACF534C" w14:textId="77777777" w:rsidR="009A16B6" w:rsidRDefault="009A16B6" w:rsidP="009A16B6">
      <w:r>
        <w:t>The configuration data belong to one of the following categories:</w:t>
      </w:r>
    </w:p>
    <w:p w14:paraId="0EBB7802" w14:textId="77777777" w:rsidR="009A16B6" w:rsidRDefault="009A16B6" w:rsidP="009A16B6">
      <w:pPr>
        <w:pStyle w:val="B1"/>
      </w:pPr>
      <w:r>
        <w:t>-</w:t>
      </w:r>
      <w:r>
        <w:tab/>
        <w:t>MC service UE configuration data (see subclause</w:t>
      </w:r>
      <w:r>
        <w:rPr>
          <w:rFonts w:eastAsia="SimSun" w:hint="cs"/>
          <w:lang w:eastAsia="zh-CN"/>
        </w:rPr>
        <w:t> </w:t>
      </w:r>
      <w:r>
        <w:t>A.2);</w:t>
      </w:r>
    </w:p>
    <w:p w14:paraId="48F79FB2" w14:textId="77777777" w:rsidR="009A16B6" w:rsidRDefault="009A16B6" w:rsidP="009A16B6">
      <w:pPr>
        <w:pStyle w:val="B1"/>
      </w:pPr>
      <w:r>
        <w:t>-</w:t>
      </w:r>
      <w:r>
        <w:tab/>
        <w:t>MC service user profile configuration data (see subclause</w:t>
      </w:r>
      <w:r>
        <w:rPr>
          <w:rFonts w:eastAsia="SimSun" w:hint="cs"/>
          <w:lang w:eastAsia="zh-CN"/>
        </w:rPr>
        <w:t> </w:t>
      </w:r>
      <w:r>
        <w:t>A.3);</w:t>
      </w:r>
    </w:p>
    <w:p w14:paraId="5EB647A1" w14:textId="77777777" w:rsidR="009A16B6" w:rsidRDefault="009A16B6" w:rsidP="009A16B6">
      <w:pPr>
        <w:pStyle w:val="B1"/>
      </w:pPr>
      <w:r>
        <w:t>-</w:t>
      </w:r>
      <w:r>
        <w:tab/>
        <w:t>MC service group configuration data (see subclause</w:t>
      </w:r>
      <w:r>
        <w:rPr>
          <w:rFonts w:eastAsia="SimSun" w:hint="cs"/>
          <w:lang w:eastAsia="zh-CN"/>
        </w:rPr>
        <w:t> </w:t>
      </w:r>
      <w:r>
        <w:t>A.4); and</w:t>
      </w:r>
    </w:p>
    <w:p w14:paraId="11E6CEC5" w14:textId="77777777" w:rsidR="009A16B6" w:rsidRDefault="009A16B6" w:rsidP="009A16B6">
      <w:pPr>
        <w:pStyle w:val="B1"/>
      </w:pPr>
      <w:r>
        <w:t>-</w:t>
      </w:r>
      <w:r>
        <w:tab/>
        <w:t>MC service configuration data (see subclause</w:t>
      </w:r>
      <w:r>
        <w:rPr>
          <w:rFonts w:eastAsia="SimSun" w:hint="cs"/>
          <w:lang w:eastAsia="zh-CN"/>
        </w:rPr>
        <w:t> </w:t>
      </w:r>
      <w:r>
        <w:t>A.5).</w:t>
      </w:r>
    </w:p>
    <w:p w14:paraId="43A43824" w14:textId="77777777" w:rsidR="008D0741" w:rsidRDefault="008D0741" w:rsidP="008D0741">
      <w:pPr>
        <w:pStyle w:val="B1"/>
      </w:pPr>
      <w:r>
        <w:t>-</w:t>
      </w:r>
      <w:r>
        <w:tab/>
        <w:t>Location user profile configuration data (see subclause A.8)</w:t>
      </w:r>
    </w:p>
    <w:p w14:paraId="5E9728E4" w14:textId="77777777" w:rsidR="009A16B6" w:rsidRDefault="009A16B6" w:rsidP="009A16B6">
      <w:r w:rsidRPr="000F0CF9">
        <w:t xml:space="preserve">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w:t>
      </w:r>
    </w:p>
    <w:p w14:paraId="68089E0C" w14:textId="5CF181CE" w:rsidR="009A16B6" w:rsidRPr="000F0CF9" w:rsidRDefault="009A16B6" w:rsidP="009A16B6">
      <w:pPr>
        <w:pStyle w:val="NO"/>
      </w:pPr>
      <w:r>
        <w:t>NOTE:</w:t>
      </w:r>
      <w:r>
        <w:tab/>
        <w:t xml:space="preserve">The configuration data described in this Annex together with corresponding configuration data provided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w:t>
      </w:r>
      <w:r w:rsidR="008D0741" w:rsidRPr="008D0741">
        <w:rPr>
          <w:lang w:eastAsia="zh-CN"/>
        </w:rPr>
        <w:t xml:space="preserve"> 3GPP</w:t>
      </w:r>
      <w:r w:rsidR="008D0741">
        <w:rPr>
          <w:lang w:eastAsia="zh-CN"/>
        </w:rPr>
        <w:t> </w:t>
      </w:r>
      <w:r w:rsidR="008D0741" w:rsidRPr="008D0741">
        <w:rPr>
          <w:lang w:eastAsia="zh-CN"/>
        </w:rPr>
        <w:t>TS</w:t>
      </w:r>
      <w:r w:rsidR="008D0741">
        <w:rPr>
          <w:lang w:eastAsia="zh-CN"/>
        </w:rPr>
        <w:t> </w:t>
      </w:r>
      <w:r w:rsidR="008D0741" w:rsidRPr="008D0741">
        <w:rPr>
          <w:lang w:eastAsia="zh-CN"/>
        </w:rPr>
        <w:t>23.289</w:t>
      </w:r>
      <w:r w:rsidR="008D0741">
        <w:rPr>
          <w:lang w:eastAsia="zh-CN"/>
        </w:rPr>
        <w:t> </w:t>
      </w:r>
      <w:r w:rsidR="008D0741" w:rsidRPr="008D0741">
        <w:rPr>
          <w:lang w:eastAsia="zh-CN"/>
        </w:rPr>
        <w:t>[</w:t>
      </w:r>
      <w:r w:rsidR="008D0741">
        <w:rPr>
          <w:lang w:eastAsia="zh-CN"/>
        </w:rPr>
        <w:t>12</w:t>
      </w:r>
      <w:r w:rsidR="008D0741" w:rsidRPr="008D0741">
        <w:rPr>
          <w:lang w:eastAsia="zh-CN"/>
        </w:rPr>
        <w:t>],</w:t>
      </w:r>
      <w:r>
        <w:rPr>
          <w:lang w:eastAsia="zh-CN"/>
        </w:rPr>
        <w:t xml:space="preserve">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 </w:t>
      </w:r>
      <w:r w:rsidRPr="0086756E">
        <w:rPr>
          <w:rFonts w:eastAsia="SimSun"/>
        </w:rPr>
        <w:t>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xml:space="preserve"> </w:t>
      </w:r>
      <w:r w:rsidRPr="000F0CF9">
        <w:t>represent the complete set of data for each configuration data category element.</w:t>
      </w:r>
    </w:p>
    <w:p w14:paraId="2DA42FCA" w14:textId="77777777" w:rsidR="009A16B6" w:rsidRPr="000F0CF9" w:rsidRDefault="009A16B6" w:rsidP="009A16B6">
      <w:r w:rsidRPr="00526FC3">
        <w:t>The columns in the tables have the following meanings:</w:t>
      </w:r>
    </w:p>
    <w:p w14:paraId="0ECA34C6" w14:textId="77777777" w:rsidR="009A16B6" w:rsidRPr="00526FC3" w:rsidRDefault="009A16B6" w:rsidP="009A16B6">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 xml:space="preserve">Reference: the reference of the corresponding requirement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Pr>
          <w:lang w:eastAsia="zh-CN"/>
        </w:rPr>
        <w:t xml:space="preserve"> 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 xml:space="preserve"> o</w:t>
      </w:r>
      <w:r w:rsidRPr="00526FC3">
        <w:t xml:space="preserve">r the corresponding clause from </w:t>
      </w:r>
      <w:r>
        <w:t xml:space="preserve">either </w:t>
      </w:r>
      <w:r w:rsidRPr="00526FC3">
        <w:t>the present document</w:t>
      </w:r>
      <w:r>
        <w:t xml:space="preserve"> or the referenced document</w:t>
      </w:r>
      <w:r w:rsidRPr="00526FC3">
        <w:t>.</w:t>
      </w:r>
    </w:p>
    <w:p w14:paraId="7E5741FA" w14:textId="77777777" w:rsidR="009A16B6" w:rsidRPr="00526FC3" w:rsidRDefault="009A16B6" w:rsidP="009A16B6">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748B20E8" w14:textId="77777777" w:rsidR="009A16B6" w:rsidRPr="00526FC3" w:rsidRDefault="009A16B6" w:rsidP="009A16B6">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187A65AF" w14:textId="77777777" w:rsidR="009A16B6" w:rsidRPr="00526FC3" w:rsidRDefault="009A16B6" w:rsidP="009A16B6">
      <w:pPr>
        <w:pStyle w:val="B2"/>
      </w:pPr>
      <w:r w:rsidRPr="00526FC3">
        <w:t>-</w:t>
      </w:r>
      <w:r w:rsidRPr="00526FC3">
        <w:tab/>
        <w:t>"Y" to denote "Yes" i.e. the parameter denoted for the row needs to be configured to the functional entity denoted for the column.</w:t>
      </w:r>
    </w:p>
    <w:p w14:paraId="2A9BB8BA" w14:textId="77777777" w:rsidR="009A16B6" w:rsidRPr="00526FC3" w:rsidRDefault="009A16B6" w:rsidP="009A16B6">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30A7C5B" w14:textId="77777777" w:rsidR="009A16B6" w:rsidRPr="000F0CF9" w:rsidRDefault="009A16B6" w:rsidP="009A16B6">
      <w:r w:rsidRPr="000F0CF9">
        <w:t>Parameters within a set of configuration data have a level within a hierarchy that pertains only to that configuration data. The level of a parameter within the hierarchy of the configuration data is denoted by use of the character "&gt;" in the parameter description field within each table, one per level. Parameters that are at the top</w:t>
      </w:r>
      <w:r w:rsidRPr="000F0CF9">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4517F28" w14:textId="77777777" w:rsidR="009A16B6" w:rsidRDefault="009A16B6" w:rsidP="009A16B6">
      <w:r w:rsidRPr="000F0CF9">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0F0CF9">
        <w:t xml:space="preserve"> data made available to the </w:t>
      </w:r>
      <w:r w:rsidRPr="000F0CF9">
        <w:rPr>
          <w:rFonts w:hint="eastAsia"/>
        </w:rPr>
        <w:t>MC service</w:t>
      </w:r>
      <w:r w:rsidRPr="000F0CF9">
        <w:t xml:space="preserve"> UE shall always overwrite previous configuration data, irrespective of whether the configuration data was provided via the online or offline mechanism.</w:t>
      </w:r>
    </w:p>
    <w:p w14:paraId="3588020A" w14:textId="77777777" w:rsidR="009A16B6" w:rsidRPr="00526FC3" w:rsidRDefault="009A16B6" w:rsidP="009A16B6">
      <w:pPr>
        <w:pStyle w:val="Heading1"/>
      </w:pPr>
      <w:bookmarkStart w:id="397" w:name="_Toc460616238"/>
      <w:bookmarkStart w:id="398" w:name="_Toc460617099"/>
      <w:bookmarkStart w:id="399" w:name="_Toc460662488"/>
      <w:bookmarkStart w:id="400" w:name="_Toc468105562"/>
      <w:bookmarkStart w:id="401" w:name="_Toc468110657"/>
      <w:bookmarkStart w:id="402" w:name="_Toc44891629"/>
      <w:bookmarkStart w:id="403" w:name="_Toc217989169"/>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97"/>
      <w:bookmarkEnd w:id="398"/>
      <w:bookmarkEnd w:id="399"/>
      <w:bookmarkEnd w:id="400"/>
      <w:bookmarkEnd w:id="401"/>
      <w:bookmarkEnd w:id="402"/>
      <w:bookmarkEnd w:id="403"/>
    </w:p>
    <w:p w14:paraId="3DC311AD" w14:textId="77777777" w:rsidR="009A16B6" w:rsidRPr="00526FC3" w:rsidRDefault="009A16B6" w:rsidP="009A16B6">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w:t>
      </w:r>
      <w:r>
        <w:rPr>
          <w:rFonts w:eastAsia="GulimChe"/>
        </w:rPr>
        <w:t xml:space="preserve">, 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 xml:space="preserve">, </w:t>
      </w:r>
      <w:r w:rsidRPr="00526FC3">
        <w:rPr>
          <w:rFonts w:eastAsia="GulimChe"/>
        </w:rPr>
        <w:t>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7F89DDBB" w14:textId="32BDBF22" w:rsidR="009A16B6" w:rsidRDefault="009A16B6" w:rsidP="009A16B6">
      <w:pPr>
        <w:rPr>
          <w:rFonts w:eastAsia="GulimChe"/>
        </w:rPr>
      </w:pPr>
      <w:r w:rsidRPr="00526FC3">
        <w:rPr>
          <w:rFonts w:eastAsia="GulimChe"/>
        </w:rPr>
        <w:t>MC service UE configuration data can be configured offline using the CSC-11 reference point</w:t>
      </w:r>
      <w:r>
        <w:rPr>
          <w:rFonts w:eastAsia="GulimChe"/>
        </w:rPr>
        <w:t xml:space="preserve"> 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008D0741" w:rsidRPr="008D0741">
        <w:rPr>
          <w:lang w:eastAsia="zh-CN"/>
        </w:rPr>
        <w:t>, and 3GPP</w:t>
      </w:r>
      <w:r w:rsidR="008D0741">
        <w:rPr>
          <w:lang w:eastAsia="zh-CN"/>
        </w:rPr>
        <w:t> </w:t>
      </w:r>
      <w:r w:rsidR="008D0741" w:rsidRPr="008D0741">
        <w:rPr>
          <w:lang w:eastAsia="zh-CN"/>
        </w:rPr>
        <w:t>TS</w:t>
      </w:r>
      <w:r w:rsidR="008D0741">
        <w:rPr>
          <w:lang w:eastAsia="zh-CN"/>
        </w:rPr>
        <w:t> </w:t>
      </w:r>
      <w:r w:rsidR="008D0741" w:rsidRPr="008D0741">
        <w:rPr>
          <w:lang w:eastAsia="zh-CN"/>
        </w:rPr>
        <w:t>23.289</w:t>
      </w:r>
      <w:r w:rsidR="008D0741">
        <w:rPr>
          <w:lang w:eastAsia="zh-CN"/>
        </w:rPr>
        <w:t> </w:t>
      </w:r>
      <w:r w:rsidR="008D0741" w:rsidRPr="008D0741">
        <w:rPr>
          <w:lang w:eastAsia="zh-CN"/>
        </w:rPr>
        <w:t>[</w:t>
      </w:r>
      <w:r w:rsidR="008D0741">
        <w:rPr>
          <w:lang w:eastAsia="zh-CN"/>
        </w:rPr>
        <w:t>12</w:t>
      </w:r>
      <w:r w:rsidR="008D0741" w:rsidRPr="008D0741">
        <w:rPr>
          <w:lang w:eastAsia="zh-CN"/>
        </w:rPr>
        <w:t>]</w:t>
      </w:r>
      <w:r w:rsidRPr="00526FC3">
        <w:rPr>
          <w:rFonts w:eastAsia="GulimChe"/>
        </w:rPr>
        <w:t>.</w:t>
      </w:r>
    </w:p>
    <w:p w14:paraId="670C3E80" w14:textId="77777777" w:rsidR="009A16B6" w:rsidRPr="009E2677" w:rsidRDefault="009A16B6" w:rsidP="009A16B6">
      <w:r w:rsidRPr="00526FC3">
        <w:rPr>
          <w:rFonts w:eastAsia="GulimChe"/>
        </w:rPr>
        <w:t>Within each MC service, the MC service UE configuration data can be the same or different across MC service UEs.</w:t>
      </w:r>
    </w:p>
    <w:p w14:paraId="5BC6A02C" w14:textId="77777777" w:rsidR="009A16B6" w:rsidRDefault="009A16B6" w:rsidP="009A16B6">
      <w:pPr>
        <w:rPr>
          <w:rFonts w:eastAsia="GulimChe"/>
        </w:rPr>
      </w:pPr>
      <w:r>
        <w:rPr>
          <w:rFonts w:eastAsia="GulimChe"/>
        </w:rPr>
        <w:t xml:space="preserve">The </w:t>
      </w:r>
      <w:r w:rsidRPr="00526FC3">
        <w:rPr>
          <w:rFonts w:eastAsia="GulimChe"/>
        </w:rPr>
        <w:t>MC</w:t>
      </w:r>
      <w:r>
        <w:rPr>
          <w:rFonts w:eastAsia="GulimChe"/>
        </w:rPr>
        <w:t>PTT</w:t>
      </w:r>
      <w:r w:rsidRPr="00526FC3">
        <w:rPr>
          <w:rFonts w:eastAsia="GulimChe"/>
        </w:rPr>
        <w:t xml:space="preserve"> UE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A.2-1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is also </w:t>
      </w:r>
      <w:r>
        <w:rPr>
          <w:rFonts w:eastAsia="GulimChe"/>
        </w:rPr>
        <w:t>used, as needed, in the IOPS mode of operation for the MCPTT service.</w:t>
      </w:r>
    </w:p>
    <w:p w14:paraId="6DFB927F" w14:textId="77777777" w:rsidR="009A16B6" w:rsidRDefault="009A16B6" w:rsidP="009A16B6">
      <w:pPr>
        <w:rPr>
          <w:rFonts w:eastAsia="GulimChe"/>
        </w:rPr>
      </w:pPr>
      <w:r>
        <w:rPr>
          <w:rFonts w:eastAsia="GulimChe"/>
        </w:rPr>
        <w:t xml:space="preserve">The </w:t>
      </w:r>
      <w:r w:rsidRPr="00526FC3">
        <w:rPr>
          <w:rFonts w:eastAsia="GulimChe"/>
        </w:rPr>
        <w:t>MC</w:t>
      </w:r>
      <w:r>
        <w:rPr>
          <w:rFonts w:eastAsia="GulimChe"/>
        </w:rPr>
        <w:t>Data</w:t>
      </w:r>
      <w:r w:rsidRPr="00526FC3">
        <w:rPr>
          <w:rFonts w:eastAsia="GulimChe"/>
        </w:rPr>
        <w:t xml:space="preserve"> UE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A.2-1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xml:space="preserve"> is also </w:t>
      </w:r>
      <w:r>
        <w:rPr>
          <w:rFonts w:eastAsia="GulimChe"/>
        </w:rPr>
        <w:t>used, as needed, in the IOPS mode of operation for the MCData service.</w:t>
      </w:r>
    </w:p>
    <w:p w14:paraId="672FFC28" w14:textId="77777777" w:rsidR="009A16B6" w:rsidRPr="00526FC3" w:rsidRDefault="009A16B6" w:rsidP="009A16B6">
      <w:pPr>
        <w:pStyle w:val="Heading1"/>
      </w:pPr>
      <w:bookmarkStart w:id="404" w:name="_Toc460616239"/>
      <w:bookmarkStart w:id="405" w:name="_Toc460617100"/>
      <w:bookmarkStart w:id="406" w:name="_Toc460662489"/>
      <w:bookmarkStart w:id="407" w:name="_Toc468105563"/>
      <w:bookmarkStart w:id="408" w:name="_Toc468110658"/>
      <w:bookmarkStart w:id="409" w:name="_Toc44891630"/>
      <w:bookmarkStart w:id="410" w:name="_Toc217989170"/>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404"/>
      <w:bookmarkEnd w:id="405"/>
      <w:bookmarkEnd w:id="406"/>
      <w:bookmarkEnd w:id="407"/>
      <w:bookmarkEnd w:id="408"/>
      <w:bookmarkEnd w:id="409"/>
      <w:bookmarkEnd w:id="410"/>
    </w:p>
    <w:p w14:paraId="36E98BA2" w14:textId="77777777" w:rsidR="009A16B6" w:rsidRPr="00526FC3" w:rsidRDefault="009A16B6" w:rsidP="009A16B6">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r>
        <w:rPr>
          <w:rStyle w:val="apple-converted-space"/>
          <w:rFonts w:eastAsia="GulimChe"/>
          <w:color w:val="222222"/>
        </w:rPr>
        <w:t xml:space="preserve">, 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Style w:val="apple-converted-space"/>
          <w:rFonts w:eastAsia="GulimChe"/>
          <w:color w:val="222222"/>
        </w:rPr>
        <w:t>.</w:t>
      </w:r>
    </w:p>
    <w:p w14:paraId="389E9E6B" w14:textId="77777777" w:rsidR="009A16B6" w:rsidRPr="00526FC3" w:rsidRDefault="009A16B6" w:rsidP="009A16B6">
      <w:r w:rsidRPr="00526FC3">
        <w:t>MC service user profile configuration data can be configured offline using the CSC-11 reference point</w:t>
      </w:r>
      <w:r w:rsidRPr="00792CD1">
        <w:rPr>
          <w:rFonts w:eastAsia="GulimChe"/>
        </w:rPr>
        <w:t xml:space="preserve">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t>.</w:t>
      </w:r>
    </w:p>
    <w:p w14:paraId="38303D2C" w14:textId="77777777" w:rsidR="009A16B6" w:rsidRDefault="009A16B6" w:rsidP="009A16B6">
      <w:pPr>
        <w:rPr>
          <w:rFonts w:eastAsia="GulimChe"/>
        </w:rPr>
      </w:pPr>
      <w:r>
        <w:rPr>
          <w:rFonts w:eastAsia="GulimChe"/>
        </w:rPr>
        <w:t xml:space="preserve">For the MCPTT service, the </w:t>
      </w:r>
      <w:r w:rsidRPr="00526FC3">
        <w:rPr>
          <w:rFonts w:eastAsia="GulimChe"/>
        </w:rPr>
        <w:t>MC</w:t>
      </w:r>
      <w:r>
        <w:rPr>
          <w:rFonts w:eastAsia="GulimChe"/>
        </w:rPr>
        <w:t>PTT</w:t>
      </w:r>
      <w:r w:rsidRPr="00526FC3">
        <w:rPr>
          <w:rFonts w:eastAsia="GulimChe"/>
        </w:rPr>
        <w:t xml:space="preserve"> </w:t>
      </w:r>
      <w:r>
        <w:rPr>
          <w:rFonts w:eastAsia="GulimChe"/>
        </w:rPr>
        <w:t>user profile</w:t>
      </w:r>
      <w:r w:rsidRPr="00526FC3">
        <w:rPr>
          <w:rFonts w:eastAsia="GulimChe"/>
        </w:rPr>
        <w:t xml:space="preserv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w:t>
      </w:r>
      <w:r>
        <w:rPr>
          <w:rFonts w:eastAsia="GulimChe"/>
        </w:rPr>
        <w:t>3</w:t>
      </w:r>
      <w:r w:rsidRPr="00D41F80">
        <w:rPr>
          <w:rFonts w:eastAsia="GulimChe"/>
        </w:rPr>
        <w:t>-1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is also </w:t>
      </w:r>
      <w:r>
        <w:rPr>
          <w:rFonts w:eastAsia="GulimChe"/>
        </w:rPr>
        <w:t>used, as needed, in the IOPS mode of operation, wherein the IOPS MCPTT user identity (IOPS MCPTT ID) can be the MCPTT user identity (MCPTT ID) or a specific ID configured for the IOPS mode of operation.</w:t>
      </w:r>
    </w:p>
    <w:p w14:paraId="2DA793B5" w14:textId="77777777" w:rsidR="009A16B6" w:rsidRDefault="009A16B6" w:rsidP="009A16B6">
      <w:pPr>
        <w:rPr>
          <w:rFonts w:eastAsia="GulimChe"/>
        </w:rPr>
      </w:pPr>
      <w:r>
        <w:rPr>
          <w:rFonts w:eastAsia="GulimChe"/>
        </w:rPr>
        <w:t xml:space="preserve">For the MCData service, the </w:t>
      </w:r>
      <w:r w:rsidRPr="00526FC3">
        <w:rPr>
          <w:rFonts w:eastAsia="GulimChe"/>
        </w:rPr>
        <w:t>MC</w:t>
      </w:r>
      <w:r>
        <w:rPr>
          <w:rFonts w:eastAsia="GulimChe"/>
        </w:rPr>
        <w:t>Data</w:t>
      </w:r>
      <w:r w:rsidRPr="00526FC3">
        <w:rPr>
          <w:rFonts w:eastAsia="GulimChe"/>
        </w:rPr>
        <w:t xml:space="preserve"> </w:t>
      </w:r>
      <w:r>
        <w:rPr>
          <w:rFonts w:eastAsia="GulimChe"/>
        </w:rPr>
        <w:t>user profile</w:t>
      </w:r>
      <w:r w:rsidRPr="00526FC3">
        <w:rPr>
          <w:rFonts w:eastAsia="GulimChe"/>
        </w:rPr>
        <w:t xml:space="preserv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w:t>
      </w:r>
      <w:r>
        <w:rPr>
          <w:rFonts w:eastAsia="GulimChe"/>
        </w:rPr>
        <w:t>3</w:t>
      </w:r>
      <w:r w:rsidRPr="00D41F80">
        <w:rPr>
          <w:rFonts w:eastAsia="GulimChe"/>
        </w:rPr>
        <w:t>-1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w:t>
      </w:r>
      <w:r>
        <w:rPr>
          <w:rFonts w:eastAsia="SimSun"/>
        </w:rPr>
        <w:t>282</w:t>
      </w:r>
      <w:r>
        <w:rPr>
          <w:lang w:eastAsia="zh-CN"/>
        </w:rPr>
        <w:t> </w:t>
      </w:r>
      <w:r w:rsidRPr="0086756E">
        <w:rPr>
          <w:rFonts w:eastAsia="SimSun"/>
        </w:rPr>
        <w:t>[</w:t>
      </w:r>
      <w:r>
        <w:rPr>
          <w:rFonts w:eastAsia="SimSun"/>
        </w:rPr>
        <w:t>6</w:t>
      </w:r>
      <w:r w:rsidRPr="0086756E">
        <w:rPr>
          <w:rFonts w:eastAsia="SimSun"/>
        </w:rPr>
        <w:t>]</w:t>
      </w:r>
      <w:r>
        <w:rPr>
          <w:rFonts w:eastAsia="SimSun"/>
        </w:rPr>
        <w:t xml:space="preserve"> is also </w:t>
      </w:r>
      <w:r>
        <w:rPr>
          <w:rFonts w:eastAsia="GulimChe"/>
        </w:rPr>
        <w:t>used, as needed, in the IOPS mode of operation, wherein the IOPS MCData user identity (IOPS MCData ID) can be the MCData user identity (MCData ID) or a specific ID configured for the IOPS mode of operation.</w:t>
      </w:r>
    </w:p>
    <w:p w14:paraId="10DA4E9D" w14:textId="77777777" w:rsidR="009A16B6" w:rsidRDefault="009A16B6" w:rsidP="009A16B6">
      <w:pPr>
        <w:rPr>
          <w:rFonts w:eastAsia="GulimChe"/>
        </w:rPr>
      </w:pPr>
      <w:r w:rsidRPr="00AB5FED">
        <w:rPr>
          <w:rFonts w:eastAsia="GulimChe"/>
          <w:color w:val="222222"/>
        </w:rPr>
        <w:t>Table </w:t>
      </w:r>
      <w:r>
        <w:rPr>
          <w:rFonts w:eastAsia="GulimChe"/>
          <w:color w:val="222222"/>
        </w:rPr>
        <w:t>A</w:t>
      </w:r>
      <w:r w:rsidRPr="00AB5FED">
        <w:rPr>
          <w:rFonts w:eastAsia="GulimChe"/>
          <w:color w:val="222222"/>
        </w:rPr>
        <w:t xml:space="preserve">.3-1 </w:t>
      </w:r>
      <w:r>
        <w:rPr>
          <w:rFonts w:eastAsia="GulimChe"/>
          <w:color w:val="222222"/>
        </w:rPr>
        <w:t xml:space="preserve">described below </w:t>
      </w:r>
      <w:r w:rsidRPr="00AB5FED">
        <w:rPr>
          <w:rFonts w:eastAsia="GulimChe"/>
          <w:color w:val="222222"/>
        </w:rPr>
        <w:t>contain</w:t>
      </w:r>
      <w:r>
        <w:rPr>
          <w:rFonts w:eastAsia="GulimChe"/>
          <w:color w:val="222222"/>
        </w:rPr>
        <w:t>s</w:t>
      </w:r>
      <w:r w:rsidRPr="00AB5FED">
        <w:rPr>
          <w:rFonts w:eastAsia="GulimChe"/>
          <w:color w:val="222222"/>
        </w:rPr>
        <w:t xml:space="preserve"> </w:t>
      </w:r>
      <w:r>
        <w:rPr>
          <w:rFonts w:eastAsia="GulimChe"/>
          <w:color w:val="222222"/>
        </w:rPr>
        <w:t>additional</w:t>
      </w:r>
      <w:r w:rsidRPr="00AB5FED">
        <w:rPr>
          <w:rFonts w:eastAsia="GulimChe"/>
          <w:color w:val="222222"/>
        </w:rPr>
        <w:t xml:space="preserve"> </w:t>
      </w:r>
      <w:r>
        <w:rPr>
          <w:rFonts w:eastAsia="GulimChe"/>
          <w:color w:val="222222"/>
        </w:rPr>
        <w:t xml:space="preserve">MC service user profile </w:t>
      </w:r>
      <w:r w:rsidRPr="00AB5FED">
        <w:rPr>
          <w:rFonts w:eastAsia="GulimChe"/>
          <w:color w:val="222222"/>
        </w:rPr>
        <w:t>configuration required to support MC service</w:t>
      </w:r>
      <w:r>
        <w:rPr>
          <w:rFonts w:eastAsia="GulimChe"/>
          <w:color w:val="222222"/>
        </w:rPr>
        <w:t>s in the IOPS mode of operation</w:t>
      </w:r>
      <w:r w:rsidRPr="00AB5FED">
        <w:rPr>
          <w:rFonts w:eastAsia="GulimChe"/>
          <w:color w:val="222222"/>
        </w:rPr>
        <w:t>.</w:t>
      </w:r>
    </w:p>
    <w:p w14:paraId="220697EE" w14:textId="77777777" w:rsidR="009A16B6" w:rsidRPr="00AB5FED" w:rsidRDefault="009A16B6" w:rsidP="009A16B6">
      <w:pPr>
        <w:pStyle w:val="TH"/>
        <w:rPr>
          <w:lang w:eastAsia="ko-KR"/>
        </w:rPr>
      </w:pPr>
      <w:r w:rsidRPr="00AB5FED">
        <w:lastRenderedPageBreak/>
        <w:t>Table </w:t>
      </w:r>
      <w:r>
        <w:t>A</w:t>
      </w:r>
      <w:r w:rsidRPr="00AB5FED">
        <w:t>.</w:t>
      </w:r>
      <w:r w:rsidRPr="00AB5FED">
        <w:rPr>
          <w:lang w:eastAsia="ko-KR"/>
        </w:rPr>
        <w:t>3</w:t>
      </w:r>
      <w:r w:rsidRPr="00AB5FED">
        <w:t>-</w:t>
      </w:r>
      <w:r>
        <w:rPr>
          <w:lang w:eastAsia="ko-KR"/>
        </w:rPr>
        <w:t>1</w:t>
      </w:r>
      <w:r w:rsidRPr="00AB5FED">
        <w:t xml:space="preserve">: </w:t>
      </w:r>
      <w:r w:rsidRPr="00AB5FED">
        <w:rPr>
          <w:lang w:eastAsia="ko-KR"/>
        </w:rPr>
        <w:t>MC</w:t>
      </w:r>
      <w:r>
        <w:rPr>
          <w:lang w:eastAsia="ko-KR"/>
        </w:rPr>
        <w:t xml:space="preserve"> service</w:t>
      </w:r>
      <w:r w:rsidRPr="00AB5FED">
        <w:rPr>
          <w:lang w:eastAsia="ko-KR"/>
        </w:rPr>
        <w:t xml:space="preserve"> user profile data (</w:t>
      </w:r>
      <w:r>
        <w:rPr>
          <w:lang w:eastAsia="ko-KR"/>
        </w:rPr>
        <w:t>IOPS</w:t>
      </w:r>
      <w:r w:rsidRPr="00AB5FED">
        <w:rPr>
          <w:lang w:eastAsia="ko-KR"/>
        </w:rPr>
        <w: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1440"/>
        <w:gridCol w:w="1080"/>
      </w:tblGrid>
      <w:tr w:rsidR="009A16B6" w:rsidRPr="00AB5FED" w14:paraId="533D4E38"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71FF5675" w14:textId="77777777" w:rsidR="009A16B6" w:rsidRPr="00AB5FED" w:rsidRDefault="009A16B6" w:rsidP="003F7390">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6BA4ADE7" w14:textId="77777777" w:rsidR="009A16B6" w:rsidRPr="00AB5FED" w:rsidRDefault="009A16B6" w:rsidP="003F7390">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7B06A3C" w14:textId="77777777" w:rsidR="009A16B6" w:rsidRPr="00AB5FED" w:rsidRDefault="009A16B6" w:rsidP="003F7390">
            <w:pPr>
              <w:pStyle w:val="TAH"/>
              <w:rPr>
                <w:lang w:eastAsia="en-GB"/>
              </w:rPr>
            </w:pPr>
            <w:r w:rsidRPr="00AB5FED">
              <w:rPr>
                <w:lang w:eastAsia="en-GB"/>
              </w:rPr>
              <w:t>MC</w:t>
            </w:r>
            <w:r>
              <w:rPr>
                <w:lang w:eastAsia="en-GB"/>
              </w:rPr>
              <w:t xml:space="preserve"> service </w:t>
            </w:r>
            <w:r w:rsidRPr="00AB5FED">
              <w:rPr>
                <w:lang w:eastAsia="en-GB"/>
              </w:rPr>
              <w:t>UE</w:t>
            </w:r>
          </w:p>
        </w:tc>
        <w:tc>
          <w:tcPr>
            <w:tcW w:w="1440" w:type="dxa"/>
            <w:tcBorders>
              <w:top w:val="single" w:sz="4" w:space="0" w:color="auto"/>
              <w:left w:val="single" w:sz="4" w:space="0" w:color="auto"/>
              <w:bottom w:val="single" w:sz="4" w:space="0" w:color="auto"/>
              <w:right w:val="single" w:sz="4" w:space="0" w:color="auto"/>
            </w:tcBorders>
          </w:tcPr>
          <w:p w14:paraId="35E84841" w14:textId="77777777" w:rsidR="009A16B6" w:rsidRPr="00AB5FED" w:rsidRDefault="009A16B6" w:rsidP="003F7390">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B28B1E4" w14:textId="77777777" w:rsidR="009A16B6" w:rsidRPr="00AB5FED" w:rsidDel="00A5434D" w:rsidRDefault="009A16B6" w:rsidP="003F7390">
            <w:pPr>
              <w:pStyle w:val="TAH"/>
              <w:rPr>
                <w:lang w:eastAsia="en-GB"/>
              </w:rPr>
            </w:pPr>
            <w:r w:rsidRPr="00AB5FED">
              <w:rPr>
                <w:lang w:eastAsia="en-GB"/>
              </w:rPr>
              <w:t>MC</w:t>
            </w:r>
            <w:r>
              <w:rPr>
                <w:lang w:eastAsia="en-GB"/>
              </w:rPr>
              <w:t xml:space="preserve"> service</w:t>
            </w:r>
            <w:r w:rsidRPr="00AB5FED">
              <w:rPr>
                <w:lang w:eastAsia="en-GB"/>
              </w:rPr>
              <w:t xml:space="preserve"> user database</w:t>
            </w:r>
          </w:p>
        </w:tc>
      </w:tr>
      <w:tr w:rsidR="009A16B6" w:rsidRPr="00AB5FED" w14:paraId="24DA24E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1EEA4BD" w14:textId="77777777" w:rsidR="009A16B6" w:rsidRPr="00AB5FED" w:rsidRDefault="009A16B6" w:rsidP="003F7390">
            <w:pPr>
              <w:pStyle w:val="TAL"/>
              <w:rPr>
                <w:lang w:val="nl-NL" w:eastAsia="zh-CN"/>
              </w:rPr>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14:paraId="6B32E42A" w14:textId="77777777" w:rsidR="009A16B6" w:rsidRPr="00AB5FED" w:rsidRDefault="009A16B6" w:rsidP="003F7390">
            <w:pPr>
              <w:pStyle w:val="TAL"/>
              <w:rPr>
                <w:lang w:val="nl-NL" w:eastAsia="zh-CN"/>
              </w:rPr>
            </w:pPr>
            <w:r w:rsidRPr="00AB5FED">
              <w:rPr>
                <w:rFonts w:cs="Arial"/>
                <w:szCs w:val="18"/>
              </w:rPr>
              <w:t xml:space="preserve">List of </w:t>
            </w:r>
            <w:r>
              <w:rPr>
                <w:rFonts w:cs="Arial"/>
                <w:szCs w:val="18"/>
              </w:rPr>
              <w:t>IOPS</w:t>
            </w:r>
            <w:r w:rsidRPr="00AB5FED">
              <w:rPr>
                <w:rFonts w:cs="Arial"/>
                <w:szCs w:val="18"/>
              </w:rPr>
              <w:t xml:space="preserve"> MC</w:t>
            </w:r>
            <w:r>
              <w:rPr>
                <w:rFonts w:cs="Arial"/>
                <w:szCs w:val="18"/>
              </w:rPr>
              <w:t xml:space="preserve"> service</w:t>
            </w:r>
            <w:r w:rsidRPr="00AB5FED">
              <w:rPr>
                <w:rFonts w:cs="Arial"/>
                <w:szCs w:val="18"/>
              </w:rPr>
              <w:t xml:space="preserve"> groups for use by an MC</w:t>
            </w:r>
            <w:r>
              <w:rPr>
                <w:rFonts w:cs="Arial"/>
                <w:szCs w:val="18"/>
              </w:rPr>
              <w:t xml:space="preserve"> service</w:t>
            </w:r>
            <w:r w:rsidRPr="00AB5FED">
              <w:rPr>
                <w:rFonts w:cs="Arial"/>
                <w:szCs w:val="18"/>
              </w:rPr>
              <w:t xml:space="preserve"> user</w:t>
            </w:r>
          </w:p>
        </w:tc>
        <w:tc>
          <w:tcPr>
            <w:tcW w:w="900" w:type="dxa"/>
            <w:tcBorders>
              <w:top w:val="single" w:sz="4" w:space="0" w:color="auto"/>
              <w:left w:val="single" w:sz="4" w:space="0" w:color="auto"/>
              <w:bottom w:val="single" w:sz="4" w:space="0" w:color="auto"/>
              <w:right w:val="single" w:sz="4" w:space="0" w:color="auto"/>
            </w:tcBorders>
          </w:tcPr>
          <w:p w14:paraId="1A6802B1" w14:textId="77777777" w:rsidR="009A16B6" w:rsidRPr="00AB5FED" w:rsidRDefault="009A16B6" w:rsidP="003F7390">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33BF547" w14:textId="77777777" w:rsidR="009A16B6" w:rsidRPr="00AB5FED" w:rsidRDefault="009A16B6" w:rsidP="003F7390">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E3D6861"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6CDFF088"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5FC7BA8A" w14:textId="77777777" w:rsidR="009A16B6" w:rsidRPr="00AB5FED"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0C4C388C" w14:textId="77777777" w:rsidR="009A16B6" w:rsidRPr="00AB5FED" w:rsidRDefault="009A16B6" w:rsidP="003F7390">
            <w:pPr>
              <w:pStyle w:val="TAL"/>
              <w:rPr>
                <w:rFonts w:cs="Arial"/>
                <w:szCs w:val="18"/>
              </w:rPr>
            </w:pPr>
            <w:r>
              <w:rPr>
                <w:rFonts w:cs="Arial"/>
                <w:szCs w:val="18"/>
              </w:rPr>
              <w:t>&gt; IOPS MC service Group ID</w:t>
            </w:r>
          </w:p>
        </w:tc>
        <w:tc>
          <w:tcPr>
            <w:tcW w:w="900" w:type="dxa"/>
            <w:tcBorders>
              <w:top w:val="single" w:sz="4" w:space="0" w:color="auto"/>
              <w:left w:val="single" w:sz="4" w:space="0" w:color="auto"/>
              <w:bottom w:val="single" w:sz="4" w:space="0" w:color="auto"/>
              <w:right w:val="single" w:sz="4" w:space="0" w:color="auto"/>
            </w:tcBorders>
          </w:tcPr>
          <w:p w14:paraId="6322025D" w14:textId="77777777" w:rsidR="009A16B6" w:rsidRPr="00AB5FED" w:rsidRDefault="009A16B6" w:rsidP="003F7390">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AC189C5" w14:textId="77777777" w:rsidR="009A16B6" w:rsidRPr="00AB5FED" w:rsidRDefault="009A16B6" w:rsidP="003F7390">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DCF1831" w14:textId="77777777" w:rsidR="009A16B6" w:rsidRPr="00AB5FED" w:rsidRDefault="009A16B6" w:rsidP="003F7390">
            <w:pPr>
              <w:pStyle w:val="TAL"/>
              <w:jc w:val="center"/>
              <w:rPr>
                <w:lang w:eastAsia="zh-CN"/>
              </w:rPr>
            </w:pPr>
          </w:p>
        </w:tc>
      </w:tr>
      <w:tr w:rsidR="009A16B6" w:rsidRPr="00AB5FED" w14:paraId="1670D636"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661B7E5A" w14:textId="77777777" w:rsidR="009A16B6" w:rsidRPr="00AB5FED"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47CB20BB" w14:textId="77777777" w:rsidR="009A16B6" w:rsidRPr="00AB5FED" w:rsidRDefault="009A16B6" w:rsidP="003F7390">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56B37E33" w14:textId="77777777" w:rsidR="009A16B6" w:rsidRPr="00AB5FED" w:rsidRDefault="009A16B6" w:rsidP="003F7390">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3EFD4351" w14:textId="77777777" w:rsidR="009A16B6" w:rsidRPr="00AB5FED" w:rsidRDefault="009A16B6" w:rsidP="003F7390">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50C5DA2" w14:textId="77777777" w:rsidR="009A16B6" w:rsidRPr="00AB5FED" w:rsidRDefault="009A16B6" w:rsidP="003F7390">
            <w:pPr>
              <w:pStyle w:val="TAL"/>
              <w:jc w:val="center"/>
              <w:rPr>
                <w:lang w:eastAsia="zh-CN"/>
              </w:rPr>
            </w:pPr>
          </w:p>
        </w:tc>
      </w:tr>
      <w:tr w:rsidR="009A16B6" w:rsidRPr="00AB5FED" w14:paraId="4D0C7ECE"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01D69E9A" w14:textId="77777777" w:rsidR="009A16B6" w:rsidRPr="00AB5FED"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218F2A47" w14:textId="77777777" w:rsidR="009A16B6" w:rsidRPr="00AB5FED" w:rsidRDefault="009A16B6" w:rsidP="003F7390">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0C559F58" w14:textId="77777777" w:rsidR="009A16B6" w:rsidRPr="00AB5FED" w:rsidRDefault="009A16B6" w:rsidP="003F7390">
            <w:pPr>
              <w:pStyle w:val="TAL"/>
              <w:jc w:val="center"/>
              <w:rPr>
                <w:rFonts w:cs="Arial"/>
                <w:szCs w:val="18"/>
              </w:rPr>
            </w:pPr>
            <w:r w:rsidRPr="00113FC2">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BCEAA44" w14:textId="77777777" w:rsidR="009A16B6" w:rsidRPr="00AB5FED" w:rsidRDefault="009A16B6" w:rsidP="003F7390">
            <w:pPr>
              <w:pStyle w:val="TAL"/>
              <w:jc w:val="center"/>
              <w:rPr>
                <w:rFonts w:cs="Arial"/>
                <w:szCs w:val="18"/>
              </w:rPr>
            </w:pPr>
            <w:r w:rsidRPr="00113FC2">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266CE7D" w14:textId="77777777" w:rsidR="009A16B6" w:rsidRPr="00AB5FED" w:rsidRDefault="009A16B6" w:rsidP="003F7390">
            <w:pPr>
              <w:pStyle w:val="TAL"/>
              <w:jc w:val="center"/>
              <w:rPr>
                <w:lang w:eastAsia="zh-CN"/>
              </w:rPr>
            </w:pPr>
            <w:r w:rsidRPr="00AB5FED">
              <w:rPr>
                <w:rFonts w:hint="eastAsia"/>
                <w:lang w:eastAsia="zh-CN"/>
              </w:rPr>
              <w:t>Y</w:t>
            </w:r>
          </w:p>
        </w:tc>
      </w:tr>
      <w:tr w:rsidR="009A16B6" w:rsidRPr="00AB5FED" w:rsidDel="006542B7" w14:paraId="042E0A38"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369862A" w14:textId="77777777" w:rsidR="009A16B6" w:rsidRPr="00AB5FED" w:rsidDel="006542B7"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324CF797" w14:textId="77777777" w:rsidR="009A16B6" w:rsidDel="006542B7" w:rsidRDefault="009A16B6" w:rsidP="003F7390">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00" w:type="dxa"/>
            <w:tcBorders>
              <w:top w:val="single" w:sz="4" w:space="0" w:color="auto"/>
              <w:left w:val="single" w:sz="4" w:space="0" w:color="auto"/>
              <w:bottom w:val="single" w:sz="4" w:space="0" w:color="auto"/>
              <w:right w:val="single" w:sz="4" w:space="0" w:color="auto"/>
            </w:tcBorders>
          </w:tcPr>
          <w:p w14:paraId="4DC318EC" w14:textId="77777777" w:rsidR="009A16B6" w:rsidDel="006542B7" w:rsidRDefault="009A16B6" w:rsidP="003F7390">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509FF0FF" w14:textId="77777777" w:rsidR="009A16B6" w:rsidDel="006542B7" w:rsidRDefault="009A16B6" w:rsidP="003F7390">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22ED499E" w14:textId="77777777" w:rsidR="009A16B6" w:rsidDel="006542B7" w:rsidRDefault="009A16B6" w:rsidP="003F7390">
            <w:pPr>
              <w:pStyle w:val="TAL"/>
              <w:jc w:val="center"/>
              <w:rPr>
                <w:lang w:eastAsia="zh-CN"/>
              </w:rPr>
            </w:pPr>
          </w:p>
        </w:tc>
      </w:tr>
      <w:tr w:rsidR="009A16B6" w:rsidRPr="00AB5FED" w:rsidDel="006542B7" w14:paraId="0162E62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54AB552" w14:textId="77777777" w:rsidR="009A16B6" w:rsidRPr="00AB5FED" w:rsidDel="006542B7"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4E1B06B8" w14:textId="77777777" w:rsidR="009A16B6" w:rsidDel="006542B7" w:rsidRDefault="009A16B6" w:rsidP="003F7390">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7DDDAB77" w14:textId="77777777" w:rsidR="009A16B6" w:rsidDel="006542B7" w:rsidRDefault="009A16B6" w:rsidP="003F7390">
            <w:pPr>
              <w:pStyle w:val="TAL"/>
              <w:jc w:val="center"/>
              <w:rPr>
                <w:rFonts w:cs="Arial"/>
                <w:szCs w:val="18"/>
              </w:rPr>
            </w:pPr>
            <w:r w:rsidRPr="00113FC2">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3C07E047" w14:textId="77777777" w:rsidR="009A16B6" w:rsidDel="006542B7" w:rsidRDefault="009A16B6" w:rsidP="003F7390">
            <w:pPr>
              <w:pStyle w:val="TAL"/>
              <w:jc w:val="center"/>
              <w:rPr>
                <w:rFonts w:cs="Arial"/>
                <w:szCs w:val="18"/>
              </w:rPr>
            </w:pPr>
            <w:r w:rsidRPr="00113FC2">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533DAF0" w14:textId="77777777" w:rsidR="009A16B6" w:rsidDel="006542B7" w:rsidRDefault="009A16B6" w:rsidP="003F7390">
            <w:pPr>
              <w:pStyle w:val="TAL"/>
              <w:jc w:val="center"/>
              <w:rPr>
                <w:lang w:eastAsia="zh-CN"/>
              </w:rPr>
            </w:pPr>
            <w:r w:rsidRPr="00AB5FED">
              <w:rPr>
                <w:rFonts w:hint="eastAsia"/>
                <w:lang w:eastAsia="zh-CN"/>
              </w:rPr>
              <w:t>Y</w:t>
            </w:r>
          </w:p>
        </w:tc>
      </w:tr>
      <w:tr w:rsidR="009A16B6" w:rsidRPr="00AB5FED" w14:paraId="45FDF77D"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A254701" w14:textId="77777777" w:rsidR="009A16B6" w:rsidRPr="00AB5FED" w:rsidRDefault="009A16B6" w:rsidP="003F7390">
            <w:pPr>
              <w:pStyle w:val="TAL"/>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14:paraId="1321D878" w14:textId="77777777" w:rsidR="009A16B6" w:rsidRPr="00AB5FED" w:rsidRDefault="009A16B6" w:rsidP="003F7390">
            <w:pPr>
              <w:pStyle w:val="TAL"/>
              <w:rPr>
                <w:lang w:val="nl-NL" w:eastAsia="zh-CN"/>
              </w:rPr>
            </w:pPr>
            <w:r w:rsidRPr="00AB5FED">
              <w:t xml:space="preserve">Authorization for participant to change an </w:t>
            </w:r>
            <w:r>
              <w:t>IOPS</w:t>
            </w:r>
            <w:r w:rsidRPr="00AB5FED">
              <w:t xml:space="preserve"> group call in-progress to </w:t>
            </w:r>
            <w:r>
              <w:t>IOPS</w:t>
            </w:r>
            <w:r w:rsidRPr="00AB5FED">
              <w:t xml:space="preserve"> emergency group call</w:t>
            </w:r>
            <w:r>
              <w:t xml:space="preserve"> (see NOTE 2)</w:t>
            </w:r>
          </w:p>
        </w:tc>
        <w:tc>
          <w:tcPr>
            <w:tcW w:w="900" w:type="dxa"/>
            <w:tcBorders>
              <w:top w:val="single" w:sz="4" w:space="0" w:color="auto"/>
              <w:left w:val="single" w:sz="4" w:space="0" w:color="auto"/>
              <w:bottom w:val="single" w:sz="4" w:space="0" w:color="auto"/>
              <w:right w:val="single" w:sz="4" w:space="0" w:color="auto"/>
            </w:tcBorders>
          </w:tcPr>
          <w:p w14:paraId="147A3024" w14:textId="77777777" w:rsidR="009A16B6" w:rsidRPr="00AB5FED" w:rsidRDefault="009A16B6" w:rsidP="003F7390">
            <w:pPr>
              <w:pStyle w:val="TAL"/>
              <w:jc w:val="cente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E957F90" w14:textId="77777777" w:rsidR="009A16B6" w:rsidRPr="00AB5FED" w:rsidRDefault="009A16B6" w:rsidP="003F7390">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84B90C7"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251FBDFE"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B0C3E0B" w14:textId="77777777" w:rsidR="009A16B6" w:rsidRPr="00AB5FED" w:rsidRDefault="009A16B6" w:rsidP="003F7390">
            <w:pPr>
              <w:pStyle w:val="TAL"/>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14:paraId="5FB4F859" w14:textId="77777777" w:rsidR="009A16B6" w:rsidRPr="00AB5FED" w:rsidRDefault="009A16B6" w:rsidP="003F7390">
            <w:pPr>
              <w:pStyle w:val="TAL"/>
              <w:rPr>
                <w:lang w:val="nl-NL" w:eastAsia="zh-CN"/>
              </w:rPr>
            </w:pPr>
            <w:r w:rsidRPr="00AB5FED">
              <w:t xml:space="preserve">Authorization for </w:t>
            </w:r>
            <w:r>
              <w:t xml:space="preserve">MC </w:t>
            </w:r>
            <w:r w:rsidRPr="00AB5FED">
              <w:t>services</w:t>
            </w:r>
            <w:r>
              <w:t xml:space="preserve"> in the IOPS mode of operation</w:t>
            </w:r>
          </w:p>
        </w:tc>
        <w:tc>
          <w:tcPr>
            <w:tcW w:w="900" w:type="dxa"/>
            <w:tcBorders>
              <w:top w:val="single" w:sz="4" w:space="0" w:color="auto"/>
              <w:left w:val="single" w:sz="4" w:space="0" w:color="auto"/>
              <w:bottom w:val="single" w:sz="4" w:space="0" w:color="auto"/>
              <w:right w:val="single" w:sz="4" w:space="0" w:color="auto"/>
            </w:tcBorders>
          </w:tcPr>
          <w:p w14:paraId="3CA84BB1" w14:textId="77777777" w:rsidR="009A16B6" w:rsidRPr="00AB5FED" w:rsidRDefault="009A16B6" w:rsidP="003F7390">
            <w:pPr>
              <w:pStyle w:val="TAL"/>
              <w:jc w:val="cente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F6CAB95" w14:textId="77777777" w:rsidR="009A16B6" w:rsidRPr="00AB5FED" w:rsidRDefault="009A16B6" w:rsidP="003F7390">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FF2449"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53651C60"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DC878F6" w14:textId="77777777" w:rsidR="009A16B6" w:rsidRPr="00AB5FED" w:rsidRDefault="009A16B6" w:rsidP="003F7390">
            <w:pPr>
              <w:pStyle w:val="TAL"/>
            </w:pPr>
            <w:r>
              <w:rPr>
                <w:szCs w:val="18"/>
              </w:rPr>
              <w:t>C</w:t>
            </w:r>
            <w:r w:rsidRPr="00AB5FED">
              <w:rPr>
                <w:szCs w:val="18"/>
              </w:rPr>
              <w:t>lause 10.</w:t>
            </w:r>
            <w:r>
              <w:rPr>
                <w:szCs w:val="18"/>
              </w:rPr>
              <w:t>2.2.3</w:t>
            </w:r>
          </w:p>
        </w:tc>
        <w:tc>
          <w:tcPr>
            <w:tcW w:w="3235" w:type="dxa"/>
            <w:tcBorders>
              <w:top w:val="single" w:sz="4" w:space="0" w:color="auto"/>
              <w:left w:val="single" w:sz="4" w:space="0" w:color="auto"/>
              <w:bottom w:val="single" w:sz="4" w:space="0" w:color="auto"/>
              <w:right w:val="single" w:sz="4" w:space="0" w:color="auto"/>
            </w:tcBorders>
          </w:tcPr>
          <w:p w14:paraId="1ED55E58" w14:textId="77777777" w:rsidR="009A16B6" w:rsidRPr="00AB5FED" w:rsidRDefault="009A16B6" w:rsidP="003F7390">
            <w:pPr>
              <w:pStyle w:val="TAL"/>
            </w:pPr>
            <w:r>
              <w:rPr>
                <w:lang w:val="nl-NL" w:eastAsia="zh-CN"/>
              </w:rPr>
              <w:t>Authorization for participant to indicate availability of connectivity information</w:t>
            </w:r>
          </w:p>
        </w:tc>
        <w:tc>
          <w:tcPr>
            <w:tcW w:w="900" w:type="dxa"/>
            <w:tcBorders>
              <w:top w:val="single" w:sz="4" w:space="0" w:color="auto"/>
              <w:left w:val="single" w:sz="4" w:space="0" w:color="auto"/>
              <w:bottom w:val="single" w:sz="4" w:space="0" w:color="auto"/>
              <w:right w:val="single" w:sz="4" w:space="0" w:color="auto"/>
            </w:tcBorders>
          </w:tcPr>
          <w:p w14:paraId="7A911BCC" w14:textId="77777777" w:rsidR="009A16B6" w:rsidRPr="00AB5FED" w:rsidRDefault="009A16B6" w:rsidP="003F7390">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BE46C67" w14:textId="77777777" w:rsidR="009A16B6" w:rsidRPr="00AB5FED" w:rsidRDefault="009A16B6" w:rsidP="003F7390">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51F78AB"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349AFCD9"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68FE6A36" w14:textId="77777777" w:rsidR="009A16B6" w:rsidRDefault="009A16B6" w:rsidP="003F7390">
            <w:pPr>
              <w:pStyle w:val="TAL"/>
              <w:rPr>
                <w:szCs w:val="18"/>
              </w:rPr>
            </w:pPr>
            <w:r>
              <w:rPr>
                <w:szCs w:val="18"/>
              </w:rPr>
              <w:t>C</w:t>
            </w:r>
            <w:r w:rsidRPr="00AB5FED">
              <w:rPr>
                <w:szCs w:val="18"/>
              </w:rPr>
              <w:t>lause 10.</w:t>
            </w:r>
            <w:r>
              <w:rPr>
                <w:szCs w:val="18"/>
              </w:rPr>
              <w:t>2.2.3</w:t>
            </w:r>
          </w:p>
        </w:tc>
        <w:tc>
          <w:tcPr>
            <w:tcW w:w="3235" w:type="dxa"/>
            <w:tcBorders>
              <w:top w:val="single" w:sz="4" w:space="0" w:color="auto"/>
              <w:left w:val="single" w:sz="4" w:space="0" w:color="auto"/>
              <w:bottom w:val="single" w:sz="4" w:space="0" w:color="auto"/>
              <w:right w:val="single" w:sz="4" w:space="0" w:color="auto"/>
            </w:tcBorders>
          </w:tcPr>
          <w:p w14:paraId="033D8392" w14:textId="77777777" w:rsidR="009A16B6" w:rsidRDefault="009A16B6" w:rsidP="003F7390">
            <w:pPr>
              <w:pStyle w:val="TAL"/>
              <w:rPr>
                <w:lang w:val="nl-NL" w:eastAsia="zh-CN"/>
              </w:rPr>
            </w:pPr>
            <w:r>
              <w:rPr>
                <w:lang w:val="nl-NL" w:eastAsia="zh-CN"/>
              </w:rPr>
              <w:t>Authorization for participant to request priority state</w:t>
            </w:r>
          </w:p>
        </w:tc>
        <w:tc>
          <w:tcPr>
            <w:tcW w:w="900" w:type="dxa"/>
            <w:tcBorders>
              <w:top w:val="single" w:sz="4" w:space="0" w:color="auto"/>
              <w:left w:val="single" w:sz="4" w:space="0" w:color="auto"/>
              <w:bottom w:val="single" w:sz="4" w:space="0" w:color="auto"/>
              <w:right w:val="single" w:sz="4" w:space="0" w:color="auto"/>
            </w:tcBorders>
          </w:tcPr>
          <w:p w14:paraId="69ED255E" w14:textId="77777777" w:rsidR="009A16B6" w:rsidRPr="00AB5FED" w:rsidRDefault="009A16B6" w:rsidP="003F7390">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9BF833B" w14:textId="77777777" w:rsidR="009A16B6" w:rsidRPr="00AB5FED" w:rsidRDefault="009A16B6" w:rsidP="003F7390">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1A577B" w14:textId="77777777" w:rsidR="009A16B6" w:rsidRPr="00AB5FED" w:rsidRDefault="009A16B6" w:rsidP="003F7390">
            <w:pPr>
              <w:pStyle w:val="TAL"/>
              <w:jc w:val="center"/>
              <w:rPr>
                <w:lang w:eastAsia="zh-CN"/>
              </w:rPr>
            </w:pPr>
            <w:r w:rsidRPr="00AB5FED">
              <w:rPr>
                <w:rFonts w:hint="eastAsia"/>
                <w:lang w:eastAsia="zh-CN"/>
              </w:rPr>
              <w:t>Y</w:t>
            </w:r>
          </w:p>
        </w:tc>
      </w:tr>
      <w:tr w:rsidR="009A16B6" w:rsidRPr="00AB5FED" w14:paraId="092841C2" w14:textId="77777777" w:rsidTr="003F7390">
        <w:trPr>
          <w:trHeight w:val="341"/>
          <w:jc w:val="center"/>
        </w:trPr>
        <w:tc>
          <w:tcPr>
            <w:tcW w:w="8640" w:type="dxa"/>
            <w:gridSpan w:val="5"/>
            <w:tcBorders>
              <w:top w:val="single" w:sz="4" w:space="0" w:color="auto"/>
              <w:left w:val="single" w:sz="4" w:space="0" w:color="auto"/>
              <w:bottom w:val="single" w:sz="4" w:space="0" w:color="auto"/>
              <w:right w:val="single" w:sz="4" w:space="0" w:color="auto"/>
            </w:tcBorders>
          </w:tcPr>
          <w:p w14:paraId="38E2F1A4" w14:textId="77777777" w:rsidR="009A16B6" w:rsidRPr="00F3509C" w:rsidRDefault="009A16B6" w:rsidP="003F7390">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configured in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w:t>
            </w:r>
            <w:r>
              <w:rPr>
                <w:lang w:eastAsia="zh-CN"/>
              </w:rPr>
              <w:t>3</w:t>
            </w:r>
            <w:r w:rsidRPr="00F3509C">
              <w:rPr>
                <w:lang w:eastAsia="zh-CN"/>
              </w:rPr>
              <w:t>].</w:t>
            </w:r>
          </w:p>
          <w:p w14:paraId="755CEE20" w14:textId="77777777" w:rsidR="009A16B6" w:rsidRPr="00AB5FED" w:rsidRDefault="009A16B6" w:rsidP="003F7390">
            <w:pPr>
              <w:pStyle w:val="TAN"/>
              <w:rPr>
                <w:lang w:eastAsia="zh-CN"/>
              </w:rPr>
            </w:pPr>
            <w:r w:rsidRPr="00F3509C">
              <w:rPr>
                <w:lang w:eastAsia="zh-CN"/>
              </w:rPr>
              <w:t>NOTE 2:</w:t>
            </w:r>
            <w:r w:rsidRPr="00F3509C">
              <w:rPr>
                <w:lang w:eastAsia="zh-CN"/>
              </w:rPr>
              <w:tab/>
              <w:t>Th</w:t>
            </w:r>
            <w:r>
              <w:rPr>
                <w:lang w:eastAsia="zh-CN"/>
              </w:rPr>
              <w:t>is parameter only applies for the MCPTT service.</w:t>
            </w:r>
          </w:p>
        </w:tc>
      </w:tr>
    </w:tbl>
    <w:p w14:paraId="686F53F7" w14:textId="77777777" w:rsidR="009A16B6" w:rsidRDefault="009A16B6" w:rsidP="009A16B6"/>
    <w:p w14:paraId="11F5162E" w14:textId="77777777" w:rsidR="009A16B6" w:rsidRPr="00526FC3" w:rsidRDefault="009A16B6" w:rsidP="009A16B6">
      <w:pPr>
        <w:pStyle w:val="Heading1"/>
      </w:pPr>
      <w:bookmarkStart w:id="411" w:name="_Toc460616240"/>
      <w:bookmarkStart w:id="412" w:name="_Toc460617101"/>
      <w:bookmarkStart w:id="413" w:name="_Toc460662490"/>
      <w:bookmarkStart w:id="414" w:name="_Toc468105564"/>
      <w:bookmarkStart w:id="415" w:name="_Toc468110659"/>
      <w:bookmarkStart w:id="416" w:name="_Toc44891631"/>
      <w:bookmarkStart w:id="417" w:name="_Toc217989171"/>
      <w:r w:rsidRPr="00526FC3">
        <w:t>A.4</w:t>
      </w:r>
      <w:r w:rsidRPr="00526FC3">
        <w:tab/>
      </w:r>
      <w:r w:rsidRPr="00526FC3">
        <w:rPr>
          <w:lang w:eastAsia="zh-CN"/>
        </w:rPr>
        <w:t>G</w:t>
      </w:r>
      <w:r w:rsidRPr="00526FC3">
        <w:t>roup configuration data</w:t>
      </w:r>
      <w:bookmarkEnd w:id="411"/>
      <w:bookmarkEnd w:id="412"/>
      <w:bookmarkEnd w:id="413"/>
      <w:bookmarkEnd w:id="414"/>
      <w:bookmarkEnd w:id="415"/>
      <w:bookmarkEnd w:id="416"/>
      <w:bookmarkEnd w:id="417"/>
    </w:p>
    <w:p w14:paraId="0260A853" w14:textId="77777777" w:rsidR="009A16B6" w:rsidRDefault="009A16B6" w:rsidP="009A16B6">
      <w:pPr>
        <w:rPr>
          <w:rFonts w:eastAsia="GulimChe"/>
        </w:rPr>
      </w:pPr>
      <w:r>
        <w:rPr>
          <w:rStyle w:val="apple-converted-space"/>
          <w:rFonts w:eastAsia="GulimChe"/>
          <w:color w:val="222222"/>
        </w:rPr>
        <w:t xml:space="preserve">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t</w:t>
      </w:r>
      <w:r w:rsidRPr="00526FC3">
        <w:rPr>
          <w:rFonts w:eastAsia="GulimChe"/>
        </w:rPr>
        <w: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Pr>
          <w:rFonts w:eastAsia="GulimChe"/>
        </w:rPr>
        <w:t xml:space="preserve"> </w:t>
      </w:r>
      <w:r w:rsidRPr="00526FC3">
        <w:rPr>
          <w:rFonts w:eastAsia="GulimChe"/>
        </w:rPr>
        <w:t>The group configuration data can be configured offline using the CSC-12 reference point.</w:t>
      </w:r>
    </w:p>
    <w:p w14:paraId="512621D0" w14:textId="77777777" w:rsidR="009A16B6" w:rsidRDefault="009A16B6" w:rsidP="009A16B6">
      <w:pPr>
        <w:rPr>
          <w:rFonts w:eastAsia="GulimChe"/>
        </w:rPr>
      </w:pPr>
      <w:r w:rsidRPr="00526FC3">
        <w:rPr>
          <w:rFonts w:eastAsia="GulimChe"/>
        </w:rPr>
        <w:t>The common group configuration data specified in table A.4-1</w:t>
      </w:r>
      <w:r>
        <w:rPr>
          <w:rFonts w:eastAsia="GulimChe"/>
        </w:rPr>
        <w:t xml:space="preserve">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xml:space="preserve"> </w:t>
      </w:r>
      <w:r>
        <w:rPr>
          <w:rFonts w:eastAsia="SimSun"/>
        </w:rPr>
        <w:t xml:space="preserve">is also </w:t>
      </w:r>
      <w:r>
        <w:rPr>
          <w:rFonts w:eastAsia="GulimChe"/>
        </w:rPr>
        <w:t>used, as needed, in the IOPS mode of operation.</w:t>
      </w:r>
    </w:p>
    <w:p w14:paraId="3EEC021B" w14:textId="77777777" w:rsidR="009A16B6" w:rsidRDefault="009A16B6" w:rsidP="009A16B6">
      <w:pPr>
        <w:rPr>
          <w:rFonts w:eastAsia="GulimChe"/>
          <w:color w:val="222222"/>
        </w:rPr>
      </w:pPr>
      <w:r w:rsidRPr="00AB5FED">
        <w:rPr>
          <w:rFonts w:eastAsia="GulimChe"/>
          <w:color w:val="222222"/>
        </w:rPr>
        <w:t>Table </w:t>
      </w:r>
      <w:r>
        <w:rPr>
          <w:rFonts w:eastAsia="GulimChe"/>
          <w:color w:val="222222"/>
        </w:rPr>
        <w:t>A</w:t>
      </w:r>
      <w:r w:rsidRPr="00AB5FED">
        <w:rPr>
          <w:rFonts w:eastAsia="GulimChe"/>
          <w:color w:val="222222"/>
        </w:rPr>
        <w:t>.</w:t>
      </w:r>
      <w:r>
        <w:rPr>
          <w:rFonts w:eastAsia="GulimChe"/>
          <w:color w:val="222222"/>
        </w:rPr>
        <w:t>4</w:t>
      </w:r>
      <w:r w:rsidRPr="00AB5FED">
        <w:rPr>
          <w:rFonts w:eastAsia="GulimChe"/>
          <w:color w:val="222222"/>
        </w:rPr>
        <w:t xml:space="preserve">-1 </w:t>
      </w:r>
      <w:r>
        <w:rPr>
          <w:rFonts w:eastAsia="GulimChe"/>
          <w:color w:val="222222"/>
        </w:rPr>
        <w:t xml:space="preserve">described below </w:t>
      </w:r>
      <w:r w:rsidRPr="00AB5FED">
        <w:rPr>
          <w:rFonts w:eastAsia="GulimChe"/>
          <w:color w:val="222222"/>
        </w:rPr>
        <w:t>contain</w:t>
      </w:r>
      <w:r>
        <w:rPr>
          <w:rFonts w:eastAsia="GulimChe"/>
          <w:color w:val="222222"/>
        </w:rPr>
        <w:t>s</w:t>
      </w:r>
      <w:r w:rsidRPr="00AB5FED">
        <w:rPr>
          <w:rFonts w:eastAsia="GulimChe"/>
          <w:color w:val="222222"/>
        </w:rPr>
        <w:t xml:space="preserve"> </w:t>
      </w:r>
      <w:r>
        <w:rPr>
          <w:rFonts w:eastAsia="GulimChe"/>
          <w:color w:val="222222"/>
        </w:rPr>
        <w:t>additional</w:t>
      </w:r>
      <w:r w:rsidRPr="00AB5FED">
        <w:rPr>
          <w:rFonts w:eastAsia="GulimChe"/>
          <w:color w:val="222222"/>
        </w:rPr>
        <w:t xml:space="preserve"> </w:t>
      </w:r>
      <w:r>
        <w:rPr>
          <w:rFonts w:eastAsia="GulimChe"/>
          <w:color w:val="222222"/>
        </w:rPr>
        <w:t xml:space="preserve">group </w:t>
      </w:r>
      <w:r w:rsidRPr="00AB5FED">
        <w:rPr>
          <w:rFonts w:eastAsia="GulimChe"/>
          <w:color w:val="222222"/>
        </w:rPr>
        <w:t xml:space="preserve">configuration </w:t>
      </w:r>
      <w:r>
        <w:rPr>
          <w:rFonts w:eastAsia="GulimChe"/>
          <w:color w:val="222222"/>
        </w:rPr>
        <w:t xml:space="preserve">data </w:t>
      </w:r>
      <w:r w:rsidRPr="00AB5FED">
        <w:rPr>
          <w:rFonts w:eastAsia="GulimChe"/>
          <w:color w:val="222222"/>
        </w:rPr>
        <w:t>required to support MC service</w:t>
      </w:r>
      <w:r>
        <w:rPr>
          <w:rFonts w:eastAsia="GulimChe"/>
          <w:color w:val="222222"/>
        </w:rPr>
        <w:t>s in the IOPS mode of operation</w:t>
      </w:r>
      <w:r>
        <w:rPr>
          <w:lang w:eastAsia="zh-CN"/>
        </w:rPr>
        <w:t>.</w:t>
      </w:r>
    </w:p>
    <w:p w14:paraId="7F19929B" w14:textId="77777777" w:rsidR="009A16B6" w:rsidRPr="00AB5FED" w:rsidRDefault="009A16B6" w:rsidP="009A16B6">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w:t>
      </w:r>
      <w:r>
        <w:rPr>
          <w:lang w:eastAsia="ko-KR"/>
        </w:rPr>
        <w:t>IOPS</w:t>
      </w:r>
      <w:r w:rsidRPr="00AB5FED">
        <w:rPr>
          <w:lang w:eastAsia="ko-KR"/>
        </w:rPr>
        <w:t>)</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9A16B6" w:rsidRPr="00AB5FED" w14:paraId="4CAAEFC8"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131A4B7B" w14:textId="77777777" w:rsidR="009A16B6" w:rsidRPr="00AB5FED" w:rsidRDefault="009A16B6" w:rsidP="003F7390">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CE7B3B" w14:textId="77777777" w:rsidR="009A16B6" w:rsidRPr="00AB5FED" w:rsidRDefault="009A16B6" w:rsidP="003F7390">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65A868F" w14:textId="77777777" w:rsidR="009A16B6" w:rsidRPr="00AB5FED" w:rsidRDefault="009A16B6" w:rsidP="003F7390">
            <w:pPr>
              <w:pStyle w:val="TAH"/>
              <w:rPr>
                <w:lang w:eastAsia="en-GB"/>
              </w:rPr>
            </w:pPr>
            <w:r w:rsidRPr="00AB5FED">
              <w:rPr>
                <w:lang w:eastAsia="en-GB"/>
              </w:rPr>
              <w:t>MC</w:t>
            </w:r>
            <w:r>
              <w:rPr>
                <w:lang w:eastAsia="en-GB"/>
              </w:rPr>
              <w:t xml:space="preserve"> service</w:t>
            </w:r>
            <w:r w:rsidRPr="00AB5FED">
              <w:rPr>
                <w:lang w:eastAsia="en-GB"/>
              </w:rPr>
              <w:t xml:space="preserve"> UE</w:t>
            </w:r>
          </w:p>
        </w:tc>
        <w:tc>
          <w:tcPr>
            <w:tcW w:w="1559" w:type="dxa"/>
            <w:tcBorders>
              <w:top w:val="single" w:sz="4" w:space="0" w:color="auto"/>
              <w:left w:val="single" w:sz="4" w:space="0" w:color="auto"/>
              <w:bottom w:val="single" w:sz="4" w:space="0" w:color="auto"/>
              <w:right w:val="single" w:sz="4" w:space="0" w:color="auto"/>
            </w:tcBorders>
          </w:tcPr>
          <w:p w14:paraId="09E90D2B" w14:textId="77777777" w:rsidR="009A16B6" w:rsidRPr="00AB5FED" w:rsidRDefault="009A16B6" w:rsidP="003F7390">
            <w:pPr>
              <w:pStyle w:val="TAH"/>
              <w:rPr>
                <w:lang w:eastAsia="en-GB"/>
              </w:rPr>
            </w:pPr>
            <w:r w:rsidRPr="00AB5FED">
              <w:rPr>
                <w:lang w:eastAsia="en-GB"/>
              </w:rPr>
              <w:t>Group management server</w:t>
            </w:r>
          </w:p>
        </w:tc>
      </w:tr>
      <w:tr w:rsidR="009A16B6" w:rsidRPr="00AB5FED" w14:paraId="5EE99C11"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54BD983B"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vAlign w:val="center"/>
          </w:tcPr>
          <w:p w14:paraId="088601B4" w14:textId="77777777" w:rsidR="009A16B6" w:rsidRPr="00AB5FED" w:rsidRDefault="009A16B6" w:rsidP="003F7390">
            <w:pPr>
              <w:pStyle w:val="TAL"/>
            </w:pPr>
            <w:r w:rsidRPr="00352049">
              <w:t xml:space="preserve">List of </w:t>
            </w:r>
            <w:r>
              <w:t xml:space="preserve">IOPS MC service </w:t>
            </w:r>
            <w:r w:rsidRPr="00352049">
              <w:t>group</w:t>
            </w:r>
            <w:r>
              <w:t>s</w:t>
            </w:r>
          </w:p>
        </w:tc>
        <w:tc>
          <w:tcPr>
            <w:tcW w:w="1275" w:type="dxa"/>
            <w:tcBorders>
              <w:top w:val="single" w:sz="4" w:space="0" w:color="auto"/>
              <w:left w:val="single" w:sz="4" w:space="0" w:color="auto"/>
              <w:bottom w:val="single" w:sz="4" w:space="0" w:color="auto"/>
              <w:right w:val="single" w:sz="4" w:space="0" w:color="auto"/>
            </w:tcBorders>
          </w:tcPr>
          <w:p w14:paraId="17FC09F2"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B163B31"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60B82B8A"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43152D24" w14:textId="77777777" w:rsidR="009A16B6" w:rsidRPr="00AB5FED"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1E718650" w14:textId="77777777" w:rsidR="009A16B6" w:rsidRPr="00352049" w:rsidRDefault="009A16B6" w:rsidP="003F7390">
            <w:pPr>
              <w:pStyle w:val="TAL"/>
            </w:pPr>
            <w:r>
              <w:rPr>
                <w:rFonts w:cs="Arial"/>
                <w:szCs w:val="18"/>
              </w:rPr>
              <w:t>&gt; IOPS MCPTT Group ID</w:t>
            </w:r>
          </w:p>
        </w:tc>
        <w:tc>
          <w:tcPr>
            <w:tcW w:w="1275" w:type="dxa"/>
            <w:tcBorders>
              <w:top w:val="single" w:sz="4" w:space="0" w:color="auto"/>
              <w:left w:val="single" w:sz="4" w:space="0" w:color="auto"/>
              <w:bottom w:val="single" w:sz="4" w:space="0" w:color="auto"/>
              <w:right w:val="single" w:sz="4" w:space="0" w:color="auto"/>
            </w:tcBorders>
          </w:tcPr>
          <w:p w14:paraId="043A6270" w14:textId="77777777" w:rsidR="009A16B6" w:rsidRPr="00113FC2" w:rsidRDefault="009A16B6" w:rsidP="003F7390">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EDF1F14" w14:textId="77777777" w:rsidR="009A16B6" w:rsidRPr="00113FC2" w:rsidRDefault="009A16B6" w:rsidP="003F7390">
            <w:pPr>
              <w:pStyle w:val="TAL"/>
              <w:jc w:val="center"/>
              <w:rPr>
                <w:rFonts w:cs="Arial"/>
                <w:szCs w:val="18"/>
              </w:rPr>
            </w:pPr>
          </w:p>
        </w:tc>
      </w:tr>
      <w:tr w:rsidR="009A16B6" w:rsidRPr="00AB5FED" w14:paraId="541B6478"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146B2ED8" w14:textId="77777777" w:rsidR="009A16B6" w:rsidRPr="00AB5FED" w:rsidRDefault="009A16B6" w:rsidP="003F7390">
            <w:pPr>
              <w:pStyle w:val="TAL"/>
            </w:pPr>
            <w:r>
              <w:t>Clause 8.1.3</w:t>
            </w:r>
          </w:p>
        </w:tc>
        <w:tc>
          <w:tcPr>
            <w:tcW w:w="3544" w:type="dxa"/>
            <w:tcBorders>
              <w:top w:val="single" w:sz="4" w:space="0" w:color="auto"/>
              <w:left w:val="single" w:sz="4" w:space="0" w:color="auto"/>
              <w:bottom w:val="single" w:sz="4" w:space="0" w:color="auto"/>
              <w:right w:val="single" w:sz="4" w:space="0" w:color="auto"/>
            </w:tcBorders>
            <w:vAlign w:val="center"/>
          </w:tcPr>
          <w:p w14:paraId="6EF0C28C" w14:textId="77777777" w:rsidR="009A16B6" w:rsidRDefault="009A16B6" w:rsidP="003F7390">
            <w:pPr>
              <w:pStyle w:val="TAL"/>
              <w:rPr>
                <w:rFonts w:cs="Arial"/>
                <w:szCs w:val="18"/>
              </w:rPr>
            </w:pPr>
            <w:r>
              <w:rPr>
                <w:rFonts w:cs="Arial"/>
                <w:szCs w:val="18"/>
              </w:rPr>
              <w:t xml:space="preserve">&gt;&gt; </w:t>
            </w:r>
            <w:r w:rsidRPr="00D05EF0">
              <w:rPr>
                <w:rFonts w:cs="Arial"/>
                <w:szCs w:val="18"/>
              </w:rPr>
              <w:t>IOPS group IP multicast address</w:t>
            </w:r>
          </w:p>
        </w:tc>
        <w:tc>
          <w:tcPr>
            <w:tcW w:w="1275" w:type="dxa"/>
            <w:tcBorders>
              <w:top w:val="single" w:sz="4" w:space="0" w:color="auto"/>
              <w:left w:val="single" w:sz="4" w:space="0" w:color="auto"/>
              <w:bottom w:val="single" w:sz="4" w:space="0" w:color="auto"/>
              <w:right w:val="single" w:sz="4" w:space="0" w:color="auto"/>
            </w:tcBorders>
          </w:tcPr>
          <w:p w14:paraId="256469E6"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83F6BE8"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4957927C"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9EA2A7C" w14:textId="77777777" w:rsidR="009A16B6" w:rsidRPr="00AB5FED"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tcPr>
          <w:p w14:paraId="676C972F" w14:textId="77777777" w:rsidR="009A16B6" w:rsidRPr="00C806C1" w:rsidRDefault="009A16B6" w:rsidP="003F7390">
            <w:pPr>
              <w:pStyle w:val="TAL"/>
              <w:rPr>
                <w:rFonts w:cs="Arial"/>
                <w:szCs w:val="18"/>
              </w:rPr>
            </w:pPr>
            <w:r w:rsidRPr="00C806C1">
              <w:rPr>
                <w:rFonts w:cs="Arial"/>
                <w:szCs w:val="18"/>
              </w:rPr>
              <w:t xml:space="preserve">&gt;&gt; Preferred voice codecs for </w:t>
            </w:r>
            <w:r>
              <w:rPr>
                <w:rFonts w:cs="Arial"/>
                <w:szCs w:val="18"/>
              </w:rPr>
              <w:t xml:space="preserve">IOPS </w:t>
            </w:r>
            <w:r w:rsidRPr="00C806C1">
              <w:rPr>
                <w:rFonts w:cs="Arial"/>
                <w:szCs w:val="18"/>
              </w:rPr>
              <w:t>MCPTT group</w:t>
            </w:r>
          </w:p>
        </w:tc>
        <w:tc>
          <w:tcPr>
            <w:tcW w:w="1275" w:type="dxa"/>
            <w:tcBorders>
              <w:top w:val="single" w:sz="4" w:space="0" w:color="auto"/>
              <w:left w:val="single" w:sz="4" w:space="0" w:color="auto"/>
              <w:bottom w:val="single" w:sz="4" w:space="0" w:color="auto"/>
              <w:right w:val="single" w:sz="4" w:space="0" w:color="auto"/>
            </w:tcBorders>
          </w:tcPr>
          <w:p w14:paraId="4BF0D27F"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0C8259B"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0CB97DE7"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9B7D88" w14:textId="77777777" w:rsidR="009A16B6" w:rsidRPr="00AB5FED"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B2BA61E" w14:textId="77777777" w:rsidR="009A16B6" w:rsidRPr="00AB5FED" w:rsidRDefault="009A16B6" w:rsidP="003F7390">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Pr>
                <w:lang w:val="nl-NL" w:eastAsia="zh-CN"/>
              </w:rPr>
              <w:t xml:space="preserve">IOPS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6490B353"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E3C5C9C"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230BA8FE"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FC75B"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52FCFFE" w14:textId="77777777" w:rsidR="009A16B6" w:rsidRPr="00AB5FED" w:rsidRDefault="009A16B6" w:rsidP="003F7390">
            <w:pPr>
              <w:pStyle w:val="TAL"/>
              <w:rPr>
                <w:lang w:val="nl-NL" w:eastAsia="zh-CN"/>
              </w:rPr>
            </w:pPr>
            <w:r>
              <w:rPr>
                <w:rFonts w:cs="Arial"/>
                <w:szCs w:val="18"/>
              </w:rPr>
              <w:t>&gt; IOPS MCData Group ID</w:t>
            </w:r>
          </w:p>
        </w:tc>
        <w:tc>
          <w:tcPr>
            <w:tcW w:w="1275" w:type="dxa"/>
            <w:tcBorders>
              <w:top w:val="single" w:sz="4" w:space="0" w:color="auto"/>
              <w:left w:val="single" w:sz="4" w:space="0" w:color="auto"/>
              <w:bottom w:val="single" w:sz="4" w:space="0" w:color="auto"/>
              <w:right w:val="single" w:sz="4" w:space="0" w:color="auto"/>
            </w:tcBorders>
          </w:tcPr>
          <w:p w14:paraId="064B0643" w14:textId="77777777" w:rsidR="009A16B6" w:rsidRPr="00113FC2" w:rsidRDefault="009A16B6" w:rsidP="003F7390">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73BFAA8" w14:textId="77777777" w:rsidR="009A16B6" w:rsidRPr="00113FC2" w:rsidRDefault="009A16B6" w:rsidP="003F7390">
            <w:pPr>
              <w:pStyle w:val="TAL"/>
              <w:jc w:val="center"/>
              <w:rPr>
                <w:rFonts w:cs="Arial"/>
                <w:szCs w:val="18"/>
              </w:rPr>
            </w:pPr>
          </w:p>
        </w:tc>
      </w:tr>
      <w:tr w:rsidR="009A16B6" w:rsidRPr="00AB5FED" w14:paraId="51E889B4"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15EE753" w14:textId="77777777" w:rsidR="009A16B6" w:rsidRPr="00D05EF0" w:rsidRDefault="009A16B6" w:rsidP="003F7390">
            <w:pPr>
              <w:pStyle w:val="TAL"/>
            </w:pPr>
            <w:r>
              <w:t>Clause 8.1.3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0DD26D6" w14:textId="77777777" w:rsidR="009A16B6" w:rsidRDefault="009A16B6" w:rsidP="003F7390">
            <w:pPr>
              <w:pStyle w:val="TAL"/>
              <w:rPr>
                <w:rFonts w:cs="Arial"/>
                <w:szCs w:val="18"/>
              </w:rPr>
            </w:pPr>
            <w:r>
              <w:rPr>
                <w:rFonts w:cs="Arial"/>
                <w:szCs w:val="18"/>
              </w:rPr>
              <w:t xml:space="preserve">&gt;&gt; </w:t>
            </w:r>
            <w:r w:rsidRPr="00D05EF0">
              <w:rPr>
                <w:rFonts w:cs="Arial"/>
                <w:szCs w:val="18"/>
              </w:rPr>
              <w:t>IOPS group IP multicast address</w:t>
            </w:r>
          </w:p>
        </w:tc>
        <w:tc>
          <w:tcPr>
            <w:tcW w:w="1275" w:type="dxa"/>
            <w:tcBorders>
              <w:top w:val="single" w:sz="4" w:space="0" w:color="auto"/>
              <w:left w:val="single" w:sz="4" w:space="0" w:color="auto"/>
              <w:bottom w:val="single" w:sz="4" w:space="0" w:color="auto"/>
              <w:right w:val="single" w:sz="4" w:space="0" w:color="auto"/>
            </w:tcBorders>
          </w:tcPr>
          <w:p w14:paraId="3F277E63"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92880F8"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14B5BD11"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F78F89"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44A701C" w14:textId="77777777" w:rsidR="009A16B6" w:rsidRPr="00AB5FED" w:rsidRDefault="009A16B6" w:rsidP="003F7390">
            <w:pPr>
              <w:pStyle w:val="TAL"/>
              <w:rPr>
                <w:lang w:val="nl-NL" w:eastAsia="zh-CN"/>
              </w:rPr>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06BBA6E3" w14:textId="77777777" w:rsidR="009A16B6" w:rsidRPr="00113FC2" w:rsidRDefault="009A16B6" w:rsidP="003F7390">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67FDF53B" w14:textId="77777777" w:rsidR="009A16B6" w:rsidRPr="00113FC2" w:rsidRDefault="009A16B6" w:rsidP="003F7390">
            <w:pPr>
              <w:pStyle w:val="TAL"/>
              <w:jc w:val="center"/>
              <w:rPr>
                <w:rFonts w:cs="Arial"/>
                <w:szCs w:val="18"/>
              </w:rPr>
            </w:pPr>
          </w:p>
        </w:tc>
      </w:tr>
      <w:tr w:rsidR="009A16B6" w:rsidRPr="00AB5FED" w14:paraId="23970A57"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22E67B"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4F0C418" w14:textId="77777777" w:rsidR="009A16B6" w:rsidRPr="00AB5FED" w:rsidRDefault="009A16B6" w:rsidP="003F7390">
            <w:pPr>
              <w:pStyle w:val="TAL"/>
              <w:rPr>
                <w:lang w:val="nl-NL" w:eastAsia="zh-CN"/>
              </w:rPr>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439F842A"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99E28FB"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43D3EC95"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4746752"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0ACAC13" w14:textId="77777777" w:rsidR="009A16B6" w:rsidRPr="002C7CB4" w:rsidRDefault="009A16B6" w:rsidP="003F7390">
            <w:pPr>
              <w:pStyle w:val="TAL"/>
            </w:pPr>
            <w:r w:rsidRPr="002C7CB4">
              <w:t>&gt;&gt;&gt; Whether MCData user is permitted to transmit data in the group</w:t>
            </w:r>
          </w:p>
        </w:tc>
        <w:tc>
          <w:tcPr>
            <w:tcW w:w="1275" w:type="dxa"/>
            <w:tcBorders>
              <w:top w:val="single" w:sz="4" w:space="0" w:color="auto"/>
              <w:left w:val="single" w:sz="4" w:space="0" w:color="auto"/>
              <w:bottom w:val="single" w:sz="4" w:space="0" w:color="auto"/>
              <w:right w:val="single" w:sz="4" w:space="0" w:color="auto"/>
            </w:tcBorders>
          </w:tcPr>
          <w:p w14:paraId="6B523555"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4BD4F550"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2F4A9C1D"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427E6E6"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79D1C611" w14:textId="77777777" w:rsidR="009A16B6" w:rsidRPr="002C7CB4" w:rsidRDefault="009A16B6" w:rsidP="003F7390">
            <w:pPr>
              <w:pStyle w:val="TAL"/>
            </w:pPr>
            <w:r w:rsidRPr="002C7CB4">
              <w:rPr>
                <w:szCs w:val="18"/>
              </w:rPr>
              <w:t>&gt;&gt;&gt; Maximum amount of data that the MCData user can transmit in a single request during group communication</w:t>
            </w:r>
          </w:p>
        </w:tc>
        <w:tc>
          <w:tcPr>
            <w:tcW w:w="1275" w:type="dxa"/>
            <w:tcBorders>
              <w:top w:val="single" w:sz="4" w:space="0" w:color="auto"/>
              <w:left w:val="single" w:sz="4" w:space="0" w:color="auto"/>
              <w:bottom w:val="single" w:sz="4" w:space="0" w:color="auto"/>
              <w:right w:val="single" w:sz="4" w:space="0" w:color="auto"/>
            </w:tcBorders>
          </w:tcPr>
          <w:p w14:paraId="7FA86312"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9EDB521"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29022D8E"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C53D861"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7A0E4E5" w14:textId="77777777" w:rsidR="009A16B6" w:rsidRPr="002C7CB4" w:rsidRDefault="009A16B6" w:rsidP="003F7390">
            <w:pPr>
              <w:pStyle w:val="TAL"/>
              <w:rPr>
                <w:szCs w:val="18"/>
              </w:rPr>
            </w:pPr>
            <w:r w:rsidRPr="002C7CB4">
              <w:rPr>
                <w:szCs w:val="18"/>
              </w:rPr>
              <w:t>&gt;&gt;&gt; Maximum amount of time that the MCData user can transmit in a single request during group communication</w:t>
            </w:r>
          </w:p>
        </w:tc>
        <w:tc>
          <w:tcPr>
            <w:tcW w:w="1275" w:type="dxa"/>
            <w:tcBorders>
              <w:top w:val="single" w:sz="4" w:space="0" w:color="auto"/>
              <w:left w:val="single" w:sz="4" w:space="0" w:color="auto"/>
              <w:bottom w:val="single" w:sz="4" w:space="0" w:color="auto"/>
              <w:right w:val="single" w:sz="4" w:space="0" w:color="auto"/>
            </w:tcBorders>
          </w:tcPr>
          <w:p w14:paraId="1279EF00"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AD28340" w14:textId="77777777" w:rsidR="009A16B6" w:rsidRPr="00113FC2" w:rsidRDefault="009A16B6" w:rsidP="003F7390">
            <w:pPr>
              <w:pStyle w:val="TAL"/>
              <w:jc w:val="center"/>
              <w:rPr>
                <w:rFonts w:cs="Arial"/>
                <w:szCs w:val="18"/>
              </w:rPr>
            </w:pPr>
            <w:r w:rsidRPr="00113FC2">
              <w:rPr>
                <w:rFonts w:cs="Arial"/>
                <w:szCs w:val="18"/>
              </w:rPr>
              <w:t>Y</w:t>
            </w:r>
          </w:p>
        </w:tc>
      </w:tr>
    </w:tbl>
    <w:p w14:paraId="539A6B70" w14:textId="77777777" w:rsidR="009A16B6" w:rsidRDefault="009A16B6" w:rsidP="009A16B6"/>
    <w:p w14:paraId="66189322" w14:textId="77777777" w:rsidR="009A16B6" w:rsidRPr="00526FC3" w:rsidRDefault="009A16B6" w:rsidP="009A16B6">
      <w:pPr>
        <w:pStyle w:val="Heading1"/>
      </w:pPr>
      <w:bookmarkStart w:id="418" w:name="_Toc460616241"/>
      <w:bookmarkStart w:id="419" w:name="_Toc460617102"/>
      <w:bookmarkStart w:id="420" w:name="_Toc460662491"/>
      <w:bookmarkStart w:id="421" w:name="_Toc468105565"/>
      <w:bookmarkStart w:id="422" w:name="_Toc468110660"/>
      <w:bookmarkStart w:id="423" w:name="_Toc44891632"/>
      <w:bookmarkStart w:id="424" w:name="_Toc217989172"/>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418"/>
      <w:bookmarkEnd w:id="419"/>
      <w:bookmarkEnd w:id="420"/>
      <w:bookmarkEnd w:id="421"/>
      <w:bookmarkEnd w:id="422"/>
      <w:bookmarkEnd w:id="423"/>
      <w:bookmarkEnd w:id="424"/>
    </w:p>
    <w:p w14:paraId="57D16B52" w14:textId="77777777" w:rsidR="009A16B6" w:rsidRDefault="009A16B6" w:rsidP="009A16B6">
      <w:pPr>
        <w:rPr>
          <w:rFonts w:eastAsia="GulimChe"/>
          <w:color w:val="222222"/>
        </w:rPr>
      </w:pPr>
      <w:r>
        <w:rPr>
          <w:rStyle w:val="apple-converted-space"/>
          <w:rFonts w:eastAsia="GulimChe"/>
          <w:color w:val="222222"/>
        </w:rPr>
        <w:t xml:space="preserve">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t</w:t>
      </w:r>
      <w:r w:rsidRPr="00526FC3">
        <w:rPr>
          <w:rFonts w:eastAsia="GulimChe"/>
          <w:color w:val="222222"/>
        </w:rPr>
        <w:t>he configuration management server is used to configure the MC service configuration data to the MC</w:t>
      </w:r>
      <w:r w:rsidRPr="00526FC3">
        <w:rPr>
          <w:rFonts w:hint="eastAsia"/>
          <w:color w:val="222222"/>
          <w:lang w:eastAsia="zh-CN"/>
        </w:rPr>
        <w:t xml:space="preserve"> service</w:t>
      </w:r>
      <w:r w:rsidRPr="00526FC3">
        <w:rPr>
          <w:rFonts w:eastAsia="GulimChe"/>
          <w:color w:val="222222"/>
        </w:rPr>
        <w:t xml:space="preserve"> UE (CSC-4).</w:t>
      </w:r>
      <w:r>
        <w:rPr>
          <w:rFonts w:eastAsia="GulimChe"/>
          <w:color w:val="222222"/>
        </w:rPr>
        <w:t xml:space="preserve"> </w:t>
      </w:r>
      <w:r w:rsidRPr="00526FC3">
        <w:rPr>
          <w:rFonts w:eastAsia="GulimChe"/>
          <w:color w:val="222222"/>
        </w:rPr>
        <w:t>The MC service configuration data can be configured offline using the CSC-11 reference point.</w:t>
      </w:r>
    </w:p>
    <w:p w14:paraId="180F1F2E" w14:textId="77777777" w:rsidR="009A16B6" w:rsidRDefault="009A16B6" w:rsidP="009A16B6">
      <w:pPr>
        <w:rPr>
          <w:rFonts w:eastAsia="GulimChe"/>
          <w:color w:val="222222"/>
        </w:rPr>
      </w:pPr>
      <w:r>
        <w:rPr>
          <w:rFonts w:eastAsia="GulimChe"/>
          <w:color w:val="222222"/>
        </w:rPr>
        <w:t xml:space="preserve">Tables </w:t>
      </w:r>
      <w:r w:rsidRPr="00420B5F">
        <w:rPr>
          <w:rFonts w:eastAsia="GulimChe"/>
          <w:color w:val="222222"/>
        </w:rPr>
        <w:t>A.5-1</w:t>
      </w:r>
      <w:r>
        <w:rPr>
          <w:rFonts w:eastAsia="GulimChe"/>
          <w:color w:val="222222"/>
        </w:rPr>
        <w:t xml:space="preserve"> and</w:t>
      </w:r>
      <w:r w:rsidRPr="00420B5F">
        <w:t xml:space="preserve"> </w:t>
      </w:r>
      <w:r>
        <w:t>A</w:t>
      </w:r>
      <w:r w:rsidRPr="00AB5FED">
        <w:t>.</w:t>
      </w:r>
      <w:r w:rsidRPr="00AB5FED">
        <w:rPr>
          <w:lang w:eastAsia="ko-KR"/>
        </w:rPr>
        <w:t>5</w:t>
      </w:r>
      <w:r w:rsidRPr="00AB5FED">
        <w:t>-</w:t>
      </w:r>
      <w:r>
        <w:rPr>
          <w:lang w:eastAsia="ko-KR"/>
        </w:rPr>
        <w:t>2 describe</w:t>
      </w:r>
      <w:r w:rsidRPr="00420B5F">
        <w:t xml:space="preserve"> </w:t>
      </w:r>
      <w:r w:rsidRPr="00420B5F">
        <w:rPr>
          <w:lang w:eastAsia="ko-KR"/>
        </w:rPr>
        <w:t>the configuration data required to support</w:t>
      </w:r>
      <w:r>
        <w:rPr>
          <w:lang w:eastAsia="ko-KR"/>
        </w:rPr>
        <w:t xml:space="preserve"> in IOPS</w:t>
      </w:r>
      <w:r w:rsidRPr="00420B5F">
        <w:rPr>
          <w:lang w:eastAsia="ko-KR"/>
        </w:rPr>
        <w:t xml:space="preserve"> the use of MC</w:t>
      </w:r>
      <w:r>
        <w:rPr>
          <w:lang w:eastAsia="ko-KR"/>
        </w:rPr>
        <w:t>PTT</w:t>
      </w:r>
      <w:r w:rsidRPr="00420B5F">
        <w:rPr>
          <w:lang w:eastAsia="ko-KR"/>
        </w:rPr>
        <w:t xml:space="preserve"> service</w:t>
      </w:r>
      <w:r>
        <w:rPr>
          <w:lang w:eastAsia="ko-KR"/>
        </w:rPr>
        <w:t xml:space="preserve"> and MCData service, respectively.</w:t>
      </w:r>
    </w:p>
    <w:p w14:paraId="172BDAE4" w14:textId="77777777" w:rsidR="009A16B6" w:rsidRPr="00AB5FED" w:rsidRDefault="009A16B6" w:rsidP="009A16B6">
      <w:pPr>
        <w:pStyle w:val="TH"/>
        <w:rPr>
          <w:lang w:eastAsia="ko-KR"/>
        </w:rPr>
      </w:pPr>
      <w:r w:rsidRPr="00AB5FED">
        <w:lastRenderedPageBreak/>
        <w:t>Table </w:t>
      </w:r>
      <w:r>
        <w:t>A</w:t>
      </w:r>
      <w:r w:rsidRPr="00AB5FED">
        <w:t>.</w:t>
      </w:r>
      <w:r w:rsidRPr="00AB5FED">
        <w:rPr>
          <w:lang w:eastAsia="ko-KR"/>
        </w:rPr>
        <w:t>5</w:t>
      </w:r>
      <w:r w:rsidRPr="00AB5FED">
        <w:t>-</w:t>
      </w:r>
      <w:r>
        <w:rPr>
          <w:lang w:eastAsia="ko-KR"/>
        </w:rPr>
        <w:t>1</w:t>
      </w:r>
      <w:r w:rsidRPr="00AB5FED">
        <w:t xml:space="preserve">: </w:t>
      </w:r>
      <w:r>
        <w:t xml:space="preserve">MCPTT </w:t>
      </w:r>
      <w:r>
        <w:rPr>
          <w:lang w:eastAsia="ko-KR"/>
        </w:rPr>
        <w:t>s</w:t>
      </w:r>
      <w:r w:rsidRPr="00AB5FED">
        <w:rPr>
          <w:lang w:eastAsia="ko-KR"/>
        </w:rPr>
        <w:t>ervice configuration data (</w:t>
      </w:r>
      <w:r>
        <w:rPr>
          <w:lang w:eastAsia="ko-KR"/>
        </w:rPr>
        <w:t>IOPS</w:t>
      </w:r>
      <w:r w:rsidRPr="00AB5FED">
        <w:rPr>
          <w:lang w:eastAsia="ko-KR"/>
        </w:rPr>
        <w:t>)</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9A16B6" w:rsidRPr="00AB5FED" w14:paraId="0EF414D2"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087912A1" w14:textId="77777777" w:rsidR="009A16B6" w:rsidRPr="00AB5FED" w:rsidRDefault="009A16B6" w:rsidP="003F7390">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7CC6E00" w14:textId="77777777" w:rsidR="009A16B6" w:rsidRPr="00AB5FED" w:rsidRDefault="009A16B6" w:rsidP="003F7390">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8A4C2B9" w14:textId="77777777" w:rsidR="009A16B6" w:rsidRPr="00AB5FED" w:rsidRDefault="009A16B6" w:rsidP="003F7390">
            <w:pPr>
              <w:pStyle w:val="TAH"/>
              <w:rPr>
                <w:lang w:eastAsia="en-GB"/>
              </w:rPr>
            </w:pPr>
            <w:r w:rsidRPr="00AB5FED">
              <w:rPr>
                <w:lang w:eastAsia="en-GB"/>
              </w:rPr>
              <w:t>MCPTT UE</w:t>
            </w:r>
          </w:p>
        </w:tc>
        <w:tc>
          <w:tcPr>
            <w:tcW w:w="1559" w:type="dxa"/>
            <w:tcBorders>
              <w:top w:val="single" w:sz="4" w:space="0" w:color="auto"/>
              <w:left w:val="single" w:sz="4" w:space="0" w:color="auto"/>
              <w:bottom w:val="single" w:sz="4" w:space="0" w:color="auto"/>
              <w:right w:val="single" w:sz="4" w:space="0" w:color="auto"/>
            </w:tcBorders>
          </w:tcPr>
          <w:p w14:paraId="13CF336A" w14:textId="77777777" w:rsidR="009A16B6" w:rsidRPr="00AB5FED" w:rsidRDefault="009A16B6" w:rsidP="003F7390">
            <w:pPr>
              <w:pStyle w:val="TAH"/>
              <w:rPr>
                <w:lang w:eastAsia="en-GB"/>
              </w:rPr>
            </w:pPr>
            <w:r w:rsidRPr="00AB5FED">
              <w:rPr>
                <w:rFonts w:hint="eastAsia"/>
                <w:lang w:eastAsia="zh-CN"/>
              </w:rPr>
              <w:t>C</w:t>
            </w:r>
            <w:r w:rsidRPr="00AB5FED">
              <w:rPr>
                <w:lang w:eastAsia="en-GB"/>
              </w:rPr>
              <w:t>onfiguration management server</w:t>
            </w:r>
          </w:p>
        </w:tc>
      </w:tr>
      <w:tr w:rsidR="009A16B6" w:rsidRPr="00AB5FED" w14:paraId="56615D80"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4CF6F51"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64EE44A6" w14:textId="77777777" w:rsidR="009A16B6" w:rsidRPr="00AB5FED" w:rsidRDefault="009A16B6" w:rsidP="003F7390">
            <w:pPr>
              <w:pStyle w:val="TAL"/>
            </w:pPr>
            <w:r w:rsidRPr="00AB5FED">
              <w:t xml:space="preserve">Max </w:t>
            </w:r>
            <w:r>
              <w:t>IOPS</w:t>
            </w:r>
            <w:r w:rsidRPr="00AB5FED">
              <w:t xml:space="preserve">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23CC866C"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84DA935" w14:textId="77777777" w:rsidR="009A16B6" w:rsidRPr="00AB5FED" w:rsidRDefault="009A16B6" w:rsidP="003F7390">
            <w:pPr>
              <w:pStyle w:val="TAL"/>
              <w:jc w:val="center"/>
            </w:pPr>
            <w:r w:rsidRPr="00AB5FED">
              <w:t>Y</w:t>
            </w:r>
          </w:p>
        </w:tc>
      </w:tr>
      <w:tr w:rsidR="009A16B6" w:rsidRPr="00AB5FED" w14:paraId="65AA540B"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04CCC17"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4D3E9154" w14:textId="77777777" w:rsidR="009A16B6" w:rsidRPr="00AB5FED" w:rsidRDefault="009A16B6" w:rsidP="003F7390">
            <w:pPr>
              <w:pStyle w:val="TAL"/>
            </w:pPr>
            <w:r w:rsidRPr="00AB5FED">
              <w:t xml:space="preserve">Hang timer for private calls in </w:t>
            </w:r>
            <w:r>
              <w:t>IOPS</w:t>
            </w:r>
          </w:p>
        </w:tc>
        <w:tc>
          <w:tcPr>
            <w:tcW w:w="1275" w:type="dxa"/>
            <w:tcBorders>
              <w:top w:val="single" w:sz="4" w:space="0" w:color="auto"/>
              <w:left w:val="single" w:sz="4" w:space="0" w:color="auto"/>
              <w:bottom w:val="single" w:sz="4" w:space="0" w:color="auto"/>
              <w:right w:val="single" w:sz="4" w:space="0" w:color="auto"/>
            </w:tcBorders>
          </w:tcPr>
          <w:p w14:paraId="745A30D5"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3105C1B" w14:textId="77777777" w:rsidR="009A16B6" w:rsidRPr="00AB5FED" w:rsidRDefault="009A16B6" w:rsidP="003F7390">
            <w:pPr>
              <w:pStyle w:val="TAL"/>
              <w:jc w:val="center"/>
            </w:pPr>
            <w:r w:rsidRPr="00AB5FED">
              <w:t>Y</w:t>
            </w:r>
          </w:p>
        </w:tc>
      </w:tr>
      <w:tr w:rsidR="009A16B6" w:rsidRPr="00AB5FED" w14:paraId="419BD0B1"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52671AD6"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587D72B6" w14:textId="77777777" w:rsidR="009A16B6" w:rsidRPr="00AB5FED" w:rsidRDefault="009A16B6" w:rsidP="003F7390">
            <w:pPr>
              <w:pStyle w:val="TAL"/>
            </w:pPr>
            <w:r w:rsidRPr="00AB5FED">
              <w:t xml:space="preserve">Priority hierarchy for floor control override in </w:t>
            </w:r>
            <w:r>
              <w:t>IOPS</w:t>
            </w:r>
          </w:p>
        </w:tc>
        <w:tc>
          <w:tcPr>
            <w:tcW w:w="1275" w:type="dxa"/>
            <w:tcBorders>
              <w:top w:val="single" w:sz="4" w:space="0" w:color="auto"/>
              <w:left w:val="single" w:sz="4" w:space="0" w:color="auto"/>
              <w:bottom w:val="single" w:sz="4" w:space="0" w:color="auto"/>
              <w:right w:val="single" w:sz="4" w:space="0" w:color="auto"/>
            </w:tcBorders>
          </w:tcPr>
          <w:p w14:paraId="5FA68A54"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315AD08" w14:textId="77777777" w:rsidR="009A16B6" w:rsidRPr="00AB5FED" w:rsidRDefault="009A16B6" w:rsidP="003F7390">
            <w:pPr>
              <w:pStyle w:val="TAL"/>
              <w:jc w:val="center"/>
            </w:pPr>
            <w:r w:rsidRPr="00AB5FED">
              <w:t>Y</w:t>
            </w:r>
          </w:p>
        </w:tc>
      </w:tr>
      <w:tr w:rsidR="009A16B6" w:rsidRPr="00AB5FED" w14:paraId="45FA7A1E"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11A1E667"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0B10B791" w14:textId="77777777" w:rsidR="009A16B6" w:rsidRPr="00AB5FED" w:rsidRDefault="009A16B6" w:rsidP="003F7390">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1B5EE75B"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2DE51F2" w14:textId="77777777" w:rsidR="009A16B6" w:rsidRPr="00AB5FED" w:rsidRDefault="009A16B6" w:rsidP="003F7390">
            <w:pPr>
              <w:pStyle w:val="TAL"/>
              <w:jc w:val="center"/>
            </w:pPr>
            <w:r w:rsidRPr="00AB5FED">
              <w:t>Y</w:t>
            </w:r>
          </w:p>
        </w:tc>
      </w:tr>
      <w:tr w:rsidR="009A16B6" w:rsidRPr="00AB5FED" w14:paraId="2BB42087"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52BBC7F"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69EB27AE" w14:textId="77777777" w:rsidR="009A16B6" w:rsidRPr="00AB5FED" w:rsidRDefault="009A16B6" w:rsidP="003F7390">
            <w:pPr>
              <w:pStyle w:val="TAL"/>
            </w:pPr>
            <w:r w:rsidRPr="00AB5FED">
              <w:t>Configuration of warning time before time limit of transmission is reached</w:t>
            </w:r>
            <w:r>
              <w:t xml:space="preserve"> in an IOPS call</w:t>
            </w:r>
          </w:p>
        </w:tc>
        <w:tc>
          <w:tcPr>
            <w:tcW w:w="1275" w:type="dxa"/>
            <w:tcBorders>
              <w:top w:val="single" w:sz="4" w:space="0" w:color="auto"/>
              <w:left w:val="single" w:sz="4" w:space="0" w:color="auto"/>
              <w:bottom w:val="single" w:sz="4" w:space="0" w:color="auto"/>
              <w:right w:val="single" w:sz="4" w:space="0" w:color="auto"/>
            </w:tcBorders>
          </w:tcPr>
          <w:p w14:paraId="7D5E2C5A"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0D87959" w14:textId="77777777" w:rsidR="009A16B6" w:rsidRPr="00AB5FED" w:rsidRDefault="009A16B6" w:rsidP="003F7390">
            <w:pPr>
              <w:pStyle w:val="TAL"/>
              <w:jc w:val="center"/>
            </w:pPr>
            <w:r w:rsidRPr="00AB5FED">
              <w:t>Y</w:t>
            </w:r>
          </w:p>
        </w:tc>
      </w:tr>
      <w:tr w:rsidR="009A16B6" w:rsidRPr="00AB5FED" w14:paraId="05927A8B"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850A2AD"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087D9334" w14:textId="77777777" w:rsidR="009A16B6" w:rsidRPr="00AB5FED" w:rsidRDefault="009A16B6" w:rsidP="003F7390">
            <w:pPr>
              <w:pStyle w:val="TAL"/>
            </w:pPr>
            <w:r w:rsidRPr="00AB5FED">
              <w:t xml:space="preserve">Configuration of warning time before hang time is reached </w:t>
            </w:r>
            <w:r>
              <w:t>in an IOPS call</w:t>
            </w:r>
          </w:p>
        </w:tc>
        <w:tc>
          <w:tcPr>
            <w:tcW w:w="1275" w:type="dxa"/>
            <w:tcBorders>
              <w:top w:val="single" w:sz="4" w:space="0" w:color="auto"/>
              <w:left w:val="single" w:sz="4" w:space="0" w:color="auto"/>
              <w:bottom w:val="single" w:sz="4" w:space="0" w:color="auto"/>
              <w:right w:val="single" w:sz="4" w:space="0" w:color="auto"/>
            </w:tcBorders>
          </w:tcPr>
          <w:p w14:paraId="5484E8E3"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9E732BF" w14:textId="77777777" w:rsidR="009A16B6" w:rsidRPr="00AB5FED" w:rsidRDefault="009A16B6" w:rsidP="003F7390">
            <w:pPr>
              <w:pStyle w:val="TAL"/>
              <w:jc w:val="center"/>
            </w:pPr>
            <w:r w:rsidRPr="00AB5FED">
              <w:t>Y</w:t>
            </w:r>
          </w:p>
        </w:tc>
      </w:tr>
      <w:tr w:rsidR="009A16B6" w:rsidRPr="00AB5FED" w14:paraId="50829F5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5F73DFF7"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7B63ECC8" w14:textId="77777777" w:rsidR="009A16B6" w:rsidRPr="00AB5FED" w:rsidRDefault="009A16B6" w:rsidP="003F7390">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437F9DA2"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1CF15C3" w14:textId="77777777" w:rsidR="009A16B6" w:rsidRPr="00AB5FED" w:rsidRDefault="009A16B6" w:rsidP="003F7390">
            <w:pPr>
              <w:pStyle w:val="TAL"/>
              <w:jc w:val="center"/>
            </w:pPr>
            <w:r w:rsidRPr="00AB5FED">
              <w:t>Y</w:t>
            </w:r>
          </w:p>
        </w:tc>
      </w:tr>
    </w:tbl>
    <w:p w14:paraId="3E28EEEE" w14:textId="77777777" w:rsidR="009A16B6" w:rsidRDefault="009A16B6" w:rsidP="009A16B6"/>
    <w:p w14:paraId="4362FE1F" w14:textId="77777777" w:rsidR="009A16B6" w:rsidRDefault="009A16B6" w:rsidP="009A16B6">
      <w:pPr>
        <w:pStyle w:val="TH"/>
        <w:rPr>
          <w:rFonts w:eastAsia="SimSun"/>
        </w:rPr>
      </w:pPr>
      <w:r>
        <w:rPr>
          <w:rFonts w:eastAsia="SimSun"/>
        </w:rPr>
        <w:t>Table A.5-2: MCData service configuration data (IOPS)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9A16B6" w14:paraId="09838E86"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47BBC70C" w14:textId="77777777" w:rsidR="009A16B6" w:rsidRDefault="009A16B6" w:rsidP="003F7390">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9D004C2" w14:textId="77777777" w:rsidR="009A16B6" w:rsidRDefault="009A16B6" w:rsidP="003F7390">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C534173" w14:textId="77777777" w:rsidR="009A16B6" w:rsidRDefault="009A16B6" w:rsidP="003F7390">
            <w:pPr>
              <w:pStyle w:val="TAH"/>
              <w:rPr>
                <w:rFonts w:eastAsia="SimSun"/>
                <w:lang w:eastAsia="en-GB"/>
              </w:rPr>
            </w:pPr>
            <w:r>
              <w:rPr>
                <w:rFonts w:eastAsia="SimSun"/>
                <w:lang w:eastAsia="en-GB"/>
              </w:rPr>
              <w:t>MCData UE</w:t>
            </w:r>
          </w:p>
        </w:tc>
        <w:tc>
          <w:tcPr>
            <w:tcW w:w="1559" w:type="dxa"/>
            <w:tcBorders>
              <w:top w:val="single" w:sz="4" w:space="0" w:color="auto"/>
              <w:left w:val="single" w:sz="4" w:space="0" w:color="auto"/>
              <w:bottom w:val="single" w:sz="4" w:space="0" w:color="auto"/>
              <w:right w:val="single" w:sz="4" w:space="0" w:color="auto"/>
            </w:tcBorders>
          </w:tcPr>
          <w:p w14:paraId="71028A61" w14:textId="77777777" w:rsidR="009A16B6" w:rsidRDefault="009A16B6" w:rsidP="003F7390">
            <w:pPr>
              <w:pStyle w:val="TAH"/>
              <w:rPr>
                <w:rFonts w:eastAsia="SimSun"/>
                <w:lang w:eastAsia="en-GB"/>
              </w:rPr>
            </w:pPr>
            <w:r>
              <w:rPr>
                <w:rFonts w:eastAsia="SimSun" w:hint="eastAsia"/>
                <w:lang w:eastAsia="zh-CN"/>
              </w:rPr>
              <w:t>C</w:t>
            </w:r>
            <w:r>
              <w:rPr>
                <w:rFonts w:eastAsia="SimSun"/>
                <w:lang w:eastAsia="en-GB"/>
              </w:rPr>
              <w:t>onfiguration management server</w:t>
            </w:r>
          </w:p>
        </w:tc>
      </w:tr>
      <w:tr w:rsidR="009A16B6" w14:paraId="72669E3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16FF51B8" w14:textId="77777777" w:rsidR="009A16B6" w:rsidRPr="002C7CB4" w:rsidRDefault="009A16B6" w:rsidP="003F7390">
            <w:pPr>
              <w:pStyle w:val="TAL"/>
              <w:rPr>
                <w:rFonts w:eastAsia="SimSun"/>
              </w:rPr>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5BEECBAB" w14:textId="77777777" w:rsidR="009A16B6" w:rsidRPr="002C7CB4" w:rsidRDefault="009A16B6" w:rsidP="003F7390">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7308586D" w14:textId="77777777" w:rsidR="009A16B6" w:rsidRPr="002C7CB4" w:rsidRDefault="009A16B6" w:rsidP="003F7390">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223550B9" w14:textId="77777777" w:rsidR="009A16B6" w:rsidRPr="002C7CB4" w:rsidRDefault="009A16B6" w:rsidP="003F7390">
            <w:pPr>
              <w:pStyle w:val="TAC"/>
              <w:rPr>
                <w:rFonts w:eastAsia="SimSun"/>
              </w:rPr>
            </w:pPr>
          </w:p>
        </w:tc>
      </w:tr>
      <w:tr w:rsidR="009A16B6" w14:paraId="714D9D81"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65D1DD4E" w14:textId="77777777" w:rsidR="009A16B6" w:rsidRPr="002C7CB4"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tcPr>
          <w:p w14:paraId="3F23F472" w14:textId="77777777" w:rsidR="009A16B6" w:rsidRPr="002C7CB4" w:rsidRDefault="009A16B6" w:rsidP="003F7390">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61657D99" w14:textId="77777777" w:rsidR="009A16B6" w:rsidRPr="002C7CB4" w:rsidRDefault="009A16B6" w:rsidP="003F7390">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903BAA" w14:textId="77777777" w:rsidR="009A16B6" w:rsidRPr="002C7CB4" w:rsidRDefault="009A16B6" w:rsidP="003F7390">
            <w:pPr>
              <w:pStyle w:val="TAC"/>
              <w:rPr>
                <w:rFonts w:eastAsia="SimSun"/>
              </w:rPr>
            </w:pPr>
            <w:r w:rsidRPr="002C7CB4">
              <w:rPr>
                <w:rFonts w:eastAsia="SimSun"/>
              </w:rPr>
              <w:t>Y</w:t>
            </w:r>
          </w:p>
        </w:tc>
      </w:tr>
      <w:tr w:rsidR="009A16B6" w14:paraId="7FD06A3C"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9A05945" w14:textId="77777777" w:rsidR="009A16B6" w:rsidRPr="002C7CB4" w:rsidRDefault="009A16B6" w:rsidP="003F7390">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8D8C34" w14:textId="77777777" w:rsidR="009A16B6" w:rsidRPr="002C7CB4" w:rsidRDefault="009A16B6" w:rsidP="003F7390">
            <w:pPr>
              <w:pStyle w:val="TAL"/>
              <w:rPr>
                <w:rFonts w:eastAsia="SimSun"/>
              </w:rPr>
            </w:pPr>
            <w:r w:rsidRPr="002C7CB4">
              <w:rPr>
                <w:szCs w:val="18"/>
              </w:rPr>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7C485C16" w14:textId="77777777" w:rsidR="009A16B6" w:rsidRPr="002C7CB4" w:rsidRDefault="009A16B6" w:rsidP="003F7390">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1B6D8" w14:textId="77777777" w:rsidR="009A16B6" w:rsidRPr="002C7CB4" w:rsidRDefault="009A16B6" w:rsidP="003F7390">
            <w:pPr>
              <w:pStyle w:val="TAC"/>
              <w:rPr>
                <w:rFonts w:eastAsia="SimSun"/>
              </w:rPr>
            </w:pPr>
            <w:r w:rsidRPr="002C7CB4">
              <w:rPr>
                <w:rFonts w:eastAsia="SimSun"/>
              </w:rPr>
              <w:t>Y</w:t>
            </w:r>
          </w:p>
        </w:tc>
      </w:tr>
    </w:tbl>
    <w:p w14:paraId="7988840B" w14:textId="77777777" w:rsidR="009A16B6" w:rsidRDefault="009A16B6" w:rsidP="009A16B6"/>
    <w:p w14:paraId="053E8AC4" w14:textId="77777777" w:rsidR="009A16B6" w:rsidRPr="00526FC3" w:rsidRDefault="009A16B6" w:rsidP="009A16B6">
      <w:pPr>
        <w:pStyle w:val="Heading1"/>
      </w:pPr>
      <w:bookmarkStart w:id="425" w:name="_Toc217989173"/>
      <w:r w:rsidRPr="00526FC3">
        <w:t>A.</w:t>
      </w:r>
      <w:r>
        <w:t>6</w:t>
      </w:r>
      <w:r w:rsidRPr="00526FC3">
        <w:tab/>
      </w:r>
      <w:r>
        <w:t xml:space="preserve">Initial </w:t>
      </w:r>
      <w:r w:rsidRPr="00526FC3">
        <w:rPr>
          <w:rFonts w:hint="eastAsia"/>
        </w:rPr>
        <w:t>MC</w:t>
      </w:r>
      <w:r w:rsidRPr="00526FC3">
        <w:rPr>
          <w:rFonts w:hint="eastAsia"/>
          <w:lang w:eastAsia="zh-CN"/>
        </w:rPr>
        <w:t xml:space="preserve"> service</w:t>
      </w:r>
      <w:r w:rsidRPr="00526FC3">
        <w:rPr>
          <w:rFonts w:hint="eastAsia"/>
        </w:rPr>
        <w:t xml:space="preserve"> </w:t>
      </w:r>
      <w:r>
        <w:t>UE</w:t>
      </w:r>
      <w:r w:rsidRPr="00526FC3">
        <w:rPr>
          <w:rFonts w:hint="eastAsia"/>
        </w:rPr>
        <w:t xml:space="preserve"> </w:t>
      </w:r>
      <w:r w:rsidRPr="00526FC3">
        <w:t xml:space="preserve">configuration </w:t>
      </w:r>
      <w:r w:rsidRPr="00526FC3">
        <w:rPr>
          <w:rFonts w:hint="eastAsia"/>
        </w:rPr>
        <w:t>data</w:t>
      </w:r>
      <w:bookmarkEnd w:id="425"/>
    </w:p>
    <w:p w14:paraId="4B5E42EA" w14:textId="639B722C" w:rsidR="009A16B6" w:rsidRDefault="009A16B6" w:rsidP="009A16B6">
      <w:pPr>
        <w:rPr>
          <w:rFonts w:eastAsia="GulimChe"/>
          <w:color w:val="222222"/>
        </w:rPr>
      </w:pPr>
      <w:r>
        <w:rPr>
          <w:rStyle w:val="apple-converted-space"/>
          <w:rFonts w:eastAsia="GulimChe"/>
          <w:color w:val="222222"/>
        </w:rPr>
        <w:t xml:space="preserve">Initial </w:t>
      </w:r>
      <w:r w:rsidRPr="00526FC3">
        <w:rPr>
          <w:rStyle w:val="apple-converted-space"/>
          <w:rFonts w:hint="eastAsia"/>
          <w:color w:val="222222"/>
          <w:lang w:eastAsia="zh-CN"/>
        </w:rPr>
        <w:t xml:space="preserve">MC service </w:t>
      </w:r>
      <w:r>
        <w:rPr>
          <w:rStyle w:val="apple-converted-space"/>
          <w:color w:val="222222"/>
          <w:lang w:eastAsia="zh-CN"/>
        </w:rPr>
        <w:t>UE</w:t>
      </w:r>
      <w:r w:rsidRPr="00526FC3">
        <w:rPr>
          <w:rStyle w:val="apple-converted-space"/>
          <w:rFonts w:eastAsia="GulimChe"/>
          <w:color w:val="222222"/>
        </w:rPr>
        <w:t xml:space="preserve"> configuration data is </w:t>
      </w:r>
      <w:r w:rsidRPr="00526FC3">
        <w:rPr>
          <w:rFonts w:eastAsia="GulimChe"/>
          <w:color w:val="222222"/>
        </w:rPr>
        <w:t>essential to the MC</w:t>
      </w:r>
      <w:r w:rsidRPr="00526FC3">
        <w:rPr>
          <w:rFonts w:hint="eastAsia"/>
          <w:color w:val="222222"/>
          <w:lang w:eastAsia="zh-CN"/>
        </w:rPr>
        <w:t xml:space="preserve"> service</w:t>
      </w:r>
      <w:r w:rsidRPr="00526FC3">
        <w:rPr>
          <w:rFonts w:eastAsia="GulimChe"/>
          <w:color w:val="222222"/>
        </w:rPr>
        <w:t xml:space="preserve"> UE to successfully connect to the</w:t>
      </w:r>
      <w:r>
        <w:rPr>
          <w:rFonts w:eastAsia="GulimChe"/>
          <w:color w:val="222222"/>
        </w:rPr>
        <w:t xml:space="preserve"> MC system,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008D0741" w:rsidRPr="008D0741">
        <w:rPr>
          <w:lang w:eastAsia="zh-CN"/>
        </w:rPr>
        <w:t>, and 3GPP</w:t>
      </w:r>
      <w:r w:rsidR="008D0741">
        <w:rPr>
          <w:lang w:eastAsia="zh-CN"/>
        </w:rPr>
        <w:t> </w:t>
      </w:r>
      <w:r w:rsidR="008D0741" w:rsidRPr="008D0741">
        <w:rPr>
          <w:lang w:eastAsia="zh-CN"/>
        </w:rPr>
        <w:t>TS</w:t>
      </w:r>
      <w:r w:rsidR="008D0741">
        <w:rPr>
          <w:lang w:eastAsia="zh-CN"/>
        </w:rPr>
        <w:t> </w:t>
      </w:r>
      <w:r w:rsidR="008D0741" w:rsidRPr="008D0741">
        <w:rPr>
          <w:lang w:eastAsia="zh-CN"/>
        </w:rPr>
        <w:t>23.289</w:t>
      </w:r>
      <w:r w:rsidR="008D0741">
        <w:rPr>
          <w:lang w:eastAsia="zh-CN"/>
        </w:rPr>
        <w:t> </w:t>
      </w:r>
      <w:r w:rsidR="008D0741" w:rsidRPr="008D0741">
        <w:rPr>
          <w:lang w:eastAsia="zh-CN"/>
        </w:rPr>
        <w:t>[</w:t>
      </w:r>
      <w:r w:rsidR="008D0741">
        <w:rPr>
          <w:lang w:eastAsia="zh-CN"/>
        </w:rPr>
        <w:t>12</w:t>
      </w:r>
      <w:r w:rsidR="008D0741" w:rsidRPr="008D0741">
        <w:rPr>
          <w:lang w:eastAsia="zh-CN"/>
        </w:rPr>
        <w:t>]</w:t>
      </w:r>
      <w:r>
        <w:rPr>
          <w:rStyle w:val="apple-converted-space"/>
          <w:rFonts w:eastAsia="GulimChe"/>
          <w:color w:val="222222"/>
        </w:rPr>
        <w:t>.</w:t>
      </w:r>
    </w:p>
    <w:p w14:paraId="7A39F04F" w14:textId="77777777" w:rsidR="009A16B6" w:rsidRDefault="009A16B6" w:rsidP="009A16B6">
      <w:pPr>
        <w:rPr>
          <w:rFonts w:eastAsia="GulimChe"/>
          <w:color w:val="222222"/>
        </w:rPr>
      </w:pPr>
      <w:r>
        <w:rPr>
          <w:rFonts w:eastAsia="GulimChe"/>
          <w:color w:val="222222"/>
        </w:rPr>
        <w:t xml:space="preserve">The configuration data defined </w:t>
      </w:r>
      <w:r w:rsidRPr="00526FC3">
        <w:rPr>
          <w:rFonts w:eastAsia="GulimChe"/>
          <w:color w:val="222222"/>
        </w:rPr>
        <w:t xml:space="preserve">in table A.6-1 is </w:t>
      </w:r>
      <w:r>
        <w:rPr>
          <w:rFonts w:eastAsia="GulimChe"/>
          <w:color w:val="222222"/>
        </w:rPr>
        <w:t xml:space="preserve">additionally </w:t>
      </w:r>
      <w:r w:rsidRPr="00526FC3">
        <w:rPr>
          <w:rFonts w:eastAsia="GulimChe"/>
          <w:color w:val="222222"/>
        </w:rPr>
        <w:t>provided to the MC</w:t>
      </w:r>
      <w:r w:rsidRPr="00526FC3">
        <w:rPr>
          <w:rFonts w:hint="eastAsia"/>
          <w:color w:val="222222"/>
          <w:lang w:eastAsia="zh-CN"/>
        </w:rPr>
        <w:t xml:space="preserve"> service</w:t>
      </w:r>
      <w:r>
        <w:rPr>
          <w:color w:val="222222"/>
          <w:lang w:eastAsia="zh-CN"/>
        </w:rPr>
        <w:t xml:space="preserve"> UE</w:t>
      </w:r>
      <w:r w:rsidRPr="00526FC3">
        <w:rPr>
          <w:rFonts w:eastAsia="GulimChe"/>
          <w:color w:val="222222"/>
        </w:rPr>
        <w:t>'s clients</w:t>
      </w:r>
      <w:r>
        <w:rPr>
          <w:rFonts w:eastAsia="GulimChe"/>
          <w:color w:val="222222"/>
        </w:rPr>
        <w:t xml:space="preserve"> to successfully connect to the IOPS </w:t>
      </w:r>
      <w:r w:rsidRPr="00526FC3">
        <w:rPr>
          <w:rFonts w:eastAsia="GulimChe"/>
          <w:color w:val="222222"/>
        </w:rPr>
        <w:t>MC system</w:t>
      </w:r>
      <w:r>
        <w:rPr>
          <w:rFonts w:eastAsia="GulimChe"/>
          <w:color w:val="222222"/>
        </w:rPr>
        <w:t xml:space="preserve"> in the IOPS mode of operation. The MC </w:t>
      </w:r>
      <w:r w:rsidRPr="00526FC3">
        <w:rPr>
          <w:rFonts w:hint="eastAsia"/>
          <w:color w:val="222222"/>
          <w:lang w:eastAsia="zh-CN"/>
        </w:rPr>
        <w:t>service</w:t>
      </w:r>
      <w:r w:rsidRPr="00526FC3">
        <w:rPr>
          <w:rFonts w:eastAsia="GulimChe"/>
          <w:color w:val="222222"/>
        </w:rPr>
        <w:t xml:space="preserve"> UE's clients </w:t>
      </w:r>
      <w:r>
        <w:rPr>
          <w:rFonts w:eastAsia="GulimChe"/>
          <w:color w:val="222222"/>
        </w:rPr>
        <w:t xml:space="preserve">(e.g. MC service client, IOPS connectivity client) obtain the data </w:t>
      </w:r>
      <w:r w:rsidRPr="00526FC3">
        <w:rPr>
          <w:rFonts w:eastAsia="GulimChe"/>
          <w:color w:val="222222"/>
        </w:rPr>
        <w:t>during the bootstrap process (</w:t>
      </w:r>
      <w:r>
        <w:rPr>
          <w:rFonts w:eastAsia="GulimChe"/>
          <w:color w:val="222222"/>
        </w:rPr>
        <w:t xml:space="preserve">described in </w:t>
      </w:r>
      <w:r w:rsidRPr="00526FC3">
        <w:rPr>
          <w:rFonts w:eastAsia="GulimChe"/>
          <w:color w:val="222222"/>
        </w:rPr>
        <w:t>clause 10.1.1</w:t>
      </w:r>
      <w:r w:rsidRPr="00DF0582">
        <w:rPr>
          <w:rFonts w:eastAsia="GulimChe"/>
          <w:color w:val="222222"/>
        </w:rPr>
        <w:t xml:space="preserve"> </w:t>
      </w:r>
      <w:r>
        <w:rPr>
          <w:rFonts w:eastAsia="GulimChe"/>
          <w:color w:val="222222"/>
        </w:rPr>
        <w:t xml:space="preserve">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Fonts w:eastAsia="GulimChe"/>
          <w:color w:val="222222"/>
        </w:rPr>
        <w:t>),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w:t>
      </w:r>
      <w:r>
        <w:rPr>
          <w:rFonts w:eastAsia="GulimChe"/>
          <w:color w:val="222222"/>
        </w:rPr>
        <w:t xml:space="preserve"> service</w:t>
      </w:r>
      <w:r w:rsidRPr="00526FC3">
        <w:rPr>
          <w:rFonts w:eastAsia="GulimChe"/>
          <w:color w:val="222222"/>
        </w:rPr>
        <w:t xml:space="preserve"> client's provisioning on the UE, using a device management procedure.</w:t>
      </w:r>
      <w:r w:rsidRPr="00DF0582">
        <w:rPr>
          <w:rFonts w:eastAsia="GulimChe"/>
          <w:color w:val="222222"/>
        </w:rPr>
        <w:t xml:space="preserve"> </w:t>
      </w:r>
    </w:p>
    <w:p w14:paraId="1BC4F6B8" w14:textId="77777777" w:rsidR="009A16B6" w:rsidRPr="00526FC3" w:rsidRDefault="009A16B6" w:rsidP="009A16B6">
      <w:pPr>
        <w:pStyle w:val="TH"/>
        <w:rPr>
          <w:lang w:eastAsia="ko-KR"/>
        </w:rPr>
      </w:pPr>
      <w:r w:rsidRPr="00526FC3">
        <w:lastRenderedPageBreak/>
        <w:t xml:space="preserve">Table A.6-1: </w:t>
      </w:r>
      <w:r w:rsidRPr="00526FC3">
        <w:rPr>
          <w:lang w:eastAsia="ko-KR"/>
        </w:rPr>
        <w:t>Initial MC service UE configuration data (</w:t>
      </w:r>
      <w:r>
        <w:rPr>
          <w:lang w:eastAsia="ko-KR"/>
        </w:rPr>
        <w:t>IOPS</w:t>
      </w:r>
      <w:r w:rsidRPr="00526FC3">
        <w:rPr>
          <w:lang w:eastAsia="ko-KR"/>
        </w:rPr>
        <w:t>)</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9A16B6" w:rsidRPr="00526FC3" w14:paraId="78B2945A" w14:textId="77777777" w:rsidTr="003F7390">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6E39B999" w14:textId="77777777" w:rsidR="009A16B6" w:rsidRPr="00526FC3" w:rsidRDefault="009A16B6" w:rsidP="003F7390">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37920ABC" w14:textId="77777777" w:rsidR="009A16B6" w:rsidRPr="00526FC3" w:rsidRDefault="009A16B6" w:rsidP="003F7390">
            <w:pPr>
              <w:pStyle w:val="TAH"/>
              <w:rPr>
                <w:rFonts w:eastAsia="Malgun Gothic"/>
                <w:lang w:eastAsia="ko-KR"/>
              </w:rPr>
            </w:pPr>
            <w:r w:rsidRPr="00526FC3">
              <w:t>Parameter description</w:t>
            </w:r>
          </w:p>
        </w:tc>
      </w:tr>
      <w:tr w:rsidR="009A16B6" w:rsidRPr="00526FC3" w14:paraId="1731E693"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F23A87" w14:textId="77777777" w:rsidR="009A16B6" w:rsidRPr="00352049" w:rsidRDefault="009A16B6" w:rsidP="003F7390">
            <w:pPr>
              <w:pStyle w:val="TAL"/>
            </w:pPr>
            <w:r>
              <w:t>C</w:t>
            </w:r>
            <w:r w:rsidRPr="00352049">
              <w:t>lause </w:t>
            </w:r>
            <w:r>
              <w:t>5.4.3</w:t>
            </w:r>
          </w:p>
        </w:tc>
        <w:tc>
          <w:tcPr>
            <w:tcW w:w="6033" w:type="dxa"/>
            <w:tcBorders>
              <w:top w:val="single" w:sz="4" w:space="0" w:color="auto"/>
              <w:left w:val="single" w:sz="4" w:space="0" w:color="auto"/>
              <w:bottom w:val="single" w:sz="4" w:space="0" w:color="auto"/>
              <w:right w:val="single" w:sz="4" w:space="0" w:color="auto"/>
            </w:tcBorders>
          </w:tcPr>
          <w:p w14:paraId="68BC345E" w14:textId="371368CF" w:rsidR="009A16B6" w:rsidRPr="00352049" w:rsidRDefault="009A16B6" w:rsidP="003F7390">
            <w:pPr>
              <w:pStyle w:val="TAL"/>
            </w:pPr>
            <w:r w:rsidRPr="00352049">
              <w:t>PDN connectivity information</w:t>
            </w:r>
            <w:r>
              <w:t xml:space="preserve"> in IOPS</w:t>
            </w:r>
            <w:r w:rsidR="008D0741" w:rsidRPr="008D0741">
              <w:t xml:space="preserve"> (</w:t>
            </w:r>
            <w:r w:rsidR="003A142B">
              <w:t xml:space="preserve">see </w:t>
            </w:r>
            <w:r w:rsidR="008D0741" w:rsidRPr="008D0741">
              <w:t>NOTE</w:t>
            </w:r>
            <w:r w:rsidR="008D0741">
              <w:t> </w:t>
            </w:r>
            <w:r w:rsidR="008D0741" w:rsidRPr="008D0741">
              <w:t>1)</w:t>
            </w:r>
          </w:p>
        </w:tc>
      </w:tr>
      <w:tr w:rsidR="009A16B6" w:rsidRPr="00526FC3" w14:paraId="7F38B9E6"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0674282"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46F5C67" w14:textId="77777777" w:rsidR="009A16B6" w:rsidRPr="00352049" w:rsidRDefault="009A16B6" w:rsidP="003F7390">
            <w:pPr>
              <w:pStyle w:val="TAL"/>
            </w:pPr>
            <w:r w:rsidRPr="00352049">
              <w:t>&gt;</w:t>
            </w:r>
            <w:r>
              <w:t xml:space="preserve"> </w:t>
            </w:r>
            <w:r w:rsidRPr="00352049">
              <w:t>IOPS</w:t>
            </w:r>
            <w:r>
              <w:t xml:space="preserve"> </w:t>
            </w:r>
            <w:r w:rsidRPr="00352049">
              <w:t xml:space="preserve">HPLMN ID and optionally </w:t>
            </w:r>
            <w:r>
              <w:t xml:space="preserve">IOPS </w:t>
            </w:r>
            <w:r w:rsidRPr="00352049">
              <w:t>VPLMN ID to which the data pertains</w:t>
            </w:r>
          </w:p>
        </w:tc>
      </w:tr>
      <w:tr w:rsidR="009A16B6" w:rsidRPr="00526FC3" w14:paraId="69C5C275"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40AEA1"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783CEA" w14:textId="77777777" w:rsidR="009A16B6" w:rsidRPr="00352049" w:rsidRDefault="009A16B6" w:rsidP="003F7390">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r>
              <w:t xml:space="preserve"> in IOPS</w:t>
            </w:r>
          </w:p>
        </w:tc>
      </w:tr>
      <w:tr w:rsidR="009A16B6" w:rsidRPr="00526FC3" w14:paraId="3DF2E545"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C20075"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986F4E" w14:textId="77777777" w:rsidR="009A16B6" w:rsidRPr="00352049" w:rsidRDefault="009A16B6" w:rsidP="003F7390">
            <w:pPr>
              <w:pStyle w:val="TAL"/>
            </w:pPr>
            <w:r w:rsidRPr="00352049">
              <w:t>&gt;&gt; APN</w:t>
            </w:r>
          </w:p>
        </w:tc>
      </w:tr>
      <w:tr w:rsidR="009A16B6" w:rsidRPr="00526FC3" w14:paraId="14FF8B61"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524B0E"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2161A66" w14:textId="77777777" w:rsidR="009A16B6" w:rsidRPr="00352049" w:rsidRDefault="009A16B6" w:rsidP="003F7390">
            <w:pPr>
              <w:pStyle w:val="TAL"/>
            </w:pPr>
            <w:r w:rsidRPr="00352049">
              <w:t>&gt;&gt; PDN access credentials</w:t>
            </w:r>
          </w:p>
        </w:tc>
      </w:tr>
      <w:tr w:rsidR="008D0741" w:rsidRPr="00526FC3" w14:paraId="706405A6"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CEF467"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F830502" w14:textId="29C426A6" w:rsidR="008D0741" w:rsidRPr="00352049" w:rsidRDefault="008D0741" w:rsidP="008D0741">
            <w:pPr>
              <w:pStyle w:val="TAL"/>
            </w:pPr>
            <w:r>
              <w:t>PDU session information in IOPS (</w:t>
            </w:r>
            <w:r w:rsidR="003A142B">
              <w:t xml:space="preserve">see </w:t>
            </w:r>
            <w:r>
              <w:t>NOTE 2)</w:t>
            </w:r>
          </w:p>
        </w:tc>
      </w:tr>
      <w:tr w:rsidR="008D0741" w:rsidRPr="00526FC3" w14:paraId="43BFFC4E"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A57A587"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F762D99" w14:textId="0EF2BFC5" w:rsidR="008D0741" w:rsidRPr="00352049" w:rsidRDefault="008D0741" w:rsidP="008D0741">
            <w:pPr>
              <w:pStyle w:val="TAL"/>
            </w:pPr>
            <w:r w:rsidRPr="00352049">
              <w:t>&gt;</w:t>
            </w:r>
            <w:r>
              <w:t xml:space="preserve"> </w:t>
            </w:r>
            <w:r w:rsidRPr="00352049">
              <w:t>IOPS</w:t>
            </w:r>
            <w:r>
              <w:t xml:space="preserve"> </w:t>
            </w:r>
            <w:r w:rsidRPr="00352049">
              <w:t xml:space="preserve">HPLMN ID and optionally </w:t>
            </w:r>
            <w:r>
              <w:t xml:space="preserve">IOPS </w:t>
            </w:r>
            <w:r w:rsidRPr="00352049">
              <w:t>VPLMN ID to which the data pertains</w:t>
            </w:r>
          </w:p>
        </w:tc>
      </w:tr>
      <w:tr w:rsidR="008D0741" w:rsidRPr="00526FC3" w14:paraId="48ADBCB0"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CCF390"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3A8AAD0" w14:textId="11B3A7BC" w:rsidR="008D0741" w:rsidRPr="00352049" w:rsidRDefault="008D0741" w:rsidP="008D0741">
            <w:pPr>
              <w:pStyle w:val="TAL"/>
            </w:pPr>
            <w:r>
              <w:t>&gt; MC service PDU in IOPS</w:t>
            </w:r>
          </w:p>
        </w:tc>
      </w:tr>
      <w:tr w:rsidR="008D0741" w:rsidRPr="00526FC3" w14:paraId="300E53C7"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4C7683"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6B3CF4" w14:textId="34368F7F" w:rsidR="008D0741" w:rsidRPr="00352049" w:rsidRDefault="008D0741" w:rsidP="008D0741">
            <w:pPr>
              <w:pStyle w:val="TAL"/>
            </w:pPr>
            <w:r>
              <w:t>&gt;&gt; DNN</w:t>
            </w:r>
          </w:p>
        </w:tc>
      </w:tr>
      <w:tr w:rsidR="008D0741" w:rsidRPr="00526FC3" w14:paraId="291E2A5A"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91524B4"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B2DDA57" w14:textId="2C2BB775" w:rsidR="008D0741" w:rsidRPr="00352049" w:rsidRDefault="008D0741" w:rsidP="008D0741">
            <w:pPr>
              <w:pStyle w:val="TAL"/>
            </w:pPr>
            <w:r>
              <w:t>&gt;&gt; PDU access credentials</w:t>
            </w:r>
          </w:p>
        </w:tc>
      </w:tr>
      <w:tr w:rsidR="008D0741" w:rsidRPr="00526FC3" w14:paraId="2A184802"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F423EF5"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6B7607DB" w14:textId="2429BF73" w:rsidR="008D0741" w:rsidRPr="00352049" w:rsidRDefault="008D0741" w:rsidP="008D0741">
            <w:pPr>
              <w:pStyle w:val="TAL"/>
            </w:pPr>
            <w:r>
              <w:t>&gt;Default configured slice(s) S-NSSAI(s)</w:t>
            </w:r>
          </w:p>
        </w:tc>
      </w:tr>
      <w:tr w:rsidR="009A16B6" w:rsidRPr="00526FC3" w14:paraId="3D614252"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92D74A" w14:textId="77777777" w:rsidR="009A16B6" w:rsidRPr="00352049"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5E59FD8F" w14:textId="77777777" w:rsidR="009A16B6" w:rsidRPr="00352049" w:rsidRDefault="009A16B6" w:rsidP="003F7390">
            <w:pPr>
              <w:pStyle w:val="TAL"/>
            </w:pPr>
            <w:r w:rsidRPr="00352049">
              <w:t>Application plane server identity information</w:t>
            </w:r>
          </w:p>
        </w:tc>
      </w:tr>
      <w:tr w:rsidR="009A16B6" w:rsidRPr="00526FC3" w:rsidDel="00367E10" w14:paraId="29704EFF"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3A28CB" w14:textId="77777777" w:rsidR="009A16B6" w:rsidRPr="00352049" w:rsidDel="00367E10"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6D3BC7E3" w14:textId="77777777" w:rsidR="009A16B6" w:rsidRPr="00352049" w:rsidRDefault="009A16B6" w:rsidP="003F7390">
            <w:pPr>
              <w:pStyle w:val="TAL"/>
            </w:pPr>
            <w:r>
              <w:rPr>
                <w:lang w:val="nl-NL" w:eastAsia="zh-CN"/>
              </w:rPr>
              <w:t xml:space="preserve">&gt; </w:t>
            </w:r>
            <w:r w:rsidRPr="00AB5FED">
              <w:rPr>
                <w:lang w:val="nl-NL" w:eastAsia="zh-CN"/>
              </w:rPr>
              <w:t>I</w:t>
            </w:r>
            <w:r w:rsidRPr="00AB5FED">
              <w:rPr>
                <w:lang w:val="nl-NL"/>
              </w:rPr>
              <w:t xml:space="preserve">ndication of whether the UE shall use IPv4 or IPv6 for </w:t>
            </w:r>
            <w:r>
              <w:rPr>
                <w:lang w:val="nl-NL"/>
              </w:rPr>
              <w:t>the support of MC services in IOPS</w:t>
            </w:r>
          </w:p>
        </w:tc>
      </w:tr>
      <w:tr w:rsidR="009A16B6" w:rsidRPr="00526FC3" w:rsidDel="00367E10" w14:paraId="506B63E5"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93461B" w14:textId="77777777" w:rsidR="009A16B6" w:rsidRPr="00352049" w:rsidDel="00367E10"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30F55FDD" w14:textId="77777777" w:rsidR="009A16B6" w:rsidRPr="00352049" w:rsidRDefault="009A16B6" w:rsidP="003F7390">
            <w:pPr>
              <w:pStyle w:val="TAL"/>
            </w:pPr>
            <w:r>
              <w:t xml:space="preserve">&gt; </w:t>
            </w:r>
            <w:r w:rsidRPr="00352049">
              <w:t>I</w:t>
            </w:r>
            <w:r>
              <w:t>OPS MC connectivity function</w:t>
            </w:r>
          </w:p>
        </w:tc>
      </w:tr>
      <w:tr w:rsidR="009A16B6" w:rsidRPr="00526FC3" w:rsidDel="00367E10" w14:paraId="5D6E845E"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E43463" w14:textId="77777777" w:rsidR="009A16B6" w:rsidRPr="00352049" w:rsidDel="00367E10"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47BA9EE5" w14:textId="77777777" w:rsidR="009A16B6" w:rsidRPr="00352049" w:rsidRDefault="009A16B6" w:rsidP="003F7390">
            <w:pPr>
              <w:pStyle w:val="TAL"/>
            </w:pPr>
            <w:r>
              <w:t>&gt;&gt; Server URI</w:t>
            </w:r>
          </w:p>
        </w:tc>
      </w:tr>
      <w:tr w:rsidR="008D0741" w:rsidRPr="00526FC3" w:rsidDel="00367E10" w14:paraId="1CF199C5" w14:textId="77777777" w:rsidTr="003A4FBF">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D854A27" w14:textId="12102DE7" w:rsidR="008D0741" w:rsidRDefault="008D0741" w:rsidP="008E00F8">
            <w:pPr>
              <w:pStyle w:val="TAN"/>
            </w:pPr>
            <w:r>
              <w:t>NOTE 1:</w:t>
            </w:r>
            <w:r>
              <w:tab/>
              <w:t>These configurations shall only be used to access via IOPS EPS system.</w:t>
            </w:r>
          </w:p>
          <w:p w14:paraId="1B797105" w14:textId="58B867DB" w:rsidR="008D0741" w:rsidRDefault="008D0741" w:rsidP="008E00F8">
            <w:pPr>
              <w:pStyle w:val="TAN"/>
            </w:pPr>
            <w:r>
              <w:t>NOTE 2:</w:t>
            </w:r>
            <w:r>
              <w:tab/>
              <w:t>These configurations shall only be used to access via IOPS 5GS system.</w:t>
            </w:r>
          </w:p>
        </w:tc>
      </w:tr>
    </w:tbl>
    <w:p w14:paraId="73D8E76E" w14:textId="77777777" w:rsidR="009A16B6" w:rsidRDefault="009A16B6" w:rsidP="009A16B6">
      <w:pPr>
        <w:rPr>
          <w:rFonts w:eastAsia="GulimChe"/>
        </w:rPr>
      </w:pPr>
    </w:p>
    <w:p w14:paraId="21F39FFC" w14:textId="1D93DEA8" w:rsidR="008D0741" w:rsidRDefault="009A16B6" w:rsidP="008E00F8">
      <w:pPr>
        <w:pStyle w:val="Heading1"/>
        <w:rPr>
          <w:rFonts w:eastAsia="GulimChe"/>
        </w:rPr>
      </w:pPr>
      <w:bookmarkStart w:id="426" w:name="historyclause"/>
      <w:r w:rsidRPr="00656BA2">
        <w:br w:type="page"/>
      </w:r>
      <w:bookmarkStart w:id="427" w:name="_Toc217989174"/>
      <w:r w:rsidR="008D0741">
        <w:rPr>
          <w:rFonts w:eastAsia="GulimChe"/>
        </w:rPr>
        <w:lastRenderedPageBreak/>
        <w:t>A.7</w:t>
      </w:r>
      <w:r w:rsidR="008D0741">
        <w:rPr>
          <w:rFonts w:eastAsia="GulimChe"/>
        </w:rPr>
        <w:tab/>
        <w:t>Location user profile configuration data</w:t>
      </w:r>
      <w:bookmarkEnd w:id="427"/>
    </w:p>
    <w:p w14:paraId="1A4D3A66" w14:textId="5EA8EEB0" w:rsidR="008D0741" w:rsidRPr="00F0071D" w:rsidRDefault="008D0741" w:rsidP="008D0741">
      <w:pPr>
        <w:rPr>
          <w:rFonts w:eastAsia="GulimChe"/>
        </w:rPr>
      </w:pPr>
      <w:r>
        <w:rPr>
          <w:rFonts w:eastAsia="GulimChe"/>
        </w:rPr>
        <w:t xml:space="preserve">The location user profile configuration data defined in annex A.8 of 3GPP TS 23.280 [3] is applicable as needed in the IOPS mode of operation. </w:t>
      </w:r>
    </w:p>
    <w:p w14:paraId="63336CA2" w14:textId="1FC62935" w:rsidR="009A16B6" w:rsidRPr="00656BA2" w:rsidRDefault="009A16B6" w:rsidP="009A16B6">
      <w:pPr>
        <w:pStyle w:val="Heading8"/>
      </w:pPr>
      <w:bookmarkStart w:id="428" w:name="_Toc217989175"/>
      <w:r w:rsidRPr="003D63F1">
        <w:rPr>
          <w:rFonts w:eastAsia="SimSun"/>
        </w:rPr>
        <w:t>Annex B (informative):</w:t>
      </w:r>
      <w:r w:rsidRPr="003D63F1">
        <w:rPr>
          <w:rFonts w:eastAsia="SimSun"/>
        </w:rPr>
        <w:br/>
        <w:t>Change history</w:t>
      </w:r>
      <w:bookmarkEnd w:id="4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9A16B6" w:rsidRPr="00656BA2" w14:paraId="68C4C0DE" w14:textId="77777777" w:rsidTr="00E6718C">
        <w:trPr>
          <w:cantSplit/>
        </w:trPr>
        <w:tc>
          <w:tcPr>
            <w:tcW w:w="9639" w:type="dxa"/>
            <w:gridSpan w:val="8"/>
            <w:tcBorders>
              <w:bottom w:val="nil"/>
            </w:tcBorders>
            <w:shd w:val="solid" w:color="FFFFFF" w:fill="auto"/>
          </w:tcPr>
          <w:bookmarkEnd w:id="426"/>
          <w:p w14:paraId="46DB5E7D" w14:textId="77777777" w:rsidR="009A16B6" w:rsidRPr="00656BA2" w:rsidRDefault="009A16B6" w:rsidP="003F7390">
            <w:pPr>
              <w:pStyle w:val="TAL"/>
              <w:jc w:val="center"/>
              <w:rPr>
                <w:b/>
                <w:sz w:val="16"/>
              </w:rPr>
            </w:pPr>
            <w:r w:rsidRPr="00656BA2">
              <w:rPr>
                <w:b/>
              </w:rPr>
              <w:t>Change history</w:t>
            </w:r>
          </w:p>
        </w:tc>
      </w:tr>
      <w:tr w:rsidR="009A16B6" w:rsidRPr="00656BA2" w14:paraId="6280AA94" w14:textId="77777777" w:rsidTr="008E00F8">
        <w:tc>
          <w:tcPr>
            <w:tcW w:w="800" w:type="dxa"/>
            <w:shd w:val="pct10" w:color="auto" w:fill="FFFFFF"/>
          </w:tcPr>
          <w:p w14:paraId="5F27EE39" w14:textId="77777777" w:rsidR="009A16B6" w:rsidRPr="00656BA2" w:rsidRDefault="009A16B6" w:rsidP="003F7390">
            <w:pPr>
              <w:pStyle w:val="TAL"/>
              <w:rPr>
                <w:b/>
                <w:sz w:val="16"/>
              </w:rPr>
            </w:pPr>
            <w:r w:rsidRPr="00656BA2">
              <w:rPr>
                <w:b/>
                <w:sz w:val="16"/>
              </w:rPr>
              <w:t>Date</w:t>
            </w:r>
          </w:p>
        </w:tc>
        <w:tc>
          <w:tcPr>
            <w:tcW w:w="800" w:type="dxa"/>
            <w:shd w:val="pct10" w:color="auto" w:fill="FFFFFF"/>
          </w:tcPr>
          <w:p w14:paraId="19EAD7ED" w14:textId="77777777" w:rsidR="009A16B6" w:rsidRPr="00656BA2" w:rsidRDefault="009A16B6" w:rsidP="003F7390">
            <w:pPr>
              <w:pStyle w:val="TAL"/>
              <w:rPr>
                <w:b/>
                <w:sz w:val="16"/>
              </w:rPr>
            </w:pPr>
            <w:r w:rsidRPr="00656BA2">
              <w:rPr>
                <w:b/>
                <w:sz w:val="16"/>
              </w:rPr>
              <w:t>Meeting</w:t>
            </w:r>
          </w:p>
        </w:tc>
        <w:tc>
          <w:tcPr>
            <w:tcW w:w="1094" w:type="dxa"/>
            <w:shd w:val="pct10" w:color="auto" w:fill="FFFFFF"/>
          </w:tcPr>
          <w:p w14:paraId="616A630E" w14:textId="77777777" w:rsidR="009A16B6" w:rsidRPr="00656BA2" w:rsidRDefault="009A16B6" w:rsidP="003F7390">
            <w:pPr>
              <w:pStyle w:val="TAL"/>
              <w:rPr>
                <w:b/>
                <w:sz w:val="16"/>
              </w:rPr>
            </w:pPr>
            <w:r w:rsidRPr="00656BA2">
              <w:rPr>
                <w:b/>
                <w:sz w:val="16"/>
              </w:rPr>
              <w:t>TDoc</w:t>
            </w:r>
          </w:p>
        </w:tc>
        <w:tc>
          <w:tcPr>
            <w:tcW w:w="519" w:type="dxa"/>
            <w:shd w:val="pct10" w:color="auto" w:fill="FFFFFF"/>
          </w:tcPr>
          <w:p w14:paraId="4967069F" w14:textId="77777777" w:rsidR="009A16B6" w:rsidRPr="00656BA2" w:rsidRDefault="009A16B6" w:rsidP="003F7390">
            <w:pPr>
              <w:pStyle w:val="TAL"/>
              <w:rPr>
                <w:b/>
                <w:sz w:val="16"/>
              </w:rPr>
            </w:pPr>
            <w:r w:rsidRPr="00656BA2">
              <w:rPr>
                <w:b/>
                <w:sz w:val="16"/>
              </w:rPr>
              <w:t>CR</w:t>
            </w:r>
          </w:p>
        </w:tc>
        <w:tc>
          <w:tcPr>
            <w:tcW w:w="331" w:type="dxa"/>
            <w:shd w:val="pct10" w:color="auto" w:fill="FFFFFF"/>
          </w:tcPr>
          <w:p w14:paraId="1075E93E" w14:textId="77777777" w:rsidR="009A16B6" w:rsidRPr="00656BA2" w:rsidRDefault="009A16B6" w:rsidP="003F7390">
            <w:pPr>
              <w:pStyle w:val="TAL"/>
              <w:rPr>
                <w:b/>
                <w:sz w:val="16"/>
              </w:rPr>
            </w:pPr>
            <w:r w:rsidRPr="00656BA2">
              <w:rPr>
                <w:b/>
                <w:sz w:val="16"/>
              </w:rPr>
              <w:t>Rev</w:t>
            </w:r>
          </w:p>
        </w:tc>
        <w:tc>
          <w:tcPr>
            <w:tcW w:w="425" w:type="dxa"/>
            <w:shd w:val="pct10" w:color="auto" w:fill="FFFFFF"/>
          </w:tcPr>
          <w:p w14:paraId="16819D15" w14:textId="77777777" w:rsidR="009A16B6" w:rsidRPr="00656BA2" w:rsidRDefault="009A16B6" w:rsidP="003F7390">
            <w:pPr>
              <w:pStyle w:val="TAL"/>
              <w:rPr>
                <w:b/>
                <w:sz w:val="16"/>
              </w:rPr>
            </w:pPr>
            <w:r w:rsidRPr="00656BA2">
              <w:rPr>
                <w:b/>
                <w:sz w:val="16"/>
              </w:rPr>
              <w:t>Cat</w:t>
            </w:r>
          </w:p>
        </w:tc>
        <w:tc>
          <w:tcPr>
            <w:tcW w:w="4962" w:type="dxa"/>
            <w:shd w:val="pct10" w:color="auto" w:fill="FFFFFF"/>
          </w:tcPr>
          <w:p w14:paraId="0573F2E4" w14:textId="77777777" w:rsidR="009A16B6" w:rsidRPr="00656BA2" w:rsidRDefault="009A16B6" w:rsidP="003F7390">
            <w:pPr>
              <w:pStyle w:val="TAL"/>
              <w:rPr>
                <w:b/>
                <w:sz w:val="16"/>
              </w:rPr>
            </w:pPr>
            <w:r w:rsidRPr="00656BA2">
              <w:rPr>
                <w:b/>
                <w:sz w:val="16"/>
              </w:rPr>
              <w:t>Subject/Comment</w:t>
            </w:r>
          </w:p>
        </w:tc>
        <w:tc>
          <w:tcPr>
            <w:tcW w:w="708" w:type="dxa"/>
            <w:shd w:val="pct10" w:color="auto" w:fill="FFFFFF"/>
          </w:tcPr>
          <w:p w14:paraId="4C39DA83" w14:textId="77777777" w:rsidR="009A16B6" w:rsidRPr="00656BA2" w:rsidRDefault="009A16B6" w:rsidP="003F7390">
            <w:pPr>
              <w:pStyle w:val="TAL"/>
              <w:rPr>
                <w:b/>
                <w:sz w:val="16"/>
              </w:rPr>
            </w:pPr>
            <w:r w:rsidRPr="00656BA2">
              <w:rPr>
                <w:b/>
                <w:sz w:val="16"/>
              </w:rPr>
              <w:t>New version</w:t>
            </w:r>
          </w:p>
        </w:tc>
      </w:tr>
      <w:tr w:rsidR="009A16B6" w:rsidRPr="00656BA2" w14:paraId="5A9AB979" w14:textId="77777777" w:rsidTr="008E00F8">
        <w:tc>
          <w:tcPr>
            <w:tcW w:w="800" w:type="dxa"/>
            <w:shd w:val="solid" w:color="FFFFFF" w:fill="auto"/>
          </w:tcPr>
          <w:p w14:paraId="7D1CEB8B" w14:textId="77777777" w:rsidR="009A16B6" w:rsidRPr="00656BA2" w:rsidRDefault="009A16B6" w:rsidP="003F7390">
            <w:pPr>
              <w:pStyle w:val="TAC"/>
              <w:rPr>
                <w:sz w:val="16"/>
                <w:szCs w:val="16"/>
              </w:rPr>
            </w:pPr>
            <w:r w:rsidRPr="00656BA2">
              <w:rPr>
                <w:sz w:val="16"/>
                <w:szCs w:val="16"/>
              </w:rPr>
              <w:t>2019-09</w:t>
            </w:r>
          </w:p>
        </w:tc>
        <w:tc>
          <w:tcPr>
            <w:tcW w:w="800" w:type="dxa"/>
            <w:shd w:val="solid" w:color="FFFFFF" w:fill="auto"/>
          </w:tcPr>
          <w:p w14:paraId="59853665" w14:textId="77777777" w:rsidR="009A16B6" w:rsidRPr="00656BA2" w:rsidRDefault="009A16B6" w:rsidP="003F7390">
            <w:pPr>
              <w:pStyle w:val="TAC"/>
              <w:rPr>
                <w:sz w:val="16"/>
                <w:szCs w:val="16"/>
              </w:rPr>
            </w:pPr>
            <w:r w:rsidRPr="00656BA2">
              <w:rPr>
                <w:sz w:val="16"/>
                <w:szCs w:val="16"/>
              </w:rPr>
              <w:t>SA6#33</w:t>
            </w:r>
          </w:p>
        </w:tc>
        <w:tc>
          <w:tcPr>
            <w:tcW w:w="1094" w:type="dxa"/>
            <w:shd w:val="solid" w:color="FFFFFF" w:fill="auto"/>
          </w:tcPr>
          <w:p w14:paraId="6684A71E" w14:textId="77777777" w:rsidR="009A16B6" w:rsidRPr="00656BA2" w:rsidRDefault="009A16B6" w:rsidP="003F7390">
            <w:pPr>
              <w:pStyle w:val="TAC"/>
              <w:rPr>
                <w:sz w:val="16"/>
                <w:szCs w:val="16"/>
              </w:rPr>
            </w:pPr>
          </w:p>
        </w:tc>
        <w:tc>
          <w:tcPr>
            <w:tcW w:w="519" w:type="dxa"/>
            <w:shd w:val="solid" w:color="FFFFFF" w:fill="auto"/>
          </w:tcPr>
          <w:p w14:paraId="0A0C0F5B" w14:textId="77777777" w:rsidR="009A16B6" w:rsidRPr="00656BA2" w:rsidRDefault="009A16B6" w:rsidP="003F7390">
            <w:pPr>
              <w:pStyle w:val="TAL"/>
              <w:rPr>
                <w:sz w:val="16"/>
                <w:szCs w:val="16"/>
              </w:rPr>
            </w:pPr>
          </w:p>
        </w:tc>
        <w:tc>
          <w:tcPr>
            <w:tcW w:w="331" w:type="dxa"/>
            <w:shd w:val="solid" w:color="FFFFFF" w:fill="auto"/>
          </w:tcPr>
          <w:p w14:paraId="0BB5C74A" w14:textId="77777777" w:rsidR="009A16B6" w:rsidRPr="00656BA2" w:rsidRDefault="009A16B6" w:rsidP="003F7390">
            <w:pPr>
              <w:pStyle w:val="TAR"/>
              <w:rPr>
                <w:sz w:val="16"/>
                <w:szCs w:val="16"/>
              </w:rPr>
            </w:pPr>
          </w:p>
        </w:tc>
        <w:tc>
          <w:tcPr>
            <w:tcW w:w="425" w:type="dxa"/>
            <w:shd w:val="solid" w:color="FFFFFF" w:fill="auto"/>
          </w:tcPr>
          <w:p w14:paraId="57AB2252" w14:textId="77777777" w:rsidR="009A16B6" w:rsidRPr="00656BA2" w:rsidRDefault="009A16B6" w:rsidP="003F7390">
            <w:pPr>
              <w:pStyle w:val="TAC"/>
              <w:rPr>
                <w:sz w:val="16"/>
                <w:szCs w:val="16"/>
              </w:rPr>
            </w:pPr>
          </w:p>
        </w:tc>
        <w:tc>
          <w:tcPr>
            <w:tcW w:w="4962" w:type="dxa"/>
            <w:shd w:val="solid" w:color="FFFFFF" w:fill="auto"/>
          </w:tcPr>
          <w:p w14:paraId="5B5085B8" w14:textId="77777777" w:rsidR="009A16B6" w:rsidRPr="00656BA2" w:rsidRDefault="009A16B6" w:rsidP="003F7390">
            <w:pPr>
              <w:pStyle w:val="TAL"/>
              <w:rPr>
                <w:sz w:val="16"/>
                <w:szCs w:val="16"/>
              </w:rPr>
            </w:pPr>
            <w:r w:rsidRPr="00656BA2">
              <w:rPr>
                <w:sz w:val="16"/>
                <w:szCs w:val="16"/>
              </w:rPr>
              <w:t>TS skeleton</w:t>
            </w:r>
          </w:p>
        </w:tc>
        <w:tc>
          <w:tcPr>
            <w:tcW w:w="708" w:type="dxa"/>
            <w:shd w:val="solid" w:color="FFFFFF" w:fill="auto"/>
          </w:tcPr>
          <w:p w14:paraId="3B26CD32" w14:textId="77777777" w:rsidR="009A16B6" w:rsidRPr="00656BA2" w:rsidRDefault="009A16B6" w:rsidP="003F7390">
            <w:pPr>
              <w:pStyle w:val="TAC"/>
              <w:rPr>
                <w:sz w:val="16"/>
                <w:szCs w:val="16"/>
              </w:rPr>
            </w:pPr>
            <w:r w:rsidRPr="00656BA2">
              <w:rPr>
                <w:sz w:val="16"/>
                <w:szCs w:val="16"/>
              </w:rPr>
              <w:t>0.0.0</w:t>
            </w:r>
          </w:p>
        </w:tc>
      </w:tr>
      <w:tr w:rsidR="009A16B6" w:rsidRPr="00656BA2" w14:paraId="2D74E669" w14:textId="77777777" w:rsidTr="008E00F8">
        <w:tc>
          <w:tcPr>
            <w:tcW w:w="800" w:type="dxa"/>
            <w:shd w:val="solid" w:color="FFFFFF" w:fill="auto"/>
          </w:tcPr>
          <w:p w14:paraId="7CCA4DA4" w14:textId="77777777" w:rsidR="009A16B6" w:rsidRPr="00656BA2" w:rsidRDefault="009A16B6" w:rsidP="003F7390">
            <w:pPr>
              <w:pStyle w:val="TAC"/>
              <w:rPr>
                <w:sz w:val="16"/>
                <w:szCs w:val="16"/>
              </w:rPr>
            </w:pPr>
            <w:r>
              <w:rPr>
                <w:sz w:val="16"/>
                <w:szCs w:val="16"/>
              </w:rPr>
              <w:t>2019-09</w:t>
            </w:r>
          </w:p>
        </w:tc>
        <w:tc>
          <w:tcPr>
            <w:tcW w:w="800" w:type="dxa"/>
            <w:shd w:val="solid" w:color="FFFFFF" w:fill="auto"/>
          </w:tcPr>
          <w:p w14:paraId="781181FD" w14:textId="77777777" w:rsidR="009A16B6" w:rsidRPr="00656BA2" w:rsidRDefault="009A16B6" w:rsidP="003F7390">
            <w:pPr>
              <w:pStyle w:val="TAC"/>
              <w:rPr>
                <w:sz w:val="16"/>
                <w:szCs w:val="16"/>
              </w:rPr>
            </w:pPr>
            <w:r>
              <w:rPr>
                <w:sz w:val="16"/>
                <w:szCs w:val="16"/>
              </w:rPr>
              <w:t>SA6#33</w:t>
            </w:r>
          </w:p>
        </w:tc>
        <w:tc>
          <w:tcPr>
            <w:tcW w:w="1094" w:type="dxa"/>
            <w:shd w:val="solid" w:color="FFFFFF" w:fill="auto"/>
          </w:tcPr>
          <w:p w14:paraId="52B4B906" w14:textId="77777777" w:rsidR="009A16B6" w:rsidRPr="00656BA2" w:rsidRDefault="009A16B6" w:rsidP="003F7390">
            <w:pPr>
              <w:pStyle w:val="TAC"/>
              <w:rPr>
                <w:sz w:val="16"/>
                <w:szCs w:val="16"/>
              </w:rPr>
            </w:pPr>
          </w:p>
        </w:tc>
        <w:tc>
          <w:tcPr>
            <w:tcW w:w="519" w:type="dxa"/>
            <w:shd w:val="solid" w:color="FFFFFF" w:fill="auto"/>
          </w:tcPr>
          <w:p w14:paraId="7A2B0D98" w14:textId="77777777" w:rsidR="009A16B6" w:rsidRPr="00656BA2" w:rsidRDefault="009A16B6" w:rsidP="003F7390">
            <w:pPr>
              <w:pStyle w:val="TAL"/>
              <w:rPr>
                <w:sz w:val="16"/>
                <w:szCs w:val="16"/>
              </w:rPr>
            </w:pPr>
          </w:p>
        </w:tc>
        <w:tc>
          <w:tcPr>
            <w:tcW w:w="331" w:type="dxa"/>
            <w:shd w:val="solid" w:color="FFFFFF" w:fill="auto"/>
          </w:tcPr>
          <w:p w14:paraId="60B56811" w14:textId="77777777" w:rsidR="009A16B6" w:rsidRPr="00656BA2" w:rsidRDefault="009A16B6" w:rsidP="003F7390">
            <w:pPr>
              <w:pStyle w:val="TAR"/>
              <w:rPr>
                <w:sz w:val="16"/>
                <w:szCs w:val="16"/>
              </w:rPr>
            </w:pPr>
          </w:p>
        </w:tc>
        <w:tc>
          <w:tcPr>
            <w:tcW w:w="425" w:type="dxa"/>
            <w:shd w:val="solid" w:color="FFFFFF" w:fill="auto"/>
          </w:tcPr>
          <w:p w14:paraId="2A664B17" w14:textId="77777777" w:rsidR="009A16B6" w:rsidRPr="00656BA2" w:rsidRDefault="009A16B6" w:rsidP="003F7390">
            <w:pPr>
              <w:pStyle w:val="TAC"/>
              <w:rPr>
                <w:sz w:val="16"/>
                <w:szCs w:val="16"/>
              </w:rPr>
            </w:pPr>
          </w:p>
        </w:tc>
        <w:tc>
          <w:tcPr>
            <w:tcW w:w="4962" w:type="dxa"/>
            <w:shd w:val="solid" w:color="FFFFFF" w:fill="auto"/>
          </w:tcPr>
          <w:p w14:paraId="315B6EF3" w14:textId="77777777" w:rsidR="009A16B6" w:rsidRDefault="009A16B6" w:rsidP="003F7390">
            <w:pPr>
              <w:pStyle w:val="TAL"/>
              <w:rPr>
                <w:sz w:val="16"/>
                <w:szCs w:val="16"/>
              </w:rPr>
            </w:pPr>
            <w:r w:rsidRPr="005D2703">
              <w:rPr>
                <w:sz w:val="16"/>
                <w:szCs w:val="16"/>
              </w:rPr>
              <w:t>Implementation of the following pCRs approved by SA6:</w:t>
            </w:r>
          </w:p>
          <w:p w14:paraId="1BBC1F98" w14:textId="77777777" w:rsidR="009A16B6" w:rsidRDefault="009A16B6" w:rsidP="003F7390">
            <w:pPr>
              <w:pStyle w:val="TAL"/>
              <w:rPr>
                <w:sz w:val="16"/>
                <w:szCs w:val="16"/>
              </w:rPr>
            </w:pPr>
            <w:r w:rsidRPr="005D2703">
              <w:rPr>
                <w:sz w:val="16"/>
                <w:szCs w:val="16"/>
              </w:rPr>
              <w:t>S6-191814</w:t>
            </w:r>
            <w:r>
              <w:rPr>
                <w:sz w:val="16"/>
                <w:szCs w:val="16"/>
              </w:rPr>
              <w:t xml:space="preserve">, </w:t>
            </w:r>
            <w:r w:rsidRPr="005D2703">
              <w:rPr>
                <w:sz w:val="16"/>
                <w:szCs w:val="16"/>
              </w:rPr>
              <w:t>S6-191821</w:t>
            </w:r>
            <w:r>
              <w:rPr>
                <w:sz w:val="16"/>
                <w:szCs w:val="16"/>
              </w:rPr>
              <w:t xml:space="preserve">, </w:t>
            </w:r>
            <w:r w:rsidRPr="005D2703">
              <w:rPr>
                <w:sz w:val="16"/>
                <w:szCs w:val="16"/>
              </w:rPr>
              <w:t>S6-191815</w:t>
            </w:r>
            <w:r>
              <w:rPr>
                <w:sz w:val="16"/>
                <w:szCs w:val="16"/>
              </w:rPr>
              <w:t xml:space="preserve">, </w:t>
            </w:r>
            <w:r w:rsidRPr="005D2703">
              <w:rPr>
                <w:sz w:val="16"/>
                <w:szCs w:val="16"/>
              </w:rPr>
              <w:t>S6-191816</w:t>
            </w:r>
            <w:r>
              <w:rPr>
                <w:sz w:val="16"/>
                <w:szCs w:val="16"/>
              </w:rPr>
              <w:t xml:space="preserve">, </w:t>
            </w:r>
            <w:r w:rsidRPr="005D2703">
              <w:rPr>
                <w:sz w:val="16"/>
                <w:szCs w:val="16"/>
              </w:rPr>
              <w:t>S6-191817</w:t>
            </w:r>
            <w:r>
              <w:rPr>
                <w:sz w:val="16"/>
                <w:szCs w:val="16"/>
              </w:rPr>
              <w:t xml:space="preserve">, </w:t>
            </w:r>
            <w:r w:rsidRPr="005D2703">
              <w:rPr>
                <w:sz w:val="16"/>
                <w:szCs w:val="16"/>
              </w:rPr>
              <w:t>S6-191818</w:t>
            </w:r>
            <w:r>
              <w:rPr>
                <w:sz w:val="16"/>
                <w:szCs w:val="16"/>
              </w:rPr>
              <w:t xml:space="preserve">, </w:t>
            </w:r>
            <w:r w:rsidRPr="005D2703">
              <w:rPr>
                <w:sz w:val="16"/>
                <w:szCs w:val="16"/>
              </w:rPr>
              <w:t>S6-191851</w:t>
            </w:r>
            <w:r>
              <w:rPr>
                <w:sz w:val="16"/>
                <w:szCs w:val="16"/>
              </w:rPr>
              <w:t xml:space="preserve">, </w:t>
            </w:r>
            <w:r w:rsidRPr="005D2703">
              <w:rPr>
                <w:sz w:val="16"/>
                <w:szCs w:val="16"/>
              </w:rPr>
              <w:t>S6-191820</w:t>
            </w:r>
            <w:r>
              <w:rPr>
                <w:sz w:val="16"/>
                <w:szCs w:val="16"/>
              </w:rPr>
              <w:t xml:space="preserve">, </w:t>
            </w:r>
            <w:r w:rsidRPr="005D2703">
              <w:rPr>
                <w:sz w:val="16"/>
                <w:szCs w:val="16"/>
              </w:rPr>
              <w:t>S6-191822</w:t>
            </w:r>
            <w:r>
              <w:rPr>
                <w:sz w:val="16"/>
                <w:szCs w:val="16"/>
              </w:rPr>
              <w:t>.</w:t>
            </w:r>
          </w:p>
          <w:p w14:paraId="1B14D05B" w14:textId="77777777" w:rsidR="009A16B6" w:rsidRPr="00656BA2"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0889E723" w14:textId="77777777" w:rsidR="009A16B6" w:rsidRPr="00656BA2" w:rsidRDefault="009A16B6" w:rsidP="003F7390">
            <w:pPr>
              <w:pStyle w:val="TAC"/>
              <w:rPr>
                <w:sz w:val="16"/>
                <w:szCs w:val="16"/>
              </w:rPr>
            </w:pPr>
            <w:r>
              <w:rPr>
                <w:sz w:val="16"/>
                <w:szCs w:val="16"/>
              </w:rPr>
              <w:t>0.1.0</w:t>
            </w:r>
          </w:p>
        </w:tc>
      </w:tr>
      <w:tr w:rsidR="009A16B6" w:rsidRPr="00656BA2" w14:paraId="607D3074" w14:textId="77777777" w:rsidTr="008E00F8">
        <w:tc>
          <w:tcPr>
            <w:tcW w:w="800" w:type="dxa"/>
            <w:shd w:val="solid" w:color="FFFFFF" w:fill="auto"/>
          </w:tcPr>
          <w:p w14:paraId="78B80290" w14:textId="77777777" w:rsidR="009A16B6" w:rsidRDefault="009A16B6" w:rsidP="003F7390">
            <w:pPr>
              <w:pStyle w:val="TAC"/>
              <w:rPr>
                <w:sz w:val="16"/>
                <w:szCs w:val="16"/>
              </w:rPr>
            </w:pPr>
            <w:r>
              <w:rPr>
                <w:sz w:val="16"/>
                <w:szCs w:val="16"/>
              </w:rPr>
              <w:t>2019-11</w:t>
            </w:r>
          </w:p>
        </w:tc>
        <w:tc>
          <w:tcPr>
            <w:tcW w:w="800" w:type="dxa"/>
            <w:shd w:val="solid" w:color="FFFFFF" w:fill="auto"/>
          </w:tcPr>
          <w:p w14:paraId="464745E6" w14:textId="77777777" w:rsidR="009A16B6" w:rsidRDefault="009A16B6" w:rsidP="003F7390">
            <w:pPr>
              <w:pStyle w:val="TAC"/>
              <w:rPr>
                <w:sz w:val="16"/>
                <w:szCs w:val="16"/>
              </w:rPr>
            </w:pPr>
            <w:r>
              <w:rPr>
                <w:sz w:val="16"/>
                <w:szCs w:val="16"/>
              </w:rPr>
              <w:t>SA6#34</w:t>
            </w:r>
          </w:p>
        </w:tc>
        <w:tc>
          <w:tcPr>
            <w:tcW w:w="1094" w:type="dxa"/>
            <w:shd w:val="solid" w:color="FFFFFF" w:fill="auto"/>
          </w:tcPr>
          <w:p w14:paraId="37515E80" w14:textId="77777777" w:rsidR="009A16B6" w:rsidRPr="00656BA2" w:rsidRDefault="009A16B6" w:rsidP="003F7390">
            <w:pPr>
              <w:pStyle w:val="TAC"/>
              <w:rPr>
                <w:sz w:val="16"/>
                <w:szCs w:val="16"/>
              </w:rPr>
            </w:pPr>
          </w:p>
        </w:tc>
        <w:tc>
          <w:tcPr>
            <w:tcW w:w="519" w:type="dxa"/>
            <w:shd w:val="solid" w:color="FFFFFF" w:fill="auto"/>
          </w:tcPr>
          <w:p w14:paraId="47A31517" w14:textId="77777777" w:rsidR="009A16B6" w:rsidRPr="00656BA2" w:rsidRDefault="009A16B6" w:rsidP="003F7390">
            <w:pPr>
              <w:pStyle w:val="TAL"/>
              <w:rPr>
                <w:sz w:val="16"/>
                <w:szCs w:val="16"/>
              </w:rPr>
            </w:pPr>
          </w:p>
        </w:tc>
        <w:tc>
          <w:tcPr>
            <w:tcW w:w="331" w:type="dxa"/>
            <w:shd w:val="solid" w:color="FFFFFF" w:fill="auto"/>
          </w:tcPr>
          <w:p w14:paraId="566CDCDC" w14:textId="77777777" w:rsidR="009A16B6" w:rsidRPr="00656BA2" w:rsidRDefault="009A16B6" w:rsidP="003F7390">
            <w:pPr>
              <w:pStyle w:val="TAR"/>
              <w:rPr>
                <w:sz w:val="16"/>
                <w:szCs w:val="16"/>
              </w:rPr>
            </w:pPr>
          </w:p>
        </w:tc>
        <w:tc>
          <w:tcPr>
            <w:tcW w:w="425" w:type="dxa"/>
            <w:shd w:val="solid" w:color="FFFFFF" w:fill="auto"/>
          </w:tcPr>
          <w:p w14:paraId="2961C508" w14:textId="77777777" w:rsidR="009A16B6" w:rsidRPr="00656BA2" w:rsidRDefault="009A16B6" w:rsidP="003F7390">
            <w:pPr>
              <w:pStyle w:val="TAC"/>
              <w:rPr>
                <w:sz w:val="16"/>
                <w:szCs w:val="16"/>
              </w:rPr>
            </w:pPr>
          </w:p>
        </w:tc>
        <w:tc>
          <w:tcPr>
            <w:tcW w:w="4962" w:type="dxa"/>
            <w:shd w:val="solid" w:color="FFFFFF" w:fill="auto"/>
          </w:tcPr>
          <w:p w14:paraId="26D086F8" w14:textId="77777777" w:rsidR="009A16B6" w:rsidRDefault="009A16B6" w:rsidP="003F7390">
            <w:pPr>
              <w:pStyle w:val="TAL"/>
              <w:rPr>
                <w:sz w:val="16"/>
                <w:szCs w:val="16"/>
              </w:rPr>
            </w:pPr>
            <w:r w:rsidRPr="005D2703">
              <w:rPr>
                <w:sz w:val="16"/>
                <w:szCs w:val="16"/>
              </w:rPr>
              <w:t>Implementation of the following pCRs approved by SA6:</w:t>
            </w:r>
          </w:p>
          <w:p w14:paraId="28D6A160" w14:textId="77777777" w:rsidR="009A16B6" w:rsidRDefault="009A16B6" w:rsidP="003F7390">
            <w:pPr>
              <w:pStyle w:val="TAL"/>
              <w:rPr>
                <w:sz w:val="16"/>
                <w:szCs w:val="16"/>
              </w:rPr>
            </w:pPr>
            <w:r w:rsidRPr="005D2703">
              <w:rPr>
                <w:sz w:val="16"/>
                <w:szCs w:val="16"/>
              </w:rPr>
              <w:t>S6-1922</w:t>
            </w:r>
            <w:r>
              <w:rPr>
                <w:sz w:val="16"/>
                <w:szCs w:val="16"/>
              </w:rPr>
              <w:t xml:space="preserve">26, </w:t>
            </w:r>
            <w:r w:rsidRPr="005D2703">
              <w:rPr>
                <w:sz w:val="16"/>
                <w:szCs w:val="16"/>
              </w:rPr>
              <w:t>S6-1922</w:t>
            </w:r>
            <w:r>
              <w:rPr>
                <w:sz w:val="16"/>
                <w:szCs w:val="16"/>
              </w:rPr>
              <w:t xml:space="preserve">27, </w:t>
            </w:r>
            <w:r w:rsidRPr="005D2703">
              <w:rPr>
                <w:sz w:val="16"/>
                <w:szCs w:val="16"/>
              </w:rPr>
              <w:t>S6-1922</w:t>
            </w:r>
            <w:r>
              <w:rPr>
                <w:sz w:val="16"/>
                <w:szCs w:val="16"/>
              </w:rPr>
              <w:t xml:space="preserve">28, </w:t>
            </w:r>
            <w:r w:rsidRPr="005D2703">
              <w:rPr>
                <w:sz w:val="16"/>
                <w:szCs w:val="16"/>
              </w:rPr>
              <w:t>S6-1922</w:t>
            </w:r>
            <w:r>
              <w:rPr>
                <w:sz w:val="16"/>
                <w:szCs w:val="16"/>
              </w:rPr>
              <w:t xml:space="preserve">29, </w:t>
            </w:r>
            <w:r w:rsidRPr="005D2703">
              <w:rPr>
                <w:sz w:val="16"/>
                <w:szCs w:val="16"/>
              </w:rPr>
              <w:t>S6-1922</w:t>
            </w:r>
            <w:r>
              <w:rPr>
                <w:sz w:val="16"/>
                <w:szCs w:val="16"/>
              </w:rPr>
              <w:t xml:space="preserve">30, </w:t>
            </w:r>
            <w:r w:rsidRPr="005D2703">
              <w:rPr>
                <w:sz w:val="16"/>
                <w:szCs w:val="16"/>
              </w:rPr>
              <w:t>S6-1922</w:t>
            </w:r>
            <w:r>
              <w:rPr>
                <w:sz w:val="16"/>
                <w:szCs w:val="16"/>
              </w:rPr>
              <w:t xml:space="preserve">31, </w:t>
            </w:r>
            <w:r w:rsidRPr="005D2703">
              <w:rPr>
                <w:sz w:val="16"/>
                <w:szCs w:val="16"/>
              </w:rPr>
              <w:t>S6-1922</w:t>
            </w:r>
            <w:r>
              <w:rPr>
                <w:sz w:val="16"/>
                <w:szCs w:val="16"/>
              </w:rPr>
              <w:t xml:space="preserve">33, </w:t>
            </w:r>
            <w:r w:rsidRPr="005D2703">
              <w:rPr>
                <w:sz w:val="16"/>
                <w:szCs w:val="16"/>
              </w:rPr>
              <w:t>S6-19</w:t>
            </w:r>
            <w:r>
              <w:rPr>
                <w:sz w:val="16"/>
                <w:szCs w:val="16"/>
              </w:rPr>
              <w:t xml:space="preserve">2349, </w:t>
            </w:r>
            <w:r w:rsidRPr="005D2703">
              <w:rPr>
                <w:sz w:val="16"/>
                <w:szCs w:val="16"/>
              </w:rPr>
              <w:t>S6-192</w:t>
            </w:r>
            <w:r>
              <w:rPr>
                <w:sz w:val="16"/>
                <w:szCs w:val="16"/>
              </w:rPr>
              <w:t>350.</w:t>
            </w:r>
          </w:p>
          <w:p w14:paraId="4CF9AC14"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214B4AB1" w14:textId="77777777" w:rsidR="009A16B6" w:rsidRDefault="009A16B6" w:rsidP="003F7390">
            <w:pPr>
              <w:pStyle w:val="TAC"/>
              <w:rPr>
                <w:sz w:val="16"/>
                <w:szCs w:val="16"/>
              </w:rPr>
            </w:pPr>
            <w:r>
              <w:rPr>
                <w:sz w:val="16"/>
                <w:szCs w:val="16"/>
              </w:rPr>
              <w:t>0.2.0</w:t>
            </w:r>
          </w:p>
        </w:tc>
      </w:tr>
      <w:tr w:rsidR="009A16B6" w:rsidRPr="00656BA2" w14:paraId="2221D7AE" w14:textId="77777777" w:rsidTr="008E00F8">
        <w:tc>
          <w:tcPr>
            <w:tcW w:w="800" w:type="dxa"/>
            <w:shd w:val="solid" w:color="FFFFFF" w:fill="auto"/>
          </w:tcPr>
          <w:p w14:paraId="3DB8CF45" w14:textId="77777777" w:rsidR="009A16B6" w:rsidRDefault="009A16B6" w:rsidP="003F7390">
            <w:pPr>
              <w:pStyle w:val="TAC"/>
              <w:rPr>
                <w:sz w:val="16"/>
                <w:szCs w:val="16"/>
              </w:rPr>
            </w:pPr>
            <w:r>
              <w:rPr>
                <w:sz w:val="16"/>
                <w:szCs w:val="16"/>
              </w:rPr>
              <w:t>2020-01</w:t>
            </w:r>
          </w:p>
        </w:tc>
        <w:tc>
          <w:tcPr>
            <w:tcW w:w="800" w:type="dxa"/>
            <w:shd w:val="solid" w:color="FFFFFF" w:fill="auto"/>
          </w:tcPr>
          <w:p w14:paraId="75F470F1" w14:textId="77777777" w:rsidR="009A16B6" w:rsidRDefault="009A16B6" w:rsidP="003F7390">
            <w:pPr>
              <w:pStyle w:val="TAC"/>
              <w:rPr>
                <w:sz w:val="16"/>
                <w:szCs w:val="16"/>
              </w:rPr>
            </w:pPr>
            <w:r>
              <w:rPr>
                <w:sz w:val="16"/>
                <w:szCs w:val="16"/>
              </w:rPr>
              <w:t>SA6#35</w:t>
            </w:r>
          </w:p>
        </w:tc>
        <w:tc>
          <w:tcPr>
            <w:tcW w:w="1094" w:type="dxa"/>
            <w:shd w:val="solid" w:color="FFFFFF" w:fill="auto"/>
          </w:tcPr>
          <w:p w14:paraId="3D9DB673" w14:textId="77777777" w:rsidR="009A16B6" w:rsidRPr="00656BA2" w:rsidRDefault="009A16B6" w:rsidP="003F7390">
            <w:pPr>
              <w:pStyle w:val="TAC"/>
              <w:rPr>
                <w:sz w:val="16"/>
                <w:szCs w:val="16"/>
              </w:rPr>
            </w:pPr>
          </w:p>
        </w:tc>
        <w:tc>
          <w:tcPr>
            <w:tcW w:w="519" w:type="dxa"/>
            <w:shd w:val="solid" w:color="FFFFFF" w:fill="auto"/>
          </w:tcPr>
          <w:p w14:paraId="666D3F01" w14:textId="77777777" w:rsidR="009A16B6" w:rsidRPr="00656BA2" w:rsidRDefault="009A16B6" w:rsidP="003F7390">
            <w:pPr>
              <w:pStyle w:val="TAL"/>
              <w:rPr>
                <w:sz w:val="16"/>
                <w:szCs w:val="16"/>
              </w:rPr>
            </w:pPr>
          </w:p>
        </w:tc>
        <w:tc>
          <w:tcPr>
            <w:tcW w:w="331" w:type="dxa"/>
            <w:shd w:val="solid" w:color="FFFFFF" w:fill="auto"/>
          </w:tcPr>
          <w:p w14:paraId="0816F26B" w14:textId="77777777" w:rsidR="009A16B6" w:rsidRPr="00656BA2" w:rsidRDefault="009A16B6" w:rsidP="003F7390">
            <w:pPr>
              <w:pStyle w:val="TAR"/>
              <w:rPr>
                <w:sz w:val="16"/>
                <w:szCs w:val="16"/>
              </w:rPr>
            </w:pPr>
          </w:p>
        </w:tc>
        <w:tc>
          <w:tcPr>
            <w:tcW w:w="425" w:type="dxa"/>
            <w:shd w:val="solid" w:color="FFFFFF" w:fill="auto"/>
          </w:tcPr>
          <w:p w14:paraId="735E994E" w14:textId="77777777" w:rsidR="009A16B6" w:rsidRPr="00656BA2" w:rsidRDefault="009A16B6" w:rsidP="003F7390">
            <w:pPr>
              <w:pStyle w:val="TAC"/>
              <w:rPr>
                <w:sz w:val="16"/>
                <w:szCs w:val="16"/>
              </w:rPr>
            </w:pPr>
          </w:p>
        </w:tc>
        <w:tc>
          <w:tcPr>
            <w:tcW w:w="4962" w:type="dxa"/>
            <w:shd w:val="solid" w:color="FFFFFF" w:fill="auto"/>
          </w:tcPr>
          <w:p w14:paraId="0F2C4C83" w14:textId="77777777" w:rsidR="009A16B6" w:rsidRDefault="009A16B6" w:rsidP="003F7390">
            <w:pPr>
              <w:pStyle w:val="TAL"/>
              <w:rPr>
                <w:sz w:val="16"/>
                <w:szCs w:val="16"/>
              </w:rPr>
            </w:pPr>
            <w:r w:rsidRPr="005D2703">
              <w:rPr>
                <w:sz w:val="16"/>
                <w:szCs w:val="16"/>
              </w:rPr>
              <w:t>Implementation of the following pCRs approved by SA6:</w:t>
            </w:r>
          </w:p>
          <w:p w14:paraId="317FE4C7" w14:textId="77777777" w:rsidR="009A16B6" w:rsidRDefault="009A16B6" w:rsidP="003F7390">
            <w:pPr>
              <w:pStyle w:val="TAL"/>
              <w:rPr>
                <w:sz w:val="16"/>
                <w:szCs w:val="16"/>
              </w:rPr>
            </w:pPr>
            <w:r w:rsidRPr="005D2703">
              <w:rPr>
                <w:sz w:val="16"/>
                <w:szCs w:val="16"/>
              </w:rPr>
              <w:t>S6-</w:t>
            </w:r>
            <w:r>
              <w:rPr>
                <w:sz w:val="16"/>
                <w:szCs w:val="16"/>
              </w:rPr>
              <w:t xml:space="preserve">200280, </w:t>
            </w:r>
            <w:r w:rsidRPr="005D2703">
              <w:rPr>
                <w:sz w:val="16"/>
                <w:szCs w:val="16"/>
              </w:rPr>
              <w:t>S6-</w:t>
            </w:r>
            <w:r>
              <w:rPr>
                <w:sz w:val="16"/>
                <w:szCs w:val="16"/>
              </w:rPr>
              <w:t xml:space="preserve">200185, </w:t>
            </w:r>
            <w:r w:rsidRPr="005D2703">
              <w:rPr>
                <w:sz w:val="16"/>
                <w:szCs w:val="16"/>
              </w:rPr>
              <w:t>S6-</w:t>
            </w:r>
            <w:r>
              <w:rPr>
                <w:sz w:val="16"/>
                <w:szCs w:val="16"/>
              </w:rPr>
              <w:t xml:space="preserve">200186, </w:t>
            </w:r>
            <w:r w:rsidRPr="005D2703">
              <w:rPr>
                <w:sz w:val="16"/>
                <w:szCs w:val="16"/>
              </w:rPr>
              <w:t>S6-</w:t>
            </w:r>
            <w:r>
              <w:rPr>
                <w:sz w:val="16"/>
                <w:szCs w:val="16"/>
              </w:rPr>
              <w:t xml:space="preserve">200187, </w:t>
            </w:r>
            <w:r w:rsidRPr="005D2703">
              <w:rPr>
                <w:sz w:val="16"/>
                <w:szCs w:val="16"/>
              </w:rPr>
              <w:t>S6-</w:t>
            </w:r>
            <w:r>
              <w:rPr>
                <w:sz w:val="16"/>
                <w:szCs w:val="16"/>
              </w:rPr>
              <w:t xml:space="preserve">200097, </w:t>
            </w:r>
            <w:r w:rsidRPr="005D2703">
              <w:rPr>
                <w:sz w:val="16"/>
                <w:szCs w:val="16"/>
              </w:rPr>
              <w:t>S6-</w:t>
            </w:r>
            <w:r>
              <w:rPr>
                <w:sz w:val="16"/>
                <w:szCs w:val="16"/>
              </w:rPr>
              <w:t>200098.</w:t>
            </w:r>
          </w:p>
          <w:p w14:paraId="1278800F"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33D58A27" w14:textId="77777777" w:rsidR="009A16B6" w:rsidRDefault="009A16B6" w:rsidP="003F7390">
            <w:pPr>
              <w:pStyle w:val="TAC"/>
              <w:rPr>
                <w:sz w:val="16"/>
                <w:szCs w:val="16"/>
              </w:rPr>
            </w:pPr>
            <w:r>
              <w:rPr>
                <w:sz w:val="16"/>
                <w:szCs w:val="16"/>
              </w:rPr>
              <w:t>0.3.0</w:t>
            </w:r>
          </w:p>
        </w:tc>
      </w:tr>
      <w:tr w:rsidR="009A16B6" w:rsidRPr="00656BA2" w14:paraId="1AB6FB1D" w14:textId="77777777" w:rsidTr="008E00F8">
        <w:tc>
          <w:tcPr>
            <w:tcW w:w="800" w:type="dxa"/>
            <w:shd w:val="solid" w:color="FFFFFF" w:fill="auto"/>
          </w:tcPr>
          <w:p w14:paraId="075BFC11" w14:textId="77777777" w:rsidR="009A16B6" w:rsidRDefault="009A16B6" w:rsidP="003F7390">
            <w:pPr>
              <w:pStyle w:val="TAC"/>
              <w:rPr>
                <w:sz w:val="16"/>
                <w:szCs w:val="16"/>
              </w:rPr>
            </w:pPr>
            <w:r>
              <w:rPr>
                <w:sz w:val="16"/>
                <w:szCs w:val="16"/>
              </w:rPr>
              <w:t>2020-04</w:t>
            </w:r>
          </w:p>
        </w:tc>
        <w:tc>
          <w:tcPr>
            <w:tcW w:w="800" w:type="dxa"/>
            <w:shd w:val="solid" w:color="FFFFFF" w:fill="auto"/>
          </w:tcPr>
          <w:p w14:paraId="6EE1C116" w14:textId="77777777" w:rsidR="009A16B6" w:rsidRDefault="009A16B6" w:rsidP="003F7390">
            <w:pPr>
              <w:pStyle w:val="TAC"/>
              <w:rPr>
                <w:sz w:val="16"/>
                <w:szCs w:val="16"/>
              </w:rPr>
            </w:pPr>
            <w:r>
              <w:rPr>
                <w:sz w:val="16"/>
                <w:szCs w:val="16"/>
              </w:rPr>
              <w:t>SA6#36 BIS-e</w:t>
            </w:r>
          </w:p>
        </w:tc>
        <w:tc>
          <w:tcPr>
            <w:tcW w:w="1094" w:type="dxa"/>
            <w:shd w:val="solid" w:color="FFFFFF" w:fill="auto"/>
          </w:tcPr>
          <w:p w14:paraId="65B94993" w14:textId="77777777" w:rsidR="009A16B6" w:rsidRPr="00656BA2" w:rsidRDefault="009A16B6" w:rsidP="003F7390">
            <w:pPr>
              <w:pStyle w:val="TAC"/>
              <w:rPr>
                <w:sz w:val="16"/>
                <w:szCs w:val="16"/>
              </w:rPr>
            </w:pPr>
          </w:p>
        </w:tc>
        <w:tc>
          <w:tcPr>
            <w:tcW w:w="519" w:type="dxa"/>
            <w:shd w:val="solid" w:color="FFFFFF" w:fill="auto"/>
          </w:tcPr>
          <w:p w14:paraId="10486B7D" w14:textId="77777777" w:rsidR="009A16B6" w:rsidRPr="00656BA2" w:rsidRDefault="009A16B6" w:rsidP="003F7390">
            <w:pPr>
              <w:pStyle w:val="TAL"/>
              <w:rPr>
                <w:sz w:val="16"/>
                <w:szCs w:val="16"/>
              </w:rPr>
            </w:pPr>
          </w:p>
        </w:tc>
        <w:tc>
          <w:tcPr>
            <w:tcW w:w="331" w:type="dxa"/>
            <w:shd w:val="solid" w:color="FFFFFF" w:fill="auto"/>
          </w:tcPr>
          <w:p w14:paraId="45506124" w14:textId="77777777" w:rsidR="009A16B6" w:rsidRPr="00656BA2" w:rsidRDefault="009A16B6" w:rsidP="003F7390">
            <w:pPr>
              <w:pStyle w:val="TAR"/>
              <w:rPr>
                <w:sz w:val="16"/>
                <w:szCs w:val="16"/>
              </w:rPr>
            </w:pPr>
          </w:p>
        </w:tc>
        <w:tc>
          <w:tcPr>
            <w:tcW w:w="425" w:type="dxa"/>
            <w:shd w:val="solid" w:color="FFFFFF" w:fill="auto"/>
          </w:tcPr>
          <w:p w14:paraId="37AB8DE7" w14:textId="77777777" w:rsidR="009A16B6" w:rsidRPr="00656BA2" w:rsidRDefault="009A16B6" w:rsidP="003F7390">
            <w:pPr>
              <w:pStyle w:val="TAC"/>
              <w:rPr>
                <w:sz w:val="16"/>
                <w:szCs w:val="16"/>
              </w:rPr>
            </w:pPr>
          </w:p>
        </w:tc>
        <w:tc>
          <w:tcPr>
            <w:tcW w:w="4962" w:type="dxa"/>
            <w:shd w:val="solid" w:color="FFFFFF" w:fill="auto"/>
          </w:tcPr>
          <w:p w14:paraId="4B6F9901" w14:textId="77777777" w:rsidR="009A16B6" w:rsidRDefault="009A16B6" w:rsidP="003F7390">
            <w:pPr>
              <w:pStyle w:val="TAL"/>
              <w:rPr>
                <w:sz w:val="16"/>
                <w:szCs w:val="16"/>
              </w:rPr>
            </w:pPr>
            <w:r w:rsidRPr="005D2703">
              <w:rPr>
                <w:sz w:val="16"/>
                <w:szCs w:val="16"/>
              </w:rPr>
              <w:t>Implementation of the following pCRs approved by SA6:</w:t>
            </w:r>
          </w:p>
          <w:p w14:paraId="134D9D26" w14:textId="77777777" w:rsidR="009A16B6" w:rsidRDefault="009A16B6" w:rsidP="003F7390">
            <w:pPr>
              <w:pStyle w:val="TAL"/>
              <w:rPr>
                <w:sz w:val="16"/>
                <w:szCs w:val="16"/>
              </w:rPr>
            </w:pPr>
            <w:r w:rsidRPr="005D2703">
              <w:rPr>
                <w:sz w:val="16"/>
                <w:szCs w:val="16"/>
              </w:rPr>
              <w:t>S6-</w:t>
            </w:r>
            <w:r>
              <w:rPr>
                <w:sz w:val="16"/>
                <w:szCs w:val="16"/>
              </w:rPr>
              <w:t xml:space="preserve">200588, </w:t>
            </w:r>
            <w:r w:rsidRPr="005D2703">
              <w:rPr>
                <w:sz w:val="16"/>
                <w:szCs w:val="16"/>
              </w:rPr>
              <w:t>S6-</w:t>
            </w:r>
            <w:r>
              <w:rPr>
                <w:sz w:val="16"/>
                <w:szCs w:val="16"/>
              </w:rPr>
              <w:t xml:space="preserve">200589, </w:t>
            </w:r>
            <w:r w:rsidRPr="005D2703">
              <w:rPr>
                <w:sz w:val="16"/>
                <w:szCs w:val="16"/>
              </w:rPr>
              <w:t>S6-</w:t>
            </w:r>
            <w:r>
              <w:rPr>
                <w:sz w:val="16"/>
                <w:szCs w:val="16"/>
              </w:rPr>
              <w:t xml:space="preserve">200590, </w:t>
            </w:r>
            <w:r w:rsidRPr="005D2703">
              <w:rPr>
                <w:sz w:val="16"/>
                <w:szCs w:val="16"/>
              </w:rPr>
              <w:t>S6-</w:t>
            </w:r>
            <w:r>
              <w:rPr>
                <w:sz w:val="16"/>
                <w:szCs w:val="16"/>
              </w:rPr>
              <w:t xml:space="preserve">200591, </w:t>
            </w:r>
            <w:r w:rsidRPr="005D2703">
              <w:rPr>
                <w:sz w:val="16"/>
                <w:szCs w:val="16"/>
              </w:rPr>
              <w:t>S6-</w:t>
            </w:r>
            <w:r>
              <w:rPr>
                <w:sz w:val="16"/>
                <w:szCs w:val="16"/>
              </w:rPr>
              <w:t xml:space="preserve">200561, </w:t>
            </w:r>
            <w:r w:rsidRPr="005D2703">
              <w:rPr>
                <w:sz w:val="16"/>
                <w:szCs w:val="16"/>
              </w:rPr>
              <w:t>S6-</w:t>
            </w:r>
            <w:r>
              <w:rPr>
                <w:sz w:val="16"/>
                <w:szCs w:val="16"/>
              </w:rPr>
              <w:t xml:space="preserve">200562, </w:t>
            </w:r>
            <w:r w:rsidRPr="005D2703">
              <w:rPr>
                <w:sz w:val="16"/>
                <w:szCs w:val="16"/>
              </w:rPr>
              <w:t>S6-</w:t>
            </w:r>
            <w:r>
              <w:rPr>
                <w:sz w:val="16"/>
                <w:szCs w:val="16"/>
              </w:rPr>
              <w:t>200563.</w:t>
            </w:r>
          </w:p>
          <w:p w14:paraId="23926FDB"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43D9EF1D" w14:textId="77777777" w:rsidR="009A16B6" w:rsidRDefault="009A16B6" w:rsidP="003F7390">
            <w:pPr>
              <w:pStyle w:val="TAC"/>
              <w:rPr>
                <w:sz w:val="16"/>
                <w:szCs w:val="16"/>
              </w:rPr>
            </w:pPr>
            <w:r>
              <w:rPr>
                <w:sz w:val="16"/>
                <w:szCs w:val="16"/>
              </w:rPr>
              <w:t>0.4.0</w:t>
            </w:r>
          </w:p>
        </w:tc>
      </w:tr>
      <w:tr w:rsidR="009A16B6" w:rsidRPr="00656BA2" w14:paraId="0C149BEE" w14:textId="77777777" w:rsidTr="008E00F8">
        <w:tc>
          <w:tcPr>
            <w:tcW w:w="800" w:type="dxa"/>
            <w:shd w:val="solid" w:color="FFFFFF" w:fill="auto"/>
          </w:tcPr>
          <w:p w14:paraId="78CC3743" w14:textId="77777777" w:rsidR="009A16B6" w:rsidRDefault="009A16B6" w:rsidP="003F7390">
            <w:pPr>
              <w:pStyle w:val="TAC"/>
              <w:rPr>
                <w:sz w:val="16"/>
                <w:szCs w:val="16"/>
              </w:rPr>
            </w:pPr>
            <w:r>
              <w:rPr>
                <w:sz w:val="16"/>
                <w:szCs w:val="16"/>
              </w:rPr>
              <w:t>2020-05</w:t>
            </w:r>
          </w:p>
        </w:tc>
        <w:tc>
          <w:tcPr>
            <w:tcW w:w="800" w:type="dxa"/>
            <w:shd w:val="solid" w:color="FFFFFF" w:fill="auto"/>
          </w:tcPr>
          <w:p w14:paraId="4D70FA3A" w14:textId="77777777" w:rsidR="009A16B6" w:rsidRDefault="009A16B6" w:rsidP="003F7390">
            <w:pPr>
              <w:pStyle w:val="TAC"/>
              <w:rPr>
                <w:sz w:val="16"/>
                <w:szCs w:val="16"/>
              </w:rPr>
            </w:pPr>
            <w:r>
              <w:rPr>
                <w:sz w:val="16"/>
                <w:szCs w:val="16"/>
              </w:rPr>
              <w:t>SA6#37-e</w:t>
            </w:r>
          </w:p>
        </w:tc>
        <w:tc>
          <w:tcPr>
            <w:tcW w:w="1094" w:type="dxa"/>
            <w:shd w:val="solid" w:color="FFFFFF" w:fill="auto"/>
          </w:tcPr>
          <w:p w14:paraId="023C6AB3" w14:textId="77777777" w:rsidR="009A16B6" w:rsidRPr="00656BA2" w:rsidRDefault="009A16B6" w:rsidP="003F7390">
            <w:pPr>
              <w:pStyle w:val="TAC"/>
              <w:rPr>
                <w:sz w:val="16"/>
                <w:szCs w:val="16"/>
              </w:rPr>
            </w:pPr>
          </w:p>
        </w:tc>
        <w:tc>
          <w:tcPr>
            <w:tcW w:w="519" w:type="dxa"/>
            <w:shd w:val="solid" w:color="FFFFFF" w:fill="auto"/>
          </w:tcPr>
          <w:p w14:paraId="62D61085" w14:textId="77777777" w:rsidR="009A16B6" w:rsidRPr="00656BA2" w:rsidRDefault="009A16B6" w:rsidP="003F7390">
            <w:pPr>
              <w:pStyle w:val="TAL"/>
              <w:rPr>
                <w:sz w:val="16"/>
                <w:szCs w:val="16"/>
              </w:rPr>
            </w:pPr>
          </w:p>
        </w:tc>
        <w:tc>
          <w:tcPr>
            <w:tcW w:w="331" w:type="dxa"/>
            <w:shd w:val="solid" w:color="FFFFFF" w:fill="auto"/>
          </w:tcPr>
          <w:p w14:paraId="4944A0B3" w14:textId="77777777" w:rsidR="009A16B6" w:rsidRPr="00656BA2" w:rsidRDefault="009A16B6" w:rsidP="003F7390">
            <w:pPr>
              <w:pStyle w:val="TAR"/>
              <w:rPr>
                <w:sz w:val="16"/>
                <w:szCs w:val="16"/>
              </w:rPr>
            </w:pPr>
          </w:p>
        </w:tc>
        <w:tc>
          <w:tcPr>
            <w:tcW w:w="425" w:type="dxa"/>
            <w:shd w:val="solid" w:color="FFFFFF" w:fill="auto"/>
          </w:tcPr>
          <w:p w14:paraId="68D5D076" w14:textId="77777777" w:rsidR="009A16B6" w:rsidRPr="00656BA2" w:rsidRDefault="009A16B6" w:rsidP="003F7390">
            <w:pPr>
              <w:pStyle w:val="TAC"/>
              <w:rPr>
                <w:sz w:val="16"/>
                <w:szCs w:val="16"/>
              </w:rPr>
            </w:pPr>
          </w:p>
        </w:tc>
        <w:tc>
          <w:tcPr>
            <w:tcW w:w="4962" w:type="dxa"/>
            <w:shd w:val="solid" w:color="FFFFFF" w:fill="auto"/>
          </w:tcPr>
          <w:p w14:paraId="6DAB2C1C" w14:textId="77777777" w:rsidR="009A16B6" w:rsidRDefault="009A16B6" w:rsidP="003F7390">
            <w:pPr>
              <w:pStyle w:val="TAL"/>
              <w:rPr>
                <w:sz w:val="16"/>
                <w:szCs w:val="16"/>
              </w:rPr>
            </w:pPr>
            <w:r w:rsidRPr="005D2703">
              <w:rPr>
                <w:sz w:val="16"/>
                <w:szCs w:val="16"/>
              </w:rPr>
              <w:t>Implementation of the following pCRs approved by SA6:</w:t>
            </w:r>
          </w:p>
          <w:p w14:paraId="5AC827EE" w14:textId="77777777" w:rsidR="009A16B6" w:rsidRDefault="009A16B6" w:rsidP="003F7390">
            <w:pPr>
              <w:pStyle w:val="TAL"/>
              <w:rPr>
                <w:sz w:val="16"/>
                <w:szCs w:val="16"/>
              </w:rPr>
            </w:pPr>
            <w:r w:rsidRPr="005D2703">
              <w:rPr>
                <w:sz w:val="16"/>
                <w:szCs w:val="16"/>
              </w:rPr>
              <w:t>S6-</w:t>
            </w:r>
            <w:r>
              <w:rPr>
                <w:sz w:val="16"/>
                <w:szCs w:val="16"/>
              </w:rPr>
              <w:t xml:space="preserve">200928, </w:t>
            </w:r>
            <w:r w:rsidRPr="005D2703">
              <w:rPr>
                <w:sz w:val="16"/>
                <w:szCs w:val="16"/>
              </w:rPr>
              <w:t>S6-</w:t>
            </w:r>
            <w:r>
              <w:rPr>
                <w:sz w:val="16"/>
                <w:szCs w:val="16"/>
              </w:rPr>
              <w:t>200933.</w:t>
            </w:r>
          </w:p>
          <w:p w14:paraId="4BB0B5BE"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55392386" w14:textId="77777777" w:rsidR="009A16B6" w:rsidRDefault="009A16B6" w:rsidP="003F7390">
            <w:pPr>
              <w:pStyle w:val="TAC"/>
              <w:rPr>
                <w:sz w:val="16"/>
                <w:szCs w:val="16"/>
              </w:rPr>
            </w:pPr>
            <w:r>
              <w:rPr>
                <w:sz w:val="16"/>
                <w:szCs w:val="16"/>
              </w:rPr>
              <w:t>0.5.0</w:t>
            </w:r>
          </w:p>
        </w:tc>
      </w:tr>
      <w:tr w:rsidR="009A16B6" w:rsidRPr="00656BA2" w14:paraId="460AE1C4" w14:textId="77777777" w:rsidTr="008E00F8">
        <w:tc>
          <w:tcPr>
            <w:tcW w:w="800" w:type="dxa"/>
            <w:shd w:val="solid" w:color="FFFFFF" w:fill="auto"/>
          </w:tcPr>
          <w:p w14:paraId="0DAEC18C" w14:textId="77777777" w:rsidR="009A16B6" w:rsidRDefault="009A16B6" w:rsidP="003F7390">
            <w:pPr>
              <w:pStyle w:val="TAC"/>
              <w:rPr>
                <w:sz w:val="16"/>
                <w:szCs w:val="16"/>
              </w:rPr>
            </w:pPr>
            <w:r>
              <w:rPr>
                <w:sz w:val="16"/>
                <w:szCs w:val="16"/>
              </w:rPr>
              <w:t>2020-06</w:t>
            </w:r>
          </w:p>
        </w:tc>
        <w:tc>
          <w:tcPr>
            <w:tcW w:w="800" w:type="dxa"/>
            <w:shd w:val="solid" w:color="FFFFFF" w:fill="auto"/>
          </w:tcPr>
          <w:p w14:paraId="0443C14C" w14:textId="77777777" w:rsidR="009A16B6" w:rsidRDefault="009A16B6" w:rsidP="003F7390">
            <w:pPr>
              <w:pStyle w:val="TAC"/>
              <w:rPr>
                <w:sz w:val="16"/>
                <w:szCs w:val="16"/>
              </w:rPr>
            </w:pPr>
            <w:r>
              <w:rPr>
                <w:sz w:val="16"/>
                <w:szCs w:val="16"/>
              </w:rPr>
              <w:t>SA#88-e</w:t>
            </w:r>
          </w:p>
        </w:tc>
        <w:tc>
          <w:tcPr>
            <w:tcW w:w="1094" w:type="dxa"/>
            <w:shd w:val="solid" w:color="FFFFFF" w:fill="auto"/>
          </w:tcPr>
          <w:p w14:paraId="365B453F" w14:textId="77777777" w:rsidR="009A16B6" w:rsidRPr="00656BA2" w:rsidRDefault="009A16B6" w:rsidP="003F7390">
            <w:pPr>
              <w:pStyle w:val="TAC"/>
              <w:rPr>
                <w:sz w:val="16"/>
                <w:szCs w:val="16"/>
              </w:rPr>
            </w:pPr>
            <w:r w:rsidRPr="008D5E20">
              <w:rPr>
                <w:sz w:val="16"/>
                <w:szCs w:val="16"/>
              </w:rPr>
              <w:t>SP-200</w:t>
            </w:r>
            <w:r>
              <w:rPr>
                <w:sz w:val="16"/>
                <w:szCs w:val="16"/>
              </w:rPr>
              <w:t>334</w:t>
            </w:r>
          </w:p>
        </w:tc>
        <w:tc>
          <w:tcPr>
            <w:tcW w:w="519" w:type="dxa"/>
            <w:shd w:val="solid" w:color="FFFFFF" w:fill="auto"/>
          </w:tcPr>
          <w:p w14:paraId="667C440C" w14:textId="77777777" w:rsidR="009A16B6" w:rsidRPr="00656BA2" w:rsidRDefault="009A16B6" w:rsidP="003F7390">
            <w:pPr>
              <w:pStyle w:val="TAL"/>
              <w:rPr>
                <w:sz w:val="16"/>
                <w:szCs w:val="16"/>
              </w:rPr>
            </w:pPr>
          </w:p>
        </w:tc>
        <w:tc>
          <w:tcPr>
            <w:tcW w:w="331" w:type="dxa"/>
            <w:shd w:val="solid" w:color="FFFFFF" w:fill="auto"/>
          </w:tcPr>
          <w:p w14:paraId="484B691C" w14:textId="77777777" w:rsidR="009A16B6" w:rsidRPr="00656BA2" w:rsidRDefault="009A16B6" w:rsidP="003F7390">
            <w:pPr>
              <w:pStyle w:val="TAR"/>
              <w:rPr>
                <w:sz w:val="16"/>
                <w:szCs w:val="16"/>
              </w:rPr>
            </w:pPr>
          </w:p>
        </w:tc>
        <w:tc>
          <w:tcPr>
            <w:tcW w:w="425" w:type="dxa"/>
            <w:shd w:val="solid" w:color="FFFFFF" w:fill="auto"/>
          </w:tcPr>
          <w:p w14:paraId="100C2E77" w14:textId="77777777" w:rsidR="009A16B6" w:rsidRPr="00656BA2" w:rsidRDefault="009A16B6" w:rsidP="003F7390">
            <w:pPr>
              <w:pStyle w:val="TAC"/>
              <w:rPr>
                <w:sz w:val="16"/>
                <w:szCs w:val="16"/>
              </w:rPr>
            </w:pPr>
          </w:p>
        </w:tc>
        <w:tc>
          <w:tcPr>
            <w:tcW w:w="4962" w:type="dxa"/>
            <w:shd w:val="solid" w:color="FFFFFF" w:fill="auto"/>
          </w:tcPr>
          <w:p w14:paraId="3E5F5629" w14:textId="77777777" w:rsidR="009A16B6" w:rsidRPr="005D2703" w:rsidRDefault="009A16B6" w:rsidP="003F7390">
            <w:pPr>
              <w:pStyle w:val="TAL"/>
              <w:rPr>
                <w:sz w:val="16"/>
                <w:szCs w:val="16"/>
              </w:rPr>
            </w:pPr>
            <w:r w:rsidRPr="008D5E20">
              <w:rPr>
                <w:sz w:val="16"/>
                <w:szCs w:val="16"/>
              </w:rPr>
              <w:t>Presentation for</w:t>
            </w:r>
            <w:r>
              <w:rPr>
                <w:sz w:val="16"/>
                <w:szCs w:val="16"/>
              </w:rPr>
              <w:t xml:space="preserve"> information</w:t>
            </w:r>
            <w:r w:rsidRPr="008D5E20">
              <w:rPr>
                <w:sz w:val="16"/>
                <w:szCs w:val="16"/>
              </w:rPr>
              <w:t xml:space="preserve"> at SA#8</w:t>
            </w:r>
            <w:r>
              <w:rPr>
                <w:sz w:val="16"/>
                <w:szCs w:val="16"/>
              </w:rPr>
              <w:t>8</w:t>
            </w:r>
            <w:r w:rsidRPr="008D5E20">
              <w:rPr>
                <w:sz w:val="16"/>
                <w:szCs w:val="16"/>
              </w:rPr>
              <w:t>-</w:t>
            </w:r>
            <w:r>
              <w:rPr>
                <w:sz w:val="16"/>
                <w:szCs w:val="16"/>
              </w:rPr>
              <w:t>e</w:t>
            </w:r>
          </w:p>
        </w:tc>
        <w:tc>
          <w:tcPr>
            <w:tcW w:w="708" w:type="dxa"/>
            <w:shd w:val="solid" w:color="FFFFFF" w:fill="auto"/>
          </w:tcPr>
          <w:p w14:paraId="6A792EF2" w14:textId="77777777" w:rsidR="009A16B6" w:rsidRDefault="009A16B6" w:rsidP="003F7390">
            <w:pPr>
              <w:pStyle w:val="TAC"/>
              <w:rPr>
                <w:sz w:val="16"/>
                <w:szCs w:val="16"/>
              </w:rPr>
            </w:pPr>
            <w:r>
              <w:rPr>
                <w:sz w:val="16"/>
                <w:szCs w:val="16"/>
              </w:rPr>
              <w:t>1.0.0</w:t>
            </w:r>
          </w:p>
        </w:tc>
      </w:tr>
      <w:tr w:rsidR="009A16B6" w:rsidRPr="00656BA2" w14:paraId="0698F1DB" w14:textId="77777777" w:rsidTr="008E00F8">
        <w:tc>
          <w:tcPr>
            <w:tcW w:w="800" w:type="dxa"/>
            <w:shd w:val="solid" w:color="FFFFFF" w:fill="auto"/>
          </w:tcPr>
          <w:p w14:paraId="2A83EC9A" w14:textId="77777777" w:rsidR="009A16B6" w:rsidRDefault="009A16B6" w:rsidP="003F7390">
            <w:pPr>
              <w:pStyle w:val="TAC"/>
              <w:rPr>
                <w:sz w:val="16"/>
                <w:szCs w:val="16"/>
              </w:rPr>
            </w:pPr>
            <w:r>
              <w:rPr>
                <w:sz w:val="16"/>
                <w:szCs w:val="16"/>
              </w:rPr>
              <w:t>2020-07</w:t>
            </w:r>
          </w:p>
        </w:tc>
        <w:tc>
          <w:tcPr>
            <w:tcW w:w="800" w:type="dxa"/>
            <w:shd w:val="solid" w:color="FFFFFF" w:fill="auto"/>
          </w:tcPr>
          <w:p w14:paraId="2218A5F7" w14:textId="77777777" w:rsidR="009A16B6" w:rsidRDefault="009A16B6" w:rsidP="003F7390">
            <w:pPr>
              <w:pStyle w:val="TAC"/>
              <w:rPr>
                <w:sz w:val="16"/>
                <w:szCs w:val="16"/>
              </w:rPr>
            </w:pPr>
            <w:r>
              <w:rPr>
                <w:sz w:val="16"/>
                <w:szCs w:val="16"/>
              </w:rPr>
              <w:t>SA6#38-e</w:t>
            </w:r>
          </w:p>
        </w:tc>
        <w:tc>
          <w:tcPr>
            <w:tcW w:w="1094" w:type="dxa"/>
            <w:shd w:val="solid" w:color="FFFFFF" w:fill="auto"/>
          </w:tcPr>
          <w:p w14:paraId="26A3BC4A" w14:textId="77777777" w:rsidR="009A16B6" w:rsidRPr="008D5E20" w:rsidRDefault="009A16B6" w:rsidP="003F7390">
            <w:pPr>
              <w:pStyle w:val="TAC"/>
              <w:rPr>
                <w:sz w:val="16"/>
                <w:szCs w:val="16"/>
              </w:rPr>
            </w:pPr>
          </w:p>
        </w:tc>
        <w:tc>
          <w:tcPr>
            <w:tcW w:w="519" w:type="dxa"/>
            <w:shd w:val="solid" w:color="FFFFFF" w:fill="auto"/>
          </w:tcPr>
          <w:p w14:paraId="727B2843" w14:textId="77777777" w:rsidR="009A16B6" w:rsidRPr="00656BA2" w:rsidRDefault="009A16B6" w:rsidP="003F7390">
            <w:pPr>
              <w:pStyle w:val="TAL"/>
              <w:rPr>
                <w:sz w:val="16"/>
                <w:szCs w:val="16"/>
              </w:rPr>
            </w:pPr>
          </w:p>
        </w:tc>
        <w:tc>
          <w:tcPr>
            <w:tcW w:w="331" w:type="dxa"/>
            <w:shd w:val="solid" w:color="FFFFFF" w:fill="auto"/>
          </w:tcPr>
          <w:p w14:paraId="79C49A2E" w14:textId="77777777" w:rsidR="009A16B6" w:rsidRPr="00656BA2" w:rsidRDefault="009A16B6" w:rsidP="003F7390">
            <w:pPr>
              <w:pStyle w:val="TAR"/>
              <w:rPr>
                <w:sz w:val="16"/>
                <w:szCs w:val="16"/>
              </w:rPr>
            </w:pPr>
          </w:p>
        </w:tc>
        <w:tc>
          <w:tcPr>
            <w:tcW w:w="425" w:type="dxa"/>
            <w:shd w:val="solid" w:color="FFFFFF" w:fill="auto"/>
          </w:tcPr>
          <w:p w14:paraId="065BE30E" w14:textId="77777777" w:rsidR="009A16B6" w:rsidRPr="00656BA2" w:rsidRDefault="009A16B6" w:rsidP="003F7390">
            <w:pPr>
              <w:pStyle w:val="TAC"/>
              <w:rPr>
                <w:sz w:val="16"/>
                <w:szCs w:val="16"/>
              </w:rPr>
            </w:pPr>
          </w:p>
        </w:tc>
        <w:tc>
          <w:tcPr>
            <w:tcW w:w="4962" w:type="dxa"/>
            <w:shd w:val="solid" w:color="FFFFFF" w:fill="auto"/>
          </w:tcPr>
          <w:p w14:paraId="0E224BCF" w14:textId="77777777" w:rsidR="009A16B6" w:rsidRDefault="009A16B6" w:rsidP="003F7390">
            <w:pPr>
              <w:pStyle w:val="TAL"/>
              <w:rPr>
                <w:sz w:val="16"/>
                <w:szCs w:val="16"/>
              </w:rPr>
            </w:pPr>
            <w:r w:rsidRPr="005D2703">
              <w:rPr>
                <w:sz w:val="16"/>
                <w:szCs w:val="16"/>
              </w:rPr>
              <w:t>Implementation of the following pCRs approved by SA6:</w:t>
            </w:r>
          </w:p>
          <w:p w14:paraId="54C2EEC2" w14:textId="77777777" w:rsidR="009A16B6" w:rsidRDefault="009A16B6" w:rsidP="003F7390">
            <w:pPr>
              <w:pStyle w:val="TAL"/>
              <w:rPr>
                <w:sz w:val="16"/>
                <w:szCs w:val="16"/>
              </w:rPr>
            </w:pPr>
            <w:r w:rsidRPr="000F4727">
              <w:rPr>
                <w:sz w:val="16"/>
                <w:szCs w:val="16"/>
              </w:rPr>
              <w:t>S6-201084</w:t>
            </w:r>
            <w:r>
              <w:rPr>
                <w:sz w:val="16"/>
                <w:szCs w:val="16"/>
              </w:rPr>
              <w:t xml:space="preserve">, </w:t>
            </w:r>
            <w:r w:rsidRPr="005D2703">
              <w:rPr>
                <w:sz w:val="16"/>
                <w:szCs w:val="16"/>
              </w:rPr>
              <w:t>S6-</w:t>
            </w:r>
            <w:r w:rsidRPr="000F4727">
              <w:rPr>
                <w:sz w:val="16"/>
                <w:szCs w:val="16"/>
              </w:rPr>
              <w:t>20108</w:t>
            </w:r>
            <w:r>
              <w:rPr>
                <w:sz w:val="16"/>
                <w:szCs w:val="16"/>
              </w:rPr>
              <w:t xml:space="preserve">5, </w:t>
            </w:r>
            <w:r w:rsidRPr="005D2703">
              <w:rPr>
                <w:sz w:val="16"/>
                <w:szCs w:val="16"/>
              </w:rPr>
              <w:t>S6-</w:t>
            </w:r>
            <w:r w:rsidRPr="000F4727">
              <w:rPr>
                <w:sz w:val="16"/>
                <w:szCs w:val="16"/>
              </w:rPr>
              <w:t>20108</w:t>
            </w:r>
            <w:r>
              <w:rPr>
                <w:sz w:val="16"/>
                <w:szCs w:val="16"/>
              </w:rPr>
              <w:t xml:space="preserve">7, </w:t>
            </w:r>
            <w:r w:rsidRPr="005D2703">
              <w:rPr>
                <w:sz w:val="16"/>
                <w:szCs w:val="16"/>
              </w:rPr>
              <w:t>S6-</w:t>
            </w:r>
            <w:r w:rsidRPr="000F4727">
              <w:rPr>
                <w:sz w:val="16"/>
                <w:szCs w:val="16"/>
              </w:rPr>
              <w:t>20108</w:t>
            </w:r>
            <w:r>
              <w:rPr>
                <w:sz w:val="16"/>
                <w:szCs w:val="16"/>
              </w:rPr>
              <w:t xml:space="preserve">8, </w:t>
            </w:r>
            <w:r w:rsidRPr="005D2703">
              <w:rPr>
                <w:sz w:val="16"/>
                <w:szCs w:val="16"/>
              </w:rPr>
              <w:t>S6-</w:t>
            </w:r>
            <w:r w:rsidRPr="000F4727">
              <w:rPr>
                <w:sz w:val="16"/>
                <w:szCs w:val="16"/>
              </w:rPr>
              <w:t>201</w:t>
            </w:r>
            <w:r>
              <w:rPr>
                <w:sz w:val="16"/>
                <w:szCs w:val="16"/>
              </w:rPr>
              <w:t xml:space="preserve">108, </w:t>
            </w:r>
            <w:r w:rsidRPr="005D2703">
              <w:rPr>
                <w:sz w:val="16"/>
                <w:szCs w:val="16"/>
              </w:rPr>
              <w:t>S6-</w:t>
            </w:r>
            <w:r w:rsidRPr="000F4727">
              <w:rPr>
                <w:sz w:val="16"/>
                <w:szCs w:val="16"/>
              </w:rPr>
              <w:t>201</w:t>
            </w:r>
            <w:r>
              <w:rPr>
                <w:sz w:val="16"/>
                <w:szCs w:val="16"/>
              </w:rPr>
              <w:t xml:space="preserve">109, </w:t>
            </w:r>
            <w:r w:rsidRPr="005D2703">
              <w:rPr>
                <w:sz w:val="16"/>
                <w:szCs w:val="16"/>
              </w:rPr>
              <w:t>S6-</w:t>
            </w:r>
            <w:r w:rsidRPr="000F4727">
              <w:rPr>
                <w:sz w:val="16"/>
                <w:szCs w:val="16"/>
              </w:rPr>
              <w:t>201</w:t>
            </w:r>
            <w:r>
              <w:rPr>
                <w:sz w:val="16"/>
                <w:szCs w:val="16"/>
              </w:rPr>
              <w:t>110.</w:t>
            </w:r>
          </w:p>
          <w:p w14:paraId="554E68E9" w14:textId="77777777" w:rsidR="009A16B6" w:rsidRPr="008D5E20"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3C1B83B8" w14:textId="77777777" w:rsidR="009A16B6" w:rsidRDefault="009A16B6" w:rsidP="003F7390">
            <w:pPr>
              <w:pStyle w:val="TAC"/>
              <w:rPr>
                <w:sz w:val="16"/>
                <w:szCs w:val="16"/>
              </w:rPr>
            </w:pPr>
            <w:r>
              <w:rPr>
                <w:sz w:val="16"/>
                <w:szCs w:val="16"/>
              </w:rPr>
              <w:t>1.1.0</w:t>
            </w:r>
          </w:p>
        </w:tc>
      </w:tr>
      <w:tr w:rsidR="009A16B6" w:rsidRPr="00656BA2" w14:paraId="38F53D82" w14:textId="77777777" w:rsidTr="008E00F8">
        <w:tc>
          <w:tcPr>
            <w:tcW w:w="800" w:type="dxa"/>
            <w:shd w:val="solid" w:color="FFFFFF" w:fill="auto"/>
          </w:tcPr>
          <w:p w14:paraId="34830107" w14:textId="77777777" w:rsidR="009A16B6" w:rsidRDefault="009A16B6" w:rsidP="003F7390">
            <w:pPr>
              <w:pStyle w:val="TAC"/>
              <w:rPr>
                <w:sz w:val="16"/>
                <w:szCs w:val="16"/>
              </w:rPr>
            </w:pPr>
            <w:r>
              <w:rPr>
                <w:sz w:val="16"/>
                <w:szCs w:val="16"/>
              </w:rPr>
              <w:t>2020-09</w:t>
            </w:r>
          </w:p>
        </w:tc>
        <w:tc>
          <w:tcPr>
            <w:tcW w:w="800" w:type="dxa"/>
            <w:shd w:val="solid" w:color="FFFFFF" w:fill="auto"/>
          </w:tcPr>
          <w:p w14:paraId="20CB324D" w14:textId="77777777" w:rsidR="009A16B6" w:rsidRDefault="009A16B6" w:rsidP="003F7390">
            <w:pPr>
              <w:pStyle w:val="TAC"/>
              <w:rPr>
                <w:sz w:val="16"/>
                <w:szCs w:val="16"/>
              </w:rPr>
            </w:pPr>
            <w:r>
              <w:rPr>
                <w:sz w:val="16"/>
                <w:szCs w:val="16"/>
              </w:rPr>
              <w:t>SA6#39-e</w:t>
            </w:r>
          </w:p>
        </w:tc>
        <w:tc>
          <w:tcPr>
            <w:tcW w:w="1094" w:type="dxa"/>
            <w:shd w:val="solid" w:color="FFFFFF" w:fill="auto"/>
          </w:tcPr>
          <w:p w14:paraId="2E5575C3" w14:textId="77777777" w:rsidR="009A16B6" w:rsidRPr="008D5E20" w:rsidRDefault="009A16B6" w:rsidP="003F7390">
            <w:pPr>
              <w:pStyle w:val="TAC"/>
              <w:rPr>
                <w:sz w:val="16"/>
                <w:szCs w:val="16"/>
              </w:rPr>
            </w:pPr>
          </w:p>
        </w:tc>
        <w:tc>
          <w:tcPr>
            <w:tcW w:w="519" w:type="dxa"/>
            <w:shd w:val="solid" w:color="FFFFFF" w:fill="auto"/>
          </w:tcPr>
          <w:p w14:paraId="1F937FC0" w14:textId="77777777" w:rsidR="009A16B6" w:rsidRPr="00656BA2" w:rsidRDefault="009A16B6" w:rsidP="003F7390">
            <w:pPr>
              <w:pStyle w:val="TAL"/>
              <w:rPr>
                <w:sz w:val="16"/>
                <w:szCs w:val="16"/>
              </w:rPr>
            </w:pPr>
          </w:p>
        </w:tc>
        <w:tc>
          <w:tcPr>
            <w:tcW w:w="331" w:type="dxa"/>
            <w:shd w:val="solid" w:color="FFFFFF" w:fill="auto"/>
          </w:tcPr>
          <w:p w14:paraId="7898AE48" w14:textId="77777777" w:rsidR="009A16B6" w:rsidRPr="00656BA2" w:rsidRDefault="009A16B6" w:rsidP="003F7390">
            <w:pPr>
              <w:pStyle w:val="TAR"/>
              <w:rPr>
                <w:sz w:val="16"/>
                <w:szCs w:val="16"/>
              </w:rPr>
            </w:pPr>
          </w:p>
        </w:tc>
        <w:tc>
          <w:tcPr>
            <w:tcW w:w="425" w:type="dxa"/>
            <w:shd w:val="solid" w:color="FFFFFF" w:fill="auto"/>
          </w:tcPr>
          <w:p w14:paraId="1462EF94" w14:textId="77777777" w:rsidR="009A16B6" w:rsidRPr="00656BA2" w:rsidRDefault="009A16B6" w:rsidP="003F7390">
            <w:pPr>
              <w:pStyle w:val="TAC"/>
              <w:rPr>
                <w:sz w:val="16"/>
                <w:szCs w:val="16"/>
              </w:rPr>
            </w:pPr>
          </w:p>
        </w:tc>
        <w:tc>
          <w:tcPr>
            <w:tcW w:w="4962" w:type="dxa"/>
            <w:shd w:val="solid" w:color="FFFFFF" w:fill="auto"/>
          </w:tcPr>
          <w:p w14:paraId="328DB824" w14:textId="77777777" w:rsidR="009A16B6" w:rsidRDefault="009A16B6" w:rsidP="003F7390">
            <w:pPr>
              <w:pStyle w:val="TAL"/>
              <w:rPr>
                <w:sz w:val="16"/>
                <w:szCs w:val="16"/>
              </w:rPr>
            </w:pPr>
            <w:r w:rsidRPr="005D2703">
              <w:rPr>
                <w:sz w:val="16"/>
                <w:szCs w:val="16"/>
              </w:rPr>
              <w:t>Implementation of the following pCRs approved by SA6:</w:t>
            </w:r>
          </w:p>
          <w:p w14:paraId="01DDF979" w14:textId="77777777" w:rsidR="009A16B6" w:rsidRDefault="009A16B6" w:rsidP="003F7390">
            <w:pPr>
              <w:pStyle w:val="TAL"/>
              <w:rPr>
                <w:sz w:val="16"/>
                <w:szCs w:val="16"/>
              </w:rPr>
            </w:pPr>
            <w:r w:rsidRPr="000F4727">
              <w:rPr>
                <w:sz w:val="16"/>
                <w:szCs w:val="16"/>
              </w:rPr>
              <w:t>S6-201</w:t>
            </w:r>
            <w:r>
              <w:rPr>
                <w:sz w:val="16"/>
                <w:szCs w:val="16"/>
              </w:rPr>
              <w:t xml:space="preserve">432, </w:t>
            </w:r>
            <w:r w:rsidRPr="000F4727">
              <w:rPr>
                <w:sz w:val="16"/>
                <w:szCs w:val="16"/>
              </w:rPr>
              <w:t>S6-201</w:t>
            </w:r>
            <w:r>
              <w:rPr>
                <w:sz w:val="16"/>
                <w:szCs w:val="16"/>
              </w:rPr>
              <w:t xml:space="preserve">433, </w:t>
            </w:r>
            <w:r w:rsidRPr="000F4727">
              <w:rPr>
                <w:sz w:val="16"/>
                <w:szCs w:val="16"/>
              </w:rPr>
              <w:t>S6-201</w:t>
            </w:r>
            <w:r>
              <w:rPr>
                <w:sz w:val="16"/>
                <w:szCs w:val="16"/>
              </w:rPr>
              <w:t xml:space="preserve">434, </w:t>
            </w:r>
            <w:r w:rsidRPr="000F4727">
              <w:rPr>
                <w:sz w:val="16"/>
                <w:szCs w:val="16"/>
              </w:rPr>
              <w:t>S6-201</w:t>
            </w:r>
            <w:r>
              <w:rPr>
                <w:sz w:val="16"/>
                <w:szCs w:val="16"/>
              </w:rPr>
              <w:t xml:space="preserve">435, </w:t>
            </w:r>
            <w:r w:rsidRPr="000F4727">
              <w:rPr>
                <w:sz w:val="16"/>
                <w:szCs w:val="16"/>
              </w:rPr>
              <w:t>S6-201</w:t>
            </w:r>
            <w:r>
              <w:rPr>
                <w:sz w:val="16"/>
                <w:szCs w:val="16"/>
              </w:rPr>
              <w:t>532.</w:t>
            </w:r>
          </w:p>
          <w:p w14:paraId="3BB859DE"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2A5C7B5C" w14:textId="77777777" w:rsidR="009A16B6" w:rsidRDefault="009A16B6" w:rsidP="003F7390">
            <w:pPr>
              <w:pStyle w:val="TAC"/>
              <w:rPr>
                <w:sz w:val="16"/>
                <w:szCs w:val="16"/>
              </w:rPr>
            </w:pPr>
            <w:r>
              <w:rPr>
                <w:sz w:val="16"/>
                <w:szCs w:val="16"/>
              </w:rPr>
              <w:t>1.2.0</w:t>
            </w:r>
          </w:p>
        </w:tc>
      </w:tr>
      <w:tr w:rsidR="009A16B6" w:rsidRPr="00656BA2" w14:paraId="0D4DCD72" w14:textId="77777777" w:rsidTr="008E00F8">
        <w:tc>
          <w:tcPr>
            <w:tcW w:w="800" w:type="dxa"/>
            <w:shd w:val="solid" w:color="FFFFFF" w:fill="auto"/>
          </w:tcPr>
          <w:p w14:paraId="334569D6" w14:textId="77777777" w:rsidR="009A16B6" w:rsidRDefault="009A16B6" w:rsidP="003F7390">
            <w:pPr>
              <w:pStyle w:val="TAC"/>
              <w:rPr>
                <w:sz w:val="16"/>
                <w:szCs w:val="16"/>
              </w:rPr>
            </w:pPr>
            <w:r>
              <w:rPr>
                <w:sz w:val="16"/>
                <w:szCs w:val="16"/>
              </w:rPr>
              <w:t>2020-09</w:t>
            </w:r>
          </w:p>
        </w:tc>
        <w:tc>
          <w:tcPr>
            <w:tcW w:w="800" w:type="dxa"/>
            <w:shd w:val="solid" w:color="FFFFFF" w:fill="auto"/>
          </w:tcPr>
          <w:p w14:paraId="08FA06C5" w14:textId="77777777" w:rsidR="009A16B6" w:rsidRDefault="009A16B6" w:rsidP="003F7390">
            <w:pPr>
              <w:pStyle w:val="TAC"/>
              <w:rPr>
                <w:sz w:val="16"/>
                <w:szCs w:val="16"/>
              </w:rPr>
            </w:pPr>
            <w:r>
              <w:rPr>
                <w:sz w:val="16"/>
                <w:szCs w:val="16"/>
              </w:rPr>
              <w:t>SA#89-e</w:t>
            </w:r>
          </w:p>
        </w:tc>
        <w:tc>
          <w:tcPr>
            <w:tcW w:w="1094" w:type="dxa"/>
            <w:shd w:val="solid" w:color="FFFFFF" w:fill="auto"/>
          </w:tcPr>
          <w:p w14:paraId="7AE266BD" w14:textId="77777777" w:rsidR="009A16B6" w:rsidRPr="00656BA2" w:rsidRDefault="009A16B6" w:rsidP="003F7390">
            <w:pPr>
              <w:pStyle w:val="TAC"/>
              <w:rPr>
                <w:sz w:val="16"/>
                <w:szCs w:val="16"/>
              </w:rPr>
            </w:pPr>
            <w:r w:rsidRPr="008D5E20">
              <w:rPr>
                <w:sz w:val="16"/>
                <w:szCs w:val="16"/>
              </w:rPr>
              <w:t>SP-200</w:t>
            </w:r>
            <w:r>
              <w:rPr>
                <w:sz w:val="16"/>
                <w:szCs w:val="16"/>
              </w:rPr>
              <w:t>826</w:t>
            </w:r>
          </w:p>
        </w:tc>
        <w:tc>
          <w:tcPr>
            <w:tcW w:w="519" w:type="dxa"/>
            <w:shd w:val="solid" w:color="FFFFFF" w:fill="auto"/>
          </w:tcPr>
          <w:p w14:paraId="5A8C632F" w14:textId="77777777" w:rsidR="009A16B6" w:rsidRPr="00656BA2" w:rsidRDefault="009A16B6" w:rsidP="003F7390">
            <w:pPr>
              <w:pStyle w:val="TAL"/>
              <w:rPr>
                <w:sz w:val="16"/>
                <w:szCs w:val="16"/>
              </w:rPr>
            </w:pPr>
          </w:p>
        </w:tc>
        <w:tc>
          <w:tcPr>
            <w:tcW w:w="331" w:type="dxa"/>
            <w:shd w:val="solid" w:color="FFFFFF" w:fill="auto"/>
          </w:tcPr>
          <w:p w14:paraId="56C5EC19" w14:textId="77777777" w:rsidR="009A16B6" w:rsidRPr="00656BA2" w:rsidRDefault="009A16B6" w:rsidP="003F7390">
            <w:pPr>
              <w:pStyle w:val="TAR"/>
              <w:rPr>
                <w:sz w:val="16"/>
                <w:szCs w:val="16"/>
              </w:rPr>
            </w:pPr>
          </w:p>
        </w:tc>
        <w:tc>
          <w:tcPr>
            <w:tcW w:w="425" w:type="dxa"/>
            <w:shd w:val="solid" w:color="FFFFFF" w:fill="auto"/>
          </w:tcPr>
          <w:p w14:paraId="01FF55C0" w14:textId="77777777" w:rsidR="009A16B6" w:rsidRPr="00656BA2" w:rsidRDefault="009A16B6" w:rsidP="003F7390">
            <w:pPr>
              <w:pStyle w:val="TAC"/>
              <w:rPr>
                <w:sz w:val="16"/>
                <w:szCs w:val="16"/>
              </w:rPr>
            </w:pPr>
          </w:p>
        </w:tc>
        <w:tc>
          <w:tcPr>
            <w:tcW w:w="4962" w:type="dxa"/>
            <w:shd w:val="solid" w:color="FFFFFF" w:fill="auto"/>
          </w:tcPr>
          <w:p w14:paraId="3B8951FC" w14:textId="77777777" w:rsidR="009A16B6" w:rsidRPr="005D2703" w:rsidRDefault="009A16B6" w:rsidP="003F7390">
            <w:pPr>
              <w:pStyle w:val="TAL"/>
              <w:rPr>
                <w:sz w:val="16"/>
                <w:szCs w:val="16"/>
              </w:rPr>
            </w:pPr>
            <w:r w:rsidRPr="008D5E20">
              <w:rPr>
                <w:sz w:val="16"/>
                <w:szCs w:val="16"/>
              </w:rPr>
              <w:t>Presentation for</w:t>
            </w:r>
            <w:r>
              <w:rPr>
                <w:sz w:val="16"/>
                <w:szCs w:val="16"/>
              </w:rPr>
              <w:t xml:space="preserve"> approval</w:t>
            </w:r>
            <w:r w:rsidRPr="008D5E20">
              <w:rPr>
                <w:sz w:val="16"/>
                <w:szCs w:val="16"/>
              </w:rPr>
              <w:t xml:space="preserve"> at SA#8</w:t>
            </w:r>
            <w:r>
              <w:rPr>
                <w:sz w:val="16"/>
                <w:szCs w:val="16"/>
              </w:rPr>
              <w:t>9</w:t>
            </w:r>
            <w:r w:rsidRPr="008D5E20">
              <w:rPr>
                <w:sz w:val="16"/>
                <w:szCs w:val="16"/>
              </w:rPr>
              <w:t>-</w:t>
            </w:r>
            <w:r>
              <w:rPr>
                <w:sz w:val="16"/>
                <w:szCs w:val="16"/>
              </w:rPr>
              <w:t>e</w:t>
            </w:r>
          </w:p>
        </w:tc>
        <w:tc>
          <w:tcPr>
            <w:tcW w:w="708" w:type="dxa"/>
            <w:shd w:val="solid" w:color="FFFFFF" w:fill="auto"/>
          </w:tcPr>
          <w:p w14:paraId="1E1B02F9" w14:textId="77777777" w:rsidR="009A16B6" w:rsidRDefault="009A16B6" w:rsidP="003F7390">
            <w:pPr>
              <w:pStyle w:val="TAC"/>
              <w:rPr>
                <w:sz w:val="16"/>
                <w:szCs w:val="16"/>
              </w:rPr>
            </w:pPr>
            <w:r>
              <w:rPr>
                <w:sz w:val="16"/>
                <w:szCs w:val="16"/>
              </w:rPr>
              <w:t>2.0.0</w:t>
            </w:r>
          </w:p>
        </w:tc>
      </w:tr>
      <w:tr w:rsidR="009A16B6" w:rsidRPr="00656BA2" w14:paraId="281950C9" w14:textId="77777777" w:rsidTr="008E00F8">
        <w:tc>
          <w:tcPr>
            <w:tcW w:w="800" w:type="dxa"/>
            <w:shd w:val="solid" w:color="FFFFFF" w:fill="auto"/>
          </w:tcPr>
          <w:p w14:paraId="7CCF50B9" w14:textId="77777777" w:rsidR="009A16B6" w:rsidRDefault="009A16B6" w:rsidP="003F7390">
            <w:pPr>
              <w:pStyle w:val="TAC"/>
              <w:rPr>
                <w:sz w:val="16"/>
                <w:szCs w:val="16"/>
              </w:rPr>
            </w:pPr>
            <w:r>
              <w:rPr>
                <w:sz w:val="16"/>
                <w:szCs w:val="16"/>
              </w:rPr>
              <w:t>2020-09</w:t>
            </w:r>
          </w:p>
        </w:tc>
        <w:tc>
          <w:tcPr>
            <w:tcW w:w="800" w:type="dxa"/>
            <w:shd w:val="solid" w:color="FFFFFF" w:fill="auto"/>
          </w:tcPr>
          <w:p w14:paraId="3858BFE5" w14:textId="77777777" w:rsidR="009A16B6" w:rsidRDefault="009A16B6" w:rsidP="003F7390">
            <w:pPr>
              <w:pStyle w:val="TAC"/>
              <w:rPr>
                <w:sz w:val="16"/>
                <w:szCs w:val="16"/>
              </w:rPr>
            </w:pPr>
            <w:r>
              <w:rPr>
                <w:sz w:val="16"/>
                <w:szCs w:val="16"/>
              </w:rPr>
              <w:t>SA#89-e</w:t>
            </w:r>
          </w:p>
        </w:tc>
        <w:tc>
          <w:tcPr>
            <w:tcW w:w="1094" w:type="dxa"/>
            <w:shd w:val="solid" w:color="FFFFFF" w:fill="auto"/>
          </w:tcPr>
          <w:p w14:paraId="3FC6833E" w14:textId="77777777" w:rsidR="009A16B6" w:rsidRDefault="009A16B6" w:rsidP="003F7390">
            <w:pPr>
              <w:pStyle w:val="TAC"/>
              <w:rPr>
                <w:sz w:val="16"/>
                <w:szCs w:val="16"/>
              </w:rPr>
            </w:pPr>
            <w:r>
              <w:rPr>
                <w:sz w:val="16"/>
                <w:szCs w:val="16"/>
              </w:rPr>
              <w:t>SP-200826</w:t>
            </w:r>
          </w:p>
        </w:tc>
        <w:tc>
          <w:tcPr>
            <w:tcW w:w="519" w:type="dxa"/>
            <w:shd w:val="solid" w:color="FFFFFF" w:fill="auto"/>
          </w:tcPr>
          <w:p w14:paraId="3DA5AD34" w14:textId="77777777" w:rsidR="009A16B6" w:rsidRDefault="009A16B6" w:rsidP="003F7390">
            <w:pPr>
              <w:pStyle w:val="TAL"/>
              <w:rPr>
                <w:sz w:val="16"/>
                <w:szCs w:val="16"/>
              </w:rPr>
            </w:pPr>
          </w:p>
        </w:tc>
        <w:tc>
          <w:tcPr>
            <w:tcW w:w="331" w:type="dxa"/>
            <w:shd w:val="solid" w:color="FFFFFF" w:fill="auto"/>
          </w:tcPr>
          <w:p w14:paraId="17F268E7" w14:textId="77777777" w:rsidR="009A16B6" w:rsidRDefault="009A16B6" w:rsidP="003F7390">
            <w:pPr>
              <w:pStyle w:val="TAR"/>
              <w:rPr>
                <w:sz w:val="16"/>
                <w:szCs w:val="16"/>
              </w:rPr>
            </w:pPr>
          </w:p>
        </w:tc>
        <w:tc>
          <w:tcPr>
            <w:tcW w:w="425" w:type="dxa"/>
            <w:shd w:val="solid" w:color="FFFFFF" w:fill="auto"/>
          </w:tcPr>
          <w:p w14:paraId="49AF248F" w14:textId="77777777" w:rsidR="009A16B6" w:rsidRDefault="009A16B6" w:rsidP="003F7390">
            <w:pPr>
              <w:pStyle w:val="TAC"/>
              <w:rPr>
                <w:sz w:val="16"/>
                <w:szCs w:val="16"/>
              </w:rPr>
            </w:pPr>
          </w:p>
        </w:tc>
        <w:tc>
          <w:tcPr>
            <w:tcW w:w="4962" w:type="dxa"/>
            <w:shd w:val="solid" w:color="FFFFFF" w:fill="auto"/>
          </w:tcPr>
          <w:p w14:paraId="5F1A5618" w14:textId="77777777" w:rsidR="009A16B6" w:rsidRDefault="009A16B6" w:rsidP="003F7390">
            <w:pPr>
              <w:pStyle w:val="TAL"/>
              <w:rPr>
                <w:snapToGrid w:val="0"/>
              </w:rPr>
            </w:pPr>
            <w:r>
              <w:rPr>
                <w:sz w:val="16"/>
                <w:szCs w:val="16"/>
              </w:rPr>
              <w:t>MCC Editorial update for publication after TSG SA approval (SA#89)</w:t>
            </w:r>
          </w:p>
        </w:tc>
        <w:tc>
          <w:tcPr>
            <w:tcW w:w="708" w:type="dxa"/>
            <w:shd w:val="solid" w:color="FFFFFF" w:fill="auto"/>
          </w:tcPr>
          <w:p w14:paraId="1065AFE3" w14:textId="77777777" w:rsidR="009A16B6" w:rsidRDefault="009A16B6" w:rsidP="003F7390">
            <w:pPr>
              <w:pStyle w:val="TAC"/>
              <w:rPr>
                <w:sz w:val="16"/>
                <w:szCs w:val="16"/>
              </w:rPr>
            </w:pPr>
            <w:r>
              <w:rPr>
                <w:sz w:val="16"/>
                <w:szCs w:val="16"/>
              </w:rPr>
              <w:t>17.0.0</w:t>
            </w:r>
          </w:p>
        </w:tc>
      </w:tr>
      <w:tr w:rsidR="009A16B6" w:rsidRPr="00656BA2" w14:paraId="71E17CE6" w14:textId="77777777" w:rsidTr="008E00F8">
        <w:tc>
          <w:tcPr>
            <w:tcW w:w="800" w:type="dxa"/>
            <w:shd w:val="solid" w:color="FFFFFF" w:fill="auto"/>
          </w:tcPr>
          <w:p w14:paraId="4EF970FA" w14:textId="7EFF142C" w:rsidR="009A16B6" w:rsidRDefault="009A16B6" w:rsidP="003F7390">
            <w:pPr>
              <w:pStyle w:val="TAC"/>
              <w:rPr>
                <w:sz w:val="16"/>
                <w:szCs w:val="16"/>
              </w:rPr>
            </w:pPr>
            <w:r>
              <w:rPr>
                <w:sz w:val="16"/>
                <w:szCs w:val="16"/>
              </w:rPr>
              <w:t>2024-05</w:t>
            </w:r>
          </w:p>
        </w:tc>
        <w:tc>
          <w:tcPr>
            <w:tcW w:w="800" w:type="dxa"/>
            <w:shd w:val="solid" w:color="FFFFFF" w:fill="auto"/>
          </w:tcPr>
          <w:p w14:paraId="527009F3" w14:textId="77777777" w:rsidR="009A16B6" w:rsidRDefault="009A16B6" w:rsidP="003F7390">
            <w:pPr>
              <w:pStyle w:val="TAC"/>
              <w:rPr>
                <w:sz w:val="16"/>
                <w:szCs w:val="16"/>
              </w:rPr>
            </w:pPr>
          </w:p>
        </w:tc>
        <w:tc>
          <w:tcPr>
            <w:tcW w:w="1094" w:type="dxa"/>
            <w:shd w:val="solid" w:color="FFFFFF" w:fill="auto"/>
          </w:tcPr>
          <w:p w14:paraId="2F3A9508" w14:textId="77777777" w:rsidR="009A16B6" w:rsidRDefault="009A16B6" w:rsidP="003F7390">
            <w:pPr>
              <w:pStyle w:val="TAC"/>
              <w:rPr>
                <w:sz w:val="16"/>
                <w:szCs w:val="16"/>
              </w:rPr>
            </w:pPr>
          </w:p>
        </w:tc>
        <w:tc>
          <w:tcPr>
            <w:tcW w:w="519" w:type="dxa"/>
            <w:shd w:val="solid" w:color="FFFFFF" w:fill="auto"/>
          </w:tcPr>
          <w:p w14:paraId="75742101" w14:textId="77777777" w:rsidR="009A16B6" w:rsidRDefault="009A16B6" w:rsidP="003F7390">
            <w:pPr>
              <w:pStyle w:val="TAL"/>
              <w:rPr>
                <w:sz w:val="16"/>
                <w:szCs w:val="16"/>
              </w:rPr>
            </w:pPr>
          </w:p>
        </w:tc>
        <w:tc>
          <w:tcPr>
            <w:tcW w:w="331" w:type="dxa"/>
            <w:shd w:val="solid" w:color="FFFFFF" w:fill="auto"/>
          </w:tcPr>
          <w:p w14:paraId="0323200C" w14:textId="77777777" w:rsidR="009A16B6" w:rsidRDefault="009A16B6" w:rsidP="003F7390">
            <w:pPr>
              <w:pStyle w:val="TAR"/>
              <w:rPr>
                <w:sz w:val="16"/>
                <w:szCs w:val="16"/>
              </w:rPr>
            </w:pPr>
          </w:p>
        </w:tc>
        <w:tc>
          <w:tcPr>
            <w:tcW w:w="425" w:type="dxa"/>
            <w:shd w:val="solid" w:color="FFFFFF" w:fill="auto"/>
          </w:tcPr>
          <w:p w14:paraId="7591296C" w14:textId="77777777" w:rsidR="009A16B6" w:rsidRDefault="009A16B6" w:rsidP="003F7390">
            <w:pPr>
              <w:pStyle w:val="TAC"/>
              <w:rPr>
                <w:sz w:val="16"/>
                <w:szCs w:val="16"/>
              </w:rPr>
            </w:pPr>
          </w:p>
        </w:tc>
        <w:tc>
          <w:tcPr>
            <w:tcW w:w="4962" w:type="dxa"/>
            <w:shd w:val="solid" w:color="FFFFFF" w:fill="auto"/>
          </w:tcPr>
          <w:p w14:paraId="5CEF15DC" w14:textId="557A0252" w:rsidR="009A16B6" w:rsidRDefault="009A16B6" w:rsidP="003F7390">
            <w:pPr>
              <w:pStyle w:val="TAL"/>
              <w:rPr>
                <w:sz w:val="16"/>
                <w:szCs w:val="16"/>
              </w:rPr>
            </w:pPr>
            <w:r w:rsidRPr="009A16B6">
              <w:rPr>
                <w:sz w:val="16"/>
                <w:szCs w:val="16"/>
              </w:rPr>
              <w:t>Update to Rel-18 version (MCC)</w:t>
            </w:r>
          </w:p>
        </w:tc>
        <w:tc>
          <w:tcPr>
            <w:tcW w:w="708" w:type="dxa"/>
            <w:shd w:val="solid" w:color="FFFFFF" w:fill="auto"/>
          </w:tcPr>
          <w:p w14:paraId="5B2692FB" w14:textId="1E4F9400" w:rsidR="009A16B6" w:rsidRDefault="009A16B6" w:rsidP="003F7390">
            <w:pPr>
              <w:pStyle w:val="TAC"/>
              <w:rPr>
                <w:sz w:val="16"/>
                <w:szCs w:val="16"/>
              </w:rPr>
            </w:pPr>
            <w:r>
              <w:rPr>
                <w:sz w:val="16"/>
                <w:szCs w:val="16"/>
              </w:rPr>
              <w:t>18.0.0</w:t>
            </w:r>
          </w:p>
        </w:tc>
      </w:tr>
      <w:tr w:rsidR="00E6718C" w:rsidRPr="00656BA2" w14:paraId="0AB6AE42" w14:textId="77777777" w:rsidTr="008E00F8">
        <w:tc>
          <w:tcPr>
            <w:tcW w:w="800" w:type="dxa"/>
            <w:shd w:val="solid" w:color="FFFFFF" w:fill="auto"/>
          </w:tcPr>
          <w:p w14:paraId="773F7A27" w14:textId="4F7F25D5" w:rsidR="00E6718C" w:rsidRDefault="00E6718C" w:rsidP="00E6718C">
            <w:pPr>
              <w:pStyle w:val="TAC"/>
              <w:rPr>
                <w:sz w:val="16"/>
                <w:szCs w:val="16"/>
              </w:rPr>
            </w:pPr>
            <w:r>
              <w:rPr>
                <w:sz w:val="16"/>
                <w:szCs w:val="16"/>
              </w:rPr>
              <w:t>2024-12</w:t>
            </w:r>
          </w:p>
        </w:tc>
        <w:tc>
          <w:tcPr>
            <w:tcW w:w="800" w:type="dxa"/>
            <w:shd w:val="solid" w:color="FFFFFF" w:fill="auto"/>
          </w:tcPr>
          <w:p w14:paraId="593E1371" w14:textId="26C8B7C7" w:rsidR="00E6718C" w:rsidRDefault="00E6718C" w:rsidP="00E6718C">
            <w:pPr>
              <w:pStyle w:val="TAC"/>
              <w:rPr>
                <w:sz w:val="16"/>
                <w:szCs w:val="16"/>
              </w:rPr>
            </w:pPr>
            <w:r>
              <w:rPr>
                <w:sz w:val="16"/>
                <w:szCs w:val="16"/>
              </w:rPr>
              <w:t>SA#106</w:t>
            </w:r>
          </w:p>
        </w:tc>
        <w:tc>
          <w:tcPr>
            <w:tcW w:w="1094" w:type="dxa"/>
            <w:shd w:val="solid" w:color="FFFFFF" w:fill="auto"/>
          </w:tcPr>
          <w:p w14:paraId="3D7CB7D5" w14:textId="4FCB4286" w:rsidR="00E6718C" w:rsidRDefault="00E6718C" w:rsidP="00E6718C">
            <w:pPr>
              <w:pStyle w:val="TAC"/>
              <w:rPr>
                <w:sz w:val="16"/>
                <w:szCs w:val="16"/>
              </w:rPr>
            </w:pPr>
            <w:r w:rsidRPr="00E6718C">
              <w:rPr>
                <w:sz w:val="16"/>
                <w:szCs w:val="16"/>
              </w:rPr>
              <w:t>SP-241726</w:t>
            </w:r>
          </w:p>
        </w:tc>
        <w:tc>
          <w:tcPr>
            <w:tcW w:w="519" w:type="dxa"/>
            <w:shd w:val="solid" w:color="FFFFFF" w:fill="auto"/>
          </w:tcPr>
          <w:p w14:paraId="74A541CA" w14:textId="53BD21DF" w:rsidR="00E6718C" w:rsidRDefault="0061236B" w:rsidP="00E6718C">
            <w:pPr>
              <w:pStyle w:val="TAL"/>
              <w:rPr>
                <w:sz w:val="16"/>
                <w:szCs w:val="16"/>
              </w:rPr>
            </w:pPr>
            <w:r>
              <w:rPr>
                <w:sz w:val="16"/>
                <w:szCs w:val="16"/>
              </w:rPr>
              <w:t>0001</w:t>
            </w:r>
          </w:p>
        </w:tc>
        <w:tc>
          <w:tcPr>
            <w:tcW w:w="331" w:type="dxa"/>
            <w:shd w:val="solid" w:color="FFFFFF" w:fill="auto"/>
          </w:tcPr>
          <w:p w14:paraId="02D9D34E" w14:textId="6187B39B" w:rsidR="00E6718C" w:rsidRDefault="0061236B" w:rsidP="008E00F8">
            <w:pPr>
              <w:pStyle w:val="TAR"/>
              <w:jc w:val="center"/>
              <w:rPr>
                <w:sz w:val="16"/>
                <w:szCs w:val="16"/>
              </w:rPr>
            </w:pPr>
            <w:r>
              <w:rPr>
                <w:sz w:val="16"/>
                <w:szCs w:val="16"/>
              </w:rPr>
              <w:t>1</w:t>
            </w:r>
          </w:p>
        </w:tc>
        <w:tc>
          <w:tcPr>
            <w:tcW w:w="425" w:type="dxa"/>
            <w:shd w:val="solid" w:color="FFFFFF" w:fill="auto"/>
          </w:tcPr>
          <w:p w14:paraId="798C009E" w14:textId="0BC94C7E" w:rsidR="00E6718C" w:rsidRDefault="00FD4FB1" w:rsidP="00E6718C">
            <w:pPr>
              <w:pStyle w:val="TAC"/>
              <w:rPr>
                <w:sz w:val="16"/>
                <w:szCs w:val="16"/>
              </w:rPr>
            </w:pPr>
            <w:r>
              <w:rPr>
                <w:sz w:val="16"/>
                <w:szCs w:val="16"/>
              </w:rPr>
              <w:t>B</w:t>
            </w:r>
          </w:p>
        </w:tc>
        <w:tc>
          <w:tcPr>
            <w:tcW w:w="4962" w:type="dxa"/>
            <w:shd w:val="solid" w:color="FFFFFF" w:fill="auto"/>
          </w:tcPr>
          <w:p w14:paraId="0B00B0D4" w14:textId="1F85D3E6" w:rsidR="00E6718C" w:rsidRPr="009A16B6" w:rsidRDefault="00E6718C" w:rsidP="00E6718C">
            <w:pPr>
              <w:pStyle w:val="TAL"/>
              <w:rPr>
                <w:sz w:val="16"/>
                <w:szCs w:val="16"/>
              </w:rPr>
            </w:pPr>
            <w:r w:rsidRPr="00E6718C">
              <w:rPr>
                <w:sz w:val="16"/>
                <w:szCs w:val="16"/>
              </w:rPr>
              <w:t>Updates to sections 10.6.1.4 and 10.7 to support generic IOPS</w:t>
            </w:r>
          </w:p>
        </w:tc>
        <w:tc>
          <w:tcPr>
            <w:tcW w:w="708" w:type="dxa"/>
            <w:shd w:val="solid" w:color="FFFFFF" w:fill="auto"/>
          </w:tcPr>
          <w:p w14:paraId="348C7023" w14:textId="693E0821" w:rsidR="00E6718C" w:rsidRDefault="00E6718C" w:rsidP="00E6718C">
            <w:pPr>
              <w:pStyle w:val="TAC"/>
              <w:rPr>
                <w:sz w:val="16"/>
                <w:szCs w:val="16"/>
              </w:rPr>
            </w:pPr>
            <w:r>
              <w:rPr>
                <w:sz w:val="16"/>
                <w:szCs w:val="16"/>
              </w:rPr>
              <w:t>19.0.0</w:t>
            </w:r>
          </w:p>
        </w:tc>
      </w:tr>
      <w:tr w:rsidR="00FD4FB1" w:rsidRPr="00656BA2" w14:paraId="2E629201" w14:textId="77777777" w:rsidTr="008E00F8">
        <w:tc>
          <w:tcPr>
            <w:tcW w:w="800" w:type="dxa"/>
            <w:shd w:val="solid" w:color="FFFFFF" w:fill="auto"/>
          </w:tcPr>
          <w:p w14:paraId="312F5967" w14:textId="5F27180B" w:rsidR="00FD4FB1" w:rsidRDefault="00FD4FB1" w:rsidP="00FD4FB1">
            <w:pPr>
              <w:pStyle w:val="TAC"/>
              <w:rPr>
                <w:sz w:val="16"/>
                <w:szCs w:val="16"/>
              </w:rPr>
            </w:pPr>
            <w:r>
              <w:rPr>
                <w:sz w:val="16"/>
                <w:szCs w:val="16"/>
              </w:rPr>
              <w:t>2024-12</w:t>
            </w:r>
          </w:p>
        </w:tc>
        <w:tc>
          <w:tcPr>
            <w:tcW w:w="800" w:type="dxa"/>
            <w:shd w:val="solid" w:color="FFFFFF" w:fill="auto"/>
          </w:tcPr>
          <w:p w14:paraId="008590A0" w14:textId="79D2343C" w:rsidR="00FD4FB1" w:rsidRDefault="00FD4FB1" w:rsidP="00FD4FB1">
            <w:pPr>
              <w:pStyle w:val="TAC"/>
              <w:rPr>
                <w:sz w:val="16"/>
                <w:szCs w:val="16"/>
              </w:rPr>
            </w:pPr>
            <w:r>
              <w:rPr>
                <w:sz w:val="16"/>
                <w:szCs w:val="16"/>
              </w:rPr>
              <w:t>SA#106</w:t>
            </w:r>
          </w:p>
        </w:tc>
        <w:tc>
          <w:tcPr>
            <w:tcW w:w="1094" w:type="dxa"/>
            <w:shd w:val="solid" w:color="FFFFFF" w:fill="auto"/>
          </w:tcPr>
          <w:p w14:paraId="1F09F330" w14:textId="102AE4A0" w:rsidR="00FD4FB1" w:rsidRPr="00E6718C" w:rsidRDefault="00FD4FB1" w:rsidP="00FD4FB1">
            <w:pPr>
              <w:pStyle w:val="TAC"/>
              <w:rPr>
                <w:sz w:val="16"/>
                <w:szCs w:val="16"/>
              </w:rPr>
            </w:pPr>
            <w:r w:rsidRPr="00E6718C">
              <w:rPr>
                <w:sz w:val="16"/>
                <w:szCs w:val="16"/>
              </w:rPr>
              <w:t>SP-241726</w:t>
            </w:r>
          </w:p>
        </w:tc>
        <w:tc>
          <w:tcPr>
            <w:tcW w:w="519" w:type="dxa"/>
            <w:shd w:val="solid" w:color="FFFFFF" w:fill="auto"/>
          </w:tcPr>
          <w:p w14:paraId="5BC34098" w14:textId="5696D4E3" w:rsidR="00FD4FB1" w:rsidRDefault="00FD4FB1" w:rsidP="008E00F8">
            <w:pPr>
              <w:pStyle w:val="TAL"/>
              <w:jc w:val="center"/>
              <w:rPr>
                <w:sz w:val="16"/>
                <w:szCs w:val="16"/>
              </w:rPr>
            </w:pPr>
            <w:r>
              <w:rPr>
                <w:sz w:val="16"/>
                <w:szCs w:val="16"/>
              </w:rPr>
              <w:t>0002</w:t>
            </w:r>
          </w:p>
        </w:tc>
        <w:tc>
          <w:tcPr>
            <w:tcW w:w="331" w:type="dxa"/>
            <w:shd w:val="solid" w:color="FFFFFF" w:fill="auto"/>
          </w:tcPr>
          <w:p w14:paraId="6C91E97C" w14:textId="27084E9B" w:rsidR="00FD4FB1" w:rsidRDefault="00FD4FB1" w:rsidP="008E00F8">
            <w:pPr>
              <w:pStyle w:val="TAR"/>
              <w:jc w:val="center"/>
              <w:rPr>
                <w:sz w:val="16"/>
                <w:szCs w:val="16"/>
              </w:rPr>
            </w:pPr>
            <w:r>
              <w:rPr>
                <w:sz w:val="16"/>
                <w:szCs w:val="16"/>
              </w:rPr>
              <w:t>2</w:t>
            </w:r>
          </w:p>
        </w:tc>
        <w:tc>
          <w:tcPr>
            <w:tcW w:w="425" w:type="dxa"/>
            <w:shd w:val="solid" w:color="FFFFFF" w:fill="auto"/>
          </w:tcPr>
          <w:p w14:paraId="34B72F89" w14:textId="506ECCFE" w:rsidR="00FD4FB1" w:rsidRDefault="00FD4FB1" w:rsidP="00FD4FB1">
            <w:pPr>
              <w:pStyle w:val="TAC"/>
              <w:rPr>
                <w:sz w:val="16"/>
                <w:szCs w:val="16"/>
              </w:rPr>
            </w:pPr>
            <w:r>
              <w:rPr>
                <w:sz w:val="16"/>
                <w:szCs w:val="16"/>
              </w:rPr>
              <w:t>B</w:t>
            </w:r>
          </w:p>
        </w:tc>
        <w:tc>
          <w:tcPr>
            <w:tcW w:w="4962" w:type="dxa"/>
            <w:shd w:val="solid" w:color="FFFFFF" w:fill="auto"/>
          </w:tcPr>
          <w:p w14:paraId="72A76D6A" w14:textId="12310317" w:rsidR="00FD4FB1" w:rsidRPr="00E6718C" w:rsidRDefault="00FD4FB1" w:rsidP="00FD4FB1">
            <w:pPr>
              <w:pStyle w:val="TAL"/>
              <w:rPr>
                <w:sz w:val="16"/>
                <w:szCs w:val="16"/>
              </w:rPr>
            </w:pPr>
            <w:r w:rsidRPr="00FD4FB1">
              <w:rPr>
                <w:sz w:val="16"/>
                <w:szCs w:val="16"/>
              </w:rPr>
              <w:t>Updates to sections 10.5.1.3, 10.5.1.4, 10.5.3.1, and 10.5.3.3 to support generic IOPS</w:t>
            </w:r>
          </w:p>
        </w:tc>
        <w:tc>
          <w:tcPr>
            <w:tcW w:w="708" w:type="dxa"/>
            <w:shd w:val="solid" w:color="FFFFFF" w:fill="auto"/>
          </w:tcPr>
          <w:p w14:paraId="1C1D62C3" w14:textId="620038C9" w:rsidR="00FD4FB1" w:rsidRDefault="00FD4FB1" w:rsidP="00FD4FB1">
            <w:pPr>
              <w:pStyle w:val="TAC"/>
              <w:rPr>
                <w:sz w:val="16"/>
                <w:szCs w:val="16"/>
              </w:rPr>
            </w:pPr>
            <w:r>
              <w:rPr>
                <w:sz w:val="16"/>
                <w:szCs w:val="16"/>
              </w:rPr>
              <w:t>19.0.0</w:t>
            </w:r>
          </w:p>
        </w:tc>
      </w:tr>
      <w:tr w:rsidR="0061236B" w:rsidRPr="00656BA2" w14:paraId="5DD6A9E9" w14:textId="77777777" w:rsidTr="008E00F8">
        <w:tc>
          <w:tcPr>
            <w:tcW w:w="800" w:type="dxa"/>
            <w:shd w:val="solid" w:color="FFFFFF" w:fill="auto"/>
          </w:tcPr>
          <w:p w14:paraId="28413FFC" w14:textId="5053F107" w:rsidR="0061236B" w:rsidRDefault="0061236B" w:rsidP="0061236B">
            <w:pPr>
              <w:pStyle w:val="TAC"/>
              <w:rPr>
                <w:sz w:val="16"/>
                <w:szCs w:val="16"/>
              </w:rPr>
            </w:pPr>
            <w:r>
              <w:rPr>
                <w:sz w:val="16"/>
                <w:szCs w:val="16"/>
              </w:rPr>
              <w:t>2024-12</w:t>
            </w:r>
          </w:p>
        </w:tc>
        <w:tc>
          <w:tcPr>
            <w:tcW w:w="800" w:type="dxa"/>
            <w:shd w:val="solid" w:color="FFFFFF" w:fill="auto"/>
          </w:tcPr>
          <w:p w14:paraId="6A4080FC" w14:textId="3F52807F" w:rsidR="0061236B" w:rsidRDefault="0061236B" w:rsidP="0061236B">
            <w:pPr>
              <w:pStyle w:val="TAC"/>
              <w:rPr>
                <w:sz w:val="16"/>
                <w:szCs w:val="16"/>
              </w:rPr>
            </w:pPr>
            <w:r>
              <w:rPr>
                <w:sz w:val="16"/>
                <w:szCs w:val="16"/>
              </w:rPr>
              <w:t>SA#106</w:t>
            </w:r>
          </w:p>
        </w:tc>
        <w:tc>
          <w:tcPr>
            <w:tcW w:w="1094" w:type="dxa"/>
            <w:shd w:val="solid" w:color="FFFFFF" w:fill="auto"/>
          </w:tcPr>
          <w:p w14:paraId="47A1269A" w14:textId="5B1851A4" w:rsidR="0061236B" w:rsidRPr="00E6718C" w:rsidRDefault="0061236B" w:rsidP="0061236B">
            <w:pPr>
              <w:pStyle w:val="TAC"/>
              <w:rPr>
                <w:sz w:val="16"/>
                <w:szCs w:val="16"/>
              </w:rPr>
            </w:pPr>
            <w:r w:rsidRPr="00E6718C">
              <w:rPr>
                <w:sz w:val="16"/>
                <w:szCs w:val="16"/>
              </w:rPr>
              <w:t>SP-241726</w:t>
            </w:r>
          </w:p>
        </w:tc>
        <w:tc>
          <w:tcPr>
            <w:tcW w:w="519" w:type="dxa"/>
            <w:shd w:val="solid" w:color="FFFFFF" w:fill="auto"/>
          </w:tcPr>
          <w:p w14:paraId="0C52C0BC" w14:textId="5CCFB629" w:rsidR="0061236B" w:rsidRDefault="0061236B" w:rsidP="0061236B">
            <w:pPr>
              <w:pStyle w:val="TAL"/>
              <w:jc w:val="center"/>
              <w:rPr>
                <w:sz w:val="16"/>
                <w:szCs w:val="16"/>
              </w:rPr>
            </w:pPr>
            <w:r>
              <w:rPr>
                <w:sz w:val="16"/>
                <w:szCs w:val="16"/>
              </w:rPr>
              <w:t>0003</w:t>
            </w:r>
          </w:p>
        </w:tc>
        <w:tc>
          <w:tcPr>
            <w:tcW w:w="331" w:type="dxa"/>
            <w:shd w:val="solid" w:color="FFFFFF" w:fill="auto"/>
          </w:tcPr>
          <w:p w14:paraId="5DB89728" w14:textId="4EA23BDB" w:rsidR="0061236B" w:rsidRDefault="0061236B" w:rsidP="0061236B">
            <w:pPr>
              <w:pStyle w:val="TAR"/>
              <w:jc w:val="center"/>
              <w:rPr>
                <w:sz w:val="16"/>
                <w:szCs w:val="16"/>
              </w:rPr>
            </w:pPr>
          </w:p>
        </w:tc>
        <w:tc>
          <w:tcPr>
            <w:tcW w:w="425" w:type="dxa"/>
            <w:shd w:val="solid" w:color="FFFFFF" w:fill="auto"/>
          </w:tcPr>
          <w:p w14:paraId="0D8BAF7A" w14:textId="54442947" w:rsidR="0061236B" w:rsidRDefault="0061236B" w:rsidP="0061236B">
            <w:pPr>
              <w:pStyle w:val="TAC"/>
              <w:rPr>
                <w:sz w:val="16"/>
                <w:szCs w:val="16"/>
              </w:rPr>
            </w:pPr>
            <w:r>
              <w:rPr>
                <w:sz w:val="16"/>
                <w:szCs w:val="16"/>
              </w:rPr>
              <w:t>B</w:t>
            </w:r>
          </w:p>
        </w:tc>
        <w:tc>
          <w:tcPr>
            <w:tcW w:w="4962" w:type="dxa"/>
            <w:shd w:val="solid" w:color="FFFFFF" w:fill="auto"/>
          </w:tcPr>
          <w:p w14:paraId="42D79BE9" w14:textId="455CF63E" w:rsidR="0061236B" w:rsidRPr="00FD4FB1" w:rsidRDefault="0061236B" w:rsidP="0061236B">
            <w:pPr>
              <w:pStyle w:val="TAL"/>
              <w:rPr>
                <w:sz w:val="16"/>
                <w:szCs w:val="16"/>
              </w:rPr>
            </w:pPr>
            <w:r w:rsidRPr="0061236B">
              <w:rPr>
                <w:sz w:val="16"/>
                <w:szCs w:val="16"/>
              </w:rPr>
              <w:t>Clause 4 update</w:t>
            </w:r>
          </w:p>
        </w:tc>
        <w:tc>
          <w:tcPr>
            <w:tcW w:w="708" w:type="dxa"/>
            <w:shd w:val="solid" w:color="FFFFFF" w:fill="auto"/>
          </w:tcPr>
          <w:p w14:paraId="64850326" w14:textId="05BF0797" w:rsidR="0061236B" w:rsidRDefault="0061236B" w:rsidP="0061236B">
            <w:pPr>
              <w:pStyle w:val="TAC"/>
              <w:rPr>
                <w:sz w:val="16"/>
                <w:szCs w:val="16"/>
              </w:rPr>
            </w:pPr>
            <w:r>
              <w:rPr>
                <w:sz w:val="16"/>
                <w:szCs w:val="16"/>
              </w:rPr>
              <w:t>19.0.0</w:t>
            </w:r>
          </w:p>
        </w:tc>
      </w:tr>
      <w:tr w:rsidR="00BE5B24" w:rsidRPr="00656BA2" w14:paraId="10727F25" w14:textId="77777777" w:rsidTr="008E00F8">
        <w:tc>
          <w:tcPr>
            <w:tcW w:w="800" w:type="dxa"/>
            <w:shd w:val="solid" w:color="FFFFFF" w:fill="auto"/>
          </w:tcPr>
          <w:p w14:paraId="2B9A22BE" w14:textId="37AD78BE" w:rsidR="00BE5B24" w:rsidRDefault="00BE5B24" w:rsidP="00BE5B24">
            <w:pPr>
              <w:pStyle w:val="TAC"/>
              <w:rPr>
                <w:sz w:val="16"/>
                <w:szCs w:val="16"/>
              </w:rPr>
            </w:pPr>
            <w:r>
              <w:rPr>
                <w:sz w:val="16"/>
                <w:szCs w:val="16"/>
              </w:rPr>
              <w:t>2024-12</w:t>
            </w:r>
          </w:p>
        </w:tc>
        <w:tc>
          <w:tcPr>
            <w:tcW w:w="800" w:type="dxa"/>
            <w:shd w:val="solid" w:color="FFFFFF" w:fill="auto"/>
          </w:tcPr>
          <w:p w14:paraId="53339004" w14:textId="14FDDD61" w:rsidR="00BE5B24" w:rsidRDefault="00BE5B24" w:rsidP="00BE5B24">
            <w:pPr>
              <w:pStyle w:val="TAC"/>
              <w:rPr>
                <w:sz w:val="16"/>
                <w:szCs w:val="16"/>
              </w:rPr>
            </w:pPr>
            <w:r>
              <w:rPr>
                <w:sz w:val="16"/>
                <w:szCs w:val="16"/>
              </w:rPr>
              <w:t>SA#106</w:t>
            </w:r>
          </w:p>
        </w:tc>
        <w:tc>
          <w:tcPr>
            <w:tcW w:w="1094" w:type="dxa"/>
            <w:shd w:val="solid" w:color="FFFFFF" w:fill="auto"/>
          </w:tcPr>
          <w:p w14:paraId="7C28BDBE" w14:textId="6A22893C" w:rsidR="00BE5B24" w:rsidRPr="00E6718C" w:rsidRDefault="00BE5B24" w:rsidP="00BE5B24">
            <w:pPr>
              <w:pStyle w:val="TAC"/>
              <w:rPr>
                <w:sz w:val="16"/>
                <w:szCs w:val="16"/>
              </w:rPr>
            </w:pPr>
            <w:r w:rsidRPr="00E6718C">
              <w:rPr>
                <w:sz w:val="16"/>
                <w:szCs w:val="16"/>
              </w:rPr>
              <w:t>SP-241726</w:t>
            </w:r>
          </w:p>
        </w:tc>
        <w:tc>
          <w:tcPr>
            <w:tcW w:w="519" w:type="dxa"/>
            <w:shd w:val="solid" w:color="FFFFFF" w:fill="auto"/>
          </w:tcPr>
          <w:p w14:paraId="42042F7D" w14:textId="08566A90" w:rsidR="00BE5B24" w:rsidRDefault="00BE5B24" w:rsidP="00BE5B24">
            <w:pPr>
              <w:pStyle w:val="TAL"/>
              <w:jc w:val="center"/>
              <w:rPr>
                <w:sz w:val="16"/>
                <w:szCs w:val="16"/>
              </w:rPr>
            </w:pPr>
            <w:r>
              <w:rPr>
                <w:sz w:val="16"/>
                <w:szCs w:val="16"/>
              </w:rPr>
              <w:t>0004</w:t>
            </w:r>
          </w:p>
        </w:tc>
        <w:tc>
          <w:tcPr>
            <w:tcW w:w="331" w:type="dxa"/>
            <w:shd w:val="solid" w:color="FFFFFF" w:fill="auto"/>
          </w:tcPr>
          <w:p w14:paraId="359EA5DA" w14:textId="77777777" w:rsidR="00BE5B24" w:rsidRDefault="00BE5B24" w:rsidP="00BE5B24">
            <w:pPr>
              <w:pStyle w:val="TAR"/>
              <w:jc w:val="center"/>
              <w:rPr>
                <w:sz w:val="16"/>
                <w:szCs w:val="16"/>
              </w:rPr>
            </w:pPr>
          </w:p>
        </w:tc>
        <w:tc>
          <w:tcPr>
            <w:tcW w:w="425" w:type="dxa"/>
            <w:shd w:val="solid" w:color="FFFFFF" w:fill="auto"/>
          </w:tcPr>
          <w:p w14:paraId="224D7510" w14:textId="3D1E156B" w:rsidR="00BE5B24" w:rsidRDefault="00BE5B24" w:rsidP="00BE5B24">
            <w:pPr>
              <w:pStyle w:val="TAC"/>
              <w:rPr>
                <w:sz w:val="16"/>
                <w:szCs w:val="16"/>
              </w:rPr>
            </w:pPr>
            <w:r>
              <w:rPr>
                <w:sz w:val="16"/>
                <w:szCs w:val="16"/>
              </w:rPr>
              <w:t>B</w:t>
            </w:r>
          </w:p>
        </w:tc>
        <w:tc>
          <w:tcPr>
            <w:tcW w:w="4962" w:type="dxa"/>
            <w:shd w:val="solid" w:color="FFFFFF" w:fill="auto"/>
          </w:tcPr>
          <w:p w14:paraId="1090AAA0" w14:textId="0166F2A8" w:rsidR="00BE5B24" w:rsidRPr="0061236B" w:rsidRDefault="00BE5B24" w:rsidP="00BE5B24">
            <w:pPr>
              <w:pStyle w:val="TAL"/>
              <w:rPr>
                <w:sz w:val="16"/>
                <w:szCs w:val="16"/>
              </w:rPr>
            </w:pPr>
            <w:r w:rsidRPr="00BE5B24">
              <w:rPr>
                <w:sz w:val="16"/>
                <w:szCs w:val="16"/>
              </w:rPr>
              <w:t>Clause 5 update</w:t>
            </w:r>
          </w:p>
        </w:tc>
        <w:tc>
          <w:tcPr>
            <w:tcW w:w="708" w:type="dxa"/>
            <w:shd w:val="solid" w:color="FFFFFF" w:fill="auto"/>
          </w:tcPr>
          <w:p w14:paraId="18EE7E5D" w14:textId="1C37A472" w:rsidR="00BE5B24" w:rsidRDefault="00BE5B24" w:rsidP="00BE5B24">
            <w:pPr>
              <w:pStyle w:val="TAC"/>
              <w:rPr>
                <w:sz w:val="16"/>
                <w:szCs w:val="16"/>
              </w:rPr>
            </w:pPr>
            <w:r>
              <w:rPr>
                <w:sz w:val="16"/>
                <w:szCs w:val="16"/>
              </w:rPr>
              <w:t>19.0.0</w:t>
            </w:r>
          </w:p>
        </w:tc>
      </w:tr>
      <w:tr w:rsidR="00C566D9" w:rsidRPr="00656BA2" w14:paraId="14EEBFAB" w14:textId="77777777" w:rsidTr="008E00F8">
        <w:tc>
          <w:tcPr>
            <w:tcW w:w="800" w:type="dxa"/>
            <w:shd w:val="solid" w:color="FFFFFF" w:fill="auto"/>
          </w:tcPr>
          <w:p w14:paraId="2D5A7DBD" w14:textId="654DA2AD" w:rsidR="00C566D9" w:rsidRDefault="00C566D9" w:rsidP="00C566D9">
            <w:pPr>
              <w:pStyle w:val="TAC"/>
              <w:rPr>
                <w:sz w:val="16"/>
                <w:szCs w:val="16"/>
              </w:rPr>
            </w:pPr>
            <w:r>
              <w:rPr>
                <w:sz w:val="16"/>
                <w:szCs w:val="16"/>
              </w:rPr>
              <w:t>2024-12</w:t>
            </w:r>
          </w:p>
        </w:tc>
        <w:tc>
          <w:tcPr>
            <w:tcW w:w="800" w:type="dxa"/>
            <w:shd w:val="solid" w:color="FFFFFF" w:fill="auto"/>
          </w:tcPr>
          <w:p w14:paraId="03967788" w14:textId="6E66C6AD" w:rsidR="00C566D9" w:rsidRDefault="00C566D9" w:rsidP="00C566D9">
            <w:pPr>
              <w:pStyle w:val="TAC"/>
              <w:rPr>
                <w:sz w:val="16"/>
                <w:szCs w:val="16"/>
              </w:rPr>
            </w:pPr>
            <w:r>
              <w:rPr>
                <w:sz w:val="16"/>
                <w:szCs w:val="16"/>
              </w:rPr>
              <w:t>SA#106</w:t>
            </w:r>
          </w:p>
        </w:tc>
        <w:tc>
          <w:tcPr>
            <w:tcW w:w="1094" w:type="dxa"/>
            <w:shd w:val="solid" w:color="FFFFFF" w:fill="auto"/>
          </w:tcPr>
          <w:p w14:paraId="3E7454E7" w14:textId="77E0BE6D" w:rsidR="00C566D9" w:rsidRPr="00E6718C" w:rsidRDefault="00C566D9" w:rsidP="00C566D9">
            <w:pPr>
              <w:pStyle w:val="TAC"/>
              <w:rPr>
                <w:sz w:val="16"/>
                <w:szCs w:val="16"/>
              </w:rPr>
            </w:pPr>
            <w:r w:rsidRPr="00E6718C">
              <w:rPr>
                <w:sz w:val="16"/>
                <w:szCs w:val="16"/>
              </w:rPr>
              <w:t>SP-241726</w:t>
            </w:r>
          </w:p>
        </w:tc>
        <w:tc>
          <w:tcPr>
            <w:tcW w:w="519" w:type="dxa"/>
            <w:shd w:val="solid" w:color="FFFFFF" w:fill="auto"/>
          </w:tcPr>
          <w:p w14:paraId="0FE9FA1D" w14:textId="02185518" w:rsidR="00C566D9" w:rsidRDefault="00C566D9" w:rsidP="00C566D9">
            <w:pPr>
              <w:pStyle w:val="TAL"/>
              <w:jc w:val="center"/>
              <w:rPr>
                <w:sz w:val="16"/>
                <w:szCs w:val="16"/>
              </w:rPr>
            </w:pPr>
            <w:r>
              <w:rPr>
                <w:sz w:val="16"/>
                <w:szCs w:val="16"/>
              </w:rPr>
              <w:t>0005</w:t>
            </w:r>
          </w:p>
        </w:tc>
        <w:tc>
          <w:tcPr>
            <w:tcW w:w="331" w:type="dxa"/>
            <w:shd w:val="solid" w:color="FFFFFF" w:fill="auto"/>
          </w:tcPr>
          <w:p w14:paraId="1E2CD5FF" w14:textId="77777777" w:rsidR="00C566D9" w:rsidRDefault="00C566D9" w:rsidP="00C566D9">
            <w:pPr>
              <w:pStyle w:val="TAR"/>
              <w:jc w:val="center"/>
              <w:rPr>
                <w:sz w:val="16"/>
                <w:szCs w:val="16"/>
              </w:rPr>
            </w:pPr>
          </w:p>
        </w:tc>
        <w:tc>
          <w:tcPr>
            <w:tcW w:w="425" w:type="dxa"/>
            <w:shd w:val="solid" w:color="FFFFFF" w:fill="auto"/>
          </w:tcPr>
          <w:p w14:paraId="391A589A" w14:textId="19BD00CC" w:rsidR="00C566D9" w:rsidRDefault="00C566D9" w:rsidP="00C566D9">
            <w:pPr>
              <w:pStyle w:val="TAC"/>
              <w:rPr>
                <w:sz w:val="16"/>
                <w:szCs w:val="16"/>
              </w:rPr>
            </w:pPr>
            <w:r>
              <w:rPr>
                <w:sz w:val="16"/>
                <w:szCs w:val="16"/>
              </w:rPr>
              <w:t>B</w:t>
            </w:r>
          </w:p>
        </w:tc>
        <w:tc>
          <w:tcPr>
            <w:tcW w:w="4962" w:type="dxa"/>
            <w:shd w:val="solid" w:color="FFFFFF" w:fill="auto"/>
          </w:tcPr>
          <w:p w14:paraId="42C5D1EE" w14:textId="4CCD6F98" w:rsidR="00C566D9" w:rsidRPr="00BE5B24" w:rsidRDefault="00C566D9" w:rsidP="00C566D9">
            <w:pPr>
              <w:pStyle w:val="TAL"/>
              <w:rPr>
                <w:sz w:val="16"/>
                <w:szCs w:val="16"/>
              </w:rPr>
            </w:pPr>
            <w:r w:rsidRPr="00C566D9">
              <w:rPr>
                <w:sz w:val="16"/>
                <w:szCs w:val="16"/>
              </w:rPr>
              <w:t>Clause 6 update</w:t>
            </w:r>
          </w:p>
        </w:tc>
        <w:tc>
          <w:tcPr>
            <w:tcW w:w="708" w:type="dxa"/>
            <w:shd w:val="solid" w:color="FFFFFF" w:fill="auto"/>
          </w:tcPr>
          <w:p w14:paraId="3A1363F7" w14:textId="24BABA73" w:rsidR="00C566D9" w:rsidRDefault="00C566D9" w:rsidP="00C566D9">
            <w:pPr>
              <w:pStyle w:val="TAC"/>
              <w:rPr>
                <w:sz w:val="16"/>
                <w:szCs w:val="16"/>
              </w:rPr>
            </w:pPr>
            <w:r>
              <w:rPr>
                <w:sz w:val="16"/>
                <w:szCs w:val="16"/>
              </w:rPr>
              <w:t>19.0.0</w:t>
            </w:r>
          </w:p>
        </w:tc>
      </w:tr>
      <w:tr w:rsidR="00ED71F3" w:rsidRPr="00656BA2" w14:paraId="663FF14C" w14:textId="77777777" w:rsidTr="008E00F8">
        <w:tc>
          <w:tcPr>
            <w:tcW w:w="800" w:type="dxa"/>
            <w:shd w:val="solid" w:color="FFFFFF" w:fill="auto"/>
          </w:tcPr>
          <w:p w14:paraId="49F06F6B" w14:textId="3DF64D2B" w:rsidR="00ED71F3" w:rsidRDefault="00ED71F3" w:rsidP="00ED71F3">
            <w:pPr>
              <w:pStyle w:val="TAC"/>
              <w:rPr>
                <w:sz w:val="16"/>
                <w:szCs w:val="16"/>
              </w:rPr>
            </w:pPr>
            <w:r>
              <w:rPr>
                <w:sz w:val="16"/>
                <w:szCs w:val="16"/>
              </w:rPr>
              <w:t>2024-12</w:t>
            </w:r>
          </w:p>
        </w:tc>
        <w:tc>
          <w:tcPr>
            <w:tcW w:w="800" w:type="dxa"/>
            <w:shd w:val="solid" w:color="FFFFFF" w:fill="auto"/>
          </w:tcPr>
          <w:p w14:paraId="27EF3663" w14:textId="2CFB4450" w:rsidR="00ED71F3" w:rsidRDefault="00ED71F3" w:rsidP="00ED71F3">
            <w:pPr>
              <w:pStyle w:val="TAC"/>
              <w:rPr>
                <w:sz w:val="16"/>
                <w:szCs w:val="16"/>
              </w:rPr>
            </w:pPr>
            <w:r>
              <w:rPr>
                <w:sz w:val="16"/>
                <w:szCs w:val="16"/>
              </w:rPr>
              <w:t>SA#106</w:t>
            </w:r>
          </w:p>
        </w:tc>
        <w:tc>
          <w:tcPr>
            <w:tcW w:w="1094" w:type="dxa"/>
            <w:shd w:val="solid" w:color="FFFFFF" w:fill="auto"/>
          </w:tcPr>
          <w:p w14:paraId="1F064603" w14:textId="3E7874CC" w:rsidR="00ED71F3" w:rsidRPr="00E6718C" w:rsidRDefault="00ED71F3" w:rsidP="00ED71F3">
            <w:pPr>
              <w:pStyle w:val="TAC"/>
              <w:rPr>
                <w:sz w:val="16"/>
                <w:szCs w:val="16"/>
              </w:rPr>
            </w:pPr>
            <w:r w:rsidRPr="00E6718C">
              <w:rPr>
                <w:sz w:val="16"/>
                <w:szCs w:val="16"/>
              </w:rPr>
              <w:t>SP-241726</w:t>
            </w:r>
          </w:p>
        </w:tc>
        <w:tc>
          <w:tcPr>
            <w:tcW w:w="519" w:type="dxa"/>
            <w:shd w:val="solid" w:color="FFFFFF" w:fill="auto"/>
          </w:tcPr>
          <w:p w14:paraId="4EB8B6F5" w14:textId="4E6EA85D" w:rsidR="00ED71F3" w:rsidRDefault="00ED71F3" w:rsidP="00ED71F3">
            <w:pPr>
              <w:pStyle w:val="TAL"/>
              <w:jc w:val="center"/>
              <w:rPr>
                <w:sz w:val="16"/>
                <w:szCs w:val="16"/>
              </w:rPr>
            </w:pPr>
            <w:r>
              <w:rPr>
                <w:sz w:val="16"/>
                <w:szCs w:val="16"/>
              </w:rPr>
              <w:t>0006</w:t>
            </w:r>
          </w:p>
        </w:tc>
        <w:tc>
          <w:tcPr>
            <w:tcW w:w="331" w:type="dxa"/>
            <w:shd w:val="solid" w:color="FFFFFF" w:fill="auto"/>
          </w:tcPr>
          <w:p w14:paraId="1F4FB4FD" w14:textId="08088C4B" w:rsidR="00ED71F3" w:rsidRDefault="00ED71F3" w:rsidP="00ED71F3">
            <w:pPr>
              <w:pStyle w:val="TAR"/>
              <w:jc w:val="center"/>
              <w:rPr>
                <w:sz w:val="16"/>
                <w:szCs w:val="16"/>
              </w:rPr>
            </w:pPr>
            <w:r>
              <w:rPr>
                <w:sz w:val="16"/>
                <w:szCs w:val="16"/>
              </w:rPr>
              <w:t>1</w:t>
            </w:r>
          </w:p>
        </w:tc>
        <w:tc>
          <w:tcPr>
            <w:tcW w:w="425" w:type="dxa"/>
            <w:shd w:val="solid" w:color="FFFFFF" w:fill="auto"/>
          </w:tcPr>
          <w:p w14:paraId="4FDF1B89" w14:textId="733B217F" w:rsidR="00ED71F3" w:rsidRDefault="00ED71F3" w:rsidP="00ED71F3">
            <w:pPr>
              <w:pStyle w:val="TAC"/>
              <w:rPr>
                <w:sz w:val="16"/>
                <w:szCs w:val="16"/>
              </w:rPr>
            </w:pPr>
            <w:r>
              <w:rPr>
                <w:sz w:val="16"/>
                <w:szCs w:val="16"/>
              </w:rPr>
              <w:t>B</w:t>
            </w:r>
          </w:p>
        </w:tc>
        <w:tc>
          <w:tcPr>
            <w:tcW w:w="4962" w:type="dxa"/>
            <w:shd w:val="solid" w:color="FFFFFF" w:fill="auto"/>
          </w:tcPr>
          <w:p w14:paraId="3D303781" w14:textId="25409288" w:rsidR="00ED71F3" w:rsidRPr="00C566D9" w:rsidRDefault="00ED71F3" w:rsidP="00ED71F3">
            <w:pPr>
              <w:pStyle w:val="TAL"/>
              <w:rPr>
                <w:sz w:val="16"/>
                <w:szCs w:val="16"/>
              </w:rPr>
            </w:pPr>
            <w:r w:rsidRPr="00C566D9">
              <w:rPr>
                <w:sz w:val="16"/>
                <w:szCs w:val="16"/>
              </w:rPr>
              <w:t xml:space="preserve">Clause </w:t>
            </w:r>
            <w:r w:rsidR="00FC377F">
              <w:rPr>
                <w:sz w:val="16"/>
                <w:szCs w:val="16"/>
              </w:rPr>
              <w:t>7</w:t>
            </w:r>
            <w:r w:rsidRPr="00C566D9">
              <w:rPr>
                <w:sz w:val="16"/>
                <w:szCs w:val="16"/>
              </w:rPr>
              <w:t xml:space="preserve"> update</w:t>
            </w:r>
          </w:p>
        </w:tc>
        <w:tc>
          <w:tcPr>
            <w:tcW w:w="708" w:type="dxa"/>
            <w:shd w:val="solid" w:color="FFFFFF" w:fill="auto"/>
          </w:tcPr>
          <w:p w14:paraId="7DCE1671" w14:textId="75A87882" w:rsidR="00ED71F3" w:rsidRDefault="00ED71F3" w:rsidP="00ED71F3">
            <w:pPr>
              <w:pStyle w:val="TAC"/>
              <w:rPr>
                <w:sz w:val="16"/>
                <w:szCs w:val="16"/>
              </w:rPr>
            </w:pPr>
            <w:r>
              <w:rPr>
                <w:sz w:val="16"/>
                <w:szCs w:val="16"/>
              </w:rPr>
              <w:t>19.0.0</w:t>
            </w:r>
          </w:p>
        </w:tc>
      </w:tr>
      <w:tr w:rsidR="00882EFD" w:rsidRPr="00656BA2" w14:paraId="53C85B23" w14:textId="77777777" w:rsidTr="008E00F8">
        <w:tc>
          <w:tcPr>
            <w:tcW w:w="800" w:type="dxa"/>
            <w:shd w:val="solid" w:color="FFFFFF" w:fill="auto"/>
          </w:tcPr>
          <w:p w14:paraId="58283B8A" w14:textId="203C1AF0" w:rsidR="00882EFD" w:rsidRDefault="00882EFD" w:rsidP="00882EFD">
            <w:pPr>
              <w:pStyle w:val="TAC"/>
              <w:rPr>
                <w:sz w:val="16"/>
                <w:szCs w:val="16"/>
              </w:rPr>
            </w:pPr>
            <w:r>
              <w:rPr>
                <w:sz w:val="16"/>
                <w:szCs w:val="16"/>
              </w:rPr>
              <w:t>2024-12</w:t>
            </w:r>
          </w:p>
        </w:tc>
        <w:tc>
          <w:tcPr>
            <w:tcW w:w="800" w:type="dxa"/>
            <w:shd w:val="solid" w:color="FFFFFF" w:fill="auto"/>
          </w:tcPr>
          <w:p w14:paraId="1A80F7A6" w14:textId="3CE23398" w:rsidR="00882EFD" w:rsidRDefault="00882EFD" w:rsidP="00882EFD">
            <w:pPr>
              <w:pStyle w:val="TAC"/>
              <w:rPr>
                <w:sz w:val="16"/>
                <w:szCs w:val="16"/>
              </w:rPr>
            </w:pPr>
            <w:r>
              <w:rPr>
                <w:sz w:val="16"/>
                <w:szCs w:val="16"/>
              </w:rPr>
              <w:t>SA#106</w:t>
            </w:r>
          </w:p>
        </w:tc>
        <w:tc>
          <w:tcPr>
            <w:tcW w:w="1094" w:type="dxa"/>
            <w:shd w:val="solid" w:color="FFFFFF" w:fill="auto"/>
          </w:tcPr>
          <w:p w14:paraId="60A95EF7" w14:textId="4CE20FDB" w:rsidR="00882EFD" w:rsidRPr="00E6718C" w:rsidRDefault="00882EFD" w:rsidP="00882EFD">
            <w:pPr>
              <w:pStyle w:val="TAC"/>
              <w:rPr>
                <w:sz w:val="16"/>
                <w:szCs w:val="16"/>
              </w:rPr>
            </w:pPr>
            <w:r w:rsidRPr="00E6718C">
              <w:rPr>
                <w:sz w:val="16"/>
                <w:szCs w:val="16"/>
              </w:rPr>
              <w:t>SP-241726</w:t>
            </w:r>
          </w:p>
        </w:tc>
        <w:tc>
          <w:tcPr>
            <w:tcW w:w="519" w:type="dxa"/>
            <w:shd w:val="solid" w:color="FFFFFF" w:fill="auto"/>
          </w:tcPr>
          <w:p w14:paraId="5CAD0464" w14:textId="583ECDE3" w:rsidR="00882EFD" w:rsidRDefault="00882EFD" w:rsidP="00882EFD">
            <w:pPr>
              <w:pStyle w:val="TAL"/>
              <w:jc w:val="center"/>
              <w:rPr>
                <w:sz w:val="16"/>
                <w:szCs w:val="16"/>
              </w:rPr>
            </w:pPr>
            <w:r>
              <w:rPr>
                <w:sz w:val="16"/>
                <w:szCs w:val="16"/>
              </w:rPr>
              <w:t>0007</w:t>
            </w:r>
          </w:p>
        </w:tc>
        <w:tc>
          <w:tcPr>
            <w:tcW w:w="331" w:type="dxa"/>
            <w:shd w:val="solid" w:color="FFFFFF" w:fill="auto"/>
          </w:tcPr>
          <w:p w14:paraId="748E6849" w14:textId="15FC7F44" w:rsidR="00882EFD" w:rsidRDefault="00882EFD" w:rsidP="00882EFD">
            <w:pPr>
              <w:pStyle w:val="TAR"/>
              <w:jc w:val="center"/>
              <w:rPr>
                <w:sz w:val="16"/>
                <w:szCs w:val="16"/>
              </w:rPr>
            </w:pPr>
          </w:p>
        </w:tc>
        <w:tc>
          <w:tcPr>
            <w:tcW w:w="425" w:type="dxa"/>
            <w:shd w:val="solid" w:color="FFFFFF" w:fill="auto"/>
          </w:tcPr>
          <w:p w14:paraId="1643B14F" w14:textId="14F78A67" w:rsidR="00882EFD" w:rsidRDefault="00882EFD" w:rsidP="00882EFD">
            <w:pPr>
              <w:pStyle w:val="TAC"/>
              <w:rPr>
                <w:sz w:val="16"/>
                <w:szCs w:val="16"/>
              </w:rPr>
            </w:pPr>
            <w:r>
              <w:rPr>
                <w:sz w:val="16"/>
                <w:szCs w:val="16"/>
              </w:rPr>
              <w:t>B</w:t>
            </w:r>
          </w:p>
        </w:tc>
        <w:tc>
          <w:tcPr>
            <w:tcW w:w="4962" w:type="dxa"/>
            <w:shd w:val="solid" w:color="FFFFFF" w:fill="auto"/>
          </w:tcPr>
          <w:p w14:paraId="3DF5CFAF" w14:textId="0B0A355A" w:rsidR="00882EFD" w:rsidRPr="00C566D9" w:rsidRDefault="00882EFD" w:rsidP="00882EFD">
            <w:pPr>
              <w:pStyle w:val="TAL"/>
              <w:rPr>
                <w:sz w:val="16"/>
                <w:szCs w:val="16"/>
              </w:rPr>
            </w:pPr>
            <w:r w:rsidRPr="00882EFD">
              <w:rPr>
                <w:sz w:val="16"/>
                <w:szCs w:val="16"/>
              </w:rPr>
              <w:t>Clauses 10.2.3, 10.3.3 and 10.6.1.3.2 update</w:t>
            </w:r>
          </w:p>
        </w:tc>
        <w:tc>
          <w:tcPr>
            <w:tcW w:w="708" w:type="dxa"/>
            <w:shd w:val="solid" w:color="FFFFFF" w:fill="auto"/>
          </w:tcPr>
          <w:p w14:paraId="1A2D37F4" w14:textId="5051A41C" w:rsidR="00882EFD" w:rsidRDefault="00882EFD" w:rsidP="00882EFD">
            <w:pPr>
              <w:pStyle w:val="TAC"/>
              <w:rPr>
                <w:sz w:val="16"/>
                <w:szCs w:val="16"/>
              </w:rPr>
            </w:pPr>
            <w:r>
              <w:rPr>
                <w:sz w:val="16"/>
                <w:szCs w:val="16"/>
              </w:rPr>
              <w:t>19.0.0</w:t>
            </w:r>
          </w:p>
        </w:tc>
      </w:tr>
      <w:tr w:rsidR="008D0741" w:rsidRPr="00656BA2" w14:paraId="0C8074F3" w14:textId="77777777" w:rsidTr="008E00F8">
        <w:tc>
          <w:tcPr>
            <w:tcW w:w="800" w:type="dxa"/>
            <w:shd w:val="solid" w:color="FFFFFF" w:fill="auto"/>
          </w:tcPr>
          <w:p w14:paraId="6BA217FD" w14:textId="1D69F538" w:rsidR="008D0741" w:rsidRDefault="008D0741" w:rsidP="008D0741">
            <w:pPr>
              <w:pStyle w:val="TAC"/>
              <w:rPr>
                <w:sz w:val="16"/>
                <w:szCs w:val="16"/>
              </w:rPr>
            </w:pPr>
            <w:r>
              <w:rPr>
                <w:sz w:val="16"/>
                <w:szCs w:val="16"/>
              </w:rPr>
              <w:t>2024-12</w:t>
            </w:r>
          </w:p>
        </w:tc>
        <w:tc>
          <w:tcPr>
            <w:tcW w:w="800" w:type="dxa"/>
            <w:shd w:val="solid" w:color="FFFFFF" w:fill="auto"/>
          </w:tcPr>
          <w:p w14:paraId="447F28A4" w14:textId="04F1184D" w:rsidR="008D0741" w:rsidRDefault="008D0741" w:rsidP="008D0741">
            <w:pPr>
              <w:pStyle w:val="TAC"/>
              <w:rPr>
                <w:sz w:val="16"/>
                <w:szCs w:val="16"/>
              </w:rPr>
            </w:pPr>
            <w:r>
              <w:rPr>
                <w:sz w:val="16"/>
                <w:szCs w:val="16"/>
              </w:rPr>
              <w:t>SA#106</w:t>
            </w:r>
          </w:p>
        </w:tc>
        <w:tc>
          <w:tcPr>
            <w:tcW w:w="1094" w:type="dxa"/>
            <w:shd w:val="solid" w:color="FFFFFF" w:fill="auto"/>
          </w:tcPr>
          <w:p w14:paraId="5D46F7F7" w14:textId="303DE2DE" w:rsidR="008D0741" w:rsidRPr="00E6718C" w:rsidRDefault="008D0741" w:rsidP="008D0741">
            <w:pPr>
              <w:pStyle w:val="TAC"/>
              <w:rPr>
                <w:sz w:val="16"/>
                <w:szCs w:val="16"/>
              </w:rPr>
            </w:pPr>
            <w:r w:rsidRPr="00E6718C">
              <w:rPr>
                <w:sz w:val="16"/>
                <w:szCs w:val="16"/>
              </w:rPr>
              <w:t>SP-241726</w:t>
            </w:r>
          </w:p>
        </w:tc>
        <w:tc>
          <w:tcPr>
            <w:tcW w:w="519" w:type="dxa"/>
            <w:shd w:val="solid" w:color="FFFFFF" w:fill="auto"/>
          </w:tcPr>
          <w:p w14:paraId="06A39726" w14:textId="6EA115DD" w:rsidR="008D0741" w:rsidRDefault="008D0741" w:rsidP="008D0741">
            <w:pPr>
              <w:pStyle w:val="TAL"/>
              <w:jc w:val="center"/>
              <w:rPr>
                <w:sz w:val="16"/>
                <w:szCs w:val="16"/>
              </w:rPr>
            </w:pPr>
            <w:r>
              <w:rPr>
                <w:sz w:val="16"/>
                <w:szCs w:val="16"/>
              </w:rPr>
              <w:t>0008</w:t>
            </w:r>
          </w:p>
        </w:tc>
        <w:tc>
          <w:tcPr>
            <w:tcW w:w="331" w:type="dxa"/>
            <w:shd w:val="solid" w:color="FFFFFF" w:fill="auto"/>
          </w:tcPr>
          <w:p w14:paraId="4CEA4D2B" w14:textId="0D4CE838" w:rsidR="008D0741" w:rsidRDefault="008D0741" w:rsidP="008D0741">
            <w:pPr>
              <w:pStyle w:val="TAR"/>
              <w:jc w:val="center"/>
              <w:rPr>
                <w:sz w:val="16"/>
                <w:szCs w:val="16"/>
              </w:rPr>
            </w:pPr>
            <w:r>
              <w:rPr>
                <w:sz w:val="16"/>
                <w:szCs w:val="16"/>
              </w:rPr>
              <w:t>1</w:t>
            </w:r>
          </w:p>
        </w:tc>
        <w:tc>
          <w:tcPr>
            <w:tcW w:w="425" w:type="dxa"/>
            <w:shd w:val="solid" w:color="FFFFFF" w:fill="auto"/>
          </w:tcPr>
          <w:p w14:paraId="539F4595" w14:textId="00469649" w:rsidR="008D0741" w:rsidRDefault="008D0741" w:rsidP="008D0741">
            <w:pPr>
              <w:pStyle w:val="TAC"/>
              <w:rPr>
                <w:sz w:val="16"/>
                <w:szCs w:val="16"/>
              </w:rPr>
            </w:pPr>
            <w:r>
              <w:rPr>
                <w:sz w:val="16"/>
                <w:szCs w:val="16"/>
              </w:rPr>
              <w:t>B</w:t>
            </w:r>
          </w:p>
        </w:tc>
        <w:tc>
          <w:tcPr>
            <w:tcW w:w="4962" w:type="dxa"/>
            <w:shd w:val="solid" w:color="FFFFFF" w:fill="auto"/>
          </w:tcPr>
          <w:p w14:paraId="203D529A" w14:textId="41CE7147" w:rsidR="008D0741" w:rsidRPr="00882EFD" w:rsidRDefault="008D0741" w:rsidP="008D0741">
            <w:pPr>
              <w:pStyle w:val="TAL"/>
              <w:rPr>
                <w:sz w:val="16"/>
                <w:szCs w:val="16"/>
              </w:rPr>
            </w:pPr>
            <w:r w:rsidRPr="008D0741">
              <w:rPr>
                <w:sz w:val="16"/>
                <w:szCs w:val="16"/>
              </w:rPr>
              <w:t>Clause A.1, A.2 and A.6 update</w:t>
            </w:r>
          </w:p>
        </w:tc>
        <w:tc>
          <w:tcPr>
            <w:tcW w:w="708" w:type="dxa"/>
            <w:shd w:val="solid" w:color="FFFFFF" w:fill="auto"/>
          </w:tcPr>
          <w:p w14:paraId="6B969FE1" w14:textId="34BA5313" w:rsidR="008D0741" w:rsidRDefault="008D0741" w:rsidP="008D0741">
            <w:pPr>
              <w:pStyle w:val="TAC"/>
              <w:rPr>
                <w:sz w:val="16"/>
                <w:szCs w:val="16"/>
              </w:rPr>
            </w:pPr>
            <w:r>
              <w:rPr>
                <w:sz w:val="16"/>
                <w:szCs w:val="16"/>
              </w:rPr>
              <w:t>19.0.0</w:t>
            </w:r>
          </w:p>
        </w:tc>
      </w:tr>
      <w:tr w:rsidR="00DE7B8F" w:rsidRPr="00656BA2" w14:paraId="2E8DC3CB" w14:textId="77777777" w:rsidTr="008E00F8">
        <w:tc>
          <w:tcPr>
            <w:tcW w:w="800" w:type="dxa"/>
            <w:shd w:val="solid" w:color="FFFFFF" w:fill="auto"/>
          </w:tcPr>
          <w:p w14:paraId="2CC47C9D" w14:textId="204F7B0F" w:rsidR="00DE7B8F" w:rsidRDefault="00DE7B8F" w:rsidP="00DE7B8F">
            <w:pPr>
              <w:pStyle w:val="TAC"/>
              <w:rPr>
                <w:sz w:val="16"/>
                <w:szCs w:val="16"/>
              </w:rPr>
            </w:pPr>
            <w:r>
              <w:rPr>
                <w:sz w:val="16"/>
                <w:szCs w:val="16"/>
              </w:rPr>
              <w:t>2024-12</w:t>
            </w:r>
          </w:p>
        </w:tc>
        <w:tc>
          <w:tcPr>
            <w:tcW w:w="800" w:type="dxa"/>
            <w:shd w:val="solid" w:color="FFFFFF" w:fill="auto"/>
          </w:tcPr>
          <w:p w14:paraId="08ED6037" w14:textId="2430A167" w:rsidR="00DE7B8F" w:rsidRDefault="00DE7B8F" w:rsidP="00DE7B8F">
            <w:pPr>
              <w:pStyle w:val="TAC"/>
              <w:rPr>
                <w:sz w:val="16"/>
                <w:szCs w:val="16"/>
              </w:rPr>
            </w:pPr>
            <w:r>
              <w:rPr>
                <w:sz w:val="16"/>
                <w:szCs w:val="16"/>
              </w:rPr>
              <w:t>SA#106</w:t>
            </w:r>
          </w:p>
        </w:tc>
        <w:tc>
          <w:tcPr>
            <w:tcW w:w="1094" w:type="dxa"/>
            <w:shd w:val="solid" w:color="FFFFFF" w:fill="auto"/>
          </w:tcPr>
          <w:p w14:paraId="1590E068" w14:textId="78ACB3AC" w:rsidR="00DE7B8F" w:rsidRPr="00E6718C" w:rsidRDefault="00DE7B8F" w:rsidP="00DE7B8F">
            <w:pPr>
              <w:pStyle w:val="TAC"/>
              <w:rPr>
                <w:sz w:val="16"/>
                <w:szCs w:val="16"/>
              </w:rPr>
            </w:pPr>
            <w:r w:rsidRPr="00E6718C">
              <w:rPr>
                <w:sz w:val="16"/>
                <w:szCs w:val="16"/>
              </w:rPr>
              <w:t>SP-241726</w:t>
            </w:r>
          </w:p>
        </w:tc>
        <w:tc>
          <w:tcPr>
            <w:tcW w:w="519" w:type="dxa"/>
            <w:shd w:val="solid" w:color="FFFFFF" w:fill="auto"/>
          </w:tcPr>
          <w:p w14:paraId="71FDBD5F" w14:textId="41EAC2AD" w:rsidR="00DE7B8F" w:rsidRDefault="00DE7B8F" w:rsidP="00DE7B8F">
            <w:pPr>
              <w:pStyle w:val="TAL"/>
              <w:jc w:val="center"/>
              <w:rPr>
                <w:sz w:val="16"/>
                <w:szCs w:val="16"/>
              </w:rPr>
            </w:pPr>
            <w:r>
              <w:rPr>
                <w:sz w:val="16"/>
                <w:szCs w:val="16"/>
              </w:rPr>
              <w:t>0010</w:t>
            </w:r>
          </w:p>
        </w:tc>
        <w:tc>
          <w:tcPr>
            <w:tcW w:w="331" w:type="dxa"/>
            <w:shd w:val="solid" w:color="FFFFFF" w:fill="auto"/>
          </w:tcPr>
          <w:p w14:paraId="2E56E7ED" w14:textId="04E25BF7" w:rsidR="00DE7B8F" w:rsidRDefault="00DE7B8F" w:rsidP="00DE7B8F">
            <w:pPr>
              <w:pStyle w:val="TAR"/>
              <w:jc w:val="center"/>
              <w:rPr>
                <w:sz w:val="16"/>
                <w:szCs w:val="16"/>
              </w:rPr>
            </w:pPr>
            <w:r>
              <w:rPr>
                <w:sz w:val="16"/>
                <w:szCs w:val="16"/>
              </w:rPr>
              <w:t>1</w:t>
            </w:r>
          </w:p>
        </w:tc>
        <w:tc>
          <w:tcPr>
            <w:tcW w:w="425" w:type="dxa"/>
            <w:shd w:val="solid" w:color="FFFFFF" w:fill="auto"/>
          </w:tcPr>
          <w:p w14:paraId="570C3B73" w14:textId="7AEEB857" w:rsidR="00DE7B8F" w:rsidRDefault="00DE7B8F" w:rsidP="00DE7B8F">
            <w:pPr>
              <w:pStyle w:val="TAC"/>
              <w:rPr>
                <w:sz w:val="16"/>
                <w:szCs w:val="16"/>
              </w:rPr>
            </w:pPr>
            <w:r>
              <w:rPr>
                <w:sz w:val="16"/>
                <w:szCs w:val="16"/>
              </w:rPr>
              <w:t>B</w:t>
            </w:r>
          </w:p>
        </w:tc>
        <w:tc>
          <w:tcPr>
            <w:tcW w:w="4962" w:type="dxa"/>
            <w:shd w:val="solid" w:color="FFFFFF" w:fill="auto"/>
          </w:tcPr>
          <w:p w14:paraId="0B518824" w14:textId="00F7C673" w:rsidR="00DE7B8F" w:rsidRPr="008D0741" w:rsidRDefault="00DE7B8F" w:rsidP="00DE7B8F">
            <w:pPr>
              <w:pStyle w:val="TAL"/>
              <w:rPr>
                <w:sz w:val="16"/>
                <w:szCs w:val="16"/>
              </w:rPr>
            </w:pPr>
            <w:r w:rsidRPr="00DE7B8F">
              <w:rPr>
                <w:sz w:val="16"/>
                <w:szCs w:val="16"/>
              </w:rPr>
              <w:t>Updates to clauses</w:t>
            </w:r>
            <w:r>
              <w:rPr>
                <w:sz w:val="16"/>
                <w:szCs w:val="16"/>
              </w:rPr>
              <w:t> </w:t>
            </w:r>
            <w:r w:rsidRPr="00DE7B8F">
              <w:rPr>
                <w:sz w:val="16"/>
                <w:szCs w:val="16"/>
              </w:rPr>
              <w:t>2 and 3 (References, Definitions, Abbreviations) to support access agnostic IOPS</w:t>
            </w:r>
          </w:p>
        </w:tc>
        <w:tc>
          <w:tcPr>
            <w:tcW w:w="708" w:type="dxa"/>
            <w:shd w:val="solid" w:color="FFFFFF" w:fill="auto"/>
          </w:tcPr>
          <w:p w14:paraId="51E08CFE" w14:textId="5D4BC7CA" w:rsidR="00DE7B8F" w:rsidRDefault="00DE7B8F" w:rsidP="00DE7B8F">
            <w:pPr>
              <w:pStyle w:val="TAC"/>
              <w:rPr>
                <w:sz w:val="16"/>
                <w:szCs w:val="16"/>
              </w:rPr>
            </w:pPr>
            <w:r>
              <w:rPr>
                <w:sz w:val="16"/>
                <w:szCs w:val="16"/>
              </w:rPr>
              <w:t>19.0.0</w:t>
            </w:r>
          </w:p>
        </w:tc>
      </w:tr>
      <w:tr w:rsidR="007D24C5" w:rsidRPr="00656BA2" w14:paraId="23D87913" w14:textId="77777777" w:rsidTr="008E00F8">
        <w:tc>
          <w:tcPr>
            <w:tcW w:w="800" w:type="dxa"/>
            <w:shd w:val="solid" w:color="FFFFFF" w:fill="auto"/>
          </w:tcPr>
          <w:p w14:paraId="6DE9B3AE" w14:textId="3193696E" w:rsidR="007D24C5" w:rsidRDefault="007D24C5" w:rsidP="007D24C5">
            <w:pPr>
              <w:pStyle w:val="TAC"/>
              <w:rPr>
                <w:sz w:val="16"/>
                <w:szCs w:val="16"/>
              </w:rPr>
            </w:pPr>
            <w:r>
              <w:rPr>
                <w:sz w:val="16"/>
                <w:szCs w:val="16"/>
              </w:rPr>
              <w:t>2024-12</w:t>
            </w:r>
          </w:p>
        </w:tc>
        <w:tc>
          <w:tcPr>
            <w:tcW w:w="800" w:type="dxa"/>
            <w:shd w:val="solid" w:color="FFFFFF" w:fill="auto"/>
          </w:tcPr>
          <w:p w14:paraId="399F170B" w14:textId="7F4067EA" w:rsidR="007D24C5" w:rsidRDefault="007D24C5" w:rsidP="007D24C5">
            <w:pPr>
              <w:pStyle w:val="TAC"/>
              <w:rPr>
                <w:sz w:val="16"/>
                <w:szCs w:val="16"/>
              </w:rPr>
            </w:pPr>
            <w:r>
              <w:rPr>
                <w:sz w:val="16"/>
                <w:szCs w:val="16"/>
              </w:rPr>
              <w:t>SA#106</w:t>
            </w:r>
          </w:p>
        </w:tc>
        <w:tc>
          <w:tcPr>
            <w:tcW w:w="1094" w:type="dxa"/>
            <w:shd w:val="solid" w:color="FFFFFF" w:fill="auto"/>
          </w:tcPr>
          <w:p w14:paraId="2743CC27" w14:textId="64DF7CBC" w:rsidR="007D24C5" w:rsidRPr="00E6718C" w:rsidRDefault="007D24C5" w:rsidP="007D24C5">
            <w:pPr>
              <w:pStyle w:val="TAC"/>
              <w:rPr>
                <w:sz w:val="16"/>
                <w:szCs w:val="16"/>
              </w:rPr>
            </w:pPr>
            <w:r w:rsidRPr="00E6718C">
              <w:rPr>
                <w:sz w:val="16"/>
                <w:szCs w:val="16"/>
              </w:rPr>
              <w:t>SP-241726</w:t>
            </w:r>
          </w:p>
        </w:tc>
        <w:tc>
          <w:tcPr>
            <w:tcW w:w="519" w:type="dxa"/>
            <w:shd w:val="solid" w:color="FFFFFF" w:fill="auto"/>
          </w:tcPr>
          <w:p w14:paraId="6EFBAEC2" w14:textId="62D8BB8C" w:rsidR="007D24C5" w:rsidRDefault="007D24C5" w:rsidP="007D24C5">
            <w:pPr>
              <w:pStyle w:val="TAL"/>
              <w:jc w:val="center"/>
              <w:rPr>
                <w:sz w:val="16"/>
                <w:szCs w:val="16"/>
              </w:rPr>
            </w:pPr>
            <w:r>
              <w:rPr>
                <w:sz w:val="16"/>
                <w:szCs w:val="16"/>
              </w:rPr>
              <w:t>0011</w:t>
            </w:r>
          </w:p>
        </w:tc>
        <w:tc>
          <w:tcPr>
            <w:tcW w:w="331" w:type="dxa"/>
            <w:shd w:val="solid" w:color="FFFFFF" w:fill="auto"/>
          </w:tcPr>
          <w:p w14:paraId="486C4A54" w14:textId="463D9640" w:rsidR="007D24C5" w:rsidRDefault="007D24C5" w:rsidP="007D24C5">
            <w:pPr>
              <w:pStyle w:val="TAR"/>
              <w:jc w:val="center"/>
              <w:rPr>
                <w:sz w:val="16"/>
                <w:szCs w:val="16"/>
              </w:rPr>
            </w:pPr>
            <w:r>
              <w:rPr>
                <w:sz w:val="16"/>
                <w:szCs w:val="16"/>
              </w:rPr>
              <w:t>1</w:t>
            </w:r>
          </w:p>
        </w:tc>
        <w:tc>
          <w:tcPr>
            <w:tcW w:w="425" w:type="dxa"/>
            <w:shd w:val="solid" w:color="FFFFFF" w:fill="auto"/>
          </w:tcPr>
          <w:p w14:paraId="7D6C4A1C" w14:textId="43B9DE01" w:rsidR="007D24C5" w:rsidRDefault="007D24C5" w:rsidP="007D24C5">
            <w:pPr>
              <w:pStyle w:val="TAC"/>
              <w:rPr>
                <w:sz w:val="16"/>
                <w:szCs w:val="16"/>
              </w:rPr>
            </w:pPr>
            <w:r>
              <w:rPr>
                <w:sz w:val="16"/>
                <w:szCs w:val="16"/>
              </w:rPr>
              <w:t>B</w:t>
            </w:r>
          </w:p>
        </w:tc>
        <w:tc>
          <w:tcPr>
            <w:tcW w:w="4962" w:type="dxa"/>
            <w:shd w:val="solid" w:color="FFFFFF" w:fill="auto"/>
          </w:tcPr>
          <w:p w14:paraId="3E640CF5" w14:textId="067E2841" w:rsidR="007D24C5" w:rsidRPr="00DE7B8F" w:rsidRDefault="007D24C5" w:rsidP="007D24C5">
            <w:pPr>
              <w:pStyle w:val="TAL"/>
              <w:rPr>
                <w:sz w:val="16"/>
                <w:szCs w:val="16"/>
              </w:rPr>
            </w:pPr>
            <w:r w:rsidRPr="007D24C5">
              <w:rPr>
                <w:sz w:val="16"/>
                <w:szCs w:val="16"/>
              </w:rPr>
              <w:t>Updates to clause 1 (Scope) to support access generic IOPS</w:t>
            </w:r>
          </w:p>
        </w:tc>
        <w:tc>
          <w:tcPr>
            <w:tcW w:w="708" w:type="dxa"/>
            <w:shd w:val="solid" w:color="FFFFFF" w:fill="auto"/>
          </w:tcPr>
          <w:p w14:paraId="1F51E55A" w14:textId="66C7F1DC" w:rsidR="007D24C5" w:rsidRDefault="007D24C5" w:rsidP="007D24C5">
            <w:pPr>
              <w:pStyle w:val="TAC"/>
              <w:rPr>
                <w:sz w:val="16"/>
                <w:szCs w:val="16"/>
              </w:rPr>
            </w:pPr>
            <w:r>
              <w:rPr>
                <w:sz w:val="16"/>
                <w:szCs w:val="16"/>
              </w:rPr>
              <w:t>19.0.0</w:t>
            </w:r>
          </w:p>
        </w:tc>
      </w:tr>
      <w:tr w:rsidR="009D152A" w:rsidRPr="00656BA2" w14:paraId="126E9974" w14:textId="77777777" w:rsidTr="008E00F8">
        <w:tc>
          <w:tcPr>
            <w:tcW w:w="800" w:type="dxa"/>
            <w:shd w:val="solid" w:color="FFFFFF" w:fill="auto"/>
          </w:tcPr>
          <w:p w14:paraId="1B438F7F" w14:textId="4076AADE" w:rsidR="009D152A" w:rsidRDefault="009D152A" w:rsidP="009D152A">
            <w:pPr>
              <w:pStyle w:val="TAC"/>
              <w:rPr>
                <w:sz w:val="16"/>
                <w:szCs w:val="16"/>
              </w:rPr>
            </w:pPr>
            <w:r>
              <w:rPr>
                <w:sz w:val="16"/>
                <w:szCs w:val="16"/>
              </w:rPr>
              <w:t>2024-12</w:t>
            </w:r>
          </w:p>
        </w:tc>
        <w:tc>
          <w:tcPr>
            <w:tcW w:w="800" w:type="dxa"/>
            <w:shd w:val="solid" w:color="FFFFFF" w:fill="auto"/>
          </w:tcPr>
          <w:p w14:paraId="09E4CDA3" w14:textId="2385E4D6" w:rsidR="009D152A" w:rsidRDefault="009D152A" w:rsidP="009D152A">
            <w:pPr>
              <w:pStyle w:val="TAC"/>
              <w:rPr>
                <w:sz w:val="16"/>
                <w:szCs w:val="16"/>
              </w:rPr>
            </w:pPr>
            <w:r>
              <w:rPr>
                <w:sz w:val="16"/>
                <w:szCs w:val="16"/>
              </w:rPr>
              <w:t>SA#106</w:t>
            </w:r>
          </w:p>
        </w:tc>
        <w:tc>
          <w:tcPr>
            <w:tcW w:w="1094" w:type="dxa"/>
            <w:shd w:val="solid" w:color="FFFFFF" w:fill="auto"/>
          </w:tcPr>
          <w:p w14:paraId="29B1992B" w14:textId="62A8A594" w:rsidR="009D152A" w:rsidRPr="00E6718C" w:rsidRDefault="009D152A" w:rsidP="009D152A">
            <w:pPr>
              <w:pStyle w:val="TAC"/>
              <w:rPr>
                <w:sz w:val="16"/>
                <w:szCs w:val="16"/>
              </w:rPr>
            </w:pPr>
            <w:r w:rsidRPr="00E6718C">
              <w:rPr>
                <w:sz w:val="16"/>
                <w:szCs w:val="16"/>
              </w:rPr>
              <w:t>SP-241726</w:t>
            </w:r>
          </w:p>
        </w:tc>
        <w:tc>
          <w:tcPr>
            <w:tcW w:w="519" w:type="dxa"/>
            <w:shd w:val="solid" w:color="FFFFFF" w:fill="auto"/>
          </w:tcPr>
          <w:p w14:paraId="1D4DCDE1" w14:textId="3D88B8C0" w:rsidR="009D152A" w:rsidRDefault="009D152A" w:rsidP="009D152A">
            <w:pPr>
              <w:pStyle w:val="TAL"/>
              <w:jc w:val="center"/>
              <w:rPr>
                <w:sz w:val="16"/>
                <w:szCs w:val="16"/>
              </w:rPr>
            </w:pPr>
            <w:r>
              <w:rPr>
                <w:sz w:val="16"/>
                <w:szCs w:val="16"/>
              </w:rPr>
              <w:t>0012</w:t>
            </w:r>
          </w:p>
        </w:tc>
        <w:tc>
          <w:tcPr>
            <w:tcW w:w="331" w:type="dxa"/>
            <w:shd w:val="solid" w:color="FFFFFF" w:fill="auto"/>
          </w:tcPr>
          <w:p w14:paraId="4CE0009D" w14:textId="417D71CD" w:rsidR="009D152A" w:rsidRDefault="009D152A" w:rsidP="009D152A">
            <w:pPr>
              <w:pStyle w:val="TAR"/>
              <w:jc w:val="center"/>
              <w:rPr>
                <w:sz w:val="16"/>
                <w:szCs w:val="16"/>
              </w:rPr>
            </w:pPr>
            <w:r>
              <w:rPr>
                <w:sz w:val="16"/>
                <w:szCs w:val="16"/>
              </w:rPr>
              <w:t>1</w:t>
            </w:r>
          </w:p>
        </w:tc>
        <w:tc>
          <w:tcPr>
            <w:tcW w:w="425" w:type="dxa"/>
            <w:shd w:val="solid" w:color="FFFFFF" w:fill="auto"/>
          </w:tcPr>
          <w:p w14:paraId="488452A3" w14:textId="0483AB4E" w:rsidR="009D152A" w:rsidRDefault="009D152A" w:rsidP="009D152A">
            <w:pPr>
              <w:pStyle w:val="TAC"/>
              <w:rPr>
                <w:sz w:val="16"/>
                <w:szCs w:val="16"/>
              </w:rPr>
            </w:pPr>
            <w:r>
              <w:rPr>
                <w:sz w:val="16"/>
                <w:szCs w:val="16"/>
              </w:rPr>
              <w:t>B</w:t>
            </w:r>
          </w:p>
        </w:tc>
        <w:tc>
          <w:tcPr>
            <w:tcW w:w="4962" w:type="dxa"/>
            <w:shd w:val="solid" w:color="FFFFFF" w:fill="auto"/>
          </w:tcPr>
          <w:p w14:paraId="17631B9F" w14:textId="0597503A" w:rsidR="009D152A" w:rsidRPr="007D24C5" w:rsidRDefault="009D152A" w:rsidP="009D152A">
            <w:pPr>
              <w:pStyle w:val="TAL"/>
              <w:rPr>
                <w:sz w:val="16"/>
                <w:szCs w:val="16"/>
              </w:rPr>
            </w:pPr>
            <w:r w:rsidRPr="009D152A">
              <w:rPr>
                <w:sz w:val="16"/>
                <w:szCs w:val="16"/>
              </w:rPr>
              <w:t>Update the IOPS network deployment</w:t>
            </w:r>
          </w:p>
        </w:tc>
        <w:tc>
          <w:tcPr>
            <w:tcW w:w="708" w:type="dxa"/>
            <w:shd w:val="solid" w:color="FFFFFF" w:fill="auto"/>
          </w:tcPr>
          <w:p w14:paraId="50276586" w14:textId="667CE131" w:rsidR="009D152A" w:rsidRDefault="009D152A" w:rsidP="009D152A">
            <w:pPr>
              <w:pStyle w:val="TAC"/>
              <w:rPr>
                <w:sz w:val="16"/>
                <w:szCs w:val="16"/>
              </w:rPr>
            </w:pPr>
            <w:r>
              <w:rPr>
                <w:sz w:val="16"/>
                <w:szCs w:val="16"/>
              </w:rPr>
              <w:t>19.0.0</w:t>
            </w:r>
          </w:p>
        </w:tc>
      </w:tr>
      <w:tr w:rsidR="007D7C6D" w:rsidRPr="00656BA2" w14:paraId="2127E042" w14:textId="77777777" w:rsidTr="008E00F8">
        <w:tc>
          <w:tcPr>
            <w:tcW w:w="800" w:type="dxa"/>
            <w:shd w:val="solid" w:color="FFFFFF" w:fill="auto"/>
          </w:tcPr>
          <w:p w14:paraId="2374AF27" w14:textId="1532B7C3" w:rsidR="007D7C6D" w:rsidRDefault="007D7C6D" w:rsidP="007D7C6D">
            <w:pPr>
              <w:pStyle w:val="TAC"/>
              <w:rPr>
                <w:sz w:val="16"/>
                <w:szCs w:val="16"/>
              </w:rPr>
            </w:pPr>
            <w:r>
              <w:rPr>
                <w:sz w:val="16"/>
                <w:szCs w:val="16"/>
              </w:rPr>
              <w:t>2024-12</w:t>
            </w:r>
          </w:p>
        </w:tc>
        <w:tc>
          <w:tcPr>
            <w:tcW w:w="800" w:type="dxa"/>
            <w:shd w:val="solid" w:color="FFFFFF" w:fill="auto"/>
          </w:tcPr>
          <w:p w14:paraId="4E7034BF" w14:textId="55C0691D" w:rsidR="007D7C6D" w:rsidRDefault="007D7C6D" w:rsidP="007D7C6D">
            <w:pPr>
              <w:pStyle w:val="TAC"/>
              <w:rPr>
                <w:sz w:val="16"/>
                <w:szCs w:val="16"/>
              </w:rPr>
            </w:pPr>
            <w:r>
              <w:rPr>
                <w:sz w:val="16"/>
                <w:szCs w:val="16"/>
              </w:rPr>
              <w:t>SA#106</w:t>
            </w:r>
          </w:p>
        </w:tc>
        <w:tc>
          <w:tcPr>
            <w:tcW w:w="1094" w:type="dxa"/>
            <w:shd w:val="solid" w:color="FFFFFF" w:fill="auto"/>
          </w:tcPr>
          <w:p w14:paraId="41A46B76" w14:textId="518D5CFE" w:rsidR="007D7C6D" w:rsidRPr="00E6718C" w:rsidRDefault="007D7C6D" w:rsidP="007D7C6D">
            <w:pPr>
              <w:pStyle w:val="TAC"/>
              <w:rPr>
                <w:sz w:val="16"/>
                <w:szCs w:val="16"/>
              </w:rPr>
            </w:pPr>
            <w:r w:rsidRPr="00E6718C">
              <w:rPr>
                <w:sz w:val="16"/>
                <w:szCs w:val="16"/>
              </w:rPr>
              <w:t>SP-241726</w:t>
            </w:r>
          </w:p>
        </w:tc>
        <w:tc>
          <w:tcPr>
            <w:tcW w:w="519" w:type="dxa"/>
            <w:shd w:val="solid" w:color="FFFFFF" w:fill="auto"/>
          </w:tcPr>
          <w:p w14:paraId="5BBB732B" w14:textId="26193C9A" w:rsidR="007D7C6D" w:rsidRDefault="007D7C6D" w:rsidP="007D7C6D">
            <w:pPr>
              <w:pStyle w:val="TAL"/>
              <w:jc w:val="center"/>
              <w:rPr>
                <w:sz w:val="16"/>
                <w:szCs w:val="16"/>
              </w:rPr>
            </w:pPr>
            <w:r>
              <w:rPr>
                <w:sz w:val="16"/>
                <w:szCs w:val="16"/>
              </w:rPr>
              <w:t>0013</w:t>
            </w:r>
          </w:p>
        </w:tc>
        <w:tc>
          <w:tcPr>
            <w:tcW w:w="331" w:type="dxa"/>
            <w:shd w:val="solid" w:color="FFFFFF" w:fill="auto"/>
          </w:tcPr>
          <w:p w14:paraId="413E28A4" w14:textId="16910D0D" w:rsidR="007D7C6D" w:rsidRDefault="007D7C6D" w:rsidP="007D7C6D">
            <w:pPr>
              <w:pStyle w:val="TAR"/>
              <w:jc w:val="center"/>
              <w:rPr>
                <w:sz w:val="16"/>
                <w:szCs w:val="16"/>
              </w:rPr>
            </w:pPr>
            <w:r>
              <w:rPr>
                <w:sz w:val="16"/>
                <w:szCs w:val="16"/>
              </w:rPr>
              <w:t>1</w:t>
            </w:r>
          </w:p>
        </w:tc>
        <w:tc>
          <w:tcPr>
            <w:tcW w:w="425" w:type="dxa"/>
            <w:shd w:val="solid" w:color="FFFFFF" w:fill="auto"/>
          </w:tcPr>
          <w:p w14:paraId="08A9E443" w14:textId="55AE6FAE" w:rsidR="007D7C6D" w:rsidRDefault="007D7C6D" w:rsidP="007D7C6D">
            <w:pPr>
              <w:pStyle w:val="TAC"/>
              <w:rPr>
                <w:sz w:val="16"/>
                <w:szCs w:val="16"/>
              </w:rPr>
            </w:pPr>
            <w:r>
              <w:rPr>
                <w:sz w:val="16"/>
                <w:szCs w:val="16"/>
              </w:rPr>
              <w:t>B</w:t>
            </w:r>
          </w:p>
        </w:tc>
        <w:tc>
          <w:tcPr>
            <w:tcW w:w="4962" w:type="dxa"/>
            <w:shd w:val="solid" w:color="FFFFFF" w:fill="auto"/>
          </w:tcPr>
          <w:p w14:paraId="78A69928" w14:textId="0A410413" w:rsidR="007D7C6D" w:rsidRPr="009D152A" w:rsidRDefault="007D7C6D" w:rsidP="007D7C6D">
            <w:pPr>
              <w:pStyle w:val="TAL"/>
              <w:rPr>
                <w:sz w:val="16"/>
                <w:szCs w:val="16"/>
              </w:rPr>
            </w:pPr>
            <w:r w:rsidRPr="007D7C6D">
              <w:rPr>
                <w:sz w:val="16"/>
                <w:szCs w:val="16"/>
              </w:rPr>
              <w:t>Update MBMS transmissions aspect</w:t>
            </w:r>
          </w:p>
        </w:tc>
        <w:tc>
          <w:tcPr>
            <w:tcW w:w="708" w:type="dxa"/>
            <w:shd w:val="solid" w:color="FFFFFF" w:fill="auto"/>
          </w:tcPr>
          <w:p w14:paraId="2A4E83ED" w14:textId="2295F2DD" w:rsidR="007D7C6D" w:rsidRDefault="007D7C6D" w:rsidP="007D7C6D">
            <w:pPr>
              <w:pStyle w:val="TAC"/>
              <w:rPr>
                <w:sz w:val="16"/>
                <w:szCs w:val="16"/>
              </w:rPr>
            </w:pPr>
            <w:r>
              <w:rPr>
                <w:sz w:val="16"/>
                <w:szCs w:val="16"/>
              </w:rPr>
              <w:t>19.0.0</w:t>
            </w:r>
          </w:p>
        </w:tc>
      </w:tr>
      <w:tr w:rsidR="00613F3E" w:rsidRPr="00656BA2" w14:paraId="5802FFD5" w14:textId="77777777" w:rsidTr="00613F3E">
        <w:tc>
          <w:tcPr>
            <w:tcW w:w="800" w:type="dxa"/>
            <w:shd w:val="solid" w:color="FFFFFF" w:fill="auto"/>
          </w:tcPr>
          <w:p w14:paraId="642488B0" w14:textId="4DFBDCCD" w:rsidR="00613F3E" w:rsidRDefault="00613F3E" w:rsidP="00613F3E">
            <w:pPr>
              <w:pStyle w:val="TAC"/>
              <w:rPr>
                <w:sz w:val="16"/>
                <w:szCs w:val="16"/>
              </w:rPr>
            </w:pPr>
            <w:r>
              <w:rPr>
                <w:sz w:val="16"/>
                <w:szCs w:val="16"/>
              </w:rPr>
              <w:t>2024-12</w:t>
            </w:r>
          </w:p>
        </w:tc>
        <w:tc>
          <w:tcPr>
            <w:tcW w:w="800" w:type="dxa"/>
            <w:shd w:val="solid" w:color="FFFFFF" w:fill="auto"/>
          </w:tcPr>
          <w:p w14:paraId="689CABD1" w14:textId="52527E29" w:rsidR="00613F3E" w:rsidRDefault="00613F3E" w:rsidP="00613F3E">
            <w:pPr>
              <w:pStyle w:val="TAC"/>
              <w:rPr>
                <w:sz w:val="16"/>
                <w:szCs w:val="16"/>
              </w:rPr>
            </w:pPr>
            <w:r>
              <w:rPr>
                <w:sz w:val="16"/>
                <w:szCs w:val="16"/>
              </w:rPr>
              <w:t>SA#106</w:t>
            </w:r>
          </w:p>
        </w:tc>
        <w:tc>
          <w:tcPr>
            <w:tcW w:w="1094" w:type="dxa"/>
            <w:shd w:val="solid" w:color="FFFFFF" w:fill="auto"/>
          </w:tcPr>
          <w:p w14:paraId="5D784FA2" w14:textId="41BED4FE" w:rsidR="00613F3E" w:rsidRPr="00E6718C" w:rsidRDefault="00613F3E" w:rsidP="00613F3E">
            <w:pPr>
              <w:pStyle w:val="TAC"/>
              <w:rPr>
                <w:sz w:val="16"/>
                <w:szCs w:val="16"/>
              </w:rPr>
            </w:pPr>
            <w:r w:rsidRPr="00E6718C">
              <w:rPr>
                <w:sz w:val="16"/>
                <w:szCs w:val="16"/>
              </w:rPr>
              <w:t>SP-241726</w:t>
            </w:r>
          </w:p>
        </w:tc>
        <w:tc>
          <w:tcPr>
            <w:tcW w:w="519" w:type="dxa"/>
            <w:shd w:val="solid" w:color="FFFFFF" w:fill="auto"/>
          </w:tcPr>
          <w:p w14:paraId="6B93EA77" w14:textId="0C19C238" w:rsidR="00613F3E" w:rsidRDefault="00613F3E" w:rsidP="00613F3E">
            <w:pPr>
              <w:pStyle w:val="TAL"/>
              <w:jc w:val="center"/>
              <w:rPr>
                <w:sz w:val="16"/>
                <w:szCs w:val="16"/>
              </w:rPr>
            </w:pPr>
            <w:r>
              <w:rPr>
                <w:sz w:val="16"/>
                <w:szCs w:val="16"/>
              </w:rPr>
              <w:t>0014</w:t>
            </w:r>
          </w:p>
        </w:tc>
        <w:tc>
          <w:tcPr>
            <w:tcW w:w="331" w:type="dxa"/>
            <w:shd w:val="solid" w:color="FFFFFF" w:fill="auto"/>
          </w:tcPr>
          <w:p w14:paraId="2496D7A9" w14:textId="39CF92C2" w:rsidR="00613F3E" w:rsidRDefault="00613F3E" w:rsidP="00613F3E">
            <w:pPr>
              <w:pStyle w:val="TAR"/>
              <w:jc w:val="center"/>
              <w:rPr>
                <w:sz w:val="16"/>
                <w:szCs w:val="16"/>
              </w:rPr>
            </w:pPr>
            <w:r>
              <w:rPr>
                <w:sz w:val="16"/>
                <w:szCs w:val="16"/>
              </w:rPr>
              <w:t>1</w:t>
            </w:r>
          </w:p>
        </w:tc>
        <w:tc>
          <w:tcPr>
            <w:tcW w:w="425" w:type="dxa"/>
            <w:shd w:val="solid" w:color="FFFFFF" w:fill="auto"/>
          </w:tcPr>
          <w:p w14:paraId="49DC2EC2" w14:textId="6B3DEF45" w:rsidR="00613F3E" w:rsidRDefault="00613F3E" w:rsidP="00613F3E">
            <w:pPr>
              <w:pStyle w:val="TAC"/>
              <w:rPr>
                <w:sz w:val="16"/>
                <w:szCs w:val="16"/>
              </w:rPr>
            </w:pPr>
            <w:r>
              <w:rPr>
                <w:sz w:val="16"/>
                <w:szCs w:val="16"/>
              </w:rPr>
              <w:t>B</w:t>
            </w:r>
          </w:p>
        </w:tc>
        <w:tc>
          <w:tcPr>
            <w:tcW w:w="4962" w:type="dxa"/>
            <w:shd w:val="solid" w:color="FFFFFF" w:fill="auto"/>
          </w:tcPr>
          <w:p w14:paraId="1EFAA371" w14:textId="754958C9" w:rsidR="00613F3E" w:rsidRPr="007D7C6D" w:rsidRDefault="00613F3E" w:rsidP="00613F3E">
            <w:pPr>
              <w:pStyle w:val="TAL"/>
              <w:rPr>
                <w:sz w:val="16"/>
                <w:szCs w:val="16"/>
              </w:rPr>
            </w:pPr>
            <w:r w:rsidRPr="00613F3E">
              <w:rPr>
                <w:sz w:val="16"/>
                <w:szCs w:val="16"/>
              </w:rPr>
              <w:t>Updates to clause 10.2.2.3 (IOPS discovery request) to support access generic IOPS</w:t>
            </w:r>
          </w:p>
        </w:tc>
        <w:tc>
          <w:tcPr>
            <w:tcW w:w="708" w:type="dxa"/>
            <w:shd w:val="solid" w:color="FFFFFF" w:fill="auto"/>
          </w:tcPr>
          <w:p w14:paraId="105CED29" w14:textId="25E8DDC0" w:rsidR="00613F3E" w:rsidRDefault="00613F3E" w:rsidP="00613F3E">
            <w:pPr>
              <w:pStyle w:val="TAC"/>
              <w:rPr>
                <w:sz w:val="16"/>
                <w:szCs w:val="16"/>
              </w:rPr>
            </w:pPr>
            <w:r>
              <w:rPr>
                <w:sz w:val="16"/>
                <w:szCs w:val="16"/>
              </w:rPr>
              <w:t>19.0.0</w:t>
            </w:r>
          </w:p>
        </w:tc>
      </w:tr>
      <w:tr w:rsidR="008E66C7" w:rsidRPr="00656BA2" w14:paraId="0A19452A" w14:textId="77777777" w:rsidTr="00613F3E">
        <w:tc>
          <w:tcPr>
            <w:tcW w:w="800" w:type="dxa"/>
            <w:shd w:val="solid" w:color="FFFFFF" w:fill="auto"/>
          </w:tcPr>
          <w:p w14:paraId="055DBACE" w14:textId="0BA8FD4C" w:rsidR="008E66C7" w:rsidRDefault="008E66C7" w:rsidP="008E66C7">
            <w:pPr>
              <w:pStyle w:val="TAC"/>
              <w:rPr>
                <w:sz w:val="16"/>
                <w:szCs w:val="16"/>
              </w:rPr>
            </w:pPr>
            <w:r>
              <w:rPr>
                <w:sz w:val="16"/>
                <w:szCs w:val="16"/>
              </w:rPr>
              <w:t>2025-06</w:t>
            </w:r>
          </w:p>
        </w:tc>
        <w:tc>
          <w:tcPr>
            <w:tcW w:w="800" w:type="dxa"/>
            <w:shd w:val="solid" w:color="FFFFFF" w:fill="auto"/>
          </w:tcPr>
          <w:p w14:paraId="77D41553" w14:textId="67DFDEC2" w:rsidR="008E66C7" w:rsidRDefault="008E66C7" w:rsidP="008E66C7">
            <w:pPr>
              <w:pStyle w:val="TAC"/>
              <w:rPr>
                <w:sz w:val="16"/>
                <w:szCs w:val="16"/>
              </w:rPr>
            </w:pPr>
            <w:r>
              <w:rPr>
                <w:sz w:val="16"/>
                <w:szCs w:val="16"/>
              </w:rPr>
              <w:t>SA#108</w:t>
            </w:r>
          </w:p>
        </w:tc>
        <w:tc>
          <w:tcPr>
            <w:tcW w:w="1094" w:type="dxa"/>
            <w:shd w:val="solid" w:color="FFFFFF" w:fill="auto"/>
          </w:tcPr>
          <w:p w14:paraId="1E42FC9A" w14:textId="1A632F2F" w:rsidR="008E66C7" w:rsidRPr="00E6718C" w:rsidRDefault="008E66C7" w:rsidP="008E66C7">
            <w:pPr>
              <w:pStyle w:val="TAC"/>
              <w:rPr>
                <w:sz w:val="16"/>
                <w:szCs w:val="16"/>
              </w:rPr>
            </w:pPr>
            <w:r w:rsidRPr="008E66C7">
              <w:rPr>
                <w:sz w:val="16"/>
                <w:szCs w:val="16"/>
              </w:rPr>
              <w:t>SP-250607</w:t>
            </w:r>
          </w:p>
        </w:tc>
        <w:tc>
          <w:tcPr>
            <w:tcW w:w="519" w:type="dxa"/>
            <w:shd w:val="solid" w:color="FFFFFF" w:fill="auto"/>
          </w:tcPr>
          <w:p w14:paraId="0AE165B5" w14:textId="62772403" w:rsidR="008E66C7" w:rsidRDefault="008E66C7" w:rsidP="008E66C7">
            <w:pPr>
              <w:pStyle w:val="TAL"/>
              <w:jc w:val="center"/>
              <w:rPr>
                <w:sz w:val="16"/>
                <w:szCs w:val="16"/>
              </w:rPr>
            </w:pPr>
            <w:r>
              <w:rPr>
                <w:sz w:val="16"/>
                <w:szCs w:val="16"/>
              </w:rPr>
              <w:t>0016</w:t>
            </w:r>
          </w:p>
        </w:tc>
        <w:tc>
          <w:tcPr>
            <w:tcW w:w="331" w:type="dxa"/>
            <w:shd w:val="solid" w:color="FFFFFF" w:fill="auto"/>
          </w:tcPr>
          <w:p w14:paraId="0407885B" w14:textId="555A8313" w:rsidR="008E66C7" w:rsidRDefault="008E66C7" w:rsidP="008E66C7">
            <w:pPr>
              <w:pStyle w:val="TAR"/>
              <w:jc w:val="center"/>
              <w:rPr>
                <w:sz w:val="16"/>
                <w:szCs w:val="16"/>
              </w:rPr>
            </w:pPr>
          </w:p>
        </w:tc>
        <w:tc>
          <w:tcPr>
            <w:tcW w:w="425" w:type="dxa"/>
            <w:shd w:val="solid" w:color="FFFFFF" w:fill="auto"/>
          </w:tcPr>
          <w:p w14:paraId="3006B5FE" w14:textId="1BDC3822" w:rsidR="008E66C7" w:rsidRDefault="008E66C7" w:rsidP="008E66C7">
            <w:pPr>
              <w:pStyle w:val="TAC"/>
              <w:rPr>
                <w:sz w:val="16"/>
                <w:szCs w:val="16"/>
              </w:rPr>
            </w:pPr>
            <w:r>
              <w:rPr>
                <w:sz w:val="16"/>
                <w:szCs w:val="16"/>
              </w:rPr>
              <w:t>F</w:t>
            </w:r>
          </w:p>
        </w:tc>
        <w:tc>
          <w:tcPr>
            <w:tcW w:w="4962" w:type="dxa"/>
            <w:shd w:val="solid" w:color="FFFFFF" w:fill="auto"/>
          </w:tcPr>
          <w:p w14:paraId="0C80AE30" w14:textId="558C7A54" w:rsidR="008E66C7" w:rsidRPr="00613F3E" w:rsidRDefault="008E66C7" w:rsidP="008E66C7">
            <w:pPr>
              <w:pStyle w:val="TAL"/>
              <w:rPr>
                <w:sz w:val="16"/>
                <w:szCs w:val="16"/>
              </w:rPr>
            </w:pPr>
            <w:r w:rsidRPr="008E66C7">
              <w:rPr>
                <w:sz w:val="16"/>
                <w:szCs w:val="16"/>
              </w:rPr>
              <w:t>Removal of Editor's Notes from IOPS 23.180</w:t>
            </w:r>
          </w:p>
        </w:tc>
        <w:tc>
          <w:tcPr>
            <w:tcW w:w="708" w:type="dxa"/>
            <w:shd w:val="solid" w:color="FFFFFF" w:fill="auto"/>
          </w:tcPr>
          <w:p w14:paraId="3FA723E8" w14:textId="55F17495" w:rsidR="008E66C7" w:rsidRDefault="008E66C7" w:rsidP="008E66C7">
            <w:pPr>
              <w:pStyle w:val="TAC"/>
              <w:rPr>
                <w:sz w:val="16"/>
                <w:szCs w:val="16"/>
              </w:rPr>
            </w:pPr>
            <w:r>
              <w:rPr>
                <w:sz w:val="16"/>
                <w:szCs w:val="16"/>
              </w:rPr>
              <w:t>19.1.0</w:t>
            </w:r>
          </w:p>
        </w:tc>
      </w:tr>
      <w:tr w:rsidR="003E5ECA" w:rsidRPr="00656BA2" w14:paraId="4EEBEA9C" w14:textId="77777777" w:rsidTr="00613F3E">
        <w:tc>
          <w:tcPr>
            <w:tcW w:w="800" w:type="dxa"/>
            <w:shd w:val="solid" w:color="FFFFFF" w:fill="auto"/>
          </w:tcPr>
          <w:p w14:paraId="57104690" w14:textId="05E25320" w:rsidR="003E5ECA" w:rsidRDefault="003E5ECA" w:rsidP="003E5ECA">
            <w:pPr>
              <w:pStyle w:val="TAC"/>
              <w:rPr>
                <w:sz w:val="16"/>
                <w:szCs w:val="16"/>
              </w:rPr>
            </w:pPr>
            <w:r>
              <w:rPr>
                <w:sz w:val="16"/>
                <w:szCs w:val="16"/>
              </w:rPr>
              <w:t>202</w:t>
            </w:r>
            <w:r>
              <w:rPr>
                <w:sz w:val="16"/>
                <w:szCs w:val="16"/>
              </w:rPr>
              <w:t>6</w:t>
            </w:r>
            <w:r>
              <w:rPr>
                <w:sz w:val="16"/>
                <w:szCs w:val="16"/>
              </w:rPr>
              <w:t>-</w:t>
            </w:r>
            <w:r>
              <w:rPr>
                <w:sz w:val="16"/>
                <w:szCs w:val="16"/>
              </w:rPr>
              <w:t>01</w:t>
            </w:r>
          </w:p>
        </w:tc>
        <w:tc>
          <w:tcPr>
            <w:tcW w:w="800" w:type="dxa"/>
            <w:shd w:val="solid" w:color="FFFFFF" w:fill="auto"/>
          </w:tcPr>
          <w:p w14:paraId="266FF2A2" w14:textId="756F4E5B" w:rsidR="003E5ECA" w:rsidRDefault="003E5ECA" w:rsidP="003E5ECA">
            <w:pPr>
              <w:pStyle w:val="TAC"/>
              <w:rPr>
                <w:sz w:val="16"/>
                <w:szCs w:val="16"/>
              </w:rPr>
            </w:pPr>
            <w:r>
              <w:rPr>
                <w:sz w:val="16"/>
                <w:szCs w:val="16"/>
              </w:rPr>
              <w:t>SA#1</w:t>
            </w:r>
            <w:r>
              <w:rPr>
                <w:sz w:val="16"/>
                <w:szCs w:val="16"/>
              </w:rPr>
              <w:t>10</w:t>
            </w:r>
          </w:p>
        </w:tc>
        <w:tc>
          <w:tcPr>
            <w:tcW w:w="1094" w:type="dxa"/>
            <w:shd w:val="solid" w:color="FFFFFF" w:fill="auto"/>
          </w:tcPr>
          <w:p w14:paraId="2FBBEF0B" w14:textId="62EA6219" w:rsidR="003E5ECA" w:rsidRPr="008E66C7" w:rsidRDefault="003E5ECA" w:rsidP="003E5ECA">
            <w:pPr>
              <w:pStyle w:val="TAC"/>
              <w:rPr>
                <w:sz w:val="16"/>
                <w:szCs w:val="16"/>
              </w:rPr>
            </w:pPr>
            <w:r w:rsidRPr="003E5ECA">
              <w:rPr>
                <w:sz w:val="16"/>
                <w:szCs w:val="16"/>
              </w:rPr>
              <w:t>SP-251482</w:t>
            </w:r>
          </w:p>
        </w:tc>
        <w:tc>
          <w:tcPr>
            <w:tcW w:w="519" w:type="dxa"/>
            <w:shd w:val="solid" w:color="FFFFFF" w:fill="auto"/>
          </w:tcPr>
          <w:p w14:paraId="57CE49B1" w14:textId="2BD6B641" w:rsidR="003E5ECA" w:rsidRDefault="003E5ECA" w:rsidP="003E5ECA">
            <w:pPr>
              <w:pStyle w:val="TAL"/>
              <w:jc w:val="center"/>
              <w:rPr>
                <w:sz w:val="16"/>
                <w:szCs w:val="16"/>
              </w:rPr>
            </w:pPr>
            <w:r>
              <w:rPr>
                <w:sz w:val="16"/>
                <w:szCs w:val="16"/>
              </w:rPr>
              <w:t>001</w:t>
            </w:r>
            <w:r>
              <w:rPr>
                <w:sz w:val="16"/>
                <w:szCs w:val="16"/>
              </w:rPr>
              <w:t>8</w:t>
            </w:r>
          </w:p>
        </w:tc>
        <w:tc>
          <w:tcPr>
            <w:tcW w:w="331" w:type="dxa"/>
            <w:shd w:val="solid" w:color="FFFFFF" w:fill="auto"/>
          </w:tcPr>
          <w:p w14:paraId="1FEDFD32" w14:textId="77777777" w:rsidR="003E5ECA" w:rsidRDefault="003E5ECA" w:rsidP="003E5ECA">
            <w:pPr>
              <w:pStyle w:val="TAR"/>
              <w:jc w:val="center"/>
              <w:rPr>
                <w:sz w:val="16"/>
                <w:szCs w:val="16"/>
              </w:rPr>
            </w:pPr>
          </w:p>
        </w:tc>
        <w:tc>
          <w:tcPr>
            <w:tcW w:w="425" w:type="dxa"/>
            <w:shd w:val="solid" w:color="FFFFFF" w:fill="auto"/>
          </w:tcPr>
          <w:p w14:paraId="08171E3D" w14:textId="6487AF15" w:rsidR="003E5ECA" w:rsidRDefault="003E5ECA" w:rsidP="003E5ECA">
            <w:pPr>
              <w:pStyle w:val="TAC"/>
              <w:rPr>
                <w:sz w:val="16"/>
                <w:szCs w:val="16"/>
              </w:rPr>
            </w:pPr>
            <w:r>
              <w:rPr>
                <w:sz w:val="16"/>
                <w:szCs w:val="16"/>
              </w:rPr>
              <w:t>F</w:t>
            </w:r>
          </w:p>
        </w:tc>
        <w:tc>
          <w:tcPr>
            <w:tcW w:w="4962" w:type="dxa"/>
            <w:shd w:val="solid" w:color="FFFFFF" w:fill="auto"/>
          </w:tcPr>
          <w:p w14:paraId="79EFD10A" w14:textId="13265608" w:rsidR="003E5ECA" w:rsidRPr="008E66C7" w:rsidRDefault="003E5ECA" w:rsidP="003E5ECA">
            <w:pPr>
              <w:pStyle w:val="TAL"/>
              <w:rPr>
                <w:sz w:val="16"/>
                <w:szCs w:val="16"/>
              </w:rPr>
            </w:pPr>
            <w:r w:rsidRPr="003E5ECA">
              <w:rPr>
                <w:sz w:val="16"/>
                <w:szCs w:val="16"/>
              </w:rPr>
              <w:t>Remove EN clause 10.1.1</w:t>
            </w:r>
          </w:p>
        </w:tc>
        <w:tc>
          <w:tcPr>
            <w:tcW w:w="708" w:type="dxa"/>
            <w:shd w:val="solid" w:color="FFFFFF" w:fill="auto"/>
          </w:tcPr>
          <w:p w14:paraId="00336665" w14:textId="53BBF64A" w:rsidR="003E5ECA" w:rsidRDefault="003E5ECA" w:rsidP="003E5ECA">
            <w:pPr>
              <w:pStyle w:val="TAC"/>
              <w:rPr>
                <w:sz w:val="16"/>
                <w:szCs w:val="16"/>
              </w:rPr>
            </w:pPr>
            <w:r>
              <w:rPr>
                <w:sz w:val="16"/>
                <w:szCs w:val="16"/>
              </w:rPr>
              <w:t>19.</w:t>
            </w:r>
            <w:r>
              <w:rPr>
                <w:sz w:val="16"/>
                <w:szCs w:val="16"/>
              </w:rPr>
              <w:t>2.</w:t>
            </w:r>
            <w:r>
              <w:rPr>
                <w:sz w:val="16"/>
                <w:szCs w:val="16"/>
              </w:rPr>
              <w:t>0</w:t>
            </w:r>
          </w:p>
        </w:tc>
      </w:tr>
    </w:tbl>
    <w:p w14:paraId="6AE5F0B0" w14:textId="36479492" w:rsidR="00080512" w:rsidRDefault="00080512" w:rsidP="009A16B6"/>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99C14D" w14:textId="77777777" w:rsidR="00EF7E0C" w:rsidRDefault="00EF7E0C">
      <w:r>
        <w:separator/>
      </w:r>
    </w:p>
  </w:endnote>
  <w:endnote w:type="continuationSeparator" w:id="0">
    <w:p w14:paraId="014B791A" w14:textId="77777777" w:rsidR="00EF7E0C" w:rsidRDefault="00EF7E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499163" w14:textId="77777777" w:rsidR="00EF7E0C" w:rsidRDefault="00EF7E0C">
      <w:r>
        <w:separator/>
      </w:r>
    </w:p>
  </w:footnote>
  <w:footnote w:type="continuationSeparator" w:id="0">
    <w:p w14:paraId="165498E4" w14:textId="77777777" w:rsidR="00EF7E0C" w:rsidRDefault="00EF7E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F94389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654A">
      <w:rPr>
        <w:rFonts w:ascii="Arial" w:hAnsi="Arial" w:cs="Arial"/>
        <w:b/>
        <w:noProof/>
        <w:sz w:val="18"/>
        <w:szCs w:val="18"/>
      </w:rPr>
      <w:t>3GPP TS 23.180 V19.2.0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541651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654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660A9"/>
    <w:multiLevelType w:val="hybridMultilevel"/>
    <w:tmpl w:val="1ABAD19C"/>
    <w:lvl w:ilvl="0" w:tplc="2CDC71C6">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3" w15:restartNumberingAfterBreak="0">
    <w:nsid w:val="1E45783D"/>
    <w:multiLevelType w:val="hybridMultilevel"/>
    <w:tmpl w:val="5D8E9E14"/>
    <w:lvl w:ilvl="0" w:tplc="012659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701070D"/>
    <w:multiLevelType w:val="hybridMultilevel"/>
    <w:tmpl w:val="7F821B0E"/>
    <w:lvl w:ilvl="0" w:tplc="DE2E273A">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B46C1"/>
    <w:multiLevelType w:val="hybridMultilevel"/>
    <w:tmpl w:val="D6CCCA86"/>
    <w:lvl w:ilvl="0" w:tplc="411AF8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214632F"/>
    <w:multiLevelType w:val="hybridMultilevel"/>
    <w:tmpl w:val="E5964194"/>
    <w:lvl w:ilvl="0" w:tplc="EFECF5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7D937AF"/>
    <w:multiLevelType w:val="hybridMultilevel"/>
    <w:tmpl w:val="254AECA6"/>
    <w:lvl w:ilvl="0" w:tplc="4D7E31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8F977B9"/>
    <w:multiLevelType w:val="hybridMultilevel"/>
    <w:tmpl w:val="DFE2845C"/>
    <w:lvl w:ilvl="0" w:tplc="2428909A">
      <w:start w:val="1"/>
      <w:numFmt w:val="bullet"/>
      <w:lvlText w:val="-"/>
      <w:lvlJc w:val="left"/>
      <w:pPr>
        <w:ind w:left="714" w:hanging="360"/>
      </w:pPr>
      <w:rPr>
        <w:rFonts w:ascii="Times New Roman" w:eastAsia="SimSun" w:hAnsi="Times New Roman" w:cs="Times New Roman" w:hint="default"/>
      </w:rPr>
    </w:lvl>
    <w:lvl w:ilvl="1" w:tplc="04090003" w:tentative="1">
      <w:start w:val="1"/>
      <w:numFmt w:val="bullet"/>
      <w:lvlText w:val="o"/>
      <w:lvlJc w:val="left"/>
      <w:pPr>
        <w:ind w:left="1434" w:hanging="360"/>
      </w:pPr>
      <w:rPr>
        <w:rFonts w:ascii="Courier New" w:hAnsi="Courier New" w:cs="Courier New" w:hint="default"/>
      </w:rPr>
    </w:lvl>
    <w:lvl w:ilvl="2" w:tplc="04090005" w:tentative="1">
      <w:start w:val="1"/>
      <w:numFmt w:val="bullet"/>
      <w:lvlText w:val=""/>
      <w:lvlJc w:val="left"/>
      <w:pPr>
        <w:ind w:left="2154" w:hanging="360"/>
      </w:pPr>
      <w:rPr>
        <w:rFonts w:ascii="Wingdings" w:hAnsi="Wingdings" w:hint="default"/>
      </w:rPr>
    </w:lvl>
    <w:lvl w:ilvl="3" w:tplc="04090001" w:tentative="1">
      <w:start w:val="1"/>
      <w:numFmt w:val="bullet"/>
      <w:lvlText w:val=""/>
      <w:lvlJc w:val="left"/>
      <w:pPr>
        <w:ind w:left="2874" w:hanging="360"/>
      </w:pPr>
      <w:rPr>
        <w:rFonts w:ascii="Symbol" w:hAnsi="Symbol" w:hint="default"/>
      </w:rPr>
    </w:lvl>
    <w:lvl w:ilvl="4" w:tplc="04090003" w:tentative="1">
      <w:start w:val="1"/>
      <w:numFmt w:val="bullet"/>
      <w:lvlText w:val="o"/>
      <w:lvlJc w:val="left"/>
      <w:pPr>
        <w:ind w:left="3594" w:hanging="360"/>
      </w:pPr>
      <w:rPr>
        <w:rFonts w:ascii="Courier New" w:hAnsi="Courier New" w:cs="Courier New" w:hint="default"/>
      </w:rPr>
    </w:lvl>
    <w:lvl w:ilvl="5" w:tplc="04090005" w:tentative="1">
      <w:start w:val="1"/>
      <w:numFmt w:val="bullet"/>
      <w:lvlText w:val=""/>
      <w:lvlJc w:val="left"/>
      <w:pPr>
        <w:ind w:left="4314" w:hanging="360"/>
      </w:pPr>
      <w:rPr>
        <w:rFonts w:ascii="Wingdings" w:hAnsi="Wingdings" w:hint="default"/>
      </w:rPr>
    </w:lvl>
    <w:lvl w:ilvl="6" w:tplc="04090001" w:tentative="1">
      <w:start w:val="1"/>
      <w:numFmt w:val="bullet"/>
      <w:lvlText w:val=""/>
      <w:lvlJc w:val="left"/>
      <w:pPr>
        <w:ind w:left="5034" w:hanging="360"/>
      </w:pPr>
      <w:rPr>
        <w:rFonts w:ascii="Symbol" w:hAnsi="Symbol" w:hint="default"/>
      </w:rPr>
    </w:lvl>
    <w:lvl w:ilvl="7" w:tplc="04090003" w:tentative="1">
      <w:start w:val="1"/>
      <w:numFmt w:val="bullet"/>
      <w:lvlText w:val="o"/>
      <w:lvlJc w:val="left"/>
      <w:pPr>
        <w:ind w:left="5754" w:hanging="360"/>
      </w:pPr>
      <w:rPr>
        <w:rFonts w:ascii="Courier New" w:hAnsi="Courier New" w:cs="Courier New" w:hint="default"/>
      </w:rPr>
    </w:lvl>
    <w:lvl w:ilvl="8" w:tplc="04090005" w:tentative="1">
      <w:start w:val="1"/>
      <w:numFmt w:val="bullet"/>
      <w:lvlText w:val=""/>
      <w:lvlJc w:val="left"/>
      <w:pPr>
        <w:ind w:left="6474" w:hanging="360"/>
      </w:pPr>
      <w:rPr>
        <w:rFonts w:ascii="Wingdings" w:hAnsi="Wingdings" w:hint="default"/>
      </w:rPr>
    </w:lvl>
  </w:abstractNum>
  <w:abstractNum w:abstractNumId="19" w15:restartNumberingAfterBreak="0">
    <w:nsid w:val="3A3D765A"/>
    <w:multiLevelType w:val="hybridMultilevel"/>
    <w:tmpl w:val="09D2109A"/>
    <w:lvl w:ilvl="0" w:tplc="4F42F1C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1258FB"/>
    <w:multiLevelType w:val="hybridMultilevel"/>
    <w:tmpl w:val="DF4297A2"/>
    <w:lvl w:ilvl="0" w:tplc="0FAC75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5F6B8A"/>
    <w:multiLevelType w:val="hybridMultilevel"/>
    <w:tmpl w:val="0EB8FEE0"/>
    <w:lvl w:ilvl="0" w:tplc="B93CC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BB63FEC"/>
    <w:multiLevelType w:val="hybridMultilevel"/>
    <w:tmpl w:val="AFFE102A"/>
    <w:lvl w:ilvl="0" w:tplc="820A3C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CE500F"/>
    <w:multiLevelType w:val="hybridMultilevel"/>
    <w:tmpl w:val="ADE85334"/>
    <w:lvl w:ilvl="0" w:tplc="AEFA55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07F6503"/>
    <w:multiLevelType w:val="hybridMultilevel"/>
    <w:tmpl w:val="9F4C9CEA"/>
    <w:lvl w:ilvl="0" w:tplc="2460D180">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172C8F"/>
    <w:multiLevelType w:val="hybridMultilevel"/>
    <w:tmpl w:val="4888FBE0"/>
    <w:lvl w:ilvl="0" w:tplc="F12225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C375EB"/>
    <w:multiLevelType w:val="hybridMultilevel"/>
    <w:tmpl w:val="0CA69152"/>
    <w:lvl w:ilvl="0" w:tplc="E1AE4F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AE66038"/>
    <w:multiLevelType w:val="hybridMultilevel"/>
    <w:tmpl w:val="361E78CA"/>
    <w:lvl w:ilvl="0" w:tplc="F606CC5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8A01910"/>
    <w:multiLevelType w:val="hybridMultilevel"/>
    <w:tmpl w:val="E0781038"/>
    <w:lvl w:ilvl="0" w:tplc="60EA8F2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BCD7903"/>
    <w:multiLevelType w:val="hybridMultilevel"/>
    <w:tmpl w:val="D01A3130"/>
    <w:lvl w:ilvl="0" w:tplc="89F4F1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701C75"/>
    <w:multiLevelType w:val="hybridMultilevel"/>
    <w:tmpl w:val="B3F8E2CA"/>
    <w:lvl w:ilvl="0" w:tplc="BE08F3F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462431499">
    <w:abstractNumId w:val="13"/>
  </w:num>
  <w:num w:numId="16" w16cid:durableId="1469669948">
    <w:abstractNumId w:val="12"/>
  </w:num>
  <w:num w:numId="17" w16cid:durableId="875702231">
    <w:abstractNumId w:val="19"/>
  </w:num>
  <w:num w:numId="18" w16cid:durableId="687028352">
    <w:abstractNumId w:val="15"/>
  </w:num>
  <w:num w:numId="19" w16cid:durableId="210385610">
    <w:abstractNumId w:val="30"/>
  </w:num>
  <w:num w:numId="20" w16cid:durableId="316999733">
    <w:abstractNumId w:val="20"/>
  </w:num>
  <w:num w:numId="21" w16cid:durableId="1961260117">
    <w:abstractNumId w:val="23"/>
  </w:num>
  <w:num w:numId="22" w16cid:durableId="2019959049">
    <w:abstractNumId w:val="28"/>
  </w:num>
  <w:num w:numId="23" w16cid:durableId="106702444">
    <w:abstractNumId w:val="17"/>
  </w:num>
  <w:num w:numId="24" w16cid:durableId="249775143">
    <w:abstractNumId w:val="26"/>
  </w:num>
  <w:num w:numId="25" w16cid:durableId="1713311031">
    <w:abstractNumId w:val="22"/>
  </w:num>
  <w:num w:numId="26" w16cid:durableId="972248827">
    <w:abstractNumId w:val="25"/>
  </w:num>
  <w:num w:numId="27" w16cid:durableId="1034308242">
    <w:abstractNumId w:val="14"/>
  </w:num>
  <w:num w:numId="28" w16cid:durableId="21783235">
    <w:abstractNumId w:val="27"/>
  </w:num>
  <w:num w:numId="29" w16cid:durableId="1539464811">
    <w:abstractNumId w:val="18"/>
  </w:num>
  <w:num w:numId="30" w16cid:durableId="1348941455">
    <w:abstractNumId w:val="31"/>
  </w:num>
  <w:num w:numId="31" w16cid:durableId="1301498926">
    <w:abstractNumId w:val="21"/>
  </w:num>
  <w:num w:numId="32" w16cid:durableId="1137068482">
    <w:abstractNumId w:val="16"/>
  </w:num>
  <w:num w:numId="33" w16cid:durableId="83815175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5ADF"/>
    <w:rsid w:val="00051834"/>
    <w:rsid w:val="00054A22"/>
    <w:rsid w:val="00062023"/>
    <w:rsid w:val="000655A6"/>
    <w:rsid w:val="00080512"/>
    <w:rsid w:val="000A4373"/>
    <w:rsid w:val="000C47C3"/>
    <w:rsid w:val="000D58AB"/>
    <w:rsid w:val="00120E91"/>
    <w:rsid w:val="001239CE"/>
    <w:rsid w:val="00133525"/>
    <w:rsid w:val="00173E3B"/>
    <w:rsid w:val="00174E78"/>
    <w:rsid w:val="001A4C42"/>
    <w:rsid w:val="001A654A"/>
    <w:rsid w:val="001A7420"/>
    <w:rsid w:val="001B6637"/>
    <w:rsid w:val="001C21C3"/>
    <w:rsid w:val="001C3BD8"/>
    <w:rsid w:val="001D02C2"/>
    <w:rsid w:val="001F0C1D"/>
    <w:rsid w:val="001F1132"/>
    <w:rsid w:val="001F168B"/>
    <w:rsid w:val="002347A2"/>
    <w:rsid w:val="002675F0"/>
    <w:rsid w:val="002760EE"/>
    <w:rsid w:val="002B6339"/>
    <w:rsid w:val="002E00EE"/>
    <w:rsid w:val="002E5A08"/>
    <w:rsid w:val="00315B85"/>
    <w:rsid w:val="003172DC"/>
    <w:rsid w:val="0035462D"/>
    <w:rsid w:val="00356555"/>
    <w:rsid w:val="003765B8"/>
    <w:rsid w:val="003A142B"/>
    <w:rsid w:val="003C3971"/>
    <w:rsid w:val="003E01D1"/>
    <w:rsid w:val="003E5ECA"/>
    <w:rsid w:val="00423334"/>
    <w:rsid w:val="004235E5"/>
    <w:rsid w:val="00424482"/>
    <w:rsid w:val="004345EC"/>
    <w:rsid w:val="00465515"/>
    <w:rsid w:val="0049751D"/>
    <w:rsid w:val="004C30AC"/>
    <w:rsid w:val="004C6174"/>
    <w:rsid w:val="004D3578"/>
    <w:rsid w:val="004E207D"/>
    <w:rsid w:val="004E213A"/>
    <w:rsid w:val="004F0988"/>
    <w:rsid w:val="004F3340"/>
    <w:rsid w:val="0053388B"/>
    <w:rsid w:val="00534859"/>
    <w:rsid w:val="00535773"/>
    <w:rsid w:val="0054002F"/>
    <w:rsid w:val="00543E6C"/>
    <w:rsid w:val="00562849"/>
    <w:rsid w:val="00565087"/>
    <w:rsid w:val="0058538D"/>
    <w:rsid w:val="005940DC"/>
    <w:rsid w:val="00597B11"/>
    <w:rsid w:val="005B1E4C"/>
    <w:rsid w:val="005D2E01"/>
    <w:rsid w:val="005D7526"/>
    <w:rsid w:val="005E4BB2"/>
    <w:rsid w:val="005F788A"/>
    <w:rsid w:val="00602AEA"/>
    <w:rsid w:val="0061236B"/>
    <w:rsid w:val="00613F3E"/>
    <w:rsid w:val="00614FDF"/>
    <w:rsid w:val="0063543D"/>
    <w:rsid w:val="00647114"/>
    <w:rsid w:val="00656939"/>
    <w:rsid w:val="00670CF4"/>
    <w:rsid w:val="006912E9"/>
    <w:rsid w:val="006A24C2"/>
    <w:rsid w:val="006A323F"/>
    <w:rsid w:val="006B30D0"/>
    <w:rsid w:val="006C3D95"/>
    <w:rsid w:val="006E5C86"/>
    <w:rsid w:val="006E770F"/>
    <w:rsid w:val="007000D6"/>
    <w:rsid w:val="00701116"/>
    <w:rsid w:val="0071174C"/>
    <w:rsid w:val="00713C44"/>
    <w:rsid w:val="00734A5B"/>
    <w:rsid w:val="0074026F"/>
    <w:rsid w:val="007429F6"/>
    <w:rsid w:val="00744E76"/>
    <w:rsid w:val="007523A0"/>
    <w:rsid w:val="00765EA3"/>
    <w:rsid w:val="00774DA4"/>
    <w:rsid w:val="00781F0F"/>
    <w:rsid w:val="007A6AC5"/>
    <w:rsid w:val="007B600E"/>
    <w:rsid w:val="007D24C5"/>
    <w:rsid w:val="007D7C6D"/>
    <w:rsid w:val="007E272E"/>
    <w:rsid w:val="007F0F4A"/>
    <w:rsid w:val="008028A4"/>
    <w:rsid w:val="00813D80"/>
    <w:rsid w:val="00830747"/>
    <w:rsid w:val="00830904"/>
    <w:rsid w:val="00845E11"/>
    <w:rsid w:val="00856E5F"/>
    <w:rsid w:val="008768CA"/>
    <w:rsid w:val="00882EFD"/>
    <w:rsid w:val="008A3287"/>
    <w:rsid w:val="008C384C"/>
    <w:rsid w:val="008C7B64"/>
    <w:rsid w:val="008D0741"/>
    <w:rsid w:val="008E00F8"/>
    <w:rsid w:val="008E2D68"/>
    <w:rsid w:val="008E66C7"/>
    <w:rsid w:val="008E6756"/>
    <w:rsid w:val="0090271F"/>
    <w:rsid w:val="00902E23"/>
    <w:rsid w:val="009114D7"/>
    <w:rsid w:val="0091348E"/>
    <w:rsid w:val="00917CCB"/>
    <w:rsid w:val="00933FB0"/>
    <w:rsid w:val="00935CBB"/>
    <w:rsid w:val="00942EC2"/>
    <w:rsid w:val="0094612F"/>
    <w:rsid w:val="009602E5"/>
    <w:rsid w:val="00975DAE"/>
    <w:rsid w:val="009A16B6"/>
    <w:rsid w:val="009D152A"/>
    <w:rsid w:val="009E2532"/>
    <w:rsid w:val="009F1D85"/>
    <w:rsid w:val="009F37B7"/>
    <w:rsid w:val="00A10F02"/>
    <w:rsid w:val="00A164B4"/>
    <w:rsid w:val="00A26956"/>
    <w:rsid w:val="00A27486"/>
    <w:rsid w:val="00A34E82"/>
    <w:rsid w:val="00A53724"/>
    <w:rsid w:val="00A56066"/>
    <w:rsid w:val="00A65665"/>
    <w:rsid w:val="00A73129"/>
    <w:rsid w:val="00A82346"/>
    <w:rsid w:val="00A92BA1"/>
    <w:rsid w:val="00A95A32"/>
    <w:rsid w:val="00AB4A5D"/>
    <w:rsid w:val="00AC6BC6"/>
    <w:rsid w:val="00AD45A1"/>
    <w:rsid w:val="00AE6164"/>
    <w:rsid w:val="00AE65E2"/>
    <w:rsid w:val="00AF1460"/>
    <w:rsid w:val="00AF386A"/>
    <w:rsid w:val="00B002CA"/>
    <w:rsid w:val="00B11544"/>
    <w:rsid w:val="00B15449"/>
    <w:rsid w:val="00B21D12"/>
    <w:rsid w:val="00B44F0B"/>
    <w:rsid w:val="00B90EE0"/>
    <w:rsid w:val="00B93086"/>
    <w:rsid w:val="00BA19ED"/>
    <w:rsid w:val="00BA4B8D"/>
    <w:rsid w:val="00BC0858"/>
    <w:rsid w:val="00BC0F7D"/>
    <w:rsid w:val="00BC1C4B"/>
    <w:rsid w:val="00BD756E"/>
    <w:rsid w:val="00BD7D31"/>
    <w:rsid w:val="00BE3255"/>
    <w:rsid w:val="00BE5B24"/>
    <w:rsid w:val="00BF128E"/>
    <w:rsid w:val="00C01F94"/>
    <w:rsid w:val="00C074DD"/>
    <w:rsid w:val="00C1496A"/>
    <w:rsid w:val="00C33079"/>
    <w:rsid w:val="00C45231"/>
    <w:rsid w:val="00C551FF"/>
    <w:rsid w:val="00C566D9"/>
    <w:rsid w:val="00C6688B"/>
    <w:rsid w:val="00C72833"/>
    <w:rsid w:val="00C80F1D"/>
    <w:rsid w:val="00C868E7"/>
    <w:rsid w:val="00C91962"/>
    <w:rsid w:val="00C93F40"/>
    <w:rsid w:val="00CA3CE4"/>
    <w:rsid w:val="00CA3D0C"/>
    <w:rsid w:val="00D0744F"/>
    <w:rsid w:val="00D244C7"/>
    <w:rsid w:val="00D24FBD"/>
    <w:rsid w:val="00D4650D"/>
    <w:rsid w:val="00D57972"/>
    <w:rsid w:val="00D665F3"/>
    <w:rsid w:val="00D675A9"/>
    <w:rsid w:val="00D738D6"/>
    <w:rsid w:val="00D755EB"/>
    <w:rsid w:val="00D76048"/>
    <w:rsid w:val="00D82E6F"/>
    <w:rsid w:val="00D87E00"/>
    <w:rsid w:val="00D9134D"/>
    <w:rsid w:val="00DA7A03"/>
    <w:rsid w:val="00DB0EBD"/>
    <w:rsid w:val="00DB1818"/>
    <w:rsid w:val="00DC309B"/>
    <w:rsid w:val="00DC4DA2"/>
    <w:rsid w:val="00DC598C"/>
    <w:rsid w:val="00DD4C17"/>
    <w:rsid w:val="00DD74A5"/>
    <w:rsid w:val="00DE7B8F"/>
    <w:rsid w:val="00DF2B1F"/>
    <w:rsid w:val="00DF62CD"/>
    <w:rsid w:val="00E16509"/>
    <w:rsid w:val="00E31385"/>
    <w:rsid w:val="00E44582"/>
    <w:rsid w:val="00E44FFC"/>
    <w:rsid w:val="00E6718C"/>
    <w:rsid w:val="00E77645"/>
    <w:rsid w:val="00EA15B0"/>
    <w:rsid w:val="00EA5EA7"/>
    <w:rsid w:val="00EA66BD"/>
    <w:rsid w:val="00EB324D"/>
    <w:rsid w:val="00EC4A25"/>
    <w:rsid w:val="00ED71F3"/>
    <w:rsid w:val="00EF608C"/>
    <w:rsid w:val="00EF7E0C"/>
    <w:rsid w:val="00F025A2"/>
    <w:rsid w:val="00F04712"/>
    <w:rsid w:val="00F13360"/>
    <w:rsid w:val="00F22EC7"/>
    <w:rsid w:val="00F325C8"/>
    <w:rsid w:val="00F34834"/>
    <w:rsid w:val="00F51FF2"/>
    <w:rsid w:val="00F653B8"/>
    <w:rsid w:val="00F9008D"/>
    <w:rsid w:val="00FA1266"/>
    <w:rsid w:val="00FB082E"/>
    <w:rsid w:val="00FC1192"/>
    <w:rsid w:val="00FC377F"/>
    <w:rsid w:val="00FD4F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9A16B6"/>
    <w:rPr>
      <w:rFonts w:ascii="Arial" w:hAnsi="Arial"/>
      <w:sz w:val="36"/>
      <w:lang w:eastAsia="en-US"/>
    </w:rPr>
  </w:style>
  <w:style w:type="character" w:customStyle="1" w:styleId="Heading2Char">
    <w:name w:val="Heading 2 Char"/>
    <w:basedOn w:val="DefaultParagraphFont"/>
    <w:link w:val="Heading2"/>
    <w:rsid w:val="009A16B6"/>
    <w:rPr>
      <w:rFonts w:ascii="Arial" w:hAnsi="Arial"/>
      <w:sz w:val="32"/>
      <w:lang w:eastAsia="en-US"/>
    </w:rPr>
  </w:style>
  <w:style w:type="character" w:customStyle="1" w:styleId="Heading3Char">
    <w:name w:val="Heading 3 Char"/>
    <w:basedOn w:val="DefaultParagraphFont"/>
    <w:link w:val="Heading3"/>
    <w:rsid w:val="009A16B6"/>
    <w:rPr>
      <w:rFonts w:ascii="Arial" w:hAnsi="Arial"/>
      <w:sz w:val="28"/>
      <w:lang w:eastAsia="en-US"/>
    </w:rPr>
  </w:style>
  <w:style w:type="character" w:customStyle="1" w:styleId="Heading4Char">
    <w:name w:val="Heading 4 Char"/>
    <w:basedOn w:val="DefaultParagraphFont"/>
    <w:link w:val="Heading4"/>
    <w:rsid w:val="009A16B6"/>
    <w:rPr>
      <w:rFonts w:ascii="Arial" w:hAnsi="Arial"/>
      <w:sz w:val="24"/>
      <w:lang w:eastAsia="en-US"/>
    </w:rPr>
  </w:style>
  <w:style w:type="character" w:customStyle="1" w:styleId="Heading5Char">
    <w:name w:val="Heading 5 Char"/>
    <w:basedOn w:val="DefaultParagraphFont"/>
    <w:link w:val="Heading5"/>
    <w:rsid w:val="009A16B6"/>
    <w:rPr>
      <w:rFonts w:ascii="Arial" w:hAnsi="Arial"/>
      <w:sz w:val="22"/>
      <w:lang w:eastAsia="en-US"/>
    </w:rPr>
  </w:style>
  <w:style w:type="character" w:customStyle="1" w:styleId="Heading6Char">
    <w:name w:val="Heading 6 Char"/>
    <w:basedOn w:val="DefaultParagraphFont"/>
    <w:link w:val="Heading6"/>
    <w:rsid w:val="009A16B6"/>
    <w:rPr>
      <w:rFonts w:ascii="Arial" w:hAnsi="Arial"/>
      <w:lang w:eastAsia="en-US"/>
    </w:rPr>
  </w:style>
  <w:style w:type="character" w:customStyle="1" w:styleId="Heading7Char">
    <w:name w:val="Heading 7 Char"/>
    <w:basedOn w:val="DefaultParagraphFont"/>
    <w:link w:val="Heading7"/>
    <w:rsid w:val="009A16B6"/>
    <w:rPr>
      <w:rFonts w:ascii="Arial" w:hAnsi="Arial"/>
      <w:lang w:eastAsia="en-US"/>
    </w:rPr>
  </w:style>
  <w:style w:type="character" w:customStyle="1" w:styleId="Heading8Char">
    <w:name w:val="Heading 8 Char"/>
    <w:basedOn w:val="DefaultParagraphFont"/>
    <w:link w:val="Heading8"/>
    <w:rsid w:val="009A16B6"/>
    <w:rPr>
      <w:rFonts w:ascii="Arial" w:hAnsi="Arial"/>
      <w:sz w:val="36"/>
      <w:lang w:eastAsia="en-US"/>
    </w:rPr>
  </w:style>
  <w:style w:type="character" w:customStyle="1" w:styleId="Heading9Char">
    <w:name w:val="Heading 9 Char"/>
    <w:basedOn w:val="DefaultParagraphFont"/>
    <w:link w:val="Heading9"/>
    <w:rsid w:val="009A16B6"/>
    <w:rPr>
      <w:rFonts w:ascii="Arial" w:hAnsi="Arial"/>
      <w:sz w:val="36"/>
      <w:lang w:eastAsia="en-US"/>
    </w:rPr>
  </w:style>
  <w:style w:type="character" w:customStyle="1" w:styleId="HeaderChar">
    <w:name w:val="Header Char"/>
    <w:basedOn w:val="DefaultParagraphFont"/>
    <w:link w:val="Header"/>
    <w:rsid w:val="009A16B6"/>
    <w:rPr>
      <w:rFonts w:ascii="Arial" w:hAnsi="Arial"/>
      <w:b/>
      <w:sz w:val="18"/>
      <w:lang w:eastAsia="ja-JP"/>
    </w:rPr>
  </w:style>
  <w:style w:type="character" w:customStyle="1" w:styleId="FooterChar">
    <w:name w:val="Footer Char"/>
    <w:basedOn w:val="DefaultParagraphFont"/>
    <w:link w:val="Footer"/>
    <w:rsid w:val="009A16B6"/>
    <w:rPr>
      <w:rFonts w:ascii="Arial" w:hAnsi="Arial"/>
      <w:b/>
      <w:i/>
      <w:sz w:val="18"/>
      <w:lang w:eastAsia="ja-JP"/>
    </w:rPr>
  </w:style>
  <w:style w:type="character" w:customStyle="1" w:styleId="EditorsNoteChar">
    <w:name w:val="Editor's Note Char"/>
    <w:aliases w:val="EN Char"/>
    <w:link w:val="EditorsNote"/>
    <w:locked/>
    <w:rsid w:val="009A16B6"/>
    <w:rPr>
      <w:color w:val="FF0000"/>
      <w:lang w:eastAsia="en-US"/>
    </w:rPr>
  </w:style>
  <w:style w:type="character" w:customStyle="1" w:styleId="TALChar">
    <w:name w:val="TAL Char"/>
    <w:link w:val="TAL"/>
    <w:rsid w:val="009A16B6"/>
    <w:rPr>
      <w:rFonts w:ascii="Arial" w:hAnsi="Arial"/>
      <w:sz w:val="18"/>
      <w:lang w:eastAsia="en-US"/>
    </w:rPr>
  </w:style>
  <w:style w:type="character" w:customStyle="1" w:styleId="B1Char">
    <w:name w:val="B1 Char"/>
    <w:link w:val="B1"/>
    <w:locked/>
    <w:rsid w:val="009A16B6"/>
    <w:rPr>
      <w:lang w:eastAsia="en-US"/>
    </w:rPr>
  </w:style>
  <w:style w:type="character" w:customStyle="1" w:styleId="TFChar">
    <w:name w:val="TF Char"/>
    <w:link w:val="TF"/>
    <w:locked/>
    <w:rsid w:val="009A16B6"/>
    <w:rPr>
      <w:rFonts w:ascii="Arial" w:hAnsi="Arial"/>
      <w:b/>
      <w:lang w:eastAsia="en-US"/>
    </w:rPr>
  </w:style>
  <w:style w:type="character" w:customStyle="1" w:styleId="NOChar">
    <w:name w:val="NO Char"/>
    <w:link w:val="NO"/>
    <w:locked/>
    <w:rsid w:val="009A16B6"/>
    <w:rPr>
      <w:lang w:eastAsia="en-US"/>
    </w:rPr>
  </w:style>
  <w:style w:type="character" w:customStyle="1" w:styleId="TAHChar">
    <w:name w:val="TAH Char"/>
    <w:link w:val="TAH"/>
    <w:locked/>
    <w:rsid w:val="009A16B6"/>
    <w:rPr>
      <w:rFonts w:ascii="Arial" w:hAnsi="Arial"/>
      <w:b/>
      <w:sz w:val="18"/>
      <w:lang w:eastAsia="en-US"/>
    </w:rPr>
  </w:style>
  <w:style w:type="character" w:customStyle="1" w:styleId="TALCar">
    <w:name w:val="TAL Car"/>
    <w:locked/>
    <w:rsid w:val="009A16B6"/>
    <w:rPr>
      <w:rFonts w:ascii="Arial" w:hAnsi="Arial"/>
      <w:sz w:val="18"/>
      <w:lang w:val="en-GB"/>
    </w:rPr>
  </w:style>
  <w:style w:type="character" w:styleId="FootnoteReference">
    <w:name w:val="footnote reference"/>
    <w:rsid w:val="009A16B6"/>
    <w:rPr>
      <w:b/>
      <w:position w:val="6"/>
      <w:sz w:val="16"/>
    </w:rPr>
  </w:style>
  <w:style w:type="paragraph" w:customStyle="1" w:styleId="CRCoverPage">
    <w:name w:val="CR Cover Page"/>
    <w:rsid w:val="009A16B6"/>
    <w:pPr>
      <w:spacing w:after="120"/>
    </w:pPr>
    <w:rPr>
      <w:rFonts w:ascii="Arial" w:hAnsi="Arial"/>
      <w:lang w:eastAsia="en-US"/>
    </w:rPr>
  </w:style>
  <w:style w:type="paragraph" w:customStyle="1" w:styleId="tdoc-header">
    <w:name w:val="tdoc-header"/>
    <w:rsid w:val="009A16B6"/>
    <w:rPr>
      <w:rFonts w:ascii="Arial" w:hAnsi="Arial"/>
      <w:sz w:val="24"/>
      <w:lang w:eastAsia="en-US"/>
    </w:rPr>
  </w:style>
  <w:style w:type="character" w:styleId="CommentReference">
    <w:name w:val="annotation reference"/>
    <w:rsid w:val="009A16B6"/>
    <w:rPr>
      <w:sz w:val="16"/>
    </w:rPr>
  </w:style>
  <w:style w:type="character" w:customStyle="1" w:styleId="apple-converted-space">
    <w:name w:val="apple-converted-space"/>
    <w:rsid w:val="009A16B6"/>
  </w:style>
  <w:style w:type="paragraph" w:styleId="Revision">
    <w:name w:val="Revision"/>
    <w:hidden/>
    <w:uiPriority w:val="99"/>
    <w:semiHidden/>
    <w:rsid w:val="00E6718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1.vsd"/><Relationship Id="rId47" Type="http://schemas.openxmlformats.org/officeDocument/2006/relationships/image" Target="media/image20.emf"/><Relationship Id="rId50" Type="http://schemas.openxmlformats.org/officeDocument/2006/relationships/oleObject" Target="embeddings/Microsoft_Visio_2003-2010_Drawing15.vsd"/><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oleObject" Target="embeddings/Microsoft_Visio_2003-2010_Drawing17.vsd"/><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0.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9.vsd"/><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1.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2.vsd"/><Relationship Id="rId52" Type="http://schemas.openxmlformats.org/officeDocument/2006/relationships/oleObject" Target="embeddings/Microsoft_Visio_2003-2010_Drawing16.vsd"/><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8.vsd"/><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2.vsdx"/><Relationship Id="rId46" Type="http://schemas.openxmlformats.org/officeDocument/2006/relationships/oleObject" Target="embeddings/Microsoft_Visio_2003-2010_Drawing13.vsd"/><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66</Pages>
  <Words>22451</Words>
  <Characters>127972</Characters>
  <Application>Microsoft Office Word</Application>
  <DocSecurity>0</DocSecurity>
  <Lines>1066</Lines>
  <Paragraphs>300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150123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6</cp:revision>
  <cp:lastPrinted>2019-02-25T14:05:00Z</cp:lastPrinted>
  <dcterms:created xsi:type="dcterms:W3CDTF">2025-12-30T11:06:00Z</dcterms:created>
  <dcterms:modified xsi:type="dcterms:W3CDTF">2025-12-30T11:08:00Z</dcterms:modified>
</cp:coreProperties>
</file>