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089E7" w14:textId="0E1BABA2" w:rsidR="00104EB6" w:rsidRDefault="00104EB6">
      <w:pPr>
        <w:pStyle w:val="ZA"/>
        <w:framePr w:wrap="notBeside"/>
      </w:pPr>
      <w:bookmarkStart w:id="0" w:name="page1"/>
      <w:r>
        <w:rPr>
          <w:sz w:val="64"/>
        </w:rPr>
        <w:t xml:space="preserve">3GPP TS 22.042 </w:t>
      </w:r>
      <w:r w:rsidR="007D7583">
        <w:t>V</w:t>
      </w:r>
      <w:r w:rsidR="007D35A9">
        <w:t>1</w:t>
      </w:r>
      <w:r w:rsidR="00A711F3">
        <w:t>9</w:t>
      </w:r>
      <w:r w:rsidR="00E3764C">
        <w:t>.</w:t>
      </w:r>
      <w:r w:rsidR="00A711F3">
        <w:t>0</w:t>
      </w:r>
      <w:r w:rsidR="00E3764C">
        <w:t>.</w:t>
      </w:r>
      <w:r w:rsidR="00A711F3">
        <w:t>0</w:t>
      </w:r>
      <w:r w:rsidR="00E3764C">
        <w:rPr>
          <w:sz w:val="32"/>
        </w:rPr>
        <w:t xml:space="preserve"> (20</w:t>
      </w:r>
      <w:r w:rsidR="00A711F3">
        <w:rPr>
          <w:sz w:val="32"/>
        </w:rPr>
        <w:t>25</w:t>
      </w:r>
      <w:r w:rsidR="00E3764C">
        <w:rPr>
          <w:sz w:val="32"/>
        </w:rPr>
        <w:t>-</w:t>
      </w:r>
      <w:r w:rsidR="00A711F3">
        <w:rPr>
          <w:sz w:val="32"/>
        </w:rPr>
        <w:t>10</w:t>
      </w:r>
      <w:r w:rsidR="005C5653">
        <w:rPr>
          <w:sz w:val="32"/>
        </w:rPr>
        <w:t>)</w:t>
      </w:r>
    </w:p>
    <w:p w14:paraId="40472874" w14:textId="77777777" w:rsidR="00104EB6" w:rsidRDefault="00104EB6">
      <w:pPr>
        <w:pStyle w:val="ZB"/>
        <w:framePr w:wrap="notBeside"/>
      </w:pPr>
      <w:r>
        <w:t>Technical Specification</w:t>
      </w:r>
    </w:p>
    <w:p w14:paraId="04E7B333" w14:textId="77777777" w:rsidR="00104EB6" w:rsidRDefault="00104EB6">
      <w:pPr>
        <w:pStyle w:val="ZT"/>
        <w:framePr w:wrap="notBeside"/>
      </w:pPr>
      <w:r>
        <w:t>3rd Generation Partnership Project;</w:t>
      </w:r>
    </w:p>
    <w:p w14:paraId="47D262D3" w14:textId="77777777" w:rsidR="00104EB6" w:rsidRDefault="00104EB6">
      <w:pPr>
        <w:pStyle w:val="ZT"/>
        <w:framePr w:wrap="notBeside"/>
      </w:pPr>
      <w:r>
        <w:t>Technical Specification Group Services and System Aspects;</w:t>
      </w:r>
    </w:p>
    <w:p w14:paraId="6D261470" w14:textId="77777777" w:rsidR="00104EB6" w:rsidRDefault="00104EB6">
      <w:pPr>
        <w:pStyle w:val="ZT"/>
        <w:framePr w:wrap="notBeside"/>
      </w:pPr>
      <w:r>
        <w:t>Network Identity and Time</w:t>
      </w:r>
      <w:r w:rsidR="001001F8">
        <w:t>Z</w:t>
      </w:r>
      <w:r>
        <w:t>one (NITZ);</w:t>
      </w:r>
    </w:p>
    <w:p w14:paraId="68EAFA15" w14:textId="77777777" w:rsidR="00104EB6" w:rsidRDefault="004F7F41">
      <w:pPr>
        <w:pStyle w:val="ZT"/>
        <w:framePr w:wrap="notBeside"/>
      </w:pPr>
      <w:r>
        <w:t>Service description;</w:t>
      </w:r>
      <w:r>
        <w:br/>
        <w:t xml:space="preserve"> </w:t>
      </w:r>
      <w:r w:rsidR="00104EB6">
        <w:t>Stage 1</w:t>
      </w:r>
    </w:p>
    <w:p w14:paraId="1988D8F7" w14:textId="0B2F1698" w:rsidR="00104EB6" w:rsidRDefault="0068077D">
      <w:pPr>
        <w:pStyle w:val="ZT"/>
        <w:framePr w:wrap="notBeside"/>
      </w:pPr>
      <w:r>
        <w:t>(</w:t>
      </w:r>
      <w:r w:rsidRPr="00A83271">
        <w:rPr>
          <w:rStyle w:val="ZGSM"/>
          <w:sz w:val="36"/>
        </w:rPr>
        <w:t>Release</w:t>
      </w:r>
      <w:r w:rsidR="00A07D4E">
        <w:rPr>
          <w:rStyle w:val="ZGSM"/>
          <w:sz w:val="36"/>
        </w:rPr>
        <w:t xml:space="preserve"> </w:t>
      </w:r>
      <w:r w:rsidR="00E3764C">
        <w:rPr>
          <w:rStyle w:val="ZGSM"/>
          <w:sz w:val="36"/>
        </w:rPr>
        <w:t>1</w:t>
      </w:r>
      <w:r w:rsidR="00A711F3">
        <w:rPr>
          <w:rStyle w:val="ZGSM"/>
          <w:sz w:val="36"/>
        </w:rPr>
        <w:t>9</w:t>
      </w:r>
      <w:r w:rsidR="00191575">
        <w:t>)</w:t>
      </w:r>
    </w:p>
    <w:p w14:paraId="31F82D56" w14:textId="77777777" w:rsidR="00104EB6" w:rsidRDefault="00104EB6">
      <w:pPr>
        <w:pStyle w:val="ZT"/>
        <w:framePr w:wrap="notBeside"/>
        <w:rPr>
          <w:i/>
          <w:sz w:val="28"/>
        </w:rPr>
      </w:pPr>
    </w:p>
    <w:p w14:paraId="18EFF929" w14:textId="77777777" w:rsidR="007D35A9" w:rsidRPr="00235394" w:rsidRDefault="00776D82" w:rsidP="007D35A9">
      <w:pPr>
        <w:pStyle w:val="ZU"/>
        <w:framePr w:wrap="notBeside"/>
        <w:tabs>
          <w:tab w:val="right" w:pos="10206"/>
        </w:tabs>
        <w:jc w:val="left"/>
      </w:pPr>
      <w:r>
        <w:rPr>
          <w:i/>
        </w:rPr>
        <w:pict w14:anchorId="1BA21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8" o:title=""/>
          </v:shape>
        </w:pict>
      </w:r>
      <w:r w:rsidR="007D35A9" w:rsidRPr="00235394">
        <w:rPr>
          <w:color w:val="0000FF"/>
        </w:rPr>
        <w:tab/>
      </w:r>
      <w:r w:rsidR="007D35A9" w:rsidRPr="00235394">
        <w:pict w14:anchorId="356B9CA7">
          <v:shape id="_x0000_i1026" type="#_x0000_t75" style="width:128.2pt;height:74.9pt">
            <v:imagedata r:id="rId9" o:title="3GPP-logo_web"/>
          </v:shape>
        </w:pict>
      </w:r>
    </w:p>
    <w:p w14:paraId="49366738" w14:textId="77777777" w:rsidR="00104EB6" w:rsidRDefault="00104EB6">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722BA91" w14:textId="77777777" w:rsidR="00104EB6" w:rsidRDefault="00104EB6">
      <w:pPr>
        <w:pStyle w:val="ZV"/>
        <w:framePr w:wrap="notBeside"/>
      </w:pPr>
    </w:p>
    <w:bookmarkEnd w:id="0"/>
    <w:p w14:paraId="1A5C23BF" w14:textId="77777777" w:rsidR="00104EB6" w:rsidRDefault="00104EB6">
      <w:pPr>
        <w:sectPr w:rsidR="00104EB6" w:rsidSect="005F4F12">
          <w:headerReference w:type="default" r:id="rId10"/>
          <w:footnotePr>
            <w:numRestart w:val="eachSect"/>
          </w:footnotePr>
          <w:pgSz w:w="11907" w:h="16840" w:code="9"/>
          <w:pgMar w:top="2268" w:right="851" w:bottom="10773" w:left="851" w:header="0" w:footer="0" w:gutter="0"/>
          <w:cols w:space="720"/>
        </w:sectPr>
      </w:pPr>
    </w:p>
    <w:p w14:paraId="5BD40C69" w14:textId="77777777" w:rsidR="00104EB6" w:rsidRDefault="00104EB6">
      <w:bookmarkStart w:id="1" w:name="page2"/>
    </w:p>
    <w:p w14:paraId="70ECF08F" w14:textId="77777777" w:rsidR="00104EB6" w:rsidRDefault="00104EB6">
      <w:pPr>
        <w:pStyle w:val="FP"/>
        <w:framePr w:wrap="notBeside" w:hAnchor="margin" w:y="1419"/>
        <w:pBdr>
          <w:bottom w:val="single" w:sz="6" w:space="1" w:color="auto"/>
        </w:pBdr>
        <w:spacing w:before="240"/>
        <w:ind w:left="2835" w:right="2835"/>
        <w:jc w:val="center"/>
      </w:pPr>
      <w:r>
        <w:t>Keywords</w:t>
      </w:r>
    </w:p>
    <w:p w14:paraId="4CD584AD" w14:textId="77777777" w:rsidR="00104EB6" w:rsidRDefault="007C393C">
      <w:pPr>
        <w:pStyle w:val="FP"/>
        <w:framePr w:wrap="notBeside" w:hAnchor="margin" w:y="1419"/>
        <w:ind w:left="2835" w:right="2835"/>
        <w:jc w:val="center"/>
        <w:rPr>
          <w:rFonts w:ascii="Arial" w:hAnsi="Arial"/>
          <w:sz w:val="18"/>
        </w:rPr>
      </w:pPr>
      <w:r>
        <w:rPr>
          <w:rFonts w:ascii="Arial" w:hAnsi="Arial"/>
          <w:sz w:val="18"/>
        </w:rPr>
        <w:t xml:space="preserve">LTE, </w:t>
      </w:r>
      <w:r w:rsidR="00104EB6">
        <w:rPr>
          <w:rFonts w:ascii="Arial" w:hAnsi="Arial"/>
          <w:sz w:val="18"/>
        </w:rPr>
        <w:t>GSM, UMTS, addressing, stage 1</w:t>
      </w:r>
    </w:p>
    <w:p w14:paraId="364FBBE3" w14:textId="77777777" w:rsidR="00104EB6" w:rsidRDefault="00104EB6"/>
    <w:p w14:paraId="2BE7C18B" w14:textId="77777777" w:rsidR="00104EB6" w:rsidRDefault="00104EB6">
      <w:pPr>
        <w:pStyle w:val="FP"/>
        <w:framePr w:wrap="notBeside" w:hAnchor="margin" w:yAlign="center"/>
        <w:spacing w:after="240"/>
        <w:ind w:left="2835" w:right="2835"/>
        <w:jc w:val="center"/>
        <w:rPr>
          <w:rFonts w:ascii="Arial" w:hAnsi="Arial"/>
          <w:b/>
          <w:i/>
        </w:rPr>
      </w:pPr>
      <w:r>
        <w:rPr>
          <w:rFonts w:ascii="Arial" w:hAnsi="Arial"/>
          <w:b/>
          <w:i/>
        </w:rPr>
        <w:t>3GPP</w:t>
      </w:r>
    </w:p>
    <w:p w14:paraId="74F8AF4F" w14:textId="77777777" w:rsidR="00104EB6" w:rsidRDefault="00104EB6">
      <w:pPr>
        <w:pStyle w:val="FP"/>
        <w:framePr w:wrap="notBeside" w:hAnchor="margin" w:yAlign="center"/>
        <w:pBdr>
          <w:bottom w:val="single" w:sz="6" w:space="1" w:color="auto"/>
        </w:pBdr>
        <w:ind w:left="2835" w:right="2835"/>
        <w:jc w:val="center"/>
      </w:pPr>
      <w:r>
        <w:t>Postal address</w:t>
      </w:r>
    </w:p>
    <w:p w14:paraId="036A6449" w14:textId="77777777" w:rsidR="00104EB6" w:rsidRDefault="00104EB6">
      <w:pPr>
        <w:pStyle w:val="FP"/>
        <w:framePr w:wrap="notBeside" w:hAnchor="margin" w:yAlign="center"/>
        <w:ind w:left="2835" w:right="2835"/>
        <w:jc w:val="center"/>
        <w:rPr>
          <w:rFonts w:ascii="Arial" w:hAnsi="Arial"/>
          <w:sz w:val="18"/>
        </w:rPr>
      </w:pPr>
    </w:p>
    <w:p w14:paraId="2395FE4B" w14:textId="77777777" w:rsidR="00104EB6" w:rsidRDefault="00104EB6">
      <w:pPr>
        <w:pStyle w:val="FP"/>
        <w:framePr w:wrap="notBeside" w:hAnchor="margin" w:yAlign="center"/>
        <w:pBdr>
          <w:bottom w:val="single" w:sz="6" w:space="1" w:color="auto"/>
        </w:pBdr>
        <w:spacing w:before="240"/>
        <w:ind w:left="2835" w:right="2835"/>
        <w:jc w:val="center"/>
      </w:pPr>
      <w:r>
        <w:t>3GPP support office address</w:t>
      </w:r>
    </w:p>
    <w:p w14:paraId="4C493872" w14:textId="77777777" w:rsidR="00104EB6" w:rsidRDefault="00104EB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0745E8" w14:textId="77777777" w:rsidR="00104EB6" w:rsidRDefault="00104EB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2119C9D" w14:textId="77777777" w:rsidR="00104EB6" w:rsidRDefault="00104EB6">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8B209E1" w14:textId="77777777" w:rsidR="00104EB6" w:rsidRDefault="00104EB6">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131C439" w14:textId="77777777" w:rsidR="00104EB6" w:rsidRDefault="00104EB6">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D417D1F" w14:textId="77777777" w:rsidR="00104EB6" w:rsidRDefault="00104EB6">
      <w:pPr>
        <w:rPr>
          <w:lang w:val="fr-FR"/>
        </w:rPr>
      </w:pPr>
    </w:p>
    <w:p w14:paraId="0469F3DF" w14:textId="77777777" w:rsidR="00104EB6" w:rsidRDefault="00104EB6">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FBD5659" w14:textId="77777777" w:rsidR="007C393C" w:rsidRDefault="00104EB6" w:rsidP="007C393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DA69835" w14:textId="77777777" w:rsidR="007C393C" w:rsidRDefault="007C393C" w:rsidP="007C393C">
      <w:pPr>
        <w:pStyle w:val="FP"/>
        <w:framePr w:wrap="notBeside" w:hAnchor="margin" w:yAlign="bottom"/>
        <w:jc w:val="center"/>
        <w:rPr>
          <w:noProof/>
        </w:rPr>
      </w:pPr>
    </w:p>
    <w:p w14:paraId="0B29F71C" w14:textId="3C7D676C" w:rsidR="007D35A9" w:rsidRPr="004D3578" w:rsidRDefault="007D35A9" w:rsidP="007D35A9">
      <w:pPr>
        <w:pStyle w:val="FP"/>
        <w:framePr w:wrap="notBeside" w:hAnchor="margin" w:yAlign="bottom"/>
        <w:jc w:val="center"/>
        <w:rPr>
          <w:noProof/>
          <w:sz w:val="18"/>
        </w:rPr>
      </w:pPr>
      <w:r w:rsidRPr="004D3578">
        <w:rPr>
          <w:noProof/>
          <w:sz w:val="18"/>
        </w:rPr>
        <w:t>© 20</w:t>
      </w:r>
      <w:r w:rsidR="00A711F3">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3F99615" w14:textId="77777777" w:rsidR="007C393C" w:rsidRDefault="007C393C" w:rsidP="007C393C">
      <w:pPr>
        <w:pStyle w:val="FP"/>
        <w:framePr w:wrap="notBeside" w:hAnchor="margin" w:yAlign="bottom"/>
        <w:jc w:val="center"/>
        <w:rPr>
          <w:noProof/>
          <w:sz w:val="18"/>
        </w:rPr>
      </w:pPr>
      <w:r>
        <w:rPr>
          <w:noProof/>
          <w:sz w:val="18"/>
        </w:rPr>
        <w:t>All rights reserved.</w:t>
      </w:r>
      <w:r>
        <w:rPr>
          <w:noProof/>
          <w:sz w:val="18"/>
        </w:rPr>
        <w:br/>
      </w:r>
    </w:p>
    <w:p w14:paraId="78FF8435" w14:textId="77777777" w:rsidR="007C393C" w:rsidRDefault="007C393C" w:rsidP="007C393C">
      <w:pPr>
        <w:pStyle w:val="FP"/>
        <w:framePr w:wrap="notBeside" w:hAnchor="margin" w:yAlign="bottom"/>
        <w:rPr>
          <w:noProof/>
          <w:sz w:val="18"/>
        </w:rPr>
      </w:pPr>
      <w:r>
        <w:rPr>
          <w:noProof/>
          <w:sz w:val="18"/>
        </w:rPr>
        <w:t>UMTS™ is a Trade Mark of ETSI registered for the benefit of its members</w:t>
      </w:r>
    </w:p>
    <w:p w14:paraId="7D7FEA9F" w14:textId="77777777" w:rsidR="007C393C" w:rsidRDefault="007C393C" w:rsidP="007C393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E3764C">
        <w:rPr>
          <w:noProof/>
          <w:sz w:val="18"/>
        </w:rPr>
        <w:t xml:space="preserve"> is a Trade Mark of ETSI registered for the benefit of its Members and of the 3GPP Organizational Partners</w:t>
      </w:r>
    </w:p>
    <w:p w14:paraId="2F58E241" w14:textId="77777777" w:rsidR="007C393C" w:rsidRDefault="007C393C" w:rsidP="007C393C">
      <w:pPr>
        <w:pStyle w:val="FP"/>
        <w:framePr w:wrap="notBeside" w:hAnchor="margin" w:yAlign="bottom"/>
        <w:rPr>
          <w:noProof/>
          <w:sz w:val="18"/>
        </w:rPr>
      </w:pPr>
      <w:r>
        <w:rPr>
          <w:noProof/>
          <w:sz w:val="18"/>
        </w:rPr>
        <w:t>GSM® and the GSM logo are registered and owned by the GSM Association</w:t>
      </w:r>
    </w:p>
    <w:p w14:paraId="7FECA144" w14:textId="77777777" w:rsidR="00104EB6" w:rsidRDefault="00104EB6">
      <w:pPr>
        <w:pStyle w:val="FP"/>
        <w:framePr w:wrap="notBeside" w:hAnchor="margin" w:yAlign="bottom"/>
        <w:jc w:val="center"/>
        <w:rPr>
          <w:noProof/>
          <w:sz w:val="18"/>
        </w:rPr>
      </w:pPr>
    </w:p>
    <w:bookmarkEnd w:id="1"/>
    <w:p w14:paraId="33F39CBF" w14:textId="77777777" w:rsidR="00104EB6" w:rsidRDefault="00104EB6">
      <w:pPr>
        <w:pStyle w:val="TT"/>
      </w:pPr>
      <w:r>
        <w:br w:type="page"/>
      </w:r>
      <w:r>
        <w:lastRenderedPageBreak/>
        <w:t>Contents</w:t>
      </w:r>
    </w:p>
    <w:p w14:paraId="23D12CB8" w14:textId="77777777" w:rsidR="007C393C" w:rsidRDefault="007C393C">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_Toc217729061 \h </w:instrText>
      </w:r>
      <w:r>
        <w:fldChar w:fldCharType="separate"/>
      </w:r>
      <w:r>
        <w:t>4</w:t>
      </w:r>
      <w:r>
        <w:fldChar w:fldCharType="end"/>
      </w:r>
    </w:p>
    <w:p w14:paraId="2AAD66D0" w14:textId="77777777" w:rsidR="007C393C" w:rsidRDefault="007C393C">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_Toc217729062 \h </w:instrText>
      </w:r>
      <w:r>
        <w:fldChar w:fldCharType="separate"/>
      </w:r>
      <w:r>
        <w:t>5</w:t>
      </w:r>
      <w:r>
        <w:fldChar w:fldCharType="end"/>
      </w:r>
    </w:p>
    <w:p w14:paraId="594DF67A" w14:textId="77777777" w:rsidR="007C393C" w:rsidRDefault="007C393C">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_Toc217729063 \h </w:instrText>
      </w:r>
      <w:r>
        <w:fldChar w:fldCharType="separate"/>
      </w:r>
      <w:r>
        <w:t>5</w:t>
      </w:r>
      <w:r>
        <w:fldChar w:fldCharType="end"/>
      </w:r>
    </w:p>
    <w:p w14:paraId="1EF59A03" w14:textId="77777777" w:rsidR="007C393C" w:rsidRDefault="007C393C">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_Toc217729064 \h </w:instrText>
      </w:r>
      <w:r>
        <w:fldChar w:fldCharType="separate"/>
      </w:r>
      <w:r>
        <w:t>5</w:t>
      </w:r>
      <w:r>
        <w:fldChar w:fldCharType="end"/>
      </w:r>
    </w:p>
    <w:p w14:paraId="4F2229F3" w14:textId="77777777" w:rsidR="007C393C" w:rsidRDefault="007C393C">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_Toc217729065 \h </w:instrText>
      </w:r>
      <w:r>
        <w:fldChar w:fldCharType="separate"/>
      </w:r>
      <w:r>
        <w:t>6</w:t>
      </w:r>
      <w:r>
        <w:fldChar w:fldCharType="end"/>
      </w:r>
    </w:p>
    <w:p w14:paraId="6CB02657" w14:textId="77777777" w:rsidR="007C393C" w:rsidRDefault="007C393C">
      <w:pPr>
        <w:pStyle w:val="TOC1"/>
        <w:rPr>
          <w:rFonts w:eastAsia="MS Mincho"/>
          <w:sz w:val="24"/>
          <w:szCs w:val="24"/>
          <w:lang w:eastAsia="ja-JP"/>
        </w:rPr>
      </w:pPr>
      <w:r>
        <w:t>5</w:t>
      </w:r>
      <w:r>
        <w:rPr>
          <w:rFonts w:eastAsia="MS Mincho"/>
          <w:sz w:val="24"/>
          <w:szCs w:val="24"/>
          <w:lang w:eastAsia="ja-JP"/>
        </w:rPr>
        <w:tab/>
      </w:r>
      <w:r>
        <w:t>Applicability</w:t>
      </w:r>
      <w:r>
        <w:tab/>
      </w:r>
      <w:r>
        <w:fldChar w:fldCharType="begin" w:fldLock="1"/>
      </w:r>
      <w:r>
        <w:instrText xml:space="preserve"> PAGEREF _Toc217729066 \h </w:instrText>
      </w:r>
      <w:r>
        <w:fldChar w:fldCharType="separate"/>
      </w:r>
      <w:r>
        <w:t>6</w:t>
      </w:r>
      <w:r>
        <w:fldChar w:fldCharType="end"/>
      </w:r>
    </w:p>
    <w:p w14:paraId="3CBBDA5B" w14:textId="77777777" w:rsidR="007C393C" w:rsidRDefault="007C393C">
      <w:pPr>
        <w:pStyle w:val="TOC1"/>
        <w:rPr>
          <w:rFonts w:eastAsia="MS Mincho"/>
          <w:sz w:val="24"/>
          <w:szCs w:val="24"/>
          <w:lang w:eastAsia="ja-JP"/>
        </w:rPr>
      </w:pPr>
      <w:r>
        <w:t>6</w:t>
      </w:r>
      <w:r>
        <w:rPr>
          <w:rFonts w:eastAsia="MS Mincho"/>
          <w:sz w:val="24"/>
          <w:szCs w:val="24"/>
          <w:lang w:eastAsia="ja-JP"/>
        </w:rPr>
        <w:tab/>
      </w:r>
      <w:r>
        <w:t>Normal procedure</w:t>
      </w:r>
      <w:r>
        <w:tab/>
      </w:r>
      <w:r>
        <w:fldChar w:fldCharType="begin" w:fldLock="1"/>
      </w:r>
      <w:r>
        <w:instrText xml:space="preserve"> PAGEREF _Toc217729067 \h </w:instrText>
      </w:r>
      <w:r>
        <w:fldChar w:fldCharType="separate"/>
      </w:r>
      <w:r>
        <w:t>7</w:t>
      </w:r>
      <w:r>
        <w:fldChar w:fldCharType="end"/>
      </w:r>
    </w:p>
    <w:p w14:paraId="0DB4AD8D" w14:textId="77777777" w:rsidR="007C393C" w:rsidRDefault="007C393C">
      <w:pPr>
        <w:pStyle w:val="TOC2"/>
        <w:rPr>
          <w:rFonts w:eastAsia="MS Mincho"/>
          <w:sz w:val="24"/>
          <w:szCs w:val="24"/>
          <w:lang w:eastAsia="ja-JP"/>
        </w:rPr>
      </w:pPr>
      <w:r>
        <w:t>6.1</w:t>
      </w:r>
      <w:r>
        <w:rPr>
          <w:rFonts w:eastAsia="MS Mincho"/>
          <w:sz w:val="24"/>
          <w:szCs w:val="24"/>
          <w:lang w:eastAsia="ja-JP"/>
        </w:rPr>
        <w:tab/>
      </w:r>
      <w:r>
        <w:t>Transfer of NITZ information</w:t>
      </w:r>
      <w:r>
        <w:tab/>
      </w:r>
      <w:r>
        <w:fldChar w:fldCharType="begin" w:fldLock="1"/>
      </w:r>
      <w:r>
        <w:instrText xml:space="preserve"> PAGEREF _Toc217729068 \h </w:instrText>
      </w:r>
      <w:r>
        <w:fldChar w:fldCharType="separate"/>
      </w:r>
      <w:r>
        <w:t>7</w:t>
      </w:r>
      <w:r>
        <w:fldChar w:fldCharType="end"/>
      </w:r>
    </w:p>
    <w:p w14:paraId="6772C18D" w14:textId="77777777" w:rsidR="007C393C" w:rsidRDefault="007C393C">
      <w:pPr>
        <w:pStyle w:val="TOC2"/>
        <w:rPr>
          <w:rFonts w:eastAsia="MS Mincho"/>
          <w:sz w:val="24"/>
          <w:szCs w:val="24"/>
          <w:lang w:eastAsia="ja-JP"/>
        </w:rPr>
      </w:pPr>
      <w:r>
        <w:t>6.2</w:t>
      </w:r>
      <w:r>
        <w:rPr>
          <w:rFonts w:eastAsia="MS Mincho"/>
          <w:sz w:val="24"/>
          <w:szCs w:val="24"/>
          <w:lang w:eastAsia="ja-JP"/>
        </w:rPr>
        <w:tab/>
      </w:r>
      <w:r>
        <w:t>Use of NITZ information</w:t>
      </w:r>
      <w:r>
        <w:tab/>
      </w:r>
      <w:r>
        <w:fldChar w:fldCharType="begin" w:fldLock="1"/>
      </w:r>
      <w:r>
        <w:instrText xml:space="preserve"> PAGEREF _Toc217729069 \h </w:instrText>
      </w:r>
      <w:r>
        <w:fldChar w:fldCharType="separate"/>
      </w:r>
      <w:r>
        <w:t>7</w:t>
      </w:r>
      <w:r>
        <w:fldChar w:fldCharType="end"/>
      </w:r>
    </w:p>
    <w:p w14:paraId="38783B6E" w14:textId="77777777" w:rsidR="007C393C" w:rsidRDefault="007C393C" w:rsidP="007C393C">
      <w:pPr>
        <w:pStyle w:val="TOC8"/>
        <w:rPr>
          <w:rFonts w:eastAsia="MS Mincho"/>
          <w:b w:val="0"/>
          <w:sz w:val="24"/>
          <w:szCs w:val="24"/>
          <w:lang w:eastAsia="ja-JP"/>
        </w:rPr>
      </w:pPr>
      <w:r>
        <w:t>Annex A (informative):</w:t>
      </w:r>
      <w:r>
        <w:tab/>
        <w:t>Change history</w:t>
      </w:r>
      <w:r>
        <w:tab/>
      </w:r>
      <w:r>
        <w:fldChar w:fldCharType="begin" w:fldLock="1"/>
      </w:r>
      <w:r>
        <w:instrText xml:space="preserve"> PAGEREF _Toc217729070 \h </w:instrText>
      </w:r>
      <w:r>
        <w:fldChar w:fldCharType="separate"/>
      </w:r>
      <w:r>
        <w:t>8</w:t>
      </w:r>
      <w:r>
        <w:fldChar w:fldCharType="end"/>
      </w:r>
    </w:p>
    <w:p w14:paraId="778CB271" w14:textId="77777777" w:rsidR="00104EB6" w:rsidRDefault="007C393C">
      <w:r>
        <w:rPr>
          <w:noProof/>
          <w:sz w:val="22"/>
        </w:rPr>
        <w:fldChar w:fldCharType="end"/>
      </w:r>
    </w:p>
    <w:p w14:paraId="6BA67DD4" w14:textId="77777777" w:rsidR="00104EB6" w:rsidRDefault="00104EB6">
      <w:pPr>
        <w:pStyle w:val="Heading1"/>
      </w:pPr>
      <w:r>
        <w:br w:type="page"/>
      </w:r>
      <w:bookmarkStart w:id="3" w:name="_Toc217729061"/>
      <w:r>
        <w:lastRenderedPageBreak/>
        <w:t>Foreword</w:t>
      </w:r>
      <w:bookmarkEnd w:id="3"/>
    </w:p>
    <w:p w14:paraId="6D3613B1" w14:textId="77777777" w:rsidR="00104EB6" w:rsidRDefault="00104EB6">
      <w:r>
        <w:t>This Technical Specification has been produced by the 3</w:t>
      </w:r>
      <w:r>
        <w:rPr>
          <w:vertAlign w:val="superscript"/>
        </w:rPr>
        <w:t>rd</w:t>
      </w:r>
      <w:r>
        <w:t xml:space="preserve"> Generation Partnership Project (3GPP).</w:t>
      </w:r>
    </w:p>
    <w:p w14:paraId="4E9E59DF" w14:textId="77777777" w:rsidR="00104EB6" w:rsidRDefault="00104EB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EAA17F" w14:textId="77777777" w:rsidR="00104EB6" w:rsidRDefault="00104EB6">
      <w:pPr>
        <w:pStyle w:val="B1"/>
        <w:rPr>
          <w:lang w:val="fr-FR"/>
        </w:rPr>
      </w:pPr>
      <w:r>
        <w:rPr>
          <w:lang w:val="fr-FR"/>
        </w:rPr>
        <w:t>Version x.y.z</w:t>
      </w:r>
    </w:p>
    <w:p w14:paraId="634244AD" w14:textId="77777777" w:rsidR="00104EB6" w:rsidRDefault="00104EB6">
      <w:pPr>
        <w:pStyle w:val="B1"/>
      </w:pPr>
      <w:r>
        <w:t>where:</w:t>
      </w:r>
    </w:p>
    <w:p w14:paraId="00517BE4" w14:textId="77777777" w:rsidR="00104EB6" w:rsidRDefault="00104EB6">
      <w:pPr>
        <w:pStyle w:val="B2"/>
      </w:pPr>
      <w:r>
        <w:t>x</w:t>
      </w:r>
      <w:r>
        <w:tab/>
        <w:t>the first digit:</w:t>
      </w:r>
    </w:p>
    <w:p w14:paraId="510A818A" w14:textId="77777777" w:rsidR="00104EB6" w:rsidRDefault="00104EB6">
      <w:pPr>
        <w:pStyle w:val="B3"/>
      </w:pPr>
      <w:r>
        <w:t>1</w:t>
      </w:r>
      <w:r>
        <w:tab/>
        <w:t>presented to TSG for information;</w:t>
      </w:r>
    </w:p>
    <w:p w14:paraId="1B186F51" w14:textId="77777777" w:rsidR="00104EB6" w:rsidRDefault="00104EB6">
      <w:pPr>
        <w:pStyle w:val="B3"/>
      </w:pPr>
      <w:r>
        <w:t>2</w:t>
      </w:r>
      <w:r>
        <w:tab/>
        <w:t>presented to TSG for approval;</w:t>
      </w:r>
    </w:p>
    <w:p w14:paraId="137332AC" w14:textId="77777777" w:rsidR="00104EB6" w:rsidRDefault="00104EB6">
      <w:pPr>
        <w:pStyle w:val="B3"/>
      </w:pPr>
      <w:r>
        <w:t>3</w:t>
      </w:r>
      <w:r>
        <w:tab/>
        <w:t>or greater indicates TSG approved document under change control.</w:t>
      </w:r>
    </w:p>
    <w:p w14:paraId="456BA575" w14:textId="77777777" w:rsidR="00104EB6" w:rsidRDefault="00104EB6">
      <w:pPr>
        <w:pStyle w:val="B2"/>
      </w:pPr>
      <w:r>
        <w:t>y</w:t>
      </w:r>
      <w:r>
        <w:tab/>
        <w:t>the second digit is incremented for all changes of substance, i.e. technical enhancements, corrections, updates, etc.</w:t>
      </w:r>
    </w:p>
    <w:p w14:paraId="4DB76374" w14:textId="77777777" w:rsidR="00104EB6" w:rsidRDefault="00104EB6">
      <w:pPr>
        <w:pStyle w:val="B2"/>
      </w:pPr>
      <w:r>
        <w:t>z</w:t>
      </w:r>
      <w:r>
        <w:tab/>
        <w:t>the third digit is incremented when editorial only changes have been incorporated in the document.</w:t>
      </w:r>
    </w:p>
    <w:p w14:paraId="0F6F2CD7" w14:textId="77777777" w:rsidR="00104EB6" w:rsidRDefault="00104EB6">
      <w:pPr>
        <w:pStyle w:val="Heading1"/>
      </w:pPr>
      <w:r>
        <w:br w:type="page"/>
      </w:r>
      <w:bookmarkStart w:id="4" w:name="_Toc217729062"/>
      <w:r>
        <w:lastRenderedPageBreak/>
        <w:t>1</w:t>
      </w:r>
      <w:r>
        <w:tab/>
        <w:t>Scope</w:t>
      </w:r>
      <w:bookmarkEnd w:id="4"/>
    </w:p>
    <w:p w14:paraId="3717E376" w14:textId="77777777" w:rsidR="00104EB6" w:rsidRDefault="00104EB6">
      <w:r>
        <w:t>The present document describes the feature Network Identity and Timezone (NITZ).</w:t>
      </w:r>
    </w:p>
    <w:p w14:paraId="2A7DF7EA" w14:textId="77777777" w:rsidR="00104EB6" w:rsidRDefault="00104EB6">
      <w:r>
        <w:t>This feature provides the means for serving PLMNs to transfer current identity, time, Daylight Saving Time and the local timezone to Mobile Stations (MS)s, and for the MSs to store and use this information. This enhances roaming by permitting accurate indication of PLMN identities that are either newer than the Mobile Equipment (ME) or have changed their name since the ME was sold. Additionally time, Daylight Saving Time and timezone information can be utilised by MEs as desired.</w:t>
      </w:r>
    </w:p>
    <w:p w14:paraId="3D9CA1E0" w14:textId="77777777" w:rsidR="00104EB6" w:rsidRDefault="00104EB6">
      <w:pPr>
        <w:pStyle w:val="Heading1"/>
      </w:pPr>
      <w:bookmarkStart w:id="5" w:name="_Toc217729063"/>
      <w:r>
        <w:t>2</w:t>
      </w:r>
      <w:r>
        <w:tab/>
        <w:t>References</w:t>
      </w:r>
      <w:bookmarkEnd w:id="5"/>
    </w:p>
    <w:p w14:paraId="3CFAEE5C" w14:textId="77777777" w:rsidR="00104EB6" w:rsidRDefault="00104EB6">
      <w:r>
        <w:t>The following documents contain provisions which, through reference in this text, constitute provisions of the present document.</w:t>
      </w:r>
    </w:p>
    <w:p w14:paraId="01970D0D" w14:textId="77777777" w:rsidR="00104EB6" w:rsidRDefault="00104EB6">
      <w:pPr>
        <w:pStyle w:val="ListBullet"/>
        <w:numPr>
          <w:ilvl w:val="0"/>
          <w:numId w:val="1"/>
        </w:numPr>
      </w:pPr>
      <w:r>
        <w:t>References are either specific (identified by date of publication, edition number, version number, etc.) or non</w:t>
      </w:r>
      <w:r>
        <w:noBreakHyphen/>
        <w:t>specific.</w:t>
      </w:r>
    </w:p>
    <w:p w14:paraId="1ADC6618" w14:textId="77777777" w:rsidR="00104EB6" w:rsidRDefault="00104EB6">
      <w:pPr>
        <w:pStyle w:val="ListBullet"/>
        <w:numPr>
          <w:ilvl w:val="0"/>
          <w:numId w:val="1"/>
        </w:numPr>
      </w:pPr>
      <w:r>
        <w:t>For a specific reference, subsequent revisions do not apply.</w:t>
      </w:r>
    </w:p>
    <w:p w14:paraId="14456D4E" w14:textId="77777777" w:rsidR="00104EB6" w:rsidRDefault="00104EB6">
      <w:pPr>
        <w:pStyle w:val="ListBullet"/>
        <w:numPr>
          <w:ilvl w:val="0"/>
          <w:numId w:val="1"/>
        </w:numPr>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67F0C5C" w14:textId="77777777" w:rsidR="00104EB6" w:rsidRDefault="00104EB6">
      <w:pPr>
        <w:pStyle w:val="EX"/>
      </w:pPr>
      <w:r>
        <w:t>[1]</w:t>
      </w:r>
      <w:r>
        <w:tab/>
        <w:t>3GPP TR 21.905: "Vocabulary for 3GPP Specifications".</w:t>
      </w:r>
    </w:p>
    <w:p w14:paraId="1309FE67" w14:textId="77777777" w:rsidR="00104EB6" w:rsidRDefault="00104EB6">
      <w:pPr>
        <w:pStyle w:val="EX"/>
      </w:pPr>
      <w:r>
        <w:t>[2]</w:t>
      </w:r>
      <w:r>
        <w:tab/>
        <w:t>3GPP TS 24.008: "</w:t>
      </w:r>
      <w:smartTag w:uri="urn:schemas-microsoft-com:office:smarttags" w:element="country-region">
        <w:r>
          <w:t>Mobile</w:t>
        </w:r>
      </w:smartTag>
      <w:r>
        <w:t xml:space="preserve"> radio interface layer 3 specification; Core Network Protocols - Stage 3".</w:t>
      </w:r>
    </w:p>
    <w:p w14:paraId="01717077" w14:textId="77777777" w:rsidR="00104EB6" w:rsidRDefault="00104EB6">
      <w:pPr>
        <w:pStyle w:val="EX"/>
      </w:pPr>
      <w:r>
        <w:t>[3]</w:t>
      </w:r>
      <w:r>
        <w:tab/>
        <w:t>3GPP TS 23.038: "Alphabets and Languages".</w:t>
      </w:r>
    </w:p>
    <w:p w14:paraId="77F43DCC" w14:textId="77777777" w:rsidR="00104EB6" w:rsidRDefault="00104EB6">
      <w:pPr>
        <w:pStyle w:val="Heading1"/>
      </w:pPr>
      <w:bookmarkStart w:id="6" w:name="_Toc217729064"/>
      <w:r>
        <w:t>3</w:t>
      </w:r>
      <w:r>
        <w:tab/>
        <w:t>Definitions and abbreviations</w:t>
      </w:r>
      <w:bookmarkEnd w:id="6"/>
    </w:p>
    <w:p w14:paraId="6FF3C0A1" w14:textId="77777777" w:rsidR="00104EB6" w:rsidRDefault="00104EB6">
      <w:r>
        <w:t>In addition to the following definitions, abbreviations used in the present document are listed in 3GPP TR 21.905 [1].</w:t>
      </w:r>
    </w:p>
    <w:p w14:paraId="7531E017" w14:textId="77777777" w:rsidR="00104EB6" w:rsidRDefault="00104EB6">
      <w:pPr>
        <w:pStyle w:val="EW"/>
      </w:pPr>
      <w:r>
        <w:t>NITZ</w:t>
      </w:r>
      <w:r>
        <w:tab/>
        <w:t>The feature Network Identity and Timezone as described in the present document.</w:t>
      </w:r>
    </w:p>
    <w:p w14:paraId="156EB916" w14:textId="77777777" w:rsidR="00104EB6" w:rsidRDefault="00104EB6">
      <w:pPr>
        <w:pStyle w:val="EW"/>
      </w:pPr>
      <w:r>
        <w:t>UCS2</w:t>
      </w:r>
      <w:r>
        <w:tab/>
        <w:t>Universal Character Set 2</w:t>
      </w:r>
    </w:p>
    <w:p w14:paraId="53BF35AA" w14:textId="77777777" w:rsidR="00104EB6" w:rsidRDefault="00104EB6">
      <w:pPr>
        <w:pStyle w:val="EW"/>
      </w:pPr>
      <w:r>
        <w:t>UT</w:t>
      </w:r>
      <w:r>
        <w:tab/>
        <w:t>Universal Time</w:t>
      </w:r>
    </w:p>
    <w:p w14:paraId="697AAF32" w14:textId="77777777" w:rsidR="00104EB6" w:rsidRDefault="00104EB6">
      <w:pPr>
        <w:pStyle w:val="EW"/>
      </w:pPr>
      <w:r>
        <w:t>LTZ</w:t>
      </w:r>
      <w:r>
        <w:tab/>
        <w:t>Local Time Zone, the offset from UT applying in that locality, including any adjustments for summer time, etc.</w:t>
      </w:r>
    </w:p>
    <w:p w14:paraId="229FF558" w14:textId="77777777" w:rsidR="00104EB6" w:rsidRDefault="00104EB6">
      <w:pPr>
        <w:pStyle w:val="EW"/>
      </w:pPr>
      <w:r>
        <w:t>DST</w:t>
      </w:r>
      <w:r>
        <w:tab/>
        <w:t>Daylight Saving Time. Adjustment for summer time.</w:t>
      </w:r>
    </w:p>
    <w:p w14:paraId="6D940530" w14:textId="77777777" w:rsidR="00104EB6" w:rsidRDefault="00104EB6">
      <w:pPr>
        <w:pStyle w:val="EW"/>
      </w:pPr>
    </w:p>
    <w:p w14:paraId="6297E292" w14:textId="77777777" w:rsidR="00104EB6" w:rsidRDefault="00104EB6">
      <w:pPr>
        <w:pStyle w:val="Heading1"/>
      </w:pPr>
      <w:bookmarkStart w:id="7" w:name="_Toc217729065"/>
      <w:r>
        <w:t>4</w:t>
      </w:r>
      <w:r>
        <w:tab/>
        <w:t>Description</w:t>
      </w:r>
      <w:bookmarkEnd w:id="7"/>
    </w:p>
    <w:p w14:paraId="77DBD6AC" w14:textId="77777777" w:rsidR="00104EB6" w:rsidRDefault="00104EB6">
      <w:pPr>
        <w:keepNext/>
      </w:pPr>
      <w:r>
        <w:t>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itenables the accurate indication of network identities that are either newer than the ME or have changed their name since the ME was manufactured or sold. Additionally time and timezone information can be utilised by MEs as desired.</w:t>
      </w:r>
    </w:p>
    <w:p w14:paraId="47C78A4E" w14:textId="77777777" w:rsidR="00104EB6" w:rsidRDefault="00104EB6">
      <w:pPr>
        <w:keepNext/>
        <w:keepLines/>
      </w:pPr>
      <w:r>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4D11BC0F" w14:textId="77777777" w:rsidR="00104EB6" w:rsidRDefault="00104EB6">
      <w:pPr>
        <w:pStyle w:val="NO"/>
      </w:pPr>
      <w:r>
        <w:t>NOTE:</w:t>
      </w:r>
      <w:r>
        <w:tab/>
        <w:t>Guidance is sought, particularly from non-European operators, as to whether long and short name is required in UCS2 format.</w:t>
      </w:r>
    </w:p>
    <w:p w14:paraId="3C68709A" w14:textId="77777777" w:rsidR="00104EB6" w:rsidRDefault="00104EB6">
      <w:r>
        <w:lastRenderedPageBreak/>
        <w:t>The Network Operator may change the network identity at any time. However the change of network identity need not force immediate transfer of information to the MS.</w:t>
      </w:r>
    </w:p>
    <w:p w14:paraId="0DB4A608" w14:textId="77777777" w:rsidR="00104EB6" w:rsidRDefault="00104EB6">
      <w:r>
        <w:t>As a network option, it shall be possible to send universal time (UT) by the network. Time information shall include: Year, Month, Day, Hour, Minute, Second, Timezone and DST. The expected accuracy of the time information is in the order of minutes.</w:t>
      </w:r>
    </w:p>
    <w:p w14:paraId="66522B77" w14:textId="77777777" w:rsidR="00104EB6" w:rsidRDefault="00104EB6">
      <w:pPr>
        <w:pStyle w:val="NO"/>
      </w:pPr>
      <w:r>
        <w:t>NOTE:</w:t>
      </w:r>
      <w:r>
        <w:tab/>
        <w:t>Universal time indicates the time at which this information element (see 3GPP TS 24.008 [2]) may have been sent by the network. Thus it can be assumed that the accuracy of the time information  when it arrives at the MS is usually within a couple minutes.</w:t>
      </w:r>
    </w:p>
    <w:p w14:paraId="795A54A9" w14:textId="77777777" w:rsidR="00104EB6" w:rsidRDefault="00104EB6">
      <w:r>
        <w:t>The serving PLMN shall make Local Time Zone (LTZ) available to the MS as an offset from Universal Time in units of 15 minutes.</w:t>
      </w:r>
    </w:p>
    <w:p w14:paraId="196ECED5" w14:textId="77777777" w:rsidR="00104EB6" w:rsidRDefault="00104EB6">
      <w:r>
        <w:t>When the LTZ is compensated for DST (summertime), the serving PLMN shall provide a DST parameter to indicate this. The adjustment for DST can be +1h or +2h.</w:t>
      </w:r>
    </w:p>
    <w:p w14:paraId="4B018989" w14:textId="77777777" w:rsidR="00104EB6" w:rsidRDefault="00104EB6">
      <w:r>
        <w:t>For PLMNs which cover more than one timezone, it is assumed that the Network Operator will arrange for boundaries between subsets of the PLMN service area to be approximately aligned with timezone boundaries. When an MS changes Local Time Zone the PLMN is not required to immediately transfer new time zone information. Similarly the PLMN will transfer the LTZ changes arising from summer/winter adjustments when convenient to the network operator.</w:t>
      </w:r>
    </w:p>
    <w:p w14:paraId="1506238A" w14:textId="77777777" w:rsidR="00104EB6" w:rsidRDefault="00104EB6">
      <w:r>
        <w:t>The MS will implement the new time zone information at an appropriate time following receipt.</w:t>
      </w:r>
    </w:p>
    <w:p w14:paraId="278E25A6" w14:textId="77777777" w:rsidR="00104EB6" w:rsidRDefault="00104EB6">
      <w:r>
        <w:t>The information passed to MSs supporting the NITZ feature is controlled by the serving PLMN Operator through administrative interaction. The interface necessary to support this administrative interaction is outside the scope of the present document.</w:t>
      </w:r>
    </w:p>
    <w:p w14:paraId="134713D8" w14:textId="77777777" w:rsidR="00104EB6" w:rsidRDefault="00104EB6">
      <w:pPr>
        <w:pStyle w:val="Heading1"/>
      </w:pPr>
      <w:bookmarkStart w:id="8" w:name="_Toc217729066"/>
      <w:r>
        <w:t>5</w:t>
      </w:r>
      <w:r>
        <w:tab/>
        <w:t>Applicability</w:t>
      </w:r>
      <w:bookmarkEnd w:id="8"/>
    </w:p>
    <w:p w14:paraId="28D10456" w14:textId="77777777" w:rsidR="00104EB6" w:rsidRDefault="00104EB6">
      <w:r>
        <w:t>Network Identity and Timezone is both an optional network feature and an optional MS feature.</w:t>
      </w:r>
    </w:p>
    <w:p w14:paraId="75A019ED" w14:textId="77777777" w:rsidR="00104EB6" w:rsidRDefault="00104EB6">
      <w:r>
        <w:t>The NITZ feature is not intended to replace the existing method of PLMN Indication, nor is it intended to discharge the administration and maintenance of the associated MoU Permanent Document, SE13.</w:t>
      </w:r>
    </w:p>
    <w:p w14:paraId="1A0F8C44" w14:textId="77777777" w:rsidR="00104EB6" w:rsidRDefault="00104EB6">
      <w:pPr>
        <w:pStyle w:val="Heading1"/>
      </w:pPr>
      <w:bookmarkStart w:id="9" w:name="_Toc217729067"/>
      <w:r>
        <w:t>6</w:t>
      </w:r>
      <w:r>
        <w:tab/>
        <w:t>Normal procedure</w:t>
      </w:r>
      <w:bookmarkEnd w:id="9"/>
    </w:p>
    <w:p w14:paraId="6184C738" w14:textId="77777777" w:rsidR="00104EB6" w:rsidRDefault="00104EB6">
      <w:pPr>
        <w:pStyle w:val="Heading2"/>
      </w:pPr>
      <w:bookmarkStart w:id="10" w:name="_Toc217729068"/>
      <w:r>
        <w:t>6.1</w:t>
      </w:r>
      <w:r>
        <w:tab/>
        <w:t>Transfer of NITZ information</w:t>
      </w:r>
      <w:bookmarkEnd w:id="10"/>
    </w:p>
    <w:p w14:paraId="3DDBAA3A" w14:textId="77777777" w:rsidR="00104EB6" w:rsidRDefault="00104EB6">
      <w:pPr>
        <w:keepNext/>
      </w:pPr>
      <w:r>
        <w:t>Network name, time, DST and timezone information can be transferred from the serving PLMN to the MS:</w:t>
      </w:r>
    </w:p>
    <w:p w14:paraId="2F1E48B7" w14:textId="77777777" w:rsidR="00104EB6" w:rsidRDefault="00104EB6">
      <w:pPr>
        <w:pStyle w:val="B1"/>
        <w:keepNext/>
      </w:pPr>
      <w:r>
        <w:t>1)</w:t>
      </w:r>
      <w:r>
        <w:tab/>
        <w:t>Upon registering on the network.</w:t>
      </w:r>
    </w:p>
    <w:p w14:paraId="37D85F8F" w14:textId="77777777" w:rsidR="00104EB6" w:rsidRDefault="00104EB6">
      <w:pPr>
        <w:pStyle w:val="B1"/>
        <w:keepNext/>
      </w:pPr>
      <w:r>
        <w:t>2)</w:t>
      </w:r>
      <w:r>
        <w:tab/>
        <w:t>When the MS geographically relocates to a different Local Time Zone.</w:t>
      </w:r>
    </w:p>
    <w:p w14:paraId="02D6CAF1" w14:textId="77777777" w:rsidR="00104EB6" w:rsidRDefault="00104EB6">
      <w:pPr>
        <w:pStyle w:val="B1"/>
        <w:keepNext/>
      </w:pPr>
      <w:r>
        <w:t>3)</w:t>
      </w:r>
      <w:r>
        <w:tab/>
        <w:t>When the network changes its Local Time Zone, e.g. between summer and winter time.</w:t>
      </w:r>
    </w:p>
    <w:p w14:paraId="053438CD" w14:textId="77777777" w:rsidR="00104EB6" w:rsidRDefault="00104EB6">
      <w:pPr>
        <w:pStyle w:val="B1"/>
        <w:keepNext/>
      </w:pPr>
      <w:r>
        <w:t>4)</w:t>
      </w:r>
      <w:r>
        <w:tab/>
        <w:t>When the network changes its identity.</w:t>
      </w:r>
    </w:p>
    <w:p w14:paraId="3F73BB42" w14:textId="77777777" w:rsidR="00104EB6" w:rsidRDefault="00104EB6">
      <w:pPr>
        <w:pStyle w:val="B1"/>
      </w:pPr>
      <w:r>
        <w:t>5)</w:t>
      </w:r>
      <w:r>
        <w:tab/>
        <w:t>At any time during a signalling connection with mobile station.</w:t>
      </w:r>
    </w:p>
    <w:p w14:paraId="55E3B8F2" w14:textId="77777777" w:rsidR="00104EB6" w:rsidRDefault="00104EB6">
      <w:r>
        <w:t>Transfer of relevant information shall not unduly consume scarce network resources.</w:t>
      </w:r>
    </w:p>
    <w:p w14:paraId="1C3AEEA3" w14:textId="77777777" w:rsidR="00104EB6" w:rsidRDefault="00104EB6">
      <w:pPr>
        <w:pStyle w:val="Heading2"/>
      </w:pPr>
      <w:bookmarkStart w:id="11" w:name="_Toc217729069"/>
      <w:r>
        <w:lastRenderedPageBreak/>
        <w:t>6.2</w:t>
      </w:r>
      <w:r>
        <w:tab/>
        <w:t>Use of NITZ information</w:t>
      </w:r>
      <w:bookmarkEnd w:id="11"/>
    </w:p>
    <w:p w14:paraId="1BE1AB13" w14:textId="77777777" w:rsidR="00104EB6" w:rsidRDefault="00104EB6">
      <w:pPr>
        <w:keepNext/>
        <w:keepLines/>
      </w:pPr>
      <w:r>
        <w:t>Relevant information shall be presented to the MS user at the earliest opportunity.</w:t>
      </w:r>
    </w:p>
    <w:p w14:paraId="3B6CB2CC" w14:textId="77777777" w:rsidR="00104EB6" w:rsidRDefault="00104EB6">
      <w:pPr>
        <w:keepNext/>
        <w:keepLines/>
      </w:pPr>
      <w:r>
        <w:t>It is expected that the MS will display the most up to date information transferred to it.</w:t>
      </w:r>
    </w:p>
    <w:p w14:paraId="54140D1B" w14:textId="77777777" w:rsidR="00104EB6" w:rsidRDefault="00104EB6">
      <w:r>
        <w:t xml:space="preserve">Switching off the MS should not cause the updated name of the network(s) to be deleted. </w:t>
      </w:r>
    </w:p>
    <w:p w14:paraId="2047AC36" w14:textId="77777777" w:rsidR="00104EB6" w:rsidRDefault="00104EB6">
      <w:r>
        <w:t>Removal of the SIM/USIM should not cause the updated name of the network(s) to be deleted.</w:t>
      </w:r>
    </w:p>
    <w:p w14:paraId="78A66091" w14:textId="77777777" w:rsidR="00104EB6" w:rsidRDefault="00104EB6">
      <w:r>
        <w:t>However, the number of different network identities retained in the ME is a manufacturer issue.</w:t>
      </w:r>
    </w:p>
    <w:p w14:paraId="21D3896C" w14:textId="77777777" w:rsidR="00104EB6" w:rsidRDefault="00104EB6">
      <w:r>
        <w:t>Usage of time information in MS is a ME manufacturer issue. For example, time information can be utilised to time stamp transactions for logging purposes.</w:t>
      </w:r>
    </w:p>
    <w:p w14:paraId="4B4BB9B1" w14:textId="77777777" w:rsidR="00104EB6" w:rsidRDefault="00104EB6">
      <w:pPr>
        <w:pStyle w:val="Heading8"/>
      </w:pPr>
      <w:r>
        <w:br w:type="page"/>
      </w:r>
      <w:bookmarkStart w:id="12" w:name="_Toc217729070"/>
      <w:r>
        <w:lastRenderedPageBreak/>
        <w:t>Annex A (informative):</w:t>
      </w:r>
      <w:r>
        <w:br/>
        <w:t>Change history</w:t>
      </w:r>
      <w:bookmarkEnd w:id="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104EB6" w14:paraId="5FD9DE88" w14:textId="77777777">
        <w:tblPrEx>
          <w:tblCellMar>
            <w:top w:w="0" w:type="dxa"/>
            <w:bottom w:w="0" w:type="dxa"/>
          </w:tblCellMar>
        </w:tblPrEx>
        <w:trPr>
          <w:cantSplit/>
        </w:trPr>
        <w:tc>
          <w:tcPr>
            <w:tcW w:w="9629" w:type="dxa"/>
            <w:gridSpan w:val="12"/>
            <w:tcBorders>
              <w:bottom w:val="single" w:sz="6" w:space="0" w:color="auto"/>
            </w:tcBorders>
            <w:shd w:val="solid" w:color="FFFFFF" w:fill="auto"/>
          </w:tcPr>
          <w:p w14:paraId="331FA3C0" w14:textId="77777777" w:rsidR="00104EB6" w:rsidRDefault="00104EB6">
            <w:pPr>
              <w:pStyle w:val="TAL"/>
              <w:jc w:val="center"/>
              <w:rPr>
                <w:sz w:val="16"/>
              </w:rPr>
            </w:pPr>
            <w:r>
              <w:rPr>
                <w:b/>
              </w:rPr>
              <w:t>Change history</w:t>
            </w:r>
            <w:r>
              <w:rPr>
                <w:b/>
                <w:sz w:val="16"/>
              </w:rPr>
              <w:t xml:space="preserve"> </w:t>
            </w:r>
          </w:p>
        </w:tc>
      </w:tr>
      <w:tr w:rsidR="00104EB6" w14:paraId="0F709BDD" w14:textId="77777777">
        <w:tblPrEx>
          <w:tblCellMar>
            <w:top w:w="0" w:type="dxa"/>
            <w:bottom w:w="0" w:type="dxa"/>
          </w:tblCellMar>
        </w:tblPrEx>
        <w:tc>
          <w:tcPr>
            <w:tcW w:w="799" w:type="dxa"/>
            <w:shd w:val="pct10" w:color="auto" w:fill="auto"/>
          </w:tcPr>
          <w:p w14:paraId="443AE2D2" w14:textId="77777777" w:rsidR="00104EB6" w:rsidRDefault="00104EB6">
            <w:pPr>
              <w:pStyle w:val="TAL"/>
              <w:rPr>
                <w:b/>
                <w:sz w:val="16"/>
              </w:rPr>
            </w:pPr>
            <w:r>
              <w:rPr>
                <w:b/>
                <w:sz w:val="16"/>
              </w:rPr>
              <w:t>TSG SA#</w:t>
            </w:r>
          </w:p>
        </w:tc>
        <w:tc>
          <w:tcPr>
            <w:tcW w:w="901" w:type="dxa"/>
            <w:shd w:val="pct10" w:color="auto" w:fill="auto"/>
          </w:tcPr>
          <w:p w14:paraId="221C5CD8" w14:textId="77777777" w:rsidR="00104EB6" w:rsidRDefault="00104EB6">
            <w:pPr>
              <w:pStyle w:val="TAL"/>
              <w:rPr>
                <w:b/>
                <w:sz w:val="16"/>
                <w:lang w:val="fr-FR"/>
              </w:rPr>
            </w:pPr>
            <w:r>
              <w:rPr>
                <w:b/>
                <w:sz w:val="16"/>
                <w:lang w:val="fr-FR"/>
              </w:rPr>
              <w:t>SA Doc.</w:t>
            </w:r>
          </w:p>
        </w:tc>
        <w:tc>
          <w:tcPr>
            <w:tcW w:w="992" w:type="dxa"/>
            <w:shd w:val="pct10" w:color="auto" w:fill="auto"/>
          </w:tcPr>
          <w:p w14:paraId="35229A0B" w14:textId="77777777" w:rsidR="00104EB6" w:rsidRDefault="00104EB6">
            <w:pPr>
              <w:pStyle w:val="TAL"/>
              <w:rPr>
                <w:b/>
                <w:sz w:val="16"/>
                <w:lang w:val="fr-FR"/>
              </w:rPr>
            </w:pPr>
            <w:r>
              <w:rPr>
                <w:b/>
                <w:sz w:val="16"/>
                <w:lang w:val="fr-FR"/>
              </w:rPr>
              <w:t>SA1 Doc</w:t>
            </w:r>
          </w:p>
        </w:tc>
        <w:tc>
          <w:tcPr>
            <w:tcW w:w="708" w:type="dxa"/>
            <w:shd w:val="pct10" w:color="auto" w:fill="auto"/>
          </w:tcPr>
          <w:p w14:paraId="0B7C6E18" w14:textId="77777777" w:rsidR="00104EB6" w:rsidRDefault="00104EB6">
            <w:pPr>
              <w:pStyle w:val="TAL"/>
              <w:rPr>
                <w:b/>
                <w:sz w:val="16"/>
              </w:rPr>
            </w:pPr>
            <w:r>
              <w:rPr>
                <w:b/>
                <w:sz w:val="16"/>
              </w:rPr>
              <w:t>Spec</w:t>
            </w:r>
          </w:p>
        </w:tc>
        <w:tc>
          <w:tcPr>
            <w:tcW w:w="425" w:type="dxa"/>
            <w:shd w:val="pct10" w:color="auto" w:fill="auto"/>
          </w:tcPr>
          <w:p w14:paraId="3F9836E1" w14:textId="77777777" w:rsidR="00104EB6" w:rsidRDefault="00104EB6">
            <w:pPr>
              <w:pStyle w:val="TAL"/>
              <w:rPr>
                <w:b/>
                <w:sz w:val="16"/>
              </w:rPr>
            </w:pPr>
            <w:r>
              <w:rPr>
                <w:b/>
                <w:sz w:val="16"/>
              </w:rPr>
              <w:t>CR</w:t>
            </w:r>
          </w:p>
        </w:tc>
        <w:tc>
          <w:tcPr>
            <w:tcW w:w="425" w:type="dxa"/>
            <w:shd w:val="pct10" w:color="auto" w:fill="auto"/>
          </w:tcPr>
          <w:p w14:paraId="4D7E3D5D" w14:textId="77777777" w:rsidR="00104EB6" w:rsidRDefault="00104EB6">
            <w:pPr>
              <w:pStyle w:val="TAL"/>
              <w:rPr>
                <w:b/>
                <w:sz w:val="16"/>
              </w:rPr>
            </w:pPr>
            <w:r>
              <w:rPr>
                <w:b/>
                <w:sz w:val="16"/>
              </w:rPr>
              <w:t>Rev</w:t>
            </w:r>
          </w:p>
        </w:tc>
        <w:tc>
          <w:tcPr>
            <w:tcW w:w="595" w:type="dxa"/>
            <w:shd w:val="pct10" w:color="auto" w:fill="auto"/>
          </w:tcPr>
          <w:p w14:paraId="7F04FAA3" w14:textId="77777777" w:rsidR="00104EB6" w:rsidRDefault="00104EB6">
            <w:pPr>
              <w:pStyle w:val="TAL"/>
              <w:rPr>
                <w:b/>
                <w:sz w:val="16"/>
              </w:rPr>
            </w:pPr>
            <w:r>
              <w:rPr>
                <w:b/>
                <w:sz w:val="16"/>
              </w:rPr>
              <w:t>Rel</w:t>
            </w:r>
          </w:p>
        </w:tc>
        <w:tc>
          <w:tcPr>
            <w:tcW w:w="391" w:type="dxa"/>
            <w:shd w:val="pct10" w:color="auto" w:fill="auto"/>
          </w:tcPr>
          <w:p w14:paraId="7D1047F5" w14:textId="77777777" w:rsidR="00104EB6" w:rsidRDefault="00104EB6">
            <w:pPr>
              <w:pStyle w:val="TAL"/>
              <w:rPr>
                <w:b/>
                <w:sz w:val="16"/>
              </w:rPr>
            </w:pPr>
            <w:r>
              <w:rPr>
                <w:b/>
                <w:sz w:val="16"/>
              </w:rPr>
              <w:t>Cat</w:t>
            </w:r>
          </w:p>
        </w:tc>
        <w:tc>
          <w:tcPr>
            <w:tcW w:w="2409" w:type="dxa"/>
            <w:shd w:val="pct10" w:color="auto" w:fill="auto"/>
          </w:tcPr>
          <w:p w14:paraId="74A56EDF" w14:textId="77777777" w:rsidR="00104EB6" w:rsidRDefault="00104EB6">
            <w:pPr>
              <w:pStyle w:val="TAL"/>
              <w:rPr>
                <w:b/>
                <w:sz w:val="16"/>
              </w:rPr>
            </w:pPr>
            <w:r>
              <w:rPr>
                <w:b/>
                <w:sz w:val="16"/>
              </w:rPr>
              <w:t>Subject/Comment</w:t>
            </w:r>
          </w:p>
        </w:tc>
        <w:tc>
          <w:tcPr>
            <w:tcW w:w="567" w:type="dxa"/>
            <w:shd w:val="pct10" w:color="auto" w:fill="auto"/>
          </w:tcPr>
          <w:p w14:paraId="099B5E5F" w14:textId="77777777" w:rsidR="00104EB6" w:rsidRDefault="00104EB6">
            <w:pPr>
              <w:pStyle w:val="TAL"/>
              <w:rPr>
                <w:b/>
                <w:sz w:val="16"/>
              </w:rPr>
            </w:pPr>
            <w:r>
              <w:rPr>
                <w:b/>
                <w:sz w:val="16"/>
              </w:rPr>
              <w:t>Old</w:t>
            </w:r>
          </w:p>
        </w:tc>
        <w:tc>
          <w:tcPr>
            <w:tcW w:w="567" w:type="dxa"/>
            <w:shd w:val="pct10" w:color="auto" w:fill="auto"/>
          </w:tcPr>
          <w:p w14:paraId="288011A5" w14:textId="77777777" w:rsidR="00104EB6" w:rsidRDefault="00104EB6">
            <w:pPr>
              <w:pStyle w:val="TAL"/>
              <w:rPr>
                <w:b/>
                <w:sz w:val="16"/>
              </w:rPr>
            </w:pPr>
            <w:r>
              <w:rPr>
                <w:b/>
                <w:sz w:val="16"/>
              </w:rPr>
              <w:t>New</w:t>
            </w:r>
          </w:p>
        </w:tc>
        <w:tc>
          <w:tcPr>
            <w:tcW w:w="850" w:type="dxa"/>
            <w:shd w:val="pct10" w:color="auto" w:fill="auto"/>
          </w:tcPr>
          <w:p w14:paraId="5431A415" w14:textId="77777777" w:rsidR="00104EB6" w:rsidRDefault="00104EB6">
            <w:pPr>
              <w:pStyle w:val="TAL"/>
              <w:rPr>
                <w:b/>
                <w:sz w:val="16"/>
              </w:rPr>
            </w:pPr>
            <w:r>
              <w:rPr>
                <w:b/>
                <w:sz w:val="16"/>
              </w:rPr>
              <w:t>Work Item</w:t>
            </w:r>
          </w:p>
        </w:tc>
      </w:tr>
      <w:tr w:rsidR="00104EB6" w14:paraId="33CC0B95" w14:textId="77777777">
        <w:tblPrEx>
          <w:tblCellMar>
            <w:top w:w="0" w:type="dxa"/>
            <w:bottom w:w="0" w:type="dxa"/>
          </w:tblCellMar>
        </w:tblPrEx>
        <w:tc>
          <w:tcPr>
            <w:tcW w:w="799" w:type="dxa"/>
            <w:shd w:val="solid" w:color="FFFFFF" w:fill="auto"/>
          </w:tcPr>
          <w:p w14:paraId="6E1825C7" w14:textId="77777777" w:rsidR="00104EB6" w:rsidRDefault="00104EB6">
            <w:pPr>
              <w:pStyle w:val="TAL"/>
              <w:rPr>
                <w:sz w:val="16"/>
              </w:rPr>
            </w:pPr>
            <w:r>
              <w:rPr>
                <w:sz w:val="16"/>
              </w:rPr>
              <w:t>June 1999</w:t>
            </w:r>
          </w:p>
        </w:tc>
        <w:tc>
          <w:tcPr>
            <w:tcW w:w="901" w:type="dxa"/>
            <w:shd w:val="solid" w:color="FFFFFF" w:fill="auto"/>
          </w:tcPr>
          <w:p w14:paraId="2F6E41D9" w14:textId="77777777" w:rsidR="00104EB6" w:rsidRDefault="00104EB6">
            <w:pPr>
              <w:pStyle w:val="TAL"/>
              <w:rPr>
                <w:sz w:val="16"/>
              </w:rPr>
            </w:pPr>
          </w:p>
        </w:tc>
        <w:tc>
          <w:tcPr>
            <w:tcW w:w="992" w:type="dxa"/>
            <w:shd w:val="solid" w:color="FFFFFF" w:fill="auto"/>
          </w:tcPr>
          <w:p w14:paraId="33E0F3BB" w14:textId="77777777" w:rsidR="00104EB6" w:rsidRDefault="00104EB6">
            <w:pPr>
              <w:pStyle w:val="TAL"/>
              <w:rPr>
                <w:sz w:val="16"/>
              </w:rPr>
            </w:pPr>
          </w:p>
        </w:tc>
        <w:tc>
          <w:tcPr>
            <w:tcW w:w="708" w:type="dxa"/>
            <w:shd w:val="solid" w:color="FFFFFF" w:fill="auto"/>
          </w:tcPr>
          <w:p w14:paraId="57F314DD" w14:textId="77777777" w:rsidR="00104EB6" w:rsidRDefault="00104EB6">
            <w:pPr>
              <w:pStyle w:val="TAL"/>
              <w:rPr>
                <w:sz w:val="16"/>
              </w:rPr>
            </w:pPr>
            <w:r>
              <w:rPr>
                <w:sz w:val="16"/>
              </w:rPr>
              <w:t>GSM </w:t>
            </w:r>
          </w:p>
          <w:p w14:paraId="23744A83" w14:textId="77777777" w:rsidR="00104EB6" w:rsidRDefault="00104EB6">
            <w:pPr>
              <w:pStyle w:val="TAL"/>
              <w:rPr>
                <w:sz w:val="16"/>
              </w:rPr>
            </w:pPr>
            <w:r>
              <w:rPr>
                <w:sz w:val="16"/>
              </w:rPr>
              <w:t>02.42</w:t>
            </w:r>
          </w:p>
        </w:tc>
        <w:tc>
          <w:tcPr>
            <w:tcW w:w="425" w:type="dxa"/>
            <w:shd w:val="solid" w:color="FFFFFF" w:fill="auto"/>
          </w:tcPr>
          <w:p w14:paraId="3F5B5077" w14:textId="77777777" w:rsidR="00104EB6" w:rsidRDefault="00104EB6">
            <w:pPr>
              <w:pStyle w:val="TAL"/>
              <w:rPr>
                <w:sz w:val="16"/>
              </w:rPr>
            </w:pPr>
          </w:p>
        </w:tc>
        <w:tc>
          <w:tcPr>
            <w:tcW w:w="425" w:type="dxa"/>
            <w:shd w:val="solid" w:color="FFFFFF" w:fill="auto"/>
          </w:tcPr>
          <w:p w14:paraId="2D2ACD02" w14:textId="77777777" w:rsidR="00104EB6" w:rsidRDefault="00104EB6">
            <w:pPr>
              <w:pStyle w:val="TAL"/>
              <w:rPr>
                <w:sz w:val="16"/>
              </w:rPr>
            </w:pPr>
          </w:p>
        </w:tc>
        <w:tc>
          <w:tcPr>
            <w:tcW w:w="595" w:type="dxa"/>
            <w:shd w:val="solid" w:color="FFFFFF" w:fill="auto"/>
          </w:tcPr>
          <w:p w14:paraId="5E078F28" w14:textId="77777777" w:rsidR="00104EB6" w:rsidRDefault="00104EB6">
            <w:pPr>
              <w:pStyle w:val="TAL"/>
              <w:rPr>
                <w:sz w:val="16"/>
              </w:rPr>
            </w:pPr>
          </w:p>
        </w:tc>
        <w:tc>
          <w:tcPr>
            <w:tcW w:w="391" w:type="dxa"/>
            <w:shd w:val="solid" w:color="FFFFFF" w:fill="auto"/>
          </w:tcPr>
          <w:p w14:paraId="630BCBAB" w14:textId="77777777" w:rsidR="00104EB6" w:rsidRDefault="00104EB6">
            <w:pPr>
              <w:pStyle w:val="TAL"/>
              <w:rPr>
                <w:sz w:val="16"/>
              </w:rPr>
            </w:pPr>
          </w:p>
        </w:tc>
        <w:tc>
          <w:tcPr>
            <w:tcW w:w="2409" w:type="dxa"/>
            <w:shd w:val="solid" w:color="FFFFFF" w:fill="auto"/>
          </w:tcPr>
          <w:p w14:paraId="56914CAA" w14:textId="77777777" w:rsidR="00104EB6" w:rsidRDefault="00104EB6">
            <w:pPr>
              <w:pStyle w:val="TAL"/>
              <w:rPr>
                <w:sz w:val="16"/>
              </w:rPr>
            </w:pPr>
            <w:r>
              <w:rPr>
                <w:sz w:val="16"/>
              </w:rPr>
              <w:t>Transferred to 3GPP SA1</w:t>
            </w:r>
          </w:p>
        </w:tc>
        <w:tc>
          <w:tcPr>
            <w:tcW w:w="567" w:type="dxa"/>
            <w:shd w:val="solid" w:color="FFFFFF" w:fill="auto"/>
          </w:tcPr>
          <w:p w14:paraId="1F370507" w14:textId="77777777" w:rsidR="00104EB6" w:rsidRDefault="00104EB6">
            <w:pPr>
              <w:pStyle w:val="TAL"/>
              <w:rPr>
                <w:sz w:val="16"/>
              </w:rPr>
            </w:pPr>
            <w:r>
              <w:rPr>
                <w:sz w:val="16"/>
              </w:rPr>
              <w:t>8.0.0</w:t>
            </w:r>
          </w:p>
        </w:tc>
        <w:tc>
          <w:tcPr>
            <w:tcW w:w="567" w:type="dxa"/>
            <w:shd w:val="solid" w:color="FFFFFF" w:fill="auto"/>
          </w:tcPr>
          <w:p w14:paraId="1CC8AD45" w14:textId="77777777" w:rsidR="00104EB6" w:rsidRDefault="00104EB6">
            <w:pPr>
              <w:pStyle w:val="TAL"/>
              <w:rPr>
                <w:sz w:val="16"/>
              </w:rPr>
            </w:pPr>
          </w:p>
        </w:tc>
        <w:tc>
          <w:tcPr>
            <w:tcW w:w="850" w:type="dxa"/>
          </w:tcPr>
          <w:p w14:paraId="59ABEDBB" w14:textId="77777777" w:rsidR="00104EB6" w:rsidRDefault="00104EB6">
            <w:pPr>
              <w:pStyle w:val="TAL"/>
              <w:rPr>
                <w:sz w:val="16"/>
              </w:rPr>
            </w:pPr>
          </w:p>
        </w:tc>
      </w:tr>
      <w:tr w:rsidR="00104EB6" w14:paraId="4735A2A5" w14:textId="77777777">
        <w:tblPrEx>
          <w:tblCellMar>
            <w:top w:w="0" w:type="dxa"/>
            <w:bottom w:w="0" w:type="dxa"/>
          </w:tblCellMar>
        </w:tblPrEx>
        <w:tc>
          <w:tcPr>
            <w:tcW w:w="799" w:type="dxa"/>
            <w:shd w:val="solid" w:color="FFFFFF" w:fill="auto"/>
          </w:tcPr>
          <w:p w14:paraId="35E51524" w14:textId="77777777" w:rsidR="00104EB6" w:rsidRDefault="00104EB6">
            <w:pPr>
              <w:pStyle w:val="TAL"/>
              <w:rPr>
                <w:sz w:val="16"/>
              </w:rPr>
            </w:pPr>
            <w:r>
              <w:rPr>
                <w:sz w:val="16"/>
              </w:rPr>
              <w:t>SA#04</w:t>
            </w:r>
          </w:p>
        </w:tc>
        <w:tc>
          <w:tcPr>
            <w:tcW w:w="901" w:type="dxa"/>
            <w:shd w:val="solid" w:color="FFFFFF" w:fill="auto"/>
          </w:tcPr>
          <w:p w14:paraId="3068E0E4" w14:textId="77777777" w:rsidR="00104EB6" w:rsidRDefault="00104EB6">
            <w:pPr>
              <w:pStyle w:val="TAL"/>
              <w:rPr>
                <w:sz w:val="16"/>
              </w:rPr>
            </w:pPr>
          </w:p>
        </w:tc>
        <w:tc>
          <w:tcPr>
            <w:tcW w:w="992" w:type="dxa"/>
            <w:shd w:val="solid" w:color="FFFFFF" w:fill="auto"/>
          </w:tcPr>
          <w:p w14:paraId="42886A5D" w14:textId="77777777" w:rsidR="00104EB6" w:rsidRDefault="00104EB6">
            <w:pPr>
              <w:pStyle w:val="TAL"/>
              <w:rPr>
                <w:sz w:val="16"/>
              </w:rPr>
            </w:pPr>
          </w:p>
        </w:tc>
        <w:tc>
          <w:tcPr>
            <w:tcW w:w="708" w:type="dxa"/>
            <w:shd w:val="solid" w:color="FFFFFF" w:fill="auto"/>
          </w:tcPr>
          <w:p w14:paraId="06653BF8" w14:textId="77777777" w:rsidR="00104EB6" w:rsidRDefault="00104EB6">
            <w:pPr>
              <w:pStyle w:val="TAL"/>
              <w:rPr>
                <w:sz w:val="16"/>
              </w:rPr>
            </w:pPr>
            <w:r>
              <w:rPr>
                <w:sz w:val="16"/>
              </w:rPr>
              <w:t>22.042</w:t>
            </w:r>
          </w:p>
        </w:tc>
        <w:tc>
          <w:tcPr>
            <w:tcW w:w="425" w:type="dxa"/>
            <w:shd w:val="solid" w:color="FFFFFF" w:fill="auto"/>
          </w:tcPr>
          <w:p w14:paraId="74BA45D3" w14:textId="77777777" w:rsidR="00104EB6" w:rsidRDefault="00104EB6">
            <w:pPr>
              <w:pStyle w:val="TAL"/>
              <w:rPr>
                <w:sz w:val="16"/>
              </w:rPr>
            </w:pPr>
          </w:p>
        </w:tc>
        <w:tc>
          <w:tcPr>
            <w:tcW w:w="425" w:type="dxa"/>
            <w:shd w:val="solid" w:color="FFFFFF" w:fill="auto"/>
          </w:tcPr>
          <w:p w14:paraId="29159A5A" w14:textId="77777777" w:rsidR="00104EB6" w:rsidRDefault="00104EB6">
            <w:pPr>
              <w:pStyle w:val="TAL"/>
              <w:rPr>
                <w:sz w:val="16"/>
              </w:rPr>
            </w:pPr>
          </w:p>
        </w:tc>
        <w:tc>
          <w:tcPr>
            <w:tcW w:w="595" w:type="dxa"/>
            <w:shd w:val="solid" w:color="FFFFFF" w:fill="auto"/>
          </w:tcPr>
          <w:p w14:paraId="3CCF3B59" w14:textId="77777777" w:rsidR="00104EB6" w:rsidRDefault="00104EB6">
            <w:pPr>
              <w:pStyle w:val="TAL"/>
              <w:rPr>
                <w:sz w:val="16"/>
              </w:rPr>
            </w:pPr>
          </w:p>
        </w:tc>
        <w:tc>
          <w:tcPr>
            <w:tcW w:w="391" w:type="dxa"/>
            <w:shd w:val="solid" w:color="FFFFFF" w:fill="auto"/>
          </w:tcPr>
          <w:p w14:paraId="75249833" w14:textId="77777777" w:rsidR="00104EB6" w:rsidRDefault="00104EB6">
            <w:pPr>
              <w:pStyle w:val="TAL"/>
              <w:rPr>
                <w:sz w:val="16"/>
              </w:rPr>
            </w:pPr>
          </w:p>
        </w:tc>
        <w:tc>
          <w:tcPr>
            <w:tcW w:w="2409" w:type="dxa"/>
            <w:shd w:val="solid" w:color="FFFFFF" w:fill="auto"/>
          </w:tcPr>
          <w:p w14:paraId="17EFD8B0" w14:textId="77777777" w:rsidR="00104EB6" w:rsidRDefault="00104EB6">
            <w:pPr>
              <w:pStyle w:val="TAL"/>
              <w:rPr>
                <w:sz w:val="16"/>
              </w:rPr>
            </w:pPr>
          </w:p>
        </w:tc>
        <w:tc>
          <w:tcPr>
            <w:tcW w:w="567" w:type="dxa"/>
            <w:shd w:val="solid" w:color="FFFFFF" w:fill="auto"/>
          </w:tcPr>
          <w:p w14:paraId="67588AA9" w14:textId="77777777" w:rsidR="00104EB6" w:rsidRDefault="00104EB6">
            <w:pPr>
              <w:pStyle w:val="TAL"/>
              <w:rPr>
                <w:sz w:val="16"/>
              </w:rPr>
            </w:pPr>
          </w:p>
        </w:tc>
        <w:tc>
          <w:tcPr>
            <w:tcW w:w="567" w:type="dxa"/>
            <w:shd w:val="solid" w:color="FFFFFF" w:fill="auto"/>
          </w:tcPr>
          <w:p w14:paraId="4ACC7479" w14:textId="77777777" w:rsidR="00104EB6" w:rsidRDefault="00104EB6">
            <w:pPr>
              <w:pStyle w:val="TAL"/>
              <w:rPr>
                <w:sz w:val="16"/>
              </w:rPr>
            </w:pPr>
            <w:r>
              <w:rPr>
                <w:sz w:val="16"/>
              </w:rPr>
              <w:t>3.0.0</w:t>
            </w:r>
          </w:p>
        </w:tc>
        <w:tc>
          <w:tcPr>
            <w:tcW w:w="850" w:type="dxa"/>
          </w:tcPr>
          <w:p w14:paraId="209D2232" w14:textId="77777777" w:rsidR="00104EB6" w:rsidRDefault="00104EB6">
            <w:pPr>
              <w:pStyle w:val="TAL"/>
              <w:rPr>
                <w:sz w:val="16"/>
              </w:rPr>
            </w:pPr>
          </w:p>
        </w:tc>
      </w:tr>
      <w:tr w:rsidR="00104EB6" w14:paraId="4613A97A" w14:textId="77777777">
        <w:tblPrEx>
          <w:tblCellMar>
            <w:top w:w="0" w:type="dxa"/>
            <w:bottom w:w="0" w:type="dxa"/>
          </w:tblCellMar>
        </w:tblPrEx>
        <w:tc>
          <w:tcPr>
            <w:tcW w:w="799" w:type="dxa"/>
            <w:shd w:val="solid" w:color="FFFFFF" w:fill="auto"/>
          </w:tcPr>
          <w:p w14:paraId="6FAD5C8B" w14:textId="77777777" w:rsidR="00104EB6" w:rsidRDefault="00104EB6">
            <w:pPr>
              <w:pStyle w:val="TAL"/>
              <w:rPr>
                <w:sz w:val="16"/>
              </w:rPr>
            </w:pPr>
            <w:r>
              <w:rPr>
                <w:sz w:val="16"/>
              </w:rPr>
              <w:t>SA#05</w:t>
            </w:r>
          </w:p>
        </w:tc>
        <w:tc>
          <w:tcPr>
            <w:tcW w:w="901" w:type="dxa"/>
            <w:shd w:val="solid" w:color="FFFFFF" w:fill="auto"/>
          </w:tcPr>
          <w:p w14:paraId="68C44112" w14:textId="77777777" w:rsidR="00104EB6" w:rsidRDefault="00104EB6">
            <w:pPr>
              <w:pStyle w:val="TAL"/>
              <w:rPr>
                <w:sz w:val="16"/>
              </w:rPr>
            </w:pPr>
          </w:p>
        </w:tc>
        <w:tc>
          <w:tcPr>
            <w:tcW w:w="992" w:type="dxa"/>
            <w:shd w:val="solid" w:color="FFFFFF" w:fill="auto"/>
          </w:tcPr>
          <w:p w14:paraId="4C01440D" w14:textId="77777777" w:rsidR="00104EB6" w:rsidRDefault="00104EB6">
            <w:pPr>
              <w:pStyle w:val="TAL"/>
              <w:rPr>
                <w:sz w:val="16"/>
              </w:rPr>
            </w:pPr>
          </w:p>
        </w:tc>
        <w:tc>
          <w:tcPr>
            <w:tcW w:w="708" w:type="dxa"/>
            <w:shd w:val="solid" w:color="FFFFFF" w:fill="auto"/>
          </w:tcPr>
          <w:p w14:paraId="679C91DE" w14:textId="77777777" w:rsidR="00104EB6" w:rsidRDefault="00104EB6">
            <w:pPr>
              <w:pStyle w:val="TAL"/>
              <w:rPr>
                <w:sz w:val="16"/>
              </w:rPr>
            </w:pPr>
            <w:r>
              <w:rPr>
                <w:sz w:val="16"/>
              </w:rPr>
              <w:t>22.042</w:t>
            </w:r>
          </w:p>
        </w:tc>
        <w:tc>
          <w:tcPr>
            <w:tcW w:w="425" w:type="dxa"/>
            <w:shd w:val="solid" w:color="FFFFFF" w:fill="auto"/>
          </w:tcPr>
          <w:p w14:paraId="7C94E81B" w14:textId="77777777" w:rsidR="00104EB6" w:rsidRDefault="00104EB6">
            <w:pPr>
              <w:pStyle w:val="TAL"/>
              <w:rPr>
                <w:sz w:val="16"/>
              </w:rPr>
            </w:pPr>
            <w:r>
              <w:rPr>
                <w:sz w:val="16"/>
              </w:rPr>
              <w:t>001</w:t>
            </w:r>
          </w:p>
        </w:tc>
        <w:tc>
          <w:tcPr>
            <w:tcW w:w="425" w:type="dxa"/>
            <w:shd w:val="solid" w:color="FFFFFF" w:fill="auto"/>
          </w:tcPr>
          <w:p w14:paraId="77995AAD" w14:textId="77777777" w:rsidR="00104EB6" w:rsidRDefault="00104EB6">
            <w:pPr>
              <w:pStyle w:val="TAL"/>
              <w:rPr>
                <w:sz w:val="16"/>
              </w:rPr>
            </w:pPr>
          </w:p>
        </w:tc>
        <w:tc>
          <w:tcPr>
            <w:tcW w:w="595" w:type="dxa"/>
            <w:shd w:val="solid" w:color="FFFFFF" w:fill="auto"/>
          </w:tcPr>
          <w:p w14:paraId="51389D40" w14:textId="77777777" w:rsidR="00104EB6" w:rsidRDefault="00104EB6">
            <w:pPr>
              <w:pStyle w:val="TAL"/>
              <w:rPr>
                <w:sz w:val="16"/>
              </w:rPr>
            </w:pPr>
          </w:p>
        </w:tc>
        <w:tc>
          <w:tcPr>
            <w:tcW w:w="391" w:type="dxa"/>
            <w:shd w:val="solid" w:color="FFFFFF" w:fill="auto"/>
          </w:tcPr>
          <w:p w14:paraId="03F58A94" w14:textId="77777777" w:rsidR="00104EB6" w:rsidRDefault="00104EB6">
            <w:pPr>
              <w:pStyle w:val="TAL"/>
              <w:rPr>
                <w:sz w:val="16"/>
              </w:rPr>
            </w:pPr>
          </w:p>
        </w:tc>
        <w:tc>
          <w:tcPr>
            <w:tcW w:w="2409" w:type="dxa"/>
            <w:shd w:val="solid" w:color="FFFFFF" w:fill="auto"/>
          </w:tcPr>
          <w:p w14:paraId="7DD1F992" w14:textId="77777777" w:rsidR="00104EB6" w:rsidRDefault="00104EB6">
            <w:pPr>
              <w:pStyle w:val="TAL"/>
              <w:rPr>
                <w:sz w:val="16"/>
              </w:rPr>
            </w:pPr>
            <w:r>
              <w:rPr>
                <w:sz w:val="16"/>
              </w:rPr>
              <w:t>Editorial update of references for GSM/3GPP use.</w:t>
            </w:r>
          </w:p>
        </w:tc>
        <w:tc>
          <w:tcPr>
            <w:tcW w:w="567" w:type="dxa"/>
            <w:shd w:val="solid" w:color="FFFFFF" w:fill="auto"/>
          </w:tcPr>
          <w:p w14:paraId="7B6063E0" w14:textId="77777777" w:rsidR="00104EB6" w:rsidRDefault="00104EB6">
            <w:pPr>
              <w:pStyle w:val="TAL"/>
              <w:rPr>
                <w:sz w:val="16"/>
              </w:rPr>
            </w:pPr>
            <w:r>
              <w:rPr>
                <w:sz w:val="16"/>
              </w:rPr>
              <w:t>3.0.0</w:t>
            </w:r>
          </w:p>
        </w:tc>
        <w:tc>
          <w:tcPr>
            <w:tcW w:w="567" w:type="dxa"/>
            <w:shd w:val="solid" w:color="FFFFFF" w:fill="auto"/>
          </w:tcPr>
          <w:p w14:paraId="3BE482BC" w14:textId="77777777" w:rsidR="00104EB6" w:rsidRDefault="00104EB6">
            <w:pPr>
              <w:pStyle w:val="TAL"/>
              <w:rPr>
                <w:sz w:val="16"/>
              </w:rPr>
            </w:pPr>
            <w:r>
              <w:rPr>
                <w:sz w:val="16"/>
              </w:rPr>
              <w:t>3.0.1</w:t>
            </w:r>
          </w:p>
        </w:tc>
        <w:tc>
          <w:tcPr>
            <w:tcW w:w="850" w:type="dxa"/>
          </w:tcPr>
          <w:p w14:paraId="4878319A" w14:textId="77777777" w:rsidR="00104EB6" w:rsidRDefault="00104EB6">
            <w:pPr>
              <w:pStyle w:val="TAL"/>
              <w:rPr>
                <w:sz w:val="16"/>
              </w:rPr>
            </w:pPr>
          </w:p>
        </w:tc>
      </w:tr>
      <w:tr w:rsidR="00104EB6" w14:paraId="2DEEAFD5" w14:textId="77777777">
        <w:tblPrEx>
          <w:tblCellMar>
            <w:top w:w="0" w:type="dxa"/>
            <w:bottom w:w="0" w:type="dxa"/>
          </w:tblCellMar>
        </w:tblPrEx>
        <w:tc>
          <w:tcPr>
            <w:tcW w:w="799" w:type="dxa"/>
            <w:shd w:val="solid" w:color="FFFFFF" w:fill="auto"/>
          </w:tcPr>
          <w:p w14:paraId="7B598090" w14:textId="77777777" w:rsidR="00104EB6" w:rsidRDefault="00104EB6">
            <w:pPr>
              <w:pStyle w:val="TAL"/>
              <w:rPr>
                <w:sz w:val="16"/>
              </w:rPr>
            </w:pPr>
            <w:r>
              <w:rPr>
                <w:sz w:val="16"/>
              </w:rPr>
              <w:t>SP-11</w:t>
            </w:r>
          </w:p>
        </w:tc>
        <w:tc>
          <w:tcPr>
            <w:tcW w:w="901" w:type="dxa"/>
            <w:shd w:val="solid" w:color="FFFFFF" w:fill="auto"/>
          </w:tcPr>
          <w:p w14:paraId="33A60CF3" w14:textId="77777777" w:rsidR="00104EB6" w:rsidRDefault="00104EB6">
            <w:pPr>
              <w:pStyle w:val="TAL"/>
              <w:rPr>
                <w:sz w:val="16"/>
              </w:rPr>
            </w:pPr>
            <w:r>
              <w:rPr>
                <w:sz w:val="16"/>
              </w:rPr>
              <w:t>SP-010065</w:t>
            </w:r>
          </w:p>
        </w:tc>
        <w:tc>
          <w:tcPr>
            <w:tcW w:w="992" w:type="dxa"/>
            <w:shd w:val="solid" w:color="FFFFFF" w:fill="auto"/>
          </w:tcPr>
          <w:p w14:paraId="044B8AD7" w14:textId="77777777" w:rsidR="00104EB6" w:rsidRDefault="00104EB6">
            <w:pPr>
              <w:pStyle w:val="TAL"/>
              <w:rPr>
                <w:sz w:val="16"/>
              </w:rPr>
            </w:pPr>
            <w:r>
              <w:rPr>
                <w:sz w:val="16"/>
              </w:rPr>
              <w:t>S1-010258</w:t>
            </w:r>
          </w:p>
        </w:tc>
        <w:tc>
          <w:tcPr>
            <w:tcW w:w="708" w:type="dxa"/>
            <w:shd w:val="solid" w:color="FFFFFF" w:fill="auto"/>
          </w:tcPr>
          <w:p w14:paraId="611A154C" w14:textId="77777777" w:rsidR="00104EB6" w:rsidRDefault="00104EB6">
            <w:pPr>
              <w:pStyle w:val="TAL"/>
              <w:rPr>
                <w:sz w:val="16"/>
              </w:rPr>
            </w:pPr>
            <w:r>
              <w:rPr>
                <w:sz w:val="16"/>
              </w:rPr>
              <w:t>22.042</w:t>
            </w:r>
          </w:p>
        </w:tc>
        <w:tc>
          <w:tcPr>
            <w:tcW w:w="425" w:type="dxa"/>
            <w:shd w:val="solid" w:color="FFFFFF" w:fill="auto"/>
          </w:tcPr>
          <w:p w14:paraId="40AFF17B" w14:textId="77777777" w:rsidR="00104EB6" w:rsidRDefault="00104EB6">
            <w:pPr>
              <w:pStyle w:val="TAL"/>
              <w:rPr>
                <w:sz w:val="16"/>
              </w:rPr>
            </w:pPr>
          </w:p>
        </w:tc>
        <w:tc>
          <w:tcPr>
            <w:tcW w:w="425" w:type="dxa"/>
            <w:shd w:val="solid" w:color="FFFFFF" w:fill="auto"/>
          </w:tcPr>
          <w:p w14:paraId="38CFD29A" w14:textId="77777777" w:rsidR="00104EB6" w:rsidRDefault="00104EB6">
            <w:pPr>
              <w:pStyle w:val="TAL"/>
              <w:rPr>
                <w:sz w:val="16"/>
              </w:rPr>
            </w:pPr>
          </w:p>
        </w:tc>
        <w:tc>
          <w:tcPr>
            <w:tcW w:w="595" w:type="dxa"/>
            <w:shd w:val="solid" w:color="FFFFFF" w:fill="auto"/>
          </w:tcPr>
          <w:p w14:paraId="17CF2C66" w14:textId="77777777" w:rsidR="00104EB6" w:rsidRDefault="00104EB6">
            <w:pPr>
              <w:pStyle w:val="TAL"/>
              <w:rPr>
                <w:sz w:val="16"/>
              </w:rPr>
            </w:pPr>
            <w:r>
              <w:rPr>
                <w:sz w:val="16"/>
              </w:rPr>
              <w:t>Rel-4</w:t>
            </w:r>
          </w:p>
        </w:tc>
        <w:tc>
          <w:tcPr>
            <w:tcW w:w="391" w:type="dxa"/>
            <w:shd w:val="solid" w:color="FFFFFF" w:fill="auto"/>
          </w:tcPr>
          <w:p w14:paraId="01E6FF5A" w14:textId="77777777" w:rsidR="00104EB6" w:rsidRDefault="00104EB6">
            <w:pPr>
              <w:pStyle w:val="TAL"/>
              <w:rPr>
                <w:sz w:val="16"/>
              </w:rPr>
            </w:pPr>
          </w:p>
        </w:tc>
        <w:tc>
          <w:tcPr>
            <w:tcW w:w="2409" w:type="dxa"/>
            <w:shd w:val="solid" w:color="FFFFFF" w:fill="auto"/>
          </w:tcPr>
          <w:p w14:paraId="15DEDF50" w14:textId="77777777" w:rsidR="00104EB6" w:rsidRDefault="00104EB6">
            <w:pPr>
              <w:pStyle w:val="TAL"/>
              <w:rPr>
                <w:sz w:val="16"/>
              </w:rPr>
            </w:pPr>
            <w:r>
              <w:rPr>
                <w:sz w:val="16"/>
              </w:rPr>
              <w:t>Transferred to 3GPP Release 4</w:t>
            </w:r>
          </w:p>
        </w:tc>
        <w:tc>
          <w:tcPr>
            <w:tcW w:w="567" w:type="dxa"/>
            <w:shd w:val="solid" w:color="FFFFFF" w:fill="auto"/>
          </w:tcPr>
          <w:p w14:paraId="2229BBB6" w14:textId="77777777" w:rsidR="00104EB6" w:rsidRDefault="00104EB6">
            <w:pPr>
              <w:pStyle w:val="TAL"/>
              <w:rPr>
                <w:sz w:val="16"/>
              </w:rPr>
            </w:pPr>
            <w:r>
              <w:rPr>
                <w:sz w:val="16"/>
              </w:rPr>
              <w:t>3.0.1</w:t>
            </w:r>
          </w:p>
        </w:tc>
        <w:tc>
          <w:tcPr>
            <w:tcW w:w="567" w:type="dxa"/>
            <w:shd w:val="solid" w:color="FFFFFF" w:fill="auto"/>
          </w:tcPr>
          <w:p w14:paraId="3612EFB6" w14:textId="77777777" w:rsidR="00104EB6" w:rsidRDefault="00104EB6">
            <w:pPr>
              <w:pStyle w:val="TAL"/>
              <w:rPr>
                <w:sz w:val="16"/>
              </w:rPr>
            </w:pPr>
            <w:r>
              <w:rPr>
                <w:sz w:val="16"/>
              </w:rPr>
              <w:t>4.0.0</w:t>
            </w:r>
          </w:p>
        </w:tc>
        <w:tc>
          <w:tcPr>
            <w:tcW w:w="850" w:type="dxa"/>
          </w:tcPr>
          <w:p w14:paraId="0F82F49C" w14:textId="77777777" w:rsidR="00104EB6" w:rsidRDefault="00104EB6">
            <w:pPr>
              <w:pStyle w:val="TAL"/>
              <w:rPr>
                <w:sz w:val="16"/>
              </w:rPr>
            </w:pPr>
          </w:p>
        </w:tc>
      </w:tr>
      <w:tr w:rsidR="00104EB6" w14:paraId="668A76A4" w14:textId="77777777">
        <w:tblPrEx>
          <w:tblCellMar>
            <w:top w:w="0" w:type="dxa"/>
            <w:bottom w:w="0" w:type="dxa"/>
          </w:tblCellMar>
        </w:tblPrEx>
        <w:tc>
          <w:tcPr>
            <w:tcW w:w="799" w:type="dxa"/>
            <w:shd w:val="solid" w:color="FFFFFF" w:fill="auto"/>
          </w:tcPr>
          <w:p w14:paraId="38DC49D5" w14:textId="77777777" w:rsidR="00104EB6" w:rsidRDefault="00104EB6">
            <w:pPr>
              <w:pStyle w:val="TAL"/>
              <w:rPr>
                <w:sz w:val="16"/>
              </w:rPr>
            </w:pPr>
            <w:r>
              <w:rPr>
                <w:sz w:val="16"/>
              </w:rPr>
              <w:t>SP-15</w:t>
            </w:r>
          </w:p>
        </w:tc>
        <w:tc>
          <w:tcPr>
            <w:tcW w:w="901" w:type="dxa"/>
            <w:shd w:val="solid" w:color="FFFFFF" w:fill="auto"/>
          </w:tcPr>
          <w:p w14:paraId="760946D8" w14:textId="77777777" w:rsidR="00104EB6" w:rsidRDefault="00104EB6">
            <w:pPr>
              <w:pStyle w:val="TAL"/>
              <w:rPr>
                <w:sz w:val="16"/>
              </w:rPr>
            </w:pPr>
            <w:r>
              <w:rPr>
                <w:sz w:val="16"/>
              </w:rPr>
              <w:t>SP-020045</w:t>
            </w:r>
          </w:p>
        </w:tc>
        <w:tc>
          <w:tcPr>
            <w:tcW w:w="992" w:type="dxa"/>
            <w:shd w:val="solid" w:color="FFFFFF" w:fill="auto"/>
          </w:tcPr>
          <w:p w14:paraId="5CEFBDD5" w14:textId="77777777" w:rsidR="00104EB6" w:rsidRDefault="00104EB6">
            <w:pPr>
              <w:pStyle w:val="TAL"/>
              <w:rPr>
                <w:sz w:val="16"/>
              </w:rPr>
            </w:pPr>
            <w:r>
              <w:rPr>
                <w:sz w:val="16"/>
              </w:rPr>
              <w:t>S1-020457</w:t>
            </w:r>
          </w:p>
        </w:tc>
        <w:tc>
          <w:tcPr>
            <w:tcW w:w="708" w:type="dxa"/>
            <w:shd w:val="solid" w:color="FFFFFF" w:fill="auto"/>
          </w:tcPr>
          <w:p w14:paraId="74528DD6" w14:textId="77777777" w:rsidR="00104EB6" w:rsidRDefault="00104EB6">
            <w:pPr>
              <w:pStyle w:val="TAL"/>
              <w:rPr>
                <w:sz w:val="16"/>
              </w:rPr>
            </w:pPr>
            <w:r>
              <w:rPr>
                <w:sz w:val="16"/>
              </w:rPr>
              <w:t>22.042</w:t>
            </w:r>
          </w:p>
        </w:tc>
        <w:tc>
          <w:tcPr>
            <w:tcW w:w="425" w:type="dxa"/>
            <w:shd w:val="solid" w:color="FFFFFF" w:fill="auto"/>
          </w:tcPr>
          <w:p w14:paraId="1E183571" w14:textId="77777777" w:rsidR="00104EB6" w:rsidRDefault="00104EB6">
            <w:pPr>
              <w:pStyle w:val="TAL"/>
              <w:rPr>
                <w:sz w:val="16"/>
              </w:rPr>
            </w:pPr>
            <w:r>
              <w:rPr>
                <w:sz w:val="16"/>
              </w:rPr>
              <w:t>003</w:t>
            </w:r>
          </w:p>
        </w:tc>
        <w:tc>
          <w:tcPr>
            <w:tcW w:w="425" w:type="dxa"/>
            <w:shd w:val="solid" w:color="FFFFFF" w:fill="auto"/>
          </w:tcPr>
          <w:p w14:paraId="21C6FCB4" w14:textId="77777777" w:rsidR="00104EB6" w:rsidRDefault="00104EB6">
            <w:pPr>
              <w:pStyle w:val="TAL"/>
              <w:rPr>
                <w:sz w:val="16"/>
              </w:rPr>
            </w:pPr>
            <w:r>
              <w:rPr>
                <w:sz w:val="16"/>
              </w:rPr>
              <w:t>-</w:t>
            </w:r>
          </w:p>
        </w:tc>
        <w:tc>
          <w:tcPr>
            <w:tcW w:w="595" w:type="dxa"/>
            <w:shd w:val="solid" w:color="FFFFFF" w:fill="auto"/>
          </w:tcPr>
          <w:p w14:paraId="69D95842" w14:textId="77777777" w:rsidR="00104EB6" w:rsidRDefault="00104EB6">
            <w:pPr>
              <w:pStyle w:val="TAL"/>
              <w:rPr>
                <w:sz w:val="16"/>
              </w:rPr>
            </w:pPr>
            <w:r>
              <w:rPr>
                <w:sz w:val="16"/>
              </w:rPr>
              <w:t>Rel-4</w:t>
            </w:r>
          </w:p>
        </w:tc>
        <w:tc>
          <w:tcPr>
            <w:tcW w:w="391" w:type="dxa"/>
            <w:shd w:val="solid" w:color="FFFFFF" w:fill="auto"/>
          </w:tcPr>
          <w:p w14:paraId="521BD822" w14:textId="77777777" w:rsidR="00104EB6" w:rsidRDefault="00104EB6">
            <w:pPr>
              <w:pStyle w:val="TAL"/>
              <w:rPr>
                <w:sz w:val="16"/>
              </w:rPr>
            </w:pPr>
            <w:r>
              <w:rPr>
                <w:sz w:val="16"/>
              </w:rPr>
              <w:t>F</w:t>
            </w:r>
          </w:p>
        </w:tc>
        <w:tc>
          <w:tcPr>
            <w:tcW w:w="2409" w:type="dxa"/>
            <w:shd w:val="solid" w:color="FFFFFF" w:fill="auto"/>
          </w:tcPr>
          <w:p w14:paraId="113F695F" w14:textId="77777777" w:rsidR="00104EB6" w:rsidRDefault="00104EB6">
            <w:pPr>
              <w:pStyle w:val="TAL"/>
              <w:rPr>
                <w:sz w:val="16"/>
              </w:rPr>
            </w:pPr>
            <w:r>
              <w:rPr>
                <w:sz w:val="16"/>
              </w:rPr>
              <w:t>Editorial CR to correct terms and references</w:t>
            </w:r>
          </w:p>
        </w:tc>
        <w:tc>
          <w:tcPr>
            <w:tcW w:w="567" w:type="dxa"/>
            <w:shd w:val="solid" w:color="FFFFFF" w:fill="auto"/>
          </w:tcPr>
          <w:p w14:paraId="48BA0CE5" w14:textId="77777777" w:rsidR="00104EB6" w:rsidRDefault="00104EB6">
            <w:pPr>
              <w:pStyle w:val="TAL"/>
              <w:rPr>
                <w:sz w:val="16"/>
              </w:rPr>
            </w:pPr>
            <w:r>
              <w:rPr>
                <w:sz w:val="16"/>
              </w:rPr>
              <w:t>4.0.0</w:t>
            </w:r>
          </w:p>
        </w:tc>
        <w:tc>
          <w:tcPr>
            <w:tcW w:w="567" w:type="dxa"/>
            <w:shd w:val="solid" w:color="FFFFFF" w:fill="auto"/>
          </w:tcPr>
          <w:p w14:paraId="248D8D8D" w14:textId="77777777" w:rsidR="00104EB6" w:rsidRDefault="00104EB6">
            <w:pPr>
              <w:pStyle w:val="TAL"/>
              <w:rPr>
                <w:sz w:val="16"/>
              </w:rPr>
            </w:pPr>
            <w:r>
              <w:rPr>
                <w:sz w:val="16"/>
              </w:rPr>
              <w:t>4.1.0</w:t>
            </w:r>
          </w:p>
        </w:tc>
        <w:tc>
          <w:tcPr>
            <w:tcW w:w="850" w:type="dxa"/>
          </w:tcPr>
          <w:p w14:paraId="657C2453" w14:textId="77777777" w:rsidR="00104EB6" w:rsidRDefault="00104EB6">
            <w:pPr>
              <w:pStyle w:val="TAL"/>
              <w:rPr>
                <w:sz w:val="16"/>
              </w:rPr>
            </w:pPr>
            <w:r>
              <w:rPr>
                <w:sz w:val="16"/>
              </w:rPr>
              <w:t>TEI</w:t>
            </w:r>
          </w:p>
        </w:tc>
      </w:tr>
      <w:tr w:rsidR="00104EB6" w14:paraId="15072F07" w14:textId="77777777">
        <w:tblPrEx>
          <w:tblCellMar>
            <w:top w:w="0" w:type="dxa"/>
            <w:bottom w:w="0" w:type="dxa"/>
          </w:tblCellMar>
        </w:tblPrEx>
        <w:tc>
          <w:tcPr>
            <w:tcW w:w="799" w:type="dxa"/>
            <w:shd w:val="solid" w:color="FFFFFF" w:fill="auto"/>
          </w:tcPr>
          <w:p w14:paraId="68F66065" w14:textId="77777777" w:rsidR="00104EB6" w:rsidRDefault="00104EB6">
            <w:pPr>
              <w:pStyle w:val="TAL"/>
              <w:rPr>
                <w:sz w:val="16"/>
              </w:rPr>
            </w:pPr>
            <w:r>
              <w:rPr>
                <w:sz w:val="16"/>
              </w:rPr>
              <w:t>SP-16</w:t>
            </w:r>
          </w:p>
        </w:tc>
        <w:tc>
          <w:tcPr>
            <w:tcW w:w="901" w:type="dxa"/>
            <w:shd w:val="solid" w:color="FFFFFF" w:fill="auto"/>
          </w:tcPr>
          <w:p w14:paraId="4EDCF555" w14:textId="77777777" w:rsidR="00104EB6" w:rsidRDefault="00104EB6">
            <w:pPr>
              <w:pStyle w:val="TAL"/>
              <w:rPr>
                <w:sz w:val="16"/>
              </w:rPr>
            </w:pPr>
            <w:r>
              <w:rPr>
                <w:sz w:val="16"/>
              </w:rPr>
              <w:t>SP-020267</w:t>
            </w:r>
          </w:p>
        </w:tc>
        <w:tc>
          <w:tcPr>
            <w:tcW w:w="992" w:type="dxa"/>
            <w:shd w:val="solid" w:color="FFFFFF" w:fill="auto"/>
          </w:tcPr>
          <w:p w14:paraId="0DBC9446" w14:textId="77777777" w:rsidR="00104EB6" w:rsidRDefault="00104EB6">
            <w:pPr>
              <w:pStyle w:val="TAL"/>
              <w:rPr>
                <w:sz w:val="16"/>
              </w:rPr>
            </w:pPr>
            <w:r>
              <w:rPr>
                <w:sz w:val="16"/>
              </w:rPr>
              <w:t>S1-021043</w:t>
            </w:r>
          </w:p>
        </w:tc>
        <w:tc>
          <w:tcPr>
            <w:tcW w:w="708" w:type="dxa"/>
            <w:shd w:val="solid" w:color="FFFFFF" w:fill="auto"/>
          </w:tcPr>
          <w:p w14:paraId="16910578" w14:textId="77777777" w:rsidR="00104EB6" w:rsidRDefault="00104EB6">
            <w:pPr>
              <w:pStyle w:val="TAL"/>
              <w:rPr>
                <w:sz w:val="16"/>
              </w:rPr>
            </w:pPr>
            <w:r>
              <w:rPr>
                <w:sz w:val="16"/>
              </w:rPr>
              <w:t>22.042</w:t>
            </w:r>
          </w:p>
        </w:tc>
        <w:tc>
          <w:tcPr>
            <w:tcW w:w="425" w:type="dxa"/>
            <w:shd w:val="solid" w:color="FFFFFF" w:fill="auto"/>
          </w:tcPr>
          <w:p w14:paraId="548B7D5F" w14:textId="77777777" w:rsidR="00104EB6" w:rsidRDefault="00104EB6">
            <w:pPr>
              <w:pStyle w:val="TAL"/>
              <w:rPr>
                <w:sz w:val="16"/>
              </w:rPr>
            </w:pPr>
          </w:p>
        </w:tc>
        <w:tc>
          <w:tcPr>
            <w:tcW w:w="425" w:type="dxa"/>
            <w:shd w:val="solid" w:color="FFFFFF" w:fill="auto"/>
          </w:tcPr>
          <w:p w14:paraId="065588DF" w14:textId="77777777" w:rsidR="00104EB6" w:rsidRDefault="00104EB6">
            <w:pPr>
              <w:pStyle w:val="TAL"/>
              <w:rPr>
                <w:sz w:val="16"/>
              </w:rPr>
            </w:pPr>
          </w:p>
        </w:tc>
        <w:tc>
          <w:tcPr>
            <w:tcW w:w="595" w:type="dxa"/>
            <w:shd w:val="solid" w:color="FFFFFF" w:fill="auto"/>
          </w:tcPr>
          <w:p w14:paraId="1A7080F2" w14:textId="77777777" w:rsidR="00104EB6" w:rsidRDefault="00104EB6">
            <w:pPr>
              <w:pStyle w:val="TAL"/>
              <w:rPr>
                <w:sz w:val="16"/>
              </w:rPr>
            </w:pPr>
            <w:r>
              <w:rPr>
                <w:sz w:val="16"/>
              </w:rPr>
              <w:t>Rel-5</w:t>
            </w:r>
          </w:p>
        </w:tc>
        <w:tc>
          <w:tcPr>
            <w:tcW w:w="391" w:type="dxa"/>
            <w:shd w:val="solid" w:color="FFFFFF" w:fill="auto"/>
          </w:tcPr>
          <w:p w14:paraId="690F84A6" w14:textId="77777777" w:rsidR="00104EB6" w:rsidRDefault="00104EB6">
            <w:pPr>
              <w:pStyle w:val="TAL"/>
              <w:rPr>
                <w:sz w:val="16"/>
              </w:rPr>
            </w:pPr>
          </w:p>
        </w:tc>
        <w:tc>
          <w:tcPr>
            <w:tcW w:w="2409" w:type="dxa"/>
            <w:shd w:val="solid" w:color="FFFFFF" w:fill="auto"/>
          </w:tcPr>
          <w:p w14:paraId="1360D21D" w14:textId="77777777" w:rsidR="00104EB6" w:rsidRDefault="00104EB6">
            <w:pPr>
              <w:pStyle w:val="TAL"/>
              <w:rPr>
                <w:sz w:val="16"/>
              </w:rPr>
            </w:pPr>
            <w:r>
              <w:rPr>
                <w:sz w:val="16"/>
              </w:rPr>
              <w:t>Updated from Rel-4 to Rel5</w:t>
            </w:r>
          </w:p>
        </w:tc>
        <w:tc>
          <w:tcPr>
            <w:tcW w:w="567" w:type="dxa"/>
            <w:shd w:val="solid" w:color="FFFFFF" w:fill="auto"/>
          </w:tcPr>
          <w:p w14:paraId="0469550A" w14:textId="77777777" w:rsidR="00104EB6" w:rsidRDefault="00104EB6">
            <w:pPr>
              <w:pStyle w:val="TAL"/>
              <w:rPr>
                <w:sz w:val="16"/>
              </w:rPr>
            </w:pPr>
            <w:r>
              <w:rPr>
                <w:sz w:val="16"/>
              </w:rPr>
              <w:t>4.1.0</w:t>
            </w:r>
          </w:p>
        </w:tc>
        <w:tc>
          <w:tcPr>
            <w:tcW w:w="567" w:type="dxa"/>
            <w:shd w:val="solid" w:color="FFFFFF" w:fill="auto"/>
          </w:tcPr>
          <w:p w14:paraId="57F02471" w14:textId="77777777" w:rsidR="00104EB6" w:rsidRDefault="00104EB6">
            <w:pPr>
              <w:pStyle w:val="TAL"/>
              <w:rPr>
                <w:sz w:val="16"/>
              </w:rPr>
            </w:pPr>
            <w:r>
              <w:rPr>
                <w:sz w:val="16"/>
              </w:rPr>
              <w:t>5.0.0</w:t>
            </w:r>
          </w:p>
        </w:tc>
        <w:tc>
          <w:tcPr>
            <w:tcW w:w="850" w:type="dxa"/>
          </w:tcPr>
          <w:p w14:paraId="32B2EBA7" w14:textId="77777777" w:rsidR="00104EB6" w:rsidRDefault="00104EB6">
            <w:pPr>
              <w:pStyle w:val="TAL"/>
              <w:rPr>
                <w:sz w:val="16"/>
              </w:rPr>
            </w:pPr>
          </w:p>
        </w:tc>
      </w:tr>
      <w:tr w:rsidR="00104EB6" w14:paraId="010BDC9B" w14:textId="77777777">
        <w:tblPrEx>
          <w:tblCellMar>
            <w:top w:w="0" w:type="dxa"/>
            <w:bottom w:w="0" w:type="dxa"/>
          </w:tblCellMar>
        </w:tblPrEx>
        <w:tc>
          <w:tcPr>
            <w:tcW w:w="799" w:type="dxa"/>
            <w:shd w:val="solid" w:color="FFFFFF" w:fill="auto"/>
          </w:tcPr>
          <w:p w14:paraId="4FA3CC59" w14:textId="77777777" w:rsidR="00104EB6" w:rsidRDefault="00104EB6">
            <w:pPr>
              <w:pStyle w:val="TAL"/>
              <w:rPr>
                <w:sz w:val="16"/>
              </w:rPr>
            </w:pPr>
            <w:r>
              <w:rPr>
                <w:sz w:val="16"/>
              </w:rPr>
              <w:t>SP-20</w:t>
            </w:r>
          </w:p>
        </w:tc>
        <w:tc>
          <w:tcPr>
            <w:tcW w:w="901" w:type="dxa"/>
            <w:shd w:val="solid" w:color="FFFFFF" w:fill="auto"/>
          </w:tcPr>
          <w:p w14:paraId="59E363FF" w14:textId="77777777" w:rsidR="00104EB6" w:rsidRDefault="00104EB6">
            <w:pPr>
              <w:pStyle w:val="TAL"/>
              <w:rPr>
                <w:sz w:val="16"/>
              </w:rPr>
            </w:pPr>
            <w:r>
              <w:rPr>
                <w:sz w:val="16"/>
              </w:rPr>
              <w:t>SP-030241</w:t>
            </w:r>
          </w:p>
        </w:tc>
        <w:tc>
          <w:tcPr>
            <w:tcW w:w="992" w:type="dxa"/>
            <w:shd w:val="solid" w:color="FFFFFF" w:fill="auto"/>
          </w:tcPr>
          <w:p w14:paraId="03801C89" w14:textId="77777777" w:rsidR="00104EB6" w:rsidRDefault="00104EB6">
            <w:pPr>
              <w:pStyle w:val="TAL"/>
              <w:rPr>
                <w:sz w:val="16"/>
              </w:rPr>
            </w:pPr>
            <w:r>
              <w:rPr>
                <w:sz w:val="16"/>
              </w:rPr>
              <w:t>S1-030378</w:t>
            </w:r>
          </w:p>
        </w:tc>
        <w:tc>
          <w:tcPr>
            <w:tcW w:w="708" w:type="dxa"/>
            <w:shd w:val="solid" w:color="FFFFFF" w:fill="auto"/>
          </w:tcPr>
          <w:p w14:paraId="64D360A6" w14:textId="77777777" w:rsidR="00104EB6" w:rsidRDefault="00104EB6">
            <w:pPr>
              <w:pStyle w:val="TAL"/>
              <w:rPr>
                <w:sz w:val="16"/>
              </w:rPr>
            </w:pPr>
            <w:r>
              <w:rPr>
                <w:sz w:val="16"/>
              </w:rPr>
              <w:t>22.042</w:t>
            </w:r>
          </w:p>
        </w:tc>
        <w:tc>
          <w:tcPr>
            <w:tcW w:w="425" w:type="dxa"/>
            <w:shd w:val="solid" w:color="FFFFFF" w:fill="auto"/>
          </w:tcPr>
          <w:p w14:paraId="1C2FB8F1" w14:textId="77777777" w:rsidR="00104EB6" w:rsidRDefault="00104EB6">
            <w:pPr>
              <w:pStyle w:val="TAL"/>
              <w:rPr>
                <w:sz w:val="16"/>
              </w:rPr>
            </w:pPr>
            <w:r>
              <w:rPr>
                <w:sz w:val="16"/>
              </w:rPr>
              <w:t>005</w:t>
            </w:r>
          </w:p>
        </w:tc>
        <w:tc>
          <w:tcPr>
            <w:tcW w:w="425" w:type="dxa"/>
            <w:shd w:val="solid" w:color="FFFFFF" w:fill="auto"/>
          </w:tcPr>
          <w:p w14:paraId="6DD6B9F5" w14:textId="77777777" w:rsidR="00104EB6" w:rsidRDefault="00104EB6">
            <w:pPr>
              <w:pStyle w:val="TAL"/>
              <w:rPr>
                <w:sz w:val="16"/>
              </w:rPr>
            </w:pPr>
            <w:r>
              <w:rPr>
                <w:sz w:val="16"/>
              </w:rPr>
              <w:t>-</w:t>
            </w:r>
          </w:p>
        </w:tc>
        <w:tc>
          <w:tcPr>
            <w:tcW w:w="595" w:type="dxa"/>
            <w:shd w:val="solid" w:color="FFFFFF" w:fill="auto"/>
          </w:tcPr>
          <w:p w14:paraId="61A8E5FC" w14:textId="77777777" w:rsidR="00104EB6" w:rsidRDefault="00104EB6">
            <w:pPr>
              <w:pStyle w:val="TAL"/>
              <w:rPr>
                <w:sz w:val="16"/>
              </w:rPr>
            </w:pPr>
            <w:r>
              <w:rPr>
                <w:sz w:val="16"/>
              </w:rPr>
              <w:t>Rel-5</w:t>
            </w:r>
          </w:p>
        </w:tc>
        <w:tc>
          <w:tcPr>
            <w:tcW w:w="391" w:type="dxa"/>
            <w:shd w:val="solid" w:color="FFFFFF" w:fill="auto"/>
          </w:tcPr>
          <w:p w14:paraId="278BE9A9" w14:textId="77777777" w:rsidR="00104EB6" w:rsidRDefault="00104EB6">
            <w:pPr>
              <w:pStyle w:val="TAL"/>
              <w:rPr>
                <w:sz w:val="16"/>
              </w:rPr>
            </w:pPr>
            <w:r>
              <w:rPr>
                <w:sz w:val="16"/>
              </w:rPr>
              <w:t>A</w:t>
            </w:r>
          </w:p>
        </w:tc>
        <w:tc>
          <w:tcPr>
            <w:tcW w:w="2409" w:type="dxa"/>
            <w:shd w:val="solid" w:color="FFFFFF" w:fill="auto"/>
          </w:tcPr>
          <w:p w14:paraId="3D8FCE90" w14:textId="77777777" w:rsidR="00104EB6" w:rsidRDefault="00104EB6">
            <w:pPr>
              <w:pStyle w:val="TAL"/>
              <w:rPr>
                <w:sz w:val="16"/>
              </w:rPr>
            </w:pPr>
            <w:r>
              <w:rPr>
                <w:sz w:val="16"/>
              </w:rPr>
              <w:t>Alignment of TS 22.042 (NITZ) with implementation in TS 24.008</w:t>
            </w:r>
          </w:p>
        </w:tc>
        <w:tc>
          <w:tcPr>
            <w:tcW w:w="567" w:type="dxa"/>
            <w:shd w:val="solid" w:color="FFFFFF" w:fill="auto"/>
          </w:tcPr>
          <w:p w14:paraId="50F43FCE" w14:textId="77777777" w:rsidR="00104EB6" w:rsidRDefault="00104EB6">
            <w:pPr>
              <w:pStyle w:val="TAL"/>
              <w:rPr>
                <w:sz w:val="16"/>
              </w:rPr>
            </w:pPr>
            <w:r>
              <w:rPr>
                <w:sz w:val="16"/>
              </w:rPr>
              <w:t>5.0.0</w:t>
            </w:r>
          </w:p>
        </w:tc>
        <w:tc>
          <w:tcPr>
            <w:tcW w:w="567" w:type="dxa"/>
            <w:shd w:val="solid" w:color="FFFFFF" w:fill="auto"/>
          </w:tcPr>
          <w:p w14:paraId="4540A557" w14:textId="77777777" w:rsidR="00104EB6" w:rsidRDefault="00104EB6">
            <w:pPr>
              <w:pStyle w:val="TAL"/>
              <w:rPr>
                <w:sz w:val="16"/>
              </w:rPr>
            </w:pPr>
            <w:r>
              <w:rPr>
                <w:sz w:val="16"/>
              </w:rPr>
              <w:t>5.1.0</w:t>
            </w:r>
          </w:p>
        </w:tc>
        <w:tc>
          <w:tcPr>
            <w:tcW w:w="850" w:type="dxa"/>
          </w:tcPr>
          <w:p w14:paraId="5C13DCD6" w14:textId="77777777" w:rsidR="00104EB6" w:rsidRDefault="00104EB6">
            <w:pPr>
              <w:pStyle w:val="TAL"/>
              <w:rPr>
                <w:sz w:val="16"/>
              </w:rPr>
            </w:pPr>
            <w:r>
              <w:rPr>
                <w:sz w:val="16"/>
              </w:rPr>
              <w:t>TEI5</w:t>
            </w:r>
          </w:p>
        </w:tc>
      </w:tr>
      <w:tr w:rsidR="00191575" w14:paraId="6ABBD6F0"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F1AD823" w14:textId="77777777" w:rsidR="00191575" w:rsidRDefault="00191575" w:rsidP="00104EB6">
            <w:pPr>
              <w:pStyle w:val="TAL"/>
              <w:rPr>
                <w:sz w:val="16"/>
              </w:rPr>
            </w:pPr>
            <w:r>
              <w:rPr>
                <w:sz w:val="16"/>
              </w:rPr>
              <w:t>SP-26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2888B" w14:textId="77777777" w:rsidR="00191575" w:rsidRDefault="00191575" w:rsidP="00104EB6">
            <w:pPr>
              <w:pStyle w:val="TAL"/>
              <w:rPr>
                <w:sz w:val="16"/>
              </w:rPr>
            </w:pPr>
            <w:r>
              <w:rPr>
                <w:sz w:val="16"/>
              </w:rPr>
              <w:t>SP-040744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E290" w14:textId="77777777" w:rsidR="00191575" w:rsidRDefault="00191575" w:rsidP="00104EB6">
            <w:pPr>
              <w:pStyle w:val="TAL"/>
              <w:rPr>
                <w:sz w:val="16"/>
              </w:rPr>
            </w:pPr>
            <w:r>
              <w:rPr>
                <w:sz w:val="16"/>
              </w:rPr>
              <w:t>S1-040997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C48" w14:textId="77777777" w:rsidR="00191575" w:rsidRDefault="00191575" w:rsidP="00104EB6">
            <w:pPr>
              <w:pStyle w:val="TAL"/>
              <w:rPr>
                <w:sz w:val="16"/>
              </w:rPr>
            </w:pPr>
            <w:r>
              <w:rPr>
                <w:sz w:val="16"/>
              </w:rPr>
              <w:t>22.042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C1F3" w14:textId="77777777" w:rsidR="00191575" w:rsidRDefault="00191575" w:rsidP="00104EB6">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75F2B" w14:textId="77777777" w:rsidR="00191575" w:rsidRDefault="00191575" w:rsidP="00104EB6">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A2AD0EE" w14:textId="77777777" w:rsidR="00191575" w:rsidRDefault="00191575" w:rsidP="00104EB6">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9E3246" w14:textId="77777777" w:rsidR="00191575" w:rsidRDefault="00191575" w:rsidP="00104EB6">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FB6BEA" w14:textId="77777777" w:rsidR="00191575" w:rsidRDefault="00191575" w:rsidP="00104EB6">
            <w:pPr>
              <w:pStyle w:val="TAL"/>
              <w:rPr>
                <w:sz w:val="16"/>
              </w:rPr>
            </w:pPr>
            <w:r>
              <w:rPr>
                <w:sz w:val="16"/>
              </w:rPr>
              <w:t>Updated from Rel-5 to Rel-6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CA99" w14:textId="77777777" w:rsidR="00191575" w:rsidRDefault="00191575" w:rsidP="00104EB6">
            <w:pPr>
              <w:pStyle w:val="TAL"/>
              <w:rPr>
                <w:sz w:val="16"/>
              </w:rPr>
            </w:pPr>
            <w:r>
              <w:rPr>
                <w:sz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41A35" w14:textId="77777777" w:rsidR="00191575" w:rsidRDefault="00191575" w:rsidP="00104EB6">
            <w:pPr>
              <w:pStyle w:val="TAL"/>
              <w:rPr>
                <w:sz w:val="16"/>
              </w:rPr>
            </w:pPr>
            <w:r>
              <w:rPr>
                <w:sz w:val="16"/>
              </w:rPr>
              <w:t>6.0.0</w:t>
            </w:r>
          </w:p>
        </w:tc>
        <w:tc>
          <w:tcPr>
            <w:tcW w:w="850" w:type="dxa"/>
            <w:tcBorders>
              <w:top w:val="single" w:sz="6" w:space="0" w:color="auto"/>
              <w:left w:val="single" w:sz="6" w:space="0" w:color="auto"/>
              <w:bottom w:val="single" w:sz="6" w:space="0" w:color="auto"/>
              <w:right w:val="single" w:sz="6" w:space="0" w:color="auto"/>
            </w:tcBorders>
          </w:tcPr>
          <w:p w14:paraId="65FE6028" w14:textId="77777777" w:rsidR="00191575" w:rsidRDefault="00191575" w:rsidP="00104EB6">
            <w:pPr>
              <w:pStyle w:val="TAL"/>
              <w:rPr>
                <w:sz w:val="16"/>
              </w:rPr>
            </w:pPr>
          </w:p>
        </w:tc>
      </w:tr>
      <w:tr w:rsidR="007D7583" w14:paraId="59E4C084"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4331B16B" w14:textId="77777777" w:rsidR="007D7583" w:rsidRDefault="007D7583" w:rsidP="00CC15F3">
            <w:pPr>
              <w:pStyle w:val="TAL"/>
              <w:rPr>
                <w:sz w:val="16"/>
              </w:rPr>
            </w:pPr>
            <w:r>
              <w:rPr>
                <w:sz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035DA" w14:textId="77777777" w:rsidR="007D7583" w:rsidRDefault="007D7583" w:rsidP="00CC15F3">
            <w:pPr>
              <w:pStyle w:val="TAL"/>
              <w:rPr>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CEE02F" w14:textId="77777777" w:rsidR="007D7583" w:rsidRDefault="007D7583" w:rsidP="00CC15F3">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B4BCE" w14:textId="77777777" w:rsidR="007D7583" w:rsidRDefault="007D7583" w:rsidP="00CC15F3">
            <w:pPr>
              <w:pStyle w:val="TAL"/>
              <w:rPr>
                <w:sz w:val="16"/>
              </w:rPr>
            </w:pPr>
            <w:r>
              <w:rPr>
                <w:sz w:val="16"/>
              </w:rPr>
              <w:t>22.042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80AC8" w14:textId="77777777" w:rsidR="007D7583" w:rsidRDefault="007D7583" w:rsidP="00CC15F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78B1" w14:textId="77777777" w:rsidR="007D7583" w:rsidRDefault="007D7583" w:rsidP="00CC15F3">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0BCF692" w14:textId="77777777" w:rsidR="007D7583" w:rsidRDefault="007D7583" w:rsidP="00CC15F3">
            <w:pPr>
              <w:pStyle w:val="TAL"/>
              <w:rPr>
                <w:sz w:val="16"/>
              </w:rPr>
            </w:pPr>
            <w:r>
              <w:rPr>
                <w:sz w:val="16"/>
              </w:rPr>
              <w:t>Rel-7</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4BF177" w14:textId="77777777" w:rsidR="007D7583" w:rsidRDefault="007D7583" w:rsidP="00CC15F3">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7B456F" w14:textId="77777777" w:rsidR="007D7583" w:rsidRDefault="007D7583" w:rsidP="00CC15F3">
            <w:pPr>
              <w:pStyle w:val="TAL"/>
              <w:rPr>
                <w:sz w:val="16"/>
              </w:rPr>
            </w:pPr>
            <w:r>
              <w:rPr>
                <w:sz w:val="16"/>
              </w:rPr>
              <w:t>Updated from Rel-6 to Rel-7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3A00C" w14:textId="77777777" w:rsidR="007D7583" w:rsidRDefault="007D7583" w:rsidP="00CC15F3">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FB557" w14:textId="77777777" w:rsidR="007D7583" w:rsidRDefault="007D7583" w:rsidP="00CC15F3">
            <w:pPr>
              <w:pStyle w:val="TAL"/>
              <w:rPr>
                <w:sz w:val="16"/>
              </w:rPr>
            </w:pPr>
            <w:r>
              <w:rPr>
                <w:sz w:val="16"/>
              </w:rPr>
              <w:t>7.0.0</w:t>
            </w:r>
          </w:p>
        </w:tc>
        <w:tc>
          <w:tcPr>
            <w:tcW w:w="850" w:type="dxa"/>
            <w:tcBorders>
              <w:top w:val="single" w:sz="6" w:space="0" w:color="auto"/>
              <w:left w:val="single" w:sz="6" w:space="0" w:color="auto"/>
              <w:bottom w:val="single" w:sz="6" w:space="0" w:color="auto"/>
              <w:right w:val="single" w:sz="6" w:space="0" w:color="auto"/>
            </w:tcBorders>
          </w:tcPr>
          <w:p w14:paraId="7E9CA14B" w14:textId="77777777" w:rsidR="007D7583" w:rsidRDefault="007D7583" w:rsidP="00CC15F3">
            <w:pPr>
              <w:pStyle w:val="TAL"/>
              <w:rPr>
                <w:sz w:val="16"/>
              </w:rPr>
            </w:pPr>
          </w:p>
        </w:tc>
      </w:tr>
      <w:tr w:rsidR="007C393C" w14:paraId="521126E5"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7BA74FA" w14:textId="77777777" w:rsidR="007C393C" w:rsidRDefault="007C393C" w:rsidP="00CC15F3">
            <w:pPr>
              <w:pStyle w:val="TAL"/>
              <w:rPr>
                <w:sz w:val="16"/>
              </w:rPr>
            </w:pPr>
            <w:r>
              <w:rPr>
                <w:sz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65950" w14:textId="77777777" w:rsidR="007C393C" w:rsidRDefault="007C393C"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D1845" w14:textId="77777777" w:rsidR="007C393C" w:rsidRDefault="007C393C"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F078" w14:textId="77777777" w:rsidR="007C393C" w:rsidRDefault="007C393C" w:rsidP="00CC15F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30E4" w14:textId="77777777" w:rsidR="007C393C" w:rsidRDefault="007C393C" w:rsidP="00CC15F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67A10" w14:textId="77777777" w:rsidR="007C393C" w:rsidRDefault="007C393C" w:rsidP="00CC15F3">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3B58C7C" w14:textId="77777777" w:rsidR="007C393C" w:rsidRDefault="007C393C" w:rsidP="00CC15F3">
            <w:pPr>
              <w:pStyle w:val="TAL"/>
              <w:rPr>
                <w:sz w:val="16"/>
              </w:rPr>
            </w:pPr>
            <w:r>
              <w:rPr>
                <w:sz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DB2E43" w14:textId="77777777" w:rsidR="007C393C" w:rsidRDefault="007C393C" w:rsidP="00CC15F3">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18AA98A" w14:textId="77777777" w:rsidR="007C393C" w:rsidRDefault="007C393C" w:rsidP="00CC15F3">
            <w:pPr>
              <w:pStyle w:val="TAL"/>
              <w:rPr>
                <w:sz w:val="16"/>
              </w:rPr>
            </w:pPr>
            <w:r>
              <w:rPr>
                <w:sz w:val="16"/>
              </w:rPr>
              <w:t>Updated from Rel-7 to Rel-8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6EDDF" w14:textId="77777777" w:rsidR="007C393C" w:rsidRDefault="007C393C" w:rsidP="00CC15F3">
            <w:pPr>
              <w:pStyle w:val="TAL"/>
              <w:rPr>
                <w:sz w:val="16"/>
              </w:rPr>
            </w:pPr>
            <w:r>
              <w:rPr>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05C94" w14:textId="77777777" w:rsidR="007C393C" w:rsidRDefault="007C393C" w:rsidP="00CC15F3">
            <w:pPr>
              <w:pStyle w:val="TAL"/>
              <w:rPr>
                <w:sz w:val="16"/>
              </w:rPr>
            </w:pPr>
            <w:r>
              <w:rPr>
                <w:sz w:val="16"/>
              </w:rPr>
              <w:t>8.0.0</w:t>
            </w:r>
          </w:p>
        </w:tc>
        <w:tc>
          <w:tcPr>
            <w:tcW w:w="850" w:type="dxa"/>
            <w:tcBorders>
              <w:top w:val="single" w:sz="6" w:space="0" w:color="auto"/>
              <w:left w:val="single" w:sz="6" w:space="0" w:color="auto"/>
              <w:bottom w:val="single" w:sz="6" w:space="0" w:color="auto"/>
              <w:right w:val="single" w:sz="6" w:space="0" w:color="auto"/>
            </w:tcBorders>
          </w:tcPr>
          <w:p w14:paraId="765C6810" w14:textId="77777777" w:rsidR="007C393C" w:rsidRDefault="007C393C" w:rsidP="00CC15F3">
            <w:pPr>
              <w:pStyle w:val="TAL"/>
              <w:rPr>
                <w:sz w:val="16"/>
              </w:rPr>
            </w:pPr>
          </w:p>
        </w:tc>
      </w:tr>
      <w:tr w:rsidR="00A83271" w14:paraId="78F5E2AB"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770E0D68" w14:textId="77777777" w:rsidR="00A83271" w:rsidRDefault="00A83271" w:rsidP="00CC15F3">
            <w:pPr>
              <w:pStyle w:val="TAL"/>
              <w:rPr>
                <w:sz w:val="16"/>
              </w:rPr>
            </w:pPr>
            <w:r>
              <w:rPr>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55666" w14:textId="77777777" w:rsidR="00A83271" w:rsidRDefault="00A83271"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07E91" w14:textId="77777777" w:rsidR="00A83271" w:rsidRDefault="00A83271"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44FBA" w14:textId="77777777" w:rsidR="00A83271" w:rsidRDefault="00A83271"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35E40" w14:textId="77777777" w:rsidR="00A83271" w:rsidRDefault="00A83271"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8243" w14:textId="77777777" w:rsidR="00A83271" w:rsidRDefault="00A83271"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E4902FB" w14:textId="77777777" w:rsidR="00A83271" w:rsidRDefault="00A83271"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042B55" w14:textId="77777777" w:rsidR="00A83271" w:rsidRDefault="00A83271"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4FF0EAE" w14:textId="77777777" w:rsidR="00A83271" w:rsidRDefault="00A83271" w:rsidP="00CC15F3">
            <w:pPr>
              <w:pStyle w:val="TAL"/>
              <w:rPr>
                <w:sz w:val="16"/>
              </w:rPr>
            </w:pPr>
            <w:r>
              <w:rPr>
                <w:sz w:val="16"/>
              </w:rPr>
              <w:t>Updated to Rel-9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08E6" w14:textId="77777777" w:rsidR="00A83271" w:rsidRDefault="00A83271" w:rsidP="00CC15F3">
            <w:pPr>
              <w:pStyle w:val="TAL"/>
              <w:rPr>
                <w:sz w:val="16"/>
              </w:rPr>
            </w:pPr>
            <w:r>
              <w:rPr>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114F" w14:textId="77777777" w:rsidR="00A83271" w:rsidRDefault="00A83271" w:rsidP="00CC15F3">
            <w:pPr>
              <w:pStyle w:val="TAL"/>
              <w:rPr>
                <w:sz w:val="16"/>
              </w:rPr>
            </w:pPr>
            <w:r>
              <w:rPr>
                <w:sz w:val="16"/>
              </w:rPr>
              <w:t>9.0.0</w:t>
            </w:r>
          </w:p>
        </w:tc>
        <w:tc>
          <w:tcPr>
            <w:tcW w:w="850" w:type="dxa"/>
            <w:tcBorders>
              <w:top w:val="single" w:sz="6" w:space="0" w:color="auto"/>
              <w:left w:val="single" w:sz="6" w:space="0" w:color="auto"/>
              <w:bottom w:val="single" w:sz="6" w:space="0" w:color="auto"/>
              <w:right w:val="single" w:sz="6" w:space="0" w:color="auto"/>
            </w:tcBorders>
          </w:tcPr>
          <w:p w14:paraId="4179CE8E" w14:textId="77777777" w:rsidR="00A83271" w:rsidRDefault="00A83271" w:rsidP="00CC15F3">
            <w:pPr>
              <w:pStyle w:val="TAL"/>
              <w:rPr>
                <w:sz w:val="16"/>
              </w:rPr>
            </w:pPr>
          </w:p>
        </w:tc>
      </w:tr>
      <w:tr w:rsidR="005C5653" w14:paraId="03686D86"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0C05A619" w14:textId="77777777" w:rsidR="005C5653" w:rsidRDefault="005C5653" w:rsidP="00CC15F3">
            <w:pPr>
              <w:pStyle w:val="TAL"/>
              <w:rPr>
                <w:sz w:val="16"/>
              </w:rPr>
            </w:pPr>
            <w:r>
              <w:rPr>
                <w:sz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1B6D1" w14:textId="77777777" w:rsidR="005C5653" w:rsidRDefault="005C5653"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F506F" w14:textId="77777777" w:rsidR="005C5653" w:rsidRDefault="005C5653"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D8A5D" w14:textId="77777777" w:rsidR="005C5653" w:rsidRDefault="005C5653"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1FC0A" w14:textId="77777777" w:rsidR="005C5653" w:rsidRDefault="005C5653"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EAEA1" w14:textId="77777777" w:rsidR="005C5653" w:rsidRDefault="005C5653"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96E034B" w14:textId="77777777" w:rsidR="005C5653" w:rsidRDefault="005C5653"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81516A" w14:textId="77777777" w:rsidR="005C5653" w:rsidRDefault="005C5653"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1D26B9" w14:textId="77777777" w:rsidR="005C5653" w:rsidRPr="005C5653" w:rsidRDefault="005C5653" w:rsidP="005C5653">
            <w:pPr>
              <w:pStyle w:val="TAL"/>
              <w:rPr>
                <w:sz w:val="16"/>
              </w:rPr>
            </w:pPr>
            <w:r w:rsidRPr="005C5653">
              <w:rPr>
                <w:sz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7188" w14:textId="77777777" w:rsidR="005C5653" w:rsidRPr="005C5653" w:rsidRDefault="005C5653" w:rsidP="005C5653">
            <w:pPr>
              <w:pStyle w:val="TAL"/>
              <w:rPr>
                <w:sz w:val="16"/>
              </w:rPr>
            </w:pPr>
            <w:r w:rsidRPr="005C5653">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73E93" w14:textId="77777777" w:rsidR="005C5653" w:rsidRPr="005C5653" w:rsidRDefault="005C5653" w:rsidP="005C5653">
            <w:pPr>
              <w:pStyle w:val="TAL"/>
              <w:rPr>
                <w:sz w:val="16"/>
              </w:rPr>
            </w:pPr>
            <w:r w:rsidRPr="005C5653">
              <w:rPr>
                <w:sz w:val="16"/>
              </w:rPr>
              <w:t>10.0.0</w:t>
            </w:r>
          </w:p>
        </w:tc>
        <w:tc>
          <w:tcPr>
            <w:tcW w:w="850" w:type="dxa"/>
            <w:tcBorders>
              <w:top w:val="single" w:sz="6" w:space="0" w:color="auto"/>
              <w:left w:val="single" w:sz="6" w:space="0" w:color="auto"/>
              <w:bottom w:val="single" w:sz="6" w:space="0" w:color="auto"/>
              <w:right w:val="single" w:sz="6" w:space="0" w:color="auto"/>
            </w:tcBorders>
          </w:tcPr>
          <w:p w14:paraId="53F89B3E" w14:textId="77777777" w:rsidR="005C5653" w:rsidRDefault="005C5653" w:rsidP="00CC15F3">
            <w:pPr>
              <w:pStyle w:val="TAL"/>
              <w:rPr>
                <w:sz w:val="16"/>
              </w:rPr>
            </w:pPr>
          </w:p>
        </w:tc>
      </w:tr>
      <w:tr w:rsidR="005C5653" w:rsidRPr="005C5653" w14:paraId="57E5FE28"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583E528B" w14:textId="77777777" w:rsidR="005C5653" w:rsidRDefault="005C5653" w:rsidP="00CC15F3">
            <w:pPr>
              <w:pStyle w:val="TAL"/>
              <w:rPr>
                <w:sz w:val="16"/>
              </w:rPr>
            </w:pPr>
            <w:r>
              <w:rPr>
                <w:sz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66B" w14:textId="77777777" w:rsidR="005C5653" w:rsidRDefault="005C5653"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EB499" w14:textId="77777777" w:rsidR="005C5653" w:rsidRDefault="005C5653"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49D8" w14:textId="77777777" w:rsidR="005C5653" w:rsidRDefault="005C5653"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4AB7A" w14:textId="77777777" w:rsidR="005C5653" w:rsidRDefault="005C5653"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3026" w14:textId="77777777" w:rsidR="005C5653" w:rsidRDefault="005C5653"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01B10ED" w14:textId="77777777" w:rsidR="005C5653" w:rsidRDefault="005C5653"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6515E3" w14:textId="77777777" w:rsidR="005C5653" w:rsidRDefault="005C5653"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6056B60" w14:textId="77777777" w:rsidR="005C5653" w:rsidRPr="005C5653" w:rsidRDefault="005C5653" w:rsidP="005C5653">
            <w:pPr>
              <w:pStyle w:val="TAL"/>
              <w:rPr>
                <w:sz w:val="16"/>
              </w:rPr>
            </w:pPr>
            <w:r w:rsidRPr="005C5653">
              <w:rPr>
                <w:sz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515CC" w14:textId="77777777" w:rsidR="005C5653" w:rsidRPr="005C5653" w:rsidRDefault="005C5653" w:rsidP="005C5653">
            <w:pPr>
              <w:pStyle w:val="TAL"/>
              <w:rPr>
                <w:sz w:val="16"/>
              </w:rPr>
            </w:pPr>
            <w:r w:rsidRPr="005C5653">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1F75F" w14:textId="77777777" w:rsidR="005C5653" w:rsidRPr="005C5653" w:rsidRDefault="005C5653" w:rsidP="005C5653">
            <w:pPr>
              <w:pStyle w:val="TAL"/>
              <w:rPr>
                <w:sz w:val="16"/>
              </w:rPr>
            </w:pPr>
            <w:r w:rsidRPr="005C5653">
              <w:rPr>
                <w:sz w:val="16"/>
              </w:rPr>
              <w:t>11.0.0</w:t>
            </w:r>
          </w:p>
        </w:tc>
        <w:tc>
          <w:tcPr>
            <w:tcW w:w="850" w:type="dxa"/>
            <w:tcBorders>
              <w:top w:val="single" w:sz="6" w:space="0" w:color="auto"/>
              <w:left w:val="single" w:sz="6" w:space="0" w:color="auto"/>
              <w:bottom w:val="single" w:sz="6" w:space="0" w:color="auto"/>
              <w:right w:val="single" w:sz="6" w:space="0" w:color="auto"/>
            </w:tcBorders>
          </w:tcPr>
          <w:p w14:paraId="3C8BBD32" w14:textId="77777777" w:rsidR="005C5653" w:rsidRPr="005C5653" w:rsidRDefault="005C5653" w:rsidP="00CC15F3">
            <w:pPr>
              <w:pStyle w:val="TAL"/>
              <w:rPr>
                <w:sz w:val="16"/>
              </w:rPr>
            </w:pPr>
          </w:p>
        </w:tc>
      </w:tr>
      <w:tr w:rsidR="00E3764C" w:rsidRPr="005C5653" w14:paraId="6D5B7E1B"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D5419F3" w14:textId="77777777" w:rsidR="00E3764C" w:rsidRDefault="00E3764C" w:rsidP="00CC15F3">
            <w:pPr>
              <w:pStyle w:val="TAL"/>
              <w:rPr>
                <w:sz w:val="16"/>
              </w:rPr>
            </w:pPr>
            <w:r>
              <w:rPr>
                <w:sz w:val="16"/>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45BD1" w14:textId="77777777" w:rsidR="00E3764C" w:rsidRDefault="00E3764C"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320EB" w14:textId="77777777" w:rsidR="00E3764C" w:rsidRDefault="00E3764C"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28F7E" w14:textId="77777777" w:rsidR="00E3764C" w:rsidRDefault="00E3764C"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7B07C" w14:textId="77777777" w:rsidR="00E3764C" w:rsidRDefault="00E3764C"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A6B7A" w14:textId="77777777" w:rsidR="00E3764C" w:rsidRDefault="00E3764C"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F49E66A" w14:textId="77777777" w:rsidR="00E3764C" w:rsidRDefault="00E3764C"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1921BD" w14:textId="77777777" w:rsidR="00E3764C" w:rsidRDefault="00E3764C"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301019" w14:textId="77777777" w:rsidR="00E3764C" w:rsidRPr="005C5653" w:rsidRDefault="00E3764C" w:rsidP="003D6E5F">
            <w:pPr>
              <w:pStyle w:val="TAL"/>
              <w:rPr>
                <w:sz w:val="16"/>
              </w:rPr>
            </w:pPr>
            <w:r>
              <w:rPr>
                <w:sz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67104" w14:textId="77777777" w:rsidR="00E3764C" w:rsidRPr="005C5653" w:rsidRDefault="00E3764C" w:rsidP="003D6E5F">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A6971" w14:textId="77777777" w:rsidR="00E3764C" w:rsidRPr="00E3764C" w:rsidRDefault="00E3764C" w:rsidP="003D6E5F">
            <w:pPr>
              <w:pStyle w:val="TAL"/>
              <w:rPr>
                <w:sz w:val="16"/>
              </w:rPr>
            </w:pPr>
            <w:r w:rsidRPr="00E3764C">
              <w:rPr>
                <w:sz w:val="16"/>
              </w:rPr>
              <w:t>12.0.0</w:t>
            </w:r>
          </w:p>
        </w:tc>
        <w:tc>
          <w:tcPr>
            <w:tcW w:w="850" w:type="dxa"/>
            <w:tcBorders>
              <w:top w:val="single" w:sz="6" w:space="0" w:color="auto"/>
              <w:left w:val="single" w:sz="6" w:space="0" w:color="auto"/>
              <w:bottom w:val="single" w:sz="6" w:space="0" w:color="auto"/>
              <w:right w:val="single" w:sz="6" w:space="0" w:color="auto"/>
            </w:tcBorders>
          </w:tcPr>
          <w:p w14:paraId="19FBD65D" w14:textId="77777777" w:rsidR="00E3764C" w:rsidRPr="00E3764C" w:rsidRDefault="00E3764C" w:rsidP="00CC15F3">
            <w:pPr>
              <w:pStyle w:val="TAL"/>
              <w:rPr>
                <w:b/>
                <w:sz w:val="16"/>
              </w:rPr>
            </w:pPr>
          </w:p>
        </w:tc>
      </w:tr>
      <w:tr w:rsidR="007D35A9" w:rsidRPr="005C5653" w14:paraId="01181F05"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A01C738" w14:textId="77777777" w:rsidR="007D35A9" w:rsidRDefault="007D35A9" w:rsidP="00CC15F3">
            <w:pPr>
              <w:pStyle w:val="TAL"/>
              <w:rPr>
                <w:sz w:val="16"/>
              </w:rPr>
            </w:pPr>
            <w:r>
              <w:rPr>
                <w:sz w:val="16"/>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4A175" w14:textId="77777777" w:rsidR="007D35A9" w:rsidRDefault="007D35A9" w:rsidP="00CC15F3">
            <w:pPr>
              <w:pStyle w:val="TAL"/>
              <w:rPr>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2F7D9" w14:textId="77777777" w:rsidR="007D35A9" w:rsidRDefault="007D35A9" w:rsidP="00CC15F3">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AFA5A" w14:textId="77777777" w:rsidR="007D35A9" w:rsidRDefault="007D35A9" w:rsidP="00CC15F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32337" w14:textId="77777777" w:rsidR="007D35A9" w:rsidRDefault="007D35A9" w:rsidP="00CC15F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ACAA0" w14:textId="77777777" w:rsidR="007D35A9" w:rsidRDefault="007D35A9" w:rsidP="00CC15F3">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CEC2735" w14:textId="77777777" w:rsidR="007D35A9" w:rsidRDefault="007D35A9" w:rsidP="00CC15F3">
            <w:pPr>
              <w:pStyle w:val="TAL"/>
              <w:rPr>
                <w:sz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A8CFE1" w14:textId="77777777" w:rsidR="007D35A9" w:rsidRDefault="007D35A9" w:rsidP="00CC15F3">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3BCA59" w14:textId="77777777" w:rsidR="007D35A9" w:rsidRDefault="007D35A9" w:rsidP="007D35A9">
            <w:pPr>
              <w:pStyle w:val="TAL"/>
              <w:rPr>
                <w:sz w:val="16"/>
              </w:rPr>
            </w:pPr>
            <w:r>
              <w:rPr>
                <w:sz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E897B" w14:textId="77777777" w:rsidR="007D35A9" w:rsidRDefault="007D35A9" w:rsidP="003D6E5F">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D02A8" w14:textId="77777777" w:rsidR="007D35A9" w:rsidRPr="00E3764C" w:rsidRDefault="007D35A9" w:rsidP="003D6E5F">
            <w:pPr>
              <w:pStyle w:val="TAL"/>
              <w:rPr>
                <w:sz w:val="16"/>
              </w:rPr>
            </w:pPr>
            <w:r>
              <w:rPr>
                <w:sz w:val="16"/>
              </w:rPr>
              <w:t>13.0.0</w:t>
            </w:r>
          </w:p>
        </w:tc>
        <w:tc>
          <w:tcPr>
            <w:tcW w:w="850" w:type="dxa"/>
            <w:tcBorders>
              <w:top w:val="single" w:sz="6" w:space="0" w:color="auto"/>
              <w:left w:val="single" w:sz="6" w:space="0" w:color="auto"/>
              <w:bottom w:val="single" w:sz="6" w:space="0" w:color="auto"/>
              <w:right w:val="single" w:sz="6" w:space="0" w:color="auto"/>
            </w:tcBorders>
          </w:tcPr>
          <w:p w14:paraId="79DBD21A" w14:textId="77777777" w:rsidR="007D35A9" w:rsidRPr="00E3764C" w:rsidRDefault="007D35A9" w:rsidP="00CC15F3">
            <w:pPr>
              <w:pStyle w:val="TAL"/>
              <w:rPr>
                <w:b/>
                <w:sz w:val="16"/>
              </w:rPr>
            </w:pPr>
          </w:p>
        </w:tc>
      </w:tr>
      <w:tr w:rsidR="00A8243E" w:rsidRPr="005C5653" w14:paraId="71BF9C4F"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156AA1C4" w14:textId="77777777" w:rsidR="00A8243E" w:rsidRDefault="00A8243E" w:rsidP="00CC15F3">
            <w:pPr>
              <w:pStyle w:val="TAL"/>
              <w:rPr>
                <w:sz w:val="16"/>
              </w:rPr>
            </w:pPr>
            <w:r>
              <w:rPr>
                <w:sz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C905B" w14:textId="77777777" w:rsidR="00A8243E" w:rsidRDefault="00A8243E"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AC238" w14:textId="77777777" w:rsidR="00A8243E" w:rsidRDefault="00A8243E"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C7B1" w14:textId="77777777" w:rsidR="00A8243E" w:rsidRDefault="00A8243E"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B9FB" w14:textId="77777777" w:rsidR="00A8243E" w:rsidRDefault="00A8243E"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7C24" w14:textId="77777777" w:rsidR="00A8243E" w:rsidRDefault="00A8243E"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F34667D" w14:textId="77777777" w:rsidR="00A8243E" w:rsidRDefault="00A8243E"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4CBB87" w14:textId="77777777" w:rsidR="00A8243E" w:rsidRDefault="00A8243E"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2F618" w14:textId="77777777" w:rsidR="00A8243E" w:rsidRDefault="00A8243E" w:rsidP="007D35A9">
            <w:pPr>
              <w:pStyle w:val="TAL"/>
              <w:rPr>
                <w:sz w:val="16"/>
              </w:rPr>
            </w:pPr>
            <w:r>
              <w:rPr>
                <w:sz w:val="16"/>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DE92" w14:textId="77777777" w:rsidR="00A8243E" w:rsidRDefault="00A8243E" w:rsidP="003D6E5F">
            <w:pPr>
              <w:pStyle w:val="TAL"/>
              <w:rPr>
                <w:sz w:val="16"/>
              </w:rPr>
            </w:pPr>
            <w:r>
              <w:rPr>
                <w:sz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25770" w14:textId="77777777" w:rsidR="00A8243E" w:rsidRDefault="00A8243E" w:rsidP="003D6E5F">
            <w:pPr>
              <w:pStyle w:val="TAL"/>
              <w:rPr>
                <w:sz w:val="16"/>
              </w:rPr>
            </w:pPr>
            <w:r>
              <w:rPr>
                <w:sz w:val="16"/>
              </w:rPr>
              <w:t>14.0.0</w:t>
            </w:r>
          </w:p>
        </w:tc>
        <w:tc>
          <w:tcPr>
            <w:tcW w:w="850" w:type="dxa"/>
            <w:tcBorders>
              <w:top w:val="single" w:sz="6" w:space="0" w:color="auto"/>
              <w:left w:val="single" w:sz="6" w:space="0" w:color="auto"/>
              <w:bottom w:val="single" w:sz="6" w:space="0" w:color="auto"/>
              <w:right w:val="single" w:sz="6" w:space="0" w:color="auto"/>
            </w:tcBorders>
          </w:tcPr>
          <w:p w14:paraId="6B7139B4" w14:textId="77777777" w:rsidR="00A8243E" w:rsidRPr="00E3764C" w:rsidRDefault="00A8243E" w:rsidP="00CC15F3">
            <w:pPr>
              <w:pStyle w:val="TAL"/>
              <w:rPr>
                <w:b/>
                <w:sz w:val="16"/>
              </w:rPr>
            </w:pPr>
          </w:p>
        </w:tc>
      </w:tr>
      <w:tr w:rsidR="000F7E2C" w:rsidRPr="005C5653" w14:paraId="7BEC0963"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5EDC6E85" w14:textId="77777777" w:rsidR="000F7E2C" w:rsidRDefault="000F7E2C" w:rsidP="00CC15F3">
            <w:pPr>
              <w:pStyle w:val="TAL"/>
              <w:rPr>
                <w:sz w:val="16"/>
              </w:rPr>
            </w:pPr>
            <w:r>
              <w:rPr>
                <w:sz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CCD7" w14:textId="77777777" w:rsidR="000F7E2C" w:rsidRDefault="000F7E2C"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73CDC" w14:textId="77777777" w:rsidR="000F7E2C" w:rsidRDefault="000F7E2C"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674DA" w14:textId="77777777" w:rsidR="000F7E2C" w:rsidRDefault="000F7E2C"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D9A20" w14:textId="77777777" w:rsidR="000F7E2C" w:rsidRDefault="000F7E2C"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89AD" w14:textId="77777777" w:rsidR="000F7E2C" w:rsidRDefault="000F7E2C"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21499B3" w14:textId="77777777" w:rsidR="000F7E2C" w:rsidRDefault="000F7E2C"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59386D" w14:textId="77777777" w:rsidR="000F7E2C" w:rsidRDefault="000F7E2C"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8D6839E" w14:textId="77777777" w:rsidR="000F7E2C" w:rsidRDefault="000F7E2C" w:rsidP="007D35A9">
            <w:pPr>
              <w:pStyle w:val="TAL"/>
              <w:rPr>
                <w:sz w:val="16"/>
              </w:rPr>
            </w:pPr>
            <w:r>
              <w:rPr>
                <w:sz w:val="16"/>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40BF5" w14:textId="77777777" w:rsidR="000F7E2C" w:rsidRDefault="000F7E2C" w:rsidP="003D6E5F">
            <w:pPr>
              <w:pStyle w:val="TAL"/>
              <w:rPr>
                <w:sz w:val="16"/>
              </w:rPr>
            </w:pPr>
            <w:r>
              <w:rPr>
                <w:sz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B7B63" w14:textId="77777777" w:rsidR="000F7E2C" w:rsidRDefault="000F7E2C" w:rsidP="003D6E5F">
            <w:pPr>
              <w:pStyle w:val="TAL"/>
              <w:rPr>
                <w:sz w:val="16"/>
              </w:rPr>
            </w:pPr>
            <w:r>
              <w:rPr>
                <w:sz w:val="16"/>
              </w:rPr>
              <w:t>15.0.0</w:t>
            </w:r>
          </w:p>
        </w:tc>
        <w:tc>
          <w:tcPr>
            <w:tcW w:w="850" w:type="dxa"/>
            <w:tcBorders>
              <w:top w:val="single" w:sz="6" w:space="0" w:color="auto"/>
              <w:left w:val="single" w:sz="6" w:space="0" w:color="auto"/>
              <w:bottom w:val="single" w:sz="6" w:space="0" w:color="auto"/>
              <w:right w:val="single" w:sz="6" w:space="0" w:color="auto"/>
            </w:tcBorders>
          </w:tcPr>
          <w:p w14:paraId="55496672" w14:textId="77777777" w:rsidR="000F7E2C" w:rsidRPr="00E3764C" w:rsidRDefault="000F7E2C" w:rsidP="00CC15F3">
            <w:pPr>
              <w:pStyle w:val="TAL"/>
              <w:rPr>
                <w:b/>
                <w:sz w:val="16"/>
              </w:rPr>
            </w:pPr>
          </w:p>
        </w:tc>
      </w:tr>
      <w:tr w:rsidR="004E2855" w:rsidRPr="005C5653" w14:paraId="2BBB67ED"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9312356" w14:textId="77777777" w:rsidR="004E2855" w:rsidRDefault="004E2855" w:rsidP="00CC15F3">
            <w:pPr>
              <w:pStyle w:val="TAL"/>
              <w:rPr>
                <w:sz w:val="16"/>
              </w:rPr>
            </w:pPr>
            <w:r>
              <w:rPr>
                <w:sz w:val="16"/>
              </w:rPr>
              <w:t>SA#88e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56432" w14:textId="77777777" w:rsidR="004E2855" w:rsidRDefault="004E2855"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1B6B7" w14:textId="77777777" w:rsidR="004E2855" w:rsidRDefault="004E2855"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818A" w14:textId="77777777" w:rsidR="004E2855" w:rsidRDefault="004E2855"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57D19" w14:textId="77777777" w:rsidR="004E2855" w:rsidRDefault="004E2855"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D0C7C" w14:textId="77777777" w:rsidR="004E2855" w:rsidRDefault="004E2855"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F24DA2C" w14:textId="77777777" w:rsidR="004E2855" w:rsidRDefault="004E2855"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D29DC1" w14:textId="77777777" w:rsidR="004E2855" w:rsidRDefault="004E2855"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1FAD1CC" w14:textId="77777777" w:rsidR="004E2855" w:rsidRDefault="004E2855" w:rsidP="007D35A9">
            <w:pPr>
              <w:pStyle w:val="TAL"/>
              <w:rPr>
                <w:sz w:val="16"/>
              </w:rPr>
            </w:pPr>
            <w:r>
              <w:rPr>
                <w:sz w:val="16"/>
              </w:rPr>
              <w:t>Updated to Rel-16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F7367" w14:textId="77777777" w:rsidR="004E2855" w:rsidRDefault="004E2855" w:rsidP="003D6E5F">
            <w:pPr>
              <w:pStyle w:val="TAL"/>
              <w:rPr>
                <w:sz w:val="16"/>
              </w:rPr>
            </w:pPr>
            <w:r>
              <w:rPr>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AE64C" w14:textId="77777777" w:rsidR="004E2855" w:rsidRDefault="004E2855" w:rsidP="003D6E5F">
            <w:pPr>
              <w:pStyle w:val="TAL"/>
              <w:rPr>
                <w:sz w:val="16"/>
              </w:rPr>
            </w:pPr>
            <w:r>
              <w:rPr>
                <w:sz w:val="16"/>
              </w:rPr>
              <w:t>16.0.0</w:t>
            </w:r>
          </w:p>
        </w:tc>
        <w:tc>
          <w:tcPr>
            <w:tcW w:w="850" w:type="dxa"/>
            <w:tcBorders>
              <w:top w:val="single" w:sz="6" w:space="0" w:color="auto"/>
              <w:left w:val="single" w:sz="6" w:space="0" w:color="auto"/>
              <w:bottom w:val="single" w:sz="6" w:space="0" w:color="auto"/>
              <w:right w:val="single" w:sz="6" w:space="0" w:color="auto"/>
            </w:tcBorders>
          </w:tcPr>
          <w:p w14:paraId="6231CE12" w14:textId="77777777" w:rsidR="004E2855" w:rsidRPr="00E3764C" w:rsidRDefault="004E2855" w:rsidP="00CC15F3">
            <w:pPr>
              <w:pStyle w:val="TAL"/>
              <w:rPr>
                <w:b/>
                <w:sz w:val="16"/>
              </w:rPr>
            </w:pPr>
          </w:p>
        </w:tc>
      </w:tr>
      <w:tr w:rsidR="0016509E" w:rsidRPr="005C5653" w14:paraId="26A5DE2D"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4F8EAB57" w14:textId="77777777" w:rsidR="0016509E" w:rsidRDefault="0016509E" w:rsidP="00CC15F3">
            <w:pPr>
              <w:pStyle w:val="TAL"/>
              <w:rPr>
                <w:sz w:val="16"/>
              </w:rPr>
            </w:pPr>
            <w:r>
              <w:rPr>
                <w:sz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003F2" w14:textId="77777777" w:rsidR="0016509E" w:rsidRDefault="0016509E"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B41E80" w14:textId="77777777" w:rsidR="0016509E" w:rsidRDefault="0016509E"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E832" w14:textId="77777777" w:rsidR="0016509E" w:rsidRDefault="0016509E"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9BE1" w14:textId="77777777" w:rsidR="0016509E" w:rsidRDefault="0016509E"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FF26" w14:textId="77777777" w:rsidR="0016509E" w:rsidRDefault="0016509E"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FB32AAD" w14:textId="77777777" w:rsidR="0016509E" w:rsidRDefault="0016509E"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78E879" w14:textId="77777777" w:rsidR="0016509E" w:rsidRDefault="0016509E"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47B1138" w14:textId="77777777" w:rsidR="0016509E" w:rsidRDefault="0016509E" w:rsidP="007D35A9">
            <w:pPr>
              <w:pStyle w:val="TAL"/>
              <w:rPr>
                <w:sz w:val="16"/>
              </w:rPr>
            </w:pPr>
            <w:r>
              <w:rPr>
                <w:sz w:val="16"/>
              </w:rPr>
              <w:t>Updated to Rel-17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07214" w14:textId="77777777" w:rsidR="0016509E" w:rsidRDefault="0016509E" w:rsidP="003D6E5F">
            <w:pPr>
              <w:pStyle w:val="TAL"/>
              <w:rPr>
                <w:sz w:val="16"/>
              </w:rPr>
            </w:pPr>
            <w:r>
              <w:rPr>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52FD9" w14:textId="77777777" w:rsidR="0016509E" w:rsidRDefault="0016509E" w:rsidP="003D6E5F">
            <w:pPr>
              <w:pStyle w:val="TAL"/>
              <w:rPr>
                <w:sz w:val="16"/>
              </w:rPr>
            </w:pPr>
            <w:r>
              <w:rPr>
                <w:sz w:val="16"/>
              </w:rPr>
              <w:t>17.0.0</w:t>
            </w:r>
          </w:p>
        </w:tc>
        <w:tc>
          <w:tcPr>
            <w:tcW w:w="850" w:type="dxa"/>
            <w:tcBorders>
              <w:top w:val="single" w:sz="6" w:space="0" w:color="auto"/>
              <w:left w:val="single" w:sz="6" w:space="0" w:color="auto"/>
              <w:bottom w:val="single" w:sz="6" w:space="0" w:color="auto"/>
              <w:right w:val="single" w:sz="6" w:space="0" w:color="auto"/>
            </w:tcBorders>
          </w:tcPr>
          <w:p w14:paraId="387975B8" w14:textId="77777777" w:rsidR="0016509E" w:rsidRPr="00E3764C" w:rsidRDefault="0016509E" w:rsidP="00CC15F3">
            <w:pPr>
              <w:pStyle w:val="TAL"/>
              <w:rPr>
                <w:b/>
                <w:sz w:val="16"/>
              </w:rPr>
            </w:pPr>
          </w:p>
        </w:tc>
      </w:tr>
      <w:tr w:rsidR="00776D82" w:rsidRPr="005C5653" w14:paraId="5282D522"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44491F04" w14:textId="77777777" w:rsidR="00776D82" w:rsidRDefault="00776D82" w:rsidP="00CC15F3">
            <w:pPr>
              <w:pStyle w:val="TAL"/>
              <w:rPr>
                <w:sz w:val="16"/>
              </w:rPr>
            </w:pPr>
            <w:r>
              <w:rPr>
                <w:sz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7BEE9" w14:textId="77777777" w:rsidR="00776D82" w:rsidRDefault="00776D82"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BE0C" w14:textId="77777777" w:rsidR="00776D82" w:rsidRDefault="00776D82"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E9E31" w14:textId="77777777" w:rsidR="00776D82" w:rsidRDefault="00776D82"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6A61" w14:textId="77777777" w:rsidR="00776D82" w:rsidRDefault="00776D82"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90E5D" w14:textId="77777777" w:rsidR="00776D82" w:rsidRDefault="00776D82"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6B8DAD4" w14:textId="77777777" w:rsidR="00776D82" w:rsidRDefault="00776D82"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AFD713" w14:textId="77777777" w:rsidR="00776D82" w:rsidRDefault="00776D82"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0DAC87F" w14:textId="77777777" w:rsidR="00776D82" w:rsidRDefault="00776D82" w:rsidP="007D35A9">
            <w:pPr>
              <w:pStyle w:val="TAL"/>
              <w:rPr>
                <w:sz w:val="16"/>
              </w:rPr>
            </w:pPr>
            <w:r>
              <w:rPr>
                <w:sz w:val="16"/>
              </w:rPr>
              <w:t>Updated to Rel-18 by MCC</w:t>
            </w:r>
            <w:r w:rsidR="002F60E1">
              <w:rPr>
                <w:snapToGrid w:val="0"/>
                <w:color w:val="000000"/>
                <w:sz w:val="16"/>
                <w:lang w:val="en-AU"/>
              </w:rPr>
              <w:t xml:space="preserve"> (and issue with v.18.0.0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A8CC0" w14:textId="77777777" w:rsidR="00776D82" w:rsidRDefault="00776D82" w:rsidP="003D6E5F">
            <w:pPr>
              <w:pStyle w:val="TAL"/>
              <w:rPr>
                <w:sz w:val="16"/>
              </w:rPr>
            </w:pPr>
            <w:r>
              <w:rPr>
                <w:sz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8B4" w14:textId="77777777" w:rsidR="00776D82" w:rsidRDefault="00776D82" w:rsidP="003D6E5F">
            <w:pPr>
              <w:pStyle w:val="TAL"/>
              <w:rPr>
                <w:sz w:val="16"/>
              </w:rPr>
            </w:pPr>
            <w:r>
              <w:rPr>
                <w:sz w:val="16"/>
              </w:rPr>
              <w:t>18.0.</w:t>
            </w:r>
            <w:r w:rsidR="002F60E1">
              <w:rPr>
                <w:sz w:val="16"/>
              </w:rPr>
              <w:t>1</w:t>
            </w:r>
          </w:p>
        </w:tc>
        <w:tc>
          <w:tcPr>
            <w:tcW w:w="850" w:type="dxa"/>
            <w:tcBorders>
              <w:top w:val="single" w:sz="6" w:space="0" w:color="auto"/>
              <w:left w:val="single" w:sz="6" w:space="0" w:color="auto"/>
              <w:bottom w:val="single" w:sz="6" w:space="0" w:color="auto"/>
              <w:right w:val="single" w:sz="6" w:space="0" w:color="auto"/>
            </w:tcBorders>
          </w:tcPr>
          <w:p w14:paraId="3FEBC21E" w14:textId="77777777" w:rsidR="00776D82" w:rsidRPr="00E3764C" w:rsidRDefault="00776D82" w:rsidP="00CC15F3">
            <w:pPr>
              <w:pStyle w:val="TAL"/>
              <w:rPr>
                <w:b/>
                <w:sz w:val="16"/>
              </w:rPr>
            </w:pPr>
          </w:p>
        </w:tc>
      </w:tr>
      <w:tr w:rsidR="00A711F3" w:rsidRPr="005C5653" w14:paraId="2BB6034F" w14:textId="77777777">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43041C1F" w14:textId="028EAE62" w:rsidR="00A711F3" w:rsidRDefault="00A711F3" w:rsidP="00CC15F3">
            <w:pPr>
              <w:pStyle w:val="TAL"/>
              <w:rPr>
                <w:sz w:val="16"/>
              </w:rPr>
            </w:pPr>
            <w:r>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7A26A" w14:textId="3A86994C" w:rsidR="00A711F3" w:rsidRDefault="00A711F3" w:rsidP="00CC15F3">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E651F" w14:textId="5655517F" w:rsidR="00A711F3" w:rsidRDefault="00A711F3" w:rsidP="00CC15F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A1AF8" w14:textId="331F6870" w:rsidR="00A711F3" w:rsidRDefault="00A711F3"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98B96" w14:textId="246605A8" w:rsidR="00A711F3" w:rsidRDefault="00A711F3" w:rsidP="00CC15F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DE1F" w14:textId="521E05AE" w:rsidR="00A711F3" w:rsidRDefault="00A711F3" w:rsidP="00CC15F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36222ED" w14:textId="6906E7F3" w:rsidR="00A711F3" w:rsidRDefault="00A711F3" w:rsidP="00CC15F3">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E2CBDE" w14:textId="3346A270" w:rsidR="00A711F3" w:rsidRDefault="00A711F3" w:rsidP="00CC15F3">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B3E176" w14:textId="58FDC380" w:rsidR="00A711F3" w:rsidRDefault="00A711F3" w:rsidP="007D35A9">
            <w:pPr>
              <w:pStyle w:val="TAL"/>
              <w:rPr>
                <w:sz w:val="16"/>
              </w:rPr>
            </w:pPr>
            <w:r>
              <w:rPr>
                <w:sz w:val="16"/>
              </w:rPr>
              <w:t>Updated to Rel-19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D2F3A" w14:textId="479EB234" w:rsidR="00A711F3" w:rsidRDefault="00A711F3" w:rsidP="003D6E5F">
            <w:pPr>
              <w:pStyle w:val="TAL"/>
              <w:rPr>
                <w:sz w:val="16"/>
              </w:rPr>
            </w:pPr>
            <w:r>
              <w:rPr>
                <w:sz w:val="16"/>
              </w:rPr>
              <w:t>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9A93A" w14:textId="46FA7F8C" w:rsidR="00A711F3" w:rsidRDefault="00A711F3" w:rsidP="003D6E5F">
            <w:pPr>
              <w:pStyle w:val="TAL"/>
              <w:rPr>
                <w:sz w:val="16"/>
              </w:rPr>
            </w:pPr>
            <w:r>
              <w:rPr>
                <w:sz w:val="16"/>
              </w:rPr>
              <w:t>19.0.0</w:t>
            </w:r>
          </w:p>
        </w:tc>
        <w:tc>
          <w:tcPr>
            <w:tcW w:w="850" w:type="dxa"/>
            <w:tcBorders>
              <w:top w:val="single" w:sz="6" w:space="0" w:color="auto"/>
              <w:left w:val="single" w:sz="6" w:space="0" w:color="auto"/>
              <w:bottom w:val="single" w:sz="6" w:space="0" w:color="auto"/>
              <w:right w:val="single" w:sz="6" w:space="0" w:color="auto"/>
            </w:tcBorders>
          </w:tcPr>
          <w:p w14:paraId="108DD1CB" w14:textId="77777777" w:rsidR="00A711F3" w:rsidRPr="00E3764C" w:rsidRDefault="00A711F3" w:rsidP="00CC15F3">
            <w:pPr>
              <w:pStyle w:val="TAL"/>
              <w:rPr>
                <w:b/>
                <w:sz w:val="16"/>
              </w:rPr>
            </w:pPr>
          </w:p>
        </w:tc>
      </w:tr>
    </w:tbl>
    <w:p w14:paraId="00376A33" w14:textId="77777777" w:rsidR="00104EB6" w:rsidRDefault="00104EB6"/>
    <w:p w14:paraId="68F1C8C4" w14:textId="77777777" w:rsidR="00104EB6" w:rsidRDefault="00104EB6"/>
    <w:p w14:paraId="1EB007C9" w14:textId="77777777" w:rsidR="00104EB6" w:rsidRDefault="00104EB6"/>
    <w:p w14:paraId="62276031" w14:textId="77777777" w:rsidR="00104EB6" w:rsidRDefault="00104EB6"/>
    <w:sectPr w:rsidR="00104EB6">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FC2B" w14:textId="77777777" w:rsidR="005F4F12" w:rsidRDefault="005F4F12">
      <w:r>
        <w:separator/>
      </w:r>
    </w:p>
  </w:endnote>
  <w:endnote w:type="continuationSeparator" w:id="0">
    <w:p w14:paraId="4BCF036F" w14:textId="77777777" w:rsidR="005F4F12" w:rsidRDefault="005F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682DC" w14:textId="77777777" w:rsidR="0068077D" w:rsidRDefault="006807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304A" w14:textId="77777777" w:rsidR="005F4F12" w:rsidRDefault="005F4F12">
      <w:r>
        <w:separator/>
      </w:r>
    </w:p>
  </w:footnote>
  <w:footnote w:type="continuationSeparator" w:id="0">
    <w:p w14:paraId="1FFFC4F3" w14:textId="77777777" w:rsidR="005F4F12" w:rsidRDefault="005F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6BCE3" w14:textId="77777777" w:rsidR="0068077D" w:rsidRDefault="0068077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7449" w14:textId="0129E6A4" w:rsidR="0068077D" w:rsidRDefault="0068077D">
    <w:pPr>
      <w:pStyle w:val="Header"/>
      <w:framePr w:wrap="auto" w:vAnchor="text" w:hAnchor="margin" w:xAlign="right" w:y="1"/>
    </w:pPr>
    <w:r>
      <w:fldChar w:fldCharType="begin"/>
    </w:r>
    <w:r>
      <w:instrText xml:space="preserve">styleref ZA </w:instrText>
    </w:r>
    <w:r>
      <w:fldChar w:fldCharType="separate"/>
    </w:r>
    <w:r w:rsidR="00A711F3">
      <w:t>3GPP TS 22.042 V19.0.0 (2025-10)</w:t>
    </w:r>
    <w:r>
      <w:fldChar w:fldCharType="end"/>
    </w:r>
  </w:p>
  <w:p w14:paraId="6A32FBC5" w14:textId="77777777" w:rsidR="0068077D" w:rsidRDefault="0068077D">
    <w:pPr>
      <w:pStyle w:val="Header"/>
      <w:framePr w:wrap="auto" w:vAnchor="text" w:hAnchor="margin" w:xAlign="center" w:y="1"/>
    </w:pPr>
    <w:r>
      <w:fldChar w:fldCharType="begin"/>
    </w:r>
    <w:r>
      <w:instrText xml:space="preserve">page </w:instrText>
    </w:r>
    <w:r>
      <w:fldChar w:fldCharType="separate"/>
    </w:r>
    <w:r w:rsidR="00344F54">
      <w:t>8</w:t>
    </w:r>
    <w:r>
      <w:fldChar w:fldCharType="end"/>
    </w:r>
  </w:p>
  <w:p w14:paraId="40F199F2" w14:textId="73D44060" w:rsidR="0068077D" w:rsidRDefault="0068077D">
    <w:pPr>
      <w:pStyle w:val="Header"/>
      <w:framePr w:wrap="auto" w:vAnchor="text" w:hAnchor="margin" w:y="1"/>
    </w:pPr>
    <w:r>
      <w:fldChar w:fldCharType="begin"/>
    </w:r>
    <w:r>
      <w:instrText xml:space="preserve">styleref ZGSM </w:instrText>
    </w:r>
    <w:r>
      <w:fldChar w:fldCharType="separate"/>
    </w:r>
    <w:r w:rsidR="00A711F3">
      <w:t>Release 19</w:t>
    </w:r>
    <w:r>
      <w:fldChar w:fldCharType="end"/>
    </w:r>
  </w:p>
  <w:p w14:paraId="0FABA98A" w14:textId="77777777" w:rsidR="0068077D" w:rsidRDefault="00680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901794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575"/>
    <w:rsid w:val="00004123"/>
    <w:rsid w:val="000F7E2C"/>
    <w:rsid w:val="001001F8"/>
    <w:rsid w:val="00104EB6"/>
    <w:rsid w:val="0016509E"/>
    <w:rsid w:val="00191575"/>
    <w:rsid w:val="002F60E1"/>
    <w:rsid w:val="00344F54"/>
    <w:rsid w:val="00385E2D"/>
    <w:rsid w:val="003868BD"/>
    <w:rsid w:val="003A37F0"/>
    <w:rsid w:val="003D6E5F"/>
    <w:rsid w:val="004E2855"/>
    <w:rsid w:val="004F7F41"/>
    <w:rsid w:val="00526C86"/>
    <w:rsid w:val="00586B9C"/>
    <w:rsid w:val="005C5653"/>
    <w:rsid w:val="005F4F12"/>
    <w:rsid w:val="00637467"/>
    <w:rsid w:val="006434F9"/>
    <w:rsid w:val="0068077D"/>
    <w:rsid w:val="00687C2B"/>
    <w:rsid w:val="00776D82"/>
    <w:rsid w:val="0078409D"/>
    <w:rsid w:val="007C393C"/>
    <w:rsid w:val="007D35A9"/>
    <w:rsid w:val="007D7583"/>
    <w:rsid w:val="007F7C61"/>
    <w:rsid w:val="009102F0"/>
    <w:rsid w:val="00913C74"/>
    <w:rsid w:val="009C3107"/>
    <w:rsid w:val="00A07D4E"/>
    <w:rsid w:val="00A711F3"/>
    <w:rsid w:val="00A8243E"/>
    <w:rsid w:val="00A83271"/>
    <w:rsid w:val="00B37022"/>
    <w:rsid w:val="00B40295"/>
    <w:rsid w:val="00C2316E"/>
    <w:rsid w:val="00CC15F3"/>
    <w:rsid w:val="00CD2CD9"/>
    <w:rsid w:val="00D05C04"/>
    <w:rsid w:val="00E3764C"/>
    <w:rsid w:val="00EF12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hapeDefaults>
    <o:shapedefaults v:ext="edit" spidmax="2050"/>
    <o:shapelayout v:ext="edit">
      <o:idmap v:ext="edit" data="1"/>
    </o:shapelayout>
  </w:shapeDefaults>
  <w:decimalSymbol w:val="."/>
  <w:listSeparator w:val=","/>
  <w14:docId w14:val="774F9EAB"/>
  <w15:chartTrackingRefBased/>
  <w15:docId w15:val="{3482DC66-CF50-4E91-9DF5-BF90F87F6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1792</Words>
  <Characters>9086</Characters>
  <Application>Microsoft Office Word</Application>
  <DocSecurity>0</DocSecurity>
  <Lines>211</Lines>
  <Paragraphs>162</Paragraphs>
  <ScaleCrop>false</ScaleCrop>
  <HeadingPairs>
    <vt:vector size="2" baseType="variant">
      <vt:variant>
        <vt:lpstr>Title</vt:lpstr>
      </vt:variant>
      <vt:variant>
        <vt:i4>1</vt:i4>
      </vt:variant>
    </vt:vector>
  </HeadingPairs>
  <TitlesOfParts>
    <vt:vector size="1" baseType="lpstr">
      <vt:lpstr>3GPP TS 22.042</vt:lpstr>
    </vt:vector>
  </TitlesOfParts>
  <Manager/>
  <Company/>
  <LinksUpToDate>false</LinksUpToDate>
  <CharactersWithSpaces>10716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22.042</dc:title>
  <dc:subject>Network Identity and TimeZone (NITZ); Service description; Stage 1 (Release 13)</dc:subject>
  <dc:creator>MCC Support</dc:creator>
  <cp:keywords>LTE, GSM, UMTS, addressing, stage 1</cp:keywords>
  <dc:description/>
  <cp:lastModifiedBy>Alain Sultan</cp:lastModifiedBy>
  <cp:revision>2</cp:revision>
  <cp:lastPrinted>1999-05-20T07:50:00Z</cp:lastPrinted>
  <dcterms:created xsi:type="dcterms:W3CDTF">2025-10-15T08:05:00Z</dcterms:created>
  <dcterms:modified xsi:type="dcterms:W3CDTF">2025-10-15T08:05:00Z</dcterms:modified>
</cp:coreProperties>
</file>