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2DDADA13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E8213A" w:rsidRPr="007A6DA6">
              <w:rPr>
                <w:noProof w:val="0"/>
              </w:rPr>
              <w:t>V18</w:t>
            </w:r>
            <w:r w:rsidRPr="007A6DA6">
              <w:rPr>
                <w:noProof w:val="0"/>
              </w:rPr>
              <w:t>.</w:t>
            </w:r>
            <w:r w:rsidR="00AB41E0">
              <w:rPr>
                <w:noProof w:val="0"/>
              </w:rPr>
              <w:t>1</w:t>
            </w:r>
            <w:r w:rsidR="008D2DD5">
              <w:rPr>
                <w:rFonts w:eastAsiaTheme="minorEastAsia" w:hint="eastAsia"/>
                <w:noProof w:val="0"/>
                <w:lang w:eastAsia="ko-KR"/>
              </w:rPr>
              <w:t>2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1C7417" w:rsidRPr="007A6DA6">
              <w:rPr>
                <w:noProof w:val="0"/>
                <w:sz w:val="32"/>
              </w:rPr>
              <w:t>202</w:t>
            </w:r>
            <w:r w:rsidR="001C7417">
              <w:rPr>
                <w:noProof w:val="0"/>
                <w:sz w:val="32"/>
              </w:rPr>
              <w:t>5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8D2DD5">
              <w:rPr>
                <w:rFonts w:eastAsiaTheme="minorEastAsia" w:hint="eastAsia"/>
                <w:noProof w:val="0"/>
                <w:sz w:val="32"/>
                <w:lang w:eastAsia="ko-KR"/>
              </w:rPr>
              <w:t>12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3rd Generation Partnership Project;</w:t>
            </w:r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Technical Specification Group Radio Access Network;</w:t>
            </w:r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NR;</w:t>
            </w:r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User Equipment (UE) radio transmission and reception;</w:t>
            </w:r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FE1385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E8213A" w:rsidRPr="007A6DA6">
              <w:rPr>
                <w:rStyle w:val="ZGSM"/>
              </w:rPr>
              <w:t>18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05pt;height:62pt" o:ole="">
                  <v:imagedata r:id="rId9" o:title=""/>
                </v:shape>
                <o:OLEObject Type="Embed" ProgID="Word.Picture.8" ShapeID="_x0000_i1025" DrawAspect="Content" ObjectID="_183024321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D7A5A" w:rsidRPr="00AD7A5A" w14:paraId="6D08D988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8248B8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8" w:name="page2"/>
          </w:p>
        </w:tc>
      </w:tr>
      <w:tr w:rsidR="00AD7A5A" w:rsidRPr="00AD7A5A" w14:paraId="397FAD2E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78E3869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9" w:name="coords3gpp"/>
            <w:r w:rsidRPr="00AD7A5A">
              <w:rPr>
                <w:rFonts w:ascii="Arial" w:eastAsia="SimSun" w:hAnsi="Arial"/>
                <w:b/>
                <w:i/>
              </w:rPr>
              <w:t>3GPP</w:t>
            </w:r>
          </w:p>
          <w:p w14:paraId="7616CD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Postal address</w:t>
            </w:r>
          </w:p>
          <w:p w14:paraId="63CF669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26A01B8E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3GPP support office address</w:t>
            </w:r>
          </w:p>
          <w:p w14:paraId="674DE8DB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32EB0455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7D12047F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3743714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Internet</w:t>
            </w:r>
          </w:p>
          <w:p w14:paraId="315C7A7E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http://www.3gpp.org</w:t>
            </w:r>
            <w:bookmarkEnd w:id="9"/>
          </w:p>
          <w:p w14:paraId="43D4103C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D7A5A" w:rsidRPr="00AD7A5A" w14:paraId="35CD5E7F" w14:textId="77777777" w:rsidTr="00FB1068">
        <w:tc>
          <w:tcPr>
            <w:tcW w:w="10423" w:type="dxa"/>
            <w:shd w:val="clear" w:color="auto" w:fill="auto"/>
            <w:vAlign w:val="bottom"/>
          </w:tcPr>
          <w:p w14:paraId="7223A0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0" w:name="copyrightNotification"/>
            <w:r w:rsidRPr="00AD7A5A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5BCA1EC3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D7A5A">
              <w:rPr>
                <w:rFonts w:eastAsia="SimSun"/>
                <w:noProof/>
              </w:rPr>
              <w:t>No part may be reproduced except as authorized by written permission.</w:t>
            </w:r>
            <w:r w:rsidRPr="00AD7A5A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740B08D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665FE0F2" w14:textId="27991D1F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© 2025, 3GPP Organizational Partners (ARIB, ATIS, CCSA, ETSI, TSDSI, TTA, TTC).</w:t>
            </w:r>
            <w:bookmarkStart w:id="11" w:name="copyrightaddon"/>
            <w:bookmarkEnd w:id="11"/>
          </w:p>
          <w:p w14:paraId="07459C0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All rights reserved.</w:t>
            </w:r>
          </w:p>
          <w:p w14:paraId="147F728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859E23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2B490A4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D7A5A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2C1C815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5C9AB2E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2" w:name="tableOfContents"/>
      <w:bookmarkEnd w:id="12"/>
      <w:r w:rsidRPr="007A6DA6">
        <w:lastRenderedPageBreak/>
        <w:t>Contents</w:t>
      </w:r>
    </w:p>
    <w:p w14:paraId="21C2D85A" w14:textId="77777777" w:rsidR="00015619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015619">
        <w:rPr>
          <w:noProof/>
        </w:rPr>
        <w:t>Foreword</w:t>
      </w:r>
      <w:r w:rsidR="00015619">
        <w:rPr>
          <w:noProof/>
        </w:rPr>
        <w:tab/>
        <w:t>15</w:t>
      </w:r>
    </w:p>
    <w:p w14:paraId="4AF2B821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5C8EB61C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69ED2E21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4B0F9FA6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316C8038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2A7FA0D0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7D491570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77C86DA2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5F22DB1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573C935E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49EE60F4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590A4861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7A87A5F9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40F74182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68990266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50FDEBA7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26</w:t>
      </w:r>
    </w:p>
    <w:p w14:paraId="3846556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7D468A2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162E2C05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045B846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45F3FD7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3C4EF2EE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3BCA593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5CCE95FC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7C5CC50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0E008221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448CEFF3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6DDE0D73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7AB6DC4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542C7D9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49DB94F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28</w:t>
      </w:r>
    </w:p>
    <w:p w14:paraId="07EF035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EN-DC in FR1</w:t>
      </w:r>
      <w:r>
        <w:rPr>
          <w:noProof/>
        </w:rPr>
        <w:tab/>
        <w:t>29</w:t>
      </w:r>
    </w:p>
    <w:p w14:paraId="776066F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4859FDD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3F6B4C3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1257952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37</w:t>
      </w:r>
    </w:p>
    <w:p w14:paraId="4502A5D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11A1997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37</w:t>
      </w:r>
    </w:p>
    <w:p w14:paraId="7F89ABC4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5F8F8539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1FF6C1D6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38</w:t>
      </w:r>
    </w:p>
    <w:p w14:paraId="5876F85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672149D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39</w:t>
      </w:r>
    </w:p>
    <w:p w14:paraId="031B889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39</w:t>
      </w:r>
    </w:p>
    <w:p w14:paraId="5253D28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39</w:t>
      </w:r>
    </w:p>
    <w:p w14:paraId="74BFB445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7973B340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39</w:t>
      </w:r>
    </w:p>
    <w:p w14:paraId="66B08593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40</w:t>
      </w:r>
    </w:p>
    <w:p w14:paraId="1D0144D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40</w:t>
      </w:r>
    </w:p>
    <w:p w14:paraId="54BA261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40</w:t>
      </w:r>
    </w:p>
    <w:p w14:paraId="04555A71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40</w:t>
      </w:r>
    </w:p>
    <w:p w14:paraId="597B5919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40</w:t>
      </w:r>
    </w:p>
    <w:p w14:paraId="6C15E8D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40</w:t>
      </w:r>
    </w:p>
    <w:p w14:paraId="1F91D13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381376C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42</w:t>
      </w:r>
    </w:p>
    <w:p w14:paraId="5DBFB329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42</w:t>
      </w:r>
    </w:p>
    <w:p w14:paraId="1E491F10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71</w:t>
      </w:r>
    </w:p>
    <w:p w14:paraId="76396341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101</w:t>
      </w:r>
    </w:p>
    <w:p w14:paraId="12A1A88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135</w:t>
      </w:r>
    </w:p>
    <w:p w14:paraId="5ECB1CE1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135</w:t>
      </w:r>
    </w:p>
    <w:p w14:paraId="311FDBC6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195</w:t>
      </w:r>
    </w:p>
    <w:p w14:paraId="2E3F145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263</w:t>
      </w:r>
    </w:p>
    <w:p w14:paraId="44FB5C0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330</w:t>
      </w:r>
    </w:p>
    <w:p w14:paraId="7A05D13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436</w:t>
      </w:r>
    </w:p>
    <w:p w14:paraId="4C37AA3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462</w:t>
      </w:r>
    </w:p>
    <w:p w14:paraId="0E8A7A7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718909A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462</w:t>
      </w:r>
    </w:p>
    <w:p w14:paraId="3145725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5.5B.2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463</w:t>
      </w:r>
    </w:p>
    <w:p w14:paraId="50403F8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463</w:t>
      </w:r>
    </w:p>
    <w:p w14:paraId="4BD1382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464</w:t>
      </w:r>
    </w:p>
    <w:p w14:paraId="346395B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465</w:t>
      </w:r>
    </w:p>
    <w:p w14:paraId="6B73891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475</w:t>
      </w:r>
    </w:p>
    <w:p w14:paraId="4A5FEC2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521</w:t>
      </w:r>
    </w:p>
    <w:p w14:paraId="5CF2C30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590</w:t>
      </w:r>
    </w:p>
    <w:p w14:paraId="68307B8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624</w:t>
      </w:r>
    </w:p>
    <w:p w14:paraId="26FF7BF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630</w:t>
      </w:r>
    </w:p>
    <w:p w14:paraId="324302E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631</w:t>
      </w:r>
    </w:p>
    <w:p w14:paraId="4FD41C4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632</w:t>
      </w:r>
    </w:p>
    <w:p w14:paraId="174DDC5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633</w:t>
      </w:r>
    </w:p>
    <w:p w14:paraId="210B85F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634</w:t>
      </w:r>
    </w:p>
    <w:p w14:paraId="521F5F0C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634</w:t>
      </w:r>
    </w:p>
    <w:p w14:paraId="188E350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634</w:t>
      </w:r>
    </w:p>
    <w:p w14:paraId="229586C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663</w:t>
      </w:r>
    </w:p>
    <w:p w14:paraId="5D5FE7A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705</w:t>
      </w:r>
    </w:p>
    <w:p w14:paraId="434661A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732</w:t>
      </w:r>
    </w:p>
    <w:p w14:paraId="7E1C62A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741</w:t>
      </w:r>
    </w:p>
    <w:p w14:paraId="2200D87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742</w:t>
      </w:r>
    </w:p>
    <w:p w14:paraId="157C16A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742</w:t>
      </w:r>
    </w:p>
    <w:p w14:paraId="547D057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743</w:t>
      </w:r>
    </w:p>
    <w:p w14:paraId="5B46898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745</w:t>
      </w:r>
    </w:p>
    <w:p w14:paraId="3C17EDB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746</w:t>
      </w:r>
    </w:p>
    <w:p w14:paraId="7D0688B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746</w:t>
      </w:r>
    </w:p>
    <w:p w14:paraId="7EB810D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766B478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746</w:t>
      </w:r>
    </w:p>
    <w:p w14:paraId="0CA4A34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761</w:t>
      </w:r>
    </w:p>
    <w:p w14:paraId="2319619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789</w:t>
      </w:r>
    </w:p>
    <w:p w14:paraId="1FC0D20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811</w:t>
      </w:r>
    </w:p>
    <w:p w14:paraId="4346A5B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816</w:t>
      </w:r>
    </w:p>
    <w:p w14:paraId="085066C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0F82A49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816</w:t>
      </w:r>
    </w:p>
    <w:p w14:paraId="21F15B0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818</w:t>
      </w:r>
    </w:p>
    <w:p w14:paraId="433EB08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820</w:t>
      </w:r>
    </w:p>
    <w:p w14:paraId="5707FF3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821</w:t>
      </w:r>
    </w:p>
    <w:p w14:paraId="68D6D3B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1484310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821</w:t>
      </w:r>
    </w:p>
    <w:p w14:paraId="2E59997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841</w:t>
      </w:r>
    </w:p>
    <w:p w14:paraId="3E60F50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868</w:t>
      </w:r>
    </w:p>
    <w:p w14:paraId="28A4A0A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874</w:t>
      </w:r>
    </w:p>
    <w:p w14:paraId="4EB3E65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66991A08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1A88911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875</w:t>
      </w:r>
    </w:p>
    <w:p w14:paraId="04337761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875</w:t>
      </w:r>
    </w:p>
    <w:p w14:paraId="45776B0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875</w:t>
      </w:r>
    </w:p>
    <w:p w14:paraId="1152AF0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875</w:t>
      </w:r>
    </w:p>
    <w:p w14:paraId="2C10BF0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875</w:t>
      </w:r>
    </w:p>
    <w:p w14:paraId="197D97E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875</w:t>
      </w:r>
    </w:p>
    <w:p w14:paraId="02397EBE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877</w:t>
      </w:r>
    </w:p>
    <w:p w14:paraId="72C0023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877</w:t>
      </w:r>
    </w:p>
    <w:p w14:paraId="4B228F04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877</w:t>
      </w:r>
    </w:p>
    <w:p w14:paraId="07D5677F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877</w:t>
      </w:r>
    </w:p>
    <w:p w14:paraId="20F01AD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877</w:t>
      </w:r>
    </w:p>
    <w:p w14:paraId="3642DB0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877</w:t>
      </w:r>
    </w:p>
    <w:p w14:paraId="3DD8D64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877</w:t>
      </w:r>
    </w:p>
    <w:p w14:paraId="42A274D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877</w:t>
      </w:r>
    </w:p>
    <w:p w14:paraId="6D68EAF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877</w:t>
      </w:r>
    </w:p>
    <w:p w14:paraId="6D09F80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877</w:t>
      </w:r>
    </w:p>
    <w:p w14:paraId="327D856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877</w:t>
      </w:r>
    </w:p>
    <w:p w14:paraId="14739E4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878</w:t>
      </w:r>
    </w:p>
    <w:p w14:paraId="328CE0A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878</w:t>
      </w:r>
    </w:p>
    <w:p w14:paraId="6193BAC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878</w:t>
      </w:r>
    </w:p>
    <w:p w14:paraId="7B71B9D6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878</w:t>
      </w:r>
    </w:p>
    <w:p w14:paraId="54F33A8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878</w:t>
      </w:r>
    </w:p>
    <w:p w14:paraId="1218592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880</w:t>
      </w:r>
    </w:p>
    <w:p w14:paraId="4B2020E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lang w:val="fr-FR"/>
        </w:rPr>
        <w:t>6.2B.1.2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lang w:val="fr-FR"/>
        </w:rPr>
        <w:t>Intra-band non-contiguous EN-DC</w:t>
      </w:r>
      <w:r>
        <w:rPr>
          <w:noProof/>
        </w:rPr>
        <w:tab/>
        <w:t>881</w:t>
      </w:r>
    </w:p>
    <w:p w14:paraId="2A9B168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882</w:t>
      </w:r>
    </w:p>
    <w:p w14:paraId="1ABD413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888</w:t>
      </w:r>
    </w:p>
    <w:p w14:paraId="697BCFF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889</w:t>
      </w:r>
    </w:p>
    <w:p w14:paraId="4DE53F2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889</w:t>
      </w:r>
    </w:p>
    <w:p w14:paraId="6EB44C2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889</w:t>
      </w:r>
    </w:p>
    <w:p w14:paraId="15DB3D1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889</w:t>
      </w:r>
    </w:p>
    <w:p w14:paraId="16C3F7D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7708EF4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889</w:t>
      </w:r>
    </w:p>
    <w:p w14:paraId="2CD0DC73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63A5F746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890</w:t>
      </w:r>
    </w:p>
    <w:p w14:paraId="710C2DE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890</w:t>
      </w:r>
    </w:p>
    <w:p w14:paraId="7B4A630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891</w:t>
      </w:r>
    </w:p>
    <w:p w14:paraId="6FC577C7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891</w:t>
      </w:r>
    </w:p>
    <w:p w14:paraId="0590F9B8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891</w:t>
      </w:r>
    </w:p>
    <w:p w14:paraId="25C8B50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892</w:t>
      </w:r>
    </w:p>
    <w:p w14:paraId="1FD5955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892</w:t>
      </w:r>
    </w:p>
    <w:p w14:paraId="5FCE6B7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892</w:t>
      </w:r>
    </w:p>
    <w:p w14:paraId="0CFCA32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892</w:t>
      </w:r>
    </w:p>
    <w:p w14:paraId="530C8FA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892</w:t>
      </w:r>
    </w:p>
    <w:p w14:paraId="23EFA3C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892</w:t>
      </w:r>
    </w:p>
    <w:p w14:paraId="3B6AE64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892</w:t>
      </w:r>
    </w:p>
    <w:p w14:paraId="0F111B98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892</w:t>
      </w:r>
    </w:p>
    <w:p w14:paraId="1E5C5BFB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A-MPR for </w:t>
      </w:r>
      <w:r w:rsidRPr="00530550">
        <w:rPr>
          <w:rFonts w:eastAsia="MS Mincho"/>
          <w:noProof/>
        </w:rPr>
        <w:t>DC_(n)71AA</w:t>
      </w:r>
      <w:r>
        <w:rPr>
          <w:noProof/>
        </w:rPr>
        <w:tab/>
        <w:t>893</w:t>
      </w:r>
    </w:p>
    <w:p w14:paraId="584163C7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894</w:t>
      </w:r>
    </w:p>
    <w:p w14:paraId="5F9DC0F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897</w:t>
      </w:r>
    </w:p>
    <w:p w14:paraId="42002D8D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897</w:t>
      </w:r>
    </w:p>
    <w:p w14:paraId="1BE05D0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897</w:t>
      </w:r>
    </w:p>
    <w:p w14:paraId="095EABF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898</w:t>
      </w:r>
    </w:p>
    <w:p w14:paraId="0FF8005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903</w:t>
      </w:r>
    </w:p>
    <w:p w14:paraId="3830F83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903</w:t>
      </w:r>
    </w:p>
    <w:p w14:paraId="49B0540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903</w:t>
      </w:r>
    </w:p>
    <w:p w14:paraId="0C94E49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903</w:t>
      </w:r>
    </w:p>
    <w:p w14:paraId="4712505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903</w:t>
      </w:r>
    </w:p>
    <w:p w14:paraId="24A1117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903</w:t>
      </w:r>
    </w:p>
    <w:p w14:paraId="5228DA3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903</w:t>
      </w:r>
    </w:p>
    <w:p w14:paraId="0448B98B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color w:val="0D0D0D" w:themeColor="text1" w:themeTint="F2"/>
        </w:rPr>
        <w:t>6.2B.4.1.1</w:t>
      </w:r>
      <w:r w:rsidRPr="00530550">
        <w:rPr>
          <w:noProof/>
          <w:color w:val="0D0D0D" w:themeColor="text1" w:themeTint="F2"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color w:val="0D0D0D" w:themeColor="text1" w:themeTint="F2"/>
        </w:rPr>
        <w:t>Intra-band contiguous NE-DC</w:t>
      </w:r>
      <w:r>
        <w:rPr>
          <w:noProof/>
        </w:rPr>
        <w:tab/>
        <w:t>908</w:t>
      </w:r>
    </w:p>
    <w:p w14:paraId="7502AE2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909</w:t>
      </w:r>
    </w:p>
    <w:p w14:paraId="02DF47BD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915</w:t>
      </w:r>
    </w:p>
    <w:p w14:paraId="4ACFDB07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918</w:t>
      </w:r>
    </w:p>
    <w:p w14:paraId="23126C5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918</w:t>
      </w:r>
    </w:p>
    <w:p w14:paraId="14D248E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918</w:t>
      </w:r>
    </w:p>
    <w:p w14:paraId="62447C5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918</w:t>
      </w:r>
    </w:p>
    <w:p w14:paraId="78632A69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918</w:t>
      </w:r>
    </w:p>
    <w:p w14:paraId="0F5EF44F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918</w:t>
      </w:r>
    </w:p>
    <w:p w14:paraId="48CF3F69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918</w:t>
      </w:r>
    </w:p>
    <w:p w14:paraId="51C06846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919</w:t>
      </w:r>
    </w:p>
    <w:p w14:paraId="5D6D2A0F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919</w:t>
      </w:r>
    </w:p>
    <w:p w14:paraId="3FF3591E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919</w:t>
      </w:r>
    </w:p>
    <w:p w14:paraId="75AE9B4D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923</w:t>
      </w:r>
    </w:p>
    <w:p w14:paraId="4688DD25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940</w:t>
      </w:r>
    </w:p>
    <w:p w14:paraId="0B98BE2B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956</w:t>
      </w:r>
    </w:p>
    <w:p w14:paraId="7DC43668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962</w:t>
      </w:r>
    </w:p>
    <w:p w14:paraId="6B683C39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963</w:t>
      </w:r>
    </w:p>
    <w:p w14:paraId="18DB4E1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963</w:t>
      </w:r>
    </w:p>
    <w:p w14:paraId="304EC9A7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963</w:t>
      </w:r>
    </w:p>
    <w:p w14:paraId="599ADF96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964</w:t>
      </w:r>
    </w:p>
    <w:p w14:paraId="2580681E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964</w:t>
      </w:r>
    </w:p>
    <w:p w14:paraId="4A270C95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964</w:t>
      </w:r>
    </w:p>
    <w:p w14:paraId="571A871F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964</w:t>
      </w:r>
    </w:p>
    <w:p w14:paraId="2FBE85A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964</w:t>
      </w:r>
    </w:p>
    <w:p w14:paraId="3B1B40BF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964</w:t>
      </w:r>
    </w:p>
    <w:p w14:paraId="1F8FC5BE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964</w:t>
      </w:r>
    </w:p>
    <w:p w14:paraId="69A1C224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7DA1E126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46477B98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3F5D5BB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965</w:t>
      </w:r>
    </w:p>
    <w:p w14:paraId="7B958CF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965</w:t>
      </w:r>
    </w:p>
    <w:p w14:paraId="334D0299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965</w:t>
      </w:r>
    </w:p>
    <w:p w14:paraId="2C69639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965</w:t>
      </w:r>
    </w:p>
    <w:p w14:paraId="621ED16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965</w:t>
      </w:r>
    </w:p>
    <w:p w14:paraId="5353463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965</w:t>
      </w:r>
    </w:p>
    <w:p w14:paraId="3CB8720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965</w:t>
      </w:r>
    </w:p>
    <w:p w14:paraId="0AFA970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965</w:t>
      </w:r>
    </w:p>
    <w:p w14:paraId="4A80113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966</w:t>
      </w:r>
    </w:p>
    <w:p w14:paraId="2E21AE5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966</w:t>
      </w:r>
    </w:p>
    <w:p w14:paraId="5D2947D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966</w:t>
      </w:r>
    </w:p>
    <w:p w14:paraId="13B705D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966</w:t>
      </w:r>
    </w:p>
    <w:p w14:paraId="6F66C13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966</w:t>
      </w:r>
    </w:p>
    <w:p w14:paraId="540E83B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967</w:t>
      </w:r>
    </w:p>
    <w:p w14:paraId="4BDEDFC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967</w:t>
      </w:r>
    </w:p>
    <w:p w14:paraId="403B1A1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967</w:t>
      </w:r>
    </w:p>
    <w:p w14:paraId="36651E4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967</w:t>
      </w:r>
    </w:p>
    <w:p w14:paraId="6046700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968</w:t>
      </w:r>
    </w:p>
    <w:p w14:paraId="094513F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968</w:t>
      </w:r>
    </w:p>
    <w:p w14:paraId="3A1BA68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51D03A9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3C63CF5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968</w:t>
      </w:r>
    </w:p>
    <w:p w14:paraId="5C16812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970</w:t>
      </w:r>
    </w:p>
    <w:p w14:paraId="66652CE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52795AA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1498DC9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970</w:t>
      </w:r>
    </w:p>
    <w:p w14:paraId="47527D3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970</w:t>
      </w:r>
    </w:p>
    <w:p w14:paraId="429A9F5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40DEB55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3ADF154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970</w:t>
      </w:r>
    </w:p>
    <w:p w14:paraId="1B3F523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970</w:t>
      </w:r>
    </w:p>
    <w:p w14:paraId="67425F5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970</w:t>
      </w:r>
    </w:p>
    <w:p w14:paraId="784FCE56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28ABBB9F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5F497855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970</w:t>
      </w:r>
    </w:p>
    <w:p w14:paraId="209A503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970</w:t>
      </w:r>
    </w:p>
    <w:p w14:paraId="5B0400B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439BF87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5197EFD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971</w:t>
      </w:r>
    </w:p>
    <w:p w14:paraId="4CD888D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972</w:t>
      </w:r>
    </w:p>
    <w:p w14:paraId="2A07288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6FAA9D4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7F5FBB2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972</w:t>
      </w:r>
    </w:p>
    <w:p w14:paraId="169AA5D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972</w:t>
      </w:r>
    </w:p>
    <w:p w14:paraId="45D94CF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3C6ACFD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68B332D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972</w:t>
      </w:r>
    </w:p>
    <w:p w14:paraId="3DB2E2A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973</w:t>
      </w:r>
    </w:p>
    <w:p w14:paraId="12AE44D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973</w:t>
      </w:r>
    </w:p>
    <w:p w14:paraId="42939E9B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973</w:t>
      </w:r>
    </w:p>
    <w:p w14:paraId="34388A7C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973</w:t>
      </w:r>
    </w:p>
    <w:p w14:paraId="78257948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973</w:t>
      </w:r>
    </w:p>
    <w:p w14:paraId="50AAAEE0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973</w:t>
      </w:r>
    </w:p>
    <w:p w14:paraId="3F039A9F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973</w:t>
      </w:r>
    </w:p>
    <w:p w14:paraId="084F980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973</w:t>
      </w:r>
    </w:p>
    <w:p w14:paraId="708855A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974</w:t>
      </w:r>
    </w:p>
    <w:p w14:paraId="394BC7D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974</w:t>
      </w:r>
    </w:p>
    <w:p w14:paraId="2B3E0521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975</w:t>
      </w:r>
    </w:p>
    <w:p w14:paraId="0557992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 w:rsidRPr="00530550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</w:t>
      </w:r>
      <w:r w:rsidRPr="00530550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975</w:t>
      </w:r>
    </w:p>
    <w:p w14:paraId="0C9B690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 w:rsidRPr="00530550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975</w:t>
      </w:r>
    </w:p>
    <w:p w14:paraId="4118EEA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976</w:t>
      </w:r>
    </w:p>
    <w:p w14:paraId="748991C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 w:rsidRPr="00530550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976</w:t>
      </w:r>
    </w:p>
    <w:p w14:paraId="5CAB6AB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976</w:t>
      </w:r>
    </w:p>
    <w:p w14:paraId="3729070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976</w:t>
      </w:r>
    </w:p>
    <w:p w14:paraId="3BFE911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 w:rsidRPr="00530550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</w:t>
      </w:r>
      <w:r w:rsidRPr="00530550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977</w:t>
      </w:r>
    </w:p>
    <w:p w14:paraId="30123159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978</w:t>
      </w:r>
    </w:p>
    <w:p w14:paraId="44FBEA1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978</w:t>
      </w:r>
    </w:p>
    <w:p w14:paraId="0F4F53A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530550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530550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978</w:t>
      </w:r>
    </w:p>
    <w:p w14:paraId="7148564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530550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530550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530550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978</w:t>
      </w:r>
    </w:p>
    <w:p w14:paraId="7F23A9C0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Output power dynamics for DC with UL MIMO</w:t>
      </w:r>
      <w:r>
        <w:rPr>
          <w:noProof/>
        </w:rPr>
        <w:tab/>
        <w:t>979</w:t>
      </w:r>
    </w:p>
    <w:p w14:paraId="16342C9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  <w:lang w:eastAsia="es-ES"/>
        </w:rPr>
        <w:t>6.3H.0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979</w:t>
      </w:r>
    </w:p>
    <w:p w14:paraId="6A9FE18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6.3H</w:t>
      </w:r>
      <w:r w:rsidRPr="00530550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979</w:t>
      </w:r>
    </w:p>
    <w:p w14:paraId="129C63EC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6.3H</w:t>
      </w:r>
      <w:r w:rsidRPr="00530550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979</w:t>
      </w:r>
    </w:p>
    <w:p w14:paraId="14B200B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6.3H</w:t>
      </w:r>
      <w:r w:rsidRPr="00530550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 xml:space="preserve">Output power dynamics for </w:t>
      </w:r>
      <w:r w:rsidRPr="00530550">
        <w:rPr>
          <w:rFonts w:eastAsia="PMingLiU"/>
          <w:noProof/>
          <w:lang w:eastAsia="zh-TW"/>
        </w:rPr>
        <w:t>inter-band EN-DC</w:t>
      </w:r>
      <w:r w:rsidRPr="00530550">
        <w:rPr>
          <w:rFonts w:eastAsiaTheme="minorEastAsia"/>
          <w:noProof/>
        </w:rPr>
        <w:t xml:space="preserve"> with UL MIMO</w:t>
      </w:r>
      <w:r>
        <w:rPr>
          <w:noProof/>
        </w:rPr>
        <w:tab/>
        <w:t>979</w:t>
      </w:r>
    </w:p>
    <w:p w14:paraId="0BD25E3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979</w:t>
      </w:r>
    </w:p>
    <w:p w14:paraId="20758035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  <w:lang w:eastAsia="es-ES"/>
        </w:rPr>
        <w:t>6.3L.0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979</w:t>
      </w:r>
    </w:p>
    <w:p w14:paraId="56C44061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6.3L</w:t>
      </w:r>
      <w:r w:rsidRPr="00530550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979</w:t>
      </w:r>
    </w:p>
    <w:p w14:paraId="41E69BE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6.3L</w:t>
      </w:r>
      <w:r w:rsidRPr="00530550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979</w:t>
      </w:r>
    </w:p>
    <w:p w14:paraId="46F7145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6.3L</w:t>
      </w:r>
      <w:r w:rsidRPr="00530550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 xml:space="preserve">Output power dynamics for </w:t>
      </w:r>
      <w:r w:rsidRPr="00530550">
        <w:rPr>
          <w:rFonts w:eastAsia="PMingLiU"/>
          <w:noProof/>
          <w:lang w:eastAsia="zh-TW"/>
        </w:rPr>
        <w:t>inter-band EN-DC</w:t>
      </w:r>
      <w:r w:rsidRPr="00530550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979</w:t>
      </w:r>
    </w:p>
    <w:p w14:paraId="0FD4A614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979</w:t>
      </w:r>
    </w:p>
    <w:p w14:paraId="6BF3F786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979</w:t>
      </w:r>
    </w:p>
    <w:p w14:paraId="096BBA9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979</w:t>
      </w:r>
    </w:p>
    <w:p w14:paraId="04E28795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6.4</w:t>
      </w:r>
      <w:r w:rsidRPr="00530550">
        <w:rPr>
          <w:rFonts w:eastAsia="MS Mincho"/>
          <w:noProof/>
          <w:lang w:eastAsia="zh-CN"/>
        </w:rPr>
        <w:t>A</w:t>
      </w:r>
      <w:r w:rsidRPr="00530550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 xml:space="preserve">Transmit modulation quality for </w:t>
      </w:r>
      <w:r w:rsidRPr="00530550">
        <w:rPr>
          <w:rFonts w:eastAsia="MS Mincho"/>
          <w:noProof/>
          <w:lang w:eastAsia="zh-CN"/>
        </w:rPr>
        <w:t>CA</w:t>
      </w:r>
      <w:r>
        <w:rPr>
          <w:noProof/>
        </w:rPr>
        <w:tab/>
        <w:t>980</w:t>
      </w:r>
    </w:p>
    <w:p w14:paraId="0178063F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980</w:t>
      </w:r>
    </w:p>
    <w:p w14:paraId="74944B51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Frequency error for DC</w:t>
      </w:r>
      <w:r>
        <w:rPr>
          <w:noProof/>
        </w:rPr>
        <w:tab/>
        <w:t>980</w:t>
      </w:r>
    </w:p>
    <w:p w14:paraId="781A579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980</w:t>
      </w:r>
    </w:p>
    <w:p w14:paraId="25A00AB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980</w:t>
      </w:r>
    </w:p>
    <w:p w14:paraId="07C7B88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980</w:t>
      </w:r>
    </w:p>
    <w:p w14:paraId="13FE75F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980</w:t>
      </w:r>
    </w:p>
    <w:p w14:paraId="2400990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980</w:t>
      </w:r>
    </w:p>
    <w:p w14:paraId="45FAF3D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980</w:t>
      </w:r>
    </w:p>
    <w:p w14:paraId="47693A3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980</w:t>
      </w:r>
    </w:p>
    <w:p w14:paraId="2AEB829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980</w:t>
      </w:r>
    </w:p>
    <w:p w14:paraId="27FE75B6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981</w:t>
      </w:r>
    </w:p>
    <w:p w14:paraId="67F6953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981</w:t>
      </w:r>
    </w:p>
    <w:p w14:paraId="79C65CF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49E9DD67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981</w:t>
      </w:r>
    </w:p>
    <w:p w14:paraId="2BDF988D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981</w:t>
      </w:r>
    </w:p>
    <w:p w14:paraId="3BEC34C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981</w:t>
      </w:r>
    </w:p>
    <w:p w14:paraId="6FB1DB8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153EF7ED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981</w:t>
      </w:r>
    </w:p>
    <w:p w14:paraId="2BB9EF94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981</w:t>
      </w:r>
    </w:p>
    <w:p w14:paraId="1728C84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981</w:t>
      </w:r>
    </w:p>
    <w:p w14:paraId="1296FDAB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458E485C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982</w:t>
      </w:r>
    </w:p>
    <w:p w14:paraId="7E7AD6F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982</w:t>
      </w:r>
    </w:p>
    <w:p w14:paraId="499506D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982</w:t>
      </w:r>
    </w:p>
    <w:p w14:paraId="7534229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982</w:t>
      </w:r>
    </w:p>
    <w:p w14:paraId="6C1F2B4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982</w:t>
      </w:r>
    </w:p>
    <w:p w14:paraId="02CC46E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982</w:t>
      </w:r>
    </w:p>
    <w:p w14:paraId="71C87BA8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983</w:t>
      </w:r>
    </w:p>
    <w:p w14:paraId="333CCC4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983</w:t>
      </w:r>
    </w:p>
    <w:p w14:paraId="3E758E1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983</w:t>
      </w:r>
    </w:p>
    <w:p w14:paraId="3ED9017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983</w:t>
      </w:r>
    </w:p>
    <w:p w14:paraId="261913E9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983</w:t>
      </w:r>
    </w:p>
    <w:p w14:paraId="2B1D8C8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983</w:t>
      </w:r>
    </w:p>
    <w:p w14:paraId="27A55B2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983</w:t>
      </w:r>
    </w:p>
    <w:p w14:paraId="0DA5E86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983</w:t>
      </w:r>
    </w:p>
    <w:p w14:paraId="30D11148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983</w:t>
      </w:r>
    </w:p>
    <w:p w14:paraId="5F90BF8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Frequency error for DC</w:t>
      </w:r>
      <w:r w:rsidRPr="00530550">
        <w:rPr>
          <w:rFonts w:eastAsiaTheme="minorEastAsia"/>
          <w:noProof/>
        </w:rPr>
        <w:t xml:space="preserve"> with UL MIMO</w:t>
      </w:r>
      <w:r>
        <w:rPr>
          <w:noProof/>
        </w:rPr>
        <w:tab/>
        <w:t>983</w:t>
      </w:r>
    </w:p>
    <w:p w14:paraId="4F10D67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983</w:t>
      </w:r>
    </w:p>
    <w:p w14:paraId="53FF879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983</w:t>
      </w:r>
    </w:p>
    <w:p w14:paraId="0D00895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983</w:t>
      </w:r>
    </w:p>
    <w:p w14:paraId="68A182E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Transmit modulation quality for DC</w:t>
      </w:r>
      <w:r w:rsidRPr="00530550">
        <w:rPr>
          <w:rFonts w:eastAsiaTheme="minorEastAsia"/>
          <w:noProof/>
        </w:rPr>
        <w:t xml:space="preserve"> with UL MIMO</w:t>
      </w:r>
      <w:r>
        <w:rPr>
          <w:noProof/>
        </w:rPr>
        <w:tab/>
        <w:t>984</w:t>
      </w:r>
    </w:p>
    <w:p w14:paraId="1727CFE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6D5EBD2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668BA03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984</w:t>
      </w:r>
    </w:p>
    <w:p w14:paraId="158F35F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984</w:t>
      </w:r>
    </w:p>
    <w:p w14:paraId="32168E4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Frequency error for DC</w:t>
      </w:r>
      <w:r w:rsidRPr="00530550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984</w:t>
      </w:r>
    </w:p>
    <w:p w14:paraId="265D77E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6ACD127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584B02C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984</w:t>
      </w:r>
    </w:p>
    <w:p w14:paraId="50B65D2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Transmit modulation quality for DC</w:t>
      </w:r>
      <w:r w:rsidRPr="00530550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984</w:t>
      </w:r>
    </w:p>
    <w:p w14:paraId="7F20078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0ACE34B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23C8320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984</w:t>
      </w:r>
    </w:p>
    <w:p w14:paraId="52334A0C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14AC879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984</w:t>
      </w:r>
    </w:p>
    <w:p w14:paraId="39DADF3C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984</w:t>
      </w:r>
    </w:p>
    <w:p w14:paraId="1CB2D4C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985</w:t>
      </w:r>
    </w:p>
    <w:p w14:paraId="139A3AF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985</w:t>
      </w:r>
    </w:p>
    <w:p w14:paraId="1ED54A6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985</w:t>
      </w:r>
    </w:p>
    <w:p w14:paraId="779368F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985</w:t>
      </w:r>
    </w:p>
    <w:p w14:paraId="6D2EC3FD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985</w:t>
      </w:r>
    </w:p>
    <w:p w14:paraId="3621AF4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985</w:t>
      </w:r>
    </w:p>
    <w:p w14:paraId="454E261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985</w:t>
      </w:r>
    </w:p>
    <w:p w14:paraId="6217038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985</w:t>
      </w:r>
    </w:p>
    <w:p w14:paraId="27EF82C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985</w:t>
      </w:r>
    </w:p>
    <w:p w14:paraId="2A79B8C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985</w:t>
      </w:r>
    </w:p>
    <w:p w14:paraId="1AB1AC7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985</w:t>
      </w:r>
    </w:p>
    <w:p w14:paraId="2D33123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985</w:t>
      </w:r>
    </w:p>
    <w:p w14:paraId="1B4EF43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985</w:t>
      </w:r>
    </w:p>
    <w:p w14:paraId="3EFCB8B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986</w:t>
      </w:r>
    </w:p>
    <w:p w14:paraId="0046A47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986</w:t>
      </w:r>
    </w:p>
    <w:p w14:paraId="312113BF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986</w:t>
      </w:r>
    </w:p>
    <w:p w14:paraId="5CFF530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986</w:t>
      </w:r>
    </w:p>
    <w:p w14:paraId="4A2187E4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986</w:t>
      </w:r>
    </w:p>
    <w:p w14:paraId="036706D4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987</w:t>
      </w:r>
    </w:p>
    <w:p w14:paraId="227DB40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987</w:t>
      </w:r>
    </w:p>
    <w:p w14:paraId="4B714A0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988</w:t>
      </w:r>
    </w:p>
    <w:p w14:paraId="54322A03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988</w:t>
      </w:r>
    </w:p>
    <w:p w14:paraId="2382A0C4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988</w:t>
      </w:r>
    </w:p>
    <w:p w14:paraId="655E335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988</w:t>
      </w:r>
    </w:p>
    <w:p w14:paraId="69E4EDB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988</w:t>
      </w:r>
    </w:p>
    <w:p w14:paraId="0E80868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988</w:t>
      </w:r>
    </w:p>
    <w:p w14:paraId="73B4FAD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988</w:t>
      </w:r>
    </w:p>
    <w:p w14:paraId="0107431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988</w:t>
      </w:r>
    </w:p>
    <w:p w14:paraId="0EA5024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988</w:t>
      </w:r>
    </w:p>
    <w:p w14:paraId="6B541CA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989</w:t>
      </w:r>
    </w:p>
    <w:p w14:paraId="14DB277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989</w:t>
      </w:r>
    </w:p>
    <w:p w14:paraId="3686C44C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989</w:t>
      </w:r>
    </w:p>
    <w:p w14:paraId="6B2561F0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989</w:t>
      </w:r>
    </w:p>
    <w:p w14:paraId="142B153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lang w:val="fr-FR"/>
        </w:rPr>
        <w:t>6.5B.3.2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lang w:val="fr-FR"/>
        </w:rPr>
        <w:t>Intra-band non-contiguous EN-DC</w:t>
      </w:r>
      <w:r>
        <w:rPr>
          <w:noProof/>
        </w:rPr>
        <w:tab/>
        <w:t>989</w:t>
      </w:r>
    </w:p>
    <w:p w14:paraId="53D9E7E0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989</w:t>
      </w:r>
    </w:p>
    <w:p w14:paraId="69A150B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990</w:t>
      </w:r>
    </w:p>
    <w:p w14:paraId="6CA3771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990</w:t>
      </w:r>
    </w:p>
    <w:p w14:paraId="561CA70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991</w:t>
      </w:r>
    </w:p>
    <w:p w14:paraId="244103E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996</w:t>
      </w:r>
    </w:p>
    <w:p w14:paraId="6D3E68A9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996</w:t>
      </w:r>
    </w:p>
    <w:p w14:paraId="0E4215C1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996</w:t>
      </w:r>
    </w:p>
    <w:p w14:paraId="1849586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997</w:t>
      </w:r>
    </w:p>
    <w:p w14:paraId="50D1C967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997</w:t>
      </w:r>
    </w:p>
    <w:p w14:paraId="1B2847A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997</w:t>
      </w:r>
    </w:p>
    <w:p w14:paraId="7352170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2F4A5251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5144C11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997</w:t>
      </w:r>
    </w:p>
    <w:p w14:paraId="55B197FB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997</w:t>
      </w:r>
    </w:p>
    <w:p w14:paraId="19204A3C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998</w:t>
      </w:r>
    </w:p>
    <w:p w14:paraId="06CC8F4E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998</w:t>
      </w:r>
    </w:p>
    <w:p w14:paraId="70A25CF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998</w:t>
      </w:r>
    </w:p>
    <w:p w14:paraId="1FD4F0A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998</w:t>
      </w:r>
    </w:p>
    <w:p w14:paraId="4720313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998</w:t>
      </w:r>
    </w:p>
    <w:p w14:paraId="390D1E4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998</w:t>
      </w:r>
    </w:p>
    <w:p w14:paraId="474FDAC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998</w:t>
      </w:r>
    </w:p>
    <w:p w14:paraId="5D8881E5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998</w:t>
      </w:r>
    </w:p>
    <w:p w14:paraId="58EC0F3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999</w:t>
      </w:r>
    </w:p>
    <w:p w14:paraId="7310E02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697478A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999</w:t>
      </w:r>
    </w:p>
    <w:p w14:paraId="3445B74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999</w:t>
      </w:r>
    </w:p>
    <w:p w14:paraId="7195B885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999</w:t>
      </w:r>
    </w:p>
    <w:p w14:paraId="17D4C55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999</w:t>
      </w:r>
    </w:p>
    <w:p w14:paraId="58A2B02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lang w:val="fr-FR"/>
        </w:rPr>
        <w:t>6.5B.5.1</w:t>
      </w:r>
      <w:r w:rsidRPr="00530550">
        <w:rPr>
          <w:noProof/>
          <w:lang w:val="fr-FR"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lang w:val="fr-FR"/>
        </w:rPr>
        <w:t>(Void)</w:t>
      </w:r>
      <w:r>
        <w:rPr>
          <w:noProof/>
        </w:rPr>
        <w:tab/>
        <w:t>999</w:t>
      </w:r>
    </w:p>
    <w:p w14:paraId="744BDDE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lang w:val="fr-FR"/>
        </w:rPr>
        <w:t>6.5B.5.2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lang w:val="fr-FR"/>
        </w:rPr>
        <w:t>Intra-band non-contiguous EN-DC</w:t>
      </w:r>
      <w:r>
        <w:rPr>
          <w:noProof/>
        </w:rPr>
        <w:tab/>
        <w:t>999</w:t>
      </w:r>
    </w:p>
    <w:p w14:paraId="1D8D6AD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999</w:t>
      </w:r>
    </w:p>
    <w:p w14:paraId="5548BEA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62C6F2D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999</w:t>
      </w:r>
    </w:p>
    <w:p w14:paraId="0560259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548DC2E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999</w:t>
      </w:r>
    </w:p>
    <w:p w14:paraId="5D7AFD98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1000</w:t>
      </w:r>
    </w:p>
    <w:p w14:paraId="525F9CB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1000</w:t>
      </w:r>
    </w:p>
    <w:p w14:paraId="390BF2E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1000</w:t>
      </w:r>
    </w:p>
    <w:p w14:paraId="1A73046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1000</w:t>
      </w:r>
    </w:p>
    <w:p w14:paraId="497DA86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1000</w:t>
      </w:r>
    </w:p>
    <w:p w14:paraId="74B188D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1000</w:t>
      </w:r>
    </w:p>
    <w:p w14:paraId="59DADC9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1000</w:t>
      </w:r>
    </w:p>
    <w:p w14:paraId="3C4D9A3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1000</w:t>
      </w:r>
    </w:p>
    <w:p w14:paraId="0823335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1000</w:t>
      </w:r>
    </w:p>
    <w:p w14:paraId="49762D68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1000</w:t>
      </w:r>
    </w:p>
    <w:p w14:paraId="55B8D894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1000</w:t>
      </w:r>
    </w:p>
    <w:p w14:paraId="2F5991E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1000</w:t>
      </w:r>
    </w:p>
    <w:p w14:paraId="1A3E8F6D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1000</w:t>
      </w:r>
    </w:p>
    <w:p w14:paraId="6D1119E4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1000</w:t>
      </w:r>
    </w:p>
    <w:p w14:paraId="441B431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1002</w:t>
      </w:r>
    </w:p>
    <w:p w14:paraId="64EA1F4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1002</w:t>
      </w:r>
    </w:p>
    <w:p w14:paraId="04BEB0A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1002</w:t>
      </w:r>
    </w:p>
    <w:p w14:paraId="228C9412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1002</w:t>
      </w:r>
    </w:p>
    <w:p w14:paraId="06194B5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1002</w:t>
      </w:r>
    </w:p>
    <w:p w14:paraId="136CD39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lastRenderedPageBreak/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1002</w:t>
      </w:r>
    </w:p>
    <w:p w14:paraId="50FD8F5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1002</w:t>
      </w:r>
    </w:p>
    <w:p w14:paraId="2A7197E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62DD972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1003</w:t>
      </w:r>
    </w:p>
    <w:p w14:paraId="69FD181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2D91675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3E37728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703104F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1003</w:t>
      </w:r>
    </w:p>
    <w:p w14:paraId="2398A83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32790A4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688C6BF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1003</w:t>
      </w:r>
    </w:p>
    <w:p w14:paraId="6E1777B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15597BA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24E9A86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32ED94F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1003</w:t>
      </w:r>
    </w:p>
    <w:p w14:paraId="5F7887A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2DF89C7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3597145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7FF40D4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1003</w:t>
      </w:r>
    </w:p>
    <w:p w14:paraId="50AEDF3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1003</w:t>
      </w:r>
    </w:p>
    <w:p w14:paraId="5FB6539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70B299E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0EC82EE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30BB4B7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1004</w:t>
      </w:r>
    </w:p>
    <w:p w14:paraId="1C4B43B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0E71866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343D8C0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383209B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1004</w:t>
      </w:r>
    </w:p>
    <w:p w14:paraId="72AB802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38604DB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6192D89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598D35DC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1004</w:t>
      </w:r>
    </w:p>
    <w:p w14:paraId="19581A8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63FF870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5CED439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1547868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1004</w:t>
      </w:r>
    </w:p>
    <w:p w14:paraId="73FF934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2EC1B5C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58685D8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36D7E426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1005</w:t>
      </w:r>
    </w:p>
    <w:p w14:paraId="135847D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3CC7F7B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5E77ED31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39D3615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1005</w:t>
      </w:r>
    </w:p>
    <w:p w14:paraId="7D4A401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1005</w:t>
      </w:r>
    </w:p>
    <w:p w14:paraId="2488908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</w:t>
      </w:r>
      <w:r w:rsidRPr="00530550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1005</w:t>
      </w:r>
    </w:p>
    <w:p w14:paraId="261CBE3E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1005</w:t>
      </w:r>
    </w:p>
    <w:p w14:paraId="37BB2365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1005</w:t>
      </w:r>
    </w:p>
    <w:p w14:paraId="2149AF7D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22DE0110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39DB948F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1006</w:t>
      </w:r>
    </w:p>
    <w:p w14:paraId="37DF124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1006</w:t>
      </w:r>
    </w:p>
    <w:p w14:paraId="03CE2AC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1007</w:t>
      </w:r>
    </w:p>
    <w:p w14:paraId="174CECF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1007</w:t>
      </w:r>
    </w:p>
    <w:p w14:paraId="7D2B882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1007</w:t>
      </w:r>
    </w:p>
    <w:p w14:paraId="0A1465B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Void</w:t>
      </w:r>
      <w:r>
        <w:rPr>
          <w:noProof/>
        </w:rPr>
        <w:tab/>
        <w:t>1007</w:t>
      </w:r>
    </w:p>
    <w:p w14:paraId="4B8EF406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1007</w:t>
      </w:r>
    </w:p>
    <w:p w14:paraId="46345C2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1007</w:t>
      </w:r>
    </w:p>
    <w:p w14:paraId="61C01311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1008</w:t>
      </w:r>
    </w:p>
    <w:p w14:paraId="20A8574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Intra-band contiguous EN-DC</w:t>
      </w:r>
      <w:r>
        <w:rPr>
          <w:noProof/>
        </w:rPr>
        <w:tab/>
        <w:t>1008</w:t>
      </w:r>
    </w:p>
    <w:p w14:paraId="7529326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lang w:val="fr-FR"/>
        </w:rPr>
        <w:t>7.3B.2.1</w:t>
      </w:r>
      <w:r w:rsidRPr="00530550">
        <w:rPr>
          <w:noProof/>
          <w:lang w:val="fr-FR"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lang w:val="fr-FR"/>
        </w:rPr>
        <w:t>(Void)</w:t>
      </w:r>
      <w:r>
        <w:rPr>
          <w:noProof/>
        </w:rPr>
        <w:tab/>
        <w:t>1009</w:t>
      </w:r>
    </w:p>
    <w:p w14:paraId="487FA40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  <w:lang w:val="fr-FR"/>
        </w:rPr>
        <w:lastRenderedPageBreak/>
        <w:t>7.3B.2.2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  <w:lang w:val="fr-FR"/>
        </w:rPr>
        <w:t>Intra-band non-contiguous EN-DC</w:t>
      </w:r>
      <w:r>
        <w:rPr>
          <w:noProof/>
        </w:rPr>
        <w:tab/>
        <w:t>1009</w:t>
      </w:r>
    </w:p>
    <w:p w14:paraId="63C4C89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Inter-band EN-DC within FR1</w:t>
      </w:r>
      <w:r>
        <w:rPr>
          <w:noProof/>
        </w:rPr>
        <w:tab/>
        <w:t>1009</w:t>
      </w:r>
    </w:p>
    <w:p w14:paraId="0F50CC43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1009</w:t>
      </w:r>
    </w:p>
    <w:p w14:paraId="29B8D3AC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1010</w:t>
      </w:r>
    </w:p>
    <w:p w14:paraId="329D4334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1016</w:t>
      </w:r>
    </w:p>
    <w:p w14:paraId="5627F3F0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1019</w:t>
      </w:r>
    </w:p>
    <w:p w14:paraId="55C6140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1019</w:t>
      </w:r>
    </w:p>
    <w:p w14:paraId="2AFC3D1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1021</w:t>
      </w:r>
    </w:p>
    <w:p w14:paraId="29BFA92B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1022</w:t>
      </w:r>
    </w:p>
    <w:p w14:paraId="38C990FE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1030</w:t>
      </w:r>
    </w:p>
    <w:p w14:paraId="27CC26DC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1096</w:t>
      </w:r>
    </w:p>
    <w:p w14:paraId="5DFB7D71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1096</w:t>
      </w:r>
    </w:p>
    <w:p w14:paraId="140848B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Inter-band NE-DC within FR1</w:t>
      </w:r>
      <w:r>
        <w:rPr>
          <w:noProof/>
        </w:rPr>
        <w:tab/>
        <w:t>1097</w:t>
      </w:r>
    </w:p>
    <w:p w14:paraId="1CDB820F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1097</w:t>
      </w:r>
    </w:p>
    <w:p w14:paraId="2C19358B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1097</w:t>
      </w:r>
    </w:p>
    <w:p w14:paraId="5E27E2E5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1097</w:t>
      </w:r>
    </w:p>
    <w:p w14:paraId="3B385D6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1098</w:t>
      </w:r>
    </w:p>
    <w:p w14:paraId="7C634B8B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1098</w:t>
      </w:r>
    </w:p>
    <w:p w14:paraId="085616A0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(Reserved)</w:t>
      </w:r>
      <w:r>
        <w:rPr>
          <w:noProof/>
        </w:rPr>
        <w:tab/>
        <w:t>1098</w:t>
      </w:r>
    </w:p>
    <w:p w14:paraId="69AEA6CE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1098</w:t>
      </w:r>
    </w:p>
    <w:p w14:paraId="6C420CE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Inter-band EN-DC including FR2</w:t>
      </w:r>
      <w:r>
        <w:rPr>
          <w:noProof/>
        </w:rPr>
        <w:tab/>
        <w:t>1098</w:t>
      </w:r>
    </w:p>
    <w:p w14:paraId="3CF581C9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1098</w:t>
      </w:r>
    </w:p>
    <w:p w14:paraId="3180D8B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Inter-band EN-DC including both FR1 and FR2</w:t>
      </w:r>
      <w:r>
        <w:rPr>
          <w:noProof/>
        </w:rPr>
        <w:tab/>
        <w:t>1099</w:t>
      </w:r>
    </w:p>
    <w:p w14:paraId="370665A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1099</w:t>
      </w:r>
    </w:p>
    <w:p w14:paraId="0B779A7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Void</w:t>
      </w:r>
      <w:r>
        <w:rPr>
          <w:noProof/>
        </w:rPr>
        <w:tab/>
        <w:t>1099</w:t>
      </w:r>
    </w:p>
    <w:p w14:paraId="066D309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1099</w:t>
      </w:r>
    </w:p>
    <w:p w14:paraId="25EE6355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>, ΔR</w:t>
      </w:r>
      <w:r w:rsidRPr="00530550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1100</w:t>
      </w:r>
    </w:p>
    <w:p w14:paraId="4565701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General</w:t>
      </w:r>
      <w:r>
        <w:rPr>
          <w:noProof/>
        </w:rPr>
        <w:tab/>
        <w:t>1100</w:t>
      </w:r>
    </w:p>
    <w:p w14:paraId="5F8B309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Intra-band contiguous EN-DC</w:t>
      </w:r>
      <w:r>
        <w:rPr>
          <w:noProof/>
        </w:rPr>
        <w:tab/>
        <w:t>1100</w:t>
      </w:r>
    </w:p>
    <w:p w14:paraId="79D4478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Intra-band non-contiguous EN-DC</w:t>
      </w:r>
      <w:r>
        <w:rPr>
          <w:noProof/>
        </w:rPr>
        <w:tab/>
        <w:t>1100</w:t>
      </w:r>
    </w:p>
    <w:p w14:paraId="5FC9001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Inter-band EN-DC within FR1</w:t>
      </w:r>
      <w:r>
        <w:rPr>
          <w:noProof/>
        </w:rPr>
        <w:tab/>
        <w:t>1104</w:t>
      </w:r>
    </w:p>
    <w:p w14:paraId="3D15BB3D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1104</w:t>
      </w:r>
    </w:p>
    <w:p w14:paraId="05BCEC2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1106</w:t>
      </w:r>
    </w:p>
    <w:p w14:paraId="3BBD4C18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1119</w:t>
      </w:r>
    </w:p>
    <w:p w14:paraId="681D1513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1134</w:t>
      </w:r>
    </w:p>
    <w:p w14:paraId="3EBE6A5F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1140</w:t>
      </w:r>
    </w:p>
    <w:p w14:paraId="2A038AA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Inter-band NE-DC within FR1</w:t>
      </w:r>
      <w:r>
        <w:rPr>
          <w:noProof/>
        </w:rPr>
        <w:tab/>
        <w:t>1141</w:t>
      </w:r>
    </w:p>
    <w:p w14:paraId="64EA7E0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Inter-band EN-DC including FR2</w:t>
      </w:r>
      <w:r>
        <w:rPr>
          <w:noProof/>
        </w:rPr>
        <w:tab/>
        <w:t>1141</w:t>
      </w:r>
    </w:p>
    <w:p w14:paraId="12F1EB8D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1141</w:t>
      </w:r>
    </w:p>
    <w:p w14:paraId="65E63040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1141</w:t>
      </w:r>
    </w:p>
    <w:p w14:paraId="4AD5F1A6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1141</w:t>
      </w:r>
    </w:p>
    <w:p w14:paraId="0CA44473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1141</w:t>
      </w:r>
    </w:p>
    <w:p w14:paraId="14E2ACC6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1141</w:t>
      </w:r>
    </w:p>
    <w:p w14:paraId="570AD5D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1141</w:t>
      </w:r>
    </w:p>
    <w:p w14:paraId="55BB400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1141</w:t>
      </w:r>
    </w:p>
    <w:p w14:paraId="0B93FDA0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1141</w:t>
      </w:r>
    </w:p>
    <w:p w14:paraId="477595A0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1142</w:t>
      </w:r>
    </w:p>
    <w:p w14:paraId="04FA054D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1142</w:t>
      </w:r>
    </w:p>
    <w:p w14:paraId="06AA1D37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1142</w:t>
      </w:r>
    </w:p>
    <w:p w14:paraId="472F69F9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1142</w:t>
      </w:r>
    </w:p>
    <w:p w14:paraId="010148A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1142</w:t>
      </w:r>
    </w:p>
    <w:p w14:paraId="294C13C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1142</w:t>
      </w:r>
    </w:p>
    <w:p w14:paraId="66A01B4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1142</w:t>
      </w:r>
    </w:p>
    <w:p w14:paraId="2743518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V2X</w:t>
      </w:r>
      <w:r>
        <w:rPr>
          <w:noProof/>
        </w:rPr>
        <w:tab/>
        <w:t>1142</w:t>
      </w:r>
    </w:p>
    <w:p w14:paraId="5C9BFC1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1142</w:t>
      </w:r>
    </w:p>
    <w:p w14:paraId="6722D9D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1142</w:t>
      </w:r>
    </w:p>
    <w:p w14:paraId="3F0C04F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1143</w:t>
      </w:r>
    </w:p>
    <w:p w14:paraId="4B284FB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1144</w:t>
      </w:r>
    </w:p>
    <w:p w14:paraId="64876909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1144</w:t>
      </w:r>
    </w:p>
    <w:p w14:paraId="39D56FA3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1144</w:t>
      </w:r>
    </w:p>
    <w:p w14:paraId="4C28933C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1144</w:t>
      </w:r>
    </w:p>
    <w:p w14:paraId="4BA5488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1144</w:t>
      </w:r>
    </w:p>
    <w:p w14:paraId="1EDC33D1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1144</w:t>
      </w:r>
    </w:p>
    <w:p w14:paraId="00BCAB6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1144</w:t>
      </w:r>
    </w:p>
    <w:p w14:paraId="6109278C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1144</w:t>
      </w:r>
    </w:p>
    <w:p w14:paraId="373F137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1144</w:t>
      </w:r>
    </w:p>
    <w:p w14:paraId="09DB3106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1144</w:t>
      </w:r>
    </w:p>
    <w:p w14:paraId="38F476C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1144</w:t>
      </w:r>
    </w:p>
    <w:p w14:paraId="157D10E7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1145</w:t>
      </w:r>
    </w:p>
    <w:p w14:paraId="79FE1D45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1145</w:t>
      </w:r>
    </w:p>
    <w:p w14:paraId="24B5D87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1145</w:t>
      </w:r>
    </w:p>
    <w:p w14:paraId="6F3E9643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1145</w:t>
      </w:r>
    </w:p>
    <w:p w14:paraId="4F176F4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1145</w:t>
      </w:r>
    </w:p>
    <w:p w14:paraId="511559E6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3B26BB9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1146</w:t>
      </w:r>
    </w:p>
    <w:p w14:paraId="57F7BDC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1146</w:t>
      </w:r>
    </w:p>
    <w:p w14:paraId="5637D23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1146</w:t>
      </w:r>
    </w:p>
    <w:p w14:paraId="36890CF5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1146</w:t>
      </w:r>
    </w:p>
    <w:p w14:paraId="42C2DF95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1146</w:t>
      </w:r>
    </w:p>
    <w:p w14:paraId="49082308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1146</w:t>
      </w:r>
    </w:p>
    <w:p w14:paraId="5834C3D2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7B4927ED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1146</w:t>
      </w:r>
    </w:p>
    <w:p w14:paraId="408DAAB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1147</w:t>
      </w:r>
    </w:p>
    <w:p w14:paraId="15DB96B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1147</w:t>
      </w:r>
    </w:p>
    <w:p w14:paraId="24308DBE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1147</w:t>
      </w:r>
    </w:p>
    <w:p w14:paraId="75BA878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1147</w:t>
      </w:r>
    </w:p>
    <w:p w14:paraId="0FEDB67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1147</w:t>
      </w:r>
    </w:p>
    <w:p w14:paraId="2D7D88B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1147</w:t>
      </w:r>
    </w:p>
    <w:p w14:paraId="43F3732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1147</w:t>
      </w:r>
    </w:p>
    <w:p w14:paraId="6D959DB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1147</w:t>
      </w:r>
    </w:p>
    <w:p w14:paraId="1FD0940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1147</w:t>
      </w:r>
    </w:p>
    <w:p w14:paraId="1FCBB7D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1147</w:t>
      </w:r>
    </w:p>
    <w:p w14:paraId="6559ABF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1147</w:t>
      </w:r>
    </w:p>
    <w:p w14:paraId="3C28222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1148</w:t>
      </w:r>
    </w:p>
    <w:p w14:paraId="6AB2840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1148</w:t>
      </w:r>
    </w:p>
    <w:p w14:paraId="5D7F452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1148</w:t>
      </w:r>
    </w:p>
    <w:p w14:paraId="768BB4E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68A7679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1148</w:t>
      </w:r>
    </w:p>
    <w:p w14:paraId="793EFBA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1148</w:t>
      </w:r>
    </w:p>
    <w:p w14:paraId="004A0F8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1149</w:t>
      </w:r>
    </w:p>
    <w:p w14:paraId="3442E5F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1149</w:t>
      </w:r>
    </w:p>
    <w:p w14:paraId="057E185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1149</w:t>
      </w:r>
    </w:p>
    <w:p w14:paraId="5178AC6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1150</w:t>
      </w:r>
    </w:p>
    <w:p w14:paraId="1D79D8DC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1150</w:t>
      </w:r>
    </w:p>
    <w:p w14:paraId="66813EA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1150</w:t>
      </w:r>
    </w:p>
    <w:p w14:paraId="074E22A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1150</w:t>
      </w:r>
    </w:p>
    <w:p w14:paraId="5B94362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1150</w:t>
      </w:r>
    </w:p>
    <w:p w14:paraId="5FEEA66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1150</w:t>
      </w:r>
    </w:p>
    <w:p w14:paraId="6172794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1150</w:t>
      </w:r>
    </w:p>
    <w:p w14:paraId="7FA3C46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1150</w:t>
      </w:r>
    </w:p>
    <w:p w14:paraId="48B1956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1150</w:t>
      </w:r>
    </w:p>
    <w:p w14:paraId="5FBE6ED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1151</w:t>
      </w:r>
    </w:p>
    <w:p w14:paraId="27AFB5D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1151</w:t>
      </w:r>
    </w:p>
    <w:p w14:paraId="1AE0546C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1151</w:t>
      </w:r>
    </w:p>
    <w:p w14:paraId="2B13801D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1151</w:t>
      </w:r>
    </w:p>
    <w:p w14:paraId="262699F3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1151</w:t>
      </w:r>
    </w:p>
    <w:p w14:paraId="31ECC8B5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1151</w:t>
      </w:r>
    </w:p>
    <w:p w14:paraId="63DCA1E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223B956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1151</w:t>
      </w:r>
    </w:p>
    <w:p w14:paraId="62DE4CC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lastRenderedPageBreak/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1152</w:t>
      </w:r>
    </w:p>
    <w:p w14:paraId="0534646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1152</w:t>
      </w:r>
    </w:p>
    <w:p w14:paraId="45FBC14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1152</w:t>
      </w:r>
    </w:p>
    <w:p w14:paraId="66323A59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1152</w:t>
      </w:r>
    </w:p>
    <w:p w14:paraId="2FF550B5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1152</w:t>
      </w:r>
    </w:p>
    <w:p w14:paraId="71260A90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1152</w:t>
      </w:r>
    </w:p>
    <w:p w14:paraId="5B703C35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1152</w:t>
      </w:r>
    </w:p>
    <w:p w14:paraId="7BC2ADDE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1152</w:t>
      </w:r>
    </w:p>
    <w:p w14:paraId="76951E1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1152</w:t>
      </w:r>
    </w:p>
    <w:p w14:paraId="51AFA5A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1153</w:t>
      </w:r>
    </w:p>
    <w:p w14:paraId="5A71EC8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1153</w:t>
      </w:r>
    </w:p>
    <w:p w14:paraId="5F8BC51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1153</w:t>
      </w:r>
    </w:p>
    <w:p w14:paraId="1015F41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1153</w:t>
      </w:r>
    </w:p>
    <w:p w14:paraId="3541777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1153</w:t>
      </w:r>
    </w:p>
    <w:p w14:paraId="2B91B02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1153</w:t>
      </w:r>
    </w:p>
    <w:p w14:paraId="0F20B04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1153</w:t>
      </w:r>
    </w:p>
    <w:p w14:paraId="741745E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1153</w:t>
      </w:r>
    </w:p>
    <w:p w14:paraId="3BE23611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1153</w:t>
      </w:r>
    </w:p>
    <w:p w14:paraId="70410104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1154</w:t>
      </w:r>
    </w:p>
    <w:p w14:paraId="08D0E44D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1154</w:t>
      </w:r>
    </w:p>
    <w:p w14:paraId="50D31C89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1154</w:t>
      </w:r>
    </w:p>
    <w:p w14:paraId="4DFAA74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1154</w:t>
      </w:r>
    </w:p>
    <w:p w14:paraId="23F15EF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1154</w:t>
      </w:r>
    </w:p>
    <w:p w14:paraId="7DD5C8D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1154</w:t>
      </w:r>
    </w:p>
    <w:p w14:paraId="0D87553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1154</w:t>
      </w:r>
    </w:p>
    <w:p w14:paraId="1BDC3EB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1154</w:t>
      </w:r>
    </w:p>
    <w:p w14:paraId="6B5E233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1154</w:t>
      </w:r>
    </w:p>
    <w:p w14:paraId="15797B5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1154</w:t>
      </w:r>
    </w:p>
    <w:p w14:paraId="707DF01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1154</w:t>
      </w:r>
    </w:p>
    <w:p w14:paraId="2A710F6E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1154</w:t>
      </w:r>
    </w:p>
    <w:p w14:paraId="4E69BDB6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1154</w:t>
      </w:r>
    </w:p>
    <w:p w14:paraId="499FC54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1154</w:t>
      </w:r>
    </w:p>
    <w:p w14:paraId="1160570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1155</w:t>
      </w:r>
    </w:p>
    <w:p w14:paraId="37F6F198" w14:textId="76F9B447" w:rsidR="00015619" w:rsidRDefault="00015619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</w:r>
      <w:r>
        <w:rPr>
          <w:noProof/>
          <w:lang w:eastAsia="x-none"/>
        </w:rPr>
        <w:t>Measurement channels</w:t>
      </w:r>
      <w:r>
        <w:rPr>
          <w:noProof/>
        </w:rPr>
        <w:tab/>
        <w:t>1157</w:t>
      </w:r>
    </w:p>
    <w:p w14:paraId="179F3674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1157</w:t>
      </w:r>
    </w:p>
    <w:p w14:paraId="51F8B8A3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1157</w:t>
      </w:r>
    </w:p>
    <w:p w14:paraId="4DD01D68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1157</w:t>
      </w:r>
    </w:p>
    <w:p w14:paraId="4404F09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1158</w:t>
      </w:r>
    </w:p>
    <w:p w14:paraId="0C8F2B46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snapToGrid w:val="0"/>
        </w:rPr>
        <w:t>Full RB allocation</w:t>
      </w:r>
      <w:r>
        <w:rPr>
          <w:noProof/>
        </w:rPr>
        <w:tab/>
        <w:t>1158</w:t>
      </w:r>
    </w:p>
    <w:p w14:paraId="6B7BE26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1158</w:t>
      </w:r>
    </w:p>
    <w:p w14:paraId="0AA9C90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1158</w:t>
      </w:r>
    </w:p>
    <w:p w14:paraId="2E913D1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1159</w:t>
      </w:r>
    </w:p>
    <w:p w14:paraId="14E1CD1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1160</w:t>
      </w:r>
    </w:p>
    <w:p w14:paraId="3585992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snapToGrid w:val="0"/>
        </w:rPr>
        <w:t>Partial RB allocation</w:t>
      </w:r>
      <w:r>
        <w:rPr>
          <w:noProof/>
        </w:rPr>
        <w:tab/>
        <w:t>1161</w:t>
      </w:r>
    </w:p>
    <w:p w14:paraId="6150ACE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1161</w:t>
      </w:r>
    </w:p>
    <w:p w14:paraId="6F05136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1164</w:t>
      </w:r>
    </w:p>
    <w:p w14:paraId="30C6EE5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1166</w:t>
      </w:r>
    </w:p>
    <w:p w14:paraId="5AB2BD8C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1168</w:t>
      </w:r>
    </w:p>
    <w:p w14:paraId="161E8F4F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1168</w:t>
      </w:r>
    </w:p>
    <w:p w14:paraId="2D6C8F4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snapToGrid w:val="0"/>
        </w:rPr>
        <w:t>QPSK</w:t>
      </w:r>
      <w:r>
        <w:rPr>
          <w:noProof/>
        </w:rPr>
        <w:tab/>
        <w:t>1168</w:t>
      </w:r>
    </w:p>
    <w:p w14:paraId="38C299B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snapToGrid w:val="0"/>
        </w:rPr>
        <w:t>64-QAM</w:t>
      </w:r>
      <w:r>
        <w:rPr>
          <w:noProof/>
        </w:rPr>
        <w:tab/>
        <w:t>1169</w:t>
      </w:r>
    </w:p>
    <w:p w14:paraId="1C9027C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snapToGrid w:val="0"/>
        </w:rPr>
        <w:t>256-QAM</w:t>
      </w:r>
      <w:r>
        <w:rPr>
          <w:noProof/>
        </w:rPr>
        <w:tab/>
        <w:t>1170</w:t>
      </w:r>
    </w:p>
    <w:p w14:paraId="6151A68C" w14:textId="77777777" w:rsidR="00015619" w:rsidRDefault="00015619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1171</w:t>
      </w:r>
    </w:p>
    <w:p w14:paraId="146F32BC" w14:textId="77777777" w:rsidR="00015619" w:rsidRDefault="00015619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1172</w:t>
      </w:r>
    </w:p>
    <w:p w14:paraId="08FA2307" w14:textId="77777777" w:rsidR="00015619" w:rsidRDefault="00015619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D: Void</w:t>
      </w:r>
      <w:r>
        <w:rPr>
          <w:noProof/>
        </w:rPr>
        <w:tab/>
        <w:t>1173</w:t>
      </w:r>
    </w:p>
    <w:p w14:paraId="7F1E7704" w14:textId="77777777" w:rsidR="00015619" w:rsidRDefault="00015619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Annex E: Void</w:t>
      </w:r>
      <w:r>
        <w:rPr>
          <w:noProof/>
        </w:rPr>
        <w:tab/>
        <w:t>1174</w:t>
      </w:r>
    </w:p>
    <w:p w14:paraId="4EC8CC7D" w14:textId="77777777" w:rsidR="00015619" w:rsidRDefault="00015619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1175</w:t>
      </w:r>
    </w:p>
    <w:p w14:paraId="0859B0F4" w14:textId="77777777" w:rsidR="00015619" w:rsidRDefault="00015619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1176</w:t>
      </w:r>
    </w:p>
    <w:p w14:paraId="73E63670" w14:textId="048BD7C9" w:rsidR="00015619" w:rsidRDefault="00015619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H (normative):</w:t>
      </w:r>
      <w:r>
        <w:rPr>
          <w:noProof/>
        </w:rPr>
        <w:tab/>
      </w:r>
      <w:r>
        <w:rPr>
          <w:noProof/>
          <w:lang w:eastAsia="x-none"/>
        </w:rPr>
        <w:t>Modified MPR behavior</w:t>
      </w:r>
      <w:r>
        <w:rPr>
          <w:noProof/>
        </w:rPr>
        <w:tab/>
        <w:t>1177</w:t>
      </w:r>
    </w:p>
    <w:p w14:paraId="61C3508F" w14:textId="0C5B5E95" w:rsidR="00015619" w:rsidRDefault="00015619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I (normative):</w:t>
      </w:r>
      <w:r>
        <w:rPr>
          <w:noProof/>
        </w:rPr>
        <w:tab/>
        <w:t>Dual uplink interferer</w:t>
      </w:r>
      <w:r>
        <w:rPr>
          <w:noProof/>
        </w:rPr>
        <w:tab/>
        <w:t>1178</w:t>
      </w:r>
    </w:p>
    <w:p w14:paraId="1CF6711E" w14:textId="77777777" w:rsidR="00015619" w:rsidRDefault="00015619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1179</w:t>
      </w:r>
    </w:p>
    <w:p w14:paraId="355E4658" w14:textId="77777777" w:rsidR="00015619" w:rsidRDefault="00015619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1180</w:t>
      </w:r>
    </w:p>
    <w:p w14:paraId="7CBD6B84" w14:textId="72AE94A0" w:rsidR="00015619" w:rsidRDefault="00015619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L (informative):</w:t>
      </w:r>
      <w:r>
        <w:rPr>
          <w:noProof/>
        </w:rPr>
        <w:tab/>
        <w:t>Change history</w:t>
      </w:r>
      <w:r>
        <w:rPr>
          <w:noProof/>
        </w:rPr>
        <w:tab/>
        <w:t>1181</w:t>
      </w:r>
    </w:p>
    <w:p w14:paraId="7B073077" w14:textId="09D2A716" w:rsidR="00835B7B" w:rsidRPr="007A6DA6" w:rsidRDefault="00591826" w:rsidP="00835B7B">
      <w:r>
        <w:rPr>
          <w:sz w:val="22"/>
        </w:rPr>
        <w:fldChar w:fldCharType="end"/>
      </w:r>
    </w:p>
    <w:bookmarkStart w:id="13" w:name="foreword"/>
    <w:bookmarkEnd w:id="13"/>
    <w:p w14:paraId="5DDB2F54" w14:textId="38C98386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E8213A" w:rsidRPr="007A6DA6">
        <w:instrText>i</w:instrText>
      </w:r>
      <w:r w:rsidR="00012CD5">
        <w:rPr>
          <w:rFonts w:eastAsiaTheme="minorEastAsia" w:hint="eastAsia"/>
          <w:lang w:eastAsia="ko-KR"/>
        </w:rPr>
        <w:instrText>c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012CD5">
        <w:rPr>
          <w:rFonts w:eastAsiaTheme="minorEastAsia" w:hint="eastAsia"/>
          <w:lang w:eastAsia="ko-KR"/>
        </w:rPr>
        <w:instrText>c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012CD5">
        <w:rPr>
          <w:rFonts w:eastAsiaTheme="minorEastAsia" w:hint="eastAsia"/>
          <w:lang w:eastAsia="ko-KR"/>
        </w:rPr>
        <w:instrText>c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head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E1DB3" w14:textId="77777777" w:rsidR="003D40DA" w:rsidRDefault="003D40DA">
      <w:r>
        <w:separator/>
      </w:r>
    </w:p>
    <w:p w14:paraId="34162BE7" w14:textId="77777777" w:rsidR="003D40DA" w:rsidRDefault="003D40DA"/>
  </w:endnote>
  <w:endnote w:type="continuationSeparator" w:id="0">
    <w:p w14:paraId="5D16BAB8" w14:textId="77777777" w:rsidR="003D40DA" w:rsidRDefault="003D40DA">
      <w:r>
        <w:continuationSeparator/>
      </w:r>
    </w:p>
    <w:p w14:paraId="4C060DF8" w14:textId="77777777" w:rsidR="003D40DA" w:rsidRDefault="003D40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399AA" w14:textId="77777777" w:rsidR="00575F70" w:rsidRDefault="00575F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59560" w14:textId="77777777" w:rsidR="00575F70" w:rsidRDefault="00575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23CB8" w14:textId="77777777" w:rsidR="003D40DA" w:rsidRDefault="003D40DA">
      <w:r>
        <w:separator/>
      </w:r>
    </w:p>
    <w:p w14:paraId="0810268E" w14:textId="77777777" w:rsidR="003D40DA" w:rsidRDefault="003D40DA"/>
  </w:footnote>
  <w:footnote w:type="continuationSeparator" w:id="0">
    <w:p w14:paraId="1B6B27BD" w14:textId="77777777" w:rsidR="003D40DA" w:rsidRDefault="003D40DA">
      <w:r>
        <w:continuationSeparator/>
      </w:r>
    </w:p>
    <w:p w14:paraId="78E03E05" w14:textId="77777777" w:rsidR="003D40DA" w:rsidRDefault="003D40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0BD4F" w14:textId="77777777" w:rsidR="00575F70" w:rsidRDefault="00575F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A59" w14:textId="42322C56" w:rsidR="00822662" w:rsidRPr="004B1302" w:rsidRDefault="00822662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28181" w14:textId="77777777" w:rsidR="00575F70" w:rsidRDefault="00575F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457ED" w14:textId="77777777" w:rsidR="00575F70" w:rsidRPr="003F6DCB" w:rsidRDefault="00575F70" w:rsidP="00575F70">
    <w:pPr>
      <w:pStyle w:val="Header"/>
      <w:framePr w:wrap="auto" w:vAnchor="text" w:hAnchor="margin" w:xAlign="center" w:y="1"/>
      <w:rPr>
        <w:b/>
        <w:bCs/>
      </w:rPr>
    </w:pPr>
    <w:r w:rsidRPr="003F6DCB">
      <w:rPr>
        <w:rFonts w:ascii="Arial" w:hAnsi="Arial" w:cs="Arial"/>
        <w:b/>
        <w:bCs/>
        <w:sz w:val="18"/>
        <w:szCs w:val="18"/>
      </w:rPr>
      <w:fldChar w:fldCharType="begin"/>
    </w:r>
    <w:r w:rsidRPr="003F6DCB">
      <w:rPr>
        <w:rFonts w:ascii="Arial" w:hAnsi="Arial" w:cs="Arial"/>
        <w:b/>
        <w:bCs/>
        <w:sz w:val="18"/>
        <w:szCs w:val="18"/>
      </w:rPr>
      <w:instrText xml:space="preserve"> PAGE </w:instrText>
    </w:r>
    <w:r w:rsidRPr="003F6DCB">
      <w:rPr>
        <w:rFonts w:ascii="Arial" w:hAnsi="Arial" w:cs="Arial"/>
        <w:b/>
        <w:bCs/>
        <w:sz w:val="18"/>
        <w:szCs w:val="18"/>
      </w:rPr>
      <w:fldChar w:fldCharType="separate"/>
    </w:r>
    <w:r w:rsidRPr="003F6DCB">
      <w:rPr>
        <w:rFonts w:ascii="Arial" w:hAnsi="Arial" w:cs="Arial"/>
        <w:b/>
        <w:bCs/>
        <w:sz w:val="18"/>
        <w:szCs w:val="18"/>
      </w:rPr>
      <w:t>1</w:t>
    </w:r>
    <w:r w:rsidRPr="003F6DCB">
      <w:rPr>
        <w:rFonts w:ascii="Arial" w:hAnsi="Arial" w:cs="Arial"/>
        <w:b/>
        <w:bCs/>
        <w:sz w:val="18"/>
        <w:szCs w:val="18"/>
      </w:rPr>
      <w:fldChar w:fldCharType="end"/>
    </w:r>
  </w:p>
  <w:p w14:paraId="56D8CDBA" w14:textId="7D1A1BDB" w:rsidR="00575F70" w:rsidRDefault="00575F70" w:rsidP="00575F70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5619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926779" w14:textId="6AA53D35" w:rsidR="00575F70" w:rsidRDefault="00575F70" w:rsidP="00575F7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5619">
      <w:rPr>
        <w:rFonts w:ascii="Arial" w:hAnsi="Arial" w:cs="Arial"/>
        <w:b/>
        <w:noProof/>
        <w:sz w:val="18"/>
        <w:szCs w:val="18"/>
      </w:rPr>
      <w:t>3GPP TS 38.101-3 V18.12.0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616C6063" w14:textId="15BAA90F" w:rsidR="00575F70" w:rsidRPr="004B1302" w:rsidRDefault="00575F70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2CD5"/>
    <w:rsid w:val="000133E3"/>
    <w:rsid w:val="00013A80"/>
    <w:rsid w:val="000151E2"/>
    <w:rsid w:val="00015619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5FF"/>
    <w:rsid w:val="00056E45"/>
    <w:rsid w:val="00060890"/>
    <w:rsid w:val="00060CB6"/>
    <w:rsid w:val="00061B9E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666"/>
    <w:rsid w:val="000F4704"/>
    <w:rsid w:val="000F4BE3"/>
    <w:rsid w:val="000F5199"/>
    <w:rsid w:val="000F57B6"/>
    <w:rsid w:val="000F5E3F"/>
    <w:rsid w:val="000F6080"/>
    <w:rsid w:val="000F6853"/>
    <w:rsid w:val="000F6C0A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982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462C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81D"/>
    <w:rsid w:val="00166C2D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861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417"/>
    <w:rsid w:val="001C7BE8"/>
    <w:rsid w:val="001C7C20"/>
    <w:rsid w:val="001C7DD1"/>
    <w:rsid w:val="001D05CF"/>
    <w:rsid w:val="001D0DB4"/>
    <w:rsid w:val="001D111A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96C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1EA4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46D6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43F"/>
    <w:rsid w:val="002F656B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0D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0DA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CE2"/>
    <w:rsid w:val="004D4E33"/>
    <w:rsid w:val="004D514F"/>
    <w:rsid w:val="004D526A"/>
    <w:rsid w:val="004D5315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5F70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1826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3116"/>
    <w:rsid w:val="006A3895"/>
    <w:rsid w:val="006A38D5"/>
    <w:rsid w:val="006A4B5A"/>
    <w:rsid w:val="006A5105"/>
    <w:rsid w:val="006A53EE"/>
    <w:rsid w:val="006A5D6D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87A"/>
    <w:rsid w:val="00761922"/>
    <w:rsid w:val="00761D1D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87657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F74"/>
    <w:rsid w:val="0086177B"/>
    <w:rsid w:val="00861A67"/>
    <w:rsid w:val="00862446"/>
    <w:rsid w:val="008624A1"/>
    <w:rsid w:val="008626E7"/>
    <w:rsid w:val="00862A8A"/>
    <w:rsid w:val="008631F5"/>
    <w:rsid w:val="00863372"/>
    <w:rsid w:val="00863678"/>
    <w:rsid w:val="00865077"/>
    <w:rsid w:val="00865539"/>
    <w:rsid w:val="00865F8C"/>
    <w:rsid w:val="00866485"/>
    <w:rsid w:val="0086687A"/>
    <w:rsid w:val="0086740D"/>
    <w:rsid w:val="00867B3A"/>
    <w:rsid w:val="00867B93"/>
    <w:rsid w:val="00867F30"/>
    <w:rsid w:val="00870156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2DD5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A74"/>
    <w:rsid w:val="00970F6F"/>
    <w:rsid w:val="00971659"/>
    <w:rsid w:val="00971C64"/>
    <w:rsid w:val="0097250B"/>
    <w:rsid w:val="009727A9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020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AC6"/>
    <w:rsid w:val="00A23CB0"/>
    <w:rsid w:val="00A245D8"/>
    <w:rsid w:val="00A246B6"/>
    <w:rsid w:val="00A24724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E66"/>
    <w:rsid w:val="00A75F46"/>
    <w:rsid w:val="00A76055"/>
    <w:rsid w:val="00A7671C"/>
    <w:rsid w:val="00A76CCD"/>
    <w:rsid w:val="00A76CE6"/>
    <w:rsid w:val="00A76F76"/>
    <w:rsid w:val="00A77924"/>
    <w:rsid w:val="00A77E63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DD8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781"/>
    <w:rsid w:val="00AB3FF0"/>
    <w:rsid w:val="00AB41E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A5A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338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3FC4"/>
    <w:rsid w:val="00B841BC"/>
    <w:rsid w:val="00B84272"/>
    <w:rsid w:val="00B84558"/>
    <w:rsid w:val="00B8456F"/>
    <w:rsid w:val="00B84C24"/>
    <w:rsid w:val="00B84EAD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0E35"/>
    <w:rsid w:val="00B91417"/>
    <w:rsid w:val="00B91923"/>
    <w:rsid w:val="00B91DD0"/>
    <w:rsid w:val="00B92299"/>
    <w:rsid w:val="00B92927"/>
    <w:rsid w:val="00B92A95"/>
    <w:rsid w:val="00B945F5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5EEC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E00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3997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5722"/>
    <w:rsid w:val="00DD625C"/>
    <w:rsid w:val="00DD6F66"/>
    <w:rsid w:val="00DD74CC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50A1"/>
    <w:rsid w:val="00E15130"/>
    <w:rsid w:val="00E15246"/>
    <w:rsid w:val="00E15301"/>
    <w:rsid w:val="00E15ECB"/>
    <w:rsid w:val="00E162EE"/>
    <w:rsid w:val="00E164BE"/>
    <w:rsid w:val="00E16634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0808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289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5F7A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0D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14</Pages>
  <Words>4496</Words>
  <Characters>25515</Characters>
  <Application>Microsoft Office Word</Application>
  <DocSecurity>0</DocSecurity>
  <Lines>722</Lines>
  <Paragraphs>695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29317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18)</dc:subject>
  <dc:creator>MCC Support</dc:creator>
  <cp:keywords/>
  <dc:description/>
  <cp:lastModifiedBy>MCC</cp:lastModifiedBy>
  <cp:revision>70</cp:revision>
  <cp:lastPrinted>2019-01-18T19:05:00Z</cp:lastPrinted>
  <dcterms:created xsi:type="dcterms:W3CDTF">2022-03-16T10:00:00Z</dcterms:created>
  <dcterms:modified xsi:type="dcterms:W3CDTF">2026-01-18T09:58:00Z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