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67080396"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3F219A">
              <w:t>16.4.0</w:t>
            </w:r>
            <w:bookmarkEnd w:id="3"/>
            <w:r w:rsidR="00930561">
              <w:t xml:space="preserve"> </w:t>
            </w:r>
            <w:r w:rsidRPr="00390A88">
              <w:rPr>
                <w:sz w:val="32"/>
              </w:rPr>
              <w:t>(</w:t>
            </w:r>
            <w:bookmarkStart w:id="4" w:name="issueDate"/>
            <w:r w:rsidR="003F219A">
              <w:rPr>
                <w:sz w:val="32"/>
              </w:rPr>
              <w:t>2025-06</w:t>
            </w:r>
            <w:bookmarkEnd w:id="4"/>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6"/>
          <w:p w14:paraId="0B4DE88B" w14:textId="77777777"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3F8778B" w:rsidR="00D57972" w:rsidRPr="00390A88" w:rsidRDefault="0053566B">
            <w:r>
              <w:rPr>
                <w:i/>
                <w:noProof/>
              </w:rPr>
              <w:drawing>
                <wp:inline distT="0" distB="0" distL="0" distR="0" wp14:anchorId="3D957EE4" wp14:editId="04094DC0">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B72298" w14:textId="63FD45E4" w:rsidR="00D57972" w:rsidRPr="00390A88" w:rsidRDefault="0053566B" w:rsidP="00133525">
            <w:pPr>
              <w:jc w:val="right"/>
            </w:pPr>
            <w:bookmarkStart w:id="8" w:name="logos"/>
            <w:r>
              <w:rPr>
                <w:noProof/>
              </w:rPr>
              <w:drawing>
                <wp:inline distT="0" distB="0" distL="0" distR="0" wp14:anchorId="58F9977D" wp14:editId="33BC906C">
                  <wp:extent cx="162687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6150"/>
                          </a:xfrm>
                          <a:prstGeom prst="rect">
                            <a:avLst/>
                          </a:prstGeom>
                          <a:noFill/>
                          <a:ln>
                            <a:noFill/>
                          </a:ln>
                        </pic:spPr>
                      </pic:pic>
                    </a:graphicData>
                  </a:graphic>
                </wp:inline>
              </w:drawing>
            </w:r>
            <w:bookmarkEnd w:id="8"/>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0"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78F1A4F8"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6525A0">
              <w:rPr>
                <w:noProof/>
                <w:sz w:val="18"/>
              </w:rPr>
              <w:t>2</w:t>
            </w:r>
            <w:r w:rsidR="00417EB9">
              <w:rPr>
                <w:noProof/>
                <w:sz w:val="18"/>
              </w:rPr>
              <w:t>5</w:t>
            </w:r>
            <w:r w:rsidRPr="00390A88">
              <w:rPr>
                <w:noProof/>
                <w:sz w:val="18"/>
              </w:rPr>
              <w:t>, 3GPP Organizational Partners (ARIB, ATIS, CCSA, ETSI, TSDSI, TTA, TTC).</w:t>
            </w:r>
            <w:bookmarkStart w:id="14" w:name="copyrightaddon"/>
            <w:bookmarkEnd w:id="14"/>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7EE29166" w14:textId="77777777" w:rsidR="00E16509" w:rsidRPr="00390A88" w:rsidRDefault="00E16509" w:rsidP="00133525"/>
        </w:tc>
      </w:tr>
      <w:bookmarkEnd w:id="10"/>
    </w:tbl>
    <w:p w14:paraId="38B44FDD" w14:textId="77777777" w:rsidR="00080512" w:rsidRPr="00390A88" w:rsidRDefault="00080512">
      <w:pPr>
        <w:pStyle w:val="TT"/>
      </w:pPr>
      <w:r w:rsidRPr="00390A88">
        <w:br w:type="page"/>
      </w:r>
      <w:bookmarkStart w:id="15" w:name="tableOfContents"/>
      <w:bookmarkEnd w:id="15"/>
      <w:r w:rsidRPr="00390A88">
        <w:lastRenderedPageBreak/>
        <w:t>Contents</w:t>
      </w:r>
    </w:p>
    <w:p w14:paraId="14DCDF4C" w14:textId="32A082BE" w:rsidR="00B5628F"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_Toc51933174 \h </w:instrText>
      </w:r>
      <w:r>
        <w:fldChar w:fldCharType="separate"/>
      </w:r>
      <w:r>
        <w:t>5</w:t>
      </w:r>
      <w:r>
        <w:fldChar w:fldCharType="end"/>
      </w:r>
    </w:p>
    <w:p w14:paraId="786F2506" w14:textId="4E67BDF7" w:rsidR="00B5628F" w:rsidRDefault="00B562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_Toc51933175 \h </w:instrText>
      </w:r>
      <w:r>
        <w:fldChar w:fldCharType="separate"/>
      </w:r>
      <w:r>
        <w:t>7</w:t>
      </w:r>
      <w:r>
        <w:fldChar w:fldCharType="end"/>
      </w:r>
    </w:p>
    <w:p w14:paraId="5AEC3CC8" w14:textId="2A0A9B5D" w:rsidR="00B5628F" w:rsidRDefault="00B562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_Toc51933176 \h </w:instrText>
      </w:r>
      <w:r>
        <w:fldChar w:fldCharType="separate"/>
      </w:r>
      <w:r>
        <w:t>7</w:t>
      </w:r>
      <w:r>
        <w:fldChar w:fldCharType="end"/>
      </w:r>
    </w:p>
    <w:p w14:paraId="33E4AA2F" w14:textId="1C9B98BD" w:rsidR="00B5628F" w:rsidRDefault="00B562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_Toc51933177 \h </w:instrText>
      </w:r>
      <w:r>
        <w:fldChar w:fldCharType="separate"/>
      </w:r>
      <w:r>
        <w:t>8</w:t>
      </w:r>
      <w:r>
        <w:fldChar w:fldCharType="end"/>
      </w:r>
    </w:p>
    <w:p w14:paraId="6661ABA2" w14:textId="0EF7CF03" w:rsidR="00B5628F" w:rsidRDefault="00B562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_Toc51933178 \h </w:instrText>
      </w:r>
      <w:r>
        <w:fldChar w:fldCharType="separate"/>
      </w:r>
      <w:r>
        <w:t>8</w:t>
      </w:r>
      <w:r>
        <w:fldChar w:fldCharType="end"/>
      </w:r>
    </w:p>
    <w:p w14:paraId="4C024888" w14:textId="3BBA9FE2" w:rsidR="00B5628F" w:rsidRDefault="00B562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_Toc51933179 \h </w:instrText>
      </w:r>
      <w:r>
        <w:fldChar w:fldCharType="separate"/>
      </w:r>
      <w:r>
        <w:t>8</w:t>
      </w:r>
      <w:r>
        <w:fldChar w:fldCharType="end"/>
      </w:r>
    </w:p>
    <w:p w14:paraId="0EA56BB7" w14:textId="7F509BD5" w:rsidR="00B5628F" w:rsidRDefault="00B562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_Toc51933180 \h </w:instrText>
      </w:r>
      <w:r>
        <w:fldChar w:fldCharType="separate"/>
      </w:r>
      <w:r>
        <w:t>8</w:t>
      </w:r>
      <w:r>
        <w:fldChar w:fldCharType="end"/>
      </w:r>
    </w:p>
    <w:p w14:paraId="7B220AF1" w14:textId="2822F6C1" w:rsidR="00B5628F" w:rsidRDefault="00B562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_Toc51933181 \h </w:instrText>
      </w:r>
      <w:r>
        <w:fldChar w:fldCharType="separate"/>
      </w:r>
      <w:r>
        <w:t>8</w:t>
      </w:r>
      <w:r>
        <w:fldChar w:fldCharType="end"/>
      </w:r>
    </w:p>
    <w:p w14:paraId="640AB9FB" w14:textId="336EDFDB" w:rsidR="00B5628F" w:rsidRDefault="00B5628F">
      <w:pPr>
        <w:pStyle w:val="TOC2"/>
        <w:rPr>
          <w:rFonts w:asciiTheme="minorHAnsi" w:eastAsiaTheme="minorEastAsia" w:hAnsiTheme="minorHAnsi" w:cstheme="minorBidi"/>
          <w:sz w:val="22"/>
          <w:szCs w:val="22"/>
          <w:lang w:eastAsia="en-GB"/>
        </w:rPr>
      </w:pPr>
      <w:r w:rsidRPr="001A6354">
        <w:rPr>
          <w:lang w:val="en-US"/>
        </w:rPr>
        <w:t>5.1</w:t>
      </w:r>
      <w:r>
        <w:rPr>
          <w:rFonts w:asciiTheme="minorHAnsi" w:eastAsiaTheme="minorEastAsia" w:hAnsiTheme="minorHAnsi" w:cstheme="minorBidi"/>
          <w:sz w:val="22"/>
          <w:szCs w:val="22"/>
          <w:lang w:eastAsia="en-GB"/>
        </w:rPr>
        <w:tab/>
      </w:r>
      <w:r w:rsidRPr="001A6354">
        <w:rPr>
          <w:lang w:val="en-US"/>
        </w:rPr>
        <w:t>SEAL configuration management client (SCM-C)</w:t>
      </w:r>
      <w:r>
        <w:tab/>
      </w:r>
      <w:r>
        <w:fldChar w:fldCharType="begin" w:fldLock="1"/>
      </w:r>
      <w:r>
        <w:instrText xml:space="preserve"> PAGEREF _Toc51933182 \h </w:instrText>
      </w:r>
      <w:r>
        <w:fldChar w:fldCharType="separate"/>
      </w:r>
      <w:r>
        <w:t>8</w:t>
      </w:r>
      <w:r>
        <w:fldChar w:fldCharType="end"/>
      </w:r>
    </w:p>
    <w:p w14:paraId="0A8DCAE6" w14:textId="659E39ED" w:rsidR="00B5628F" w:rsidRDefault="00B5628F">
      <w:pPr>
        <w:pStyle w:val="TOC2"/>
        <w:rPr>
          <w:rFonts w:asciiTheme="minorHAnsi" w:eastAsiaTheme="minorEastAsia" w:hAnsiTheme="minorHAnsi" w:cstheme="minorBidi"/>
          <w:sz w:val="22"/>
          <w:szCs w:val="22"/>
          <w:lang w:eastAsia="en-GB"/>
        </w:rPr>
      </w:pPr>
      <w:r w:rsidRPr="001A6354">
        <w:rPr>
          <w:lang w:val="en-US"/>
        </w:rPr>
        <w:t>5.2</w:t>
      </w:r>
      <w:r>
        <w:rPr>
          <w:rFonts w:asciiTheme="minorHAnsi" w:eastAsiaTheme="minorEastAsia" w:hAnsiTheme="minorHAnsi" w:cstheme="minorBidi"/>
          <w:sz w:val="22"/>
          <w:szCs w:val="22"/>
          <w:lang w:eastAsia="en-GB"/>
        </w:rPr>
        <w:tab/>
      </w:r>
      <w:r w:rsidRPr="001A6354">
        <w:rPr>
          <w:lang w:val="en-US"/>
        </w:rPr>
        <w:t>SEAL configuration management server (SCM-S)</w:t>
      </w:r>
      <w:r>
        <w:tab/>
      </w:r>
      <w:r>
        <w:fldChar w:fldCharType="begin" w:fldLock="1"/>
      </w:r>
      <w:r>
        <w:instrText xml:space="preserve"> PAGEREF _Toc51933183 \h </w:instrText>
      </w:r>
      <w:r>
        <w:fldChar w:fldCharType="separate"/>
      </w:r>
      <w:r>
        <w:t>9</w:t>
      </w:r>
      <w:r>
        <w:fldChar w:fldCharType="end"/>
      </w:r>
    </w:p>
    <w:p w14:paraId="7CAD7E91" w14:textId="46DD9B35" w:rsidR="00B5628F" w:rsidRDefault="00B562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_Toc51933184 \h </w:instrText>
      </w:r>
      <w:r>
        <w:fldChar w:fldCharType="separate"/>
      </w:r>
      <w:r>
        <w:t>9</w:t>
      </w:r>
      <w:r>
        <w:fldChar w:fldCharType="end"/>
      </w:r>
    </w:p>
    <w:p w14:paraId="26DD768A" w14:textId="1D36B876" w:rsidR="00B5628F" w:rsidRDefault="00B562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_Toc51933185 \h </w:instrText>
      </w:r>
      <w:r>
        <w:fldChar w:fldCharType="separate"/>
      </w:r>
      <w:r>
        <w:t>9</w:t>
      </w:r>
      <w:r>
        <w:fldChar w:fldCharType="end"/>
      </w:r>
    </w:p>
    <w:p w14:paraId="19195B56" w14:textId="048F60B0" w:rsidR="00B5628F" w:rsidRDefault="00B562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_Toc51933186 \h </w:instrText>
      </w:r>
      <w:r>
        <w:fldChar w:fldCharType="separate"/>
      </w:r>
      <w:r>
        <w:t>9</w:t>
      </w:r>
      <w:r>
        <w:fldChar w:fldCharType="end"/>
      </w:r>
    </w:p>
    <w:p w14:paraId="7CD1A57D" w14:textId="5094B792" w:rsidR="00B5628F" w:rsidRDefault="00B562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_Toc51933187 \h </w:instrText>
      </w:r>
      <w:r>
        <w:fldChar w:fldCharType="separate"/>
      </w:r>
      <w:r>
        <w:t>9</w:t>
      </w:r>
      <w:r>
        <w:fldChar w:fldCharType="end"/>
      </w:r>
    </w:p>
    <w:p w14:paraId="11C6B5E8" w14:textId="146ECEE8" w:rsidR="00B5628F" w:rsidRDefault="00B562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_Toc51933188 \h </w:instrText>
      </w:r>
      <w:r>
        <w:fldChar w:fldCharType="separate"/>
      </w:r>
      <w:r>
        <w:t>9</w:t>
      </w:r>
      <w:r>
        <w:fldChar w:fldCharType="end"/>
      </w:r>
    </w:p>
    <w:p w14:paraId="0F3D44C0" w14:textId="633C2B89" w:rsidR="00B5628F" w:rsidRDefault="00B562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_Toc51933189 \h </w:instrText>
      </w:r>
      <w:r>
        <w:fldChar w:fldCharType="separate"/>
      </w:r>
      <w:r>
        <w:t>9</w:t>
      </w:r>
      <w:r>
        <w:fldChar w:fldCharType="end"/>
      </w:r>
    </w:p>
    <w:p w14:paraId="3C832775" w14:textId="2D974279" w:rsidR="00B5628F" w:rsidRDefault="00B5628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_Toc51933190 \h </w:instrText>
      </w:r>
      <w:r>
        <w:fldChar w:fldCharType="separate"/>
      </w:r>
      <w:r>
        <w:t>9</w:t>
      </w:r>
      <w:r>
        <w:fldChar w:fldCharType="end"/>
      </w:r>
    </w:p>
    <w:p w14:paraId="0E8D85B4" w14:textId="2EF48C89" w:rsidR="00B5628F" w:rsidRDefault="00B5628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_Toc51933191 \h </w:instrText>
      </w:r>
      <w:r>
        <w:fldChar w:fldCharType="separate"/>
      </w:r>
      <w:r>
        <w:t>9</w:t>
      </w:r>
      <w:r>
        <w:fldChar w:fldCharType="end"/>
      </w:r>
    </w:p>
    <w:p w14:paraId="664F07D4" w14:textId="416653DF" w:rsidR="00B5628F" w:rsidRDefault="00B5628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_Toc51933192 \h </w:instrText>
      </w:r>
      <w:r>
        <w:fldChar w:fldCharType="separate"/>
      </w:r>
      <w:r>
        <w:t>11</w:t>
      </w:r>
      <w:r>
        <w:fldChar w:fldCharType="end"/>
      </w:r>
    </w:p>
    <w:p w14:paraId="00EC4E20" w14:textId="4A82D117" w:rsidR="00B5628F" w:rsidRDefault="00B5628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_Toc51933193 \h </w:instrText>
      </w:r>
      <w:r>
        <w:fldChar w:fldCharType="separate"/>
      </w:r>
      <w:r>
        <w:t>12</w:t>
      </w:r>
      <w:r>
        <w:fldChar w:fldCharType="end"/>
      </w:r>
    </w:p>
    <w:p w14:paraId="047DC9A4" w14:textId="09B5AE51" w:rsidR="00B5628F" w:rsidRDefault="00B5628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_Toc51933194 \h </w:instrText>
      </w:r>
      <w:r>
        <w:fldChar w:fldCharType="separate"/>
      </w:r>
      <w:r>
        <w:t>12</w:t>
      </w:r>
      <w:r>
        <w:fldChar w:fldCharType="end"/>
      </w:r>
    </w:p>
    <w:p w14:paraId="68AD4BE7" w14:textId="104A3822" w:rsidR="00B5628F" w:rsidRDefault="00B5628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_Toc51933195 \h </w:instrText>
      </w:r>
      <w:r>
        <w:fldChar w:fldCharType="separate"/>
      </w:r>
      <w:r>
        <w:t>13</w:t>
      </w:r>
      <w:r>
        <w:fldChar w:fldCharType="end"/>
      </w:r>
    </w:p>
    <w:p w14:paraId="5B45D283" w14:textId="5B009FBB"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6.2.3</w:t>
      </w:r>
      <w:r>
        <w:rPr>
          <w:rFonts w:asciiTheme="minorHAnsi" w:eastAsiaTheme="minorEastAsia" w:hAnsiTheme="minorHAnsi" w:cstheme="minorBidi"/>
          <w:sz w:val="22"/>
          <w:szCs w:val="22"/>
          <w:lang w:eastAsia="en-GB"/>
        </w:rPr>
        <w:tab/>
      </w:r>
      <w:r w:rsidRPr="001A6354">
        <w:rPr>
          <w:lang w:val="nl-NL" w:eastAsia="zh-CN"/>
        </w:rPr>
        <w:t>VAL UE</w:t>
      </w:r>
      <w:r w:rsidRPr="001A6354">
        <w:rPr>
          <w:lang w:val="nl-NL"/>
        </w:rPr>
        <w:t xml:space="preserve"> configuration data</w:t>
      </w:r>
      <w:r>
        <w:tab/>
      </w:r>
      <w:r>
        <w:fldChar w:fldCharType="begin" w:fldLock="1"/>
      </w:r>
      <w:r>
        <w:instrText xml:space="preserve"> PAGEREF _Toc51933196 \h </w:instrText>
      </w:r>
      <w:r>
        <w:fldChar w:fldCharType="separate"/>
      </w:r>
      <w:r>
        <w:t>13</w:t>
      </w:r>
      <w:r>
        <w:fldChar w:fldCharType="end"/>
      </w:r>
    </w:p>
    <w:p w14:paraId="20A9D444" w14:textId="7548C034" w:rsidR="00B5628F" w:rsidRDefault="00B5628F">
      <w:pPr>
        <w:pStyle w:val="TOC4"/>
        <w:rPr>
          <w:rFonts w:asciiTheme="minorHAnsi" w:eastAsiaTheme="minorEastAsia" w:hAnsiTheme="minorHAnsi" w:cstheme="minorBidi"/>
          <w:sz w:val="22"/>
          <w:szCs w:val="22"/>
          <w:lang w:eastAsia="en-GB"/>
        </w:rPr>
      </w:pPr>
      <w:r w:rsidRPr="001A6354">
        <w:rPr>
          <w:lang w:val="en-US"/>
        </w:rPr>
        <w:t>6.2.3.1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_Toc51933197 \h </w:instrText>
      </w:r>
      <w:r>
        <w:fldChar w:fldCharType="separate"/>
      </w:r>
      <w:r>
        <w:t>13</w:t>
      </w:r>
      <w:r>
        <w:fldChar w:fldCharType="end"/>
      </w:r>
    </w:p>
    <w:p w14:paraId="2E410507" w14:textId="07993D0D" w:rsidR="00B5628F" w:rsidRDefault="00B5628F">
      <w:pPr>
        <w:pStyle w:val="TOC4"/>
        <w:rPr>
          <w:rFonts w:asciiTheme="minorHAnsi" w:eastAsiaTheme="minorEastAsia" w:hAnsiTheme="minorHAnsi" w:cstheme="minorBidi"/>
          <w:sz w:val="22"/>
          <w:szCs w:val="22"/>
          <w:lang w:eastAsia="en-GB"/>
        </w:rPr>
      </w:pPr>
      <w:r w:rsidRPr="001A6354">
        <w:rPr>
          <w:lang w:val="en-US"/>
        </w:rPr>
        <w:t>6.2.3.2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_Toc51933198 \h </w:instrText>
      </w:r>
      <w:r>
        <w:fldChar w:fldCharType="separate"/>
      </w:r>
      <w:r>
        <w:t>13</w:t>
      </w:r>
      <w:r>
        <w:fldChar w:fldCharType="end"/>
      </w:r>
    </w:p>
    <w:p w14:paraId="0F6AAC98" w14:textId="0C6A8DF1" w:rsidR="00B5628F" w:rsidRDefault="00B5628F">
      <w:pPr>
        <w:pStyle w:val="TOC3"/>
        <w:rPr>
          <w:rFonts w:asciiTheme="minorHAnsi" w:eastAsiaTheme="minorEastAsia" w:hAnsiTheme="minorHAnsi" w:cstheme="minorBidi"/>
          <w:sz w:val="22"/>
          <w:szCs w:val="22"/>
          <w:lang w:eastAsia="en-GB"/>
        </w:rPr>
      </w:pPr>
      <w:r w:rsidRPr="001A6354">
        <w:rPr>
          <w:lang w:val="nl-NL"/>
        </w:rPr>
        <w:t>6.2.4</w:t>
      </w:r>
      <w:r>
        <w:rPr>
          <w:rFonts w:asciiTheme="minorHAnsi" w:eastAsiaTheme="minorEastAsia" w:hAnsiTheme="minorHAnsi" w:cstheme="minorBidi"/>
          <w:sz w:val="22"/>
          <w:szCs w:val="22"/>
          <w:lang w:eastAsia="en-GB"/>
        </w:rPr>
        <w:tab/>
      </w:r>
      <w:r w:rsidRPr="001A6354">
        <w:rPr>
          <w:lang w:val="nl-NL"/>
        </w:rPr>
        <w:t>VAL user profile data</w:t>
      </w:r>
      <w:r>
        <w:tab/>
      </w:r>
      <w:r>
        <w:fldChar w:fldCharType="begin" w:fldLock="1"/>
      </w:r>
      <w:r>
        <w:instrText xml:space="preserve"> PAGEREF _Toc51933199 \h </w:instrText>
      </w:r>
      <w:r>
        <w:fldChar w:fldCharType="separate"/>
      </w:r>
      <w:r>
        <w:t>14</w:t>
      </w:r>
      <w:r>
        <w:fldChar w:fldCharType="end"/>
      </w:r>
    </w:p>
    <w:p w14:paraId="0A6C0EE6" w14:textId="44E40967" w:rsidR="00B5628F" w:rsidRDefault="00B5628F">
      <w:pPr>
        <w:pStyle w:val="TOC4"/>
        <w:rPr>
          <w:rFonts w:asciiTheme="minorHAnsi" w:eastAsiaTheme="minorEastAsia" w:hAnsiTheme="minorHAnsi" w:cstheme="minorBidi"/>
          <w:sz w:val="22"/>
          <w:szCs w:val="22"/>
          <w:lang w:eastAsia="en-GB"/>
        </w:rPr>
      </w:pPr>
      <w:r w:rsidRPr="001A6354">
        <w:rPr>
          <w:lang w:val="en-US"/>
        </w:rPr>
        <w:t>6.2.4.1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_Toc51933200 \h </w:instrText>
      </w:r>
      <w:r>
        <w:fldChar w:fldCharType="separate"/>
      </w:r>
      <w:r>
        <w:t>14</w:t>
      </w:r>
      <w:r>
        <w:fldChar w:fldCharType="end"/>
      </w:r>
    </w:p>
    <w:p w14:paraId="6E845290" w14:textId="5DF915E0" w:rsidR="00B5628F" w:rsidRDefault="00B5628F">
      <w:pPr>
        <w:pStyle w:val="TOC4"/>
        <w:rPr>
          <w:rFonts w:asciiTheme="minorHAnsi" w:eastAsiaTheme="minorEastAsia" w:hAnsiTheme="minorHAnsi" w:cstheme="minorBidi"/>
          <w:sz w:val="22"/>
          <w:szCs w:val="22"/>
          <w:lang w:eastAsia="en-GB"/>
        </w:rPr>
      </w:pPr>
      <w:r w:rsidRPr="001A6354">
        <w:rPr>
          <w:lang w:val="en-US"/>
        </w:rPr>
        <w:t>6.2.4.2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_Toc51933201 \h </w:instrText>
      </w:r>
      <w:r>
        <w:fldChar w:fldCharType="separate"/>
      </w:r>
      <w:r>
        <w:t>14</w:t>
      </w:r>
      <w:r>
        <w:fldChar w:fldCharType="end"/>
      </w:r>
    </w:p>
    <w:p w14:paraId="65604350" w14:textId="191E7365"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6.2.5</w:t>
      </w:r>
      <w:r>
        <w:rPr>
          <w:rFonts w:asciiTheme="minorHAnsi" w:eastAsiaTheme="minorEastAsia" w:hAnsiTheme="minorHAnsi" w:cstheme="minorBidi"/>
          <w:sz w:val="22"/>
          <w:szCs w:val="22"/>
          <w:lang w:eastAsia="en-GB"/>
        </w:rPr>
        <w:tab/>
      </w:r>
      <w:r w:rsidRPr="001A6354">
        <w:rPr>
          <w:lang w:val="nl-NL"/>
        </w:rPr>
        <w:t>Up</w:t>
      </w:r>
      <w:r w:rsidRPr="001A6354">
        <w:rPr>
          <w:lang w:val="nl-NL" w:eastAsia="zh-CN"/>
        </w:rPr>
        <w:t>date</w:t>
      </w:r>
      <w:r w:rsidRPr="001A6354">
        <w:rPr>
          <w:lang w:val="nl-NL"/>
        </w:rPr>
        <w:t xml:space="preserve"> </w:t>
      </w:r>
      <w:r w:rsidRPr="001A6354">
        <w:rPr>
          <w:lang w:val="nl-NL" w:eastAsia="zh-CN"/>
        </w:rPr>
        <w:t>VAL user</w:t>
      </w:r>
      <w:r w:rsidRPr="001A6354">
        <w:rPr>
          <w:lang w:val="nl-NL"/>
        </w:rPr>
        <w:t xml:space="preserve"> profile data</w:t>
      </w:r>
      <w:r>
        <w:tab/>
      </w:r>
      <w:r>
        <w:fldChar w:fldCharType="begin" w:fldLock="1"/>
      </w:r>
      <w:r>
        <w:instrText xml:space="preserve"> PAGEREF _Toc51933202 \h </w:instrText>
      </w:r>
      <w:r>
        <w:fldChar w:fldCharType="separate"/>
      </w:r>
      <w:r>
        <w:t>14</w:t>
      </w:r>
      <w:r>
        <w:fldChar w:fldCharType="end"/>
      </w:r>
    </w:p>
    <w:p w14:paraId="39034E92" w14:textId="45C5533A" w:rsidR="00B5628F" w:rsidRDefault="00B5628F">
      <w:pPr>
        <w:pStyle w:val="TOC4"/>
        <w:rPr>
          <w:rFonts w:asciiTheme="minorHAnsi" w:eastAsiaTheme="minorEastAsia" w:hAnsiTheme="minorHAnsi" w:cstheme="minorBidi"/>
          <w:sz w:val="22"/>
          <w:szCs w:val="22"/>
          <w:lang w:eastAsia="en-GB"/>
        </w:rPr>
      </w:pPr>
      <w:r w:rsidRPr="001A6354">
        <w:rPr>
          <w:lang w:val="en-US"/>
        </w:rPr>
        <w:t>6.2.5.1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_Toc51933203 \h </w:instrText>
      </w:r>
      <w:r>
        <w:fldChar w:fldCharType="separate"/>
      </w:r>
      <w:r>
        <w:t>14</w:t>
      </w:r>
      <w:r>
        <w:fldChar w:fldCharType="end"/>
      </w:r>
    </w:p>
    <w:p w14:paraId="4EEA1034" w14:textId="73450FBD" w:rsidR="00B5628F" w:rsidRDefault="00B5628F">
      <w:pPr>
        <w:pStyle w:val="TOC4"/>
        <w:rPr>
          <w:rFonts w:asciiTheme="minorHAnsi" w:eastAsiaTheme="minorEastAsia" w:hAnsiTheme="minorHAnsi" w:cstheme="minorBidi"/>
          <w:sz w:val="22"/>
          <w:szCs w:val="22"/>
          <w:lang w:eastAsia="en-GB"/>
        </w:rPr>
      </w:pPr>
      <w:r w:rsidRPr="001A6354">
        <w:rPr>
          <w:lang w:val="en-US"/>
        </w:rPr>
        <w:t>6.2.5.2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_Toc51933204 \h </w:instrText>
      </w:r>
      <w:r>
        <w:fldChar w:fldCharType="separate"/>
      </w:r>
      <w:r>
        <w:t>15</w:t>
      </w:r>
      <w:r>
        <w:fldChar w:fldCharType="end"/>
      </w:r>
    </w:p>
    <w:p w14:paraId="047C7A94" w14:textId="2B1F10D5" w:rsidR="00B5628F" w:rsidRDefault="00B562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_Toc51933205 \h </w:instrText>
      </w:r>
      <w:r>
        <w:fldChar w:fldCharType="separate"/>
      </w:r>
      <w:r>
        <w:t>15</w:t>
      </w:r>
      <w:r>
        <w:fldChar w:fldCharType="end"/>
      </w:r>
    </w:p>
    <w:p w14:paraId="36773185" w14:textId="35670B9C" w:rsidR="00B5628F" w:rsidRPr="008D2644" w:rsidRDefault="00B5628F">
      <w:pPr>
        <w:pStyle w:val="TOC1"/>
        <w:rPr>
          <w:rFonts w:asciiTheme="minorHAnsi" w:eastAsiaTheme="minorEastAsia" w:hAnsiTheme="minorHAnsi" w:cstheme="minorBidi"/>
          <w:szCs w:val="22"/>
          <w:lang w:val="fr-FR" w:eastAsia="en-GB"/>
        </w:rPr>
      </w:pPr>
      <w:r w:rsidRPr="008D2644">
        <w:rPr>
          <w:lang w:val="fr-FR"/>
        </w:rPr>
        <w:t>7</w:t>
      </w:r>
      <w:r w:rsidRPr="008D2644">
        <w:rPr>
          <w:rFonts w:asciiTheme="minorHAnsi" w:eastAsiaTheme="minorEastAsia" w:hAnsiTheme="minorHAnsi" w:cstheme="minorBidi"/>
          <w:szCs w:val="22"/>
          <w:lang w:val="fr-FR" w:eastAsia="en-GB"/>
        </w:rPr>
        <w:tab/>
      </w:r>
      <w:r w:rsidRPr="008D2644">
        <w:rPr>
          <w:lang w:val="fr-FR"/>
        </w:rPr>
        <w:t>Coding</w:t>
      </w:r>
      <w:r w:rsidRPr="008D2644">
        <w:rPr>
          <w:lang w:val="fr-FR"/>
        </w:rPr>
        <w:tab/>
      </w:r>
      <w:r>
        <w:fldChar w:fldCharType="begin" w:fldLock="1"/>
      </w:r>
      <w:r w:rsidRPr="008D2644">
        <w:rPr>
          <w:lang w:val="fr-FR"/>
        </w:rPr>
        <w:instrText xml:space="preserve"> PAGEREF _Toc51933206 \h </w:instrText>
      </w:r>
      <w:r>
        <w:fldChar w:fldCharType="separate"/>
      </w:r>
      <w:r w:rsidRPr="008D2644">
        <w:rPr>
          <w:lang w:val="fr-FR"/>
        </w:rPr>
        <w:t>15</w:t>
      </w:r>
      <w:r>
        <w:fldChar w:fldCharType="end"/>
      </w:r>
    </w:p>
    <w:p w14:paraId="15B3862C" w14:textId="65246396" w:rsidR="00B5628F" w:rsidRPr="008D2644" w:rsidRDefault="00B5628F">
      <w:pPr>
        <w:pStyle w:val="TOC2"/>
        <w:rPr>
          <w:rFonts w:asciiTheme="minorHAnsi" w:eastAsiaTheme="minorEastAsia" w:hAnsiTheme="minorHAnsi" w:cstheme="minorBidi"/>
          <w:sz w:val="22"/>
          <w:szCs w:val="22"/>
          <w:lang w:val="fr-FR" w:eastAsia="en-GB"/>
        </w:rPr>
      </w:pPr>
      <w:r w:rsidRPr="008D2644">
        <w:rPr>
          <w:lang w:val="fr-FR"/>
        </w:rPr>
        <w:t>7.1</w:t>
      </w:r>
      <w:r w:rsidRPr="008D2644">
        <w:rPr>
          <w:rFonts w:asciiTheme="minorHAnsi" w:eastAsiaTheme="minorEastAsia" w:hAnsiTheme="minorHAnsi" w:cstheme="minorBidi"/>
          <w:sz w:val="22"/>
          <w:szCs w:val="22"/>
          <w:lang w:val="fr-FR" w:eastAsia="en-GB"/>
        </w:rPr>
        <w:tab/>
      </w:r>
      <w:r w:rsidRPr="008D2644">
        <w:rPr>
          <w:lang w:val="fr-FR"/>
        </w:rPr>
        <w:t>VAL user profile document</w:t>
      </w:r>
      <w:r w:rsidRPr="008D2644">
        <w:rPr>
          <w:lang w:val="fr-FR"/>
        </w:rPr>
        <w:tab/>
      </w:r>
      <w:r>
        <w:fldChar w:fldCharType="begin" w:fldLock="1"/>
      </w:r>
      <w:r w:rsidRPr="008D2644">
        <w:rPr>
          <w:lang w:val="fr-FR"/>
        </w:rPr>
        <w:instrText xml:space="preserve"> PAGEREF _Toc51933207 \h </w:instrText>
      </w:r>
      <w:r>
        <w:fldChar w:fldCharType="separate"/>
      </w:r>
      <w:r w:rsidRPr="008D2644">
        <w:rPr>
          <w:lang w:val="fr-FR"/>
        </w:rPr>
        <w:t>15</w:t>
      </w:r>
      <w:r>
        <w:fldChar w:fldCharType="end"/>
      </w:r>
    </w:p>
    <w:p w14:paraId="232F0B12" w14:textId="791DF5DF" w:rsidR="00B5628F" w:rsidRDefault="00B5628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_Toc51933208 \h </w:instrText>
      </w:r>
      <w:r>
        <w:fldChar w:fldCharType="separate"/>
      </w:r>
      <w:r>
        <w:t>15</w:t>
      </w:r>
      <w:r>
        <w:fldChar w:fldCharType="end"/>
      </w:r>
    </w:p>
    <w:p w14:paraId="5EC87725" w14:textId="226A3540" w:rsidR="00B5628F" w:rsidRDefault="00B5628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_Toc51933209 \h </w:instrText>
      </w:r>
      <w:r>
        <w:fldChar w:fldCharType="separate"/>
      </w:r>
      <w:r>
        <w:t>15</w:t>
      </w:r>
      <w:r>
        <w:fldChar w:fldCharType="end"/>
      </w:r>
    </w:p>
    <w:p w14:paraId="4B8FBCD4" w14:textId="4C3805E4" w:rsidR="00B5628F" w:rsidRDefault="00B5628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_Toc51933210 \h </w:instrText>
      </w:r>
      <w:r>
        <w:fldChar w:fldCharType="separate"/>
      </w:r>
      <w:r>
        <w:t>15</w:t>
      </w:r>
      <w:r>
        <w:fldChar w:fldCharType="end"/>
      </w:r>
    </w:p>
    <w:p w14:paraId="644BEA8E" w14:textId="53CD1BEF" w:rsidR="00B5628F" w:rsidRDefault="00B5628F">
      <w:pPr>
        <w:pStyle w:val="TOC3"/>
        <w:rPr>
          <w:rFonts w:asciiTheme="minorHAnsi" w:eastAsiaTheme="minorEastAsia" w:hAnsiTheme="minorHAnsi" w:cstheme="minorBidi"/>
          <w:sz w:val="22"/>
          <w:szCs w:val="22"/>
          <w:lang w:eastAsia="en-GB"/>
        </w:rPr>
      </w:pPr>
      <w:r w:rsidRPr="001A6354">
        <w:rPr>
          <w:lang w:val="en-US"/>
        </w:rPr>
        <w:t>7.1.4</w:t>
      </w:r>
      <w:r>
        <w:rPr>
          <w:rFonts w:asciiTheme="minorHAnsi" w:eastAsiaTheme="minorEastAsia" w:hAnsiTheme="minorHAnsi" w:cstheme="minorBidi"/>
          <w:sz w:val="22"/>
          <w:szCs w:val="22"/>
          <w:lang w:eastAsia="en-GB"/>
        </w:rPr>
        <w:tab/>
      </w:r>
      <w:r w:rsidRPr="001A6354">
        <w:rPr>
          <w:lang w:val="en-US"/>
        </w:rPr>
        <w:t>XML Schema</w:t>
      </w:r>
      <w:r>
        <w:tab/>
      </w:r>
      <w:r>
        <w:fldChar w:fldCharType="begin" w:fldLock="1"/>
      </w:r>
      <w:r>
        <w:instrText xml:space="preserve"> PAGEREF _Toc51933211 \h </w:instrText>
      </w:r>
      <w:r>
        <w:fldChar w:fldCharType="separate"/>
      </w:r>
      <w:r>
        <w:t>16</w:t>
      </w:r>
      <w:r>
        <w:fldChar w:fldCharType="end"/>
      </w:r>
    </w:p>
    <w:p w14:paraId="4F7225BF" w14:textId="5178386F" w:rsidR="00B5628F" w:rsidRDefault="00B5628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_Toc51933212 \h </w:instrText>
      </w:r>
      <w:r>
        <w:fldChar w:fldCharType="separate"/>
      </w:r>
      <w:r>
        <w:t>16</w:t>
      </w:r>
      <w:r>
        <w:fldChar w:fldCharType="end"/>
      </w:r>
    </w:p>
    <w:p w14:paraId="691EFA42" w14:textId="0AE8ED27" w:rsidR="00B5628F" w:rsidRDefault="00B5628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_Toc51933213 \h </w:instrText>
      </w:r>
      <w:r>
        <w:fldChar w:fldCharType="separate"/>
      </w:r>
      <w:r>
        <w:t>17</w:t>
      </w:r>
      <w:r>
        <w:fldChar w:fldCharType="end"/>
      </w:r>
    </w:p>
    <w:p w14:paraId="6473A911" w14:textId="10CD74DE" w:rsidR="00B5628F" w:rsidRDefault="00B5628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_Toc51933214 \h </w:instrText>
      </w:r>
      <w:r>
        <w:fldChar w:fldCharType="separate"/>
      </w:r>
      <w:r>
        <w:t>17</w:t>
      </w:r>
      <w:r>
        <w:fldChar w:fldCharType="end"/>
      </w:r>
    </w:p>
    <w:p w14:paraId="4429CB04" w14:textId="45813C25" w:rsidR="00B5628F" w:rsidRDefault="00B562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_Toc51933215 \h </w:instrText>
      </w:r>
      <w:r>
        <w:fldChar w:fldCharType="separate"/>
      </w:r>
      <w:r>
        <w:t>18</w:t>
      </w:r>
      <w:r>
        <w:fldChar w:fldCharType="end"/>
      </w:r>
    </w:p>
    <w:p w14:paraId="125E2A21" w14:textId="671E6410" w:rsidR="00B5628F" w:rsidRDefault="00B562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_Toc51933216 \h </w:instrText>
      </w:r>
      <w:r>
        <w:fldChar w:fldCharType="separate"/>
      </w:r>
      <w:r>
        <w:t>18</w:t>
      </w:r>
      <w:r>
        <w:fldChar w:fldCharType="end"/>
      </w:r>
    </w:p>
    <w:p w14:paraId="4182E704" w14:textId="5A850720" w:rsidR="00B5628F" w:rsidRDefault="00B5628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_Toc51933217 \h </w:instrText>
      </w:r>
      <w:r>
        <w:fldChar w:fldCharType="separate"/>
      </w:r>
      <w:r>
        <w:t>18</w:t>
      </w:r>
      <w:r>
        <w:fldChar w:fldCharType="end"/>
      </w:r>
    </w:p>
    <w:p w14:paraId="55E552AD" w14:textId="7545D5E2" w:rsidR="00B5628F" w:rsidRDefault="00B562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_Toc51933218 \h </w:instrText>
      </w:r>
      <w:r>
        <w:fldChar w:fldCharType="separate"/>
      </w:r>
      <w:r>
        <w:t>18</w:t>
      </w:r>
      <w:r>
        <w:fldChar w:fldCharType="end"/>
      </w:r>
    </w:p>
    <w:p w14:paraId="59A1A8F6" w14:textId="4CF97CD4" w:rsidR="00B5628F" w:rsidRDefault="00B5628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_Toc51933219 \h </w:instrText>
      </w:r>
      <w:r>
        <w:fldChar w:fldCharType="separate"/>
      </w:r>
      <w:r>
        <w:t>19</w:t>
      </w:r>
      <w:r>
        <w:fldChar w:fldCharType="end"/>
      </w:r>
    </w:p>
    <w:p w14:paraId="29DBD7B6" w14:textId="46942A01" w:rsidR="00B5628F" w:rsidRDefault="00B5628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_Toc51933220 \h </w:instrText>
      </w:r>
      <w:r>
        <w:fldChar w:fldCharType="separate"/>
      </w:r>
      <w:r>
        <w:t>21</w:t>
      </w:r>
      <w:r>
        <w:fldChar w:fldCharType="end"/>
      </w:r>
    </w:p>
    <w:p w14:paraId="71EF1BA2" w14:textId="282C4799" w:rsidR="00B5628F" w:rsidRDefault="00B5628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_Toc51933221 \h </w:instrText>
      </w:r>
      <w:r>
        <w:fldChar w:fldCharType="separate"/>
      </w:r>
      <w:r>
        <w:t>21</w:t>
      </w:r>
      <w:r>
        <w:fldChar w:fldCharType="end"/>
      </w:r>
    </w:p>
    <w:p w14:paraId="7D0410BB" w14:textId="61BC622F" w:rsidR="00B5628F" w:rsidRDefault="00B5628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_Toc51933222 \h </w:instrText>
      </w:r>
      <w:r>
        <w:fldChar w:fldCharType="separate"/>
      </w:r>
      <w:r>
        <w:t>21</w:t>
      </w:r>
      <w:r>
        <w:fldChar w:fldCharType="end"/>
      </w:r>
    </w:p>
    <w:p w14:paraId="2002D1F1" w14:textId="5FE7E1DE" w:rsidR="00B5628F" w:rsidRDefault="00B5628F">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_Toc51933223 \h </w:instrText>
      </w:r>
      <w:r>
        <w:fldChar w:fldCharType="separate"/>
      </w:r>
      <w:r>
        <w:t>24</w:t>
      </w:r>
      <w:r>
        <w:fldChar w:fldCharType="end"/>
      </w:r>
    </w:p>
    <w:p w14:paraId="273CD5B5" w14:textId="4A4D903A" w:rsidR="00B5628F" w:rsidRDefault="00B562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_Toc51933224 \h </w:instrText>
      </w:r>
      <w:r>
        <w:fldChar w:fldCharType="separate"/>
      </w:r>
      <w:r>
        <w:t>24</w:t>
      </w:r>
      <w:r>
        <w:fldChar w:fldCharType="end"/>
      </w:r>
    </w:p>
    <w:p w14:paraId="63DF3B59" w14:textId="1B9987C9" w:rsidR="00B5628F" w:rsidRDefault="00B562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_Toc51933225 \h </w:instrText>
      </w:r>
      <w:r>
        <w:fldChar w:fldCharType="separate"/>
      </w:r>
      <w:r>
        <w:t>24</w:t>
      </w:r>
      <w:r>
        <w:fldChar w:fldCharType="end"/>
      </w:r>
    </w:p>
    <w:p w14:paraId="05F4A0D3" w14:textId="3B804C76" w:rsidR="00B5628F" w:rsidRDefault="00B5628F">
      <w:pPr>
        <w:pStyle w:val="TOC2"/>
        <w:rPr>
          <w:rFonts w:asciiTheme="minorHAnsi" w:eastAsiaTheme="minorEastAsia" w:hAnsiTheme="minorHAnsi" w:cstheme="minorBidi"/>
          <w:sz w:val="22"/>
          <w:szCs w:val="22"/>
          <w:lang w:eastAsia="en-GB"/>
        </w:rPr>
      </w:pPr>
      <w:r>
        <w:lastRenderedPageBreak/>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_Toc51933226 \h </w:instrText>
      </w:r>
      <w:r>
        <w:fldChar w:fldCharType="separate"/>
      </w:r>
      <w:r>
        <w:t>24</w:t>
      </w:r>
      <w:r>
        <w:fldChar w:fldCharType="end"/>
      </w:r>
    </w:p>
    <w:p w14:paraId="14CA69D0" w14:textId="60B6BDBD" w:rsidR="00B5628F" w:rsidRDefault="00B562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_Toc51933227 \h </w:instrText>
      </w:r>
      <w:r>
        <w:fldChar w:fldCharType="separate"/>
      </w:r>
      <w:r>
        <w:t>24</w:t>
      </w:r>
      <w:r>
        <w:fldChar w:fldCharType="end"/>
      </w:r>
    </w:p>
    <w:p w14:paraId="344A1C04" w14:textId="53B3662A" w:rsidR="00B5628F" w:rsidRDefault="00B562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_Toc51933228 \h </w:instrText>
      </w:r>
      <w:r>
        <w:fldChar w:fldCharType="separate"/>
      </w:r>
      <w:r>
        <w:t>25</w:t>
      </w:r>
      <w:r>
        <w:fldChar w:fldCharType="end"/>
      </w:r>
    </w:p>
    <w:p w14:paraId="1A219BEC" w14:textId="7FE67441" w:rsidR="00B5628F" w:rsidRDefault="00B562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_Toc51933229 \h </w:instrText>
      </w:r>
      <w:r>
        <w:fldChar w:fldCharType="separate"/>
      </w:r>
      <w:r>
        <w:t>25</w:t>
      </w:r>
      <w:r>
        <w:fldChar w:fldCharType="end"/>
      </w:r>
    </w:p>
    <w:p w14:paraId="166777BE" w14:textId="2773E4AC" w:rsidR="00B5628F" w:rsidRDefault="00B562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_Toc51933230 \h </w:instrText>
      </w:r>
      <w:r>
        <w:fldChar w:fldCharType="separate"/>
      </w:r>
      <w:r>
        <w:t>25</w:t>
      </w:r>
      <w:r>
        <w:fldChar w:fldCharType="end"/>
      </w:r>
    </w:p>
    <w:p w14:paraId="1A6960AF" w14:textId="536D5C49" w:rsidR="00B5628F" w:rsidRDefault="00B562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_Toc51933231 \h </w:instrText>
      </w:r>
      <w:r>
        <w:fldChar w:fldCharType="separate"/>
      </w:r>
      <w:r>
        <w:t>26</w:t>
      </w:r>
      <w:r>
        <w:fldChar w:fldCharType="end"/>
      </w:r>
    </w:p>
    <w:p w14:paraId="7EADB11A" w14:textId="57AED6F0" w:rsidR="00080512" w:rsidRPr="00390A88" w:rsidRDefault="00B5628F">
      <w:r>
        <w:rPr>
          <w:noProof/>
          <w:sz w:val="22"/>
        </w:rPr>
        <w:fldChar w:fldCharType="end"/>
      </w:r>
    </w:p>
    <w:p w14:paraId="68703292" w14:textId="77777777" w:rsidR="00080512" w:rsidRPr="00390A88" w:rsidRDefault="00080512" w:rsidP="00DA16E9">
      <w:pPr>
        <w:pStyle w:val="Heading1"/>
      </w:pPr>
      <w:bookmarkStart w:id="16" w:name="_CRForeword"/>
      <w:bookmarkEnd w:id="16"/>
      <w:r w:rsidRPr="00390A88">
        <w:br w:type="page"/>
      </w:r>
      <w:bookmarkStart w:id="17" w:name="foreword"/>
      <w:bookmarkStart w:id="18" w:name="_Toc25306431"/>
      <w:bookmarkStart w:id="19" w:name="_Toc26192754"/>
      <w:bookmarkStart w:id="20" w:name="_Toc34137013"/>
      <w:bookmarkStart w:id="21" w:name="_Toc34137327"/>
      <w:bookmarkStart w:id="22" w:name="_Toc34138475"/>
      <w:bookmarkStart w:id="23" w:name="_Toc34138718"/>
      <w:bookmarkStart w:id="24" w:name="_Toc34395055"/>
      <w:bookmarkStart w:id="25" w:name="_Toc45264285"/>
      <w:bookmarkStart w:id="26" w:name="_Toc51933174"/>
      <w:bookmarkEnd w:id="17"/>
      <w:r w:rsidRPr="00390A88">
        <w:lastRenderedPageBreak/>
        <w:t>Foreword</w:t>
      </w:r>
      <w:bookmarkEnd w:id="18"/>
      <w:bookmarkEnd w:id="19"/>
      <w:bookmarkEnd w:id="20"/>
      <w:bookmarkEnd w:id="21"/>
      <w:bookmarkEnd w:id="22"/>
      <w:bookmarkEnd w:id="23"/>
      <w:bookmarkEnd w:id="24"/>
      <w:bookmarkEnd w:id="25"/>
      <w:bookmarkEnd w:id="26"/>
    </w:p>
    <w:p w14:paraId="3350FC42" w14:textId="77777777" w:rsidR="00080512" w:rsidRPr="00390A88" w:rsidRDefault="00080512">
      <w:r w:rsidRPr="00390A88">
        <w:t xml:space="preserve">This Technical </w:t>
      </w:r>
      <w:bookmarkStart w:id="27" w:name="spectype3"/>
      <w:r w:rsidRPr="00390A88">
        <w:t>Specification</w:t>
      </w:r>
      <w:bookmarkEnd w:id="27"/>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8" w:name="introduction"/>
      <w:bookmarkEnd w:id="28"/>
    </w:p>
    <w:p w14:paraId="636E5E0A" w14:textId="77777777" w:rsidR="00080512" w:rsidRPr="00390A88" w:rsidRDefault="00080512">
      <w:pPr>
        <w:pStyle w:val="Heading1"/>
      </w:pPr>
      <w:bookmarkStart w:id="29" w:name="_CR1"/>
      <w:bookmarkEnd w:id="29"/>
      <w:r w:rsidRPr="00390A88">
        <w:br w:type="page"/>
      </w:r>
      <w:bookmarkStart w:id="30" w:name="scope"/>
      <w:bookmarkStart w:id="31" w:name="_Toc25306432"/>
      <w:bookmarkStart w:id="32" w:name="_Toc26192755"/>
      <w:bookmarkStart w:id="33" w:name="_Toc34137014"/>
      <w:bookmarkStart w:id="34" w:name="_Toc34137328"/>
      <w:bookmarkStart w:id="35" w:name="_Toc34138476"/>
      <w:bookmarkStart w:id="36" w:name="_Toc34138719"/>
      <w:bookmarkStart w:id="37" w:name="_Toc34395056"/>
      <w:bookmarkStart w:id="38" w:name="_Toc45264286"/>
      <w:bookmarkStart w:id="39" w:name="_Toc51933175"/>
      <w:bookmarkEnd w:id="30"/>
      <w:r w:rsidRPr="00390A88">
        <w:lastRenderedPageBreak/>
        <w:t>1</w:t>
      </w:r>
      <w:r w:rsidRPr="00390A88">
        <w:tab/>
        <w:t>Scope</w:t>
      </w:r>
      <w:bookmarkEnd w:id="31"/>
      <w:bookmarkEnd w:id="32"/>
      <w:bookmarkEnd w:id="33"/>
      <w:bookmarkEnd w:id="34"/>
      <w:bookmarkEnd w:id="35"/>
      <w:bookmarkEnd w:id="36"/>
      <w:bookmarkEnd w:id="37"/>
      <w:bookmarkEnd w:id="38"/>
      <w:bookmarkEnd w:id="39"/>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0" w:name="references"/>
      <w:bookmarkStart w:id="41" w:name="_CR2"/>
      <w:bookmarkStart w:id="42" w:name="_Toc25306433"/>
      <w:bookmarkStart w:id="43" w:name="_Toc26192756"/>
      <w:bookmarkStart w:id="44" w:name="_Toc34137015"/>
      <w:bookmarkStart w:id="45" w:name="_Toc34137329"/>
      <w:bookmarkStart w:id="46" w:name="_Toc34138477"/>
      <w:bookmarkStart w:id="47" w:name="_Toc34138720"/>
      <w:bookmarkStart w:id="48" w:name="_Toc34395057"/>
      <w:bookmarkStart w:id="49" w:name="_Toc45264287"/>
      <w:bookmarkStart w:id="50" w:name="_Toc51933176"/>
      <w:bookmarkEnd w:id="40"/>
      <w:bookmarkEnd w:id="41"/>
      <w:r w:rsidRPr="00390A88">
        <w:t>2</w:t>
      </w:r>
      <w:r w:rsidRPr="00390A88">
        <w:tab/>
        <w:t>References</w:t>
      </w:r>
      <w:bookmarkEnd w:id="42"/>
      <w:bookmarkEnd w:id="43"/>
      <w:bookmarkEnd w:id="44"/>
      <w:bookmarkEnd w:id="45"/>
      <w:bookmarkEnd w:id="46"/>
      <w:bookmarkEnd w:id="47"/>
      <w:bookmarkEnd w:id="48"/>
      <w:bookmarkEnd w:id="49"/>
      <w:bookmarkEnd w:id="50"/>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1" w:name="definitions"/>
      <w:bookmarkStart w:id="52" w:name="_Toc25306434"/>
      <w:bookmarkStart w:id="53" w:name="_Toc26192757"/>
      <w:bookmarkStart w:id="54" w:name="_Toc34137016"/>
      <w:bookmarkStart w:id="55" w:name="_Toc34137330"/>
      <w:bookmarkStart w:id="56" w:name="_Toc34138478"/>
      <w:bookmarkStart w:id="57" w:name="_Toc34138721"/>
      <w:bookmarkStart w:id="58" w:name="_Toc34395058"/>
      <w:bookmarkEnd w:id="51"/>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0512D8E8" w:rsidR="00BF7587" w:rsidRPr="00390A88"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69862B1" w14:textId="77777777" w:rsidR="00080512" w:rsidRPr="00390A88" w:rsidRDefault="00080512">
      <w:pPr>
        <w:pStyle w:val="Heading1"/>
      </w:pPr>
      <w:bookmarkStart w:id="59" w:name="_CR3"/>
      <w:bookmarkStart w:id="60" w:name="_Toc45264288"/>
      <w:bookmarkStart w:id="61" w:name="_Toc51933177"/>
      <w:bookmarkEnd w:id="59"/>
      <w:r w:rsidRPr="00390A88">
        <w:lastRenderedPageBreak/>
        <w:t>3</w:t>
      </w:r>
      <w:r w:rsidRPr="00390A88">
        <w:tab/>
        <w:t>Definitions</w:t>
      </w:r>
      <w:r w:rsidR="0030482F" w:rsidRPr="00390A88">
        <w:t xml:space="preserve"> of terms </w:t>
      </w:r>
      <w:r w:rsidR="00602AEA" w:rsidRPr="00390A88">
        <w:t>and abbreviations</w:t>
      </w:r>
      <w:bookmarkEnd w:id="52"/>
      <w:bookmarkEnd w:id="53"/>
      <w:bookmarkEnd w:id="54"/>
      <w:bookmarkEnd w:id="55"/>
      <w:bookmarkEnd w:id="56"/>
      <w:bookmarkEnd w:id="57"/>
      <w:bookmarkEnd w:id="58"/>
      <w:bookmarkEnd w:id="60"/>
      <w:bookmarkEnd w:id="61"/>
    </w:p>
    <w:p w14:paraId="7F0F02FA" w14:textId="77777777" w:rsidR="00080512" w:rsidRPr="00390A88" w:rsidRDefault="00080512">
      <w:pPr>
        <w:pStyle w:val="Heading2"/>
      </w:pPr>
      <w:bookmarkStart w:id="62" w:name="_CR3_1"/>
      <w:bookmarkStart w:id="63" w:name="_Toc25306435"/>
      <w:bookmarkStart w:id="64" w:name="_Toc26192758"/>
      <w:bookmarkStart w:id="65" w:name="_Toc34137017"/>
      <w:bookmarkStart w:id="66" w:name="_Toc34137331"/>
      <w:bookmarkStart w:id="67" w:name="_Toc34138479"/>
      <w:bookmarkStart w:id="68" w:name="_Toc34138722"/>
      <w:bookmarkStart w:id="69" w:name="_Toc34395059"/>
      <w:bookmarkStart w:id="70" w:name="_Toc45264289"/>
      <w:bookmarkStart w:id="71" w:name="_Toc51933178"/>
      <w:bookmarkEnd w:id="62"/>
      <w:r w:rsidRPr="00390A88">
        <w:t>3.1</w:t>
      </w:r>
      <w:r w:rsidRPr="00390A88">
        <w:tab/>
      </w:r>
      <w:r w:rsidR="002B6339" w:rsidRPr="00390A88">
        <w:t>Terms</w:t>
      </w:r>
      <w:bookmarkEnd w:id="63"/>
      <w:bookmarkEnd w:id="64"/>
      <w:bookmarkEnd w:id="65"/>
      <w:bookmarkEnd w:id="66"/>
      <w:bookmarkEnd w:id="67"/>
      <w:bookmarkEnd w:id="68"/>
      <w:bookmarkEnd w:id="69"/>
      <w:bookmarkEnd w:id="70"/>
      <w:bookmarkEnd w:id="71"/>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8D2644" w:rsidRDefault="00140106" w:rsidP="00140106">
      <w:pPr>
        <w:pStyle w:val="EW"/>
        <w:rPr>
          <w:b/>
          <w:bCs/>
          <w:lang w:val="sv-SE" w:eastAsia="zh-CN"/>
        </w:rPr>
      </w:pPr>
      <w:r w:rsidRPr="008D2644">
        <w:rPr>
          <w:b/>
          <w:bCs/>
          <w:lang w:val="sv-SE" w:eastAsia="zh-CN"/>
        </w:rPr>
        <w:t xml:space="preserve">VAL server </w:t>
      </w:r>
    </w:p>
    <w:p w14:paraId="7DE4D881" w14:textId="77777777" w:rsidR="00140106" w:rsidRPr="008D2644" w:rsidRDefault="00140106" w:rsidP="00140106">
      <w:pPr>
        <w:pStyle w:val="EW"/>
        <w:rPr>
          <w:b/>
          <w:bCs/>
          <w:lang w:val="sv-SE" w:eastAsia="zh-CN"/>
        </w:rPr>
      </w:pPr>
      <w:r w:rsidRPr="008D2644">
        <w:rPr>
          <w:b/>
          <w:bCs/>
          <w:lang w:val="sv-SE" w:eastAsia="zh-CN"/>
        </w:rPr>
        <w:t>VAL service</w:t>
      </w:r>
    </w:p>
    <w:p w14:paraId="4F52C340" w14:textId="77777777" w:rsidR="00140106" w:rsidRPr="008D2644" w:rsidRDefault="00140106" w:rsidP="00140106">
      <w:pPr>
        <w:pStyle w:val="EW"/>
        <w:rPr>
          <w:b/>
          <w:bCs/>
          <w:lang w:val="sv-SE" w:eastAsia="zh-CN"/>
        </w:rPr>
      </w:pPr>
      <w:r w:rsidRPr="008D2644">
        <w:rPr>
          <w:b/>
          <w:bCs/>
          <w:lang w:val="sv-SE"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2" w:name="_CR3_2"/>
      <w:bookmarkStart w:id="73" w:name="_Toc25306436"/>
      <w:bookmarkStart w:id="74" w:name="_Toc26192759"/>
      <w:bookmarkStart w:id="75" w:name="_Toc34137018"/>
      <w:bookmarkStart w:id="76" w:name="_Toc34137332"/>
      <w:bookmarkStart w:id="77" w:name="_Toc34138480"/>
      <w:bookmarkStart w:id="78" w:name="_Toc34138723"/>
      <w:bookmarkStart w:id="79" w:name="_Toc34395060"/>
      <w:bookmarkStart w:id="80" w:name="_Toc45264290"/>
      <w:bookmarkStart w:id="81" w:name="_Toc51933179"/>
      <w:bookmarkEnd w:id="72"/>
      <w:r w:rsidRPr="00390A88">
        <w:t>3</w:t>
      </w:r>
      <w:r w:rsidR="007E231B" w:rsidRPr="00390A88">
        <w:t>.2</w:t>
      </w:r>
      <w:r w:rsidRPr="00390A88">
        <w:tab/>
        <w:t>Abbreviations</w:t>
      </w:r>
      <w:bookmarkEnd w:id="73"/>
      <w:bookmarkEnd w:id="74"/>
      <w:bookmarkEnd w:id="75"/>
      <w:bookmarkEnd w:id="76"/>
      <w:bookmarkEnd w:id="77"/>
      <w:bookmarkEnd w:id="78"/>
      <w:bookmarkEnd w:id="79"/>
      <w:bookmarkEnd w:id="80"/>
      <w:bookmarkEnd w:id="81"/>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2" w:name="clause4"/>
      <w:bookmarkEnd w:id="82"/>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3" w:name="_CR4"/>
      <w:bookmarkStart w:id="84" w:name="_Toc25306437"/>
      <w:bookmarkStart w:id="85" w:name="_Toc26192760"/>
      <w:bookmarkStart w:id="86" w:name="_Toc34137019"/>
      <w:bookmarkStart w:id="87" w:name="_Toc34137333"/>
      <w:bookmarkStart w:id="88" w:name="_Toc34138481"/>
      <w:bookmarkStart w:id="89" w:name="_Toc34138724"/>
      <w:bookmarkStart w:id="90" w:name="_Toc34395061"/>
      <w:bookmarkStart w:id="91" w:name="_Toc45264291"/>
      <w:bookmarkStart w:id="92" w:name="_Toc51933180"/>
      <w:bookmarkEnd w:id="83"/>
      <w:r>
        <w:t>4</w:t>
      </w:r>
      <w:r>
        <w:tab/>
        <w:t>General description</w:t>
      </w:r>
      <w:bookmarkEnd w:id="84"/>
      <w:bookmarkEnd w:id="85"/>
      <w:bookmarkEnd w:id="86"/>
      <w:bookmarkEnd w:id="87"/>
      <w:bookmarkEnd w:id="88"/>
      <w:bookmarkEnd w:id="89"/>
      <w:bookmarkEnd w:id="90"/>
      <w:bookmarkEnd w:id="91"/>
      <w:bookmarkEnd w:id="92"/>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3" w:name="_CR5"/>
      <w:bookmarkStart w:id="94" w:name="_Toc25306438"/>
      <w:bookmarkStart w:id="95" w:name="_Toc26192761"/>
      <w:bookmarkStart w:id="96" w:name="_Toc34137020"/>
      <w:bookmarkStart w:id="97" w:name="_Toc34137334"/>
      <w:bookmarkStart w:id="98" w:name="_Toc34138482"/>
      <w:bookmarkStart w:id="99" w:name="_Toc34138725"/>
      <w:bookmarkStart w:id="100" w:name="_Toc34395062"/>
      <w:bookmarkStart w:id="101" w:name="_Toc45264292"/>
      <w:bookmarkStart w:id="102" w:name="_Toc51933181"/>
      <w:bookmarkEnd w:id="93"/>
      <w:r>
        <w:t>5</w:t>
      </w:r>
      <w:r>
        <w:tab/>
        <w:t>Functional entities</w:t>
      </w:r>
      <w:bookmarkEnd w:id="94"/>
      <w:bookmarkEnd w:id="95"/>
      <w:bookmarkEnd w:id="96"/>
      <w:bookmarkEnd w:id="97"/>
      <w:bookmarkEnd w:id="98"/>
      <w:bookmarkEnd w:id="99"/>
      <w:bookmarkEnd w:id="100"/>
      <w:bookmarkEnd w:id="101"/>
      <w:bookmarkEnd w:id="102"/>
    </w:p>
    <w:p w14:paraId="4E823E68" w14:textId="77777777" w:rsidR="00E242CC" w:rsidRDefault="00E242CC" w:rsidP="00E242CC">
      <w:pPr>
        <w:pStyle w:val="Heading2"/>
        <w:rPr>
          <w:noProof/>
          <w:lang w:val="en-US"/>
        </w:rPr>
      </w:pPr>
      <w:bookmarkStart w:id="103" w:name="_CR5_1"/>
      <w:bookmarkStart w:id="104" w:name="_Toc25306439"/>
      <w:bookmarkStart w:id="105" w:name="_Toc26192762"/>
      <w:bookmarkStart w:id="106" w:name="_Toc34137021"/>
      <w:bookmarkStart w:id="107" w:name="_Toc34137335"/>
      <w:bookmarkStart w:id="108" w:name="_Toc34138483"/>
      <w:bookmarkStart w:id="109" w:name="_Toc34138726"/>
      <w:bookmarkStart w:id="110" w:name="_Toc34395063"/>
      <w:bookmarkStart w:id="111" w:name="_Toc45264293"/>
      <w:bookmarkStart w:id="112" w:name="_Toc51933182"/>
      <w:bookmarkEnd w:id="103"/>
      <w:r>
        <w:rPr>
          <w:noProof/>
          <w:lang w:val="en-US"/>
        </w:rPr>
        <w:t>5.1</w:t>
      </w:r>
      <w:r>
        <w:rPr>
          <w:noProof/>
          <w:lang w:val="en-US"/>
        </w:rPr>
        <w:tab/>
        <w:t>SEAL configuration management client (SCM-C)</w:t>
      </w:r>
      <w:bookmarkEnd w:id="104"/>
      <w:bookmarkEnd w:id="105"/>
      <w:bookmarkEnd w:id="106"/>
      <w:bookmarkEnd w:id="107"/>
      <w:bookmarkEnd w:id="108"/>
      <w:bookmarkEnd w:id="109"/>
      <w:bookmarkEnd w:id="110"/>
      <w:bookmarkEnd w:id="111"/>
      <w:bookmarkEnd w:id="112"/>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113" w:name="_CR5_2"/>
      <w:bookmarkStart w:id="114" w:name="_Toc25306440"/>
      <w:bookmarkStart w:id="115" w:name="_Toc26192763"/>
      <w:bookmarkStart w:id="116" w:name="_Toc34137022"/>
      <w:bookmarkStart w:id="117" w:name="_Toc34137336"/>
      <w:bookmarkStart w:id="118" w:name="_Toc34138484"/>
      <w:bookmarkStart w:id="119" w:name="_Toc34138727"/>
      <w:bookmarkStart w:id="120" w:name="_Toc34395064"/>
      <w:bookmarkStart w:id="121" w:name="_Toc45264294"/>
      <w:bookmarkStart w:id="122" w:name="_Toc51933183"/>
      <w:bookmarkEnd w:id="113"/>
      <w:r>
        <w:rPr>
          <w:noProof/>
          <w:lang w:val="en-US"/>
        </w:rPr>
        <w:lastRenderedPageBreak/>
        <w:t>5.2</w:t>
      </w:r>
      <w:r>
        <w:rPr>
          <w:noProof/>
          <w:lang w:val="en-US"/>
        </w:rPr>
        <w:tab/>
        <w:t>SEAL configuration management server (SCM-S)</w:t>
      </w:r>
      <w:bookmarkEnd w:id="114"/>
      <w:bookmarkEnd w:id="115"/>
      <w:bookmarkEnd w:id="116"/>
      <w:bookmarkEnd w:id="117"/>
      <w:bookmarkEnd w:id="118"/>
      <w:bookmarkEnd w:id="119"/>
      <w:bookmarkEnd w:id="120"/>
      <w:bookmarkEnd w:id="121"/>
      <w:bookmarkEnd w:id="122"/>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123" w:name="_CR6"/>
      <w:bookmarkStart w:id="124" w:name="_Toc25306441"/>
      <w:bookmarkStart w:id="125" w:name="_Toc26192764"/>
      <w:bookmarkStart w:id="126" w:name="_Toc34137023"/>
      <w:bookmarkStart w:id="127" w:name="_Toc34137337"/>
      <w:bookmarkStart w:id="128" w:name="_Toc34138485"/>
      <w:bookmarkStart w:id="129" w:name="_Toc34138728"/>
      <w:bookmarkStart w:id="130" w:name="_Toc34395065"/>
      <w:bookmarkStart w:id="131" w:name="_Toc45264295"/>
      <w:bookmarkStart w:id="132" w:name="_Toc51933184"/>
      <w:bookmarkEnd w:id="123"/>
      <w:r>
        <w:t>6</w:t>
      </w:r>
      <w:r>
        <w:tab/>
        <w:t>Configuration management procedures</w:t>
      </w:r>
      <w:bookmarkEnd w:id="124"/>
      <w:bookmarkEnd w:id="125"/>
      <w:bookmarkEnd w:id="126"/>
      <w:bookmarkEnd w:id="127"/>
      <w:bookmarkEnd w:id="128"/>
      <w:bookmarkEnd w:id="129"/>
      <w:bookmarkEnd w:id="130"/>
      <w:bookmarkEnd w:id="131"/>
      <w:bookmarkEnd w:id="132"/>
    </w:p>
    <w:p w14:paraId="36A3D066" w14:textId="77777777" w:rsidR="00424B81" w:rsidRDefault="00424B81" w:rsidP="006F0705">
      <w:pPr>
        <w:pStyle w:val="Heading2"/>
      </w:pPr>
      <w:bookmarkStart w:id="133" w:name="_CR6_1"/>
      <w:bookmarkStart w:id="134" w:name="_Toc25306442"/>
      <w:bookmarkStart w:id="135" w:name="_Toc26192765"/>
      <w:bookmarkStart w:id="136" w:name="_Toc34137024"/>
      <w:bookmarkStart w:id="137" w:name="_Toc34137338"/>
      <w:bookmarkStart w:id="138" w:name="_Toc34138486"/>
      <w:bookmarkStart w:id="139" w:name="_Toc34138729"/>
      <w:bookmarkStart w:id="140" w:name="_Toc34395066"/>
      <w:bookmarkStart w:id="141" w:name="_Toc45264296"/>
      <w:bookmarkStart w:id="142" w:name="_Toc51933185"/>
      <w:bookmarkEnd w:id="133"/>
      <w:r>
        <w:t>6.1</w:t>
      </w:r>
      <w:r>
        <w:tab/>
        <w:t>General</w:t>
      </w:r>
      <w:bookmarkEnd w:id="134"/>
      <w:bookmarkEnd w:id="135"/>
      <w:bookmarkEnd w:id="136"/>
      <w:bookmarkEnd w:id="137"/>
      <w:bookmarkEnd w:id="138"/>
      <w:bookmarkEnd w:id="139"/>
      <w:bookmarkEnd w:id="140"/>
      <w:bookmarkEnd w:id="141"/>
      <w:bookmarkEnd w:id="142"/>
    </w:p>
    <w:p w14:paraId="457E9A51" w14:textId="77777777" w:rsidR="00424B81" w:rsidRDefault="00424B81" w:rsidP="006F0705">
      <w:pPr>
        <w:pStyle w:val="Heading2"/>
      </w:pPr>
      <w:bookmarkStart w:id="143" w:name="_CR6_2"/>
      <w:bookmarkStart w:id="144" w:name="_Toc25306443"/>
      <w:bookmarkStart w:id="145" w:name="_Toc26192766"/>
      <w:bookmarkStart w:id="146" w:name="_Toc34137025"/>
      <w:bookmarkStart w:id="147" w:name="_Toc34137339"/>
      <w:bookmarkStart w:id="148" w:name="_Toc34138487"/>
      <w:bookmarkStart w:id="149" w:name="_Toc34138730"/>
      <w:bookmarkStart w:id="150" w:name="_Toc34395067"/>
      <w:bookmarkStart w:id="151" w:name="_Toc45264297"/>
      <w:bookmarkStart w:id="152" w:name="_Toc51933186"/>
      <w:bookmarkEnd w:id="143"/>
      <w:r>
        <w:t>6.2</w:t>
      </w:r>
      <w:r>
        <w:tab/>
        <w:t>On-network procedures</w:t>
      </w:r>
      <w:bookmarkEnd w:id="144"/>
      <w:bookmarkEnd w:id="145"/>
      <w:bookmarkEnd w:id="146"/>
      <w:bookmarkEnd w:id="147"/>
      <w:bookmarkEnd w:id="148"/>
      <w:bookmarkEnd w:id="149"/>
      <w:bookmarkEnd w:id="150"/>
      <w:bookmarkEnd w:id="151"/>
      <w:bookmarkEnd w:id="152"/>
    </w:p>
    <w:p w14:paraId="24F2F749" w14:textId="77777777" w:rsidR="00424B81" w:rsidRDefault="00424B81" w:rsidP="006F0705">
      <w:pPr>
        <w:pStyle w:val="Heading3"/>
      </w:pPr>
      <w:bookmarkStart w:id="153" w:name="_CR6_2_1"/>
      <w:bookmarkStart w:id="154" w:name="_Toc25306444"/>
      <w:bookmarkStart w:id="155" w:name="_Toc26192767"/>
      <w:bookmarkStart w:id="156" w:name="_Toc34137026"/>
      <w:bookmarkStart w:id="157" w:name="_Toc34137340"/>
      <w:bookmarkStart w:id="158" w:name="_Toc34138488"/>
      <w:bookmarkStart w:id="159" w:name="_Toc34138731"/>
      <w:bookmarkStart w:id="160" w:name="_Toc34395068"/>
      <w:bookmarkStart w:id="161" w:name="_Toc45264298"/>
      <w:bookmarkStart w:id="162" w:name="_Toc51933187"/>
      <w:bookmarkEnd w:id="153"/>
      <w:r>
        <w:t>6.2.1</w:t>
      </w:r>
      <w:r>
        <w:tab/>
        <w:t>General</w:t>
      </w:r>
      <w:bookmarkEnd w:id="154"/>
      <w:bookmarkEnd w:id="155"/>
      <w:bookmarkEnd w:id="156"/>
      <w:bookmarkEnd w:id="157"/>
      <w:bookmarkEnd w:id="158"/>
      <w:bookmarkEnd w:id="159"/>
      <w:bookmarkEnd w:id="160"/>
      <w:bookmarkEnd w:id="161"/>
      <w:bookmarkEnd w:id="162"/>
    </w:p>
    <w:p w14:paraId="1805678A" w14:textId="77777777" w:rsidR="003201D2" w:rsidRDefault="005214C6" w:rsidP="003201D2">
      <w:pPr>
        <w:pStyle w:val="Heading4"/>
      </w:pPr>
      <w:bookmarkStart w:id="163" w:name="_CR6_2_1_1"/>
      <w:bookmarkStart w:id="164" w:name="_Toc25306445"/>
      <w:bookmarkStart w:id="165" w:name="_Toc26192768"/>
      <w:bookmarkStart w:id="166" w:name="_Toc34137027"/>
      <w:bookmarkStart w:id="167" w:name="_Toc34137341"/>
      <w:bookmarkStart w:id="168" w:name="_Toc34138489"/>
      <w:bookmarkStart w:id="169" w:name="_Toc34138732"/>
      <w:bookmarkStart w:id="170" w:name="_Toc34395069"/>
      <w:bookmarkStart w:id="171" w:name="_Toc45264299"/>
      <w:bookmarkStart w:id="172" w:name="_Toc51933188"/>
      <w:bookmarkEnd w:id="163"/>
      <w:r>
        <w:t>6.2.1.1</w:t>
      </w:r>
      <w:r w:rsidR="003201D2">
        <w:tab/>
        <w:t>A</w:t>
      </w:r>
      <w:r w:rsidR="003201D2" w:rsidRPr="00527D61">
        <w:t>uthenticated identity</w:t>
      </w:r>
      <w:r w:rsidR="003201D2">
        <w:t xml:space="preserve"> in HTTP request</w:t>
      </w:r>
      <w:bookmarkEnd w:id="164"/>
      <w:bookmarkEnd w:id="165"/>
      <w:bookmarkEnd w:id="166"/>
      <w:bookmarkEnd w:id="167"/>
      <w:bookmarkEnd w:id="168"/>
      <w:bookmarkEnd w:id="169"/>
      <w:bookmarkEnd w:id="170"/>
      <w:bookmarkEnd w:id="171"/>
      <w:bookmarkEnd w:id="172"/>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73" w:name="_CR6_2_2"/>
      <w:bookmarkStart w:id="174" w:name="_Toc25306446"/>
      <w:bookmarkStart w:id="175" w:name="_Toc26192769"/>
      <w:bookmarkStart w:id="176" w:name="_Toc34137028"/>
      <w:bookmarkStart w:id="177" w:name="_Toc34137342"/>
      <w:bookmarkStart w:id="178" w:name="_Toc34138490"/>
      <w:bookmarkStart w:id="179" w:name="_Toc34138733"/>
      <w:bookmarkStart w:id="180" w:name="_Toc34395070"/>
      <w:bookmarkStart w:id="181" w:name="_Toc45264300"/>
      <w:bookmarkStart w:id="182" w:name="_Toc51933189"/>
      <w:bookmarkEnd w:id="173"/>
      <w:r>
        <w:t>6.2.2</w:t>
      </w:r>
      <w:r>
        <w:tab/>
      </w:r>
      <w:r w:rsidR="002909CD">
        <w:t>Common</w:t>
      </w:r>
      <w:r>
        <w:t xml:space="preserve"> procedures</w:t>
      </w:r>
      <w:bookmarkEnd w:id="174"/>
      <w:bookmarkEnd w:id="175"/>
      <w:bookmarkEnd w:id="176"/>
      <w:bookmarkEnd w:id="177"/>
      <w:bookmarkEnd w:id="178"/>
      <w:bookmarkEnd w:id="179"/>
      <w:bookmarkEnd w:id="180"/>
      <w:bookmarkEnd w:id="181"/>
      <w:bookmarkEnd w:id="182"/>
    </w:p>
    <w:p w14:paraId="38A805B2" w14:textId="77777777" w:rsidR="008B1E24"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51933190"/>
      <w:bookmarkEnd w:id="183"/>
      <w:r>
        <w:t>6.2.2.1</w:t>
      </w:r>
      <w:r>
        <w:tab/>
        <w:t>Management of configuration update event subscription</w:t>
      </w:r>
      <w:bookmarkEnd w:id="184"/>
      <w:bookmarkEnd w:id="185"/>
      <w:bookmarkEnd w:id="186"/>
      <w:bookmarkEnd w:id="187"/>
      <w:bookmarkEnd w:id="188"/>
      <w:bookmarkEnd w:id="189"/>
      <w:bookmarkEnd w:id="190"/>
    </w:p>
    <w:p w14:paraId="20EF5DF3" w14:textId="77777777" w:rsidR="008B1E24" w:rsidRPr="00225505"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51933191"/>
      <w:bookmarkEnd w:id="191"/>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t>6.2.2.1.1.1</w:t>
      </w:r>
      <w:r>
        <w:tab/>
        <w:t>General</w:t>
      </w:r>
    </w:p>
    <w:bookmarkEnd w:id="199"/>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bookmarkStart w:id="205" w:name="_CR6_2_2_1_1_2"/>
      <w:r>
        <w:t>6.2.2.1.1.2</w:t>
      </w:r>
      <w:r>
        <w:tab/>
        <w:t>Create subscription</w:t>
      </w:r>
    </w:p>
    <w:bookmarkEnd w:id="205"/>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lastRenderedPageBreak/>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bookmarkStart w:id="206" w:name="_CR6_2_2_1_1_3"/>
      <w:r>
        <w:t>6.2.2.1.1.3</w:t>
      </w:r>
      <w:r>
        <w:tab/>
        <w:t>Modify subscription</w:t>
      </w:r>
    </w:p>
    <w:bookmarkEnd w:id="206"/>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bookmarkStart w:id="207" w:name="_CR6_2_2_1_1_4"/>
      <w:r>
        <w:t>6.2.2.1.1.</w:t>
      </w:r>
      <w:r w:rsidR="001262E5">
        <w:t>4</w:t>
      </w:r>
      <w:r>
        <w:tab/>
        <w:t>Delete subscription</w:t>
      </w:r>
    </w:p>
    <w:bookmarkEnd w:id="207"/>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lastRenderedPageBreak/>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08" w:name="_CR6_2_2_1_2"/>
      <w:bookmarkStart w:id="209" w:name="_Toc45264303"/>
      <w:bookmarkStart w:id="210" w:name="_Toc51933192"/>
      <w:bookmarkEnd w:id="208"/>
      <w:r>
        <w:t>6.2.2.1.2</w:t>
      </w:r>
      <w:r>
        <w:tab/>
        <w:t>HTTP based procedures</w:t>
      </w:r>
      <w:bookmarkEnd w:id="200"/>
      <w:bookmarkEnd w:id="201"/>
      <w:bookmarkEnd w:id="202"/>
      <w:bookmarkEnd w:id="203"/>
      <w:bookmarkEnd w:id="204"/>
      <w:bookmarkEnd w:id="209"/>
      <w:bookmarkEnd w:id="210"/>
    </w:p>
    <w:p w14:paraId="3E2CAA8F" w14:textId="77777777" w:rsidR="008B1E24"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t>6.2.2.1.2.1</w:t>
      </w:r>
      <w:r>
        <w:tab/>
        <w:t>Creating subscription</w:t>
      </w:r>
      <w:bookmarkEnd w:id="211"/>
      <w:bookmarkEnd w:id="212"/>
      <w:bookmarkEnd w:id="213"/>
      <w:bookmarkEnd w:id="214"/>
      <w:bookmarkEnd w:id="215"/>
    </w:p>
    <w:bookmarkEnd w:id="216"/>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t>6.2.2.1.2.2</w:t>
      </w:r>
      <w:r>
        <w:tab/>
        <w:t>Modify a subscription</w:t>
      </w:r>
      <w:bookmarkEnd w:id="217"/>
      <w:bookmarkEnd w:id="218"/>
      <w:bookmarkEnd w:id="219"/>
      <w:bookmarkEnd w:id="220"/>
      <w:bookmarkEnd w:id="221"/>
    </w:p>
    <w:bookmarkEnd w:id="222"/>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lastRenderedPageBreak/>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t>6.2.</w:t>
      </w:r>
      <w:r w:rsidR="00DB2646">
        <w:t>2</w:t>
      </w:r>
      <w:r>
        <w:t>.1.2.3</w:t>
      </w:r>
      <w:r>
        <w:tab/>
        <w:t>Delete a subscription</w:t>
      </w:r>
      <w:bookmarkEnd w:id="223"/>
      <w:bookmarkEnd w:id="224"/>
      <w:bookmarkEnd w:id="225"/>
      <w:bookmarkEnd w:id="226"/>
      <w:bookmarkEnd w:id="227"/>
    </w:p>
    <w:bookmarkEnd w:id="228"/>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229" w:name="_CR6_2_2_2"/>
      <w:bookmarkStart w:id="230" w:name="_Toc34137041"/>
      <w:bookmarkStart w:id="231" w:name="_Toc34137355"/>
      <w:bookmarkStart w:id="232" w:name="_Toc34138503"/>
      <w:bookmarkStart w:id="233" w:name="_Toc34138746"/>
      <w:bookmarkStart w:id="234" w:name="_Toc34395083"/>
      <w:bookmarkStart w:id="235" w:name="_Toc45264304"/>
      <w:bookmarkStart w:id="236" w:name="_Toc51933193"/>
      <w:bookmarkEnd w:id="229"/>
      <w:r>
        <w:t>6.2.2.2</w:t>
      </w:r>
      <w:r>
        <w:tab/>
        <w:t>Notifications</w:t>
      </w:r>
      <w:bookmarkEnd w:id="230"/>
      <w:bookmarkEnd w:id="231"/>
      <w:bookmarkEnd w:id="232"/>
      <w:bookmarkEnd w:id="233"/>
      <w:bookmarkEnd w:id="234"/>
      <w:bookmarkEnd w:id="235"/>
      <w:bookmarkEnd w:id="236"/>
    </w:p>
    <w:p w14:paraId="461A2D83" w14:textId="77777777" w:rsidR="00320EC3" w:rsidRPr="00A51017" w:rsidRDefault="00320EC3" w:rsidP="00320EC3">
      <w:pPr>
        <w:pStyle w:val="Heading5"/>
      </w:pPr>
      <w:bookmarkStart w:id="237" w:name="_CR6_2_2_2_1"/>
      <w:bookmarkStart w:id="238" w:name="_Toc34137042"/>
      <w:bookmarkStart w:id="239" w:name="_Toc34137356"/>
      <w:bookmarkStart w:id="240" w:name="_Toc34138504"/>
      <w:bookmarkStart w:id="241" w:name="_Toc34138747"/>
      <w:bookmarkStart w:id="242" w:name="_Toc34395084"/>
      <w:bookmarkStart w:id="243" w:name="_Toc45264305"/>
      <w:bookmarkStart w:id="244" w:name="_Toc51933194"/>
      <w:bookmarkEnd w:id="237"/>
      <w:r>
        <w:t>6.2.2.2.1</w:t>
      </w:r>
      <w:r>
        <w:tab/>
        <w:t>SIP based procedures</w:t>
      </w:r>
      <w:bookmarkEnd w:id="238"/>
      <w:bookmarkEnd w:id="239"/>
      <w:bookmarkEnd w:id="240"/>
      <w:bookmarkEnd w:id="241"/>
      <w:bookmarkEnd w:id="242"/>
      <w:bookmarkEnd w:id="243"/>
      <w:bookmarkEnd w:id="244"/>
    </w:p>
    <w:p w14:paraId="2C5B5138" w14:textId="77777777" w:rsidR="000352B4" w:rsidRDefault="000352B4" w:rsidP="007A139F">
      <w:pPr>
        <w:pStyle w:val="H6"/>
      </w:pPr>
      <w:bookmarkStart w:id="245" w:name="_CR6_2_2_2_1_1"/>
      <w:bookmarkStart w:id="246" w:name="_Toc34137043"/>
      <w:bookmarkStart w:id="247" w:name="_Toc34137357"/>
      <w:bookmarkStart w:id="248" w:name="_Toc34138505"/>
      <w:bookmarkStart w:id="249" w:name="_Toc34138748"/>
      <w:bookmarkStart w:id="250" w:name="_Toc34395085"/>
      <w:r>
        <w:t>6.2.2.2.1.1</w:t>
      </w:r>
      <w:r>
        <w:tab/>
        <w:t>Client procedure</w:t>
      </w:r>
    </w:p>
    <w:bookmarkEnd w:id="245"/>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bookmarkStart w:id="251" w:name="_CR6_2_2_2_1_2"/>
      <w:r>
        <w:t>6.2.2.2.1.2</w:t>
      </w:r>
      <w:r>
        <w:tab/>
        <w:t>Server procedure</w:t>
      </w:r>
    </w:p>
    <w:bookmarkEnd w:id="251"/>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2" w:name="_CR6_2_2_2_2"/>
      <w:bookmarkStart w:id="253" w:name="_Toc45264306"/>
      <w:bookmarkStart w:id="254" w:name="_Toc51933195"/>
      <w:bookmarkEnd w:id="252"/>
      <w:r>
        <w:lastRenderedPageBreak/>
        <w:t>6</w:t>
      </w:r>
      <w:r w:rsidR="00320EC3">
        <w:t>.2.2.2.2</w:t>
      </w:r>
      <w:r w:rsidR="00320EC3">
        <w:tab/>
        <w:t>HTTP based procedures</w:t>
      </w:r>
      <w:bookmarkEnd w:id="246"/>
      <w:bookmarkEnd w:id="247"/>
      <w:bookmarkEnd w:id="248"/>
      <w:bookmarkEnd w:id="249"/>
      <w:bookmarkEnd w:id="250"/>
      <w:bookmarkEnd w:id="253"/>
      <w:bookmarkEnd w:id="254"/>
    </w:p>
    <w:p w14:paraId="4963AE03" w14:textId="271B6395" w:rsidR="00320EC3" w:rsidRDefault="00320EC3" w:rsidP="007A139F">
      <w:pPr>
        <w:pStyle w:val="H6"/>
      </w:pPr>
      <w:bookmarkStart w:id="255" w:name="_Toc34137044"/>
      <w:bookmarkStart w:id="256" w:name="_Toc34137358"/>
      <w:bookmarkStart w:id="257" w:name="_Toc34138506"/>
      <w:bookmarkStart w:id="258" w:name="_Toc34138749"/>
      <w:bookmarkStart w:id="259" w:name="_Toc34395086"/>
      <w:bookmarkStart w:id="260" w:name="_CR6_2_2_2_2_1"/>
      <w:r>
        <w:t>6.2.2.2.2.1</w:t>
      </w:r>
      <w:r>
        <w:tab/>
      </w:r>
      <w:r w:rsidR="00EF04E2">
        <w:t>Receiving configuration update notification</w:t>
      </w:r>
      <w:bookmarkEnd w:id="255"/>
      <w:bookmarkEnd w:id="256"/>
      <w:bookmarkEnd w:id="257"/>
      <w:bookmarkEnd w:id="258"/>
      <w:bookmarkEnd w:id="259"/>
    </w:p>
    <w:p w14:paraId="6E96F232" w14:textId="77777777" w:rsidR="00320EC3" w:rsidRDefault="00320EC3" w:rsidP="00320EC3">
      <w:bookmarkStart w:id="261" w:name="OLE_LINK147"/>
      <w:bookmarkStart w:id="262" w:name="OLE_LINK148"/>
      <w:bookmarkEnd w:id="260"/>
      <w:r>
        <w:t xml:space="preserve">Upon receiving an HTTP POST request </w:t>
      </w:r>
      <w:bookmarkEnd w:id="261"/>
      <w:bookmarkEnd w:id="262"/>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3" w:name="_Toc34137046"/>
      <w:bookmarkStart w:id="264" w:name="_Toc34137360"/>
      <w:bookmarkStart w:id="265" w:name="_Toc34138508"/>
      <w:bookmarkStart w:id="266" w:name="_Toc34138751"/>
      <w:bookmarkStart w:id="267" w:name="_Toc34395088"/>
      <w:bookmarkStart w:id="268" w:name="_CR6_2_2_2_2_2"/>
      <w:r>
        <w:t>6.2.2.2.2.2</w:t>
      </w:r>
      <w:r>
        <w:tab/>
      </w:r>
      <w:r w:rsidR="00A94453">
        <w:t>Sending group modify notification</w:t>
      </w:r>
      <w:bookmarkEnd w:id="263"/>
      <w:bookmarkEnd w:id="264"/>
      <w:bookmarkEnd w:id="265"/>
      <w:bookmarkEnd w:id="266"/>
      <w:bookmarkEnd w:id="267"/>
    </w:p>
    <w:bookmarkEnd w:id="268"/>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69" w:name="_CR6_2_3"/>
      <w:bookmarkStart w:id="270" w:name="_Toc25306447"/>
      <w:bookmarkStart w:id="271" w:name="_Toc26192770"/>
      <w:bookmarkStart w:id="272" w:name="_Toc34137048"/>
      <w:bookmarkStart w:id="273" w:name="_Toc34137362"/>
      <w:bookmarkStart w:id="274" w:name="_Toc34138510"/>
      <w:bookmarkStart w:id="275" w:name="_Toc34138753"/>
      <w:bookmarkStart w:id="276" w:name="_Toc34395090"/>
      <w:bookmarkStart w:id="277" w:name="_Toc45264307"/>
      <w:bookmarkStart w:id="278" w:name="_Toc51933196"/>
      <w:bookmarkEnd w:id="269"/>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70"/>
      <w:bookmarkEnd w:id="271"/>
      <w:bookmarkEnd w:id="272"/>
      <w:bookmarkEnd w:id="273"/>
      <w:bookmarkEnd w:id="274"/>
      <w:bookmarkEnd w:id="275"/>
      <w:bookmarkEnd w:id="276"/>
      <w:bookmarkEnd w:id="277"/>
      <w:bookmarkEnd w:id="278"/>
    </w:p>
    <w:p w14:paraId="1F88A7CC" w14:textId="77777777" w:rsidR="008D3583" w:rsidRDefault="008D3583">
      <w:pPr>
        <w:pStyle w:val="Heading4"/>
        <w:rPr>
          <w:noProof/>
          <w:lang w:val="en-US"/>
        </w:rPr>
      </w:pPr>
      <w:bookmarkStart w:id="279" w:name="_CR6_2_3_1"/>
      <w:bookmarkStart w:id="280" w:name="_Toc25306448"/>
      <w:bookmarkStart w:id="281" w:name="_Toc26192771"/>
      <w:bookmarkStart w:id="282" w:name="_Toc34137049"/>
      <w:bookmarkStart w:id="283" w:name="_Toc34137363"/>
      <w:bookmarkStart w:id="284" w:name="_Toc34138511"/>
      <w:bookmarkStart w:id="285" w:name="_Toc34138754"/>
      <w:bookmarkStart w:id="286" w:name="_Toc34395091"/>
      <w:bookmarkStart w:id="287" w:name="_Toc45264308"/>
      <w:bookmarkStart w:id="288" w:name="_Toc51933197"/>
      <w:bookmarkEnd w:id="279"/>
      <w:r>
        <w:rPr>
          <w:noProof/>
          <w:lang w:val="en-US"/>
        </w:rPr>
        <w:t>6.2.3.1</w:t>
      </w:r>
      <w:r>
        <w:rPr>
          <w:noProof/>
          <w:lang w:val="en-US"/>
        </w:rPr>
        <w:tab/>
        <w:t>Client procedure</w:t>
      </w:r>
      <w:bookmarkEnd w:id="280"/>
      <w:bookmarkEnd w:id="281"/>
      <w:bookmarkEnd w:id="282"/>
      <w:bookmarkEnd w:id="283"/>
      <w:bookmarkEnd w:id="284"/>
      <w:bookmarkEnd w:id="285"/>
      <w:bookmarkEnd w:id="286"/>
      <w:bookmarkEnd w:id="287"/>
      <w:bookmarkEnd w:id="288"/>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7FF3845E" w:rsidR="008D3583" w:rsidRDefault="00621AC5" w:rsidP="008D3583">
      <w:pPr>
        <w:pStyle w:val="B2"/>
      </w:pPr>
      <w:r>
        <w:t>3</w:t>
      </w:r>
      <w:r w:rsidR="008D3583">
        <w:t>)</w:t>
      </w:r>
      <w:r w:rsidR="008D3583">
        <w:tab/>
        <w:t>the document selector is set to a document URI pointing to the VAL UE configuration document; and</w:t>
      </w:r>
    </w:p>
    <w:p w14:paraId="35CC4482" w14:textId="77777777"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14:paraId="0A6BFE11" w14:textId="77777777" w:rsidR="008D3583" w:rsidRDefault="008D3583" w:rsidP="008D3583">
      <w:pPr>
        <w:pStyle w:val="Heading4"/>
        <w:rPr>
          <w:noProof/>
          <w:lang w:val="en-US"/>
        </w:rPr>
      </w:pPr>
      <w:bookmarkStart w:id="289" w:name="_CR6_2_3_2"/>
      <w:bookmarkStart w:id="290" w:name="_Toc25306449"/>
      <w:bookmarkStart w:id="291" w:name="_Toc26192772"/>
      <w:bookmarkStart w:id="292" w:name="_Toc34137050"/>
      <w:bookmarkStart w:id="293" w:name="_Toc34137364"/>
      <w:bookmarkStart w:id="294" w:name="_Toc34138512"/>
      <w:bookmarkStart w:id="295" w:name="_Toc34138755"/>
      <w:bookmarkStart w:id="296" w:name="_Toc34395092"/>
      <w:bookmarkStart w:id="297" w:name="_Toc45264309"/>
      <w:bookmarkStart w:id="298" w:name="_Toc51933198"/>
      <w:bookmarkEnd w:id="289"/>
      <w:r>
        <w:rPr>
          <w:noProof/>
          <w:lang w:val="en-US"/>
        </w:rPr>
        <w:t>6.2.3.2</w:t>
      </w:r>
      <w:r>
        <w:rPr>
          <w:noProof/>
          <w:lang w:val="en-US"/>
        </w:rPr>
        <w:tab/>
        <w:t>Server procedure</w:t>
      </w:r>
      <w:bookmarkEnd w:id="290"/>
      <w:bookmarkEnd w:id="291"/>
      <w:bookmarkEnd w:id="292"/>
      <w:bookmarkEnd w:id="293"/>
      <w:bookmarkEnd w:id="294"/>
      <w:bookmarkEnd w:id="295"/>
      <w:bookmarkEnd w:id="296"/>
      <w:bookmarkEnd w:id="297"/>
      <w:bookmarkEnd w:id="298"/>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lastRenderedPageBreak/>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99" w:name="_CR6_2_4"/>
      <w:bookmarkStart w:id="300" w:name="_Toc25306450"/>
      <w:bookmarkStart w:id="301" w:name="_Toc26192773"/>
      <w:bookmarkStart w:id="302" w:name="_Toc34137051"/>
      <w:bookmarkStart w:id="303" w:name="_Toc34137365"/>
      <w:bookmarkStart w:id="304" w:name="_Toc34138513"/>
      <w:bookmarkStart w:id="305" w:name="_Toc34138756"/>
      <w:bookmarkStart w:id="306" w:name="_Toc34395093"/>
      <w:bookmarkStart w:id="307" w:name="_Toc45264310"/>
      <w:bookmarkStart w:id="308" w:name="_Toc51933199"/>
      <w:bookmarkEnd w:id="29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00"/>
      <w:bookmarkEnd w:id="301"/>
      <w:bookmarkEnd w:id="302"/>
      <w:bookmarkEnd w:id="303"/>
      <w:bookmarkEnd w:id="304"/>
      <w:bookmarkEnd w:id="305"/>
      <w:bookmarkEnd w:id="306"/>
      <w:bookmarkEnd w:id="307"/>
      <w:bookmarkEnd w:id="308"/>
    </w:p>
    <w:p w14:paraId="4A76CC02" w14:textId="77777777" w:rsidR="008F7888" w:rsidRPr="008476F8" w:rsidRDefault="008F7888">
      <w:pPr>
        <w:pStyle w:val="Heading4"/>
      </w:pPr>
      <w:bookmarkStart w:id="309" w:name="_CR6_2_4_1"/>
      <w:bookmarkStart w:id="310" w:name="_Toc25306451"/>
      <w:bookmarkStart w:id="311" w:name="_Toc26192774"/>
      <w:bookmarkStart w:id="312" w:name="_Toc34137052"/>
      <w:bookmarkStart w:id="313" w:name="_Toc34137366"/>
      <w:bookmarkStart w:id="314" w:name="_Toc34138514"/>
      <w:bookmarkStart w:id="315" w:name="_Toc34138757"/>
      <w:bookmarkStart w:id="316" w:name="_Toc34395094"/>
      <w:bookmarkStart w:id="317" w:name="_Toc45264311"/>
      <w:bookmarkStart w:id="318" w:name="_Toc51933200"/>
      <w:bookmarkEnd w:id="309"/>
      <w:r>
        <w:rPr>
          <w:noProof/>
          <w:lang w:val="en-US"/>
        </w:rPr>
        <w:t>6.2.4.1</w:t>
      </w:r>
      <w:r>
        <w:rPr>
          <w:noProof/>
          <w:lang w:val="en-US"/>
        </w:rPr>
        <w:tab/>
        <w:t>Client procedure</w:t>
      </w:r>
      <w:bookmarkEnd w:id="310"/>
      <w:bookmarkEnd w:id="311"/>
      <w:bookmarkEnd w:id="312"/>
      <w:bookmarkEnd w:id="313"/>
      <w:bookmarkEnd w:id="314"/>
      <w:bookmarkEnd w:id="315"/>
      <w:bookmarkEnd w:id="316"/>
      <w:bookmarkEnd w:id="317"/>
      <w:bookmarkEnd w:id="318"/>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77777777" w:rsidR="008F7888" w:rsidRDefault="008F7888" w:rsidP="008F7888">
      <w:pPr>
        <w:pStyle w:val="Heading4"/>
        <w:rPr>
          <w:noProof/>
          <w:lang w:val="en-US"/>
        </w:rPr>
      </w:pPr>
      <w:bookmarkStart w:id="319" w:name="_CR6_2_4_2"/>
      <w:bookmarkStart w:id="320" w:name="_Toc25306452"/>
      <w:bookmarkStart w:id="321" w:name="_Toc26192775"/>
      <w:bookmarkStart w:id="322" w:name="_Toc34137053"/>
      <w:bookmarkStart w:id="323" w:name="_Toc34137367"/>
      <w:bookmarkStart w:id="324" w:name="_Toc34138515"/>
      <w:bookmarkStart w:id="325" w:name="_Toc34138758"/>
      <w:bookmarkStart w:id="326" w:name="_Toc34395095"/>
      <w:bookmarkStart w:id="327" w:name="_Toc45264312"/>
      <w:bookmarkStart w:id="328" w:name="_Toc51933201"/>
      <w:bookmarkEnd w:id="319"/>
      <w:r>
        <w:rPr>
          <w:noProof/>
          <w:lang w:val="en-US"/>
        </w:rPr>
        <w:t>6.2.4.2</w:t>
      </w:r>
      <w:r>
        <w:rPr>
          <w:noProof/>
          <w:lang w:val="en-US"/>
        </w:rPr>
        <w:tab/>
        <w:t>Server procedure</w:t>
      </w:r>
      <w:bookmarkEnd w:id="320"/>
      <w:bookmarkEnd w:id="321"/>
      <w:bookmarkEnd w:id="322"/>
      <w:bookmarkEnd w:id="323"/>
      <w:bookmarkEnd w:id="324"/>
      <w:bookmarkEnd w:id="325"/>
      <w:bookmarkEnd w:id="326"/>
      <w:bookmarkEnd w:id="327"/>
      <w:bookmarkEnd w:id="328"/>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329" w:name="_CR6_2_5"/>
      <w:bookmarkStart w:id="330" w:name="_Toc25306453"/>
      <w:bookmarkStart w:id="331" w:name="_Toc26192776"/>
      <w:bookmarkStart w:id="332" w:name="_Toc34137054"/>
      <w:bookmarkStart w:id="333" w:name="_Toc34137368"/>
      <w:bookmarkStart w:id="334" w:name="_Toc34138516"/>
      <w:bookmarkStart w:id="335" w:name="_Toc34138759"/>
      <w:bookmarkStart w:id="336" w:name="_Toc34395096"/>
      <w:bookmarkStart w:id="337" w:name="_Toc45264313"/>
      <w:bookmarkStart w:id="338" w:name="_Toc51933202"/>
      <w:bookmarkEnd w:id="329"/>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30"/>
      <w:bookmarkEnd w:id="331"/>
      <w:bookmarkEnd w:id="332"/>
      <w:bookmarkEnd w:id="333"/>
      <w:bookmarkEnd w:id="334"/>
      <w:bookmarkEnd w:id="335"/>
      <w:bookmarkEnd w:id="336"/>
      <w:bookmarkEnd w:id="337"/>
      <w:bookmarkEnd w:id="338"/>
    </w:p>
    <w:p w14:paraId="6BB390C9" w14:textId="77777777" w:rsidR="00025023" w:rsidRDefault="00025023" w:rsidP="00025023">
      <w:pPr>
        <w:pStyle w:val="Heading4"/>
        <w:rPr>
          <w:noProof/>
          <w:lang w:val="en-US"/>
        </w:rPr>
      </w:pPr>
      <w:bookmarkStart w:id="339" w:name="_CR6_2_5_1"/>
      <w:bookmarkStart w:id="340" w:name="_Toc25306454"/>
      <w:bookmarkStart w:id="341" w:name="_Toc26192777"/>
      <w:bookmarkStart w:id="342" w:name="_Toc34137055"/>
      <w:bookmarkStart w:id="343" w:name="_Toc34137369"/>
      <w:bookmarkStart w:id="344" w:name="_Toc34138517"/>
      <w:bookmarkStart w:id="345" w:name="_Toc34138760"/>
      <w:bookmarkStart w:id="346" w:name="_Toc34395097"/>
      <w:bookmarkStart w:id="347" w:name="_Toc45264314"/>
      <w:bookmarkStart w:id="348" w:name="_Toc51933203"/>
      <w:bookmarkEnd w:id="339"/>
      <w:r>
        <w:rPr>
          <w:noProof/>
          <w:lang w:val="en-US"/>
        </w:rPr>
        <w:t>6.2.</w:t>
      </w:r>
      <w:r w:rsidR="005214C6">
        <w:rPr>
          <w:noProof/>
          <w:lang w:val="en-US"/>
        </w:rPr>
        <w:t>5</w:t>
      </w:r>
      <w:r>
        <w:rPr>
          <w:noProof/>
          <w:lang w:val="en-US"/>
        </w:rPr>
        <w:t>.1</w:t>
      </w:r>
      <w:r>
        <w:rPr>
          <w:noProof/>
          <w:lang w:val="en-US"/>
        </w:rPr>
        <w:tab/>
        <w:t>Client procedure</w:t>
      </w:r>
      <w:bookmarkEnd w:id="340"/>
      <w:bookmarkEnd w:id="341"/>
      <w:bookmarkEnd w:id="342"/>
      <w:bookmarkEnd w:id="343"/>
      <w:bookmarkEnd w:id="344"/>
      <w:bookmarkEnd w:id="345"/>
      <w:bookmarkEnd w:id="346"/>
      <w:bookmarkEnd w:id="347"/>
      <w:bookmarkEnd w:id="348"/>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29F2D4DC" w:rsidR="009334B7" w:rsidRDefault="004D453D" w:rsidP="009334B7">
      <w:pPr>
        <w:pStyle w:val="B2"/>
      </w:pPr>
      <w:r>
        <w:t>1</w:t>
      </w:r>
      <w:r w:rsidR="00025023">
        <w:t>)</w:t>
      </w:r>
      <w:r w:rsidR="00025023">
        <w:tab/>
      </w:r>
      <w:r w:rsidR="009334B7">
        <w:t xml:space="preserve">may include </w:t>
      </w:r>
      <w:r w:rsidR="009334B7" w:rsidRPr="00ED031D">
        <w:t>&lt;</w:t>
      </w:r>
      <w:r w:rsidR="003F219A">
        <w:t>profile-name</w:t>
      </w:r>
      <w:r w:rsidR="009334B7" w:rsidRPr="00ED031D">
        <w:t>&gt;</w:t>
      </w:r>
      <w:r w:rsidR="009334B7">
        <w:t xml:space="preserve"> element indicating name of the profile;</w:t>
      </w:r>
    </w:p>
    <w:p w14:paraId="56F0495B" w14:textId="63DCB89D" w:rsidR="009334B7" w:rsidRDefault="009334B7" w:rsidP="009334B7">
      <w:pPr>
        <w:pStyle w:val="B2"/>
      </w:pPr>
      <w:r>
        <w:t>2)</w:t>
      </w:r>
      <w:r>
        <w:tab/>
        <w:t xml:space="preserve">may include </w:t>
      </w:r>
      <w:r w:rsidRPr="00ED031D">
        <w:t>&lt;</w:t>
      </w:r>
      <w:r w:rsidR="003F219A">
        <w:t>s</w:t>
      </w:r>
      <w:r w:rsidRPr="00ED031D">
        <w:t>tatus&gt;</w:t>
      </w:r>
      <w:r>
        <w:t xml:space="preserve"> element indicating status of the profile;</w:t>
      </w:r>
    </w:p>
    <w:p w14:paraId="059BBA00" w14:textId="200C9147" w:rsidR="00025023" w:rsidRDefault="009334B7" w:rsidP="003F219A">
      <w:pPr>
        <w:pStyle w:val="B2"/>
      </w:pPr>
      <w:r>
        <w:lastRenderedPageBreak/>
        <w:t>3)</w:t>
      </w:r>
      <w:r>
        <w:tab/>
        <w:t xml:space="preserve">may include </w:t>
      </w:r>
      <w:r w:rsidRPr="00ED031D">
        <w:t>&lt;is</w:t>
      </w:r>
      <w:r w:rsidR="003F219A">
        <w:t>-default</w:t>
      </w:r>
      <w:r w:rsidRPr="00ED031D">
        <w:t>&gt;</w:t>
      </w:r>
      <w:r>
        <w:t xml:space="preserve"> element indicating that the current profile is the selected profile for the requesting user;</w:t>
      </w:r>
    </w:p>
    <w:p w14:paraId="423B4F11" w14:textId="0C3AFC27" w:rsidR="00025023" w:rsidRDefault="003F219A" w:rsidP="00025023">
      <w:pPr>
        <w:pStyle w:val="B2"/>
      </w:pPr>
      <w:r>
        <w:t>4</w:t>
      </w:r>
      <w:r w:rsidR="00025023">
        <w:t>)</w:t>
      </w:r>
      <w:r w:rsidR="00025023">
        <w:tab/>
        <w:t xml:space="preserve">shall include </w:t>
      </w:r>
      <w:r w:rsidR="00025023" w:rsidRPr="00154D7C">
        <w:t>&lt;profile-configuration&gt;</w:t>
      </w:r>
      <w:r w:rsidR="00025023">
        <w:t xml:space="preserve"> element as specified in clause 7</w:t>
      </w:r>
      <w:r>
        <w:t>; and</w:t>
      </w:r>
    </w:p>
    <w:p w14:paraId="61D2BA8A" w14:textId="0E97967D" w:rsidR="003F219A" w:rsidRDefault="003F219A" w:rsidP="00025023">
      <w:pPr>
        <w:pStyle w:val="B2"/>
      </w:pPr>
      <w:r>
        <w:t>5)</w:t>
      </w:r>
      <w:r>
        <w:tab/>
        <w:t xml:space="preserve">shall include </w:t>
      </w:r>
      <w:r>
        <w:rPr>
          <w:lang w:val="en-US"/>
        </w:rPr>
        <w:t>"</w:t>
      </w:r>
      <w:r w:rsidRPr="00ED031D">
        <w:t>user-profile-index</w:t>
      </w:r>
      <w:r>
        <w:rPr>
          <w:lang w:val="en-US"/>
        </w:rPr>
        <w:t>"</w:t>
      </w:r>
      <w:r>
        <w:t xml:space="preserve"> attribute indicating the unique profile number.</w:t>
      </w:r>
    </w:p>
    <w:p w14:paraId="78551A6F" w14:textId="77777777" w:rsidR="00025023" w:rsidRDefault="00025023" w:rsidP="00025023">
      <w:pPr>
        <w:pStyle w:val="Heading4"/>
        <w:rPr>
          <w:noProof/>
          <w:lang w:val="en-US"/>
        </w:rPr>
      </w:pPr>
      <w:bookmarkStart w:id="349" w:name="_CR6_2_5_2"/>
      <w:bookmarkStart w:id="350" w:name="_Toc25306455"/>
      <w:bookmarkStart w:id="351" w:name="_Toc26192778"/>
      <w:bookmarkStart w:id="352" w:name="_Toc34137056"/>
      <w:bookmarkStart w:id="353" w:name="_Toc34137370"/>
      <w:bookmarkStart w:id="354" w:name="_Toc34138518"/>
      <w:bookmarkStart w:id="355" w:name="_Toc34138761"/>
      <w:bookmarkStart w:id="356" w:name="_Toc34395098"/>
      <w:bookmarkStart w:id="357" w:name="_Toc45264315"/>
      <w:bookmarkStart w:id="358" w:name="_Toc51933204"/>
      <w:bookmarkEnd w:id="349"/>
      <w:r>
        <w:rPr>
          <w:noProof/>
          <w:lang w:val="en-US"/>
        </w:rPr>
        <w:t>6.2.</w:t>
      </w:r>
      <w:r w:rsidR="005214C6">
        <w:rPr>
          <w:noProof/>
          <w:lang w:val="en-US"/>
        </w:rPr>
        <w:t>5</w:t>
      </w:r>
      <w:r>
        <w:rPr>
          <w:noProof/>
          <w:lang w:val="en-US"/>
        </w:rPr>
        <w:t>.2</w:t>
      </w:r>
      <w:r>
        <w:rPr>
          <w:noProof/>
          <w:lang w:val="en-US"/>
        </w:rPr>
        <w:tab/>
        <w:t>Server procedure</w:t>
      </w:r>
      <w:bookmarkEnd w:id="350"/>
      <w:bookmarkEnd w:id="351"/>
      <w:bookmarkEnd w:id="352"/>
      <w:bookmarkEnd w:id="353"/>
      <w:bookmarkEnd w:id="354"/>
      <w:bookmarkEnd w:id="355"/>
      <w:bookmarkEnd w:id="356"/>
      <w:bookmarkEnd w:id="357"/>
      <w:bookmarkEnd w:id="358"/>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359" w:name="_CR6_3"/>
      <w:bookmarkStart w:id="360" w:name="_Toc25306456"/>
      <w:bookmarkStart w:id="361" w:name="_Toc26192779"/>
      <w:bookmarkStart w:id="362" w:name="_Toc34137057"/>
      <w:bookmarkStart w:id="363" w:name="_Toc34137371"/>
      <w:bookmarkStart w:id="364" w:name="_Toc34138519"/>
      <w:bookmarkStart w:id="365" w:name="_Toc34138762"/>
      <w:bookmarkStart w:id="366" w:name="_Toc34395099"/>
      <w:bookmarkStart w:id="367" w:name="_Toc45264316"/>
      <w:bookmarkStart w:id="368" w:name="_Toc51933205"/>
      <w:bookmarkEnd w:id="359"/>
      <w:r>
        <w:t>6.3</w:t>
      </w:r>
      <w:r>
        <w:tab/>
        <w:t>Off-network procedures</w:t>
      </w:r>
      <w:bookmarkEnd w:id="360"/>
      <w:bookmarkEnd w:id="361"/>
      <w:bookmarkEnd w:id="362"/>
      <w:bookmarkEnd w:id="363"/>
      <w:bookmarkEnd w:id="364"/>
      <w:bookmarkEnd w:id="365"/>
      <w:bookmarkEnd w:id="366"/>
      <w:bookmarkEnd w:id="367"/>
      <w:bookmarkEnd w:id="368"/>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69" w:name="_CR7"/>
      <w:bookmarkStart w:id="370" w:name="_Toc25306457"/>
      <w:bookmarkStart w:id="371" w:name="_Toc26192780"/>
      <w:bookmarkStart w:id="372" w:name="_Toc34137058"/>
      <w:bookmarkStart w:id="373" w:name="_Toc34137372"/>
      <w:bookmarkStart w:id="374" w:name="_Toc34138520"/>
      <w:bookmarkStart w:id="375" w:name="_Toc34138763"/>
      <w:bookmarkStart w:id="376" w:name="_Toc34395100"/>
      <w:bookmarkStart w:id="377" w:name="_Toc45264317"/>
      <w:bookmarkStart w:id="378" w:name="_Toc51933206"/>
      <w:bookmarkEnd w:id="369"/>
      <w:r>
        <w:rPr>
          <w:noProof/>
        </w:rPr>
        <w:t>7</w:t>
      </w:r>
      <w:r>
        <w:rPr>
          <w:noProof/>
        </w:rPr>
        <w:tab/>
        <w:t>Coding</w:t>
      </w:r>
      <w:bookmarkEnd w:id="370"/>
      <w:bookmarkEnd w:id="371"/>
      <w:bookmarkEnd w:id="372"/>
      <w:bookmarkEnd w:id="373"/>
      <w:bookmarkEnd w:id="374"/>
      <w:bookmarkEnd w:id="375"/>
      <w:bookmarkEnd w:id="376"/>
      <w:bookmarkEnd w:id="377"/>
      <w:bookmarkEnd w:id="378"/>
    </w:p>
    <w:p w14:paraId="296EF13C" w14:textId="77777777" w:rsidR="00DC0DF7" w:rsidRPr="00622000" w:rsidRDefault="00DC0DF7" w:rsidP="00622000">
      <w:pPr>
        <w:pStyle w:val="Heading2"/>
      </w:pPr>
      <w:bookmarkStart w:id="379" w:name="_CR7_1"/>
      <w:bookmarkStart w:id="380" w:name="_Toc34137059"/>
      <w:bookmarkStart w:id="381" w:name="_Toc34137373"/>
      <w:bookmarkStart w:id="382" w:name="_Toc34138521"/>
      <w:bookmarkStart w:id="383" w:name="_Toc34138764"/>
      <w:bookmarkStart w:id="384" w:name="_Toc34395101"/>
      <w:bookmarkStart w:id="385" w:name="_Toc45264318"/>
      <w:bookmarkStart w:id="386" w:name="_Toc51933207"/>
      <w:bookmarkEnd w:id="379"/>
      <w:r>
        <w:t>7.1</w:t>
      </w:r>
      <w:r>
        <w:tab/>
        <w:t>VAL user profile document</w:t>
      </w:r>
      <w:bookmarkEnd w:id="380"/>
      <w:bookmarkEnd w:id="381"/>
      <w:bookmarkEnd w:id="382"/>
      <w:bookmarkEnd w:id="383"/>
      <w:bookmarkEnd w:id="384"/>
      <w:bookmarkEnd w:id="385"/>
      <w:bookmarkEnd w:id="386"/>
    </w:p>
    <w:p w14:paraId="2029659D" w14:textId="77777777" w:rsidR="008D7C27" w:rsidRDefault="008D7C27" w:rsidP="00622000">
      <w:pPr>
        <w:pStyle w:val="Heading3"/>
        <w:rPr>
          <w:noProof/>
        </w:rPr>
      </w:pPr>
      <w:bookmarkStart w:id="387" w:name="_CR7_1_1"/>
      <w:bookmarkStart w:id="388" w:name="_Toc25306458"/>
      <w:bookmarkStart w:id="389" w:name="_Toc26192781"/>
      <w:bookmarkStart w:id="390" w:name="_Toc34137060"/>
      <w:bookmarkStart w:id="391" w:name="_Toc34137374"/>
      <w:bookmarkStart w:id="392" w:name="_Toc34138522"/>
      <w:bookmarkStart w:id="393" w:name="_Toc34138765"/>
      <w:bookmarkStart w:id="394" w:name="_Toc34395102"/>
      <w:bookmarkStart w:id="395" w:name="_Toc45264319"/>
      <w:bookmarkStart w:id="396" w:name="_Toc51933208"/>
      <w:bookmarkEnd w:id="387"/>
      <w:r>
        <w:rPr>
          <w:noProof/>
        </w:rPr>
        <w:t>7.</w:t>
      </w:r>
      <w:r w:rsidR="00DC0DF7">
        <w:rPr>
          <w:noProof/>
        </w:rPr>
        <w:t>1.</w:t>
      </w:r>
      <w:r>
        <w:rPr>
          <w:noProof/>
        </w:rPr>
        <w:t>1</w:t>
      </w:r>
      <w:r>
        <w:rPr>
          <w:noProof/>
        </w:rPr>
        <w:tab/>
        <w:t>General</w:t>
      </w:r>
      <w:bookmarkEnd w:id="388"/>
      <w:bookmarkEnd w:id="389"/>
      <w:bookmarkEnd w:id="390"/>
      <w:bookmarkEnd w:id="391"/>
      <w:bookmarkEnd w:id="392"/>
      <w:bookmarkEnd w:id="393"/>
      <w:bookmarkEnd w:id="394"/>
      <w:bookmarkEnd w:id="395"/>
      <w:bookmarkEnd w:id="396"/>
    </w:p>
    <w:p w14:paraId="6F2C0835" w14:textId="77777777" w:rsidR="008D7C27" w:rsidRDefault="008D7C27" w:rsidP="00622000">
      <w:pPr>
        <w:pStyle w:val="Heading3"/>
      </w:pPr>
      <w:bookmarkStart w:id="397" w:name="_CR7_1_2"/>
      <w:bookmarkStart w:id="398" w:name="_Toc25306459"/>
      <w:bookmarkStart w:id="399" w:name="_Toc26192782"/>
      <w:bookmarkStart w:id="400" w:name="_Toc34137061"/>
      <w:bookmarkStart w:id="401" w:name="_Toc34137375"/>
      <w:bookmarkStart w:id="402" w:name="_Toc34138523"/>
      <w:bookmarkStart w:id="403" w:name="_Toc34138766"/>
      <w:bookmarkStart w:id="404" w:name="_Toc34395103"/>
      <w:bookmarkStart w:id="405" w:name="_Toc45264320"/>
      <w:bookmarkStart w:id="406" w:name="_Toc51933209"/>
      <w:bookmarkEnd w:id="397"/>
      <w:r>
        <w:t>7.</w:t>
      </w:r>
      <w:r w:rsidR="00DC0DF7">
        <w:t>1.</w:t>
      </w:r>
      <w:r>
        <w:t>2</w:t>
      </w:r>
      <w:r>
        <w:tab/>
      </w:r>
      <w:r w:rsidRPr="001F6D93">
        <w:t>Application unique ID</w:t>
      </w:r>
      <w:bookmarkEnd w:id="398"/>
      <w:bookmarkEnd w:id="399"/>
      <w:bookmarkEnd w:id="400"/>
      <w:bookmarkEnd w:id="401"/>
      <w:bookmarkEnd w:id="402"/>
      <w:bookmarkEnd w:id="403"/>
      <w:bookmarkEnd w:id="404"/>
      <w:bookmarkEnd w:id="405"/>
      <w:bookmarkEnd w:id="406"/>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07" w:name="_CR7_1_3"/>
      <w:bookmarkStart w:id="408" w:name="_Toc25306460"/>
      <w:bookmarkStart w:id="409" w:name="_Toc26192783"/>
      <w:bookmarkStart w:id="410" w:name="_Toc34137062"/>
      <w:bookmarkStart w:id="411" w:name="_Toc34137376"/>
      <w:bookmarkStart w:id="412" w:name="_Toc34138524"/>
      <w:bookmarkStart w:id="413" w:name="_Toc34138767"/>
      <w:bookmarkStart w:id="414" w:name="_Toc34395104"/>
      <w:bookmarkStart w:id="415" w:name="_Toc45264321"/>
      <w:bookmarkStart w:id="416" w:name="_Toc51933210"/>
      <w:bookmarkEnd w:id="407"/>
      <w:r>
        <w:rPr>
          <w:noProof/>
        </w:rPr>
        <w:t>7.</w:t>
      </w:r>
      <w:r w:rsidR="00DC0DF7">
        <w:rPr>
          <w:noProof/>
        </w:rPr>
        <w:t>1.</w:t>
      </w:r>
      <w:r>
        <w:rPr>
          <w:noProof/>
        </w:rPr>
        <w:t>3</w:t>
      </w:r>
      <w:r>
        <w:rPr>
          <w:noProof/>
        </w:rPr>
        <w:tab/>
        <w:t>Data structure</w:t>
      </w:r>
      <w:bookmarkEnd w:id="408"/>
      <w:bookmarkEnd w:id="409"/>
      <w:bookmarkEnd w:id="410"/>
      <w:bookmarkEnd w:id="411"/>
      <w:bookmarkEnd w:id="412"/>
      <w:bookmarkEnd w:id="413"/>
      <w:bookmarkEnd w:id="414"/>
      <w:bookmarkEnd w:id="415"/>
      <w:bookmarkEnd w:id="416"/>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5B672C0B" w:rsidR="00DC0DF7" w:rsidRDefault="00DC0DF7" w:rsidP="00DC0DF7">
      <w:pPr>
        <w:pStyle w:val="B1"/>
      </w:pPr>
      <w:r>
        <w:t>a)</w:t>
      </w:r>
      <w:r>
        <w:tab/>
        <w:t>may include a &lt;</w:t>
      </w:r>
      <w:r w:rsidR="003F219A">
        <w:t>p</w:t>
      </w:r>
      <w:r w:rsidRPr="004F6E13">
        <w:t>rofile</w:t>
      </w:r>
      <w:r w:rsidR="003F219A">
        <w:t>-n</w:t>
      </w:r>
      <w:r w:rsidRPr="004F6E13">
        <w:t>ame</w:t>
      </w:r>
      <w:r>
        <w:t>&gt; element;</w:t>
      </w:r>
    </w:p>
    <w:p w14:paraId="2032E192" w14:textId="450FA9E8" w:rsidR="00DC0DF7" w:rsidRDefault="00DC0DF7" w:rsidP="00DC0DF7">
      <w:pPr>
        <w:pStyle w:val="B1"/>
      </w:pPr>
      <w:r>
        <w:t>b)</w:t>
      </w:r>
      <w:r>
        <w:tab/>
      </w:r>
      <w:r w:rsidR="003F219A">
        <w:t>may</w:t>
      </w:r>
      <w:r>
        <w:t xml:space="preserve"> include a &lt;</w:t>
      </w:r>
      <w:r w:rsidR="003F219A">
        <w:t>s</w:t>
      </w:r>
      <w:r w:rsidRPr="004F6E13">
        <w:t>tatus</w:t>
      </w:r>
      <w:r>
        <w:t>&gt; element;</w:t>
      </w:r>
    </w:p>
    <w:p w14:paraId="1D31AE2B" w14:textId="2DF493AB" w:rsidR="003F219A" w:rsidRDefault="003F219A" w:rsidP="00DC0DF7">
      <w:pPr>
        <w:pStyle w:val="B1"/>
      </w:pPr>
      <w:r>
        <w:t>c)</w:t>
      </w:r>
      <w:r>
        <w:tab/>
        <w:t>may include a &lt;is-default&gt; element;</w:t>
      </w:r>
    </w:p>
    <w:p w14:paraId="5BB1E0E5" w14:textId="7A5D66B8" w:rsidR="008D7C27" w:rsidRDefault="003F219A" w:rsidP="008D7C27">
      <w:pPr>
        <w:pStyle w:val="B1"/>
        <w:rPr>
          <w:lang w:val="en-US"/>
        </w:rPr>
      </w:pPr>
      <w:r>
        <w:rPr>
          <w:lang w:val="en-US"/>
        </w:rPr>
        <w:t>d</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6C3A94FB" w:rsidR="00DC0DF7" w:rsidRDefault="00DC0DF7" w:rsidP="00DC0DF7">
      <w:pPr>
        <w:pStyle w:val="B2"/>
      </w:pPr>
      <w:r>
        <w:t>1)</w:t>
      </w:r>
      <w:r>
        <w:tab/>
        <w:t>may include a &lt;</w:t>
      </w:r>
      <w:r w:rsidR="003F219A">
        <w:t>c</w:t>
      </w:r>
      <w:r w:rsidRPr="004F6E13">
        <w:t>ommon</w:t>
      </w:r>
      <w:r>
        <w:t>&gt; element;</w:t>
      </w:r>
    </w:p>
    <w:p w14:paraId="6DA6D78C" w14:textId="579903D7" w:rsidR="00DC0DF7" w:rsidRDefault="00DC0DF7" w:rsidP="00DC0DF7">
      <w:pPr>
        <w:pStyle w:val="B2"/>
      </w:pPr>
      <w:r>
        <w:t>2)</w:t>
      </w:r>
      <w:r>
        <w:tab/>
        <w:t>may include a &lt;</w:t>
      </w:r>
      <w:r w:rsidR="003F219A">
        <w:t>o</w:t>
      </w:r>
      <w:r w:rsidRPr="004F6E13">
        <w:t>n</w:t>
      </w:r>
      <w:r w:rsidR="003F219A">
        <w:t>-n</w:t>
      </w:r>
      <w:r w:rsidRPr="004F6E13">
        <w:t>etwork</w:t>
      </w:r>
      <w:r>
        <w:t>&gt; element;</w:t>
      </w:r>
    </w:p>
    <w:p w14:paraId="34A815FD" w14:textId="284DC81F" w:rsidR="00DC0DF7" w:rsidRDefault="00DC0DF7" w:rsidP="00622000">
      <w:pPr>
        <w:pStyle w:val="B2"/>
      </w:pPr>
      <w:r>
        <w:t>3)</w:t>
      </w:r>
      <w:r>
        <w:tab/>
        <w:t>may include a &lt;</w:t>
      </w:r>
      <w:r w:rsidR="003F219A">
        <w:t>o</w:t>
      </w:r>
      <w:r w:rsidRPr="004F6E13">
        <w:t>ff</w:t>
      </w:r>
      <w:r w:rsidR="003F219A">
        <w:t>-n</w:t>
      </w:r>
      <w:r w:rsidRPr="004F6E13">
        <w:t>etwork</w:t>
      </w:r>
      <w:r>
        <w:t>&gt; element; and</w:t>
      </w:r>
    </w:p>
    <w:p w14:paraId="296190A1" w14:textId="5C23CDC9" w:rsidR="003F219A" w:rsidRPr="00622000" w:rsidRDefault="003F219A" w:rsidP="008D2644">
      <w:pPr>
        <w:pStyle w:val="B1"/>
      </w:pPr>
      <w:r>
        <w:t>e)</w:t>
      </w:r>
      <w:r>
        <w:tab/>
        <w:t xml:space="preserve">shall include a </w:t>
      </w:r>
      <w:bookmarkStart w:id="417" w:name="OLE_LINK344"/>
      <w:r w:rsidRPr="008D2644">
        <w:t>"</w:t>
      </w:r>
      <w:bookmarkEnd w:id="417"/>
      <w:r w:rsidRPr="004F6E13">
        <w:t>user-profile-index</w:t>
      </w:r>
      <w:r w:rsidRPr="008D2644">
        <w:t>"</w:t>
      </w:r>
      <w:r>
        <w:t xml:space="preserve"> attribute;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785465D9" w14:textId="77777777" w:rsidR="0053566B" w:rsidRDefault="0053566B" w:rsidP="0053566B">
      <w:pPr>
        <w:pStyle w:val="Heading3"/>
        <w:rPr>
          <w:lang w:val="en-US"/>
        </w:rPr>
      </w:pPr>
      <w:bookmarkStart w:id="418" w:name="_CR7_1_4"/>
      <w:bookmarkStart w:id="419" w:name="_Toc123645404"/>
      <w:bookmarkStart w:id="420" w:name="_Toc25306461"/>
      <w:bookmarkStart w:id="421" w:name="_Toc26192784"/>
      <w:bookmarkStart w:id="422" w:name="_Toc34137063"/>
      <w:bookmarkStart w:id="423" w:name="_Toc34137377"/>
      <w:bookmarkStart w:id="424" w:name="_Toc34138525"/>
      <w:bookmarkStart w:id="425" w:name="_Toc34138768"/>
      <w:bookmarkStart w:id="426" w:name="_Toc34395105"/>
      <w:bookmarkStart w:id="427" w:name="_Toc45264322"/>
      <w:bookmarkStart w:id="428" w:name="_Toc51933211"/>
      <w:bookmarkEnd w:id="418"/>
      <w:r>
        <w:rPr>
          <w:lang w:val="en-US"/>
        </w:rPr>
        <w:lastRenderedPageBreak/>
        <w:t>7.1.4</w:t>
      </w:r>
      <w:r>
        <w:rPr>
          <w:lang w:val="en-US"/>
        </w:rPr>
        <w:tab/>
      </w:r>
      <w:r w:rsidRPr="006C41AB">
        <w:rPr>
          <w:lang w:val="en-US"/>
        </w:rPr>
        <w:t>XML Schema</w:t>
      </w:r>
      <w:bookmarkEnd w:id="419"/>
    </w:p>
    <w:p w14:paraId="58D43E80" w14:textId="77777777" w:rsidR="0053566B" w:rsidRDefault="0053566B" w:rsidP="0053566B">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16E9A53" w14:textId="77777777" w:rsidR="0053566B" w:rsidRPr="00393992" w:rsidRDefault="0053566B" w:rsidP="0053566B">
      <w:pPr>
        <w:pStyle w:val="PL"/>
        <w:rPr>
          <w:rFonts w:eastAsia="SimSun"/>
        </w:rPr>
      </w:pPr>
      <w:r w:rsidRPr="00F2760D">
        <w:rPr>
          <w:rFonts w:eastAsia="SimSun"/>
        </w:rPr>
        <w:t>&lt;?xml version="1.0" encoding="UTF-8"?&gt;</w:t>
      </w:r>
    </w:p>
    <w:p w14:paraId="6B235C95" w14:textId="77777777" w:rsidR="0053566B" w:rsidRPr="00393992" w:rsidRDefault="0053566B" w:rsidP="0053566B">
      <w:pPr>
        <w:pStyle w:val="PL"/>
        <w:rPr>
          <w:rFonts w:eastAsia="SimSun"/>
        </w:rPr>
      </w:pPr>
      <w:r w:rsidRPr="00F2760D">
        <w:rPr>
          <w:rFonts w:eastAsia="SimSun"/>
        </w:rPr>
        <w:t xml:space="preserve">&lt;xs:schema </w:t>
      </w:r>
    </w:p>
    <w:p w14:paraId="46A3B8B0" w14:textId="77777777" w:rsidR="0053566B" w:rsidRPr="00393992" w:rsidRDefault="0053566B" w:rsidP="0053566B">
      <w:pPr>
        <w:pStyle w:val="PL"/>
        <w:rPr>
          <w:rFonts w:eastAsia="SimSun"/>
        </w:rPr>
      </w:pPr>
      <w:r w:rsidRPr="00F2760D">
        <w:rPr>
          <w:rFonts w:eastAsia="SimSun"/>
        </w:rPr>
        <w:t xml:space="preserve">  xmlns="urn:3gpp:ns:seal:SealUserProfile:1.0"</w:t>
      </w:r>
    </w:p>
    <w:p w14:paraId="11F11BD2" w14:textId="77777777" w:rsidR="0053566B" w:rsidRPr="00393992" w:rsidRDefault="0053566B" w:rsidP="0053566B">
      <w:pPr>
        <w:pStyle w:val="PL"/>
        <w:rPr>
          <w:rFonts w:eastAsia="SimSun"/>
        </w:rPr>
      </w:pPr>
      <w:r w:rsidRPr="00F2760D">
        <w:rPr>
          <w:rFonts w:eastAsia="SimSun"/>
        </w:rPr>
        <w:t xml:space="preserve">  targetNamespace="urn:3gpp:ns:seal:SealUserProfile:1.0"  </w:t>
      </w:r>
    </w:p>
    <w:p w14:paraId="69C4FFA2" w14:textId="77777777" w:rsidR="0053566B" w:rsidRPr="00393992" w:rsidRDefault="0053566B" w:rsidP="0053566B">
      <w:pPr>
        <w:pStyle w:val="PL"/>
        <w:rPr>
          <w:rFonts w:eastAsia="SimSun"/>
        </w:rPr>
      </w:pPr>
      <w:r w:rsidRPr="00F2760D">
        <w:rPr>
          <w:rFonts w:eastAsia="SimSun"/>
        </w:rPr>
        <w:t xml:space="preserve">  xmlns:xs="http://www.w3.org/2001/XMLSchema"</w:t>
      </w:r>
    </w:p>
    <w:p w14:paraId="458FDA78" w14:textId="77777777" w:rsidR="0053566B" w:rsidRPr="00393992" w:rsidRDefault="0053566B" w:rsidP="0053566B">
      <w:pPr>
        <w:pStyle w:val="PL"/>
        <w:rPr>
          <w:rFonts w:eastAsia="SimSun"/>
        </w:rPr>
      </w:pPr>
      <w:r w:rsidRPr="00F2760D">
        <w:rPr>
          <w:rFonts w:eastAsia="SimSun"/>
        </w:rPr>
        <w:t xml:space="preserve">  xmlns:sealup="urn:3gpp:ns:seal:SealUserProfile:1.0"</w:t>
      </w:r>
    </w:p>
    <w:p w14:paraId="3ABD07A9" w14:textId="77777777" w:rsidR="0053566B" w:rsidRPr="00393992" w:rsidRDefault="0053566B" w:rsidP="0053566B">
      <w:pPr>
        <w:pStyle w:val="PL"/>
        <w:rPr>
          <w:rFonts w:eastAsia="SimSun"/>
        </w:rPr>
      </w:pPr>
      <w:r w:rsidRPr="00F2760D">
        <w:rPr>
          <w:rFonts w:eastAsia="SimSun"/>
        </w:rPr>
        <w:t xml:space="preserve">  elementFormDefault="qualified"</w:t>
      </w:r>
    </w:p>
    <w:p w14:paraId="00DB9E9D" w14:textId="77777777" w:rsidR="0053566B" w:rsidRPr="00393992" w:rsidRDefault="0053566B" w:rsidP="0053566B">
      <w:pPr>
        <w:pStyle w:val="PL"/>
        <w:rPr>
          <w:rFonts w:eastAsia="SimSun"/>
        </w:rPr>
      </w:pPr>
      <w:r w:rsidRPr="00F2760D">
        <w:rPr>
          <w:rFonts w:eastAsia="SimSun"/>
        </w:rPr>
        <w:t xml:space="preserve">  attributeFormDefault="unqualified"&gt;</w:t>
      </w:r>
    </w:p>
    <w:p w14:paraId="046093B4" w14:textId="77777777" w:rsidR="0053566B" w:rsidRPr="00393992" w:rsidRDefault="0053566B" w:rsidP="0053566B">
      <w:pPr>
        <w:pStyle w:val="PL"/>
        <w:rPr>
          <w:rFonts w:eastAsia="SimSun"/>
        </w:rPr>
      </w:pPr>
    </w:p>
    <w:p w14:paraId="080F0962" w14:textId="77777777" w:rsidR="0053566B" w:rsidRPr="00C13C61" w:rsidRDefault="0053566B" w:rsidP="0053566B">
      <w:pPr>
        <w:pStyle w:val="PL"/>
      </w:pPr>
      <w:r w:rsidRPr="00C13C61">
        <w:t>&lt;xs:import namespace="http://www.w3.org/XML/1998/namespace"</w:t>
      </w:r>
    </w:p>
    <w:p w14:paraId="43E79AEC" w14:textId="77777777" w:rsidR="0053566B" w:rsidRDefault="0053566B" w:rsidP="0053566B">
      <w:pPr>
        <w:pStyle w:val="PL"/>
      </w:pPr>
      <w:r w:rsidRPr="00C13C61">
        <w:t xml:space="preserve">  schemaLocation="http://www.w3.org/2001/xml.xsd"/&gt;</w:t>
      </w:r>
    </w:p>
    <w:p w14:paraId="272F31A6" w14:textId="77777777" w:rsidR="0053566B" w:rsidRPr="00C13C61" w:rsidRDefault="0053566B" w:rsidP="0053566B">
      <w:pPr>
        <w:pStyle w:val="PL"/>
      </w:pPr>
    </w:p>
    <w:p w14:paraId="58907828" w14:textId="77777777" w:rsidR="0053566B" w:rsidRPr="00393992" w:rsidRDefault="0053566B" w:rsidP="0053566B">
      <w:pPr>
        <w:pStyle w:val="PL"/>
        <w:rPr>
          <w:rFonts w:eastAsia="SimSun"/>
        </w:rPr>
      </w:pPr>
      <w:r w:rsidRPr="00F2760D">
        <w:rPr>
          <w:rFonts w:eastAsia="SimSun"/>
        </w:rPr>
        <w:t xml:space="preserve">  &lt;xs:element name="seal-user-profile"&gt;</w:t>
      </w:r>
    </w:p>
    <w:p w14:paraId="395E81FB" w14:textId="77777777" w:rsidR="0053566B" w:rsidRPr="00393992" w:rsidRDefault="0053566B" w:rsidP="0053566B">
      <w:pPr>
        <w:pStyle w:val="PL"/>
        <w:rPr>
          <w:rFonts w:eastAsia="SimSun"/>
        </w:rPr>
      </w:pPr>
      <w:r w:rsidRPr="00F2760D">
        <w:rPr>
          <w:rFonts w:eastAsia="SimSun"/>
        </w:rPr>
        <w:t xml:space="preserve">    &lt;xs:complexType&gt;</w:t>
      </w:r>
    </w:p>
    <w:p w14:paraId="79AD3FCA" w14:textId="77777777" w:rsidR="0053566B" w:rsidRPr="00393992" w:rsidRDefault="0053566B" w:rsidP="0053566B">
      <w:pPr>
        <w:pStyle w:val="PL"/>
        <w:rPr>
          <w:rFonts w:eastAsia="SimSun"/>
        </w:rPr>
      </w:pPr>
      <w:r w:rsidRPr="00F2760D">
        <w:rPr>
          <w:rFonts w:eastAsia="SimSun"/>
        </w:rPr>
        <w:t xml:space="preserve">      &lt;xs:choice minOccurs="1" maxOccurs="unbounded"&gt;</w:t>
      </w:r>
    </w:p>
    <w:p w14:paraId="06751EC6" w14:textId="53774184" w:rsidR="0053566B" w:rsidRPr="00393992" w:rsidRDefault="0053566B" w:rsidP="0053566B">
      <w:pPr>
        <w:pStyle w:val="PL"/>
        <w:rPr>
          <w:rFonts w:eastAsia="SimSun"/>
        </w:rPr>
      </w:pPr>
      <w:r w:rsidRPr="00F2760D">
        <w:rPr>
          <w:rFonts w:eastAsia="SimSun"/>
        </w:rPr>
        <w:t xml:space="preserve">        &lt;xs:element name="</w:t>
      </w:r>
      <w:r w:rsidR="003F219A">
        <w:rPr>
          <w:rFonts w:eastAsia="SimSun"/>
        </w:rPr>
        <w:t>profile-name</w:t>
      </w:r>
      <w:r w:rsidRPr="00F2760D">
        <w:rPr>
          <w:rFonts w:eastAsia="SimSun"/>
        </w:rPr>
        <w:t>" type="sealup:NameType"/&gt;</w:t>
      </w:r>
    </w:p>
    <w:p w14:paraId="562A451B" w14:textId="6464B70F" w:rsidR="0053566B" w:rsidRPr="00393992" w:rsidRDefault="0053566B" w:rsidP="0053566B">
      <w:pPr>
        <w:pStyle w:val="PL"/>
        <w:rPr>
          <w:rFonts w:eastAsia="SimSun"/>
        </w:rPr>
      </w:pPr>
      <w:r w:rsidRPr="00F2760D">
        <w:rPr>
          <w:rFonts w:eastAsia="SimSun"/>
        </w:rPr>
        <w:t xml:space="preserve">        &lt;xs:element name="</w:t>
      </w:r>
      <w:r w:rsidR="003F219A">
        <w:rPr>
          <w:rFonts w:eastAsia="SimSun"/>
        </w:rPr>
        <w:t>s</w:t>
      </w:r>
      <w:r w:rsidRPr="00F2760D">
        <w:rPr>
          <w:rFonts w:eastAsia="SimSun"/>
        </w:rPr>
        <w:t>tatus" type="xs:boolean"/&gt;</w:t>
      </w:r>
    </w:p>
    <w:p w14:paraId="2EA9F8F9" w14:textId="06CF99C3" w:rsidR="0053566B" w:rsidRPr="00393992" w:rsidRDefault="0053566B" w:rsidP="0053566B">
      <w:pPr>
        <w:pStyle w:val="PL"/>
        <w:rPr>
          <w:rFonts w:eastAsia="SimSun"/>
        </w:rPr>
      </w:pPr>
      <w:r w:rsidRPr="00F2760D">
        <w:rPr>
          <w:rFonts w:eastAsia="SimSun"/>
        </w:rPr>
        <w:t xml:space="preserve">        &lt;xs:element name="is</w:t>
      </w:r>
      <w:r w:rsidR="003F219A">
        <w:rPr>
          <w:rFonts w:eastAsia="SimSun"/>
        </w:rPr>
        <w:t>-d</w:t>
      </w:r>
      <w:r w:rsidRPr="00F2760D">
        <w:rPr>
          <w:rFonts w:eastAsia="SimSun"/>
        </w:rPr>
        <w:t>efault" type="xs:boolean"/&gt;</w:t>
      </w:r>
    </w:p>
    <w:p w14:paraId="49C12BF8" w14:textId="77777777" w:rsidR="0053566B" w:rsidRPr="00393992" w:rsidRDefault="0053566B" w:rsidP="0053566B">
      <w:pPr>
        <w:pStyle w:val="PL"/>
        <w:rPr>
          <w:rFonts w:eastAsia="SimSun"/>
        </w:rPr>
      </w:pPr>
      <w:r w:rsidRPr="00F2760D">
        <w:rPr>
          <w:rFonts w:eastAsia="SimSun"/>
        </w:rPr>
        <w:t xml:space="preserve">        &lt;xs:element name="profile-configuration" type="sealup:ProfileConfigurationType"/&gt;</w:t>
      </w:r>
    </w:p>
    <w:p w14:paraId="12C095D3" w14:textId="1048F33D" w:rsidR="0053566B" w:rsidRPr="00393992" w:rsidRDefault="0053566B" w:rsidP="0053566B">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1407322" w14:textId="77777777" w:rsidR="0053566B" w:rsidRPr="00393992" w:rsidRDefault="0053566B" w:rsidP="0053566B">
      <w:pPr>
        <w:pStyle w:val="PL"/>
        <w:rPr>
          <w:rFonts w:eastAsia="SimSun"/>
        </w:rPr>
      </w:pPr>
      <w:r w:rsidRPr="00F2760D">
        <w:rPr>
          <w:rFonts w:eastAsia="SimSun"/>
        </w:rPr>
        <w:t xml:space="preserve">        &lt;xs:any namespace="##other" processContents="lax" minOccurs="0" maxOccurs="unbounded"/&gt;</w:t>
      </w:r>
    </w:p>
    <w:p w14:paraId="208D8AAA" w14:textId="77777777" w:rsidR="0053566B" w:rsidRPr="00393992" w:rsidRDefault="0053566B" w:rsidP="0053566B">
      <w:pPr>
        <w:pStyle w:val="PL"/>
        <w:rPr>
          <w:rFonts w:eastAsia="SimSun"/>
        </w:rPr>
      </w:pPr>
      <w:r w:rsidRPr="00F2760D">
        <w:rPr>
          <w:rFonts w:eastAsia="SimSun"/>
        </w:rPr>
        <w:t xml:space="preserve">      &lt;/xs:choice&gt;</w:t>
      </w:r>
    </w:p>
    <w:p w14:paraId="710D4EC8" w14:textId="77777777" w:rsidR="0053566B" w:rsidRPr="00393992" w:rsidRDefault="0053566B" w:rsidP="0053566B">
      <w:pPr>
        <w:pStyle w:val="PL"/>
        <w:rPr>
          <w:rFonts w:eastAsia="SimSun"/>
        </w:rPr>
      </w:pPr>
      <w:r w:rsidRPr="00F2760D">
        <w:rPr>
          <w:rFonts w:eastAsia="SimSun"/>
        </w:rPr>
        <w:t xml:space="preserve">      &lt;xs:attribute name="user-profile-index" type="xs:unsignedByte" use="required"/&gt;</w:t>
      </w:r>
    </w:p>
    <w:p w14:paraId="26944EBF" w14:textId="77777777" w:rsidR="0053566B" w:rsidRPr="00393992" w:rsidRDefault="0053566B" w:rsidP="0053566B">
      <w:pPr>
        <w:pStyle w:val="PL"/>
        <w:rPr>
          <w:rFonts w:eastAsia="SimSun"/>
        </w:rPr>
      </w:pPr>
      <w:r w:rsidRPr="00F2760D">
        <w:rPr>
          <w:rFonts w:eastAsia="SimSun"/>
        </w:rPr>
        <w:t xml:space="preserve">      &lt;xs:anyAttribute namespace="##any" processContents="lax"/&gt;</w:t>
      </w:r>
    </w:p>
    <w:p w14:paraId="229DCFD4" w14:textId="77777777" w:rsidR="0053566B" w:rsidRPr="00393992" w:rsidRDefault="0053566B" w:rsidP="0053566B">
      <w:pPr>
        <w:pStyle w:val="PL"/>
        <w:rPr>
          <w:rFonts w:eastAsia="SimSun"/>
        </w:rPr>
      </w:pPr>
      <w:r w:rsidRPr="00F2760D">
        <w:rPr>
          <w:rFonts w:eastAsia="SimSun"/>
        </w:rPr>
        <w:t xml:space="preserve">    &lt;/xs:complexType&gt;</w:t>
      </w:r>
    </w:p>
    <w:p w14:paraId="1B3AB4B6" w14:textId="77777777" w:rsidR="0053566B" w:rsidRPr="00393992" w:rsidRDefault="0053566B" w:rsidP="0053566B">
      <w:pPr>
        <w:pStyle w:val="PL"/>
        <w:rPr>
          <w:rFonts w:eastAsia="SimSun"/>
        </w:rPr>
      </w:pPr>
      <w:r w:rsidRPr="00F2760D">
        <w:rPr>
          <w:rFonts w:eastAsia="SimSun"/>
        </w:rPr>
        <w:t xml:space="preserve">  &lt;/xs:element&gt;</w:t>
      </w:r>
    </w:p>
    <w:p w14:paraId="3633628A" w14:textId="77777777" w:rsidR="0053566B" w:rsidRPr="00393992" w:rsidRDefault="0053566B" w:rsidP="0053566B">
      <w:pPr>
        <w:pStyle w:val="PL"/>
        <w:rPr>
          <w:rFonts w:eastAsia="SimSun"/>
        </w:rPr>
      </w:pPr>
    </w:p>
    <w:p w14:paraId="6C58195A" w14:textId="77777777" w:rsidR="0053566B" w:rsidRPr="00393992" w:rsidRDefault="0053566B" w:rsidP="0053566B">
      <w:pPr>
        <w:pStyle w:val="PL"/>
        <w:rPr>
          <w:rFonts w:eastAsia="SimSun"/>
        </w:rPr>
      </w:pPr>
      <w:r w:rsidRPr="00F2760D">
        <w:rPr>
          <w:rFonts w:eastAsia="SimSun"/>
        </w:rPr>
        <w:t xml:space="preserve">  &lt;xs:complexType name="NameType"&gt;</w:t>
      </w:r>
    </w:p>
    <w:p w14:paraId="0AD18E01" w14:textId="77777777" w:rsidR="0053566B" w:rsidRPr="006525A0" w:rsidRDefault="0053566B" w:rsidP="0053566B">
      <w:pPr>
        <w:pStyle w:val="PL"/>
        <w:rPr>
          <w:rFonts w:eastAsia="SimSun"/>
          <w:lang w:val="fr-FR"/>
        </w:rPr>
      </w:pPr>
      <w:r w:rsidRPr="00F2760D">
        <w:rPr>
          <w:rFonts w:eastAsia="SimSun"/>
        </w:rPr>
        <w:t xml:space="preserve">    </w:t>
      </w:r>
      <w:r w:rsidRPr="00AF1F48">
        <w:rPr>
          <w:rFonts w:eastAsia="SimSun"/>
          <w:lang w:val="fr-FR"/>
        </w:rPr>
        <w:t>&lt;xs:simpleContent&gt;</w:t>
      </w:r>
    </w:p>
    <w:p w14:paraId="24417D07" w14:textId="77777777" w:rsidR="0053566B" w:rsidRPr="006525A0" w:rsidRDefault="0053566B" w:rsidP="0053566B">
      <w:pPr>
        <w:pStyle w:val="PL"/>
        <w:rPr>
          <w:rFonts w:eastAsia="SimSun"/>
          <w:lang w:val="fr-FR"/>
        </w:rPr>
      </w:pPr>
      <w:r w:rsidRPr="00AF1F48">
        <w:rPr>
          <w:rFonts w:eastAsia="SimSun"/>
          <w:lang w:val="fr-FR"/>
        </w:rPr>
        <w:t xml:space="preserve">      &lt;xs:extension base="xs:token"&gt;</w:t>
      </w:r>
    </w:p>
    <w:p w14:paraId="7F664603" w14:textId="77777777" w:rsidR="0053566B" w:rsidRPr="006525A0" w:rsidRDefault="0053566B" w:rsidP="0053566B">
      <w:pPr>
        <w:pStyle w:val="PL"/>
        <w:rPr>
          <w:rFonts w:eastAsia="SimSun"/>
          <w:lang w:val="fr-FR"/>
        </w:rPr>
      </w:pPr>
      <w:r w:rsidRPr="00AF1F48">
        <w:rPr>
          <w:rFonts w:eastAsia="SimSun"/>
          <w:lang w:val="fr-FR"/>
        </w:rPr>
        <w:t xml:space="preserve">        &lt;xs:attribute ref="xml:lang"/&gt;</w:t>
      </w:r>
    </w:p>
    <w:p w14:paraId="1198E471" w14:textId="77777777" w:rsidR="0053566B" w:rsidRPr="006525A0" w:rsidRDefault="0053566B" w:rsidP="0053566B">
      <w:pPr>
        <w:pStyle w:val="PL"/>
        <w:rPr>
          <w:rFonts w:eastAsia="SimSun"/>
          <w:lang w:val="fr-FR"/>
        </w:rPr>
      </w:pPr>
      <w:r w:rsidRPr="00AF1F48">
        <w:rPr>
          <w:rFonts w:eastAsia="SimSun"/>
          <w:lang w:val="fr-FR"/>
        </w:rPr>
        <w:t xml:space="preserve">      &lt;/xs:extension&gt;</w:t>
      </w:r>
    </w:p>
    <w:p w14:paraId="31808690" w14:textId="77777777" w:rsidR="0053566B" w:rsidRPr="006525A0" w:rsidRDefault="0053566B" w:rsidP="0053566B">
      <w:pPr>
        <w:pStyle w:val="PL"/>
        <w:rPr>
          <w:rFonts w:eastAsia="SimSun"/>
          <w:lang w:val="fr-FR"/>
        </w:rPr>
      </w:pPr>
      <w:r w:rsidRPr="00AF1F48">
        <w:rPr>
          <w:rFonts w:eastAsia="SimSun"/>
          <w:lang w:val="fr-FR"/>
        </w:rPr>
        <w:t xml:space="preserve">    &lt;/xs:simpleContent&gt;</w:t>
      </w:r>
    </w:p>
    <w:p w14:paraId="2AB70F0A" w14:textId="77777777" w:rsidR="0053566B" w:rsidRPr="006525A0" w:rsidRDefault="0053566B" w:rsidP="0053566B">
      <w:pPr>
        <w:pStyle w:val="PL"/>
        <w:rPr>
          <w:rFonts w:eastAsia="SimSun"/>
          <w:lang w:val="fr-FR"/>
        </w:rPr>
      </w:pPr>
      <w:r w:rsidRPr="00AF1F48">
        <w:rPr>
          <w:rFonts w:eastAsia="SimSun"/>
          <w:lang w:val="fr-FR"/>
        </w:rPr>
        <w:t xml:space="preserve">  &lt;/xs:complexType&gt;</w:t>
      </w:r>
    </w:p>
    <w:p w14:paraId="4BC8CC79" w14:textId="77777777" w:rsidR="0053566B" w:rsidRPr="006525A0" w:rsidRDefault="0053566B" w:rsidP="0053566B">
      <w:pPr>
        <w:pStyle w:val="PL"/>
        <w:rPr>
          <w:rFonts w:eastAsia="SimSun"/>
          <w:lang w:val="fr-FR"/>
        </w:rPr>
      </w:pPr>
      <w:r w:rsidRPr="00AF1F48">
        <w:rPr>
          <w:rFonts w:eastAsia="SimSun"/>
          <w:lang w:val="fr-FR"/>
        </w:rPr>
        <w:t xml:space="preserve">  </w:t>
      </w:r>
    </w:p>
    <w:p w14:paraId="71590FA0" w14:textId="77777777" w:rsidR="0053566B" w:rsidRPr="00393992" w:rsidRDefault="0053566B" w:rsidP="0053566B">
      <w:pPr>
        <w:pStyle w:val="PL"/>
        <w:rPr>
          <w:rFonts w:eastAsia="SimSun"/>
        </w:rPr>
      </w:pPr>
      <w:r w:rsidRPr="00AF1F48">
        <w:rPr>
          <w:rFonts w:eastAsia="SimSun"/>
          <w:lang w:val="fr-FR"/>
        </w:rPr>
        <w:t xml:space="preserve">  </w:t>
      </w:r>
      <w:r w:rsidRPr="00F2760D">
        <w:rPr>
          <w:rFonts w:eastAsia="SimSun"/>
        </w:rPr>
        <w:t>&lt;xs:complexType name="ProfileConfigurationType"&gt;</w:t>
      </w:r>
    </w:p>
    <w:p w14:paraId="00B96CE2" w14:textId="77777777" w:rsidR="0053566B" w:rsidRPr="00393992" w:rsidRDefault="0053566B" w:rsidP="0053566B">
      <w:pPr>
        <w:pStyle w:val="PL"/>
        <w:rPr>
          <w:rFonts w:eastAsia="SimSun"/>
        </w:rPr>
      </w:pPr>
      <w:r w:rsidRPr="00F2760D">
        <w:rPr>
          <w:rFonts w:eastAsia="SimSun"/>
        </w:rPr>
        <w:t xml:space="preserve">    &lt;xs:choice minOccurs="1" maxOccurs="unbounded"&gt;</w:t>
      </w:r>
    </w:p>
    <w:p w14:paraId="6492C209" w14:textId="654A831D" w:rsidR="0053566B" w:rsidRPr="00393992" w:rsidRDefault="0053566B" w:rsidP="0053566B">
      <w:pPr>
        <w:pStyle w:val="PL"/>
        <w:rPr>
          <w:rFonts w:eastAsia="SimSun"/>
        </w:rPr>
      </w:pPr>
      <w:r w:rsidRPr="00F2760D">
        <w:rPr>
          <w:rFonts w:eastAsia="SimSun"/>
        </w:rPr>
        <w:t xml:space="preserve">        &lt;xs:element name="</w:t>
      </w:r>
      <w:r w:rsidR="003F219A">
        <w:rPr>
          <w:rFonts w:eastAsia="SimSun"/>
        </w:rPr>
        <w:t>c</w:t>
      </w:r>
      <w:r w:rsidRPr="00F2760D">
        <w:rPr>
          <w:rFonts w:eastAsia="SimSun"/>
        </w:rPr>
        <w:t>ommon" type="sealup:CommonType"/&gt;</w:t>
      </w:r>
    </w:p>
    <w:p w14:paraId="6D2ACC5A" w14:textId="7694CEFE" w:rsidR="0053566B" w:rsidRPr="00393992" w:rsidRDefault="0053566B" w:rsidP="0053566B">
      <w:pPr>
        <w:pStyle w:val="PL"/>
        <w:rPr>
          <w:rFonts w:eastAsia="SimSun"/>
        </w:rPr>
      </w:pPr>
      <w:r w:rsidRPr="00F2760D">
        <w:rPr>
          <w:rFonts w:eastAsia="SimSun"/>
        </w:rPr>
        <w:t xml:space="preserve">        &lt;xs:element name="</w:t>
      </w:r>
      <w:r w:rsidR="003F219A">
        <w:rPr>
          <w:rFonts w:eastAsia="SimSun"/>
        </w:rPr>
        <w:t>on-network</w:t>
      </w:r>
      <w:r w:rsidRPr="00F2760D">
        <w:rPr>
          <w:rFonts w:eastAsia="SimSun"/>
        </w:rPr>
        <w:t>" type="sealup:OnNetworkType"/&gt;</w:t>
      </w:r>
    </w:p>
    <w:p w14:paraId="1DEE9262" w14:textId="45D5CFD9" w:rsidR="0053566B" w:rsidRPr="00393992" w:rsidRDefault="0053566B" w:rsidP="0053566B">
      <w:pPr>
        <w:pStyle w:val="PL"/>
        <w:rPr>
          <w:rFonts w:eastAsia="SimSun"/>
        </w:rPr>
      </w:pPr>
      <w:r w:rsidRPr="00F2760D">
        <w:rPr>
          <w:rFonts w:eastAsia="SimSun"/>
        </w:rPr>
        <w:t xml:space="preserve">        &lt;xs:element name="</w:t>
      </w:r>
      <w:r w:rsidR="003F219A">
        <w:rPr>
          <w:rFonts w:eastAsia="SimSun"/>
        </w:rPr>
        <w:t>off-network</w:t>
      </w:r>
      <w:r w:rsidRPr="00F2760D">
        <w:rPr>
          <w:rFonts w:eastAsia="SimSun"/>
        </w:rPr>
        <w:t>" type="sealup:OffNetworkType"/&gt;</w:t>
      </w:r>
    </w:p>
    <w:p w14:paraId="64726C7A" w14:textId="59A81D49" w:rsidR="0053566B" w:rsidRPr="00393992" w:rsidRDefault="0053566B" w:rsidP="0053566B">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14B86AFA" w14:textId="77777777" w:rsidR="0053566B" w:rsidRPr="00393992" w:rsidRDefault="0053566B" w:rsidP="0053566B">
      <w:pPr>
        <w:pStyle w:val="PL"/>
        <w:rPr>
          <w:rFonts w:eastAsia="SimSun"/>
        </w:rPr>
      </w:pPr>
      <w:r w:rsidRPr="00F2760D">
        <w:rPr>
          <w:rFonts w:eastAsia="SimSun"/>
        </w:rPr>
        <w:t xml:space="preserve">        &lt;xs:any namespace="##other" processContents="lax" minOccurs="0" maxOccurs="unbounded"/&gt;</w:t>
      </w:r>
    </w:p>
    <w:p w14:paraId="01ECA675" w14:textId="77777777" w:rsidR="0053566B" w:rsidRPr="00393992" w:rsidRDefault="0053566B" w:rsidP="0053566B">
      <w:pPr>
        <w:pStyle w:val="PL"/>
        <w:rPr>
          <w:rFonts w:eastAsia="SimSun"/>
        </w:rPr>
      </w:pPr>
      <w:r w:rsidRPr="00F2760D">
        <w:rPr>
          <w:rFonts w:eastAsia="SimSun"/>
        </w:rPr>
        <w:t xml:space="preserve">    &lt;/xs:choice&gt;</w:t>
      </w:r>
    </w:p>
    <w:p w14:paraId="6EBA7B5E" w14:textId="77777777" w:rsidR="0053566B" w:rsidRPr="00393992" w:rsidRDefault="0053566B" w:rsidP="0053566B">
      <w:pPr>
        <w:pStyle w:val="PL"/>
        <w:rPr>
          <w:rFonts w:eastAsia="SimSun"/>
        </w:rPr>
      </w:pPr>
      <w:r w:rsidRPr="00F2760D">
        <w:rPr>
          <w:rFonts w:eastAsia="SimSun"/>
        </w:rPr>
        <w:t xml:space="preserve">  &lt;/xs:complexType&gt;</w:t>
      </w:r>
    </w:p>
    <w:p w14:paraId="031BAD15" w14:textId="77777777" w:rsidR="0053566B" w:rsidRPr="00393992" w:rsidRDefault="0053566B" w:rsidP="0053566B">
      <w:pPr>
        <w:pStyle w:val="PL"/>
        <w:rPr>
          <w:rFonts w:eastAsia="SimSun"/>
        </w:rPr>
      </w:pPr>
      <w:r w:rsidRPr="00F2760D">
        <w:rPr>
          <w:rFonts w:eastAsia="SimSun"/>
        </w:rPr>
        <w:t xml:space="preserve">  &lt;xs:complexType name="CommonType" /&gt;</w:t>
      </w:r>
    </w:p>
    <w:p w14:paraId="57CBA045" w14:textId="77777777" w:rsidR="0053566B" w:rsidRPr="00393992" w:rsidRDefault="0053566B" w:rsidP="0053566B">
      <w:pPr>
        <w:pStyle w:val="PL"/>
        <w:rPr>
          <w:rFonts w:eastAsia="SimSun"/>
        </w:rPr>
      </w:pPr>
      <w:r w:rsidRPr="00F2760D">
        <w:rPr>
          <w:rFonts w:eastAsia="SimSun"/>
        </w:rPr>
        <w:t xml:space="preserve">  &lt;xs:complexType name="OnNetworkType" /&gt;</w:t>
      </w:r>
    </w:p>
    <w:p w14:paraId="39D06643" w14:textId="77777777" w:rsidR="0053566B" w:rsidRPr="00393992" w:rsidRDefault="0053566B" w:rsidP="0053566B">
      <w:pPr>
        <w:pStyle w:val="PL"/>
        <w:rPr>
          <w:rFonts w:eastAsia="SimSun"/>
        </w:rPr>
      </w:pPr>
      <w:r w:rsidRPr="00F2760D">
        <w:rPr>
          <w:rFonts w:eastAsia="SimSun"/>
        </w:rPr>
        <w:t xml:space="preserve">  &lt;xs:complexType name="OffNetworkType" /&gt;</w:t>
      </w:r>
    </w:p>
    <w:p w14:paraId="0AEFF81A" w14:textId="77777777" w:rsidR="0053566B" w:rsidRPr="00393992" w:rsidRDefault="0053566B" w:rsidP="0053566B">
      <w:pPr>
        <w:pStyle w:val="PL"/>
        <w:rPr>
          <w:rFonts w:eastAsia="SimSun"/>
        </w:rPr>
      </w:pPr>
      <w:r w:rsidRPr="00F2760D">
        <w:rPr>
          <w:rFonts w:eastAsia="SimSun"/>
        </w:rPr>
        <w:t xml:space="preserve">  &lt;xs:complexType name="anyExtType"&gt; </w:t>
      </w:r>
    </w:p>
    <w:p w14:paraId="330DB62B" w14:textId="77777777" w:rsidR="0053566B" w:rsidRPr="00393992" w:rsidRDefault="0053566B" w:rsidP="0053566B">
      <w:pPr>
        <w:pStyle w:val="PL"/>
        <w:rPr>
          <w:rFonts w:eastAsia="SimSun"/>
        </w:rPr>
      </w:pPr>
      <w:r w:rsidRPr="00F2760D">
        <w:rPr>
          <w:rFonts w:eastAsia="SimSun"/>
        </w:rPr>
        <w:t xml:space="preserve">    &lt;xs:sequence&gt;</w:t>
      </w:r>
    </w:p>
    <w:p w14:paraId="3012565B" w14:textId="77777777" w:rsidR="0053566B" w:rsidRPr="00393992" w:rsidRDefault="0053566B" w:rsidP="0053566B">
      <w:pPr>
        <w:pStyle w:val="PL"/>
        <w:rPr>
          <w:rFonts w:eastAsia="SimSun"/>
        </w:rPr>
      </w:pPr>
      <w:r w:rsidRPr="00F2760D">
        <w:rPr>
          <w:rFonts w:eastAsia="SimSun"/>
        </w:rPr>
        <w:t xml:space="preserve">      &lt;xs:any namespace="##any" processContents="lax" minOccurs="0" maxOccurs="unbounded"/&gt;</w:t>
      </w:r>
    </w:p>
    <w:p w14:paraId="4A87A684" w14:textId="77777777" w:rsidR="0053566B" w:rsidRPr="00393992" w:rsidRDefault="0053566B" w:rsidP="0053566B">
      <w:pPr>
        <w:pStyle w:val="PL"/>
        <w:rPr>
          <w:rFonts w:eastAsia="SimSun"/>
        </w:rPr>
      </w:pPr>
      <w:r w:rsidRPr="00F2760D">
        <w:rPr>
          <w:rFonts w:eastAsia="SimSun"/>
        </w:rPr>
        <w:t xml:space="preserve">    &lt;/xs:sequence&gt;</w:t>
      </w:r>
    </w:p>
    <w:p w14:paraId="510BFE67" w14:textId="77777777" w:rsidR="0053566B" w:rsidRPr="00393992" w:rsidRDefault="0053566B" w:rsidP="0053566B">
      <w:pPr>
        <w:pStyle w:val="PL"/>
        <w:rPr>
          <w:rFonts w:eastAsia="SimSun"/>
        </w:rPr>
      </w:pPr>
      <w:r w:rsidRPr="00F2760D">
        <w:rPr>
          <w:rFonts w:eastAsia="SimSun"/>
        </w:rPr>
        <w:t xml:space="preserve">  &lt;/xs:complexType&gt;</w:t>
      </w:r>
    </w:p>
    <w:p w14:paraId="542B9733" w14:textId="77777777" w:rsidR="0053566B" w:rsidRPr="006A5E19" w:rsidRDefault="0053566B" w:rsidP="0053566B">
      <w:pPr>
        <w:pStyle w:val="PL"/>
      </w:pPr>
      <w:r w:rsidRPr="00F2760D">
        <w:rPr>
          <w:rFonts w:eastAsia="SimSun"/>
        </w:rPr>
        <w:t>&lt;/xs:schema&gt;</w:t>
      </w:r>
    </w:p>
    <w:p w14:paraId="69F89995" w14:textId="77777777" w:rsidR="008D7C27" w:rsidRDefault="008D7C27" w:rsidP="00622000">
      <w:pPr>
        <w:pStyle w:val="Heading3"/>
        <w:rPr>
          <w:noProof/>
        </w:rPr>
      </w:pPr>
      <w:bookmarkStart w:id="429" w:name="_CR7_1_5"/>
      <w:bookmarkStart w:id="430" w:name="_Toc25306462"/>
      <w:bookmarkStart w:id="431" w:name="_Toc26192785"/>
      <w:bookmarkStart w:id="432" w:name="_Toc34137064"/>
      <w:bookmarkStart w:id="433" w:name="_Toc34137378"/>
      <w:bookmarkStart w:id="434" w:name="_Toc34138526"/>
      <w:bookmarkStart w:id="435" w:name="_Toc34138769"/>
      <w:bookmarkStart w:id="436" w:name="_Toc34395106"/>
      <w:bookmarkStart w:id="437" w:name="_Toc45264323"/>
      <w:bookmarkStart w:id="438" w:name="_Toc51933212"/>
      <w:bookmarkEnd w:id="420"/>
      <w:bookmarkEnd w:id="421"/>
      <w:bookmarkEnd w:id="422"/>
      <w:bookmarkEnd w:id="423"/>
      <w:bookmarkEnd w:id="424"/>
      <w:bookmarkEnd w:id="425"/>
      <w:bookmarkEnd w:id="426"/>
      <w:bookmarkEnd w:id="427"/>
      <w:bookmarkEnd w:id="428"/>
      <w:bookmarkEnd w:id="429"/>
      <w:r>
        <w:rPr>
          <w:noProof/>
        </w:rPr>
        <w:t>7.</w:t>
      </w:r>
      <w:r w:rsidR="00DC0DF7">
        <w:rPr>
          <w:noProof/>
        </w:rPr>
        <w:t>1.</w:t>
      </w:r>
      <w:r>
        <w:rPr>
          <w:noProof/>
        </w:rPr>
        <w:t>5</w:t>
      </w:r>
      <w:r>
        <w:rPr>
          <w:noProof/>
        </w:rPr>
        <w:tab/>
        <w:t>Semantics</w:t>
      </w:r>
      <w:bookmarkEnd w:id="430"/>
      <w:bookmarkEnd w:id="431"/>
      <w:bookmarkEnd w:id="432"/>
      <w:bookmarkEnd w:id="433"/>
      <w:bookmarkEnd w:id="434"/>
      <w:bookmarkEnd w:id="435"/>
      <w:bookmarkEnd w:id="436"/>
      <w:bookmarkEnd w:id="437"/>
      <w:bookmarkEnd w:id="438"/>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588DD593" w:rsidR="00357DE5" w:rsidRDefault="00357DE5" w:rsidP="00357DE5">
      <w:r>
        <w:t>The &lt;</w:t>
      </w:r>
      <w:r w:rsidR="003F219A">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54473E6B" w:rsidR="00357DE5" w:rsidRDefault="00357DE5" w:rsidP="00357DE5">
      <w:r>
        <w:t>The &lt;</w:t>
      </w:r>
      <w:r w:rsidR="003F219A">
        <w:t>s</w:t>
      </w:r>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r w:rsidR="003F219A">
        <w:t xml:space="preserve"> If the &lt;seal-user-profile&gt; element is not present in the &lt;seal-user-profile&gt; element, then the user profile is considered as disabled.</w:t>
      </w:r>
    </w:p>
    <w:p w14:paraId="4852A8AD" w14:textId="4C327CCA" w:rsidR="00357DE5" w:rsidRDefault="00357DE5" w:rsidP="00357DE5">
      <w:r>
        <w:t>The &lt;is</w:t>
      </w:r>
      <w:r w:rsidR="003F219A">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r w:rsidR="003F219A">
        <w:t xml:space="preserve"> If the &lt;is-default&gt; element is not present in the &lt;seal-user-profile&gt; element, then the user profile is considered as not being default profile for VAL user.</w:t>
      </w:r>
    </w:p>
    <w:p w14:paraId="261DBDD4" w14:textId="60E1CAA0" w:rsidR="008D7C27" w:rsidRDefault="003F219A" w:rsidP="008D7C27">
      <w:r>
        <w:lastRenderedPageBreak/>
        <w:t xml:space="preserve">The </w:t>
      </w:r>
      <w:r>
        <w:rPr>
          <w:lang w:val="en-US"/>
        </w:rPr>
        <w:t>"</w:t>
      </w:r>
      <w:r w:rsidRPr="006E5517">
        <w:t>user-profile-index</w:t>
      </w:r>
      <w:r>
        <w:rPr>
          <w:lang w:val="en-US"/>
        </w:rPr>
        <w:t>"</w:t>
      </w:r>
      <w:r>
        <w:t xml:space="preserve"> attribute of &lt;seal-user-profile&gt; element contains a positive number which provides profile id. This attribute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512737D6" w:rsidR="00357DE5" w:rsidRPr="005C3142" w:rsidRDefault="00357DE5" w:rsidP="00357DE5">
      <w:r>
        <w:t>The VAL service may further extend the &lt;</w:t>
      </w:r>
      <w:r w:rsidR="003F219A">
        <w:t>c</w:t>
      </w:r>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5B9E9E13" w:rsidR="00357DE5" w:rsidRPr="005C3142" w:rsidRDefault="00357DE5" w:rsidP="00357DE5">
      <w:r>
        <w:t>The VAL service may further extend the &lt;</w:t>
      </w:r>
      <w:r w:rsidR="003F219A">
        <w:t>on-network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6F23167E" w:rsidR="00357DE5" w:rsidRPr="006A5E19" w:rsidRDefault="00357DE5" w:rsidP="008D7C27">
      <w:r>
        <w:t>The VAL service may further extend the &lt;</w:t>
      </w:r>
      <w:r w:rsidR="003F219A">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39" w:name="_CR7_1_6"/>
      <w:bookmarkStart w:id="440" w:name="_Toc25306463"/>
      <w:bookmarkStart w:id="441" w:name="_Toc26192786"/>
      <w:bookmarkStart w:id="442" w:name="_Toc34137065"/>
      <w:bookmarkStart w:id="443" w:name="_Toc34137379"/>
      <w:bookmarkStart w:id="444" w:name="_Toc34138527"/>
      <w:bookmarkStart w:id="445" w:name="_Toc34138770"/>
      <w:bookmarkStart w:id="446" w:name="_Toc34395107"/>
      <w:bookmarkStart w:id="447" w:name="_Toc45264324"/>
      <w:bookmarkStart w:id="448" w:name="_Toc51933213"/>
      <w:bookmarkEnd w:id="439"/>
      <w:r>
        <w:t>7.</w:t>
      </w:r>
      <w:r w:rsidR="00DC0DF7">
        <w:t>1.</w:t>
      </w:r>
      <w:r>
        <w:t>6</w:t>
      </w:r>
      <w:r>
        <w:tab/>
        <w:t>MIME type</w:t>
      </w:r>
      <w:bookmarkEnd w:id="440"/>
      <w:bookmarkEnd w:id="441"/>
      <w:bookmarkEnd w:id="442"/>
      <w:bookmarkEnd w:id="443"/>
      <w:bookmarkEnd w:id="444"/>
      <w:bookmarkEnd w:id="445"/>
      <w:bookmarkEnd w:id="446"/>
      <w:bookmarkEnd w:id="447"/>
      <w:bookmarkEnd w:id="448"/>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49" w:name="_CR7_1_7"/>
      <w:bookmarkStart w:id="450" w:name="_Toc25306464"/>
      <w:bookmarkStart w:id="451" w:name="_Toc26192787"/>
      <w:bookmarkStart w:id="452" w:name="_Toc34137066"/>
      <w:bookmarkStart w:id="453" w:name="_Toc34137380"/>
      <w:bookmarkStart w:id="454" w:name="_Toc34138528"/>
      <w:bookmarkStart w:id="455" w:name="_Toc34138771"/>
      <w:bookmarkStart w:id="456" w:name="_Toc34395108"/>
      <w:bookmarkStart w:id="457" w:name="_Toc45264325"/>
      <w:bookmarkStart w:id="458" w:name="_Toc51933214"/>
      <w:bookmarkEnd w:id="449"/>
      <w:r>
        <w:t>7.</w:t>
      </w:r>
      <w:r w:rsidR="00DC0DF7">
        <w:t>1.</w:t>
      </w:r>
      <w:r>
        <w:t>7</w:t>
      </w:r>
      <w:r w:rsidRPr="0073469F">
        <w:tab/>
        <w:t>IANA registration template</w:t>
      </w:r>
      <w:bookmarkEnd w:id="450"/>
      <w:bookmarkEnd w:id="451"/>
      <w:bookmarkEnd w:id="452"/>
      <w:bookmarkEnd w:id="453"/>
      <w:bookmarkEnd w:id="454"/>
      <w:bookmarkEnd w:id="455"/>
      <w:bookmarkEnd w:id="456"/>
      <w:bookmarkEnd w:id="457"/>
      <w:bookmarkEnd w:id="458"/>
    </w:p>
    <w:p w14:paraId="04338589" w14:textId="77777777" w:rsidR="00B3475E" w:rsidRPr="00A07E7A" w:rsidRDefault="00B3475E" w:rsidP="00B3475E">
      <w:pPr>
        <w:overflowPunct w:val="0"/>
        <w:autoSpaceDE w:val="0"/>
        <w:autoSpaceDN w:val="0"/>
        <w:adjustRightInd w:val="0"/>
        <w:textAlignment w:val="baseline"/>
      </w:pPr>
      <w:bookmarkStart w:id="459" w:name="_Toc34137067"/>
      <w:bookmarkStart w:id="460" w:name="_Toc34137381"/>
      <w:bookmarkStart w:id="461" w:name="_Toc34138529"/>
      <w:bookmarkStart w:id="462" w:name="_Toc34138772"/>
      <w:bookmarkStart w:id="463"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64" w:name="_CR7_2"/>
      <w:bookmarkStart w:id="465" w:name="_Toc45264326"/>
      <w:bookmarkStart w:id="466" w:name="_Toc51933215"/>
      <w:bookmarkEnd w:id="464"/>
      <w:r>
        <w:lastRenderedPageBreak/>
        <w:t>7.</w:t>
      </w:r>
      <w:r w:rsidR="006A7B0D">
        <w:t>2</w:t>
      </w:r>
      <w:r>
        <w:tab/>
        <w:t>VAL UE configuration document</w:t>
      </w:r>
      <w:bookmarkEnd w:id="459"/>
      <w:bookmarkEnd w:id="460"/>
      <w:bookmarkEnd w:id="461"/>
      <w:bookmarkEnd w:id="462"/>
      <w:bookmarkEnd w:id="463"/>
      <w:bookmarkEnd w:id="465"/>
      <w:bookmarkEnd w:id="466"/>
    </w:p>
    <w:p w14:paraId="5981A6CC" w14:textId="77777777" w:rsidR="009504E5" w:rsidRDefault="009504E5" w:rsidP="009504E5">
      <w:pPr>
        <w:pStyle w:val="Heading3"/>
      </w:pPr>
      <w:bookmarkStart w:id="467" w:name="_CR7_2_1"/>
      <w:bookmarkStart w:id="468" w:name="_Toc34137068"/>
      <w:bookmarkStart w:id="469" w:name="_Toc34137382"/>
      <w:bookmarkStart w:id="470" w:name="_Toc34138530"/>
      <w:bookmarkStart w:id="471" w:name="_Toc34138773"/>
      <w:bookmarkStart w:id="472" w:name="_Toc34395110"/>
      <w:bookmarkStart w:id="473" w:name="_Toc45264327"/>
      <w:bookmarkStart w:id="474" w:name="_Toc51933216"/>
      <w:bookmarkEnd w:id="467"/>
      <w:r>
        <w:t>7.</w:t>
      </w:r>
      <w:r w:rsidR="006A7B0D">
        <w:t>2</w:t>
      </w:r>
      <w:r>
        <w:t>.1</w:t>
      </w:r>
      <w:r>
        <w:tab/>
        <w:t>General</w:t>
      </w:r>
      <w:bookmarkEnd w:id="468"/>
      <w:bookmarkEnd w:id="469"/>
      <w:bookmarkEnd w:id="470"/>
      <w:bookmarkEnd w:id="471"/>
      <w:bookmarkEnd w:id="472"/>
      <w:bookmarkEnd w:id="473"/>
      <w:bookmarkEnd w:id="474"/>
    </w:p>
    <w:p w14:paraId="5DE8B753" w14:textId="77777777" w:rsidR="009504E5" w:rsidRDefault="009504E5" w:rsidP="009504E5">
      <w:pPr>
        <w:pStyle w:val="Heading3"/>
      </w:pPr>
      <w:bookmarkStart w:id="475" w:name="_CR7_2_2"/>
      <w:bookmarkStart w:id="476" w:name="_Toc34137069"/>
      <w:bookmarkStart w:id="477" w:name="_Toc34137383"/>
      <w:bookmarkStart w:id="478" w:name="_Toc34138531"/>
      <w:bookmarkStart w:id="479" w:name="_Toc34138774"/>
      <w:bookmarkStart w:id="480" w:name="_Toc34395111"/>
      <w:bookmarkStart w:id="481" w:name="_Toc45264328"/>
      <w:bookmarkStart w:id="482" w:name="_Toc51933217"/>
      <w:bookmarkEnd w:id="475"/>
      <w:r>
        <w:t>7.</w:t>
      </w:r>
      <w:r w:rsidR="006A7B0D">
        <w:t>2</w:t>
      </w:r>
      <w:r>
        <w:t>.2</w:t>
      </w:r>
      <w:r>
        <w:tab/>
        <w:t>Application unique ID</w:t>
      </w:r>
      <w:bookmarkEnd w:id="476"/>
      <w:bookmarkEnd w:id="477"/>
      <w:bookmarkEnd w:id="478"/>
      <w:bookmarkEnd w:id="479"/>
      <w:bookmarkEnd w:id="480"/>
      <w:bookmarkEnd w:id="481"/>
      <w:bookmarkEnd w:id="482"/>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83" w:name="_CR7_2_3"/>
      <w:bookmarkStart w:id="484" w:name="_Toc34137070"/>
      <w:bookmarkStart w:id="485" w:name="_Toc34137384"/>
      <w:bookmarkStart w:id="486" w:name="_Toc34138532"/>
      <w:bookmarkStart w:id="487" w:name="_Toc34138775"/>
      <w:bookmarkStart w:id="488" w:name="_Toc34395112"/>
      <w:bookmarkStart w:id="489" w:name="_Toc45264329"/>
      <w:bookmarkStart w:id="490" w:name="_Toc51933218"/>
      <w:bookmarkEnd w:id="483"/>
      <w:r>
        <w:t>7.</w:t>
      </w:r>
      <w:r w:rsidR="006A7B0D">
        <w:t>2</w:t>
      </w:r>
      <w:r>
        <w:t>.3</w:t>
      </w:r>
      <w:r>
        <w:tab/>
        <w:t>Data structure</w:t>
      </w:r>
      <w:bookmarkEnd w:id="484"/>
      <w:bookmarkEnd w:id="485"/>
      <w:bookmarkEnd w:id="486"/>
      <w:bookmarkEnd w:id="487"/>
      <w:bookmarkEnd w:id="488"/>
      <w:bookmarkEnd w:id="489"/>
      <w:bookmarkEnd w:id="490"/>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3022C694" w:rsidR="007D1DEF" w:rsidRPr="00F873D9" w:rsidRDefault="007D1DEF" w:rsidP="007D1DEF">
      <w:pPr>
        <w:pStyle w:val="B1"/>
        <w:rPr>
          <w:lang w:val="en-US"/>
        </w:rPr>
      </w:pPr>
      <w:r w:rsidRPr="00F873D9">
        <w:rPr>
          <w:lang w:val="en-US"/>
        </w:rPr>
        <w:t>1)</w:t>
      </w:r>
      <w:r w:rsidRPr="00F873D9">
        <w:rPr>
          <w:lang w:val="en-US"/>
        </w:rPr>
        <w:tab/>
        <w:t>may contain a list of &lt;</w:t>
      </w:r>
      <w:r w:rsidR="003F219A">
        <w:rPr>
          <w:lang w:val="en-US"/>
        </w:rPr>
        <w:t>i</w:t>
      </w:r>
      <w:r w:rsidRPr="00F873D9">
        <w:rPr>
          <w:lang w:val="en-US"/>
        </w:rPr>
        <w:t>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4128D755" w:rsidR="007D1DEF" w:rsidRPr="00F873D9" w:rsidRDefault="007D1DEF" w:rsidP="007D1DEF">
      <w:pPr>
        <w:pStyle w:val="B1"/>
        <w:rPr>
          <w:lang w:val="en-US"/>
        </w:rPr>
      </w:pPr>
      <w:r w:rsidRPr="00F873D9">
        <w:rPr>
          <w:lang w:val="en-US"/>
        </w:rPr>
        <w:t>1)</w:t>
      </w:r>
      <w:r w:rsidRPr="00F873D9">
        <w:rPr>
          <w:lang w:val="en-US"/>
        </w:rPr>
        <w:tab/>
        <w:t>shall contain a &lt;</w:t>
      </w:r>
      <w:r w:rsidR="003F219A">
        <w:rPr>
          <w:lang w:val="en-US"/>
        </w:rPr>
        <w:t>l</w:t>
      </w:r>
      <w:r w:rsidRPr="00F873D9">
        <w:rPr>
          <w:lang w:val="en-US"/>
        </w:rPr>
        <w:t>ow-SNR&gt; element; and</w:t>
      </w:r>
    </w:p>
    <w:p w14:paraId="1E9F89B1" w14:textId="56D9C13A" w:rsidR="007D1DEF" w:rsidRPr="00F873D9" w:rsidRDefault="007D1DEF" w:rsidP="007D1DEF">
      <w:pPr>
        <w:pStyle w:val="B1"/>
        <w:rPr>
          <w:lang w:val="en-US"/>
        </w:rPr>
      </w:pPr>
      <w:r w:rsidRPr="00F873D9">
        <w:rPr>
          <w:lang w:val="en-US"/>
        </w:rPr>
        <w:t>2)</w:t>
      </w:r>
      <w:r w:rsidRPr="00F873D9">
        <w:rPr>
          <w:lang w:val="en-US"/>
        </w:rPr>
        <w:tab/>
        <w:t>shall contain a &lt;</w:t>
      </w:r>
      <w:r w:rsidR="003F219A">
        <w:rPr>
          <w:lang w:val="en-US"/>
        </w:rPr>
        <w:t>h</w:t>
      </w:r>
      <w:r w:rsidRPr="00F873D9">
        <w:rPr>
          <w:lang w:val="en-US"/>
        </w:rPr>
        <w:t>igh-SNR&gt; element.</w:t>
      </w:r>
    </w:p>
    <w:p w14:paraId="222CB576" w14:textId="77777777" w:rsidR="0053566B" w:rsidRDefault="0053566B" w:rsidP="0053566B">
      <w:pPr>
        <w:pStyle w:val="Heading3"/>
      </w:pPr>
      <w:bookmarkStart w:id="491" w:name="_CR7_2_4"/>
      <w:bookmarkEnd w:id="491"/>
      <w:r>
        <w:t>7.2.4</w:t>
      </w:r>
      <w:r>
        <w:tab/>
        <w:t>XML schema</w:t>
      </w:r>
    </w:p>
    <w:p w14:paraId="283A21FF" w14:textId="77777777" w:rsidR="0053566B" w:rsidRPr="00F2760D" w:rsidRDefault="0053566B" w:rsidP="0053566B">
      <w:pPr>
        <w:pStyle w:val="PL"/>
        <w:rPr>
          <w:rFonts w:eastAsia="SimSun"/>
        </w:rPr>
      </w:pPr>
      <w:r w:rsidRPr="00F2760D">
        <w:rPr>
          <w:rFonts w:eastAsia="SimSun"/>
        </w:rPr>
        <w:t>&lt;?xml version="1.0" encoding="UTF-8"?&gt;</w:t>
      </w:r>
    </w:p>
    <w:p w14:paraId="5936FAF8" w14:textId="77777777" w:rsidR="0053566B" w:rsidRPr="00F2760D" w:rsidRDefault="0053566B" w:rsidP="0053566B">
      <w:pPr>
        <w:pStyle w:val="PL"/>
        <w:rPr>
          <w:rFonts w:eastAsia="SimSun"/>
        </w:rPr>
      </w:pPr>
      <w:r w:rsidRPr="00F2760D">
        <w:rPr>
          <w:rFonts w:eastAsia="SimSun"/>
        </w:rPr>
        <w:t xml:space="preserve">&lt;xs:schema </w:t>
      </w:r>
    </w:p>
    <w:p w14:paraId="2D46D2F0" w14:textId="77777777" w:rsidR="0053566B" w:rsidRPr="00F2760D" w:rsidRDefault="0053566B" w:rsidP="0053566B">
      <w:pPr>
        <w:pStyle w:val="PL"/>
        <w:rPr>
          <w:rFonts w:eastAsia="SimSun"/>
        </w:rPr>
      </w:pPr>
      <w:r w:rsidRPr="00F2760D">
        <w:rPr>
          <w:rFonts w:eastAsia="SimSun"/>
        </w:rPr>
        <w:t xml:space="preserve">  xmlns="urn:3gpp:ns:seal:sealUEConfig:1.0"</w:t>
      </w:r>
    </w:p>
    <w:p w14:paraId="111708AC" w14:textId="77777777" w:rsidR="0053566B" w:rsidRPr="00F2760D" w:rsidRDefault="0053566B" w:rsidP="0053566B">
      <w:pPr>
        <w:pStyle w:val="PL"/>
        <w:rPr>
          <w:rFonts w:eastAsia="SimSun"/>
        </w:rPr>
      </w:pPr>
      <w:r w:rsidRPr="00F2760D">
        <w:rPr>
          <w:rFonts w:eastAsia="SimSun"/>
        </w:rPr>
        <w:t xml:space="preserve">  targetNamespace="urn:3gpp:ns:seal:sealUEConfig:1.0"  </w:t>
      </w:r>
    </w:p>
    <w:p w14:paraId="3BB46CE6" w14:textId="77777777" w:rsidR="0053566B" w:rsidRPr="00F2760D" w:rsidRDefault="0053566B" w:rsidP="0053566B">
      <w:pPr>
        <w:pStyle w:val="PL"/>
        <w:rPr>
          <w:rFonts w:eastAsia="SimSun"/>
        </w:rPr>
      </w:pPr>
      <w:r w:rsidRPr="00F2760D">
        <w:rPr>
          <w:rFonts w:eastAsia="SimSun"/>
        </w:rPr>
        <w:t xml:space="preserve">  xmlns:xs="http://www.w3.org/2001/XMLSchema"</w:t>
      </w:r>
    </w:p>
    <w:p w14:paraId="13C29929" w14:textId="77777777" w:rsidR="0053566B" w:rsidRPr="00F2760D" w:rsidRDefault="0053566B" w:rsidP="0053566B">
      <w:pPr>
        <w:pStyle w:val="PL"/>
        <w:rPr>
          <w:rFonts w:eastAsia="SimSun"/>
        </w:rPr>
      </w:pPr>
      <w:r w:rsidRPr="00F2760D">
        <w:rPr>
          <w:rFonts w:eastAsia="SimSun"/>
        </w:rPr>
        <w:t xml:space="preserve">  xmlns:sealuec="urn:3gpp:ns:seal:sealUEConfig:1.0"</w:t>
      </w:r>
    </w:p>
    <w:p w14:paraId="2B7A7910" w14:textId="77777777" w:rsidR="0053566B" w:rsidRPr="00F2760D" w:rsidRDefault="0053566B" w:rsidP="0053566B">
      <w:pPr>
        <w:pStyle w:val="PL"/>
        <w:rPr>
          <w:rFonts w:eastAsia="SimSun"/>
        </w:rPr>
      </w:pPr>
      <w:r w:rsidRPr="00F2760D">
        <w:rPr>
          <w:rFonts w:eastAsia="SimSun"/>
        </w:rPr>
        <w:t xml:space="preserve">  elementFormDefault="qualified"</w:t>
      </w:r>
    </w:p>
    <w:p w14:paraId="14831303" w14:textId="77777777" w:rsidR="0053566B" w:rsidRPr="00F2760D" w:rsidRDefault="0053566B" w:rsidP="0053566B">
      <w:pPr>
        <w:pStyle w:val="PL"/>
        <w:rPr>
          <w:rFonts w:eastAsia="SimSun"/>
        </w:rPr>
      </w:pPr>
      <w:r w:rsidRPr="00F2760D">
        <w:rPr>
          <w:rFonts w:eastAsia="SimSun"/>
        </w:rPr>
        <w:t xml:space="preserve">  attributeFormDefault="unqualified"&gt;</w:t>
      </w:r>
    </w:p>
    <w:p w14:paraId="037D1669" w14:textId="77777777" w:rsidR="0053566B" w:rsidRPr="00F2760D" w:rsidRDefault="0053566B" w:rsidP="0053566B">
      <w:pPr>
        <w:pStyle w:val="PL"/>
        <w:rPr>
          <w:rFonts w:eastAsia="SimSun"/>
        </w:rPr>
      </w:pPr>
    </w:p>
    <w:p w14:paraId="70D17616" w14:textId="77777777" w:rsidR="0053566B" w:rsidRPr="00C13C61" w:rsidRDefault="0053566B" w:rsidP="0053566B">
      <w:pPr>
        <w:pStyle w:val="PL"/>
      </w:pPr>
      <w:r w:rsidRPr="00C13C61">
        <w:t>&lt;xs:import namespace="http://www.w3.org/XML/1998/namespace"</w:t>
      </w:r>
    </w:p>
    <w:p w14:paraId="2EAC0FD2" w14:textId="77777777" w:rsidR="0053566B" w:rsidRDefault="0053566B" w:rsidP="0053566B">
      <w:pPr>
        <w:pStyle w:val="PL"/>
      </w:pPr>
      <w:r w:rsidRPr="00C13C61">
        <w:t xml:space="preserve">  schemaLocation="http://www.w3.org/2001/xml.xsd"/&gt;</w:t>
      </w:r>
    </w:p>
    <w:p w14:paraId="19E7BF70" w14:textId="77777777" w:rsidR="0053566B" w:rsidRPr="00C13C61" w:rsidRDefault="0053566B" w:rsidP="0053566B">
      <w:pPr>
        <w:pStyle w:val="PL"/>
      </w:pPr>
    </w:p>
    <w:p w14:paraId="6AA7DE7D" w14:textId="77777777" w:rsidR="0053566B" w:rsidRPr="00F2760D" w:rsidRDefault="0053566B" w:rsidP="0053566B">
      <w:pPr>
        <w:pStyle w:val="PL"/>
        <w:rPr>
          <w:rFonts w:eastAsia="SimSun"/>
        </w:rPr>
      </w:pPr>
    </w:p>
    <w:p w14:paraId="450F4118" w14:textId="77777777" w:rsidR="0053566B" w:rsidRPr="00F2760D" w:rsidRDefault="0053566B" w:rsidP="0053566B">
      <w:pPr>
        <w:pStyle w:val="PL"/>
        <w:rPr>
          <w:rFonts w:eastAsia="SimSun"/>
        </w:rPr>
      </w:pPr>
      <w:r w:rsidRPr="00F2760D">
        <w:rPr>
          <w:rFonts w:eastAsia="SimSun"/>
        </w:rPr>
        <w:t xml:space="preserve">  &lt;xs:element name="seal-UE-configuration"&gt;</w:t>
      </w:r>
    </w:p>
    <w:p w14:paraId="75410DD5" w14:textId="77777777" w:rsidR="0053566B" w:rsidRPr="00F2760D" w:rsidRDefault="0053566B" w:rsidP="0053566B">
      <w:pPr>
        <w:pStyle w:val="PL"/>
        <w:rPr>
          <w:rFonts w:eastAsia="SimSun"/>
        </w:rPr>
      </w:pPr>
      <w:r w:rsidRPr="00F2760D">
        <w:rPr>
          <w:rFonts w:eastAsia="SimSun"/>
        </w:rPr>
        <w:t xml:space="preserve">    &lt;xs:complexType&gt;</w:t>
      </w:r>
    </w:p>
    <w:p w14:paraId="5BBC9598" w14:textId="77777777" w:rsidR="0053566B" w:rsidRPr="00F2760D" w:rsidRDefault="0053566B" w:rsidP="0053566B">
      <w:pPr>
        <w:pStyle w:val="PL"/>
        <w:rPr>
          <w:rFonts w:eastAsia="SimSun"/>
        </w:rPr>
      </w:pPr>
      <w:r w:rsidRPr="00F2760D">
        <w:rPr>
          <w:rFonts w:eastAsia="SimSun"/>
        </w:rPr>
        <w:t xml:space="preserve">      &lt;xs:sequence&gt;</w:t>
      </w:r>
    </w:p>
    <w:p w14:paraId="6CC3D3BD" w14:textId="77777777" w:rsidR="0053566B" w:rsidRPr="00F2760D" w:rsidRDefault="0053566B" w:rsidP="0053566B">
      <w:pPr>
        <w:pStyle w:val="PL"/>
        <w:rPr>
          <w:rFonts w:eastAsia="SimSun"/>
        </w:rPr>
      </w:pPr>
      <w:r w:rsidRPr="00F2760D">
        <w:rPr>
          <w:rFonts w:eastAsia="SimSun"/>
        </w:rPr>
        <w:lastRenderedPageBreak/>
        <w:t xml:space="preserve">        &lt;xs:choice minOccurs="0" maxOccurs="unbounded"&gt;</w:t>
      </w:r>
    </w:p>
    <w:p w14:paraId="2F9EEC9A" w14:textId="77777777" w:rsidR="0053566B" w:rsidRPr="00F2760D" w:rsidRDefault="0053566B" w:rsidP="0053566B">
      <w:pPr>
        <w:pStyle w:val="PL"/>
        <w:rPr>
          <w:rFonts w:eastAsia="SimSun"/>
        </w:rPr>
      </w:pPr>
      <w:r w:rsidRPr="00F2760D">
        <w:rPr>
          <w:rFonts w:eastAsia="SimSun"/>
        </w:rPr>
        <w:t xml:space="preserve">          &lt;xs:element name="VAL-UE-id" type="sealuec:VALUEIDType"/&gt;</w:t>
      </w:r>
    </w:p>
    <w:p w14:paraId="7EE79BFE" w14:textId="77777777" w:rsidR="0053566B" w:rsidRPr="00F2760D" w:rsidRDefault="0053566B" w:rsidP="0053566B">
      <w:pPr>
        <w:pStyle w:val="PL"/>
        <w:rPr>
          <w:rFonts w:eastAsia="SimSun"/>
        </w:rPr>
      </w:pPr>
      <w:r w:rsidRPr="00F2760D">
        <w:rPr>
          <w:rFonts w:eastAsia="SimSun"/>
        </w:rPr>
        <w:t xml:space="preserve">          &lt;xs:element name="VAL-service-id" type="xs:string"/&gt;</w:t>
      </w:r>
    </w:p>
    <w:p w14:paraId="16586D7D" w14:textId="77777777" w:rsidR="0053566B" w:rsidRPr="00F2760D" w:rsidRDefault="0053566B" w:rsidP="0053566B">
      <w:pPr>
        <w:pStyle w:val="PL"/>
        <w:rPr>
          <w:rFonts w:eastAsia="SimSun"/>
        </w:rPr>
      </w:pPr>
      <w:r w:rsidRPr="00F2760D">
        <w:rPr>
          <w:rFonts w:eastAsia="SimSun"/>
        </w:rPr>
        <w:t xml:space="preserve">          &lt;xs:element name="name" type="sealuec:NameType"/&gt;</w:t>
      </w:r>
    </w:p>
    <w:p w14:paraId="596D24F5" w14:textId="77777777" w:rsidR="0053566B" w:rsidRPr="00F2760D" w:rsidRDefault="0053566B" w:rsidP="0053566B">
      <w:pPr>
        <w:pStyle w:val="PL"/>
        <w:rPr>
          <w:rFonts w:eastAsia="SimSun"/>
        </w:rPr>
      </w:pPr>
      <w:r w:rsidRPr="00F2760D">
        <w:rPr>
          <w:rFonts w:eastAsia="SimSun"/>
        </w:rPr>
        <w:t xml:space="preserve">        &lt;/xs:choice&gt;</w:t>
      </w:r>
    </w:p>
    <w:p w14:paraId="4B2FAEF5" w14:textId="77777777" w:rsidR="0053566B" w:rsidRPr="00F2760D" w:rsidRDefault="0053566B" w:rsidP="0053566B">
      <w:pPr>
        <w:pStyle w:val="PL"/>
        <w:rPr>
          <w:rFonts w:eastAsia="SimSun"/>
        </w:rPr>
      </w:pPr>
      <w:r w:rsidRPr="00F2760D">
        <w:rPr>
          <w:rFonts w:eastAsia="SimSun"/>
        </w:rPr>
        <w:t xml:space="preserve">        &lt;xs:element name="common" type="sealuec:CommonType"/&gt;</w:t>
      </w:r>
    </w:p>
    <w:p w14:paraId="7F57D2AE" w14:textId="77777777" w:rsidR="0053566B" w:rsidRPr="00F2760D" w:rsidRDefault="0053566B" w:rsidP="0053566B">
      <w:pPr>
        <w:pStyle w:val="PL"/>
        <w:rPr>
          <w:rFonts w:eastAsia="SimSun"/>
        </w:rPr>
      </w:pPr>
      <w:r w:rsidRPr="00F2760D">
        <w:rPr>
          <w:rFonts w:eastAsia="SimSun"/>
        </w:rPr>
        <w:t xml:space="preserve">        &lt;xs:element name="on-network" type="sealuec:On-networkType"/&gt;</w:t>
      </w:r>
    </w:p>
    <w:p w14:paraId="673A49B4"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422A7F31" w14:textId="77777777" w:rsidR="0053566B" w:rsidRPr="00F2760D" w:rsidRDefault="0053566B" w:rsidP="0053566B">
      <w:pPr>
        <w:pStyle w:val="PL"/>
        <w:rPr>
          <w:rFonts w:eastAsia="SimSun"/>
        </w:rPr>
      </w:pPr>
      <w:r w:rsidRPr="00F2760D">
        <w:rPr>
          <w:rFonts w:eastAsia="SimSun"/>
        </w:rPr>
        <w:t xml:space="preserve">        &lt;xs:any namespace="##other" processContents="lax" minOccurs="0" maxOccurs="unbounded"/&gt;</w:t>
      </w:r>
    </w:p>
    <w:p w14:paraId="735E5DDA" w14:textId="77777777" w:rsidR="0053566B" w:rsidRPr="00F2760D" w:rsidRDefault="0053566B" w:rsidP="0053566B">
      <w:pPr>
        <w:pStyle w:val="PL"/>
        <w:rPr>
          <w:rFonts w:eastAsia="SimSun"/>
        </w:rPr>
      </w:pPr>
      <w:r w:rsidRPr="00F2760D">
        <w:rPr>
          <w:rFonts w:eastAsia="SimSun"/>
        </w:rPr>
        <w:t xml:space="preserve">      &lt;/xs:sequence&gt;</w:t>
      </w:r>
    </w:p>
    <w:p w14:paraId="06437959" w14:textId="77777777" w:rsidR="0053566B" w:rsidRPr="00F2760D" w:rsidRDefault="0053566B" w:rsidP="0053566B">
      <w:pPr>
        <w:pStyle w:val="PL"/>
        <w:rPr>
          <w:rFonts w:eastAsia="SimSun"/>
        </w:rPr>
      </w:pPr>
      <w:r w:rsidRPr="00F2760D">
        <w:rPr>
          <w:rFonts w:eastAsia="SimSun"/>
        </w:rPr>
        <w:t xml:space="preserve">      &lt;xs:attribute name="domain" type="xs:anyURI" use="required"/&gt;</w:t>
      </w:r>
    </w:p>
    <w:p w14:paraId="6592F644"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51FE6B9D" w14:textId="77777777" w:rsidR="0053566B" w:rsidRPr="00F2760D" w:rsidRDefault="0053566B" w:rsidP="0053566B">
      <w:pPr>
        <w:pStyle w:val="PL"/>
        <w:rPr>
          <w:rFonts w:eastAsia="SimSun"/>
        </w:rPr>
      </w:pPr>
      <w:r w:rsidRPr="00F2760D">
        <w:rPr>
          <w:rFonts w:eastAsia="SimSun"/>
        </w:rPr>
        <w:t xml:space="preserve">    &lt;/xs:complexType&gt;</w:t>
      </w:r>
    </w:p>
    <w:p w14:paraId="287348DE" w14:textId="77777777" w:rsidR="0053566B" w:rsidRPr="00F2760D" w:rsidRDefault="0053566B" w:rsidP="0053566B">
      <w:pPr>
        <w:pStyle w:val="PL"/>
        <w:rPr>
          <w:rFonts w:eastAsia="SimSun"/>
        </w:rPr>
      </w:pPr>
      <w:r w:rsidRPr="00F2760D">
        <w:rPr>
          <w:rFonts w:eastAsia="SimSun"/>
        </w:rPr>
        <w:t xml:space="preserve">  &lt;/xs:element&gt;</w:t>
      </w:r>
    </w:p>
    <w:p w14:paraId="69BF3687" w14:textId="77777777" w:rsidR="0053566B" w:rsidRPr="00F2760D" w:rsidRDefault="0053566B" w:rsidP="0053566B">
      <w:pPr>
        <w:pStyle w:val="PL"/>
        <w:rPr>
          <w:rFonts w:eastAsia="SimSun"/>
        </w:rPr>
      </w:pPr>
    </w:p>
    <w:p w14:paraId="679BB6A0" w14:textId="77777777" w:rsidR="0053566B" w:rsidRPr="00F2760D" w:rsidRDefault="0053566B" w:rsidP="0053566B">
      <w:pPr>
        <w:pStyle w:val="PL"/>
        <w:rPr>
          <w:rFonts w:eastAsia="SimSun"/>
        </w:rPr>
      </w:pPr>
      <w:r w:rsidRPr="00F2760D">
        <w:rPr>
          <w:rFonts w:eastAsia="SimSun"/>
        </w:rPr>
        <w:t xml:space="preserve">  &lt;xs:complexType name="NameType"&gt;</w:t>
      </w:r>
    </w:p>
    <w:p w14:paraId="5BBA134E" w14:textId="77777777" w:rsidR="0053566B" w:rsidRPr="00F2760D" w:rsidRDefault="0053566B" w:rsidP="0053566B">
      <w:pPr>
        <w:pStyle w:val="PL"/>
        <w:rPr>
          <w:rFonts w:eastAsia="SimSun"/>
          <w:lang w:val="fr-FR"/>
        </w:rPr>
      </w:pPr>
      <w:r w:rsidRPr="00F2760D">
        <w:rPr>
          <w:rFonts w:eastAsia="SimSun"/>
        </w:rPr>
        <w:t xml:space="preserve">    </w:t>
      </w:r>
      <w:r w:rsidRPr="00AF1F48">
        <w:rPr>
          <w:rFonts w:eastAsia="SimSun"/>
          <w:lang w:val="fr-FR"/>
        </w:rPr>
        <w:t>&lt;xs:simpleContent&gt;</w:t>
      </w:r>
    </w:p>
    <w:p w14:paraId="0C8388DB" w14:textId="77777777" w:rsidR="0053566B" w:rsidRPr="00F2760D" w:rsidRDefault="0053566B" w:rsidP="0053566B">
      <w:pPr>
        <w:pStyle w:val="PL"/>
        <w:rPr>
          <w:rFonts w:eastAsia="SimSun"/>
          <w:lang w:val="fr-FR"/>
        </w:rPr>
      </w:pPr>
      <w:r w:rsidRPr="00AF1F48">
        <w:rPr>
          <w:rFonts w:eastAsia="SimSun"/>
          <w:lang w:val="fr-FR"/>
        </w:rPr>
        <w:t xml:space="preserve">      &lt;xs:extension base="xs:token"&gt;</w:t>
      </w:r>
    </w:p>
    <w:p w14:paraId="2D25F427" w14:textId="77777777" w:rsidR="0053566B" w:rsidRPr="00F2760D" w:rsidRDefault="0053566B" w:rsidP="0053566B">
      <w:pPr>
        <w:pStyle w:val="PL"/>
        <w:rPr>
          <w:rFonts w:eastAsia="SimSun"/>
          <w:lang w:val="fr-FR"/>
        </w:rPr>
      </w:pPr>
      <w:r w:rsidRPr="00AF1F48">
        <w:rPr>
          <w:rFonts w:eastAsia="SimSun"/>
          <w:lang w:val="fr-FR"/>
        </w:rPr>
        <w:t xml:space="preserve">        &lt;xs:attribute ref="xml:lang"/&gt;</w:t>
      </w:r>
    </w:p>
    <w:p w14:paraId="241457A8" w14:textId="77777777" w:rsidR="0053566B" w:rsidRPr="00F2760D" w:rsidRDefault="0053566B" w:rsidP="0053566B">
      <w:pPr>
        <w:pStyle w:val="PL"/>
        <w:rPr>
          <w:rFonts w:eastAsia="SimSun"/>
        </w:rPr>
      </w:pPr>
      <w:r w:rsidRPr="00AF1F48">
        <w:rPr>
          <w:rFonts w:eastAsia="SimSun"/>
          <w:lang w:val="fr-FR"/>
        </w:rPr>
        <w:t xml:space="preserve">        </w:t>
      </w:r>
      <w:r w:rsidRPr="00F2760D">
        <w:rPr>
          <w:rFonts w:eastAsia="SimSun"/>
        </w:rPr>
        <w:t>&lt;xs:attributeGroup ref="sealuec:IndexType"/&gt;</w:t>
      </w:r>
    </w:p>
    <w:p w14:paraId="3B73998E" w14:textId="77777777" w:rsidR="0053566B" w:rsidRPr="00F2760D" w:rsidRDefault="0053566B" w:rsidP="0053566B">
      <w:pPr>
        <w:pStyle w:val="PL"/>
        <w:rPr>
          <w:rFonts w:eastAsia="SimSun"/>
          <w:lang w:val="fr-FR"/>
        </w:rPr>
      </w:pPr>
      <w:r w:rsidRPr="00F2760D">
        <w:rPr>
          <w:rFonts w:eastAsia="SimSun"/>
        </w:rPr>
        <w:t xml:space="preserve">      </w:t>
      </w:r>
      <w:r w:rsidRPr="00AF1F48">
        <w:rPr>
          <w:rFonts w:eastAsia="SimSun"/>
          <w:lang w:val="fr-FR"/>
        </w:rPr>
        <w:t>&lt;/xs:extension&gt;</w:t>
      </w:r>
    </w:p>
    <w:p w14:paraId="5CD6A80A" w14:textId="77777777" w:rsidR="0053566B" w:rsidRPr="00F2760D" w:rsidRDefault="0053566B" w:rsidP="0053566B">
      <w:pPr>
        <w:pStyle w:val="PL"/>
        <w:rPr>
          <w:rFonts w:eastAsia="SimSun"/>
          <w:lang w:val="fr-FR"/>
        </w:rPr>
      </w:pPr>
      <w:r w:rsidRPr="00AF1F48">
        <w:rPr>
          <w:rFonts w:eastAsia="SimSun"/>
          <w:lang w:val="fr-FR"/>
        </w:rPr>
        <w:t xml:space="preserve">    &lt;/xs:simpleContent&gt;</w:t>
      </w:r>
    </w:p>
    <w:p w14:paraId="31F95E1A" w14:textId="77777777" w:rsidR="0053566B" w:rsidRPr="00F2760D" w:rsidRDefault="0053566B" w:rsidP="0053566B">
      <w:pPr>
        <w:pStyle w:val="PL"/>
        <w:rPr>
          <w:rFonts w:eastAsia="SimSun"/>
          <w:lang w:val="fr-FR"/>
        </w:rPr>
      </w:pPr>
      <w:r w:rsidRPr="00AF1F48">
        <w:rPr>
          <w:rFonts w:eastAsia="SimSun"/>
          <w:lang w:val="fr-FR"/>
        </w:rPr>
        <w:t xml:space="preserve">  &lt;/xs:complexType&gt;</w:t>
      </w:r>
    </w:p>
    <w:p w14:paraId="469BD673" w14:textId="77777777" w:rsidR="0053566B" w:rsidRPr="00F2760D" w:rsidRDefault="0053566B" w:rsidP="0053566B">
      <w:pPr>
        <w:pStyle w:val="PL"/>
        <w:rPr>
          <w:rFonts w:eastAsia="SimSun"/>
          <w:lang w:val="fr-FR"/>
        </w:rPr>
      </w:pPr>
    </w:p>
    <w:p w14:paraId="637ECCCC" w14:textId="77777777" w:rsidR="0053566B" w:rsidRPr="00F2760D" w:rsidRDefault="0053566B" w:rsidP="0053566B">
      <w:pPr>
        <w:pStyle w:val="PL"/>
        <w:rPr>
          <w:rFonts w:eastAsia="SimSun"/>
        </w:rPr>
      </w:pPr>
      <w:r w:rsidRPr="00AF1F48">
        <w:rPr>
          <w:rFonts w:eastAsia="SimSun"/>
          <w:lang w:val="fr-FR"/>
        </w:rPr>
        <w:t xml:space="preserve">  </w:t>
      </w:r>
      <w:r w:rsidRPr="00F2760D">
        <w:rPr>
          <w:rFonts w:eastAsia="SimSun"/>
        </w:rPr>
        <w:t>&lt;xs:complexType name="VALUEIDType"&gt;</w:t>
      </w:r>
    </w:p>
    <w:p w14:paraId="128391D8" w14:textId="77777777" w:rsidR="0053566B" w:rsidRPr="00F2760D" w:rsidRDefault="0053566B" w:rsidP="0053566B">
      <w:pPr>
        <w:pStyle w:val="PL"/>
        <w:rPr>
          <w:rFonts w:eastAsia="SimSun"/>
        </w:rPr>
      </w:pPr>
      <w:r w:rsidRPr="00F2760D">
        <w:rPr>
          <w:rFonts w:eastAsia="SimSun"/>
        </w:rPr>
        <w:t xml:space="preserve">    &lt;xs:choice minOccurs="0" maxOccurs="unbounded"&gt;</w:t>
      </w:r>
    </w:p>
    <w:p w14:paraId="5C7EB5E0" w14:textId="62D647DF" w:rsidR="0053566B" w:rsidRPr="00F2760D" w:rsidRDefault="0053566B" w:rsidP="0053566B">
      <w:pPr>
        <w:pStyle w:val="PL"/>
        <w:rPr>
          <w:rFonts w:eastAsia="SimSun"/>
        </w:rPr>
      </w:pPr>
      <w:r w:rsidRPr="00F2760D">
        <w:rPr>
          <w:rFonts w:eastAsia="SimSun"/>
        </w:rPr>
        <w:t xml:space="preserve">      &lt;xs:element name="</w:t>
      </w:r>
      <w:r w:rsidR="003F219A">
        <w:rPr>
          <w:rFonts w:eastAsia="SimSun"/>
        </w:rPr>
        <w:t>i</w:t>
      </w:r>
      <w:r w:rsidRPr="00F2760D">
        <w:rPr>
          <w:rFonts w:eastAsia="SimSun"/>
        </w:rPr>
        <w:t>nstance-ID-URN" type="xs:anyURI"/&gt;</w:t>
      </w:r>
    </w:p>
    <w:p w14:paraId="04144B3D" w14:textId="77777777" w:rsidR="0053566B" w:rsidRPr="00F2760D" w:rsidRDefault="0053566B" w:rsidP="0053566B">
      <w:pPr>
        <w:pStyle w:val="PL"/>
        <w:rPr>
          <w:rFonts w:eastAsia="SimSun"/>
        </w:rPr>
      </w:pPr>
      <w:r w:rsidRPr="00F2760D">
        <w:rPr>
          <w:rFonts w:eastAsia="SimSun"/>
        </w:rPr>
        <w:t xml:space="preserve">      &lt;xs:element name="IMEI-range" type="sealuec:IMEI-rangeType"/&gt;</w:t>
      </w:r>
    </w:p>
    <w:p w14:paraId="1997161D"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54381DCB" w14:textId="77777777" w:rsidR="0053566B" w:rsidRPr="00F2760D" w:rsidRDefault="0053566B" w:rsidP="0053566B">
      <w:pPr>
        <w:pStyle w:val="PL"/>
        <w:rPr>
          <w:rFonts w:eastAsia="SimSun"/>
        </w:rPr>
      </w:pPr>
      <w:r w:rsidRPr="00F2760D">
        <w:rPr>
          <w:rFonts w:eastAsia="SimSun"/>
        </w:rPr>
        <w:t xml:space="preserve">      &lt;xs:any namespace="##other" processContents="lax"/&gt;</w:t>
      </w:r>
    </w:p>
    <w:p w14:paraId="07DBC4A0" w14:textId="77777777" w:rsidR="0053566B" w:rsidRPr="00F2760D" w:rsidRDefault="0053566B" w:rsidP="0053566B">
      <w:pPr>
        <w:pStyle w:val="PL"/>
        <w:rPr>
          <w:rFonts w:eastAsia="SimSun"/>
        </w:rPr>
      </w:pPr>
      <w:r w:rsidRPr="00F2760D">
        <w:rPr>
          <w:rFonts w:eastAsia="SimSun"/>
        </w:rPr>
        <w:t xml:space="preserve">    &lt;/xs:choice&gt;</w:t>
      </w:r>
    </w:p>
    <w:p w14:paraId="1512D35E"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0E437B31"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4DD9C990" w14:textId="77777777" w:rsidR="0053566B" w:rsidRPr="00F2760D" w:rsidRDefault="0053566B" w:rsidP="0053566B">
      <w:pPr>
        <w:pStyle w:val="PL"/>
        <w:rPr>
          <w:rFonts w:eastAsia="SimSun"/>
        </w:rPr>
      </w:pPr>
      <w:r w:rsidRPr="00F2760D">
        <w:rPr>
          <w:rFonts w:eastAsia="SimSun"/>
        </w:rPr>
        <w:t xml:space="preserve">  &lt;/xs:complexType&gt;</w:t>
      </w:r>
    </w:p>
    <w:p w14:paraId="37166D15" w14:textId="77777777" w:rsidR="0053566B" w:rsidRPr="00F2760D" w:rsidRDefault="0053566B" w:rsidP="0053566B">
      <w:pPr>
        <w:pStyle w:val="PL"/>
        <w:rPr>
          <w:rFonts w:eastAsia="SimSun"/>
        </w:rPr>
      </w:pPr>
    </w:p>
    <w:p w14:paraId="72639B50" w14:textId="77777777" w:rsidR="0053566B" w:rsidRPr="00F2760D" w:rsidRDefault="0053566B" w:rsidP="0053566B">
      <w:pPr>
        <w:pStyle w:val="PL"/>
        <w:rPr>
          <w:rFonts w:eastAsia="SimSun"/>
        </w:rPr>
      </w:pPr>
      <w:r w:rsidRPr="00F2760D">
        <w:rPr>
          <w:rFonts w:eastAsia="SimSun"/>
        </w:rPr>
        <w:t xml:space="preserve">  &lt;xs:complexType name="IMEI-rangeType"&gt;</w:t>
      </w:r>
    </w:p>
    <w:p w14:paraId="724A4059" w14:textId="77777777" w:rsidR="0053566B" w:rsidRPr="00F2760D" w:rsidRDefault="0053566B" w:rsidP="0053566B">
      <w:pPr>
        <w:pStyle w:val="PL"/>
        <w:rPr>
          <w:rFonts w:eastAsia="SimSun"/>
        </w:rPr>
      </w:pPr>
      <w:r w:rsidRPr="00F2760D">
        <w:rPr>
          <w:rFonts w:eastAsia="SimSun"/>
        </w:rPr>
        <w:t xml:space="preserve">    &lt;xs:sequence&gt;</w:t>
      </w:r>
    </w:p>
    <w:p w14:paraId="259392F1" w14:textId="77777777" w:rsidR="0053566B" w:rsidRPr="00F2760D" w:rsidRDefault="0053566B" w:rsidP="0053566B">
      <w:pPr>
        <w:pStyle w:val="PL"/>
        <w:rPr>
          <w:rFonts w:eastAsia="SimSun"/>
        </w:rPr>
      </w:pPr>
      <w:r w:rsidRPr="00F2760D">
        <w:rPr>
          <w:rFonts w:eastAsia="SimSun"/>
        </w:rPr>
        <w:t xml:space="preserve">      &lt;xs:element name="TAC" type="sealuec:tacType"/&gt;</w:t>
      </w:r>
    </w:p>
    <w:p w14:paraId="2978DDBA" w14:textId="77777777" w:rsidR="0053566B" w:rsidRPr="00F2760D" w:rsidRDefault="0053566B" w:rsidP="0053566B">
      <w:pPr>
        <w:pStyle w:val="PL"/>
        <w:rPr>
          <w:rFonts w:eastAsia="SimSun"/>
        </w:rPr>
      </w:pPr>
      <w:r w:rsidRPr="00F2760D">
        <w:rPr>
          <w:rFonts w:eastAsia="SimSun"/>
        </w:rPr>
        <w:t xml:space="preserve">      &lt;xs:choice minOccurs="0" maxOccurs="unbounded"&gt;</w:t>
      </w:r>
    </w:p>
    <w:p w14:paraId="1CDEE890" w14:textId="77777777" w:rsidR="0053566B" w:rsidRPr="00F2760D" w:rsidRDefault="0053566B" w:rsidP="0053566B">
      <w:pPr>
        <w:pStyle w:val="PL"/>
        <w:rPr>
          <w:rFonts w:eastAsia="SimSun"/>
        </w:rPr>
      </w:pPr>
      <w:r w:rsidRPr="00F2760D">
        <w:rPr>
          <w:rFonts w:eastAsia="SimSun"/>
        </w:rPr>
        <w:t xml:space="preserve">        &lt;xs:element name="SNR" type="sealuec:snrType"/&gt;</w:t>
      </w:r>
    </w:p>
    <w:p w14:paraId="2E8C946F" w14:textId="77777777" w:rsidR="0053566B" w:rsidRPr="00F2760D" w:rsidRDefault="0053566B" w:rsidP="0053566B">
      <w:pPr>
        <w:pStyle w:val="PL"/>
        <w:rPr>
          <w:rFonts w:eastAsia="SimSun"/>
        </w:rPr>
      </w:pPr>
      <w:r w:rsidRPr="00F2760D">
        <w:rPr>
          <w:rFonts w:eastAsia="SimSun"/>
        </w:rPr>
        <w:t xml:space="preserve">        &lt;xs:element name="SNR-range" type="sealuec:SNR-rangeType"/&gt;</w:t>
      </w:r>
    </w:p>
    <w:p w14:paraId="62274209" w14:textId="77777777" w:rsidR="0053566B" w:rsidRPr="00F2760D" w:rsidRDefault="0053566B" w:rsidP="0053566B">
      <w:pPr>
        <w:pStyle w:val="PL"/>
        <w:rPr>
          <w:rFonts w:eastAsia="SimSun"/>
        </w:rPr>
      </w:pPr>
      <w:r w:rsidRPr="00F2760D">
        <w:rPr>
          <w:rFonts w:eastAsia="SimSun"/>
        </w:rPr>
        <w:t xml:space="preserve">      &lt;/xs:choice&gt;</w:t>
      </w:r>
    </w:p>
    <w:p w14:paraId="171D39B3"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573B471E" w14:textId="77777777" w:rsidR="0053566B" w:rsidRPr="00F2760D" w:rsidRDefault="0053566B" w:rsidP="0053566B">
      <w:pPr>
        <w:pStyle w:val="PL"/>
        <w:rPr>
          <w:rFonts w:eastAsia="SimSun"/>
        </w:rPr>
      </w:pPr>
      <w:r w:rsidRPr="00F2760D">
        <w:rPr>
          <w:rFonts w:eastAsia="SimSun"/>
        </w:rPr>
        <w:t xml:space="preserve">      &lt;xs:any namespace="##other" processContents="lax" minOccurs="0" maxOccurs="unbounded"/&gt;</w:t>
      </w:r>
    </w:p>
    <w:p w14:paraId="1824217E" w14:textId="77777777" w:rsidR="0053566B" w:rsidRPr="00F2760D" w:rsidRDefault="0053566B" w:rsidP="0053566B">
      <w:pPr>
        <w:pStyle w:val="PL"/>
        <w:rPr>
          <w:rFonts w:eastAsia="SimSun"/>
        </w:rPr>
      </w:pPr>
      <w:r w:rsidRPr="00F2760D">
        <w:rPr>
          <w:rFonts w:eastAsia="SimSun"/>
        </w:rPr>
        <w:t xml:space="preserve">    &lt;/xs:sequence&gt;</w:t>
      </w:r>
    </w:p>
    <w:p w14:paraId="3D259F36"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6759BC8C"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78A33035" w14:textId="77777777" w:rsidR="0053566B" w:rsidRPr="00F2760D" w:rsidRDefault="0053566B" w:rsidP="0053566B">
      <w:pPr>
        <w:pStyle w:val="PL"/>
        <w:rPr>
          <w:rFonts w:eastAsia="SimSun"/>
        </w:rPr>
      </w:pPr>
      <w:r w:rsidRPr="00F2760D">
        <w:rPr>
          <w:rFonts w:eastAsia="SimSun"/>
        </w:rPr>
        <w:t xml:space="preserve">  &lt;/xs:complexType&gt;</w:t>
      </w:r>
    </w:p>
    <w:p w14:paraId="277D49EE" w14:textId="77777777" w:rsidR="0053566B" w:rsidRPr="00F2760D" w:rsidRDefault="0053566B" w:rsidP="0053566B">
      <w:pPr>
        <w:pStyle w:val="PL"/>
        <w:rPr>
          <w:rFonts w:eastAsia="SimSun"/>
        </w:rPr>
      </w:pPr>
    </w:p>
    <w:p w14:paraId="0C89FFDD" w14:textId="77777777" w:rsidR="0053566B" w:rsidRPr="00F2760D" w:rsidRDefault="0053566B" w:rsidP="0053566B">
      <w:pPr>
        <w:pStyle w:val="PL"/>
        <w:rPr>
          <w:rFonts w:eastAsia="SimSun"/>
        </w:rPr>
      </w:pPr>
      <w:r w:rsidRPr="00F2760D">
        <w:rPr>
          <w:rFonts w:eastAsia="SimSun"/>
        </w:rPr>
        <w:t xml:space="preserve">  &lt;xs:complexType name="SNR-rangeType"&gt;</w:t>
      </w:r>
    </w:p>
    <w:p w14:paraId="252970F1" w14:textId="77777777" w:rsidR="0053566B" w:rsidRPr="00F2760D" w:rsidRDefault="0053566B" w:rsidP="0053566B">
      <w:pPr>
        <w:pStyle w:val="PL"/>
        <w:rPr>
          <w:rFonts w:eastAsia="SimSun"/>
        </w:rPr>
      </w:pPr>
      <w:r w:rsidRPr="00F2760D">
        <w:rPr>
          <w:rFonts w:eastAsia="SimSun"/>
        </w:rPr>
        <w:t xml:space="preserve">    &lt;xs:sequence&gt;</w:t>
      </w:r>
    </w:p>
    <w:p w14:paraId="41DE951C" w14:textId="5190280D" w:rsidR="0053566B" w:rsidRPr="00F2760D" w:rsidRDefault="0053566B" w:rsidP="0053566B">
      <w:pPr>
        <w:pStyle w:val="PL"/>
        <w:rPr>
          <w:rFonts w:eastAsia="SimSun"/>
        </w:rPr>
      </w:pPr>
      <w:r w:rsidRPr="00F2760D">
        <w:rPr>
          <w:rFonts w:eastAsia="SimSun"/>
        </w:rPr>
        <w:t xml:space="preserve">      &lt;xs:element name="</w:t>
      </w:r>
      <w:r w:rsidR="003849CF">
        <w:rPr>
          <w:rFonts w:eastAsia="SimSun"/>
        </w:rPr>
        <w:t>l</w:t>
      </w:r>
      <w:r w:rsidRPr="00F2760D">
        <w:rPr>
          <w:rFonts w:eastAsia="SimSun"/>
        </w:rPr>
        <w:t>ow-SNR" type="sealuec:snrType"/&gt;</w:t>
      </w:r>
    </w:p>
    <w:p w14:paraId="130B188F" w14:textId="225D6619" w:rsidR="0053566B" w:rsidRPr="00F2760D" w:rsidRDefault="0053566B" w:rsidP="0053566B">
      <w:pPr>
        <w:pStyle w:val="PL"/>
        <w:rPr>
          <w:rFonts w:eastAsia="SimSun"/>
        </w:rPr>
      </w:pPr>
      <w:r w:rsidRPr="00F2760D">
        <w:rPr>
          <w:rFonts w:eastAsia="SimSun"/>
        </w:rPr>
        <w:t xml:space="preserve">      &lt;xs:element name="</w:t>
      </w:r>
      <w:r w:rsidR="003849CF">
        <w:rPr>
          <w:rFonts w:eastAsia="SimSun"/>
        </w:rPr>
        <w:t>h</w:t>
      </w:r>
      <w:r w:rsidRPr="00F2760D">
        <w:rPr>
          <w:rFonts w:eastAsia="SimSun"/>
        </w:rPr>
        <w:t>igh-SNR" type="sealuec:snrType"/&gt;</w:t>
      </w:r>
    </w:p>
    <w:p w14:paraId="2BB9E112" w14:textId="77777777" w:rsidR="0053566B" w:rsidRPr="00F2760D" w:rsidRDefault="0053566B" w:rsidP="0053566B">
      <w:pPr>
        <w:pStyle w:val="PL"/>
        <w:rPr>
          <w:rFonts w:eastAsia="SimSun"/>
        </w:rPr>
      </w:pPr>
      <w:r w:rsidRPr="00F2760D">
        <w:rPr>
          <w:rFonts w:eastAsia="SimSun"/>
        </w:rPr>
        <w:t xml:space="preserve">      &lt;xs:element name="anyExt" type="sealuec:anyExtType" minOccurs="0"/&gt;</w:t>
      </w:r>
    </w:p>
    <w:p w14:paraId="14FC2F15" w14:textId="77777777" w:rsidR="0053566B" w:rsidRPr="00F2760D" w:rsidRDefault="0053566B" w:rsidP="0053566B">
      <w:pPr>
        <w:pStyle w:val="PL"/>
        <w:rPr>
          <w:rFonts w:eastAsia="SimSun"/>
        </w:rPr>
      </w:pPr>
      <w:r w:rsidRPr="00F2760D">
        <w:rPr>
          <w:rFonts w:eastAsia="SimSun"/>
        </w:rPr>
        <w:t xml:space="preserve">      &lt;xs:any namespace="##other" processContents="lax" minOccurs="0" maxOccurs="unbounded"/&gt;</w:t>
      </w:r>
    </w:p>
    <w:p w14:paraId="29A6ED4E" w14:textId="77777777" w:rsidR="0053566B" w:rsidRPr="00F2760D" w:rsidRDefault="0053566B" w:rsidP="0053566B">
      <w:pPr>
        <w:pStyle w:val="PL"/>
        <w:rPr>
          <w:rFonts w:eastAsia="SimSun"/>
        </w:rPr>
      </w:pPr>
      <w:r w:rsidRPr="00F2760D">
        <w:rPr>
          <w:rFonts w:eastAsia="SimSun"/>
        </w:rPr>
        <w:t xml:space="preserve">    &lt;/xs:sequence&gt;</w:t>
      </w:r>
    </w:p>
    <w:p w14:paraId="03EA976A"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59BF7B53"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21EAF360" w14:textId="77777777" w:rsidR="0053566B" w:rsidRPr="00F2760D" w:rsidRDefault="0053566B" w:rsidP="0053566B">
      <w:pPr>
        <w:pStyle w:val="PL"/>
        <w:rPr>
          <w:rFonts w:eastAsia="SimSun"/>
        </w:rPr>
      </w:pPr>
      <w:r w:rsidRPr="00F2760D">
        <w:rPr>
          <w:rFonts w:eastAsia="SimSun"/>
        </w:rPr>
        <w:t xml:space="preserve">  &lt;/xs:complexType&gt;</w:t>
      </w:r>
    </w:p>
    <w:p w14:paraId="4D8763A5" w14:textId="77777777" w:rsidR="0053566B" w:rsidRPr="00F2760D" w:rsidRDefault="0053566B" w:rsidP="0053566B">
      <w:pPr>
        <w:pStyle w:val="PL"/>
        <w:rPr>
          <w:rFonts w:eastAsia="SimSun"/>
        </w:rPr>
      </w:pPr>
    </w:p>
    <w:p w14:paraId="5E068C81" w14:textId="77777777" w:rsidR="0053566B" w:rsidRPr="00F2760D" w:rsidRDefault="0053566B" w:rsidP="0053566B">
      <w:pPr>
        <w:pStyle w:val="PL"/>
        <w:rPr>
          <w:rFonts w:eastAsia="SimSun"/>
        </w:rPr>
      </w:pPr>
      <w:r w:rsidRPr="00F2760D">
        <w:rPr>
          <w:rFonts w:eastAsia="SimSun"/>
        </w:rPr>
        <w:t xml:space="preserve">  &lt;xs:simpleType name="tac-baseType"&gt;</w:t>
      </w:r>
    </w:p>
    <w:p w14:paraId="3C49095B" w14:textId="77777777" w:rsidR="0053566B" w:rsidRPr="00F2760D" w:rsidRDefault="0053566B" w:rsidP="0053566B">
      <w:pPr>
        <w:pStyle w:val="PL"/>
        <w:rPr>
          <w:rFonts w:eastAsia="SimSun"/>
        </w:rPr>
      </w:pPr>
      <w:r w:rsidRPr="00F2760D">
        <w:rPr>
          <w:rFonts w:eastAsia="SimSun"/>
        </w:rPr>
        <w:t xml:space="preserve">      &lt;xs:restriction base="xs:decimal"&gt;</w:t>
      </w:r>
    </w:p>
    <w:p w14:paraId="58F8AF64" w14:textId="77777777" w:rsidR="0053566B" w:rsidRPr="00F2760D" w:rsidRDefault="0053566B" w:rsidP="0053566B">
      <w:pPr>
        <w:pStyle w:val="PL"/>
        <w:rPr>
          <w:rFonts w:eastAsia="SimSun"/>
        </w:rPr>
      </w:pPr>
      <w:r w:rsidRPr="00F2760D">
        <w:rPr>
          <w:rFonts w:eastAsia="SimSun"/>
        </w:rPr>
        <w:t xml:space="preserve">        &lt;xs:totalDigits value="8"/&gt;</w:t>
      </w:r>
    </w:p>
    <w:p w14:paraId="576D662B" w14:textId="77777777" w:rsidR="0053566B" w:rsidRPr="00F2760D" w:rsidRDefault="0053566B" w:rsidP="0053566B">
      <w:pPr>
        <w:pStyle w:val="PL"/>
        <w:rPr>
          <w:rFonts w:eastAsia="SimSun"/>
        </w:rPr>
      </w:pPr>
      <w:r w:rsidRPr="00F2760D">
        <w:rPr>
          <w:rFonts w:eastAsia="SimSun"/>
        </w:rPr>
        <w:t xml:space="preserve">      &lt;/xs:restriction&gt;</w:t>
      </w:r>
    </w:p>
    <w:p w14:paraId="1AF56D78" w14:textId="77777777" w:rsidR="0053566B" w:rsidRPr="00F2760D" w:rsidRDefault="0053566B" w:rsidP="0053566B">
      <w:pPr>
        <w:pStyle w:val="PL"/>
        <w:rPr>
          <w:rFonts w:eastAsia="SimSun"/>
        </w:rPr>
      </w:pPr>
      <w:r w:rsidRPr="00F2760D">
        <w:rPr>
          <w:rFonts w:eastAsia="SimSun"/>
        </w:rPr>
        <w:t xml:space="preserve">  &lt;/xs:simpleType&gt;</w:t>
      </w:r>
    </w:p>
    <w:p w14:paraId="54755302" w14:textId="77777777" w:rsidR="0053566B" w:rsidRPr="00F2760D" w:rsidRDefault="0053566B" w:rsidP="0053566B">
      <w:pPr>
        <w:pStyle w:val="PL"/>
        <w:rPr>
          <w:rFonts w:eastAsia="SimSun"/>
        </w:rPr>
      </w:pPr>
    </w:p>
    <w:p w14:paraId="33FE5955" w14:textId="77777777" w:rsidR="0053566B" w:rsidRPr="00F2760D" w:rsidRDefault="0053566B" w:rsidP="0053566B">
      <w:pPr>
        <w:pStyle w:val="PL"/>
        <w:rPr>
          <w:rFonts w:eastAsia="SimSun"/>
        </w:rPr>
      </w:pPr>
      <w:r w:rsidRPr="00F2760D">
        <w:rPr>
          <w:rFonts w:eastAsia="SimSun"/>
        </w:rPr>
        <w:t xml:space="preserve">  &lt;xs:complexType name="tacType"&gt;</w:t>
      </w:r>
    </w:p>
    <w:p w14:paraId="3FB5D10B" w14:textId="77777777" w:rsidR="0053566B" w:rsidRPr="008D2644" w:rsidRDefault="0053566B" w:rsidP="0053566B">
      <w:pPr>
        <w:pStyle w:val="PL"/>
        <w:rPr>
          <w:rFonts w:eastAsia="SimSun"/>
          <w:lang w:val="fr-FR"/>
        </w:rPr>
      </w:pPr>
      <w:r w:rsidRPr="00F2760D">
        <w:rPr>
          <w:rFonts w:eastAsia="SimSun"/>
        </w:rPr>
        <w:t xml:space="preserve">    </w:t>
      </w:r>
      <w:r w:rsidRPr="008D2644">
        <w:rPr>
          <w:rFonts w:eastAsia="SimSun"/>
          <w:lang w:val="fr-FR"/>
        </w:rPr>
        <w:t>&lt;xs:simpleContent&gt;</w:t>
      </w:r>
    </w:p>
    <w:p w14:paraId="3D21718E" w14:textId="77777777" w:rsidR="0053566B" w:rsidRPr="008D2644" w:rsidRDefault="0053566B" w:rsidP="0053566B">
      <w:pPr>
        <w:pStyle w:val="PL"/>
        <w:rPr>
          <w:rFonts w:eastAsia="SimSun"/>
          <w:lang w:val="fr-FR"/>
        </w:rPr>
      </w:pPr>
      <w:r w:rsidRPr="008D2644">
        <w:rPr>
          <w:rFonts w:eastAsia="SimSun"/>
          <w:lang w:val="fr-FR"/>
        </w:rPr>
        <w:t xml:space="preserve">      &lt;xs:extension base="sealuec:tac-baseType"&gt;</w:t>
      </w:r>
    </w:p>
    <w:p w14:paraId="470E3744" w14:textId="77777777" w:rsidR="0053566B" w:rsidRPr="00F2760D" w:rsidRDefault="0053566B" w:rsidP="0053566B">
      <w:pPr>
        <w:pStyle w:val="PL"/>
        <w:rPr>
          <w:rFonts w:eastAsia="SimSun"/>
        </w:rPr>
      </w:pPr>
      <w:r w:rsidRPr="008D2644">
        <w:rPr>
          <w:rFonts w:eastAsia="SimSun"/>
          <w:lang w:val="fr-FR"/>
        </w:rPr>
        <w:t xml:space="preserve">        </w:t>
      </w:r>
      <w:r w:rsidRPr="00F2760D">
        <w:rPr>
          <w:rFonts w:eastAsia="SimSun"/>
        </w:rPr>
        <w:t>&lt;xs:attributeGroup ref="sealuec:IndexType"/&gt;</w:t>
      </w:r>
    </w:p>
    <w:p w14:paraId="076B0E03"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3105488E" w14:textId="77777777" w:rsidR="0053566B" w:rsidRPr="008D2644" w:rsidRDefault="0053566B" w:rsidP="0053566B">
      <w:pPr>
        <w:pStyle w:val="PL"/>
        <w:rPr>
          <w:rFonts w:eastAsia="SimSun"/>
          <w:lang w:val="fr-FR"/>
        </w:rPr>
      </w:pPr>
      <w:r w:rsidRPr="00F2760D">
        <w:rPr>
          <w:rFonts w:eastAsia="SimSun"/>
        </w:rPr>
        <w:t xml:space="preserve">   </w:t>
      </w:r>
      <w:r>
        <w:rPr>
          <w:rFonts w:eastAsia="SimSun"/>
        </w:rPr>
        <w:t xml:space="preserve">  </w:t>
      </w:r>
      <w:r w:rsidRPr="00F2760D">
        <w:rPr>
          <w:rFonts w:eastAsia="SimSun"/>
        </w:rPr>
        <w:t xml:space="preserve"> </w:t>
      </w:r>
      <w:r w:rsidRPr="008D2644">
        <w:rPr>
          <w:rFonts w:eastAsia="SimSun"/>
          <w:lang w:val="fr-FR"/>
        </w:rPr>
        <w:t>&lt;/xs:extension&gt;</w:t>
      </w:r>
    </w:p>
    <w:p w14:paraId="32BD43A8" w14:textId="77777777" w:rsidR="0053566B" w:rsidRPr="008D2644" w:rsidRDefault="0053566B" w:rsidP="0053566B">
      <w:pPr>
        <w:pStyle w:val="PL"/>
        <w:rPr>
          <w:rFonts w:eastAsia="SimSun"/>
          <w:lang w:val="fr-FR"/>
        </w:rPr>
      </w:pPr>
      <w:r w:rsidRPr="008D2644">
        <w:rPr>
          <w:rFonts w:eastAsia="SimSun"/>
          <w:lang w:val="fr-FR"/>
        </w:rPr>
        <w:t xml:space="preserve">    &lt;/xs:simpleContent&gt;</w:t>
      </w:r>
    </w:p>
    <w:p w14:paraId="21D9563B" w14:textId="77777777" w:rsidR="0053566B" w:rsidRPr="008D2644" w:rsidRDefault="0053566B" w:rsidP="0053566B">
      <w:pPr>
        <w:pStyle w:val="PL"/>
        <w:rPr>
          <w:rFonts w:eastAsia="SimSun"/>
          <w:lang w:val="fr-FR"/>
        </w:rPr>
      </w:pPr>
      <w:r w:rsidRPr="008D2644">
        <w:rPr>
          <w:rFonts w:eastAsia="SimSun"/>
          <w:lang w:val="fr-FR"/>
        </w:rPr>
        <w:t xml:space="preserve">  &lt;/xs:complexType&gt;</w:t>
      </w:r>
    </w:p>
    <w:p w14:paraId="29CDD2E0" w14:textId="77777777" w:rsidR="0053566B" w:rsidRPr="008D2644" w:rsidRDefault="0053566B" w:rsidP="0053566B">
      <w:pPr>
        <w:pStyle w:val="PL"/>
        <w:rPr>
          <w:rFonts w:eastAsia="SimSun"/>
          <w:lang w:val="fr-FR"/>
        </w:rPr>
      </w:pPr>
    </w:p>
    <w:p w14:paraId="581FB31D" w14:textId="77777777" w:rsidR="0053566B" w:rsidRPr="00F2760D" w:rsidRDefault="0053566B" w:rsidP="0053566B">
      <w:pPr>
        <w:pStyle w:val="PL"/>
        <w:rPr>
          <w:rFonts w:eastAsia="SimSun"/>
        </w:rPr>
      </w:pPr>
      <w:r w:rsidRPr="008D2644">
        <w:rPr>
          <w:rFonts w:eastAsia="SimSun"/>
          <w:lang w:val="fr-FR"/>
        </w:rPr>
        <w:t xml:space="preserve">  </w:t>
      </w:r>
      <w:r w:rsidRPr="00F2760D">
        <w:rPr>
          <w:rFonts w:eastAsia="SimSun"/>
        </w:rPr>
        <w:t>&lt;xs:simpleType name="snr-baseType"&gt;</w:t>
      </w:r>
    </w:p>
    <w:p w14:paraId="53275446" w14:textId="77777777" w:rsidR="0053566B" w:rsidRPr="00F2760D" w:rsidRDefault="0053566B" w:rsidP="0053566B">
      <w:pPr>
        <w:pStyle w:val="PL"/>
        <w:rPr>
          <w:rFonts w:eastAsia="SimSun"/>
        </w:rPr>
      </w:pPr>
      <w:r w:rsidRPr="00F2760D">
        <w:rPr>
          <w:rFonts w:eastAsia="SimSun"/>
        </w:rPr>
        <w:t xml:space="preserve">    &lt;xs:restriction base="xs:decimal"&gt;</w:t>
      </w:r>
    </w:p>
    <w:p w14:paraId="26D8DB1F" w14:textId="77777777" w:rsidR="0053566B" w:rsidRPr="00F2760D" w:rsidRDefault="0053566B" w:rsidP="0053566B">
      <w:pPr>
        <w:pStyle w:val="PL"/>
        <w:rPr>
          <w:rFonts w:eastAsia="SimSun"/>
        </w:rPr>
      </w:pPr>
      <w:r w:rsidRPr="00F2760D">
        <w:rPr>
          <w:rFonts w:eastAsia="SimSun"/>
        </w:rPr>
        <w:t xml:space="preserve">      &lt;xs:totalDigits value="6"/&gt;</w:t>
      </w:r>
    </w:p>
    <w:p w14:paraId="685AF7FF" w14:textId="77777777" w:rsidR="0053566B" w:rsidRPr="00F2760D" w:rsidRDefault="0053566B" w:rsidP="0053566B">
      <w:pPr>
        <w:pStyle w:val="PL"/>
        <w:rPr>
          <w:rFonts w:eastAsia="SimSun"/>
        </w:rPr>
      </w:pPr>
      <w:r w:rsidRPr="00F2760D">
        <w:rPr>
          <w:rFonts w:eastAsia="SimSun"/>
        </w:rPr>
        <w:lastRenderedPageBreak/>
        <w:t xml:space="preserve">    &lt;/xs:restriction&gt;</w:t>
      </w:r>
    </w:p>
    <w:p w14:paraId="04E8D346" w14:textId="77777777" w:rsidR="0053566B" w:rsidRPr="00F2760D" w:rsidRDefault="0053566B" w:rsidP="0053566B">
      <w:pPr>
        <w:pStyle w:val="PL"/>
        <w:rPr>
          <w:rFonts w:eastAsia="SimSun"/>
        </w:rPr>
      </w:pPr>
      <w:r w:rsidRPr="00F2760D">
        <w:rPr>
          <w:rFonts w:eastAsia="SimSun"/>
        </w:rPr>
        <w:t xml:space="preserve">  &lt;/xs:simpleType&gt;</w:t>
      </w:r>
    </w:p>
    <w:p w14:paraId="72FDCB8A" w14:textId="77777777" w:rsidR="0053566B" w:rsidRPr="00F2760D" w:rsidRDefault="0053566B" w:rsidP="0053566B">
      <w:pPr>
        <w:pStyle w:val="PL"/>
        <w:rPr>
          <w:rFonts w:eastAsia="SimSun"/>
        </w:rPr>
      </w:pPr>
    </w:p>
    <w:p w14:paraId="0D76664C" w14:textId="77777777" w:rsidR="0053566B" w:rsidRPr="00F2760D" w:rsidRDefault="0053566B" w:rsidP="0053566B">
      <w:pPr>
        <w:pStyle w:val="PL"/>
        <w:rPr>
          <w:rFonts w:eastAsia="SimSun"/>
        </w:rPr>
      </w:pPr>
      <w:r w:rsidRPr="00F2760D">
        <w:rPr>
          <w:rFonts w:eastAsia="SimSun"/>
        </w:rPr>
        <w:t xml:space="preserve">  &lt;xs:complexType name="snrType"&gt;</w:t>
      </w:r>
    </w:p>
    <w:p w14:paraId="123F1A26" w14:textId="77777777" w:rsidR="0053566B" w:rsidRPr="00F2760D" w:rsidRDefault="0053566B" w:rsidP="0053566B">
      <w:pPr>
        <w:pStyle w:val="PL"/>
        <w:rPr>
          <w:rFonts w:eastAsia="SimSun"/>
        </w:rPr>
      </w:pPr>
      <w:r w:rsidRPr="00F2760D">
        <w:rPr>
          <w:rFonts w:eastAsia="SimSun"/>
        </w:rPr>
        <w:t xml:space="preserve">    &lt;xs:simpleContent&gt;</w:t>
      </w:r>
    </w:p>
    <w:p w14:paraId="19DAE18C" w14:textId="77777777" w:rsidR="0053566B" w:rsidRPr="00F2760D" w:rsidRDefault="0053566B" w:rsidP="0053566B">
      <w:pPr>
        <w:pStyle w:val="PL"/>
        <w:rPr>
          <w:rFonts w:eastAsia="SimSun"/>
        </w:rPr>
      </w:pPr>
      <w:r w:rsidRPr="00F2760D">
        <w:rPr>
          <w:rFonts w:eastAsia="SimSun"/>
        </w:rPr>
        <w:t xml:space="preserve">      &lt;xs:extension base="sealuec:snr-baseType"&gt;</w:t>
      </w:r>
    </w:p>
    <w:p w14:paraId="7D0B851B" w14:textId="77777777" w:rsidR="0053566B" w:rsidRPr="00F2760D" w:rsidRDefault="0053566B" w:rsidP="0053566B">
      <w:pPr>
        <w:pStyle w:val="PL"/>
        <w:rPr>
          <w:rFonts w:eastAsia="SimSun"/>
        </w:rPr>
      </w:pPr>
      <w:r w:rsidRPr="00F2760D">
        <w:rPr>
          <w:rFonts w:eastAsia="SimSun"/>
        </w:rPr>
        <w:t xml:space="preserve">        &lt;xs:attributeGroup ref="sealuec:IndexType"/&gt;</w:t>
      </w:r>
    </w:p>
    <w:p w14:paraId="3DFE676D" w14:textId="77777777" w:rsidR="0053566B" w:rsidRPr="00F2760D" w:rsidRDefault="0053566B" w:rsidP="0053566B">
      <w:pPr>
        <w:pStyle w:val="PL"/>
        <w:rPr>
          <w:rFonts w:eastAsia="SimSun"/>
        </w:rPr>
      </w:pPr>
      <w:r w:rsidRPr="00F2760D">
        <w:rPr>
          <w:rFonts w:eastAsia="SimSun"/>
        </w:rPr>
        <w:t xml:space="preserve">        &lt;xs:anyAttribute namespace="##any" processContents="lax"/&gt;</w:t>
      </w:r>
    </w:p>
    <w:p w14:paraId="63D29BEF" w14:textId="77777777" w:rsidR="0053566B" w:rsidRPr="00F2760D" w:rsidRDefault="0053566B" w:rsidP="0053566B">
      <w:pPr>
        <w:pStyle w:val="PL"/>
        <w:rPr>
          <w:rFonts w:eastAsia="SimSun"/>
          <w:lang w:val="fr-FR"/>
        </w:rPr>
      </w:pPr>
      <w:r w:rsidRPr="00F2760D">
        <w:rPr>
          <w:rFonts w:eastAsia="SimSun"/>
        </w:rPr>
        <w:t xml:space="preserve">      </w:t>
      </w:r>
      <w:r w:rsidRPr="00AF1F48">
        <w:rPr>
          <w:rFonts w:eastAsia="SimSun"/>
          <w:lang w:val="fr-FR"/>
        </w:rPr>
        <w:t>&lt;/xs:extension&gt;</w:t>
      </w:r>
    </w:p>
    <w:p w14:paraId="21B509C6" w14:textId="77777777" w:rsidR="0053566B" w:rsidRPr="00F2760D" w:rsidRDefault="0053566B" w:rsidP="0053566B">
      <w:pPr>
        <w:pStyle w:val="PL"/>
        <w:rPr>
          <w:rFonts w:eastAsia="SimSun"/>
          <w:lang w:val="fr-FR"/>
        </w:rPr>
      </w:pPr>
      <w:r w:rsidRPr="00AF1F48">
        <w:rPr>
          <w:rFonts w:eastAsia="SimSun"/>
          <w:lang w:val="fr-FR"/>
        </w:rPr>
        <w:t xml:space="preserve">    &lt;/xs:simpleContent&gt;</w:t>
      </w:r>
    </w:p>
    <w:p w14:paraId="3944C4A0" w14:textId="77777777" w:rsidR="0053566B" w:rsidRPr="00F2760D" w:rsidRDefault="0053566B" w:rsidP="0053566B">
      <w:pPr>
        <w:pStyle w:val="PL"/>
        <w:rPr>
          <w:rFonts w:eastAsia="SimSun"/>
          <w:lang w:val="fr-FR"/>
        </w:rPr>
      </w:pPr>
      <w:r w:rsidRPr="00AF1F48">
        <w:rPr>
          <w:rFonts w:eastAsia="SimSun"/>
          <w:lang w:val="fr-FR"/>
        </w:rPr>
        <w:t xml:space="preserve">  &lt;/xs:complexType&gt;</w:t>
      </w:r>
    </w:p>
    <w:p w14:paraId="1E3803D8" w14:textId="77777777" w:rsidR="0053566B" w:rsidRPr="00F2760D" w:rsidRDefault="0053566B" w:rsidP="0053566B">
      <w:pPr>
        <w:pStyle w:val="PL"/>
        <w:rPr>
          <w:rFonts w:eastAsia="SimSun"/>
          <w:lang w:val="fr-FR"/>
        </w:rPr>
      </w:pPr>
    </w:p>
    <w:p w14:paraId="65F84783" w14:textId="77777777" w:rsidR="0053566B" w:rsidRPr="00F2760D" w:rsidRDefault="0053566B" w:rsidP="0053566B">
      <w:pPr>
        <w:pStyle w:val="PL"/>
        <w:rPr>
          <w:rFonts w:eastAsia="SimSun"/>
        </w:rPr>
      </w:pPr>
      <w:r w:rsidRPr="00AF1F48">
        <w:rPr>
          <w:rFonts w:eastAsia="SimSun"/>
          <w:lang w:val="fr-FR"/>
        </w:rPr>
        <w:t xml:space="preserve">  </w:t>
      </w:r>
      <w:r w:rsidRPr="00F2760D">
        <w:rPr>
          <w:rFonts w:eastAsia="SimSun"/>
        </w:rPr>
        <w:t>&lt;xs:complexType name="CommonType" /&gt;</w:t>
      </w:r>
    </w:p>
    <w:p w14:paraId="00DC68D3" w14:textId="77777777" w:rsidR="0053566B" w:rsidRPr="00F2760D" w:rsidRDefault="0053566B" w:rsidP="0053566B">
      <w:pPr>
        <w:pStyle w:val="PL"/>
        <w:rPr>
          <w:rFonts w:eastAsia="SimSun"/>
        </w:rPr>
      </w:pPr>
      <w:r w:rsidRPr="00F2760D">
        <w:rPr>
          <w:rFonts w:eastAsia="SimSun"/>
        </w:rPr>
        <w:t xml:space="preserve">  &lt;xs:complexType name="On-networkType" /&gt;</w:t>
      </w:r>
    </w:p>
    <w:p w14:paraId="22AE2046" w14:textId="77777777" w:rsidR="0053566B" w:rsidRPr="00F2760D" w:rsidRDefault="0053566B" w:rsidP="0053566B">
      <w:pPr>
        <w:pStyle w:val="PL"/>
        <w:rPr>
          <w:rFonts w:eastAsia="SimSun"/>
        </w:rPr>
      </w:pPr>
    </w:p>
    <w:p w14:paraId="0D18EB0F" w14:textId="77777777" w:rsidR="0053566B" w:rsidRPr="00F2760D" w:rsidRDefault="0053566B" w:rsidP="0053566B">
      <w:pPr>
        <w:pStyle w:val="PL"/>
        <w:rPr>
          <w:rFonts w:eastAsia="SimSun"/>
        </w:rPr>
      </w:pPr>
    </w:p>
    <w:p w14:paraId="0FFE6453" w14:textId="77777777" w:rsidR="0053566B" w:rsidRPr="00F2760D" w:rsidRDefault="0053566B" w:rsidP="0053566B">
      <w:pPr>
        <w:pStyle w:val="PL"/>
        <w:rPr>
          <w:rFonts w:eastAsia="SimSun"/>
        </w:rPr>
      </w:pPr>
      <w:r w:rsidRPr="00F2760D">
        <w:rPr>
          <w:rFonts w:eastAsia="SimSun"/>
        </w:rPr>
        <w:t xml:space="preserve">  &lt;xs:attributeGroup name="IndexType"&gt;</w:t>
      </w:r>
    </w:p>
    <w:p w14:paraId="2D5B7305" w14:textId="77777777" w:rsidR="0053566B" w:rsidRPr="00F2760D" w:rsidRDefault="0053566B" w:rsidP="0053566B">
      <w:pPr>
        <w:pStyle w:val="PL"/>
        <w:rPr>
          <w:rFonts w:eastAsia="SimSun"/>
        </w:rPr>
      </w:pPr>
      <w:r w:rsidRPr="00F2760D">
        <w:rPr>
          <w:rFonts w:eastAsia="SimSun"/>
        </w:rPr>
        <w:t xml:space="preserve">    &lt;xs:attribute name="index" type="xs:token"/&gt;</w:t>
      </w:r>
    </w:p>
    <w:p w14:paraId="2858651E" w14:textId="77777777" w:rsidR="0053566B" w:rsidRPr="00F2760D" w:rsidRDefault="0053566B" w:rsidP="0053566B">
      <w:pPr>
        <w:pStyle w:val="PL"/>
        <w:rPr>
          <w:rFonts w:eastAsia="SimSun"/>
        </w:rPr>
      </w:pPr>
      <w:r w:rsidRPr="00F2760D">
        <w:rPr>
          <w:rFonts w:eastAsia="SimSun"/>
        </w:rPr>
        <w:t xml:space="preserve">  &lt;/xs:attributeGroup&gt;</w:t>
      </w:r>
    </w:p>
    <w:p w14:paraId="622BE702" w14:textId="77777777" w:rsidR="0053566B" w:rsidRPr="00F2760D" w:rsidRDefault="0053566B" w:rsidP="0053566B">
      <w:pPr>
        <w:pStyle w:val="PL"/>
        <w:rPr>
          <w:rFonts w:eastAsia="SimSun"/>
        </w:rPr>
      </w:pPr>
    </w:p>
    <w:p w14:paraId="494A1546" w14:textId="77777777" w:rsidR="0053566B" w:rsidRPr="00F2760D" w:rsidRDefault="0053566B" w:rsidP="0053566B">
      <w:pPr>
        <w:pStyle w:val="PL"/>
        <w:rPr>
          <w:rFonts w:eastAsia="SimSun"/>
        </w:rPr>
      </w:pPr>
      <w:r w:rsidRPr="00F2760D">
        <w:rPr>
          <w:rFonts w:eastAsia="SimSun"/>
        </w:rPr>
        <w:t xml:space="preserve">  &lt;xs:complexType name="anyExtType"&gt; </w:t>
      </w:r>
    </w:p>
    <w:p w14:paraId="3A1F02FC" w14:textId="77777777" w:rsidR="0053566B" w:rsidRPr="00F2760D" w:rsidRDefault="0053566B" w:rsidP="0053566B">
      <w:pPr>
        <w:pStyle w:val="PL"/>
        <w:rPr>
          <w:rFonts w:eastAsia="SimSun"/>
        </w:rPr>
      </w:pPr>
      <w:r w:rsidRPr="00F2760D">
        <w:rPr>
          <w:rFonts w:eastAsia="SimSun"/>
        </w:rPr>
        <w:t xml:space="preserve">    &lt;xs:sequence&gt;</w:t>
      </w:r>
    </w:p>
    <w:p w14:paraId="52C24E3E" w14:textId="77777777" w:rsidR="0053566B" w:rsidRPr="00F2760D" w:rsidRDefault="0053566B" w:rsidP="0053566B">
      <w:pPr>
        <w:pStyle w:val="PL"/>
        <w:rPr>
          <w:rFonts w:eastAsia="SimSun"/>
        </w:rPr>
      </w:pPr>
      <w:r w:rsidRPr="00F2760D">
        <w:rPr>
          <w:rFonts w:eastAsia="SimSun"/>
        </w:rPr>
        <w:t xml:space="preserve">      &lt;xs:any namespace="##any" processContents="lax" minOccurs="0" maxOccurs="unbounded"/&gt;</w:t>
      </w:r>
    </w:p>
    <w:p w14:paraId="0340926B" w14:textId="77777777" w:rsidR="0053566B" w:rsidRPr="00F2760D" w:rsidRDefault="0053566B" w:rsidP="0053566B">
      <w:pPr>
        <w:pStyle w:val="PL"/>
        <w:rPr>
          <w:rFonts w:eastAsia="SimSun"/>
        </w:rPr>
      </w:pPr>
      <w:r w:rsidRPr="00F2760D">
        <w:rPr>
          <w:rFonts w:eastAsia="SimSun"/>
        </w:rPr>
        <w:t xml:space="preserve">    &lt;/xs:sequence&gt;</w:t>
      </w:r>
    </w:p>
    <w:p w14:paraId="5F3DC9F1" w14:textId="77777777" w:rsidR="0053566B" w:rsidRPr="00F2760D" w:rsidRDefault="0053566B" w:rsidP="0053566B">
      <w:pPr>
        <w:pStyle w:val="PL"/>
        <w:rPr>
          <w:rFonts w:eastAsia="SimSun"/>
        </w:rPr>
      </w:pPr>
      <w:r w:rsidRPr="00F2760D">
        <w:rPr>
          <w:rFonts w:eastAsia="SimSun"/>
        </w:rPr>
        <w:t xml:space="preserve">  &lt;/xs:complexType&gt;</w:t>
      </w:r>
    </w:p>
    <w:p w14:paraId="60790FCC" w14:textId="77777777" w:rsidR="0053566B" w:rsidRPr="00F2760D" w:rsidRDefault="0053566B" w:rsidP="0053566B">
      <w:pPr>
        <w:pStyle w:val="PL"/>
        <w:rPr>
          <w:rFonts w:eastAsia="SimSun"/>
        </w:rPr>
      </w:pPr>
    </w:p>
    <w:p w14:paraId="1F5FEF83" w14:textId="77777777" w:rsidR="0053566B" w:rsidRPr="00F2760D" w:rsidRDefault="0053566B" w:rsidP="0053566B">
      <w:pPr>
        <w:pStyle w:val="PL"/>
        <w:rPr>
          <w:rFonts w:eastAsia="SimSun"/>
        </w:rPr>
      </w:pPr>
      <w:r w:rsidRPr="00F2760D">
        <w:rPr>
          <w:rFonts w:eastAsia="SimSun"/>
        </w:rPr>
        <w:t>&lt;/xs:schema&gt;</w:t>
      </w:r>
    </w:p>
    <w:p w14:paraId="3E74255E" w14:textId="77777777" w:rsidR="0053566B" w:rsidRPr="00F0009E" w:rsidRDefault="0053566B" w:rsidP="0053566B"/>
    <w:p w14:paraId="711F60AB" w14:textId="77777777" w:rsidR="007D1DEF" w:rsidRDefault="007D1DEF" w:rsidP="007D1DEF">
      <w:pPr>
        <w:pStyle w:val="Heading3"/>
      </w:pPr>
      <w:bookmarkStart w:id="492" w:name="_CR7_2_5"/>
      <w:bookmarkStart w:id="493" w:name="_Toc34137072"/>
      <w:bookmarkStart w:id="494" w:name="_Toc34137386"/>
      <w:bookmarkStart w:id="495" w:name="_Toc34138534"/>
      <w:bookmarkStart w:id="496" w:name="_Toc34138777"/>
      <w:bookmarkStart w:id="497" w:name="_Toc34395114"/>
      <w:bookmarkStart w:id="498" w:name="_Toc45264331"/>
      <w:bookmarkStart w:id="499" w:name="_Toc51933220"/>
      <w:bookmarkEnd w:id="492"/>
      <w:r>
        <w:t>7.</w:t>
      </w:r>
      <w:r w:rsidR="006A7B0D">
        <w:t>2</w:t>
      </w:r>
      <w:r>
        <w:t>.5</w:t>
      </w:r>
      <w:r>
        <w:tab/>
        <w:t>Semantics</w:t>
      </w:r>
      <w:bookmarkEnd w:id="493"/>
      <w:bookmarkEnd w:id="494"/>
      <w:bookmarkEnd w:id="495"/>
      <w:bookmarkEnd w:id="496"/>
      <w:bookmarkEnd w:id="497"/>
      <w:bookmarkEnd w:id="498"/>
      <w:bookmarkEnd w:id="499"/>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4228BB8" w:rsidR="00E1346C" w:rsidRPr="00711BCD" w:rsidRDefault="00E1346C" w:rsidP="00E1346C">
      <w:r>
        <w:t>The &lt;VAL-</w:t>
      </w:r>
      <w:r w:rsidR="003849CF">
        <w:t>s</w:t>
      </w:r>
      <w:r>
        <w:t xml:space="preserve">ervice-id&gt; element contains </w:t>
      </w:r>
      <w:r w:rsidR="003849CF">
        <w:t xml:space="preserve">the </w:t>
      </w:r>
      <w:r w:rsidRPr="00536748">
        <w:t>identify of the VAL service for which the configuration document is applicable.</w:t>
      </w:r>
    </w:p>
    <w:p w14:paraId="71673336" w14:textId="6C570C59" w:rsidR="007D1DEF" w:rsidRPr="00F873D9" w:rsidRDefault="007D1DEF" w:rsidP="007D1DEF">
      <w:pPr>
        <w:rPr>
          <w:lang w:val="en-US"/>
        </w:rPr>
      </w:pPr>
      <w:r w:rsidRPr="00F873D9">
        <w:rPr>
          <w:lang w:val="en-US"/>
        </w:rPr>
        <w:t>If one or more optional &lt;</w:t>
      </w:r>
      <w:r w:rsidR="003849CF">
        <w:rPr>
          <w:lang w:val="en-US"/>
        </w:rPr>
        <w:t>i</w:t>
      </w:r>
      <w:r w:rsidRPr="00F873D9">
        <w:rPr>
          <w:lang w:val="en-US"/>
        </w:rPr>
        <w:t>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2494048E"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r w:rsidR="003849CF">
        <w:rPr>
          <w:lang w:val="en-US"/>
        </w:rPr>
        <w:t>l</w:t>
      </w:r>
      <w:r w:rsidRPr="00F873D9">
        <w:rPr>
          <w:lang w:val="en-US"/>
        </w:rPr>
        <w:t xml:space="preserve">ow-SNR&gt; element and less than or equal to the </w:t>
      </w:r>
      <w:r w:rsidRPr="00F873D9">
        <w:t>serial number contained in the</w:t>
      </w:r>
      <w:r w:rsidRPr="00F873D9">
        <w:rPr>
          <w:lang w:val="en-US"/>
        </w:rPr>
        <w:t xml:space="preserve"> &lt;</w:t>
      </w:r>
      <w:r w:rsidR="003849CF">
        <w:rPr>
          <w:lang w:val="en-US"/>
        </w:rPr>
        <w:t>h</w:t>
      </w:r>
      <w:r w:rsidRPr="00F873D9">
        <w:rPr>
          <w:lang w:val="en-US"/>
        </w:rPr>
        <w:t>igh-SNR&gt; element.</w:t>
      </w:r>
    </w:p>
    <w:p w14:paraId="1E9CA701" w14:textId="5D7F702F"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CFFA88B" w:rsidR="007D1DEF" w:rsidRPr="005C3142" w:rsidRDefault="007D1DEF" w:rsidP="007D1DEF">
      <w:r>
        <w:t>The VAL service may further extend the &lt;</w:t>
      </w:r>
      <w:r w:rsidR="003849CF">
        <w:t>c</w:t>
      </w:r>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lastRenderedPageBreak/>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00" w:name="_CR7_2_6"/>
      <w:bookmarkStart w:id="501" w:name="_Toc34137073"/>
      <w:bookmarkStart w:id="502" w:name="_Toc34137387"/>
      <w:bookmarkStart w:id="503" w:name="_Toc34138535"/>
      <w:bookmarkStart w:id="504" w:name="_Toc34138778"/>
      <w:bookmarkStart w:id="505" w:name="_Toc34395115"/>
      <w:bookmarkStart w:id="506" w:name="_Toc45264332"/>
      <w:bookmarkStart w:id="507" w:name="_Toc51933221"/>
      <w:bookmarkEnd w:id="500"/>
      <w:r>
        <w:t>7.</w:t>
      </w:r>
      <w:r w:rsidR="006A7B0D">
        <w:t>2</w:t>
      </w:r>
      <w:r>
        <w:t>.6</w:t>
      </w:r>
      <w:r>
        <w:tab/>
        <w:t>MIME type</w:t>
      </w:r>
      <w:bookmarkEnd w:id="501"/>
      <w:bookmarkEnd w:id="502"/>
      <w:bookmarkEnd w:id="503"/>
      <w:bookmarkEnd w:id="504"/>
      <w:bookmarkEnd w:id="505"/>
      <w:bookmarkEnd w:id="506"/>
      <w:bookmarkEnd w:id="507"/>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08" w:name="_CR7_2_7"/>
      <w:bookmarkStart w:id="509" w:name="_Toc34137074"/>
      <w:bookmarkStart w:id="510" w:name="_Toc34137388"/>
      <w:bookmarkStart w:id="511" w:name="_Toc34138536"/>
      <w:bookmarkStart w:id="512" w:name="_Toc34138779"/>
      <w:bookmarkStart w:id="513" w:name="_Toc34395116"/>
      <w:bookmarkStart w:id="514" w:name="_Toc45264333"/>
      <w:bookmarkStart w:id="515" w:name="_Toc51933222"/>
      <w:bookmarkEnd w:id="508"/>
      <w:r>
        <w:t>7.</w:t>
      </w:r>
      <w:r w:rsidR="006A7B0D">
        <w:t>2</w:t>
      </w:r>
      <w:r>
        <w:t>.7</w:t>
      </w:r>
      <w:r>
        <w:tab/>
        <w:t>IANA registration template</w:t>
      </w:r>
      <w:bookmarkEnd w:id="509"/>
      <w:bookmarkEnd w:id="510"/>
      <w:bookmarkEnd w:id="511"/>
      <w:bookmarkEnd w:id="512"/>
      <w:bookmarkEnd w:id="513"/>
      <w:bookmarkEnd w:id="514"/>
      <w:bookmarkEnd w:id="515"/>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lastRenderedPageBreak/>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bookmarkStart w:id="516" w:name="_CRAnnexAnormative"/>
      <w:bookmarkEnd w:id="516"/>
      <w:r>
        <w:br w:type="page"/>
      </w:r>
      <w:bookmarkStart w:id="517" w:name="_Toc34137075"/>
      <w:bookmarkStart w:id="518" w:name="_Toc34137389"/>
      <w:bookmarkStart w:id="519" w:name="_Toc34138537"/>
      <w:bookmarkStart w:id="520" w:name="_Toc34138780"/>
      <w:bookmarkStart w:id="521" w:name="_Toc34395117"/>
      <w:bookmarkStart w:id="522" w:name="_Toc45264334"/>
      <w:bookmarkStart w:id="523" w:name="_Toc51933223"/>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17"/>
      <w:bookmarkEnd w:id="518"/>
      <w:bookmarkEnd w:id="519"/>
      <w:bookmarkEnd w:id="520"/>
      <w:bookmarkEnd w:id="521"/>
      <w:bookmarkEnd w:id="522"/>
      <w:bookmarkEnd w:id="523"/>
    </w:p>
    <w:p w14:paraId="1C6E65B7" w14:textId="77777777" w:rsidR="00452FB7" w:rsidRDefault="003B4B8F" w:rsidP="00452FB7">
      <w:pPr>
        <w:pStyle w:val="Heading1"/>
      </w:pPr>
      <w:bookmarkStart w:id="524" w:name="_CRA_1"/>
      <w:bookmarkStart w:id="525" w:name="_Toc34137076"/>
      <w:bookmarkStart w:id="526" w:name="_Toc34137390"/>
      <w:bookmarkStart w:id="527" w:name="_Toc34138538"/>
      <w:bookmarkStart w:id="528" w:name="_Toc34138781"/>
      <w:bookmarkStart w:id="529" w:name="_Toc34395118"/>
      <w:bookmarkStart w:id="530" w:name="_Toc45264335"/>
      <w:bookmarkStart w:id="531" w:name="_Toc51933224"/>
      <w:bookmarkEnd w:id="524"/>
      <w:r>
        <w:t>A</w:t>
      </w:r>
      <w:r w:rsidR="00452FB7">
        <w:t>.1</w:t>
      </w:r>
      <w:r w:rsidR="00452FB7">
        <w:tab/>
        <w:t>Creating configuration update event subscription</w:t>
      </w:r>
      <w:bookmarkEnd w:id="525"/>
      <w:bookmarkEnd w:id="526"/>
      <w:bookmarkEnd w:id="527"/>
      <w:bookmarkEnd w:id="528"/>
      <w:bookmarkEnd w:id="529"/>
      <w:bookmarkEnd w:id="530"/>
      <w:bookmarkEnd w:id="531"/>
    </w:p>
    <w:p w14:paraId="5240CE68" w14:textId="77777777" w:rsidR="00452FB7" w:rsidRDefault="003B4B8F" w:rsidP="00452FB7">
      <w:pPr>
        <w:pStyle w:val="Heading2"/>
      </w:pPr>
      <w:bookmarkStart w:id="532" w:name="_CRA_1_1"/>
      <w:bookmarkStart w:id="533" w:name="_Toc34137077"/>
      <w:bookmarkStart w:id="534" w:name="_Toc34137391"/>
      <w:bookmarkStart w:id="535" w:name="_Toc34138539"/>
      <w:bookmarkStart w:id="536" w:name="_Toc34138782"/>
      <w:bookmarkStart w:id="537" w:name="_Toc34395119"/>
      <w:bookmarkStart w:id="538" w:name="_Toc45264336"/>
      <w:bookmarkStart w:id="539" w:name="_Toc51933225"/>
      <w:bookmarkEnd w:id="532"/>
      <w:r>
        <w:t>A</w:t>
      </w:r>
      <w:r w:rsidR="00452FB7">
        <w:t>.1.1</w:t>
      </w:r>
      <w:r w:rsidR="00452FB7">
        <w:tab/>
        <w:t>General</w:t>
      </w:r>
      <w:bookmarkEnd w:id="533"/>
      <w:bookmarkEnd w:id="534"/>
      <w:bookmarkEnd w:id="535"/>
      <w:bookmarkEnd w:id="536"/>
      <w:bookmarkEnd w:id="537"/>
      <w:bookmarkEnd w:id="538"/>
      <w:bookmarkEnd w:id="539"/>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40" w:name="_CRA_1_2"/>
      <w:bookmarkStart w:id="541" w:name="_Toc34137078"/>
      <w:bookmarkStart w:id="542" w:name="_Toc34137392"/>
      <w:bookmarkStart w:id="543" w:name="_Toc34138540"/>
      <w:bookmarkStart w:id="544" w:name="_Toc34138783"/>
      <w:bookmarkStart w:id="545" w:name="_Toc34395120"/>
      <w:bookmarkStart w:id="546" w:name="_Toc45264337"/>
      <w:bookmarkStart w:id="547" w:name="_Toc51933226"/>
      <w:bookmarkEnd w:id="540"/>
      <w:r>
        <w:t>A</w:t>
      </w:r>
      <w:r w:rsidR="00452FB7">
        <w:t>.1.2</w:t>
      </w:r>
      <w:r w:rsidR="00452FB7">
        <w:tab/>
        <w:t>Client side parameters</w:t>
      </w:r>
      <w:bookmarkEnd w:id="541"/>
      <w:bookmarkEnd w:id="542"/>
      <w:bookmarkEnd w:id="543"/>
      <w:bookmarkEnd w:id="544"/>
      <w:bookmarkEnd w:id="545"/>
      <w:bookmarkEnd w:id="546"/>
      <w:bookmarkEnd w:id="547"/>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bookmarkStart w:id="548" w:name="_CRTableA_1_21"/>
      <w:r w:rsidRPr="00EA26B3">
        <w:t xml:space="preserve">Table </w:t>
      </w:r>
      <w:bookmarkEnd w:id="548"/>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FA5D5D">
        <w:trPr>
          <w:jc w:val="center"/>
        </w:trPr>
        <w:tc>
          <w:tcPr>
            <w:tcW w:w="1129" w:type="dxa"/>
            <w:shd w:val="clear" w:color="auto" w:fill="auto"/>
          </w:tcPr>
          <w:p w14:paraId="3AC27101" w14:textId="77777777" w:rsidR="00452FB7" w:rsidRPr="001103C9" w:rsidRDefault="00452FB7" w:rsidP="00FA5D5D">
            <w:pPr>
              <w:pStyle w:val="TAH"/>
            </w:pPr>
            <w:r w:rsidRPr="001103C9">
              <w:rPr>
                <w:lang w:eastAsia="en-GB"/>
              </w:rPr>
              <w:t>Parameter</w:t>
            </w:r>
          </w:p>
        </w:tc>
        <w:tc>
          <w:tcPr>
            <w:tcW w:w="6776" w:type="dxa"/>
            <w:shd w:val="clear" w:color="auto" w:fill="auto"/>
          </w:tcPr>
          <w:p w14:paraId="5075FAEB" w14:textId="77777777" w:rsidR="00452FB7" w:rsidRPr="001103C9" w:rsidRDefault="00452FB7" w:rsidP="00FA5D5D">
            <w:pPr>
              <w:pStyle w:val="TAH"/>
            </w:pPr>
            <w:r w:rsidRPr="001103C9">
              <w:rPr>
                <w:lang w:eastAsia="en-GB"/>
              </w:rPr>
              <w:t>Description</w:t>
            </w:r>
          </w:p>
        </w:tc>
      </w:tr>
      <w:tr w:rsidR="00452FB7" w:rsidRPr="00EA26B3" w14:paraId="1F37BC1E" w14:textId="77777777" w:rsidTr="00FA5D5D">
        <w:trPr>
          <w:jc w:val="center"/>
        </w:trPr>
        <w:tc>
          <w:tcPr>
            <w:tcW w:w="1129" w:type="dxa"/>
            <w:shd w:val="clear" w:color="auto" w:fill="auto"/>
          </w:tcPr>
          <w:p w14:paraId="6CF36161" w14:textId="77777777" w:rsidR="00452FB7" w:rsidRPr="00B96C52" w:rsidRDefault="00452FB7" w:rsidP="00FA5D5D">
            <w:pPr>
              <w:pStyle w:val="TAL"/>
              <w:tabs>
                <w:tab w:val="left" w:pos="5454"/>
              </w:tabs>
            </w:pPr>
            <w:r>
              <w:t>Callback-URI</w:t>
            </w:r>
          </w:p>
        </w:tc>
        <w:tc>
          <w:tcPr>
            <w:tcW w:w="6776" w:type="dxa"/>
            <w:shd w:val="clear" w:color="auto" w:fill="auto"/>
          </w:tcPr>
          <w:p w14:paraId="4FEBAC24" w14:textId="77777777"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14:paraId="44C17D6F" w14:textId="77777777" w:rsidTr="00FA5D5D">
        <w:trPr>
          <w:jc w:val="center"/>
        </w:trPr>
        <w:tc>
          <w:tcPr>
            <w:tcW w:w="1129" w:type="dxa"/>
            <w:shd w:val="clear" w:color="auto" w:fill="auto"/>
          </w:tcPr>
          <w:p w14:paraId="383898F9" w14:textId="77777777"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bookmarkStart w:id="549" w:name="_CRTableA_1_22"/>
      <w:r w:rsidRPr="00EA26B3">
        <w:t xml:space="preserve">Table </w:t>
      </w:r>
      <w:bookmarkEnd w:id="549"/>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FA5D5D">
        <w:trPr>
          <w:jc w:val="center"/>
        </w:trPr>
        <w:tc>
          <w:tcPr>
            <w:tcW w:w="1129" w:type="dxa"/>
            <w:shd w:val="clear" w:color="auto" w:fill="auto"/>
          </w:tcPr>
          <w:p w14:paraId="11863BAB" w14:textId="77777777" w:rsidR="00452FB7" w:rsidRPr="001103C9" w:rsidRDefault="00452FB7" w:rsidP="00FA5D5D">
            <w:pPr>
              <w:pStyle w:val="TAH"/>
            </w:pPr>
            <w:r w:rsidRPr="001103C9">
              <w:rPr>
                <w:lang w:eastAsia="en-GB"/>
              </w:rPr>
              <w:t>Parameter</w:t>
            </w:r>
          </w:p>
        </w:tc>
        <w:tc>
          <w:tcPr>
            <w:tcW w:w="6776" w:type="dxa"/>
            <w:shd w:val="clear" w:color="auto" w:fill="auto"/>
          </w:tcPr>
          <w:p w14:paraId="65ABD687" w14:textId="77777777" w:rsidR="00452FB7" w:rsidRPr="001103C9" w:rsidRDefault="00452FB7" w:rsidP="00FA5D5D">
            <w:pPr>
              <w:pStyle w:val="TAH"/>
            </w:pPr>
            <w:r w:rsidRPr="001103C9">
              <w:rPr>
                <w:lang w:eastAsia="en-GB"/>
              </w:rPr>
              <w:t>Description</w:t>
            </w:r>
          </w:p>
        </w:tc>
      </w:tr>
      <w:tr w:rsidR="00452FB7" w:rsidRPr="00EA26B3" w14:paraId="10C4E225" w14:textId="77777777" w:rsidTr="00FA5D5D">
        <w:trPr>
          <w:jc w:val="center"/>
        </w:trPr>
        <w:tc>
          <w:tcPr>
            <w:tcW w:w="1129" w:type="dxa"/>
            <w:shd w:val="clear" w:color="auto" w:fill="auto"/>
          </w:tcPr>
          <w:p w14:paraId="3AAC52EB" w14:textId="77777777" w:rsidR="00452FB7" w:rsidRPr="00B96C52" w:rsidRDefault="00452FB7" w:rsidP="00FA5D5D">
            <w:pPr>
              <w:pStyle w:val="TAL"/>
              <w:tabs>
                <w:tab w:val="left" w:pos="5454"/>
              </w:tabs>
            </w:pPr>
            <w:r>
              <w:t>Event</w:t>
            </w:r>
          </w:p>
        </w:tc>
        <w:tc>
          <w:tcPr>
            <w:tcW w:w="6776" w:type="dxa"/>
            <w:shd w:val="clear" w:color="auto" w:fill="auto"/>
          </w:tcPr>
          <w:p w14:paraId="7FF5E685" w14:textId="77777777"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FA5D5D">
        <w:trPr>
          <w:jc w:val="center"/>
        </w:trPr>
        <w:tc>
          <w:tcPr>
            <w:tcW w:w="1129" w:type="dxa"/>
            <w:shd w:val="clear" w:color="auto" w:fill="auto"/>
          </w:tcPr>
          <w:p w14:paraId="6C247264" w14:textId="77777777" w:rsidR="00452FB7" w:rsidRPr="00B96C52" w:rsidRDefault="00452FB7" w:rsidP="00FA5D5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50" w:name="_CRA_1_3"/>
      <w:bookmarkStart w:id="551" w:name="_Toc34137079"/>
      <w:bookmarkStart w:id="552" w:name="_Toc34137393"/>
      <w:bookmarkStart w:id="553" w:name="_Toc34138541"/>
      <w:bookmarkStart w:id="554" w:name="_Toc34138784"/>
      <w:bookmarkStart w:id="555" w:name="_Toc34395121"/>
      <w:bookmarkStart w:id="556" w:name="_Toc45264338"/>
      <w:bookmarkStart w:id="557" w:name="_Toc51933227"/>
      <w:bookmarkEnd w:id="550"/>
      <w:r>
        <w:t>A</w:t>
      </w:r>
      <w:r w:rsidR="00452FB7">
        <w:t>.1.3</w:t>
      </w:r>
      <w:r w:rsidR="00452FB7">
        <w:tab/>
        <w:t>Server side parameters</w:t>
      </w:r>
      <w:bookmarkEnd w:id="551"/>
      <w:bookmarkEnd w:id="552"/>
      <w:bookmarkEnd w:id="553"/>
      <w:bookmarkEnd w:id="554"/>
      <w:bookmarkEnd w:id="555"/>
      <w:bookmarkEnd w:id="556"/>
      <w:bookmarkEnd w:id="557"/>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bookmarkStart w:id="558" w:name="_CRTableA_1_31"/>
      <w:r w:rsidRPr="00EA26B3">
        <w:t xml:space="preserve">Table </w:t>
      </w:r>
      <w:bookmarkEnd w:id="558"/>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FA5D5D">
        <w:trPr>
          <w:jc w:val="center"/>
        </w:trPr>
        <w:tc>
          <w:tcPr>
            <w:tcW w:w="1129" w:type="dxa"/>
            <w:shd w:val="clear" w:color="auto" w:fill="auto"/>
          </w:tcPr>
          <w:p w14:paraId="5112CDD5" w14:textId="77777777" w:rsidR="00452FB7" w:rsidRPr="001103C9" w:rsidRDefault="00452FB7" w:rsidP="00FA5D5D">
            <w:pPr>
              <w:pStyle w:val="TAH"/>
            </w:pPr>
            <w:r w:rsidRPr="001103C9">
              <w:rPr>
                <w:lang w:eastAsia="en-GB"/>
              </w:rPr>
              <w:t>Parameter</w:t>
            </w:r>
          </w:p>
        </w:tc>
        <w:tc>
          <w:tcPr>
            <w:tcW w:w="6776" w:type="dxa"/>
            <w:shd w:val="clear" w:color="auto" w:fill="auto"/>
          </w:tcPr>
          <w:p w14:paraId="596F3A65" w14:textId="77777777" w:rsidR="00452FB7" w:rsidRPr="001103C9" w:rsidRDefault="00452FB7" w:rsidP="00FA5D5D">
            <w:pPr>
              <w:pStyle w:val="TAH"/>
            </w:pPr>
            <w:r w:rsidRPr="001103C9">
              <w:rPr>
                <w:lang w:eastAsia="en-GB"/>
              </w:rPr>
              <w:t>Description</w:t>
            </w:r>
          </w:p>
        </w:tc>
      </w:tr>
      <w:tr w:rsidR="00452FB7" w:rsidRPr="00EA26B3" w14:paraId="3723BA99" w14:textId="77777777" w:rsidTr="00FA5D5D">
        <w:trPr>
          <w:jc w:val="center"/>
        </w:trPr>
        <w:tc>
          <w:tcPr>
            <w:tcW w:w="1129" w:type="dxa"/>
            <w:shd w:val="clear" w:color="auto" w:fill="auto"/>
          </w:tcPr>
          <w:p w14:paraId="3ADCA66B" w14:textId="77777777" w:rsidR="00452FB7" w:rsidRPr="00B96C52" w:rsidRDefault="00452FB7" w:rsidP="00FA5D5D">
            <w:pPr>
              <w:pStyle w:val="TAL"/>
              <w:tabs>
                <w:tab w:val="left" w:pos="5454"/>
              </w:tabs>
            </w:pPr>
            <w:r>
              <w:t>Identity</w:t>
            </w:r>
          </w:p>
        </w:tc>
        <w:tc>
          <w:tcPr>
            <w:tcW w:w="6776" w:type="dxa"/>
            <w:shd w:val="clear" w:color="auto" w:fill="auto"/>
          </w:tcPr>
          <w:p w14:paraId="3DE9385A" w14:textId="77777777"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77777777" w:rsidR="00452FB7" w:rsidRDefault="00452FB7" w:rsidP="00452FB7"/>
    <w:p w14:paraId="383353D6" w14:textId="77777777" w:rsidR="00452FB7" w:rsidRDefault="00452FB7" w:rsidP="00452FB7">
      <w:pPr>
        <w:pStyle w:val="Heading8"/>
      </w:pPr>
      <w:bookmarkStart w:id="559" w:name="_CRAnnexBnormative"/>
      <w:bookmarkStart w:id="560" w:name="_Toc34137080"/>
      <w:bookmarkStart w:id="561" w:name="_Toc34137394"/>
      <w:bookmarkStart w:id="562" w:name="_Toc34138542"/>
      <w:bookmarkStart w:id="563" w:name="_Toc34138785"/>
      <w:bookmarkStart w:id="564" w:name="_Toc34395122"/>
      <w:bookmarkStart w:id="565" w:name="_Toc45264339"/>
      <w:bookmarkStart w:id="566" w:name="_Toc51933228"/>
      <w:bookmarkEnd w:id="559"/>
      <w:r w:rsidRPr="004D3578">
        <w:lastRenderedPageBreak/>
        <w:t xml:space="preserve">Annex </w:t>
      </w:r>
      <w:r w:rsidR="00F26B62">
        <w:t>B</w:t>
      </w:r>
      <w:r w:rsidRPr="004D3578">
        <w:t xml:space="preserve"> (</w:t>
      </w:r>
      <w:r>
        <w:t>normative</w:t>
      </w:r>
      <w:r w:rsidRPr="004D3578">
        <w:t>):</w:t>
      </w:r>
      <w:r w:rsidRPr="004D3578">
        <w:br/>
      </w:r>
      <w:r>
        <w:t>Parameters for notifications</w:t>
      </w:r>
      <w:bookmarkEnd w:id="560"/>
      <w:bookmarkEnd w:id="561"/>
      <w:bookmarkEnd w:id="562"/>
      <w:bookmarkEnd w:id="563"/>
      <w:bookmarkEnd w:id="564"/>
      <w:bookmarkEnd w:id="565"/>
      <w:bookmarkEnd w:id="566"/>
    </w:p>
    <w:p w14:paraId="24241D13" w14:textId="77777777" w:rsidR="00452FB7" w:rsidRDefault="00F26B62" w:rsidP="00452FB7">
      <w:pPr>
        <w:pStyle w:val="Heading1"/>
      </w:pPr>
      <w:bookmarkStart w:id="567" w:name="_CRB_1"/>
      <w:bookmarkStart w:id="568" w:name="_Toc34137081"/>
      <w:bookmarkStart w:id="569" w:name="_Toc34137395"/>
      <w:bookmarkStart w:id="570" w:name="_Toc34138543"/>
      <w:bookmarkStart w:id="571" w:name="_Toc34138786"/>
      <w:bookmarkStart w:id="572" w:name="_Toc34395123"/>
      <w:bookmarkStart w:id="573" w:name="_Toc45264340"/>
      <w:bookmarkStart w:id="574" w:name="_Toc51933229"/>
      <w:bookmarkEnd w:id="567"/>
      <w:r>
        <w:t>B</w:t>
      </w:r>
      <w:r w:rsidR="00452FB7">
        <w:t>.1</w:t>
      </w:r>
      <w:r w:rsidR="00452FB7">
        <w:tab/>
        <w:t>General</w:t>
      </w:r>
      <w:bookmarkEnd w:id="568"/>
      <w:bookmarkEnd w:id="569"/>
      <w:bookmarkEnd w:id="570"/>
      <w:bookmarkEnd w:id="571"/>
      <w:bookmarkEnd w:id="572"/>
      <w:bookmarkEnd w:id="573"/>
      <w:bookmarkEnd w:id="574"/>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75" w:name="_CRB_2"/>
      <w:bookmarkStart w:id="576" w:name="_Toc34137082"/>
      <w:bookmarkStart w:id="577" w:name="_Toc34137396"/>
      <w:bookmarkStart w:id="578" w:name="_Toc34138544"/>
      <w:bookmarkStart w:id="579" w:name="_Toc34138787"/>
      <w:bookmarkStart w:id="580" w:name="_Toc34395124"/>
      <w:bookmarkStart w:id="581" w:name="_Toc45264341"/>
      <w:bookmarkStart w:id="582" w:name="_Toc51933230"/>
      <w:bookmarkEnd w:id="575"/>
      <w:r>
        <w:t>B</w:t>
      </w:r>
      <w:r w:rsidR="00452FB7">
        <w:t>.2</w:t>
      </w:r>
      <w:r w:rsidR="00452FB7">
        <w:tab/>
        <w:t>Configuration update notification</w:t>
      </w:r>
      <w:bookmarkEnd w:id="576"/>
      <w:bookmarkEnd w:id="577"/>
      <w:bookmarkEnd w:id="578"/>
      <w:bookmarkEnd w:id="579"/>
      <w:bookmarkEnd w:id="580"/>
      <w:bookmarkEnd w:id="581"/>
      <w:bookmarkEnd w:id="582"/>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bookmarkStart w:id="583" w:name="_CRTableB_21"/>
      <w:r w:rsidRPr="00EA26B3">
        <w:t xml:space="preserve">Table </w:t>
      </w:r>
      <w:bookmarkEnd w:id="583"/>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FA5D5D">
        <w:trPr>
          <w:jc w:val="center"/>
        </w:trPr>
        <w:tc>
          <w:tcPr>
            <w:tcW w:w="1101" w:type="dxa"/>
            <w:shd w:val="clear" w:color="auto" w:fill="auto"/>
          </w:tcPr>
          <w:p w14:paraId="5E992BD9" w14:textId="77777777" w:rsidR="00452FB7" w:rsidRPr="001103C9" w:rsidRDefault="00452FB7" w:rsidP="00FA5D5D">
            <w:pPr>
              <w:pStyle w:val="TAH"/>
            </w:pPr>
            <w:r w:rsidRPr="001103C9">
              <w:rPr>
                <w:lang w:eastAsia="en-GB"/>
              </w:rPr>
              <w:t>Parameter</w:t>
            </w:r>
          </w:p>
        </w:tc>
        <w:tc>
          <w:tcPr>
            <w:tcW w:w="6804" w:type="dxa"/>
            <w:shd w:val="clear" w:color="auto" w:fill="auto"/>
          </w:tcPr>
          <w:p w14:paraId="3533FE6C" w14:textId="77777777" w:rsidR="00452FB7" w:rsidRPr="001103C9" w:rsidRDefault="00452FB7" w:rsidP="00FA5D5D">
            <w:pPr>
              <w:pStyle w:val="TAH"/>
            </w:pPr>
            <w:r w:rsidRPr="001103C9">
              <w:rPr>
                <w:lang w:eastAsia="en-GB"/>
              </w:rPr>
              <w:t>Description</w:t>
            </w:r>
          </w:p>
        </w:tc>
      </w:tr>
      <w:tr w:rsidR="00452FB7" w:rsidRPr="00EA26B3" w14:paraId="689F05F5" w14:textId="77777777" w:rsidTr="00FA5D5D">
        <w:trPr>
          <w:jc w:val="center"/>
        </w:trPr>
        <w:tc>
          <w:tcPr>
            <w:tcW w:w="1101" w:type="dxa"/>
            <w:shd w:val="clear" w:color="auto" w:fill="auto"/>
          </w:tcPr>
          <w:p w14:paraId="6C02D7D3" w14:textId="77777777" w:rsidR="00452FB7" w:rsidRPr="00B96C52" w:rsidRDefault="00452FB7" w:rsidP="00FA5D5D">
            <w:pPr>
              <w:pStyle w:val="TAL"/>
              <w:tabs>
                <w:tab w:val="left" w:pos="5454"/>
              </w:tabs>
            </w:pPr>
            <w:r>
              <w:t>Identity</w:t>
            </w:r>
          </w:p>
        </w:tc>
        <w:tc>
          <w:tcPr>
            <w:tcW w:w="6804" w:type="dxa"/>
            <w:shd w:val="clear" w:color="auto" w:fill="auto"/>
          </w:tcPr>
          <w:p w14:paraId="441EB1FD" w14:textId="77777777"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FA5D5D">
        <w:trPr>
          <w:jc w:val="center"/>
        </w:trPr>
        <w:tc>
          <w:tcPr>
            <w:tcW w:w="1101" w:type="dxa"/>
            <w:shd w:val="clear" w:color="auto" w:fill="auto"/>
          </w:tcPr>
          <w:p w14:paraId="37B47A0C" w14:textId="77777777" w:rsidR="00452FB7" w:rsidRPr="00B96C52" w:rsidRDefault="00452FB7" w:rsidP="00FA5D5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77777777" w:rsidR="009504E5" w:rsidRDefault="009504E5" w:rsidP="00622000">
      <w:pPr>
        <w:pStyle w:val="EditorsNote"/>
        <w:ind w:left="0" w:firstLine="0"/>
      </w:pPr>
    </w:p>
    <w:p w14:paraId="190B94C2" w14:textId="77777777" w:rsidR="00054A22" w:rsidRPr="00390A88" w:rsidRDefault="00080512" w:rsidP="00305B25">
      <w:pPr>
        <w:pStyle w:val="Heading8"/>
      </w:pPr>
      <w:bookmarkStart w:id="584" w:name="_CRAnnexCinformative"/>
      <w:bookmarkEnd w:id="584"/>
      <w:r w:rsidRPr="00390A88">
        <w:br w:type="page"/>
      </w:r>
      <w:bookmarkStart w:id="585" w:name="_Toc25306465"/>
      <w:bookmarkStart w:id="586" w:name="_Toc26192788"/>
      <w:bookmarkStart w:id="587" w:name="_Toc34137083"/>
      <w:bookmarkStart w:id="588" w:name="_Toc34137397"/>
      <w:bookmarkStart w:id="589" w:name="_Toc34138545"/>
      <w:bookmarkStart w:id="590" w:name="_Toc34138788"/>
      <w:bookmarkStart w:id="591" w:name="_Toc34395125"/>
      <w:bookmarkStart w:id="592" w:name="_Toc45264342"/>
      <w:bookmarkStart w:id="593" w:name="_Toc51933231"/>
      <w:r w:rsidRPr="00390A88">
        <w:lastRenderedPageBreak/>
        <w:t xml:space="preserve">Annex </w:t>
      </w:r>
      <w:r w:rsidR="00E10C91">
        <w:t>C</w:t>
      </w:r>
      <w:r w:rsidR="00E10C91" w:rsidRPr="00390A88">
        <w:t xml:space="preserve"> </w:t>
      </w:r>
      <w:r w:rsidRPr="00390A88">
        <w:t>(informative):</w:t>
      </w:r>
      <w:r w:rsidRPr="00390A88">
        <w:br/>
        <w:t>Change history</w:t>
      </w:r>
      <w:bookmarkStart w:id="594" w:name="historyclause"/>
      <w:bookmarkEnd w:id="585"/>
      <w:bookmarkEnd w:id="586"/>
      <w:bookmarkEnd w:id="587"/>
      <w:bookmarkEnd w:id="588"/>
      <w:bookmarkEnd w:id="589"/>
      <w:bookmarkEnd w:id="590"/>
      <w:bookmarkEnd w:id="591"/>
      <w:bookmarkEnd w:id="592"/>
      <w:bookmarkEnd w:id="593"/>
      <w:bookmarkEnd w:id="59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FD7094">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FD7094">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FD7094">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FD7094">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FD70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FD7094">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FD7094">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FD7094">
            <w:pPr>
              <w:pStyle w:val="TAC"/>
              <w:rPr>
                <w:sz w:val="16"/>
                <w:szCs w:val="16"/>
              </w:rPr>
            </w:pPr>
            <w:r>
              <w:rPr>
                <w:sz w:val="16"/>
                <w:szCs w:val="16"/>
              </w:rPr>
              <w:t>16.</w:t>
            </w:r>
            <w:r w:rsidR="00970FA5">
              <w:rPr>
                <w:sz w:val="16"/>
                <w:szCs w:val="16"/>
              </w:rPr>
              <w:t>2</w:t>
            </w:r>
            <w:r>
              <w:rPr>
                <w:sz w:val="16"/>
                <w:szCs w:val="16"/>
              </w:rPr>
              <w:t>.0</w:t>
            </w:r>
          </w:p>
        </w:tc>
      </w:tr>
      <w:tr w:rsidR="0053566B" w14:paraId="3AA4641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21062B3" w14:textId="74209661" w:rsidR="0053566B" w:rsidRPr="00752B4D" w:rsidRDefault="0053566B" w:rsidP="00FD7094">
            <w:pPr>
              <w:pStyle w:val="TAC"/>
              <w:rPr>
                <w:sz w:val="16"/>
                <w:szCs w:val="16"/>
              </w:rPr>
            </w:pPr>
            <w:r w:rsidRPr="00752B4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737F5" w14:textId="3371F21A" w:rsidR="0053566B" w:rsidRPr="00752B4D" w:rsidRDefault="0053566B" w:rsidP="00FD7094">
            <w:pPr>
              <w:pStyle w:val="TAC"/>
              <w:rPr>
                <w:sz w:val="16"/>
                <w:szCs w:val="16"/>
              </w:rPr>
            </w:pPr>
            <w:r w:rsidRPr="00752B4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A7E0E" w14:textId="0FDC1D1A" w:rsidR="0053566B" w:rsidRPr="00752B4D" w:rsidRDefault="00417EB9" w:rsidP="00752B4D">
            <w:pPr>
              <w:spacing w:after="0"/>
              <w:jc w:val="center"/>
              <w:rPr>
                <w:rFonts w:cs="Arial"/>
                <w:sz w:val="16"/>
                <w:szCs w:val="16"/>
                <w:lang w:eastAsia="en-GB"/>
              </w:rPr>
            </w:pPr>
            <w:hyperlink r:id="rId11" w:history="1">
              <w:r w:rsidR="0053566B" w:rsidRPr="00752B4D">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2C6EF" w14:textId="6B359011" w:rsidR="0053566B" w:rsidRPr="00752B4D" w:rsidRDefault="0053566B" w:rsidP="00FD7094">
            <w:pPr>
              <w:pStyle w:val="TAL"/>
              <w:rPr>
                <w:sz w:val="16"/>
                <w:szCs w:val="16"/>
              </w:rPr>
            </w:pPr>
            <w:r w:rsidRPr="00752B4D">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6B596" w14:textId="00E4CBC0" w:rsidR="0053566B" w:rsidRPr="00752B4D" w:rsidRDefault="0053566B" w:rsidP="00FD7094">
            <w:pPr>
              <w:pStyle w:val="TAR"/>
              <w:rPr>
                <w:sz w:val="16"/>
                <w:szCs w:val="16"/>
              </w:rPr>
            </w:pPr>
            <w:r w:rsidRPr="00752B4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1195" w14:textId="308B3E2E" w:rsidR="0053566B" w:rsidRPr="00752B4D" w:rsidRDefault="0053566B" w:rsidP="00FD7094">
            <w:pPr>
              <w:pStyle w:val="TAC"/>
              <w:rPr>
                <w:sz w:val="16"/>
                <w:szCs w:val="16"/>
              </w:rPr>
            </w:pPr>
            <w:r w:rsidRPr="00752B4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C7605" w14:textId="0A009964" w:rsidR="0053566B" w:rsidRPr="00752B4D" w:rsidRDefault="0053566B" w:rsidP="00FD7094">
            <w:pPr>
              <w:pStyle w:val="TAL"/>
            </w:pPr>
            <w:r w:rsidRPr="00752B4D">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5F15" w14:textId="6EF9A017" w:rsidR="0053566B" w:rsidRPr="00752B4D" w:rsidRDefault="0053566B" w:rsidP="00FD7094">
            <w:pPr>
              <w:pStyle w:val="TAC"/>
              <w:rPr>
                <w:sz w:val="16"/>
                <w:szCs w:val="16"/>
              </w:rPr>
            </w:pPr>
            <w:r w:rsidRPr="00752B4D">
              <w:rPr>
                <w:sz w:val="16"/>
                <w:szCs w:val="16"/>
              </w:rPr>
              <w:t>16.3.0</w:t>
            </w:r>
          </w:p>
        </w:tc>
      </w:tr>
      <w:tr w:rsidR="003F219A" w14:paraId="4AAD6E0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2665411" w14:textId="7A628769" w:rsidR="003F219A" w:rsidRPr="00752B4D" w:rsidRDefault="003F219A" w:rsidP="00FD7094">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D81B" w14:textId="30F1BFEE" w:rsidR="003F219A" w:rsidRPr="00752B4D" w:rsidRDefault="003F219A" w:rsidP="00FD7094">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66C08" w14:textId="73986138" w:rsidR="003F219A" w:rsidRPr="008D2644" w:rsidRDefault="00417EB9" w:rsidP="003F219A">
            <w:pPr>
              <w:spacing w:after="0"/>
              <w:jc w:val="center"/>
              <w:rPr>
                <w:rFonts w:ascii="Arial" w:hAnsi="Arial" w:cs="Arial"/>
                <w:b/>
                <w:bCs/>
                <w:color w:val="0000FF"/>
                <w:sz w:val="16"/>
                <w:szCs w:val="16"/>
                <w:u w:val="single"/>
                <w:lang w:eastAsia="en-GB"/>
              </w:rPr>
            </w:pPr>
            <w:hyperlink r:id="rId12" w:history="1">
              <w:r w:rsidR="003F219A">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6239" w14:textId="455CDFCF" w:rsidR="003F219A" w:rsidRPr="00752B4D" w:rsidRDefault="003F219A" w:rsidP="00FD7094">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ED16" w14:textId="1702D394" w:rsidR="003F219A" w:rsidRPr="00752B4D" w:rsidRDefault="003F219A" w:rsidP="00FD70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B50AB" w14:textId="627BA443" w:rsidR="003F219A" w:rsidRPr="00752B4D" w:rsidRDefault="003F219A" w:rsidP="00FD709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26446" w14:textId="3C5993D4" w:rsidR="003F219A" w:rsidRPr="00752B4D" w:rsidRDefault="003F219A" w:rsidP="00FD7094">
            <w:pPr>
              <w:pStyle w:val="TAL"/>
            </w:pPr>
            <w: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D9517" w14:textId="5388FEA9" w:rsidR="003F219A" w:rsidRPr="00752B4D" w:rsidRDefault="003F219A" w:rsidP="00FD7094">
            <w:pPr>
              <w:pStyle w:val="TAC"/>
              <w:rPr>
                <w:sz w:val="16"/>
                <w:szCs w:val="16"/>
              </w:rPr>
            </w:pPr>
            <w:r>
              <w:rPr>
                <w:sz w:val="16"/>
                <w:szCs w:val="16"/>
              </w:rPr>
              <w:t>16.4.0</w:t>
            </w:r>
          </w:p>
        </w:tc>
      </w:tr>
    </w:tbl>
    <w:p w14:paraId="0123233E" w14:textId="77777777" w:rsidR="00080512" w:rsidRDefault="00080512"/>
    <w:sectPr w:rsidR="00080512" w:rsidSect="004E2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5DEFA" w14:textId="77777777" w:rsidR="00E779CD" w:rsidRDefault="00E779CD">
      <w:r>
        <w:separator/>
      </w:r>
    </w:p>
  </w:endnote>
  <w:endnote w:type="continuationSeparator" w:id="0">
    <w:p w14:paraId="61B4B088" w14:textId="77777777" w:rsidR="00E779CD" w:rsidRDefault="00E7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4BEA2" w14:textId="77777777" w:rsidR="00E779CD" w:rsidRDefault="00E779CD">
      <w:r>
        <w:separator/>
      </w:r>
    </w:p>
  </w:footnote>
  <w:footnote w:type="continuationSeparator" w:id="0">
    <w:p w14:paraId="5B896E65" w14:textId="77777777" w:rsidR="00E779CD" w:rsidRDefault="00E7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07005B3D"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417EB9">
      <w:rPr>
        <w:rFonts w:ascii="Arial" w:hAnsi="Arial" w:cs="Arial"/>
        <w:b/>
        <w:noProof/>
        <w:sz w:val="18"/>
        <w:szCs w:val="18"/>
      </w:rPr>
      <w:t>3GPP TS 24.546 V16.4.0 (2025-06)</w:t>
    </w:r>
    <w:r>
      <w:rPr>
        <w:rFonts w:ascii="Arial" w:hAnsi="Arial" w:cs="Arial"/>
        <w:b/>
        <w:sz w:val="18"/>
        <w:szCs w:val="18"/>
      </w:rPr>
      <w:fldChar w:fldCharType="end"/>
    </w:r>
  </w:p>
  <w:p w14:paraId="73938CB7"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14:paraId="7E8A3DF7" w14:textId="56413AB9"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417EB9">
      <w:rPr>
        <w:rFonts w:ascii="Arial" w:hAnsi="Arial" w:cs="Arial"/>
        <w:b/>
        <w:noProof/>
        <w:sz w:val="18"/>
        <w:szCs w:val="18"/>
      </w:rPr>
      <w:t>Release 16</w:t>
    </w:r>
    <w:r>
      <w:rPr>
        <w:rFonts w:ascii="Arial" w:hAnsi="Arial" w:cs="Arial"/>
        <w:b/>
        <w:sz w:val="18"/>
        <w:szCs w:val="18"/>
      </w:rPr>
      <w:fldChar w:fldCharType="end"/>
    </w:r>
  </w:p>
  <w:p w14:paraId="1878314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68EB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468B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694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D1A50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4AE1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275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EE89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CA30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AA5880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627546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627715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682429">
    <w:abstractNumId w:val="10"/>
  </w:num>
  <w:num w:numId="4" w16cid:durableId="1606572398">
    <w:abstractNumId w:val="12"/>
  </w:num>
  <w:num w:numId="5" w16cid:durableId="32653810">
    <w:abstractNumId w:val="11"/>
  </w:num>
  <w:num w:numId="6" w16cid:durableId="1063522466">
    <w:abstractNumId w:val="8"/>
  </w:num>
  <w:num w:numId="7" w16cid:durableId="27992678">
    <w:abstractNumId w:val="7"/>
  </w:num>
  <w:num w:numId="8" w16cid:durableId="757557117">
    <w:abstractNumId w:val="6"/>
  </w:num>
  <w:num w:numId="9" w16cid:durableId="1874532509">
    <w:abstractNumId w:val="5"/>
  </w:num>
  <w:num w:numId="10" w16cid:durableId="1573541256">
    <w:abstractNumId w:val="4"/>
  </w:num>
  <w:num w:numId="11" w16cid:durableId="764620233">
    <w:abstractNumId w:val="3"/>
  </w:num>
  <w:num w:numId="12" w16cid:durableId="657685392">
    <w:abstractNumId w:val="2"/>
  </w:num>
  <w:num w:numId="13" w16cid:durableId="1611626263">
    <w:abstractNumId w:val="1"/>
  </w:num>
  <w:num w:numId="14" w16cid:durableId="2095710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A7D56"/>
    <w:rsid w:val="000B330A"/>
    <w:rsid w:val="000C47C3"/>
    <w:rsid w:val="000D58AB"/>
    <w:rsid w:val="000D5A61"/>
    <w:rsid w:val="000E1DFA"/>
    <w:rsid w:val="000E3EF3"/>
    <w:rsid w:val="001262E5"/>
    <w:rsid w:val="00126663"/>
    <w:rsid w:val="00133525"/>
    <w:rsid w:val="00140106"/>
    <w:rsid w:val="00157C16"/>
    <w:rsid w:val="00177D29"/>
    <w:rsid w:val="001817F5"/>
    <w:rsid w:val="00183935"/>
    <w:rsid w:val="001A4C42"/>
    <w:rsid w:val="001A7420"/>
    <w:rsid w:val="001B6637"/>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72DC"/>
    <w:rsid w:val="003201D2"/>
    <w:rsid w:val="00320EC3"/>
    <w:rsid w:val="00334BF2"/>
    <w:rsid w:val="00343FC1"/>
    <w:rsid w:val="0035462D"/>
    <w:rsid w:val="00357DE5"/>
    <w:rsid w:val="00360069"/>
    <w:rsid w:val="0036320C"/>
    <w:rsid w:val="0037590E"/>
    <w:rsid w:val="003765B8"/>
    <w:rsid w:val="0038256D"/>
    <w:rsid w:val="003849CF"/>
    <w:rsid w:val="003851C7"/>
    <w:rsid w:val="00390A88"/>
    <w:rsid w:val="003B4B8F"/>
    <w:rsid w:val="003C3971"/>
    <w:rsid w:val="003C6A5A"/>
    <w:rsid w:val="003C6DF5"/>
    <w:rsid w:val="003D6450"/>
    <w:rsid w:val="003F0828"/>
    <w:rsid w:val="003F219A"/>
    <w:rsid w:val="0040361F"/>
    <w:rsid w:val="00417EB9"/>
    <w:rsid w:val="00423334"/>
    <w:rsid w:val="00424B81"/>
    <w:rsid w:val="0042571C"/>
    <w:rsid w:val="004345EC"/>
    <w:rsid w:val="0045067D"/>
    <w:rsid w:val="00452FB7"/>
    <w:rsid w:val="00462424"/>
    <w:rsid w:val="00465515"/>
    <w:rsid w:val="004723B8"/>
    <w:rsid w:val="00481EB5"/>
    <w:rsid w:val="004C79C9"/>
    <w:rsid w:val="004D3578"/>
    <w:rsid w:val="004D453D"/>
    <w:rsid w:val="004E213A"/>
    <w:rsid w:val="004E283E"/>
    <w:rsid w:val="004F0988"/>
    <w:rsid w:val="004F3340"/>
    <w:rsid w:val="0051311E"/>
    <w:rsid w:val="005214C6"/>
    <w:rsid w:val="00525151"/>
    <w:rsid w:val="0053388B"/>
    <w:rsid w:val="005347D9"/>
    <w:rsid w:val="0053566B"/>
    <w:rsid w:val="00535773"/>
    <w:rsid w:val="00543E6C"/>
    <w:rsid w:val="0056074D"/>
    <w:rsid w:val="00565087"/>
    <w:rsid w:val="005767DA"/>
    <w:rsid w:val="00597B11"/>
    <w:rsid w:val="005A657E"/>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F57"/>
    <w:rsid w:val="00694B05"/>
    <w:rsid w:val="006A323F"/>
    <w:rsid w:val="006A6FDD"/>
    <w:rsid w:val="006A7B0D"/>
    <w:rsid w:val="006B2399"/>
    <w:rsid w:val="006B30D0"/>
    <w:rsid w:val="006C3D95"/>
    <w:rsid w:val="006C68D9"/>
    <w:rsid w:val="006D6A65"/>
    <w:rsid w:val="006E5C86"/>
    <w:rsid w:val="006F0705"/>
    <w:rsid w:val="006F5CC0"/>
    <w:rsid w:val="00701116"/>
    <w:rsid w:val="00704D27"/>
    <w:rsid w:val="00713C44"/>
    <w:rsid w:val="00717532"/>
    <w:rsid w:val="00730114"/>
    <w:rsid w:val="007328D8"/>
    <w:rsid w:val="00734A5B"/>
    <w:rsid w:val="0073568F"/>
    <w:rsid w:val="0074026F"/>
    <w:rsid w:val="007429F6"/>
    <w:rsid w:val="00744716"/>
    <w:rsid w:val="00744E76"/>
    <w:rsid w:val="00746872"/>
    <w:rsid w:val="00747DB4"/>
    <w:rsid w:val="00752B4D"/>
    <w:rsid w:val="0075558A"/>
    <w:rsid w:val="00760469"/>
    <w:rsid w:val="00761378"/>
    <w:rsid w:val="0076173C"/>
    <w:rsid w:val="00763A6A"/>
    <w:rsid w:val="00763F12"/>
    <w:rsid w:val="00774DA4"/>
    <w:rsid w:val="00781770"/>
    <w:rsid w:val="00781F0F"/>
    <w:rsid w:val="007A139F"/>
    <w:rsid w:val="007A38D7"/>
    <w:rsid w:val="007A6184"/>
    <w:rsid w:val="007B600E"/>
    <w:rsid w:val="007B64BE"/>
    <w:rsid w:val="007D1DEF"/>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5E45"/>
    <w:rsid w:val="008768CA"/>
    <w:rsid w:val="00880544"/>
    <w:rsid w:val="0088628A"/>
    <w:rsid w:val="00892A7A"/>
    <w:rsid w:val="00893AFA"/>
    <w:rsid w:val="008B1E24"/>
    <w:rsid w:val="008C384C"/>
    <w:rsid w:val="008D2644"/>
    <w:rsid w:val="008D2CF1"/>
    <w:rsid w:val="008D3583"/>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F37B7"/>
    <w:rsid w:val="009F66D6"/>
    <w:rsid w:val="00A10F02"/>
    <w:rsid w:val="00A164B4"/>
    <w:rsid w:val="00A26956"/>
    <w:rsid w:val="00A27486"/>
    <w:rsid w:val="00A32861"/>
    <w:rsid w:val="00A36BFE"/>
    <w:rsid w:val="00A4459D"/>
    <w:rsid w:val="00A52F0A"/>
    <w:rsid w:val="00A53724"/>
    <w:rsid w:val="00A56066"/>
    <w:rsid w:val="00A73129"/>
    <w:rsid w:val="00A8096F"/>
    <w:rsid w:val="00A82346"/>
    <w:rsid w:val="00A86120"/>
    <w:rsid w:val="00A92598"/>
    <w:rsid w:val="00A92BA1"/>
    <w:rsid w:val="00A94453"/>
    <w:rsid w:val="00AC6BC6"/>
    <w:rsid w:val="00AD7D61"/>
    <w:rsid w:val="00AE0154"/>
    <w:rsid w:val="00AE65E2"/>
    <w:rsid w:val="00AF44CD"/>
    <w:rsid w:val="00B00359"/>
    <w:rsid w:val="00B056EC"/>
    <w:rsid w:val="00B05AA7"/>
    <w:rsid w:val="00B15449"/>
    <w:rsid w:val="00B3320B"/>
    <w:rsid w:val="00B3475E"/>
    <w:rsid w:val="00B5628F"/>
    <w:rsid w:val="00B620C3"/>
    <w:rsid w:val="00B63697"/>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44582"/>
    <w:rsid w:val="00E57A25"/>
    <w:rsid w:val="00E617F6"/>
    <w:rsid w:val="00E65A83"/>
    <w:rsid w:val="00E728EF"/>
    <w:rsid w:val="00E77645"/>
    <w:rsid w:val="00E779CD"/>
    <w:rsid w:val="00E8679E"/>
    <w:rsid w:val="00E93CF6"/>
    <w:rsid w:val="00E95E54"/>
    <w:rsid w:val="00EA0500"/>
    <w:rsid w:val="00EA15B0"/>
    <w:rsid w:val="00EA5EA7"/>
    <w:rsid w:val="00EC4A25"/>
    <w:rsid w:val="00ED38AC"/>
    <w:rsid w:val="00EE368A"/>
    <w:rsid w:val="00EF04E2"/>
    <w:rsid w:val="00F025A2"/>
    <w:rsid w:val="00F04712"/>
    <w:rsid w:val="00F13360"/>
    <w:rsid w:val="00F22EC7"/>
    <w:rsid w:val="00F26B62"/>
    <w:rsid w:val="00F325C8"/>
    <w:rsid w:val="00F4490B"/>
    <w:rsid w:val="00F653B8"/>
    <w:rsid w:val="00F7024C"/>
    <w:rsid w:val="00F75184"/>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link w:val="PLChar"/>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qFormat/>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 w:type="paragraph" w:styleId="Bibliography">
    <w:name w:val="Bibliography"/>
    <w:basedOn w:val="Normal"/>
    <w:next w:val="Normal"/>
    <w:uiPriority w:val="37"/>
    <w:semiHidden/>
    <w:unhideWhenUsed/>
    <w:rsid w:val="0053566B"/>
  </w:style>
  <w:style w:type="paragraph" w:styleId="BlockText">
    <w:name w:val="Block Text"/>
    <w:basedOn w:val="Normal"/>
    <w:semiHidden/>
    <w:unhideWhenUsed/>
    <w:rsid w:val="005356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566B"/>
    <w:pPr>
      <w:spacing w:after="120"/>
    </w:pPr>
  </w:style>
  <w:style w:type="character" w:customStyle="1" w:styleId="BodyTextChar">
    <w:name w:val="Body Text Char"/>
    <w:basedOn w:val="DefaultParagraphFont"/>
    <w:link w:val="BodyText"/>
    <w:semiHidden/>
    <w:rsid w:val="0053566B"/>
    <w:rPr>
      <w:lang w:eastAsia="en-US"/>
    </w:rPr>
  </w:style>
  <w:style w:type="paragraph" w:styleId="BodyText2">
    <w:name w:val="Body Text 2"/>
    <w:basedOn w:val="Normal"/>
    <w:link w:val="BodyText2Char"/>
    <w:semiHidden/>
    <w:unhideWhenUsed/>
    <w:rsid w:val="0053566B"/>
    <w:pPr>
      <w:spacing w:after="120" w:line="480" w:lineRule="auto"/>
    </w:pPr>
  </w:style>
  <w:style w:type="character" w:customStyle="1" w:styleId="BodyText2Char">
    <w:name w:val="Body Text 2 Char"/>
    <w:basedOn w:val="DefaultParagraphFont"/>
    <w:link w:val="BodyText2"/>
    <w:semiHidden/>
    <w:rsid w:val="0053566B"/>
    <w:rPr>
      <w:lang w:eastAsia="en-US"/>
    </w:rPr>
  </w:style>
  <w:style w:type="paragraph" w:styleId="BodyText3">
    <w:name w:val="Body Text 3"/>
    <w:basedOn w:val="Normal"/>
    <w:link w:val="BodyText3Char"/>
    <w:semiHidden/>
    <w:unhideWhenUsed/>
    <w:rsid w:val="0053566B"/>
    <w:pPr>
      <w:spacing w:after="120"/>
    </w:pPr>
    <w:rPr>
      <w:sz w:val="16"/>
      <w:szCs w:val="16"/>
    </w:rPr>
  </w:style>
  <w:style w:type="character" w:customStyle="1" w:styleId="BodyText3Char">
    <w:name w:val="Body Text 3 Char"/>
    <w:basedOn w:val="DefaultParagraphFont"/>
    <w:link w:val="BodyText3"/>
    <w:semiHidden/>
    <w:rsid w:val="0053566B"/>
    <w:rPr>
      <w:sz w:val="16"/>
      <w:szCs w:val="16"/>
      <w:lang w:eastAsia="en-US"/>
    </w:rPr>
  </w:style>
  <w:style w:type="paragraph" w:styleId="BodyTextFirstIndent">
    <w:name w:val="Body Text First Indent"/>
    <w:basedOn w:val="BodyText"/>
    <w:link w:val="BodyTextFirstIndentChar"/>
    <w:rsid w:val="0053566B"/>
    <w:pPr>
      <w:spacing w:after="180"/>
      <w:ind w:firstLine="360"/>
    </w:pPr>
  </w:style>
  <w:style w:type="character" w:customStyle="1" w:styleId="BodyTextFirstIndentChar">
    <w:name w:val="Body Text First Indent Char"/>
    <w:basedOn w:val="BodyTextChar"/>
    <w:link w:val="BodyTextFirstIndent"/>
    <w:rsid w:val="0053566B"/>
    <w:rPr>
      <w:lang w:eastAsia="en-US"/>
    </w:rPr>
  </w:style>
  <w:style w:type="paragraph" w:styleId="BodyTextIndent">
    <w:name w:val="Body Text Indent"/>
    <w:basedOn w:val="Normal"/>
    <w:link w:val="BodyTextIndentChar"/>
    <w:semiHidden/>
    <w:unhideWhenUsed/>
    <w:rsid w:val="0053566B"/>
    <w:pPr>
      <w:spacing w:after="120"/>
      <w:ind w:left="283"/>
    </w:pPr>
  </w:style>
  <w:style w:type="character" w:customStyle="1" w:styleId="BodyTextIndentChar">
    <w:name w:val="Body Text Indent Char"/>
    <w:basedOn w:val="DefaultParagraphFont"/>
    <w:link w:val="BodyTextIndent"/>
    <w:semiHidden/>
    <w:rsid w:val="0053566B"/>
    <w:rPr>
      <w:lang w:eastAsia="en-US"/>
    </w:rPr>
  </w:style>
  <w:style w:type="paragraph" w:styleId="BodyTextFirstIndent2">
    <w:name w:val="Body Text First Indent 2"/>
    <w:basedOn w:val="BodyTextIndent"/>
    <w:link w:val="BodyTextFirstIndent2Char"/>
    <w:semiHidden/>
    <w:unhideWhenUsed/>
    <w:rsid w:val="0053566B"/>
    <w:pPr>
      <w:spacing w:after="180"/>
      <w:ind w:left="360" w:firstLine="360"/>
    </w:pPr>
  </w:style>
  <w:style w:type="character" w:customStyle="1" w:styleId="BodyTextFirstIndent2Char">
    <w:name w:val="Body Text First Indent 2 Char"/>
    <w:basedOn w:val="BodyTextIndentChar"/>
    <w:link w:val="BodyTextFirstIndent2"/>
    <w:semiHidden/>
    <w:rsid w:val="0053566B"/>
    <w:rPr>
      <w:lang w:eastAsia="en-US"/>
    </w:rPr>
  </w:style>
  <w:style w:type="paragraph" w:styleId="BodyTextIndent2">
    <w:name w:val="Body Text Indent 2"/>
    <w:basedOn w:val="Normal"/>
    <w:link w:val="BodyTextIndent2Char"/>
    <w:semiHidden/>
    <w:unhideWhenUsed/>
    <w:rsid w:val="0053566B"/>
    <w:pPr>
      <w:spacing w:after="120" w:line="480" w:lineRule="auto"/>
      <w:ind w:left="283"/>
    </w:pPr>
  </w:style>
  <w:style w:type="character" w:customStyle="1" w:styleId="BodyTextIndent2Char">
    <w:name w:val="Body Text Indent 2 Char"/>
    <w:basedOn w:val="DefaultParagraphFont"/>
    <w:link w:val="BodyTextIndent2"/>
    <w:semiHidden/>
    <w:rsid w:val="0053566B"/>
    <w:rPr>
      <w:lang w:eastAsia="en-US"/>
    </w:rPr>
  </w:style>
  <w:style w:type="paragraph" w:styleId="BodyTextIndent3">
    <w:name w:val="Body Text Indent 3"/>
    <w:basedOn w:val="Normal"/>
    <w:link w:val="BodyTextIndent3Char"/>
    <w:semiHidden/>
    <w:unhideWhenUsed/>
    <w:rsid w:val="0053566B"/>
    <w:pPr>
      <w:spacing w:after="120"/>
      <w:ind w:left="283"/>
    </w:pPr>
    <w:rPr>
      <w:sz w:val="16"/>
      <w:szCs w:val="16"/>
    </w:rPr>
  </w:style>
  <w:style w:type="character" w:customStyle="1" w:styleId="BodyTextIndent3Char">
    <w:name w:val="Body Text Indent 3 Char"/>
    <w:basedOn w:val="DefaultParagraphFont"/>
    <w:link w:val="BodyTextIndent3"/>
    <w:semiHidden/>
    <w:rsid w:val="0053566B"/>
    <w:rPr>
      <w:sz w:val="16"/>
      <w:szCs w:val="16"/>
      <w:lang w:eastAsia="en-US"/>
    </w:rPr>
  </w:style>
  <w:style w:type="paragraph" w:styleId="Caption">
    <w:name w:val="caption"/>
    <w:basedOn w:val="Normal"/>
    <w:next w:val="Normal"/>
    <w:semiHidden/>
    <w:unhideWhenUsed/>
    <w:qFormat/>
    <w:rsid w:val="0053566B"/>
    <w:pPr>
      <w:spacing w:after="200"/>
    </w:pPr>
    <w:rPr>
      <w:i/>
      <w:iCs/>
      <w:color w:val="44546A" w:themeColor="text2"/>
      <w:sz w:val="18"/>
      <w:szCs w:val="18"/>
    </w:rPr>
  </w:style>
  <w:style w:type="paragraph" w:styleId="Closing">
    <w:name w:val="Closing"/>
    <w:basedOn w:val="Normal"/>
    <w:link w:val="ClosingChar"/>
    <w:semiHidden/>
    <w:unhideWhenUsed/>
    <w:rsid w:val="0053566B"/>
    <w:pPr>
      <w:spacing w:after="0"/>
      <w:ind w:left="4252"/>
    </w:pPr>
  </w:style>
  <w:style w:type="character" w:customStyle="1" w:styleId="ClosingChar">
    <w:name w:val="Closing Char"/>
    <w:basedOn w:val="DefaultParagraphFont"/>
    <w:link w:val="Closing"/>
    <w:semiHidden/>
    <w:rsid w:val="0053566B"/>
    <w:rPr>
      <w:lang w:eastAsia="en-US"/>
    </w:rPr>
  </w:style>
  <w:style w:type="paragraph" w:styleId="CommentSubject">
    <w:name w:val="annotation subject"/>
    <w:basedOn w:val="CommentText"/>
    <w:next w:val="CommentText"/>
    <w:link w:val="CommentSubjectChar"/>
    <w:semiHidden/>
    <w:unhideWhenUsed/>
    <w:rsid w:val="0053566B"/>
    <w:rPr>
      <w:b/>
      <w:bCs/>
    </w:rPr>
  </w:style>
  <w:style w:type="character" w:customStyle="1" w:styleId="CommentSubjectChar">
    <w:name w:val="Comment Subject Char"/>
    <w:basedOn w:val="CommentTextChar"/>
    <w:link w:val="CommentSubject"/>
    <w:semiHidden/>
    <w:rsid w:val="0053566B"/>
    <w:rPr>
      <w:b/>
      <w:bCs/>
      <w:lang w:eastAsia="en-US"/>
    </w:rPr>
  </w:style>
  <w:style w:type="paragraph" w:styleId="Date">
    <w:name w:val="Date"/>
    <w:basedOn w:val="Normal"/>
    <w:next w:val="Normal"/>
    <w:link w:val="DateChar"/>
    <w:rsid w:val="0053566B"/>
  </w:style>
  <w:style w:type="character" w:customStyle="1" w:styleId="DateChar">
    <w:name w:val="Date Char"/>
    <w:basedOn w:val="DefaultParagraphFont"/>
    <w:link w:val="Date"/>
    <w:rsid w:val="0053566B"/>
    <w:rPr>
      <w:lang w:eastAsia="en-US"/>
    </w:rPr>
  </w:style>
  <w:style w:type="paragraph" w:styleId="DocumentMap">
    <w:name w:val="Document Map"/>
    <w:basedOn w:val="Normal"/>
    <w:link w:val="DocumentMapChar"/>
    <w:semiHidden/>
    <w:unhideWhenUsed/>
    <w:rsid w:val="005356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53566B"/>
    <w:rPr>
      <w:rFonts w:ascii="Segoe UI" w:hAnsi="Segoe UI" w:cs="Segoe UI"/>
      <w:sz w:val="16"/>
      <w:szCs w:val="16"/>
      <w:lang w:eastAsia="en-US"/>
    </w:rPr>
  </w:style>
  <w:style w:type="paragraph" w:styleId="E-mailSignature">
    <w:name w:val="E-mail Signature"/>
    <w:basedOn w:val="Normal"/>
    <w:link w:val="E-mailSignatureChar"/>
    <w:semiHidden/>
    <w:unhideWhenUsed/>
    <w:rsid w:val="0053566B"/>
    <w:pPr>
      <w:spacing w:after="0"/>
    </w:pPr>
  </w:style>
  <w:style w:type="character" w:customStyle="1" w:styleId="E-mailSignatureChar">
    <w:name w:val="E-mail Signature Char"/>
    <w:basedOn w:val="DefaultParagraphFont"/>
    <w:link w:val="E-mailSignature"/>
    <w:semiHidden/>
    <w:rsid w:val="0053566B"/>
    <w:rPr>
      <w:lang w:eastAsia="en-US"/>
    </w:rPr>
  </w:style>
  <w:style w:type="paragraph" w:styleId="EndnoteText">
    <w:name w:val="endnote text"/>
    <w:basedOn w:val="Normal"/>
    <w:link w:val="EndnoteTextChar"/>
    <w:semiHidden/>
    <w:unhideWhenUsed/>
    <w:rsid w:val="0053566B"/>
    <w:pPr>
      <w:spacing w:after="0"/>
    </w:pPr>
  </w:style>
  <w:style w:type="character" w:customStyle="1" w:styleId="EndnoteTextChar">
    <w:name w:val="Endnote Text Char"/>
    <w:basedOn w:val="DefaultParagraphFont"/>
    <w:link w:val="EndnoteText"/>
    <w:semiHidden/>
    <w:rsid w:val="0053566B"/>
    <w:rPr>
      <w:lang w:eastAsia="en-US"/>
    </w:rPr>
  </w:style>
  <w:style w:type="paragraph" w:styleId="EnvelopeAddress">
    <w:name w:val="envelope address"/>
    <w:basedOn w:val="Normal"/>
    <w:semiHidden/>
    <w:unhideWhenUsed/>
    <w:rsid w:val="005356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566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566B"/>
    <w:pPr>
      <w:spacing w:after="0"/>
    </w:pPr>
  </w:style>
  <w:style w:type="character" w:customStyle="1" w:styleId="FootnoteTextChar">
    <w:name w:val="Footnote Text Char"/>
    <w:basedOn w:val="DefaultParagraphFont"/>
    <w:link w:val="FootnoteText"/>
    <w:semiHidden/>
    <w:rsid w:val="0053566B"/>
    <w:rPr>
      <w:lang w:eastAsia="en-US"/>
    </w:rPr>
  </w:style>
  <w:style w:type="paragraph" w:styleId="HTMLAddress">
    <w:name w:val="HTML Address"/>
    <w:basedOn w:val="Normal"/>
    <w:link w:val="HTMLAddressChar"/>
    <w:semiHidden/>
    <w:unhideWhenUsed/>
    <w:rsid w:val="0053566B"/>
    <w:pPr>
      <w:spacing w:after="0"/>
    </w:pPr>
    <w:rPr>
      <w:i/>
      <w:iCs/>
    </w:rPr>
  </w:style>
  <w:style w:type="character" w:customStyle="1" w:styleId="HTMLAddressChar">
    <w:name w:val="HTML Address Char"/>
    <w:basedOn w:val="DefaultParagraphFont"/>
    <w:link w:val="HTMLAddress"/>
    <w:semiHidden/>
    <w:rsid w:val="0053566B"/>
    <w:rPr>
      <w:i/>
      <w:iCs/>
      <w:lang w:eastAsia="en-US"/>
    </w:rPr>
  </w:style>
  <w:style w:type="paragraph" w:styleId="HTMLPreformatted">
    <w:name w:val="HTML Preformatted"/>
    <w:basedOn w:val="Normal"/>
    <w:link w:val="HTMLPreformattedChar"/>
    <w:semiHidden/>
    <w:unhideWhenUsed/>
    <w:rsid w:val="0053566B"/>
    <w:pPr>
      <w:spacing w:after="0"/>
    </w:pPr>
    <w:rPr>
      <w:rFonts w:ascii="Consolas" w:hAnsi="Consolas"/>
    </w:rPr>
  </w:style>
  <w:style w:type="character" w:customStyle="1" w:styleId="HTMLPreformattedChar">
    <w:name w:val="HTML Preformatted Char"/>
    <w:basedOn w:val="DefaultParagraphFont"/>
    <w:link w:val="HTMLPreformatted"/>
    <w:semiHidden/>
    <w:rsid w:val="0053566B"/>
    <w:rPr>
      <w:rFonts w:ascii="Consolas" w:hAnsi="Consolas"/>
      <w:lang w:eastAsia="en-US"/>
    </w:rPr>
  </w:style>
  <w:style w:type="paragraph" w:styleId="Index1">
    <w:name w:val="index 1"/>
    <w:basedOn w:val="Normal"/>
    <w:next w:val="Normal"/>
    <w:semiHidden/>
    <w:unhideWhenUsed/>
    <w:rsid w:val="0053566B"/>
    <w:pPr>
      <w:spacing w:after="0"/>
      <w:ind w:left="200" w:hanging="200"/>
    </w:pPr>
  </w:style>
  <w:style w:type="paragraph" w:styleId="Index2">
    <w:name w:val="index 2"/>
    <w:basedOn w:val="Normal"/>
    <w:next w:val="Normal"/>
    <w:semiHidden/>
    <w:unhideWhenUsed/>
    <w:rsid w:val="0053566B"/>
    <w:pPr>
      <w:spacing w:after="0"/>
      <w:ind w:left="400" w:hanging="200"/>
    </w:pPr>
  </w:style>
  <w:style w:type="paragraph" w:styleId="Index3">
    <w:name w:val="index 3"/>
    <w:basedOn w:val="Normal"/>
    <w:next w:val="Normal"/>
    <w:semiHidden/>
    <w:unhideWhenUsed/>
    <w:rsid w:val="0053566B"/>
    <w:pPr>
      <w:spacing w:after="0"/>
      <w:ind w:left="600" w:hanging="200"/>
    </w:pPr>
  </w:style>
  <w:style w:type="paragraph" w:styleId="Index4">
    <w:name w:val="index 4"/>
    <w:basedOn w:val="Normal"/>
    <w:next w:val="Normal"/>
    <w:semiHidden/>
    <w:unhideWhenUsed/>
    <w:rsid w:val="0053566B"/>
    <w:pPr>
      <w:spacing w:after="0"/>
      <w:ind w:left="800" w:hanging="200"/>
    </w:pPr>
  </w:style>
  <w:style w:type="paragraph" w:styleId="Index5">
    <w:name w:val="index 5"/>
    <w:basedOn w:val="Normal"/>
    <w:next w:val="Normal"/>
    <w:semiHidden/>
    <w:unhideWhenUsed/>
    <w:rsid w:val="0053566B"/>
    <w:pPr>
      <w:spacing w:after="0"/>
      <w:ind w:left="1000" w:hanging="200"/>
    </w:pPr>
  </w:style>
  <w:style w:type="paragraph" w:styleId="Index6">
    <w:name w:val="index 6"/>
    <w:basedOn w:val="Normal"/>
    <w:next w:val="Normal"/>
    <w:semiHidden/>
    <w:unhideWhenUsed/>
    <w:rsid w:val="0053566B"/>
    <w:pPr>
      <w:spacing w:after="0"/>
      <w:ind w:left="1200" w:hanging="200"/>
    </w:pPr>
  </w:style>
  <w:style w:type="paragraph" w:styleId="Index7">
    <w:name w:val="index 7"/>
    <w:basedOn w:val="Normal"/>
    <w:next w:val="Normal"/>
    <w:semiHidden/>
    <w:unhideWhenUsed/>
    <w:rsid w:val="0053566B"/>
    <w:pPr>
      <w:spacing w:after="0"/>
      <w:ind w:left="1400" w:hanging="200"/>
    </w:pPr>
  </w:style>
  <w:style w:type="paragraph" w:styleId="Index8">
    <w:name w:val="index 8"/>
    <w:basedOn w:val="Normal"/>
    <w:next w:val="Normal"/>
    <w:semiHidden/>
    <w:unhideWhenUsed/>
    <w:rsid w:val="0053566B"/>
    <w:pPr>
      <w:spacing w:after="0"/>
      <w:ind w:left="1600" w:hanging="200"/>
    </w:pPr>
  </w:style>
  <w:style w:type="paragraph" w:styleId="Index9">
    <w:name w:val="index 9"/>
    <w:basedOn w:val="Normal"/>
    <w:next w:val="Normal"/>
    <w:semiHidden/>
    <w:unhideWhenUsed/>
    <w:rsid w:val="0053566B"/>
    <w:pPr>
      <w:spacing w:after="0"/>
      <w:ind w:left="1800" w:hanging="200"/>
    </w:pPr>
  </w:style>
  <w:style w:type="paragraph" w:styleId="IndexHeading">
    <w:name w:val="index heading"/>
    <w:basedOn w:val="Normal"/>
    <w:next w:val="Index1"/>
    <w:semiHidden/>
    <w:unhideWhenUsed/>
    <w:rsid w:val="005356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56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566B"/>
    <w:rPr>
      <w:i/>
      <w:iCs/>
      <w:color w:val="4472C4" w:themeColor="accent1"/>
      <w:lang w:eastAsia="en-US"/>
    </w:rPr>
  </w:style>
  <w:style w:type="paragraph" w:styleId="List2">
    <w:name w:val="List 2"/>
    <w:basedOn w:val="Normal"/>
    <w:semiHidden/>
    <w:unhideWhenUsed/>
    <w:rsid w:val="0053566B"/>
    <w:pPr>
      <w:ind w:left="566" w:hanging="283"/>
      <w:contextualSpacing/>
    </w:pPr>
  </w:style>
  <w:style w:type="paragraph" w:styleId="List3">
    <w:name w:val="List 3"/>
    <w:basedOn w:val="Normal"/>
    <w:semiHidden/>
    <w:unhideWhenUsed/>
    <w:rsid w:val="0053566B"/>
    <w:pPr>
      <w:ind w:left="849" w:hanging="283"/>
      <w:contextualSpacing/>
    </w:pPr>
  </w:style>
  <w:style w:type="paragraph" w:styleId="List4">
    <w:name w:val="List 4"/>
    <w:basedOn w:val="Normal"/>
    <w:rsid w:val="0053566B"/>
    <w:pPr>
      <w:ind w:left="1132" w:hanging="283"/>
      <w:contextualSpacing/>
    </w:pPr>
  </w:style>
  <w:style w:type="paragraph" w:styleId="List5">
    <w:name w:val="List 5"/>
    <w:basedOn w:val="Normal"/>
    <w:rsid w:val="0053566B"/>
    <w:pPr>
      <w:ind w:left="1415" w:hanging="283"/>
      <w:contextualSpacing/>
    </w:pPr>
  </w:style>
  <w:style w:type="paragraph" w:styleId="ListBullet">
    <w:name w:val="List Bullet"/>
    <w:basedOn w:val="Normal"/>
    <w:semiHidden/>
    <w:unhideWhenUsed/>
    <w:rsid w:val="0053566B"/>
    <w:pPr>
      <w:numPr>
        <w:numId w:val="6"/>
      </w:numPr>
      <w:contextualSpacing/>
    </w:pPr>
  </w:style>
  <w:style w:type="paragraph" w:styleId="ListBullet2">
    <w:name w:val="List Bullet 2"/>
    <w:basedOn w:val="Normal"/>
    <w:semiHidden/>
    <w:unhideWhenUsed/>
    <w:rsid w:val="0053566B"/>
    <w:pPr>
      <w:numPr>
        <w:numId w:val="7"/>
      </w:numPr>
      <w:contextualSpacing/>
    </w:pPr>
  </w:style>
  <w:style w:type="paragraph" w:styleId="ListBullet3">
    <w:name w:val="List Bullet 3"/>
    <w:basedOn w:val="Normal"/>
    <w:semiHidden/>
    <w:unhideWhenUsed/>
    <w:rsid w:val="0053566B"/>
    <w:pPr>
      <w:numPr>
        <w:numId w:val="8"/>
      </w:numPr>
      <w:contextualSpacing/>
    </w:pPr>
  </w:style>
  <w:style w:type="paragraph" w:styleId="ListBullet4">
    <w:name w:val="List Bullet 4"/>
    <w:basedOn w:val="Normal"/>
    <w:semiHidden/>
    <w:unhideWhenUsed/>
    <w:rsid w:val="0053566B"/>
    <w:pPr>
      <w:numPr>
        <w:numId w:val="9"/>
      </w:numPr>
      <w:contextualSpacing/>
    </w:pPr>
  </w:style>
  <w:style w:type="paragraph" w:styleId="ListBullet5">
    <w:name w:val="List Bullet 5"/>
    <w:basedOn w:val="Normal"/>
    <w:semiHidden/>
    <w:unhideWhenUsed/>
    <w:rsid w:val="0053566B"/>
    <w:pPr>
      <w:numPr>
        <w:numId w:val="10"/>
      </w:numPr>
      <w:contextualSpacing/>
    </w:pPr>
  </w:style>
  <w:style w:type="paragraph" w:styleId="ListContinue">
    <w:name w:val="List Continue"/>
    <w:basedOn w:val="Normal"/>
    <w:semiHidden/>
    <w:unhideWhenUsed/>
    <w:rsid w:val="0053566B"/>
    <w:pPr>
      <w:spacing w:after="120"/>
      <w:ind w:left="283"/>
      <w:contextualSpacing/>
    </w:pPr>
  </w:style>
  <w:style w:type="paragraph" w:styleId="ListContinue2">
    <w:name w:val="List Continue 2"/>
    <w:basedOn w:val="Normal"/>
    <w:semiHidden/>
    <w:unhideWhenUsed/>
    <w:rsid w:val="0053566B"/>
    <w:pPr>
      <w:spacing w:after="120"/>
      <w:ind w:left="566"/>
      <w:contextualSpacing/>
    </w:pPr>
  </w:style>
  <w:style w:type="paragraph" w:styleId="ListContinue3">
    <w:name w:val="List Continue 3"/>
    <w:basedOn w:val="Normal"/>
    <w:semiHidden/>
    <w:unhideWhenUsed/>
    <w:rsid w:val="0053566B"/>
    <w:pPr>
      <w:spacing w:after="120"/>
      <w:ind w:left="849"/>
      <w:contextualSpacing/>
    </w:pPr>
  </w:style>
  <w:style w:type="paragraph" w:styleId="ListContinue4">
    <w:name w:val="List Continue 4"/>
    <w:basedOn w:val="Normal"/>
    <w:semiHidden/>
    <w:unhideWhenUsed/>
    <w:rsid w:val="0053566B"/>
    <w:pPr>
      <w:spacing w:after="120"/>
      <w:ind w:left="1132"/>
      <w:contextualSpacing/>
    </w:pPr>
  </w:style>
  <w:style w:type="paragraph" w:styleId="ListContinue5">
    <w:name w:val="List Continue 5"/>
    <w:basedOn w:val="Normal"/>
    <w:semiHidden/>
    <w:unhideWhenUsed/>
    <w:rsid w:val="0053566B"/>
    <w:pPr>
      <w:spacing w:after="120"/>
      <w:ind w:left="1415"/>
      <w:contextualSpacing/>
    </w:pPr>
  </w:style>
  <w:style w:type="paragraph" w:styleId="ListNumber2">
    <w:name w:val="List Number 2"/>
    <w:basedOn w:val="Normal"/>
    <w:semiHidden/>
    <w:unhideWhenUsed/>
    <w:rsid w:val="0053566B"/>
    <w:pPr>
      <w:numPr>
        <w:numId w:val="11"/>
      </w:numPr>
      <w:contextualSpacing/>
    </w:pPr>
  </w:style>
  <w:style w:type="paragraph" w:styleId="ListNumber3">
    <w:name w:val="List Number 3"/>
    <w:basedOn w:val="Normal"/>
    <w:semiHidden/>
    <w:unhideWhenUsed/>
    <w:rsid w:val="0053566B"/>
    <w:pPr>
      <w:numPr>
        <w:numId w:val="12"/>
      </w:numPr>
      <w:contextualSpacing/>
    </w:pPr>
  </w:style>
  <w:style w:type="paragraph" w:styleId="ListNumber4">
    <w:name w:val="List Number 4"/>
    <w:basedOn w:val="Normal"/>
    <w:semiHidden/>
    <w:unhideWhenUsed/>
    <w:rsid w:val="0053566B"/>
    <w:pPr>
      <w:numPr>
        <w:numId w:val="13"/>
      </w:numPr>
      <w:contextualSpacing/>
    </w:pPr>
  </w:style>
  <w:style w:type="paragraph" w:styleId="ListNumber5">
    <w:name w:val="List Number 5"/>
    <w:basedOn w:val="Normal"/>
    <w:semiHidden/>
    <w:unhideWhenUsed/>
    <w:rsid w:val="0053566B"/>
    <w:pPr>
      <w:numPr>
        <w:numId w:val="14"/>
      </w:numPr>
      <w:contextualSpacing/>
    </w:pPr>
  </w:style>
  <w:style w:type="paragraph" w:styleId="ListParagraph">
    <w:name w:val="List Paragraph"/>
    <w:basedOn w:val="Normal"/>
    <w:uiPriority w:val="34"/>
    <w:qFormat/>
    <w:rsid w:val="0053566B"/>
    <w:pPr>
      <w:ind w:left="720"/>
      <w:contextualSpacing/>
    </w:pPr>
  </w:style>
  <w:style w:type="paragraph" w:styleId="MacroText">
    <w:name w:val="macro"/>
    <w:link w:val="MacroTextChar"/>
    <w:semiHidden/>
    <w:unhideWhenUsed/>
    <w:rsid w:val="005356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53566B"/>
    <w:rPr>
      <w:rFonts w:ascii="Consolas" w:hAnsi="Consolas"/>
      <w:lang w:eastAsia="en-US"/>
    </w:rPr>
  </w:style>
  <w:style w:type="paragraph" w:styleId="MessageHeader">
    <w:name w:val="Message Header"/>
    <w:basedOn w:val="Normal"/>
    <w:link w:val="MessageHeaderChar"/>
    <w:semiHidden/>
    <w:unhideWhenUsed/>
    <w:rsid w:val="005356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566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566B"/>
    <w:rPr>
      <w:lang w:eastAsia="en-US"/>
    </w:rPr>
  </w:style>
  <w:style w:type="paragraph" w:styleId="NormalWeb">
    <w:name w:val="Normal (Web)"/>
    <w:basedOn w:val="Normal"/>
    <w:semiHidden/>
    <w:unhideWhenUsed/>
    <w:rsid w:val="0053566B"/>
    <w:rPr>
      <w:sz w:val="24"/>
      <w:szCs w:val="24"/>
    </w:rPr>
  </w:style>
  <w:style w:type="paragraph" w:styleId="NormalIndent">
    <w:name w:val="Normal Indent"/>
    <w:basedOn w:val="Normal"/>
    <w:semiHidden/>
    <w:unhideWhenUsed/>
    <w:rsid w:val="0053566B"/>
    <w:pPr>
      <w:ind w:left="720"/>
    </w:pPr>
  </w:style>
  <w:style w:type="paragraph" w:styleId="NoteHeading">
    <w:name w:val="Note Heading"/>
    <w:basedOn w:val="Normal"/>
    <w:next w:val="Normal"/>
    <w:link w:val="NoteHeadingChar"/>
    <w:semiHidden/>
    <w:unhideWhenUsed/>
    <w:rsid w:val="0053566B"/>
    <w:pPr>
      <w:spacing w:after="0"/>
    </w:pPr>
  </w:style>
  <w:style w:type="character" w:customStyle="1" w:styleId="NoteHeadingChar">
    <w:name w:val="Note Heading Char"/>
    <w:basedOn w:val="DefaultParagraphFont"/>
    <w:link w:val="NoteHeading"/>
    <w:semiHidden/>
    <w:rsid w:val="0053566B"/>
    <w:rPr>
      <w:lang w:eastAsia="en-US"/>
    </w:rPr>
  </w:style>
  <w:style w:type="paragraph" w:styleId="PlainText">
    <w:name w:val="Plain Text"/>
    <w:basedOn w:val="Normal"/>
    <w:link w:val="PlainTextChar"/>
    <w:semiHidden/>
    <w:unhideWhenUsed/>
    <w:rsid w:val="0053566B"/>
    <w:pPr>
      <w:spacing w:after="0"/>
    </w:pPr>
    <w:rPr>
      <w:rFonts w:ascii="Consolas" w:hAnsi="Consolas"/>
      <w:sz w:val="21"/>
      <w:szCs w:val="21"/>
    </w:rPr>
  </w:style>
  <w:style w:type="character" w:customStyle="1" w:styleId="PlainTextChar">
    <w:name w:val="Plain Text Char"/>
    <w:basedOn w:val="DefaultParagraphFont"/>
    <w:link w:val="PlainText"/>
    <w:semiHidden/>
    <w:rsid w:val="0053566B"/>
    <w:rPr>
      <w:rFonts w:ascii="Consolas" w:hAnsi="Consolas"/>
      <w:sz w:val="21"/>
      <w:szCs w:val="21"/>
      <w:lang w:eastAsia="en-US"/>
    </w:rPr>
  </w:style>
  <w:style w:type="paragraph" w:styleId="Quote">
    <w:name w:val="Quote"/>
    <w:basedOn w:val="Normal"/>
    <w:next w:val="Normal"/>
    <w:link w:val="QuoteChar"/>
    <w:uiPriority w:val="29"/>
    <w:qFormat/>
    <w:rsid w:val="005356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566B"/>
    <w:rPr>
      <w:i/>
      <w:iCs/>
      <w:color w:val="404040" w:themeColor="text1" w:themeTint="BF"/>
      <w:lang w:eastAsia="en-US"/>
    </w:rPr>
  </w:style>
  <w:style w:type="paragraph" w:styleId="Salutation">
    <w:name w:val="Salutation"/>
    <w:basedOn w:val="Normal"/>
    <w:next w:val="Normal"/>
    <w:link w:val="SalutationChar"/>
    <w:rsid w:val="0053566B"/>
  </w:style>
  <w:style w:type="character" w:customStyle="1" w:styleId="SalutationChar">
    <w:name w:val="Salutation Char"/>
    <w:basedOn w:val="DefaultParagraphFont"/>
    <w:link w:val="Salutation"/>
    <w:rsid w:val="0053566B"/>
    <w:rPr>
      <w:lang w:eastAsia="en-US"/>
    </w:rPr>
  </w:style>
  <w:style w:type="paragraph" w:styleId="Signature">
    <w:name w:val="Signature"/>
    <w:basedOn w:val="Normal"/>
    <w:link w:val="SignatureChar"/>
    <w:semiHidden/>
    <w:unhideWhenUsed/>
    <w:rsid w:val="0053566B"/>
    <w:pPr>
      <w:spacing w:after="0"/>
      <w:ind w:left="4252"/>
    </w:pPr>
  </w:style>
  <w:style w:type="character" w:customStyle="1" w:styleId="SignatureChar">
    <w:name w:val="Signature Char"/>
    <w:basedOn w:val="DefaultParagraphFont"/>
    <w:link w:val="Signature"/>
    <w:semiHidden/>
    <w:rsid w:val="0053566B"/>
    <w:rPr>
      <w:lang w:eastAsia="en-US"/>
    </w:rPr>
  </w:style>
  <w:style w:type="paragraph" w:styleId="Subtitle">
    <w:name w:val="Subtitle"/>
    <w:basedOn w:val="Normal"/>
    <w:next w:val="Normal"/>
    <w:link w:val="SubtitleChar"/>
    <w:qFormat/>
    <w:rsid w:val="005356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566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53566B"/>
    <w:pPr>
      <w:spacing w:after="0"/>
      <w:ind w:left="200" w:hanging="200"/>
    </w:pPr>
  </w:style>
  <w:style w:type="paragraph" w:styleId="TableofFigures">
    <w:name w:val="table of figures"/>
    <w:basedOn w:val="Normal"/>
    <w:next w:val="Normal"/>
    <w:semiHidden/>
    <w:unhideWhenUsed/>
    <w:rsid w:val="0053566B"/>
    <w:pPr>
      <w:spacing w:after="0"/>
    </w:pPr>
  </w:style>
  <w:style w:type="paragraph" w:styleId="Title">
    <w:name w:val="Title"/>
    <w:basedOn w:val="Normal"/>
    <w:next w:val="Normal"/>
    <w:link w:val="TitleChar"/>
    <w:qFormat/>
    <w:rsid w:val="005356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566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5356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56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3566B"/>
    <w:rPr>
      <w:lang w:eastAsia="en-US"/>
    </w:rPr>
  </w:style>
  <w:style w:type="character" w:customStyle="1" w:styleId="PLChar">
    <w:name w:val="PL Char"/>
    <w:link w:val="PL"/>
    <w:locked/>
    <w:rsid w:val="0053566B"/>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335034681">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4121695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51193"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4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6975</Words>
  <Characters>45670</Characters>
  <Application>Microsoft Office Word</Application>
  <DocSecurity>0</DocSecurity>
  <Lines>380</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24.545_CR0149R2_(Rel-18)_eSEAL</cp:lastModifiedBy>
  <cp:revision>4</cp:revision>
  <cp:lastPrinted>2019-02-25T14:05:00Z</cp:lastPrinted>
  <dcterms:created xsi:type="dcterms:W3CDTF">2025-06-30T15:00:00Z</dcterms:created>
  <dcterms:modified xsi:type="dcterms:W3CDTF">2025-07-02T20:55:00Z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6%</vt:lpwstr>
  </property>
</Properties>
</file>