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CE7CE" w14:textId="6ADE6E25" w:rsidR="00C8533A" w:rsidRPr="006B329A" w:rsidRDefault="00C8533A" w:rsidP="006B329A">
      <w:pPr>
        <w:pStyle w:val="ZA"/>
        <w:framePr w:wrap="notBeside"/>
      </w:pPr>
      <w:bookmarkStart w:id="0" w:name="page1"/>
      <w:r w:rsidRPr="006B329A">
        <w:rPr>
          <w:sz w:val="64"/>
        </w:rPr>
        <w:t>3GPP</w:t>
      </w:r>
      <w:r w:rsidR="0005697E">
        <w:rPr>
          <w:sz w:val="64"/>
        </w:rPr>
        <w:t xml:space="preserve"> </w:t>
      </w:r>
      <w:r w:rsidRPr="006B329A">
        <w:rPr>
          <w:sz w:val="64"/>
        </w:rPr>
        <w:t>TS</w:t>
      </w:r>
      <w:r w:rsidR="0005697E">
        <w:rPr>
          <w:sz w:val="64"/>
        </w:rPr>
        <w:t xml:space="preserve"> </w:t>
      </w:r>
      <w:r w:rsidRPr="006B329A">
        <w:rPr>
          <w:sz w:val="64"/>
        </w:rPr>
        <w:t xml:space="preserve">48.058 </w:t>
      </w:r>
      <w:r w:rsidRPr="006B329A">
        <w:t>V</w:t>
      </w:r>
      <w:r w:rsidR="00445AEC">
        <w:t>1</w:t>
      </w:r>
      <w:r w:rsidR="00150934">
        <w:t>9</w:t>
      </w:r>
      <w:r w:rsidR="00445AEC">
        <w:t xml:space="preserve">.0.0 </w:t>
      </w:r>
      <w:r w:rsidRPr="006B329A">
        <w:rPr>
          <w:sz w:val="32"/>
        </w:rPr>
        <w:t>(</w:t>
      </w:r>
      <w:r w:rsidR="00445AEC">
        <w:rPr>
          <w:sz w:val="32"/>
        </w:rPr>
        <w:t>202</w:t>
      </w:r>
      <w:r w:rsidR="00150934">
        <w:rPr>
          <w:sz w:val="32"/>
        </w:rPr>
        <w:t>5</w:t>
      </w:r>
      <w:r w:rsidR="00445AEC">
        <w:rPr>
          <w:sz w:val="32"/>
        </w:rPr>
        <w:t>-0</w:t>
      </w:r>
      <w:r w:rsidR="00150934">
        <w:rPr>
          <w:sz w:val="32"/>
        </w:rPr>
        <w:t>9</w:t>
      </w:r>
      <w:r w:rsidR="00445AEC">
        <w:rPr>
          <w:sz w:val="32"/>
        </w:rPr>
        <w:t>)</w:t>
      </w:r>
    </w:p>
    <w:p w14:paraId="056596A4" w14:textId="77777777" w:rsidR="00C8533A" w:rsidRPr="006B329A" w:rsidRDefault="00C8533A" w:rsidP="006B329A">
      <w:pPr>
        <w:pStyle w:val="ZB"/>
        <w:framePr w:wrap="notBeside"/>
      </w:pPr>
      <w:r w:rsidRPr="006B329A">
        <w:t>Technical Specification</w:t>
      </w:r>
    </w:p>
    <w:p w14:paraId="2550CC06" w14:textId="77777777" w:rsidR="00C8533A" w:rsidRPr="006B329A" w:rsidRDefault="00C8533A" w:rsidP="006B329A">
      <w:pPr>
        <w:pStyle w:val="ZT"/>
        <w:framePr w:wrap="notBeside"/>
        <w:rPr>
          <w:sz w:val="32"/>
        </w:rPr>
      </w:pPr>
      <w:r w:rsidRPr="006B329A">
        <w:rPr>
          <w:sz w:val="32"/>
        </w:rPr>
        <w:t xml:space="preserve">3rd Generation Partnership Project; </w:t>
      </w:r>
    </w:p>
    <w:p w14:paraId="27AFCFBB" w14:textId="77777777" w:rsidR="00C8533A" w:rsidRPr="006B329A" w:rsidRDefault="00C8533A" w:rsidP="006B329A">
      <w:pPr>
        <w:pStyle w:val="ZT"/>
        <w:framePr w:wrap="notBeside"/>
        <w:rPr>
          <w:sz w:val="32"/>
        </w:rPr>
      </w:pPr>
      <w:r w:rsidRPr="006B329A">
        <w:rPr>
          <w:sz w:val="32"/>
        </w:rPr>
        <w:t>Technical Specification Group Radio Access Network;</w:t>
      </w:r>
    </w:p>
    <w:p w14:paraId="1EC112B3" w14:textId="77777777" w:rsidR="00C8533A" w:rsidRPr="006B329A" w:rsidRDefault="00C8533A" w:rsidP="006B329A">
      <w:pPr>
        <w:pStyle w:val="ZT"/>
        <w:framePr w:wrap="notBeside"/>
        <w:rPr>
          <w:sz w:val="32"/>
        </w:rPr>
      </w:pPr>
      <w:r w:rsidRPr="006B329A">
        <w:rPr>
          <w:sz w:val="32"/>
        </w:rPr>
        <w:t>Base Station Controller - Base Transceiver Station</w:t>
      </w:r>
    </w:p>
    <w:p w14:paraId="6FF727BA" w14:textId="77777777" w:rsidR="00C8533A" w:rsidRPr="006B329A" w:rsidRDefault="00C8533A" w:rsidP="006B329A">
      <w:pPr>
        <w:pStyle w:val="ZT"/>
        <w:framePr w:wrap="notBeside"/>
        <w:rPr>
          <w:sz w:val="32"/>
        </w:rPr>
      </w:pPr>
      <w:r w:rsidRPr="006B329A">
        <w:rPr>
          <w:sz w:val="32"/>
        </w:rPr>
        <w:t>(BSC - BTS) interface;</w:t>
      </w:r>
    </w:p>
    <w:p w14:paraId="77BC0E71" w14:textId="77777777" w:rsidR="00C8533A" w:rsidRPr="006B329A" w:rsidRDefault="00C8533A" w:rsidP="006B329A">
      <w:pPr>
        <w:pStyle w:val="ZT"/>
        <w:framePr w:wrap="notBeside"/>
        <w:rPr>
          <w:sz w:val="32"/>
        </w:rPr>
      </w:pPr>
      <w:r w:rsidRPr="006B329A">
        <w:rPr>
          <w:sz w:val="32"/>
        </w:rPr>
        <w:t>Layer 3 specification</w:t>
      </w:r>
    </w:p>
    <w:p w14:paraId="0482F945" w14:textId="63500968" w:rsidR="00C8533A" w:rsidRPr="006B329A" w:rsidRDefault="00C8533A" w:rsidP="006B329A">
      <w:pPr>
        <w:pStyle w:val="ZT"/>
        <w:framePr w:wrap="notBeside"/>
        <w:rPr>
          <w:sz w:val="32"/>
        </w:rPr>
      </w:pPr>
      <w:r w:rsidRPr="006B329A">
        <w:rPr>
          <w:sz w:val="32"/>
        </w:rPr>
        <w:t>(</w:t>
      </w:r>
      <w:r w:rsidRPr="006B329A">
        <w:rPr>
          <w:rStyle w:val="ZGSM"/>
          <w:sz w:val="32"/>
        </w:rPr>
        <w:t>Relea</w:t>
      </w:r>
      <w:r w:rsidR="00EC56E6" w:rsidRPr="006B329A">
        <w:rPr>
          <w:rStyle w:val="ZGSM"/>
          <w:sz w:val="32"/>
        </w:rPr>
        <w:t>se</w:t>
      </w:r>
      <w:r w:rsidR="00445AEC">
        <w:rPr>
          <w:rStyle w:val="ZGSM"/>
          <w:sz w:val="32"/>
        </w:rPr>
        <w:t xml:space="preserve"> 1</w:t>
      </w:r>
      <w:r w:rsidR="00150934">
        <w:rPr>
          <w:rStyle w:val="ZGSM"/>
          <w:sz w:val="32"/>
        </w:rPr>
        <w:t>9</w:t>
      </w:r>
      <w:r w:rsidRPr="006B329A">
        <w:rPr>
          <w:sz w:val="32"/>
        </w:rPr>
        <w:t>)</w:t>
      </w:r>
    </w:p>
    <w:p w14:paraId="2FA1750E" w14:textId="775414F1" w:rsidR="00C8533A" w:rsidRPr="006B329A" w:rsidRDefault="00C8533A" w:rsidP="006B329A">
      <w:pPr>
        <w:pStyle w:val="ZU"/>
        <w:framePr w:wrap="notBeside"/>
        <w:tabs>
          <w:tab w:val="right" w:pos="10206"/>
        </w:tabs>
        <w:jc w:val="left"/>
      </w:pPr>
      <w:r w:rsidRPr="006B329A">
        <w:object w:dxaOrig="6937" w:dyaOrig="2617" w14:anchorId="263CA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7" o:title=""/>
          </v:shape>
          <o:OLEObject Type="Embed" ProgID="Word.Document.8" ShapeID="_x0000_i1025" DrawAspect="Content" ObjectID="_1821891541" r:id="rId8"/>
        </w:object>
      </w:r>
      <w:r w:rsidRPr="006B329A">
        <w:tab/>
      </w:r>
      <w:r w:rsidR="0062265E" w:rsidRPr="006B329A">
        <w:drawing>
          <wp:inline distT="0" distB="0" distL="0" distR="0" wp14:anchorId="7F55B96C" wp14:editId="4B0E1BFA">
            <wp:extent cx="1623060" cy="822960"/>
            <wp:effectExtent l="0" t="0" r="0" b="0"/>
            <wp:docPr id="2"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60145B46" w14:textId="77777777" w:rsidR="00C8533A" w:rsidRPr="006B329A" w:rsidRDefault="00C8533A" w:rsidP="006B329A">
      <w:pPr>
        <w:framePr w:h="1636" w:hRule="exact" w:wrap="notBeside" w:vAnchor="page" w:hAnchor="margin" w:y="15121"/>
        <w:jc w:val="both"/>
        <w:rPr>
          <w:sz w:val="16"/>
        </w:rPr>
      </w:pPr>
      <w:r w:rsidRPr="006B329A">
        <w:rPr>
          <w:sz w:val="16"/>
        </w:rPr>
        <w:t>The present document has been developed within the 3</w:t>
      </w:r>
      <w:r w:rsidRPr="006B329A">
        <w:rPr>
          <w:sz w:val="16"/>
          <w:vertAlign w:val="superscript"/>
        </w:rPr>
        <w:t>rd</w:t>
      </w:r>
      <w:r w:rsidRPr="006B329A">
        <w:rPr>
          <w:sz w:val="16"/>
        </w:rPr>
        <w:t xml:space="preserve"> Generation Partnership Project (3GPP</w:t>
      </w:r>
      <w:r w:rsidRPr="006B329A">
        <w:rPr>
          <w:sz w:val="16"/>
          <w:vertAlign w:val="superscript"/>
        </w:rPr>
        <w:t xml:space="preserve"> TM</w:t>
      </w:r>
      <w:r w:rsidRPr="006B329A">
        <w:rPr>
          <w:sz w:val="16"/>
        </w:rPr>
        <w:t xml:space="preserve">) and may be further elaborated for the purposes of 3GPP. </w:t>
      </w:r>
      <w:r w:rsidRPr="006B329A">
        <w:rPr>
          <w:sz w:val="16"/>
        </w:rPr>
        <w:br/>
        <w:t>The present document has not been subject to any approval process by the 3GPP</w:t>
      </w:r>
      <w:r w:rsidRPr="006B329A">
        <w:rPr>
          <w:sz w:val="16"/>
          <w:vertAlign w:val="superscript"/>
        </w:rPr>
        <w:t xml:space="preserve"> </w:t>
      </w:r>
      <w:r w:rsidRPr="006B329A">
        <w:rPr>
          <w:sz w:val="16"/>
        </w:rPr>
        <w:t>Organisational Partners and shall not be implemented.</w:t>
      </w:r>
      <w:r w:rsidRPr="006B329A">
        <w:rPr>
          <w:sz w:val="16"/>
        </w:rPr>
        <w:tab/>
        <w:t xml:space="preserve"> </w:t>
      </w:r>
      <w:r w:rsidRPr="006B329A">
        <w:rPr>
          <w:sz w:val="16"/>
        </w:rPr>
        <w:br/>
        <w:t>This Specification is provided for future development work within 3GPP</w:t>
      </w:r>
      <w:r w:rsidRPr="006B329A">
        <w:rPr>
          <w:sz w:val="16"/>
          <w:vertAlign w:val="superscript"/>
        </w:rPr>
        <w:t xml:space="preserve"> </w:t>
      </w:r>
      <w:r w:rsidRPr="006B329A">
        <w:rPr>
          <w:sz w:val="16"/>
        </w:rPr>
        <w:t>only. The Organisational Partners accept no liability for any use of this Specification.</w:t>
      </w:r>
      <w:r w:rsidRPr="006B329A">
        <w:rPr>
          <w:sz w:val="16"/>
        </w:rPr>
        <w:br/>
        <w:t>Specifications and reports for implementation of the 3GPP</w:t>
      </w:r>
      <w:r w:rsidRPr="006B329A">
        <w:rPr>
          <w:sz w:val="16"/>
          <w:vertAlign w:val="superscript"/>
        </w:rPr>
        <w:t xml:space="preserve"> TM</w:t>
      </w:r>
      <w:r w:rsidRPr="006B329A">
        <w:rPr>
          <w:sz w:val="16"/>
        </w:rPr>
        <w:t xml:space="preserve"> system should be obtained via the 3GPP Organisational Partners' Publications Offices.</w:t>
      </w:r>
    </w:p>
    <w:p w14:paraId="07FE6752" w14:textId="77777777" w:rsidR="00C8533A" w:rsidRPr="006B329A" w:rsidRDefault="00C8533A" w:rsidP="006B329A">
      <w:pPr>
        <w:pStyle w:val="ZV"/>
        <w:framePr w:wrap="notBeside"/>
      </w:pPr>
    </w:p>
    <w:p w14:paraId="45CE74ED" w14:textId="77777777" w:rsidR="00C8533A" w:rsidRPr="006B329A" w:rsidRDefault="00C8533A" w:rsidP="006B329A"/>
    <w:p w14:paraId="1C689485" w14:textId="77777777" w:rsidR="00C8533A" w:rsidRPr="006B329A" w:rsidRDefault="00C8533A" w:rsidP="006B329A">
      <w:pPr>
        <w:sectPr w:rsidR="00C8533A" w:rsidRPr="006B329A" w:rsidSect="004A74B4">
          <w:footnotePr>
            <w:numRestart w:val="eachSect"/>
          </w:footnotePr>
          <w:pgSz w:w="11907" w:h="16840"/>
          <w:pgMar w:top="2268" w:right="851" w:bottom="10773" w:left="851" w:header="0" w:footer="0" w:gutter="0"/>
          <w:cols w:space="720"/>
        </w:sectPr>
      </w:pPr>
    </w:p>
    <w:p w14:paraId="731685C9" w14:textId="77777777" w:rsidR="00C8533A" w:rsidRPr="006B329A" w:rsidRDefault="00C8533A" w:rsidP="006B329A">
      <w:bookmarkStart w:id="1" w:name="page2"/>
      <w:bookmarkEnd w:id="0"/>
    </w:p>
    <w:p w14:paraId="42175732" w14:textId="77777777" w:rsidR="00C8533A" w:rsidRPr="006B329A" w:rsidRDefault="00C8533A" w:rsidP="006B329A">
      <w:pPr>
        <w:pStyle w:val="FP"/>
        <w:framePr w:wrap="notBeside" w:hAnchor="margin" w:y="1419"/>
        <w:pBdr>
          <w:bottom w:val="single" w:sz="6" w:space="1" w:color="auto"/>
        </w:pBdr>
        <w:spacing w:before="240"/>
        <w:ind w:left="2835" w:right="2835"/>
        <w:jc w:val="center"/>
      </w:pPr>
      <w:r w:rsidRPr="006B329A">
        <w:t>Keywords</w:t>
      </w:r>
    </w:p>
    <w:p w14:paraId="1478F7A7" w14:textId="77777777" w:rsidR="00C8533A" w:rsidRPr="006B329A" w:rsidRDefault="00C8533A" w:rsidP="006B329A">
      <w:pPr>
        <w:pStyle w:val="FP"/>
        <w:framePr w:wrap="notBeside" w:hAnchor="margin" w:y="1419"/>
        <w:ind w:left="2835" w:right="2835"/>
        <w:jc w:val="center"/>
        <w:rPr>
          <w:rFonts w:ascii="Arial" w:hAnsi="Arial"/>
          <w:sz w:val="18"/>
        </w:rPr>
      </w:pPr>
      <w:r w:rsidRPr="006B329A">
        <w:rPr>
          <w:rFonts w:ascii="Arial" w:hAnsi="Arial"/>
          <w:noProof/>
          <w:sz w:val="18"/>
        </w:rPr>
        <w:t>GSM, radio, layer 3</w:t>
      </w:r>
    </w:p>
    <w:p w14:paraId="7FC17703" w14:textId="77777777" w:rsidR="00C8533A" w:rsidRPr="006B329A" w:rsidRDefault="00C8533A" w:rsidP="006B329A"/>
    <w:p w14:paraId="3BFFBAE1" w14:textId="77777777" w:rsidR="00C8533A" w:rsidRPr="006B329A" w:rsidRDefault="00C8533A" w:rsidP="006B329A">
      <w:pPr>
        <w:pStyle w:val="FP"/>
        <w:framePr w:wrap="notBeside" w:hAnchor="margin" w:yAlign="center"/>
        <w:spacing w:after="240"/>
        <w:ind w:left="2835" w:right="2835"/>
        <w:jc w:val="center"/>
        <w:rPr>
          <w:rFonts w:ascii="Arial" w:hAnsi="Arial"/>
          <w:b/>
          <w:i/>
        </w:rPr>
      </w:pPr>
      <w:r w:rsidRPr="006B329A">
        <w:rPr>
          <w:rFonts w:ascii="Arial" w:hAnsi="Arial"/>
          <w:b/>
          <w:i/>
        </w:rPr>
        <w:t>3GPP</w:t>
      </w:r>
    </w:p>
    <w:p w14:paraId="5CB12F44" w14:textId="77777777" w:rsidR="00C8533A" w:rsidRPr="006B329A" w:rsidRDefault="00C8533A" w:rsidP="006B329A">
      <w:pPr>
        <w:pStyle w:val="FP"/>
        <w:framePr w:wrap="notBeside" w:hAnchor="margin" w:yAlign="center"/>
        <w:pBdr>
          <w:bottom w:val="single" w:sz="6" w:space="1" w:color="auto"/>
        </w:pBdr>
        <w:ind w:left="2835" w:right="2835"/>
        <w:jc w:val="center"/>
      </w:pPr>
      <w:r w:rsidRPr="006B329A">
        <w:t>Postal address</w:t>
      </w:r>
    </w:p>
    <w:p w14:paraId="146F2244" w14:textId="77777777" w:rsidR="00C8533A" w:rsidRPr="006B329A" w:rsidRDefault="00C8533A" w:rsidP="006B329A">
      <w:pPr>
        <w:pStyle w:val="FP"/>
        <w:framePr w:wrap="notBeside" w:hAnchor="margin" w:yAlign="center"/>
        <w:ind w:left="2835" w:right="2835"/>
        <w:jc w:val="center"/>
        <w:rPr>
          <w:rFonts w:ascii="Arial" w:hAnsi="Arial"/>
          <w:sz w:val="18"/>
        </w:rPr>
      </w:pPr>
    </w:p>
    <w:p w14:paraId="06824706" w14:textId="77777777" w:rsidR="00C8533A" w:rsidRPr="006B329A" w:rsidRDefault="00C8533A" w:rsidP="006B329A">
      <w:pPr>
        <w:pStyle w:val="FP"/>
        <w:framePr w:wrap="notBeside" w:hAnchor="margin" w:yAlign="center"/>
        <w:pBdr>
          <w:bottom w:val="single" w:sz="6" w:space="1" w:color="auto"/>
        </w:pBdr>
        <w:spacing w:before="240"/>
        <w:ind w:left="2835" w:right="2835"/>
        <w:jc w:val="center"/>
        <w:rPr>
          <w:lang w:val="fr-FR"/>
        </w:rPr>
      </w:pPr>
      <w:r w:rsidRPr="006B329A">
        <w:rPr>
          <w:lang w:val="fr-FR"/>
        </w:rPr>
        <w:t>3GPP support office address</w:t>
      </w:r>
    </w:p>
    <w:p w14:paraId="4EEB6D1F" w14:textId="77777777" w:rsidR="00C8533A" w:rsidRPr="006B329A" w:rsidRDefault="00C8533A" w:rsidP="006B329A">
      <w:pPr>
        <w:pStyle w:val="FP"/>
        <w:framePr w:wrap="notBeside" w:hAnchor="margin" w:yAlign="center"/>
        <w:ind w:left="2835" w:right="2835"/>
        <w:jc w:val="center"/>
        <w:rPr>
          <w:rFonts w:ascii="Arial" w:hAnsi="Arial"/>
          <w:sz w:val="18"/>
          <w:lang w:val="fr-FR"/>
        </w:rPr>
      </w:pPr>
      <w:r w:rsidRPr="006B329A">
        <w:rPr>
          <w:rFonts w:ascii="Arial" w:hAnsi="Arial"/>
          <w:sz w:val="18"/>
          <w:lang w:val="fr-FR"/>
        </w:rPr>
        <w:t>650 Route des Lucioles - Sophia Antipolis</w:t>
      </w:r>
    </w:p>
    <w:p w14:paraId="38C62417" w14:textId="77777777" w:rsidR="00C8533A" w:rsidRPr="006B329A" w:rsidRDefault="00C8533A" w:rsidP="006B329A">
      <w:pPr>
        <w:pStyle w:val="FP"/>
        <w:framePr w:wrap="notBeside" w:hAnchor="margin" w:yAlign="center"/>
        <w:ind w:left="2835" w:right="2835"/>
        <w:jc w:val="center"/>
        <w:rPr>
          <w:rFonts w:ascii="Arial" w:hAnsi="Arial"/>
          <w:sz w:val="18"/>
          <w:lang w:val="fr-FR"/>
        </w:rPr>
      </w:pPr>
      <w:r w:rsidRPr="006B329A">
        <w:rPr>
          <w:rFonts w:ascii="Arial" w:hAnsi="Arial"/>
          <w:sz w:val="18"/>
          <w:lang w:val="fr-FR"/>
        </w:rPr>
        <w:t>Valbonne - FRANCE</w:t>
      </w:r>
    </w:p>
    <w:p w14:paraId="24635A6D" w14:textId="77777777" w:rsidR="00C8533A" w:rsidRPr="003C4D13" w:rsidRDefault="00C8533A" w:rsidP="006B329A">
      <w:pPr>
        <w:pStyle w:val="FP"/>
        <w:framePr w:wrap="notBeside" w:hAnchor="margin" w:yAlign="center"/>
        <w:spacing w:after="20"/>
        <w:ind w:left="2835" w:right="2835"/>
        <w:jc w:val="center"/>
        <w:rPr>
          <w:rFonts w:ascii="Arial" w:hAnsi="Arial"/>
          <w:sz w:val="18"/>
          <w:lang w:val="en-US"/>
        </w:rPr>
      </w:pPr>
      <w:r w:rsidRPr="003C4D13">
        <w:rPr>
          <w:rFonts w:ascii="Arial" w:hAnsi="Arial"/>
          <w:sz w:val="18"/>
          <w:lang w:val="en-US"/>
        </w:rPr>
        <w:t>Tel.: +33 4 92 94 42 00 Fax: +33 4 93 65 47 16</w:t>
      </w:r>
    </w:p>
    <w:p w14:paraId="1290D9CC" w14:textId="77777777" w:rsidR="00C8533A" w:rsidRPr="003C4D13" w:rsidRDefault="00C8533A" w:rsidP="006B329A">
      <w:pPr>
        <w:pStyle w:val="FP"/>
        <w:framePr w:wrap="notBeside" w:hAnchor="margin" w:yAlign="center"/>
        <w:pBdr>
          <w:bottom w:val="single" w:sz="6" w:space="1" w:color="auto"/>
        </w:pBdr>
        <w:spacing w:before="240"/>
        <w:ind w:left="2835" w:right="2835"/>
        <w:jc w:val="center"/>
        <w:rPr>
          <w:lang w:val="en-US"/>
        </w:rPr>
      </w:pPr>
      <w:r w:rsidRPr="003C4D13">
        <w:rPr>
          <w:lang w:val="en-US"/>
        </w:rPr>
        <w:t>Internet</w:t>
      </w:r>
    </w:p>
    <w:p w14:paraId="5A00248D" w14:textId="77777777" w:rsidR="00C8533A" w:rsidRPr="003C4D13" w:rsidRDefault="00C8533A" w:rsidP="006B329A">
      <w:pPr>
        <w:pStyle w:val="FP"/>
        <w:framePr w:wrap="notBeside" w:hAnchor="margin" w:yAlign="center"/>
        <w:ind w:left="2835" w:right="2835"/>
        <w:jc w:val="center"/>
        <w:rPr>
          <w:rFonts w:ascii="Arial" w:hAnsi="Arial"/>
          <w:sz w:val="18"/>
          <w:lang w:val="en-US"/>
        </w:rPr>
      </w:pPr>
      <w:r w:rsidRPr="003C4D13">
        <w:rPr>
          <w:rFonts w:ascii="Arial" w:hAnsi="Arial"/>
          <w:sz w:val="18"/>
          <w:lang w:val="en-US"/>
        </w:rPr>
        <w:t>http://www.3gpp.org</w:t>
      </w:r>
    </w:p>
    <w:p w14:paraId="52870CF6" w14:textId="77777777" w:rsidR="00C8533A" w:rsidRPr="003C4D13" w:rsidRDefault="00C8533A" w:rsidP="006B329A">
      <w:pPr>
        <w:rPr>
          <w:lang w:val="en-US"/>
        </w:rPr>
      </w:pPr>
    </w:p>
    <w:p w14:paraId="22092E1C" w14:textId="77777777" w:rsidR="004B1945" w:rsidRPr="006B329A" w:rsidRDefault="004B1945" w:rsidP="006B329A">
      <w:pPr>
        <w:pStyle w:val="FP"/>
        <w:framePr w:wrap="notBeside" w:hAnchor="margin" w:yAlign="bottom"/>
        <w:pBdr>
          <w:bottom w:val="single" w:sz="6" w:space="1" w:color="auto"/>
        </w:pBdr>
        <w:spacing w:after="240"/>
        <w:jc w:val="center"/>
        <w:rPr>
          <w:rFonts w:ascii="Arial" w:hAnsi="Arial"/>
          <w:b/>
          <w:i/>
        </w:rPr>
      </w:pPr>
      <w:r w:rsidRPr="006B329A">
        <w:rPr>
          <w:rFonts w:ascii="Arial" w:hAnsi="Arial"/>
          <w:b/>
          <w:i/>
        </w:rPr>
        <w:t>Copyright Notification</w:t>
      </w:r>
    </w:p>
    <w:p w14:paraId="553A9B7F" w14:textId="77777777" w:rsidR="004B1945" w:rsidRPr="006B329A" w:rsidRDefault="004B1945" w:rsidP="006B329A">
      <w:pPr>
        <w:pStyle w:val="FP"/>
        <w:framePr w:wrap="notBeside" w:hAnchor="margin" w:yAlign="bottom"/>
        <w:jc w:val="center"/>
      </w:pPr>
      <w:r w:rsidRPr="006B329A">
        <w:t>No part may be reproduced except as authorized by written permission.</w:t>
      </w:r>
      <w:r w:rsidRPr="006B329A">
        <w:br/>
        <w:t>The copyright and the foregoing restriction extend to reproduction in all media.</w:t>
      </w:r>
    </w:p>
    <w:p w14:paraId="446C413C" w14:textId="77777777" w:rsidR="004B1945" w:rsidRPr="006B329A" w:rsidRDefault="004B1945" w:rsidP="006B329A">
      <w:pPr>
        <w:pStyle w:val="FP"/>
        <w:framePr w:wrap="notBeside" w:hAnchor="margin" w:yAlign="bottom"/>
        <w:jc w:val="center"/>
      </w:pPr>
    </w:p>
    <w:p w14:paraId="080F7C6F" w14:textId="21DC257F" w:rsidR="004B1945" w:rsidRPr="006B329A" w:rsidRDefault="004B1945" w:rsidP="006B329A">
      <w:pPr>
        <w:pStyle w:val="FP"/>
        <w:framePr w:wrap="notBeside" w:hAnchor="margin" w:yAlign="bottom"/>
        <w:jc w:val="center"/>
        <w:rPr>
          <w:sz w:val="18"/>
        </w:rPr>
      </w:pPr>
      <w:r w:rsidRPr="006B329A">
        <w:rPr>
          <w:sz w:val="18"/>
        </w:rPr>
        <w:t xml:space="preserve">© </w:t>
      </w:r>
      <w:r w:rsidR="00445AEC">
        <w:rPr>
          <w:sz w:val="18"/>
        </w:rPr>
        <w:t>202</w:t>
      </w:r>
      <w:r w:rsidR="00150934">
        <w:rPr>
          <w:sz w:val="18"/>
        </w:rPr>
        <w:t>5</w:t>
      </w:r>
      <w:r w:rsidRPr="006B329A">
        <w:rPr>
          <w:sz w:val="18"/>
        </w:rPr>
        <w:t>, 3GPP Organizational Partners (ARIB, ATIS, CCSA, ETSI, TSDSI, TTA, TTC).</w:t>
      </w:r>
      <w:bookmarkStart w:id="2" w:name="copyrightaddon"/>
      <w:bookmarkEnd w:id="2"/>
    </w:p>
    <w:p w14:paraId="55255570" w14:textId="77777777" w:rsidR="004B1945" w:rsidRPr="006B329A" w:rsidRDefault="004B1945" w:rsidP="006B329A">
      <w:pPr>
        <w:pStyle w:val="FP"/>
        <w:framePr w:wrap="notBeside" w:hAnchor="margin" w:yAlign="bottom"/>
        <w:jc w:val="center"/>
        <w:rPr>
          <w:sz w:val="18"/>
        </w:rPr>
      </w:pPr>
      <w:r w:rsidRPr="006B329A">
        <w:rPr>
          <w:sz w:val="18"/>
        </w:rPr>
        <w:t>All rights reserved.</w:t>
      </w:r>
    </w:p>
    <w:p w14:paraId="144B7C7C" w14:textId="77777777" w:rsidR="004B1945" w:rsidRPr="006B329A" w:rsidRDefault="004B1945" w:rsidP="006B329A">
      <w:pPr>
        <w:pStyle w:val="FP"/>
        <w:framePr w:wrap="notBeside" w:hAnchor="margin" w:yAlign="bottom"/>
        <w:rPr>
          <w:sz w:val="18"/>
        </w:rPr>
      </w:pPr>
    </w:p>
    <w:p w14:paraId="2EF36FDF" w14:textId="77777777" w:rsidR="004B1945" w:rsidRPr="006B329A" w:rsidRDefault="004B1945" w:rsidP="006B329A">
      <w:pPr>
        <w:pStyle w:val="FP"/>
        <w:framePr w:wrap="notBeside" w:hAnchor="margin" w:yAlign="bottom"/>
        <w:rPr>
          <w:sz w:val="18"/>
        </w:rPr>
      </w:pPr>
      <w:r w:rsidRPr="006B329A">
        <w:rPr>
          <w:sz w:val="18"/>
        </w:rPr>
        <w:t>UMTS™ is a Trade Mark of ETSI registered for the benefit of its members</w:t>
      </w:r>
    </w:p>
    <w:p w14:paraId="4C179B26" w14:textId="77777777" w:rsidR="004B1945" w:rsidRPr="006B329A" w:rsidRDefault="004B1945" w:rsidP="006B329A">
      <w:pPr>
        <w:pStyle w:val="FP"/>
        <w:framePr w:wrap="notBeside" w:hAnchor="margin" w:yAlign="bottom"/>
        <w:rPr>
          <w:sz w:val="18"/>
        </w:rPr>
      </w:pPr>
      <w:r w:rsidRPr="006B329A">
        <w:rPr>
          <w:sz w:val="18"/>
        </w:rPr>
        <w:t>3GPP™ is a Trade Mark of ETSI registered for the benefit of its Members and of the 3GPP Organizational Partners</w:t>
      </w:r>
      <w:r w:rsidRPr="006B329A">
        <w:rPr>
          <w:sz w:val="18"/>
        </w:rPr>
        <w:br/>
        <w:t>LTE™ is a Trade Mark of ETSI registered for the benefit of its Members and of the 3GPP Organizational Partners</w:t>
      </w:r>
    </w:p>
    <w:p w14:paraId="40A7D22D" w14:textId="77777777" w:rsidR="004B1945" w:rsidRPr="006B329A" w:rsidRDefault="004B1945" w:rsidP="006B329A">
      <w:pPr>
        <w:pStyle w:val="FP"/>
        <w:framePr w:wrap="notBeside" w:hAnchor="margin" w:yAlign="bottom"/>
        <w:rPr>
          <w:sz w:val="18"/>
        </w:rPr>
      </w:pPr>
      <w:r w:rsidRPr="006B329A">
        <w:rPr>
          <w:sz w:val="18"/>
        </w:rPr>
        <w:t>GSM® and the GSM logo are registered and owned by the GSM Association</w:t>
      </w:r>
    </w:p>
    <w:p w14:paraId="0136EC3B" w14:textId="77777777" w:rsidR="00C8533A" w:rsidRPr="006B329A" w:rsidRDefault="00C8533A" w:rsidP="006B329A">
      <w:pPr>
        <w:pStyle w:val="FP"/>
        <w:rPr>
          <w:noProof/>
          <w:sz w:val="18"/>
        </w:rPr>
      </w:pPr>
    </w:p>
    <w:p w14:paraId="33114BC8" w14:textId="77777777" w:rsidR="00C8533A" w:rsidRPr="006B329A" w:rsidRDefault="00C8533A" w:rsidP="006B329A">
      <w:pPr>
        <w:pStyle w:val="TT"/>
        <w:outlineLvl w:val="0"/>
      </w:pPr>
      <w:r w:rsidRPr="006B329A">
        <w:br w:type="page"/>
      </w:r>
      <w:bookmarkEnd w:id="1"/>
      <w:r w:rsidRPr="006B329A">
        <w:lastRenderedPageBreak/>
        <w:t>Contents</w:t>
      </w:r>
    </w:p>
    <w:p w14:paraId="399501E9" w14:textId="77777777" w:rsidR="001A7114" w:rsidRDefault="001A7114">
      <w:pPr>
        <w:pStyle w:val="TOC1"/>
        <w:rPr>
          <w:rFonts w:ascii="Calibri" w:hAnsi="Calibri"/>
          <w:szCs w:val="22"/>
          <w:lang w:val="en-US" w:eastAsia="en-US"/>
        </w:rPr>
      </w:pPr>
      <w:r>
        <w:fldChar w:fldCharType="begin" w:fldLock="1"/>
      </w:r>
      <w:r>
        <w:instrText xml:space="preserve"> TOC \o "1-9" </w:instrText>
      </w:r>
      <w:r>
        <w:fldChar w:fldCharType="separate"/>
      </w:r>
      <w:r>
        <w:t>Foreword</w:t>
      </w:r>
      <w:r>
        <w:tab/>
      </w:r>
      <w:r>
        <w:fldChar w:fldCharType="begin" w:fldLock="1"/>
      </w:r>
      <w:r>
        <w:instrText xml:space="preserve"> PAGEREF _Toc476909981 \h </w:instrText>
      </w:r>
      <w:r>
        <w:fldChar w:fldCharType="separate"/>
      </w:r>
      <w:r>
        <w:t>7</w:t>
      </w:r>
      <w:r>
        <w:fldChar w:fldCharType="end"/>
      </w:r>
    </w:p>
    <w:p w14:paraId="24772D36" w14:textId="77777777" w:rsidR="001A7114" w:rsidRDefault="001A7114">
      <w:pPr>
        <w:pStyle w:val="TOC1"/>
        <w:rPr>
          <w:rFonts w:ascii="Calibri" w:hAnsi="Calibri"/>
          <w:szCs w:val="22"/>
          <w:lang w:val="en-US" w:eastAsia="en-US"/>
        </w:rPr>
      </w:pPr>
      <w:r>
        <w:t>1</w:t>
      </w:r>
      <w:r>
        <w:rPr>
          <w:rFonts w:ascii="Calibri" w:hAnsi="Calibri"/>
          <w:szCs w:val="22"/>
          <w:lang w:val="en-US" w:eastAsia="en-US"/>
        </w:rPr>
        <w:tab/>
      </w:r>
      <w:r>
        <w:t>Scope</w:t>
      </w:r>
      <w:r>
        <w:tab/>
      </w:r>
      <w:r>
        <w:fldChar w:fldCharType="begin" w:fldLock="1"/>
      </w:r>
      <w:r>
        <w:instrText xml:space="preserve"> PAGEREF _Toc476909982 \h </w:instrText>
      </w:r>
      <w:r>
        <w:fldChar w:fldCharType="separate"/>
      </w:r>
      <w:r>
        <w:t>8</w:t>
      </w:r>
      <w:r>
        <w:fldChar w:fldCharType="end"/>
      </w:r>
    </w:p>
    <w:p w14:paraId="0B0E3F72" w14:textId="77777777" w:rsidR="001A7114" w:rsidRDefault="001A7114">
      <w:pPr>
        <w:pStyle w:val="TOC2"/>
        <w:rPr>
          <w:rFonts w:ascii="Calibri" w:hAnsi="Calibri"/>
          <w:sz w:val="22"/>
          <w:szCs w:val="22"/>
          <w:lang w:val="en-US" w:eastAsia="en-US"/>
        </w:rPr>
      </w:pPr>
      <w:r>
        <w:t>1.1</w:t>
      </w:r>
      <w:r>
        <w:rPr>
          <w:rFonts w:ascii="Calibri" w:hAnsi="Calibri"/>
          <w:sz w:val="22"/>
          <w:szCs w:val="22"/>
          <w:lang w:val="en-US" w:eastAsia="en-US"/>
        </w:rPr>
        <w:tab/>
      </w:r>
      <w:r>
        <w:t>References</w:t>
      </w:r>
      <w:r>
        <w:tab/>
      </w:r>
      <w:r>
        <w:fldChar w:fldCharType="begin" w:fldLock="1"/>
      </w:r>
      <w:r>
        <w:instrText xml:space="preserve"> PAGEREF _Toc476909983 \h </w:instrText>
      </w:r>
      <w:r>
        <w:fldChar w:fldCharType="separate"/>
      </w:r>
      <w:r>
        <w:t>8</w:t>
      </w:r>
      <w:r>
        <w:fldChar w:fldCharType="end"/>
      </w:r>
    </w:p>
    <w:p w14:paraId="3CA4AF30" w14:textId="77777777" w:rsidR="001A7114" w:rsidRDefault="001A7114">
      <w:pPr>
        <w:pStyle w:val="TOC2"/>
        <w:rPr>
          <w:rFonts w:ascii="Calibri" w:hAnsi="Calibri"/>
          <w:sz w:val="22"/>
          <w:szCs w:val="22"/>
          <w:lang w:val="en-US" w:eastAsia="en-US"/>
        </w:rPr>
      </w:pPr>
      <w:r w:rsidRPr="001A7114">
        <w:t>1.2</w:t>
      </w:r>
      <w:r w:rsidRPr="001A7114">
        <w:rPr>
          <w:rFonts w:ascii="Calibri" w:hAnsi="Calibri"/>
          <w:sz w:val="22"/>
          <w:szCs w:val="22"/>
          <w:lang w:eastAsia="en-US"/>
        </w:rPr>
        <w:tab/>
      </w:r>
      <w:r w:rsidRPr="00526711">
        <w:rPr>
          <w:lang w:val="it-IT"/>
        </w:rPr>
        <w:t>Abbreviations</w:t>
      </w:r>
      <w:r>
        <w:tab/>
      </w:r>
      <w:r>
        <w:fldChar w:fldCharType="begin" w:fldLock="1"/>
      </w:r>
      <w:r>
        <w:instrText xml:space="preserve"> PAGEREF _Toc476909984 \h </w:instrText>
      </w:r>
      <w:r>
        <w:fldChar w:fldCharType="separate"/>
      </w:r>
      <w:r>
        <w:t>9</w:t>
      </w:r>
      <w:r>
        <w:fldChar w:fldCharType="end"/>
      </w:r>
    </w:p>
    <w:p w14:paraId="14E195D0" w14:textId="77777777" w:rsidR="001A7114" w:rsidRDefault="001A7114">
      <w:pPr>
        <w:pStyle w:val="TOC1"/>
        <w:rPr>
          <w:rFonts w:ascii="Calibri" w:hAnsi="Calibri"/>
          <w:szCs w:val="22"/>
          <w:lang w:val="en-US" w:eastAsia="en-US"/>
        </w:rPr>
      </w:pPr>
      <w:r>
        <w:t>2</w:t>
      </w:r>
      <w:r>
        <w:rPr>
          <w:rFonts w:ascii="Calibri" w:hAnsi="Calibri"/>
          <w:szCs w:val="22"/>
          <w:lang w:val="en-US" w:eastAsia="en-US"/>
        </w:rPr>
        <w:tab/>
      </w:r>
      <w:r>
        <w:t>Protocol model</w:t>
      </w:r>
      <w:r>
        <w:tab/>
      </w:r>
      <w:r>
        <w:fldChar w:fldCharType="begin" w:fldLock="1"/>
      </w:r>
      <w:r>
        <w:instrText xml:space="preserve"> PAGEREF _Toc476909985 \h </w:instrText>
      </w:r>
      <w:r>
        <w:fldChar w:fldCharType="separate"/>
      </w:r>
      <w:r>
        <w:t>9</w:t>
      </w:r>
      <w:r>
        <w:fldChar w:fldCharType="end"/>
      </w:r>
    </w:p>
    <w:p w14:paraId="2D3D0A15" w14:textId="77777777" w:rsidR="001A7114" w:rsidRDefault="001A7114">
      <w:pPr>
        <w:pStyle w:val="TOC1"/>
        <w:rPr>
          <w:rFonts w:ascii="Calibri" w:hAnsi="Calibri"/>
          <w:szCs w:val="22"/>
          <w:lang w:val="en-US" w:eastAsia="en-US"/>
        </w:rPr>
      </w:pPr>
      <w:r>
        <w:t>3</w:t>
      </w:r>
      <w:r>
        <w:rPr>
          <w:rFonts w:ascii="Calibri" w:hAnsi="Calibri"/>
          <w:szCs w:val="22"/>
          <w:lang w:val="en-US" w:eastAsia="en-US"/>
        </w:rPr>
        <w:tab/>
      </w:r>
      <w:r>
        <w:t>Radio Link Layer Management Procedures</w:t>
      </w:r>
      <w:r>
        <w:tab/>
      </w:r>
      <w:r>
        <w:fldChar w:fldCharType="begin" w:fldLock="1"/>
      </w:r>
      <w:r>
        <w:instrText xml:space="preserve"> PAGEREF _Toc476909986 \h </w:instrText>
      </w:r>
      <w:r>
        <w:fldChar w:fldCharType="separate"/>
      </w:r>
      <w:r>
        <w:t>10</w:t>
      </w:r>
      <w:r>
        <w:fldChar w:fldCharType="end"/>
      </w:r>
    </w:p>
    <w:p w14:paraId="19B87FFA" w14:textId="77777777" w:rsidR="001A7114" w:rsidRDefault="001A7114">
      <w:pPr>
        <w:pStyle w:val="TOC2"/>
        <w:rPr>
          <w:rFonts w:ascii="Calibri" w:hAnsi="Calibri"/>
          <w:sz w:val="22"/>
          <w:szCs w:val="22"/>
          <w:lang w:val="en-US" w:eastAsia="en-US"/>
        </w:rPr>
      </w:pPr>
      <w:r>
        <w:t>3.1</w:t>
      </w:r>
      <w:r>
        <w:rPr>
          <w:rFonts w:ascii="Calibri" w:hAnsi="Calibri"/>
          <w:sz w:val="22"/>
          <w:szCs w:val="22"/>
          <w:lang w:val="en-US" w:eastAsia="en-US"/>
        </w:rPr>
        <w:tab/>
      </w:r>
      <w:r>
        <w:t>Link establishment indication</w:t>
      </w:r>
      <w:r>
        <w:tab/>
      </w:r>
      <w:r>
        <w:fldChar w:fldCharType="begin" w:fldLock="1"/>
      </w:r>
      <w:r>
        <w:instrText xml:space="preserve"> PAGEREF _Toc476909987 \h </w:instrText>
      </w:r>
      <w:r>
        <w:fldChar w:fldCharType="separate"/>
      </w:r>
      <w:r>
        <w:t>10</w:t>
      </w:r>
      <w:r>
        <w:fldChar w:fldCharType="end"/>
      </w:r>
    </w:p>
    <w:p w14:paraId="56126413" w14:textId="77777777" w:rsidR="001A7114" w:rsidRDefault="001A7114">
      <w:pPr>
        <w:pStyle w:val="TOC2"/>
        <w:rPr>
          <w:rFonts w:ascii="Calibri" w:hAnsi="Calibri"/>
          <w:sz w:val="22"/>
          <w:szCs w:val="22"/>
          <w:lang w:val="en-US" w:eastAsia="en-US"/>
        </w:rPr>
      </w:pPr>
      <w:r>
        <w:t>3.2</w:t>
      </w:r>
      <w:r>
        <w:rPr>
          <w:rFonts w:ascii="Calibri" w:hAnsi="Calibri"/>
          <w:sz w:val="22"/>
          <w:szCs w:val="22"/>
          <w:lang w:val="en-US" w:eastAsia="en-US"/>
        </w:rPr>
        <w:tab/>
      </w:r>
      <w:r>
        <w:t>Link establishment request</w:t>
      </w:r>
      <w:r>
        <w:tab/>
      </w:r>
      <w:r>
        <w:fldChar w:fldCharType="begin" w:fldLock="1"/>
      </w:r>
      <w:r>
        <w:instrText xml:space="preserve"> PAGEREF _Toc476909988 \h </w:instrText>
      </w:r>
      <w:r>
        <w:fldChar w:fldCharType="separate"/>
      </w:r>
      <w:r>
        <w:t>11</w:t>
      </w:r>
      <w:r>
        <w:fldChar w:fldCharType="end"/>
      </w:r>
    </w:p>
    <w:p w14:paraId="1A9606F8" w14:textId="77777777" w:rsidR="001A7114" w:rsidRDefault="001A7114">
      <w:pPr>
        <w:pStyle w:val="TOC2"/>
        <w:rPr>
          <w:rFonts w:ascii="Calibri" w:hAnsi="Calibri"/>
          <w:sz w:val="22"/>
          <w:szCs w:val="22"/>
          <w:lang w:val="en-US" w:eastAsia="en-US"/>
        </w:rPr>
      </w:pPr>
      <w:r>
        <w:t>3.3</w:t>
      </w:r>
      <w:r>
        <w:rPr>
          <w:rFonts w:ascii="Calibri" w:hAnsi="Calibri"/>
          <w:sz w:val="22"/>
          <w:szCs w:val="22"/>
          <w:lang w:val="en-US" w:eastAsia="en-US"/>
        </w:rPr>
        <w:tab/>
      </w:r>
      <w:r>
        <w:t>Link release indication</w:t>
      </w:r>
      <w:r>
        <w:tab/>
      </w:r>
      <w:r>
        <w:fldChar w:fldCharType="begin" w:fldLock="1"/>
      </w:r>
      <w:r>
        <w:instrText xml:space="preserve"> PAGEREF _Toc476909989 \h </w:instrText>
      </w:r>
      <w:r>
        <w:fldChar w:fldCharType="separate"/>
      </w:r>
      <w:r>
        <w:t>11</w:t>
      </w:r>
      <w:r>
        <w:fldChar w:fldCharType="end"/>
      </w:r>
    </w:p>
    <w:p w14:paraId="08961850" w14:textId="77777777" w:rsidR="001A7114" w:rsidRDefault="001A7114">
      <w:pPr>
        <w:pStyle w:val="TOC2"/>
        <w:rPr>
          <w:rFonts w:ascii="Calibri" w:hAnsi="Calibri"/>
          <w:sz w:val="22"/>
          <w:szCs w:val="22"/>
          <w:lang w:val="en-US" w:eastAsia="en-US"/>
        </w:rPr>
      </w:pPr>
      <w:r>
        <w:t>3.4</w:t>
      </w:r>
      <w:r>
        <w:rPr>
          <w:rFonts w:ascii="Calibri" w:hAnsi="Calibri"/>
          <w:sz w:val="22"/>
          <w:szCs w:val="22"/>
          <w:lang w:val="en-US" w:eastAsia="en-US"/>
        </w:rPr>
        <w:tab/>
      </w:r>
      <w:r>
        <w:t>Link release request</w:t>
      </w:r>
      <w:r>
        <w:tab/>
      </w:r>
      <w:r>
        <w:fldChar w:fldCharType="begin" w:fldLock="1"/>
      </w:r>
      <w:r>
        <w:instrText xml:space="preserve"> PAGEREF _Toc476909990 \h </w:instrText>
      </w:r>
      <w:r>
        <w:fldChar w:fldCharType="separate"/>
      </w:r>
      <w:r>
        <w:t>11</w:t>
      </w:r>
      <w:r>
        <w:fldChar w:fldCharType="end"/>
      </w:r>
    </w:p>
    <w:p w14:paraId="012F5BBB" w14:textId="77777777" w:rsidR="001A7114" w:rsidRDefault="001A7114">
      <w:pPr>
        <w:pStyle w:val="TOC2"/>
        <w:rPr>
          <w:rFonts w:ascii="Calibri" w:hAnsi="Calibri"/>
          <w:sz w:val="22"/>
          <w:szCs w:val="22"/>
          <w:lang w:val="en-US" w:eastAsia="en-US"/>
        </w:rPr>
      </w:pPr>
      <w:r>
        <w:t>3.5</w:t>
      </w:r>
      <w:r>
        <w:rPr>
          <w:rFonts w:ascii="Calibri" w:hAnsi="Calibri"/>
          <w:sz w:val="22"/>
          <w:szCs w:val="22"/>
          <w:lang w:val="en-US" w:eastAsia="en-US"/>
        </w:rPr>
        <w:tab/>
      </w:r>
      <w:r>
        <w:t>Transmission of a transparent L3-Message in acknowledged mode</w:t>
      </w:r>
      <w:r>
        <w:tab/>
      </w:r>
      <w:r>
        <w:fldChar w:fldCharType="begin" w:fldLock="1"/>
      </w:r>
      <w:r>
        <w:instrText xml:space="preserve"> PAGEREF _Toc476909991 \h </w:instrText>
      </w:r>
      <w:r>
        <w:fldChar w:fldCharType="separate"/>
      </w:r>
      <w:r>
        <w:t>12</w:t>
      </w:r>
      <w:r>
        <w:fldChar w:fldCharType="end"/>
      </w:r>
    </w:p>
    <w:p w14:paraId="10DEBDEC" w14:textId="77777777" w:rsidR="001A7114" w:rsidRDefault="001A7114">
      <w:pPr>
        <w:pStyle w:val="TOC2"/>
        <w:rPr>
          <w:rFonts w:ascii="Calibri" w:hAnsi="Calibri"/>
          <w:sz w:val="22"/>
          <w:szCs w:val="22"/>
          <w:lang w:val="en-US" w:eastAsia="en-US"/>
        </w:rPr>
      </w:pPr>
      <w:r>
        <w:t>3.6</w:t>
      </w:r>
      <w:r>
        <w:rPr>
          <w:rFonts w:ascii="Calibri" w:hAnsi="Calibri"/>
          <w:sz w:val="22"/>
          <w:szCs w:val="22"/>
          <w:lang w:val="en-US" w:eastAsia="en-US"/>
        </w:rPr>
        <w:tab/>
      </w:r>
      <w:r>
        <w:t>Reception of a transparent L3-Message in acknowledged mode</w:t>
      </w:r>
      <w:r>
        <w:tab/>
      </w:r>
      <w:r>
        <w:fldChar w:fldCharType="begin" w:fldLock="1"/>
      </w:r>
      <w:r>
        <w:instrText xml:space="preserve"> PAGEREF _Toc476909992 \h </w:instrText>
      </w:r>
      <w:r>
        <w:fldChar w:fldCharType="separate"/>
      </w:r>
      <w:r>
        <w:t>12</w:t>
      </w:r>
      <w:r>
        <w:fldChar w:fldCharType="end"/>
      </w:r>
    </w:p>
    <w:p w14:paraId="4C28C7EC" w14:textId="77777777" w:rsidR="001A7114" w:rsidRDefault="001A7114">
      <w:pPr>
        <w:pStyle w:val="TOC2"/>
        <w:rPr>
          <w:rFonts w:ascii="Calibri" w:hAnsi="Calibri"/>
          <w:sz w:val="22"/>
          <w:szCs w:val="22"/>
          <w:lang w:val="en-US" w:eastAsia="en-US"/>
        </w:rPr>
      </w:pPr>
      <w:r>
        <w:t>3.7</w:t>
      </w:r>
      <w:r>
        <w:rPr>
          <w:rFonts w:ascii="Calibri" w:hAnsi="Calibri"/>
          <w:sz w:val="22"/>
          <w:szCs w:val="22"/>
          <w:lang w:val="en-US" w:eastAsia="en-US"/>
        </w:rPr>
        <w:tab/>
      </w:r>
      <w:r>
        <w:t>Transmission of a transparent L3-Message in unacknowledged mode</w:t>
      </w:r>
      <w:r>
        <w:tab/>
      </w:r>
      <w:r>
        <w:fldChar w:fldCharType="begin" w:fldLock="1"/>
      </w:r>
      <w:r>
        <w:instrText xml:space="preserve"> PAGEREF _Toc476909993 \h </w:instrText>
      </w:r>
      <w:r>
        <w:fldChar w:fldCharType="separate"/>
      </w:r>
      <w:r>
        <w:t>12</w:t>
      </w:r>
      <w:r>
        <w:fldChar w:fldCharType="end"/>
      </w:r>
    </w:p>
    <w:p w14:paraId="538A8F1F" w14:textId="77777777" w:rsidR="001A7114" w:rsidRDefault="001A7114">
      <w:pPr>
        <w:pStyle w:val="TOC2"/>
        <w:rPr>
          <w:rFonts w:ascii="Calibri" w:hAnsi="Calibri"/>
          <w:sz w:val="22"/>
          <w:szCs w:val="22"/>
          <w:lang w:val="en-US" w:eastAsia="en-US"/>
        </w:rPr>
      </w:pPr>
      <w:r>
        <w:t>3.8</w:t>
      </w:r>
      <w:r>
        <w:rPr>
          <w:rFonts w:ascii="Calibri" w:hAnsi="Calibri"/>
          <w:sz w:val="22"/>
          <w:szCs w:val="22"/>
          <w:lang w:val="en-US" w:eastAsia="en-US"/>
        </w:rPr>
        <w:tab/>
      </w:r>
      <w:r>
        <w:t>Reception of a transparent L3-Message in unacknowledged mode</w:t>
      </w:r>
      <w:r>
        <w:tab/>
      </w:r>
      <w:r>
        <w:fldChar w:fldCharType="begin" w:fldLock="1"/>
      </w:r>
      <w:r>
        <w:instrText xml:space="preserve"> PAGEREF _Toc476909994 \h </w:instrText>
      </w:r>
      <w:r>
        <w:fldChar w:fldCharType="separate"/>
      </w:r>
      <w:r>
        <w:t>12</w:t>
      </w:r>
      <w:r>
        <w:fldChar w:fldCharType="end"/>
      </w:r>
    </w:p>
    <w:p w14:paraId="05A18D74" w14:textId="77777777" w:rsidR="001A7114" w:rsidRDefault="001A7114">
      <w:pPr>
        <w:pStyle w:val="TOC2"/>
        <w:rPr>
          <w:rFonts w:ascii="Calibri" w:hAnsi="Calibri"/>
          <w:sz w:val="22"/>
          <w:szCs w:val="22"/>
          <w:lang w:val="en-US" w:eastAsia="en-US"/>
        </w:rPr>
      </w:pPr>
      <w:r>
        <w:t>3.9</w:t>
      </w:r>
      <w:r>
        <w:rPr>
          <w:rFonts w:ascii="Calibri" w:hAnsi="Calibri"/>
          <w:sz w:val="22"/>
          <w:szCs w:val="22"/>
          <w:lang w:val="en-US" w:eastAsia="en-US"/>
        </w:rPr>
        <w:tab/>
      </w:r>
      <w:r>
        <w:t>Link error indication</w:t>
      </w:r>
      <w:r>
        <w:tab/>
      </w:r>
      <w:r>
        <w:fldChar w:fldCharType="begin" w:fldLock="1"/>
      </w:r>
      <w:r>
        <w:instrText xml:space="preserve"> PAGEREF _Toc476909995 \h </w:instrText>
      </w:r>
      <w:r>
        <w:fldChar w:fldCharType="separate"/>
      </w:r>
      <w:r>
        <w:t>13</w:t>
      </w:r>
      <w:r>
        <w:fldChar w:fldCharType="end"/>
      </w:r>
    </w:p>
    <w:p w14:paraId="21BC51EA" w14:textId="77777777" w:rsidR="001A7114" w:rsidRDefault="001A7114">
      <w:pPr>
        <w:pStyle w:val="TOC1"/>
        <w:rPr>
          <w:rFonts w:ascii="Calibri" w:hAnsi="Calibri"/>
          <w:szCs w:val="22"/>
          <w:lang w:val="en-US" w:eastAsia="en-US"/>
        </w:rPr>
      </w:pPr>
      <w:r>
        <w:t>Dedicated channel management procedures</w:t>
      </w:r>
      <w:r>
        <w:tab/>
      </w:r>
      <w:r>
        <w:fldChar w:fldCharType="begin" w:fldLock="1"/>
      </w:r>
      <w:r>
        <w:instrText xml:space="preserve"> PAGEREF _Toc476909996 \h </w:instrText>
      </w:r>
      <w:r>
        <w:fldChar w:fldCharType="separate"/>
      </w:r>
      <w:r>
        <w:t>13</w:t>
      </w:r>
      <w:r>
        <w:fldChar w:fldCharType="end"/>
      </w:r>
    </w:p>
    <w:p w14:paraId="509F4F61" w14:textId="77777777" w:rsidR="001A7114" w:rsidRDefault="001A7114">
      <w:pPr>
        <w:pStyle w:val="TOC2"/>
        <w:rPr>
          <w:rFonts w:ascii="Calibri" w:hAnsi="Calibri"/>
          <w:sz w:val="22"/>
          <w:szCs w:val="22"/>
          <w:lang w:val="en-US" w:eastAsia="en-US"/>
        </w:rPr>
      </w:pPr>
      <w:r>
        <w:t>4.1</w:t>
      </w:r>
      <w:r>
        <w:rPr>
          <w:rFonts w:ascii="Calibri" w:hAnsi="Calibri"/>
          <w:sz w:val="22"/>
          <w:szCs w:val="22"/>
          <w:lang w:val="en-US" w:eastAsia="en-US"/>
        </w:rPr>
        <w:tab/>
      </w:r>
      <w:r>
        <w:t>Channel activation</w:t>
      </w:r>
      <w:r>
        <w:tab/>
      </w:r>
      <w:r>
        <w:fldChar w:fldCharType="begin" w:fldLock="1"/>
      </w:r>
      <w:r>
        <w:instrText xml:space="preserve"> PAGEREF _Toc476909997 \h </w:instrText>
      </w:r>
      <w:r>
        <w:fldChar w:fldCharType="separate"/>
      </w:r>
      <w:r>
        <w:t>13</w:t>
      </w:r>
      <w:r>
        <w:fldChar w:fldCharType="end"/>
      </w:r>
    </w:p>
    <w:p w14:paraId="0AB5201F" w14:textId="77777777" w:rsidR="001A7114" w:rsidRDefault="001A7114">
      <w:pPr>
        <w:pStyle w:val="TOC3"/>
        <w:rPr>
          <w:rFonts w:ascii="Calibri" w:hAnsi="Calibri"/>
          <w:sz w:val="22"/>
          <w:szCs w:val="22"/>
          <w:lang w:val="en-US" w:eastAsia="en-US"/>
        </w:rPr>
      </w:pPr>
      <w:r>
        <w:t>4.1.1</w:t>
      </w:r>
      <w:r>
        <w:rPr>
          <w:rFonts w:ascii="Calibri" w:hAnsi="Calibri"/>
          <w:sz w:val="22"/>
          <w:szCs w:val="22"/>
          <w:lang w:val="en-US" w:eastAsia="en-US"/>
        </w:rPr>
        <w:tab/>
      </w:r>
      <w:r>
        <w:t>Signalling Procedure</w:t>
      </w:r>
      <w:r>
        <w:tab/>
      </w:r>
      <w:r>
        <w:fldChar w:fldCharType="begin" w:fldLock="1"/>
      </w:r>
      <w:r>
        <w:instrText xml:space="preserve"> PAGEREF _Toc476909998 \h </w:instrText>
      </w:r>
      <w:r>
        <w:fldChar w:fldCharType="separate"/>
      </w:r>
      <w:r>
        <w:t>13</w:t>
      </w:r>
      <w:r>
        <w:fldChar w:fldCharType="end"/>
      </w:r>
    </w:p>
    <w:p w14:paraId="619DFD9B" w14:textId="77777777" w:rsidR="001A7114" w:rsidRDefault="001A7114">
      <w:pPr>
        <w:pStyle w:val="TOC3"/>
        <w:rPr>
          <w:rFonts w:ascii="Calibri" w:hAnsi="Calibri"/>
          <w:sz w:val="22"/>
          <w:szCs w:val="22"/>
          <w:lang w:val="en-US" w:eastAsia="en-US"/>
        </w:rPr>
      </w:pPr>
      <w:r>
        <w:t>4.1.2</w:t>
      </w:r>
      <w:r>
        <w:rPr>
          <w:rFonts w:ascii="Calibri" w:hAnsi="Calibri"/>
          <w:sz w:val="22"/>
          <w:szCs w:val="22"/>
          <w:lang w:val="en-US" w:eastAsia="en-US"/>
        </w:rPr>
        <w:tab/>
      </w:r>
      <w:r>
        <w:t>Activation for Intra-Cell Channel Change</w:t>
      </w:r>
      <w:r>
        <w:tab/>
      </w:r>
      <w:r>
        <w:fldChar w:fldCharType="begin" w:fldLock="1"/>
      </w:r>
      <w:r>
        <w:instrText xml:space="preserve"> PAGEREF _Toc476909999 \h </w:instrText>
      </w:r>
      <w:r>
        <w:fldChar w:fldCharType="separate"/>
      </w:r>
      <w:r>
        <w:t>14</w:t>
      </w:r>
      <w:r>
        <w:fldChar w:fldCharType="end"/>
      </w:r>
    </w:p>
    <w:p w14:paraId="051713EE" w14:textId="77777777" w:rsidR="001A7114" w:rsidRDefault="001A7114">
      <w:pPr>
        <w:pStyle w:val="TOC3"/>
        <w:rPr>
          <w:rFonts w:ascii="Calibri" w:hAnsi="Calibri"/>
          <w:sz w:val="22"/>
          <w:szCs w:val="22"/>
          <w:lang w:val="en-US" w:eastAsia="en-US"/>
        </w:rPr>
      </w:pPr>
      <w:r>
        <w:t>4.1.3</w:t>
      </w:r>
      <w:r>
        <w:rPr>
          <w:rFonts w:ascii="Calibri" w:hAnsi="Calibri"/>
          <w:sz w:val="22"/>
          <w:szCs w:val="22"/>
          <w:lang w:val="en-US" w:eastAsia="en-US"/>
        </w:rPr>
        <w:tab/>
      </w:r>
      <w:r>
        <w:t>Activation for Asynchronous Handover</w:t>
      </w:r>
      <w:r>
        <w:tab/>
      </w:r>
      <w:r>
        <w:fldChar w:fldCharType="begin" w:fldLock="1"/>
      </w:r>
      <w:r>
        <w:instrText xml:space="preserve"> PAGEREF _Toc476910000 \h </w:instrText>
      </w:r>
      <w:r>
        <w:fldChar w:fldCharType="separate"/>
      </w:r>
      <w:r>
        <w:t>15</w:t>
      </w:r>
      <w:r>
        <w:fldChar w:fldCharType="end"/>
      </w:r>
    </w:p>
    <w:p w14:paraId="61644529" w14:textId="77777777" w:rsidR="001A7114" w:rsidRDefault="001A7114">
      <w:pPr>
        <w:pStyle w:val="TOC3"/>
        <w:rPr>
          <w:rFonts w:ascii="Calibri" w:hAnsi="Calibri"/>
          <w:sz w:val="22"/>
          <w:szCs w:val="22"/>
          <w:lang w:val="en-US" w:eastAsia="en-US"/>
        </w:rPr>
      </w:pPr>
      <w:r>
        <w:t>4.1.4</w:t>
      </w:r>
      <w:r>
        <w:rPr>
          <w:rFonts w:ascii="Calibri" w:hAnsi="Calibri"/>
          <w:sz w:val="22"/>
          <w:szCs w:val="22"/>
          <w:lang w:val="en-US" w:eastAsia="en-US"/>
        </w:rPr>
        <w:tab/>
      </w:r>
      <w:r>
        <w:t>Activation for Synchronous Handover</w:t>
      </w:r>
      <w:r>
        <w:tab/>
      </w:r>
      <w:r>
        <w:fldChar w:fldCharType="begin" w:fldLock="1"/>
      </w:r>
      <w:r>
        <w:instrText xml:space="preserve"> PAGEREF _Toc476910001 \h </w:instrText>
      </w:r>
      <w:r>
        <w:fldChar w:fldCharType="separate"/>
      </w:r>
      <w:r>
        <w:t>15</w:t>
      </w:r>
      <w:r>
        <w:fldChar w:fldCharType="end"/>
      </w:r>
    </w:p>
    <w:p w14:paraId="5EBE1C78" w14:textId="77777777" w:rsidR="001A7114" w:rsidRDefault="001A7114">
      <w:pPr>
        <w:pStyle w:val="TOC3"/>
        <w:rPr>
          <w:rFonts w:ascii="Calibri" w:hAnsi="Calibri"/>
          <w:sz w:val="22"/>
          <w:szCs w:val="22"/>
          <w:lang w:val="en-US" w:eastAsia="en-US"/>
        </w:rPr>
      </w:pPr>
      <w:r>
        <w:t>4.1.5</w:t>
      </w:r>
      <w:r>
        <w:rPr>
          <w:rFonts w:ascii="Calibri" w:hAnsi="Calibri"/>
          <w:sz w:val="22"/>
          <w:szCs w:val="22"/>
          <w:lang w:val="en-US" w:eastAsia="en-US"/>
        </w:rPr>
        <w:tab/>
      </w:r>
      <w:r>
        <w:t>Activation for Secondary Channels in Multislot Configuration</w:t>
      </w:r>
      <w:r>
        <w:tab/>
      </w:r>
      <w:r>
        <w:fldChar w:fldCharType="begin" w:fldLock="1"/>
      </w:r>
      <w:r>
        <w:instrText xml:space="preserve"> PAGEREF _Toc476910002 \h </w:instrText>
      </w:r>
      <w:r>
        <w:fldChar w:fldCharType="separate"/>
      </w:r>
      <w:r>
        <w:t>15</w:t>
      </w:r>
      <w:r>
        <w:fldChar w:fldCharType="end"/>
      </w:r>
    </w:p>
    <w:p w14:paraId="3E571AFC" w14:textId="77777777" w:rsidR="001A7114" w:rsidRDefault="001A7114">
      <w:pPr>
        <w:pStyle w:val="TOC3"/>
        <w:rPr>
          <w:rFonts w:ascii="Calibri" w:hAnsi="Calibri"/>
          <w:sz w:val="22"/>
          <w:szCs w:val="22"/>
          <w:lang w:val="en-US" w:eastAsia="en-US"/>
        </w:rPr>
      </w:pPr>
      <w:r>
        <w:t>4.1.6</w:t>
      </w:r>
      <w:r>
        <w:rPr>
          <w:rFonts w:ascii="Calibri" w:hAnsi="Calibri"/>
          <w:sz w:val="22"/>
          <w:szCs w:val="22"/>
          <w:lang w:val="en-US" w:eastAsia="en-US"/>
        </w:rPr>
        <w:tab/>
      </w:r>
      <w:r>
        <w:t>Channel reactivation</w:t>
      </w:r>
      <w:r>
        <w:tab/>
      </w:r>
      <w:r>
        <w:fldChar w:fldCharType="begin" w:fldLock="1"/>
      </w:r>
      <w:r>
        <w:instrText xml:space="preserve"> PAGEREF _Toc476910003 \h </w:instrText>
      </w:r>
      <w:r>
        <w:fldChar w:fldCharType="separate"/>
      </w:r>
      <w:r>
        <w:t>15</w:t>
      </w:r>
      <w:r>
        <w:fldChar w:fldCharType="end"/>
      </w:r>
    </w:p>
    <w:p w14:paraId="2EB304E6" w14:textId="77777777" w:rsidR="001A7114" w:rsidRDefault="001A7114">
      <w:pPr>
        <w:pStyle w:val="TOC2"/>
        <w:rPr>
          <w:rFonts w:ascii="Calibri" w:hAnsi="Calibri"/>
          <w:sz w:val="22"/>
          <w:szCs w:val="22"/>
          <w:lang w:val="en-US" w:eastAsia="en-US"/>
        </w:rPr>
      </w:pPr>
      <w:r>
        <w:t>4.2</w:t>
      </w:r>
      <w:r>
        <w:rPr>
          <w:rFonts w:ascii="Calibri" w:hAnsi="Calibri"/>
          <w:sz w:val="22"/>
          <w:szCs w:val="22"/>
          <w:lang w:val="en-US" w:eastAsia="en-US"/>
        </w:rPr>
        <w:tab/>
      </w:r>
      <w:r>
        <w:t>Channel MODE MODIFY</w:t>
      </w:r>
      <w:r>
        <w:tab/>
      </w:r>
      <w:r>
        <w:fldChar w:fldCharType="begin" w:fldLock="1"/>
      </w:r>
      <w:r>
        <w:instrText xml:space="preserve"> PAGEREF _Toc476910004 \h </w:instrText>
      </w:r>
      <w:r>
        <w:fldChar w:fldCharType="separate"/>
      </w:r>
      <w:r>
        <w:t>16</w:t>
      </w:r>
      <w:r>
        <w:fldChar w:fldCharType="end"/>
      </w:r>
    </w:p>
    <w:p w14:paraId="24CFACBF" w14:textId="77777777" w:rsidR="001A7114" w:rsidRDefault="001A7114">
      <w:pPr>
        <w:pStyle w:val="TOC2"/>
        <w:rPr>
          <w:rFonts w:ascii="Calibri" w:hAnsi="Calibri"/>
          <w:sz w:val="22"/>
          <w:szCs w:val="22"/>
          <w:lang w:val="en-US" w:eastAsia="en-US"/>
        </w:rPr>
      </w:pPr>
      <w:r>
        <w:t>4.3</w:t>
      </w:r>
      <w:r>
        <w:rPr>
          <w:rFonts w:ascii="Calibri" w:hAnsi="Calibri"/>
          <w:sz w:val="22"/>
          <w:szCs w:val="22"/>
          <w:lang w:val="en-US" w:eastAsia="en-US"/>
        </w:rPr>
        <w:tab/>
      </w:r>
      <w:r>
        <w:t>Handover detection</w:t>
      </w:r>
      <w:r>
        <w:tab/>
      </w:r>
      <w:r>
        <w:fldChar w:fldCharType="begin" w:fldLock="1"/>
      </w:r>
      <w:r>
        <w:instrText xml:space="preserve"> PAGEREF _Toc476910005 \h </w:instrText>
      </w:r>
      <w:r>
        <w:fldChar w:fldCharType="separate"/>
      </w:r>
      <w:r>
        <w:t>16</w:t>
      </w:r>
      <w:r>
        <w:fldChar w:fldCharType="end"/>
      </w:r>
    </w:p>
    <w:p w14:paraId="4E22CFE9" w14:textId="77777777" w:rsidR="001A7114" w:rsidRDefault="001A7114">
      <w:pPr>
        <w:pStyle w:val="TOC2"/>
        <w:rPr>
          <w:rFonts w:ascii="Calibri" w:hAnsi="Calibri"/>
          <w:sz w:val="22"/>
          <w:szCs w:val="22"/>
          <w:lang w:val="en-US" w:eastAsia="en-US"/>
        </w:rPr>
      </w:pPr>
      <w:r>
        <w:t>4.4</w:t>
      </w:r>
      <w:r>
        <w:rPr>
          <w:rFonts w:ascii="Calibri" w:hAnsi="Calibri"/>
          <w:sz w:val="22"/>
          <w:szCs w:val="22"/>
          <w:lang w:val="en-US" w:eastAsia="en-US"/>
        </w:rPr>
        <w:tab/>
      </w:r>
      <w:r>
        <w:t>Start of encryption</w:t>
      </w:r>
      <w:r>
        <w:tab/>
      </w:r>
      <w:r>
        <w:fldChar w:fldCharType="begin" w:fldLock="1"/>
      </w:r>
      <w:r>
        <w:instrText xml:space="preserve"> PAGEREF _Toc476910006 \h </w:instrText>
      </w:r>
      <w:r>
        <w:fldChar w:fldCharType="separate"/>
      </w:r>
      <w:r>
        <w:t>17</w:t>
      </w:r>
      <w:r>
        <w:fldChar w:fldCharType="end"/>
      </w:r>
    </w:p>
    <w:p w14:paraId="288F0426" w14:textId="77777777" w:rsidR="001A7114" w:rsidRDefault="001A7114">
      <w:pPr>
        <w:pStyle w:val="TOC2"/>
        <w:rPr>
          <w:rFonts w:ascii="Calibri" w:hAnsi="Calibri"/>
          <w:sz w:val="22"/>
          <w:szCs w:val="22"/>
          <w:lang w:val="en-US" w:eastAsia="en-US"/>
        </w:rPr>
      </w:pPr>
      <w:r>
        <w:t>4.5</w:t>
      </w:r>
      <w:r>
        <w:rPr>
          <w:rFonts w:ascii="Calibri" w:hAnsi="Calibri"/>
          <w:sz w:val="22"/>
          <w:szCs w:val="22"/>
          <w:lang w:val="en-US" w:eastAsia="en-US"/>
        </w:rPr>
        <w:tab/>
      </w:r>
      <w:r>
        <w:t>Measurement reporting</w:t>
      </w:r>
      <w:r>
        <w:tab/>
      </w:r>
      <w:r>
        <w:fldChar w:fldCharType="begin" w:fldLock="1"/>
      </w:r>
      <w:r>
        <w:instrText xml:space="preserve"> PAGEREF _Toc476910007 \h </w:instrText>
      </w:r>
      <w:r>
        <w:fldChar w:fldCharType="separate"/>
      </w:r>
      <w:r>
        <w:t>17</w:t>
      </w:r>
      <w:r>
        <w:fldChar w:fldCharType="end"/>
      </w:r>
    </w:p>
    <w:p w14:paraId="119EEBDE" w14:textId="77777777" w:rsidR="001A7114" w:rsidRDefault="001A7114">
      <w:pPr>
        <w:pStyle w:val="TOC3"/>
        <w:rPr>
          <w:rFonts w:ascii="Calibri" w:hAnsi="Calibri"/>
          <w:sz w:val="22"/>
          <w:szCs w:val="22"/>
          <w:lang w:val="en-US" w:eastAsia="en-US"/>
        </w:rPr>
      </w:pPr>
      <w:r>
        <w:t>4.5.1</w:t>
      </w:r>
      <w:r>
        <w:rPr>
          <w:rFonts w:ascii="Calibri" w:hAnsi="Calibri"/>
          <w:sz w:val="22"/>
          <w:szCs w:val="22"/>
          <w:lang w:val="en-US" w:eastAsia="en-US"/>
        </w:rPr>
        <w:tab/>
      </w:r>
      <w:r>
        <w:t>Basic measurement reporting</w:t>
      </w:r>
      <w:r>
        <w:tab/>
      </w:r>
      <w:r>
        <w:fldChar w:fldCharType="begin" w:fldLock="1"/>
      </w:r>
      <w:r>
        <w:instrText xml:space="preserve"> PAGEREF _Toc476910008 \h </w:instrText>
      </w:r>
      <w:r>
        <w:fldChar w:fldCharType="separate"/>
      </w:r>
      <w:r>
        <w:t>18</w:t>
      </w:r>
      <w:r>
        <w:fldChar w:fldCharType="end"/>
      </w:r>
    </w:p>
    <w:p w14:paraId="18CB50C2" w14:textId="77777777" w:rsidR="001A7114" w:rsidRDefault="001A7114">
      <w:pPr>
        <w:pStyle w:val="TOC3"/>
        <w:rPr>
          <w:rFonts w:ascii="Calibri" w:hAnsi="Calibri"/>
          <w:sz w:val="22"/>
          <w:szCs w:val="22"/>
          <w:lang w:val="en-US" w:eastAsia="en-US"/>
        </w:rPr>
      </w:pPr>
      <w:r>
        <w:t>4.5.2</w:t>
      </w:r>
      <w:r>
        <w:rPr>
          <w:rFonts w:ascii="Calibri" w:hAnsi="Calibri"/>
          <w:sz w:val="22"/>
          <w:szCs w:val="22"/>
          <w:lang w:val="en-US" w:eastAsia="en-US"/>
        </w:rPr>
        <w:tab/>
      </w:r>
      <w:r>
        <w:t>Measurement pre-processing</w:t>
      </w:r>
      <w:r>
        <w:tab/>
      </w:r>
      <w:r>
        <w:fldChar w:fldCharType="begin" w:fldLock="1"/>
      </w:r>
      <w:r>
        <w:instrText xml:space="preserve"> PAGEREF _Toc476910009 \h </w:instrText>
      </w:r>
      <w:r>
        <w:fldChar w:fldCharType="separate"/>
      </w:r>
      <w:r>
        <w:t>18</w:t>
      </w:r>
      <w:r>
        <w:fldChar w:fldCharType="end"/>
      </w:r>
    </w:p>
    <w:p w14:paraId="4AE5E34A" w14:textId="77777777" w:rsidR="001A7114" w:rsidRDefault="001A7114">
      <w:pPr>
        <w:pStyle w:val="TOC4"/>
        <w:rPr>
          <w:rFonts w:ascii="Calibri" w:hAnsi="Calibri"/>
          <w:sz w:val="22"/>
          <w:szCs w:val="22"/>
          <w:lang w:val="en-US" w:eastAsia="en-US"/>
        </w:rPr>
      </w:pPr>
      <w:r>
        <w:t>4.5.2.1</w:t>
      </w:r>
      <w:r>
        <w:rPr>
          <w:rFonts w:ascii="Calibri" w:hAnsi="Calibri"/>
          <w:sz w:val="22"/>
          <w:szCs w:val="22"/>
          <w:lang w:val="en-US" w:eastAsia="en-US"/>
        </w:rPr>
        <w:tab/>
      </w:r>
      <w:r>
        <w:t>Pre-processing configuration</w:t>
      </w:r>
      <w:r>
        <w:tab/>
      </w:r>
      <w:r>
        <w:fldChar w:fldCharType="begin" w:fldLock="1"/>
      </w:r>
      <w:r>
        <w:instrText xml:space="preserve"> PAGEREF _Toc476910010 \h </w:instrText>
      </w:r>
      <w:r>
        <w:fldChar w:fldCharType="separate"/>
      </w:r>
      <w:r>
        <w:t>19</w:t>
      </w:r>
      <w:r>
        <w:fldChar w:fldCharType="end"/>
      </w:r>
    </w:p>
    <w:p w14:paraId="704D6C4A" w14:textId="77777777" w:rsidR="001A7114" w:rsidRDefault="001A7114">
      <w:pPr>
        <w:pStyle w:val="TOC4"/>
        <w:rPr>
          <w:rFonts w:ascii="Calibri" w:hAnsi="Calibri"/>
          <w:sz w:val="22"/>
          <w:szCs w:val="22"/>
          <w:lang w:val="en-US" w:eastAsia="en-US"/>
        </w:rPr>
      </w:pPr>
      <w:r>
        <w:t>4.5.2.2</w:t>
      </w:r>
      <w:r>
        <w:rPr>
          <w:rFonts w:ascii="Calibri" w:hAnsi="Calibri"/>
          <w:sz w:val="22"/>
          <w:szCs w:val="22"/>
          <w:lang w:val="en-US" w:eastAsia="en-US"/>
        </w:rPr>
        <w:tab/>
      </w:r>
      <w:r>
        <w:t>Pre-processed measurement reporting</w:t>
      </w:r>
      <w:r>
        <w:tab/>
      </w:r>
      <w:r>
        <w:fldChar w:fldCharType="begin" w:fldLock="1"/>
      </w:r>
      <w:r>
        <w:instrText xml:space="preserve"> PAGEREF _Toc476910011 \h </w:instrText>
      </w:r>
      <w:r>
        <w:fldChar w:fldCharType="separate"/>
      </w:r>
      <w:r>
        <w:t>19</w:t>
      </w:r>
      <w:r>
        <w:fldChar w:fldCharType="end"/>
      </w:r>
    </w:p>
    <w:p w14:paraId="65404DFD" w14:textId="77777777" w:rsidR="001A7114" w:rsidRDefault="001A7114">
      <w:pPr>
        <w:pStyle w:val="TOC3"/>
        <w:rPr>
          <w:rFonts w:ascii="Calibri" w:hAnsi="Calibri"/>
          <w:sz w:val="22"/>
          <w:szCs w:val="22"/>
          <w:lang w:val="en-US" w:eastAsia="en-US"/>
        </w:rPr>
      </w:pPr>
      <w:r>
        <w:t>4.5.3</w:t>
      </w:r>
      <w:r>
        <w:rPr>
          <w:rFonts w:ascii="Calibri" w:hAnsi="Calibri"/>
          <w:sz w:val="22"/>
          <w:szCs w:val="22"/>
          <w:lang w:val="en-US" w:eastAsia="en-US"/>
        </w:rPr>
        <w:tab/>
      </w:r>
      <w:r>
        <w:t>Extended measurement reporting</w:t>
      </w:r>
      <w:r>
        <w:tab/>
      </w:r>
      <w:r>
        <w:fldChar w:fldCharType="begin" w:fldLock="1"/>
      </w:r>
      <w:r>
        <w:instrText xml:space="preserve"> PAGEREF _Toc476910012 \h </w:instrText>
      </w:r>
      <w:r>
        <w:fldChar w:fldCharType="separate"/>
      </w:r>
      <w:r>
        <w:t>19</w:t>
      </w:r>
      <w:r>
        <w:fldChar w:fldCharType="end"/>
      </w:r>
    </w:p>
    <w:p w14:paraId="6EFCCD88" w14:textId="77777777" w:rsidR="001A7114" w:rsidRDefault="001A7114">
      <w:pPr>
        <w:pStyle w:val="TOC2"/>
        <w:rPr>
          <w:rFonts w:ascii="Calibri" w:hAnsi="Calibri"/>
          <w:sz w:val="22"/>
          <w:szCs w:val="22"/>
          <w:lang w:val="en-US" w:eastAsia="en-US"/>
        </w:rPr>
      </w:pPr>
      <w:r>
        <w:t>4.6</w:t>
      </w:r>
      <w:r>
        <w:rPr>
          <w:rFonts w:ascii="Calibri" w:hAnsi="Calibri"/>
          <w:sz w:val="22"/>
          <w:szCs w:val="22"/>
          <w:lang w:val="en-US" w:eastAsia="en-US"/>
        </w:rPr>
        <w:tab/>
      </w:r>
      <w:r>
        <w:t>Deactivate SACCH</w:t>
      </w:r>
      <w:r>
        <w:tab/>
      </w:r>
      <w:r>
        <w:fldChar w:fldCharType="begin" w:fldLock="1"/>
      </w:r>
      <w:r>
        <w:instrText xml:space="preserve"> PAGEREF _Toc476910013 \h </w:instrText>
      </w:r>
      <w:r>
        <w:fldChar w:fldCharType="separate"/>
      </w:r>
      <w:r>
        <w:t>20</w:t>
      </w:r>
      <w:r>
        <w:fldChar w:fldCharType="end"/>
      </w:r>
    </w:p>
    <w:p w14:paraId="7365C673" w14:textId="77777777" w:rsidR="001A7114" w:rsidRDefault="001A7114">
      <w:pPr>
        <w:pStyle w:val="TOC2"/>
        <w:rPr>
          <w:rFonts w:ascii="Calibri" w:hAnsi="Calibri"/>
          <w:sz w:val="22"/>
          <w:szCs w:val="22"/>
          <w:lang w:val="en-US" w:eastAsia="en-US"/>
        </w:rPr>
      </w:pPr>
      <w:r>
        <w:t>4.7</w:t>
      </w:r>
      <w:r>
        <w:rPr>
          <w:rFonts w:ascii="Calibri" w:hAnsi="Calibri"/>
          <w:sz w:val="22"/>
          <w:szCs w:val="22"/>
          <w:lang w:val="en-US" w:eastAsia="en-US"/>
        </w:rPr>
        <w:tab/>
      </w:r>
      <w:r>
        <w:t>Radio channel release</w:t>
      </w:r>
      <w:r>
        <w:tab/>
      </w:r>
      <w:r>
        <w:fldChar w:fldCharType="begin" w:fldLock="1"/>
      </w:r>
      <w:r>
        <w:instrText xml:space="preserve"> PAGEREF _Toc476910014 \h </w:instrText>
      </w:r>
      <w:r>
        <w:fldChar w:fldCharType="separate"/>
      </w:r>
      <w:r>
        <w:t>20</w:t>
      </w:r>
      <w:r>
        <w:fldChar w:fldCharType="end"/>
      </w:r>
    </w:p>
    <w:p w14:paraId="227B2749" w14:textId="77777777" w:rsidR="001A7114" w:rsidRDefault="001A7114">
      <w:pPr>
        <w:pStyle w:val="TOC2"/>
        <w:rPr>
          <w:rFonts w:ascii="Calibri" w:hAnsi="Calibri"/>
          <w:sz w:val="22"/>
          <w:szCs w:val="22"/>
          <w:lang w:val="en-US" w:eastAsia="en-US"/>
        </w:rPr>
      </w:pPr>
      <w:r>
        <w:t>4.8</w:t>
      </w:r>
      <w:r>
        <w:rPr>
          <w:rFonts w:ascii="Calibri" w:hAnsi="Calibri"/>
          <w:sz w:val="22"/>
          <w:szCs w:val="22"/>
          <w:lang w:val="en-US" w:eastAsia="en-US"/>
        </w:rPr>
        <w:tab/>
      </w:r>
      <w:r>
        <w:t>MS power control</w:t>
      </w:r>
      <w:r>
        <w:tab/>
      </w:r>
      <w:r>
        <w:fldChar w:fldCharType="begin" w:fldLock="1"/>
      </w:r>
      <w:r>
        <w:instrText xml:space="preserve"> PAGEREF _Toc476910015 \h </w:instrText>
      </w:r>
      <w:r>
        <w:fldChar w:fldCharType="separate"/>
      </w:r>
      <w:r>
        <w:t>20</w:t>
      </w:r>
      <w:r>
        <w:fldChar w:fldCharType="end"/>
      </w:r>
    </w:p>
    <w:p w14:paraId="699ED895" w14:textId="77777777" w:rsidR="001A7114" w:rsidRDefault="001A7114">
      <w:pPr>
        <w:pStyle w:val="TOC2"/>
        <w:rPr>
          <w:rFonts w:ascii="Calibri" w:hAnsi="Calibri"/>
          <w:sz w:val="22"/>
          <w:szCs w:val="22"/>
          <w:lang w:val="en-US" w:eastAsia="en-US"/>
        </w:rPr>
      </w:pPr>
      <w:r>
        <w:t>4.9</w:t>
      </w:r>
      <w:r>
        <w:rPr>
          <w:rFonts w:ascii="Calibri" w:hAnsi="Calibri"/>
          <w:sz w:val="22"/>
          <w:szCs w:val="22"/>
          <w:lang w:val="en-US" w:eastAsia="en-US"/>
        </w:rPr>
        <w:tab/>
      </w:r>
      <w:r>
        <w:t>Transmission power control</w:t>
      </w:r>
      <w:r>
        <w:tab/>
      </w:r>
      <w:r>
        <w:fldChar w:fldCharType="begin" w:fldLock="1"/>
      </w:r>
      <w:r>
        <w:instrText xml:space="preserve"> PAGEREF _Toc476910016 \h </w:instrText>
      </w:r>
      <w:r>
        <w:fldChar w:fldCharType="separate"/>
      </w:r>
      <w:r>
        <w:t>21</w:t>
      </w:r>
      <w:r>
        <w:fldChar w:fldCharType="end"/>
      </w:r>
    </w:p>
    <w:p w14:paraId="0DE7CDC2" w14:textId="77777777" w:rsidR="001A7114" w:rsidRDefault="001A7114">
      <w:pPr>
        <w:pStyle w:val="TOC2"/>
        <w:rPr>
          <w:rFonts w:ascii="Calibri" w:hAnsi="Calibri"/>
          <w:sz w:val="22"/>
          <w:szCs w:val="22"/>
          <w:lang w:val="en-US" w:eastAsia="en-US"/>
        </w:rPr>
      </w:pPr>
      <w:r>
        <w:t>4.10</w:t>
      </w:r>
      <w:r>
        <w:rPr>
          <w:rFonts w:ascii="Calibri" w:hAnsi="Calibri"/>
          <w:sz w:val="22"/>
          <w:szCs w:val="22"/>
          <w:lang w:val="en-US" w:eastAsia="en-US"/>
        </w:rPr>
        <w:tab/>
      </w:r>
      <w:r>
        <w:t>Connection failure</w:t>
      </w:r>
      <w:r>
        <w:tab/>
      </w:r>
      <w:r>
        <w:fldChar w:fldCharType="begin" w:fldLock="1"/>
      </w:r>
      <w:r>
        <w:instrText xml:space="preserve"> PAGEREF _Toc476910017 \h </w:instrText>
      </w:r>
      <w:r>
        <w:fldChar w:fldCharType="separate"/>
      </w:r>
      <w:r>
        <w:t>22</w:t>
      </w:r>
      <w:r>
        <w:fldChar w:fldCharType="end"/>
      </w:r>
    </w:p>
    <w:p w14:paraId="10CD4819" w14:textId="77777777" w:rsidR="001A7114" w:rsidRDefault="001A7114">
      <w:pPr>
        <w:pStyle w:val="TOC2"/>
        <w:rPr>
          <w:rFonts w:ascii="Calibri" w:hAnsi="Calibri"/>
          <w:sz w:val="22"/>
          <w:szCs w:val="22"/>
          <w:lang w:val="en-US" w:eastAsia="en-US"/>
        </w:rPr>
      </w:pPr>
      <w:r>
        <w:t>4.11</w:t>
      </w:r>
      <w:r>
        <w:rPr>
          <w:rFonts w:ascii="Calibri" w:hAnsi="Calibri"/>
          <w:sz w:val="22"/>
          <w:szCs w:val="22"/>
          <w:lang w:val="en-US" w:eastAsia="en-US"/>
        </w:rPr>
        <w:tab/>
      </w:r>
      <w:r>
        <w:t>Physical context request</w:t>
      </w:r>
      <w:r>
        <w:tab/>
      </w:r>
      <w:r>
        <w:fldChar w:fldCharType="begin" w:fldLock="1"/>
      </w:r>
      <w:r>
        <w:instrText xml:space="preserve"> PAGEREF _Toc476910018 \h </w:instrText>
      </w:r>
      <w:r>
        <w:fldChar w:fldCharType="separate"/>
      </w:r>
      <w:r>
        <w:t>22</w:t>
      </w:r>
      <w:r>
        <w:fldChar w:fldCharType="end"/>
      </w:r>
    </w:p>
    <w:p w14:paraId="2E539889" w14:textId="77777777" w:rsidR="001A7114" w:rsidRDefault="001A7114">
      <w:pPr>
        <w:pStyle w:val="TOC2"/>
        <w:rPr>
          <w:rFonts w:ascii="Calibri" w:hAnsi="Calibri"/>
          <w:sz w:val="22"/>
          <w:szCs w:val="22"/>
          <w:lang w:val="en-US" w:eastAsia="en-US"/>
        </w:rPr>
      </w:pPr>
      <w:r>
        <w:t>4.12</w:t>
      </w:r>
      <w:r>
        <w:rPr>
          <w:rFonts w:ascii="Calibri" w:hAnsi="Calibri"/>
          <w:sz w:val="22"/>
          <w:szCs w:val="22"/>
          <w:lang w:val="en-US" w:eastAsia="en-US"/>
        </w:rPr>
        <w:tab/>
      </w:r>
      <w:r>
        <w:t>SACCH information modify</w:t>
      </w:r>
      <w:r>
        <w:tab/>
      </w:r>
      <w:r>
        <w:fldChar w:fldCharType="begin" w:fldLock="1"/>
      </w:r>
      <w:r>
        <w:instrText xml:space="preserve"> PAGEREF _Toc476910019 \h </w:instrText>
      </w:r>
      <w:r>
        <w:fldChar w:fldCharType="separate"/>
      </w:r>
      <w:r>
        <w:t>22</w:t>
      </w:r>
      <w:r>
        <w:fldChar w:fldCharType="end"/>
      </w:r>
    </w:p>
    <w:p w14:paraId="580F951D" w14:textId="77777777" w:rsidR="001A7114" w:rsidRDefault="001A7114">
      <w:pPr>
        <w:pStyle w:val="TOC2"/>
        <w:rPr>
          <w:rFonts w:ascii="Calibri" w:hAnsi="Calibri"/>
          <w:sz w:val="22"/>
          <w:szCs w:val="22"/>
          <w:lang w:val="en-US" w:eastAsia="en-US"/>
        </w:rPr>
      </w:pPr>
      <w:r>
        <w:t>4.13</w:t>
      </w:r>
      <w:r>
        <w:rPr>
          <w:rFonts w:ascii="Calibri" w:hAnsi="Calibri"/>
          <w:sz w:val="22"/>
          <w:szCs w:val="22"/>
          <w:lang w:val="en-US" w:eastAsia="en-US"/>
        </w:rPr>
        <w:tab/>
      </w:r>
      <w:r>
        <w:t>Talker detection</w:t>
      </w:r>
      <w:r>
        <w:tab/>
      </w:r>
      <w:r>
        <w:fldChar w:fldCharType="begin" w:fldLock="1"/>
      </w:r>
      <w:r>
        <w:instrText xml:space="preserve"> PAGEREF _Toc476910020 \h </w:instrText>
      </w:r>
      <w:r>
        <w:fldChar w:fldCharType="separate"/>
      </w:r>
      <w:r>
        <w:t>23</w:t>
      </w:r>
      <w:r>
        <w:fldChar w:fldCharType="end"/>
      </w:r>
    </w:p>
    <w:p w14:paraId="68D84F1A" w14:textId="77777777" w:rsidR="001A7114" w:rsidRDefault="001A7114">
      <w:pPr>
        <w:pStyle w:val="TOC2"/>
        <w:rPr>
          <w:rFonts w:ascii="Calibri" w:hAnsi="Calibri"/>
          <w:sz w:val="22"/>
          <w:szCs w:val="22"/>
          <w:lang w:val="en-US" w:eastAsia="en-US"/>
        </w:rPr>
      </w:pPr>
      <w:r>
        <w:t>4.14</w:t>
      </w:r>
      <w:r>
        <w:rPr>
          <w:rFonts w:ascii="Calibri" w:hAnsi="Calibri"/>
          <w:sz w:val="22"/>
          <w:szCs w:val="22"/>
          <w:lang w:val="en-US" w:eastAsia="en-US"/>
        </w:rPr>
        <w:tab/>
      </w:r>
      <w:r>
        <w:t>Listener detection</w:t>
      </w:r>
      <w:r>
        <w:tab/>
      </w:r>
      <w:r>
        <w:fldChar w:fldCharType="begin" w:fldLock="1"/>
      </w:r>
      <w:r>
        <w:instrText xml:space="preserve"> PAGEREF _Toc476910021 \h </w:instrText>
      </w:r>
      <w:r>
        <w:fldChar w:fldCharType="separate"/>
      </w:r>
      <w:r>
        <w:t>23</w:t>
      </w:r>
      <w:r>
        <w:fldChar w:fldCharType="end"/>
      </w:r>
    </w:p>
    <w:p w14:paraId="4D5F82EB" w14:textId="77777777" w:rsidR="001A7114" w:rsidRDefault="001A7114">
      <w:pPr>
        <w:pStyle w:val="TOC2"/>
        <w:rPr>
          <w:rFonts w:ascii="Calibri" w:hAnsi="Calibri"/>
          <w:sz w:val="22"/>
          <w:szCs w:val="22"/>
          <w:lang w:val="en-US" w:eastAsia="en-US"/>
        </w:rPr>
      </w:pPr>
      <w:r>
        <w:t>4.15</w:t>
      </w:r>
      <w:r>
        <w:rPr>
          <w:rFonts w:ascii="Calibri" w:hAnsi="Calibri"/>
          <w:sz w:val="22"/>
          <w:szCs w:val="22"/>
          <w:lang w:val="en-US" w:eastAsia="en-US"/>
        </w:rPr>
        <w:tab/>
      </w:r>
      <w:r>
        <w:t>Remote Codec Configuration</w:t>
      </w:r>
      <w:r>
        <w:tab/>
      </w:r>
      <w:r>
        <w:fldChar w:fldCharType="begin" w:fldLock="1"/>
      </w:r>
      <w:r>
        <w:instrText xml:space="preserve"> PAGEREF _Toc476910022 \h </w:instrText>
      </w:r>
      <w:r>
        <w:fldChar w:fldCharType="separate"/>
      </w:r>
      <w:r>
        <w:t>23</w:t>
      </w:r>
      <w:r>
        <w:fldChar w:fldCharType="end"/>
      </w:r>
    </w:p>
    <w:p w14:paraId="642E4F7B" w14:textId="77777777" w:rsidR="001A7114" w:rsidRDefault="001A7114">
      <w:pPr>
        <w:pStyle w:val="TOC2"/>
        <w:rPr>
          <w:rFonts w:ascii="Calibri" w:hAnsi="Calibri"/>
          <w:sz w:val="22"/>
          <w:szCs w:val="22"/>
          <w:lang w:val="en-US" w:eastAsia="en-US"/>
        </w:rPr>
      </w:pPr>
      <w:r>
        <w:t>4.16</w:t>
      </w:r>
      <w:r>
        <w:rPr>
          <w:rFonts w:ascii="Calibri" w:hAnsi="Calibri"/>
          <w:sz w:val="22"/>
          <w:szCs w:val="22"/>
          <w:lang w:val="en-US" w:eastAsia="en-US"/>
        </w:rPr>
        <w:tab/>
      </w:r>
      <w:r>
        <w:t>Round Trip Delay Report</w:t>
      </w:r>
      <w:r>
        <w:tab/>
      </w:r>
      <w:r>
        <w:fldChar w:fldCharType="begin" w:fldLock="1"/>
      </w:r>
      <w:r>
        <w:instrText xml:space="preserve"> PAGEREF _Toc476910023 \h </w:instrText>
      </w:r>
      <w:r>
        <w:fldChar w:fldCharType="separate"/>
      </w:r>
      <w:r>
        <w:t>23</w:t>
      </w:r>
      <w:r>
        <w:fldChar w:fldCharType="end"/>
      </w:r>
    </w:p>
    <w:p w14:paraId="5FAC00EA" w14:textId="77777777" w:rsidR="001A7114" w:rsidRDefault="001A7114">
      <w:pPr>
        <w:pStyle w:val="TOC2"/>
        <w:rPr>
          <w:rFonts w:ascii="Calibri" w:hAnsi="Calibri"/>
          <w:sz w:val="22"/>
          <w:szCs w:val="22"/>
          <w:lang w:val="en-US" w:eastAsia="en-US"/>
        </w:rPr>
      </w:pPr>
      <w:r>
        <w:t>4.17</w:t>
      </w:r>
      <w:r>
        <w:rPr>
          <w:rFonts w:ascii="Calibri" w:hAnsi="Calibri"/>
          <w:sz w:val="22"/>
          <w:szCs w:val="22"/>
          <w:lang w:val="en-US" w:eastAsia="en-US"/>
        </w:rPr>
        <w:tab/>
      </w:r>
      <w:r>
        <w:t>Pre-handover Warning</w:t>
      </w:r>
      <w:r>
        <w:tab/>
      </w:r>
      <w:r>
        <w:fldChar w:fldCharType="begin" w:fldLock="1"/>
      </w:r>
      <w:r>
        <w:instrText xml:space="preserve"> PAGEREF _Toc476910024 \h </w:instrText>
      </w:r>
      <w:r>
        <w:fldChar w:fldCharType="separate"/>
      </w:r>
      <w:r>
        <w:t>24</w:t>
      </w:r>
      <w:r>
        <w:fldChar w:fldCharType="end"/>
      </w:r>
    </w:p>
    <w:p w14:paraId="64AC0C0A" w14:textId="77777777" w:rsidR="001A7114" w:rsidRDefault="001A7114">
      <w:pPr>
        <w:pStyle w:val="TOC2"/>
        <w:rPr>
          <w:rFonts w:ascii="Calibri" w:hAnsi="Calibri"/>
          <w:sz w:val="22"/>
          <w:szCs w:val="22"/>
          <w:lang w:val="en-US" w:eastAsia="en-US"/>
        </w:rPr>
      </w:pPr>
      <w:r>
        <w:t>4.18</w:t>
      </w:r>
      <w:r>
        <w:rPr>
          <w:rFonts w:ascii="Calibri" w:hAnsi="Calibri"/>
          <w:sz w:val="22"/>
          <w:szCs w:val="22"/>
          <w:lang w:val="en-US" w:eastAsia="en-US"/>
        </w:rPr>
        <w:tab/>
      </w:r>
      <w:r>
        <w:t>MultiRate Codec Configuration Change</w:t>
      </w:r>
      <w:r>
        <w:tab/>
      </w:r>
      <w:r>
        <w:fldChar w:fldCharType="begin" w:fldLock="1"/>
      </w:r>
      <w:r>
        <w:instrText xml:space="preserve"> PAGEREF _Toc476910025 \h </w:instrText>
      </w:r>
      <w:r>
        <w:fldChar w:fldCharType="separate"/>
      </w:r>
      <w:r>
        <w:t>24</w:t>
      </w:r>
      <w:r>
        <w:fldChar w:fldCharType="end"/>
      </w:r>
    </w:p>
    <w:p w14:paraId="3756BF37" w14:textId="77777777" w:rsidR="001A7114" w:rsidRDefault="001A7114">
      <w:pPr>
        <w:pStyle w:val="TOC2"/>
        <w:rPr>
          <w:rFonts w:ascii="Calibri" w:hAnsi="Calibri"/>
          <w:sz w:val="22"/>
          <w:szCs w:val="22"/>
          <w:lang w:val="en-US" w:eastAsia="en-US"/>
        </w:rPr>
      </w:pPr>
      <w:r>
        <w:t>4.19</w:t>
      </w:r>
      <w:r>
        <w:rPr>
          <w:rFonts w:ascii="Calibri" w:hAnsi="Calibri"/>
          <w:sz w:val="22"/>
          <w:szCs w:val="22"/>
          <w:lang w:val="en-US" w:eastAsia="en-US"/>
        </w:rPr>
        <w:tab/>
      </w:r>
      <w:r>
        <w:t>MultiRate Codec Configuration Change Performed</w:t>
      </w:r>
      <w:r>
        <w:tab/>
      </w:r>
      <w:r>
        <w:fldChar w:fldCharType="begin" w:fldLock="1"/>
      </w:r>
      <w:r>
        <w:instrText xml:space="preserve"> PAGEREF _Toc476910026 \h </w:instrText>
      </w:r>
      <w:r>
        <w:fldChar w:fldCharType="separate"/>
      </w:r>
      <w:r>
        <w:t>25</w:t>
      </w:r>
      <w:r>
        <w:fldChar w:fldCharType="end"/>
      </w:r>
    </w:p>
    <w:p w14:paraId="15F263D2" w14:textId="77777777" w:rsidR="001A7114" w:rsidRDefault="001A7114">
      <w:pPr>
        <w:pStyle w:val="TOC2"/>
        <w:rPr>
          <w:rFonts w:ascii="Calibri" w:hAnsi="Calibri"/>
          <w:sz w:val="22"/>
          <w:szCs w:val="22"/>
          <w:lang w:val="en-US" w:eastAsia="en-US"/>
        </w:rPr>
      </w:pPr>
      <w:r>
        <w:t>4.20</w:t>
      </w:r>
      <w:r>
        <w:rPr>
          <w:rFonts w:ascii="Calibri" w:hAnsi="Calibri"/>
          <w:sz w:val="22"/>
          <w:szCs w:val="22"/>
          <w:lang w:val="en-US" w:eastAsia="en-US"/>
        </w:rPr>
        <w:tab/>
      </w:r>
      <w:r>
        <w:t>TFO Report</w:t>
      </w:r>
      <w:r>
        <w:tab/>
      </w:r>
      <w:r>
        <w:fldChar w:fldCharType="begin" w:fldLock="1"/>
      </w:r>
      <w:r>
        <w:instrText xml:space="preserve"> PAGEREF _Toc476910027 \h </w:instrText>
      </w:r>
      <w:r>
        <w:fldChar w:fldCharType="separate"/>
      </w:r>
      <w:r>
        <w:t>25</w:t>
      </w:r>
      <w:r>
        <w:fldChar w:fldCharType="end"/>
      </w:r>
    </w:p>
    <w:p w14:paraId="0EEC23AB" w14:textId="77777777" w:rsidR="001A7114" w:rsidRDefault="001A7114">
      <w:pPr>
        <w:pStyle w:val="TOC2"/>
        <w:rPr>
          <w:rFonts w:ascii="Calibri" w:hAnsi="Calibri"/>
          <w:sz w:val="22"/>
          <w:szCs w:val="22"/>
          <w:lang w:val="en-US" w:eastAsia="en-US"/>
        </w:rPr>
      </w:pPr>
      <w:r>
        <w:t>4.21</w:t>
      </w:r>
      <w:r>
        <w:rPr>
          <w:rFonts w:ascii="Calibri" w:hAnsi="Calibri"/>
          <w:sz w:val="22"/>
          <w:szCs w:val="22"/>
          <w:lang w:val="en-US" w:eastAsia="en-US"/>
        </w:rPr>
        <w:tab/>
      </w:r>
      <w:r>
        <w:t>TFO Modification Request</w:t>
      </w:r>
      <w:r>
        <w:tab/>
      </w:r>
      <w:r>
        <w:fldChar w:fldCharType="begin" w:fldLock="1"/>
      </w:r>
      <w:r>
        <w:instrText xml:space="preserve"> PAGEREF _Toc476910028 \h </w:instrText>
      </w:r>
      <w:r>
        <w:fldChar w:fldCharType="separate"/>
      </w:r>
      <w:r>
        <w:t>25</w:t>
      </w:r>
      <w:r>
        <w:fldChar w:fldCharType="end"/>
      </w:r>
    </w:p>
    <w:p w14:paraId="14210953" w14:textId="77777777" w:rsidR="001A7114" w:rsidRDefault="001A7114">
      <w:pPr>
        <w:pStyle w:val="TOC1"/>
        <w:rPr>
          <w:rFonts w:ascii="Calibri" w:hAnsi="Calibri"/>
          <w:szCs w:val="22"/>
          <w:lang w:val="en-US" w:eastAsia="en-US"/>
        </w:rPr>
      </w:pPr>
      <w:r>
        <w:t>5</w:t>
      </w:r>
      <w:r>
        <w:rPr>
          <w:rFonts w:ascii="Calibri" w:hAnsi="Calibri"/>
          <w:szCs w:val="22"/>
          <w:lang w:val="en-US" w:eastAsia="en-US"/>
        </w:rPr>
        <w:tab/>
      </w:r>
      <w:r>
        <w:t>Common channel management procedures</w:t>
      </w:r>
      <w:r>
        <w:tab/>
      </w:r>
      <w:r>
        <w:fldChar w:fldCharType="begin" w:fldLock="1"/>
      </w:r>
      <w:r>
        <w:instrText xml:space="preserve"> PAGEREF _Toc476910029 \h </w:instrText>
      </w:r>
      <w:r>
        <w:fldChar w:fldCharType="separate"/>
      </w:r>
      <w:r>
        <w:t>26</w:t>
      </w:r>
      <w:r>
        <w:fldChar w:fldCharType="end"/>
      </w:r>
    </w:p>
    <w:p w14:paraId="526F8374" w14:textId="77777777" w:rsidR="001A7114" w:rsidRDefault="001A7114">
      <w:pPr>
        <w:pStyle w:val="TOC2"/>
        <w:rPr>
          <w:rFonts w:ascii="Calibri" w:hAnsi="Calibri"/>
          <w:sz w:val="22"/>
          <w:szCs w:val="22"/>
          <w:lang w:val="en-US" w:eastAsia="en-US"/>
        </w:rPr>
      </w:pPr>
      <w:r>
        <w:t>5.1</w:t>
      </w:r>
      <w:r>
        <w:rPr>
          <w:rFonts w:ascii="Calibri" w:hAnsi="Calibri"/>
          <w:sz w:val="22"/>
          <w:szCs w:val="22"/>
          <w:lang w:val="en-US" w:eastAsia="en-US"/>
        </w:rPr>
        <w:tab/>
      </w:r>
      <w:r>
        <w:t>Channel request by MS</w:t>
      </w:r>
      <w:r>
        <w:tab/>
      </w:r>
      <w:r>
        <w:fldChar w:fldCharType="begin" w:fldLock="1"/>
      </w:r>
      <w:r>
        <w:instrText xml:space="preserve"> PAGEREF _Toc476910030 \h </w:instrText>
      </w:r>
      <w:r>
        <w:fldChar w:fldCharType="separate"/>
      </w:r>
      <w:r>
        <w:t>26</w:t>
      </w:r>
      <w:r>
        <w:fldChar w:fldCharType="end"/>
      </w:r>
    </w:p>
    <w:p w14:paraId="1B12CBDD" w14:textId="77777777" w:rsidR="001A7114" w:rsidRDefault="001A7114">
      <w:pPr>
        <w:pStyle w:val="TOC2"/>
        <w:rPr>
          <w:rFonts w:ascii="Calibri" w:hAnsi="Calibri"/>
          <w:sz w:val="22"/>
          <w:szCs w:val="22"/>
          <w:lang w:val="en-US" w:eastAsia="en-US"/>
        </w:rPr>
      </w:pPr>
      <w:r>
        <w:t>5.2</w:t>
      </w:r>
      <w:r>
        <w:rPr>
          <w:rFonts w:ascii="Calibri" w:hAnsi="Calibri"/>
          <w:sz w:val="22"/>
          <w:szCs w:val="22"/>
          <w:lang w:val="en-US" w:eastAsia="en-US"/>
        </w:rPr>
        <w:tab/>
      </w:r>
      <w:r>
        <w:t>Paging</w:t>
      </w:r>
      <w:r>
        <w:tab/>
      </w:r>
      <w:r>
        <w:fldChar w:fldCharType="begin" w:fldLock="1"/>
      </w:r>
      <w:r>
        <w:instrText xml:space="preserve"> PAGEREF _Toc476910031 \h </w:instrText>
      </w:r>
      <w:r>
        <w:fldChar w:fldCharType="separate"/>
      </w:r>
      <w:r>
        <w:t>26</w:t>
      </w:r>
      <w:r>
        <w:fldChar w:fldCharType="end"/>
      </w:r>
    </w:p>
    <w:p w14:paraId="3B23A524" w14:textId="77777777" w:rsidR="001A7114" w:rsidRDefault="001A7114">
      <w:pPr>
        <w:pStyle w:val="TOC2"/>
        <w:rPr>
          <w:rFonts w:ascii="Calibri" w:hAnsi="Calibri"/>
          <w:sz w:val="22"/>
          <w:szCs w:val="22"/>
          <w:lang w:val="en-US" w:eastAsia="en-US"/>
        </w:rPr>
      </w:pPr>
      <w:r>
        <w:t>5.3</w:t>
      </w:r>
      <w:r>
        <w:rPr>
          <w:rFonts w:ascii="Calibri" w:hAnsi="Calibri"/>
          <w:sz w:val="22"/>
          <w:szCs w:val="22"/>
          <w:lang w:val="en-US" w:eastAsia="en-US"/>
        </w:rPr>
        <w:tab/>
      </w:r>
      <w:r>
        <w:t>Delete indication</w:t>
      </w:r>
      <w:r>
        <w:tab/>
      </w:r>
      <w:r>
        <w:fldChar w:fldCharType="begin" w:fldLock="1"/>
      </w:r>
      <w:r>
        <w:instrText xml:space="preserve"> PAGEREF _Toc476910032 \h </w:instrText>
      </w:r>
      <w:r>
        <w:fldChar w:fldCharType="separate"/>
      </w:r>
      <w:r>
        <w:t>26</w:t>
      </w:r>
      <w:r>
        <w:fldChar w:fldCharType="end"/>
      </w:r>
    </w:p>
    <w:p w14:paraId="61833755" w14:textId="77777777" w:rsidR="001A7114" w:rsidRDefault="001A7114">
      <w:pPr>
        <w:pStyle w:val="TOC2"/>
        <w:rPr>
          <w:rFonts w:ascii="Calibri" w:hAnsi="Calibri"/>
          <w:sz w:val="22"/>
          <w:szCs w:val="22"/>
          <w:lang w:val="en-US" w:eastAsia="en-US"/>
        </w:rPr>
      </w:pPr>
      <w:r>
        <w:t>5.4</w:t>
      </w:r>
      <w:r>
        <w:rPr>
          <w:rFonts w:ascii="Calibri" w:hAnsi="Calibri"/>
          <w:sz w:val="22"/>
          <w:szCs w:val="22"/>
          <w:lang w:val="en-US" w:eastAsia="en-US"/>
        </w:rPr>
        <w:tab/>
      </w:r>
      <w:r>
        <w:t>CCCH load indication</w:t>
      </w:r>
      <w:r>
        <w:tab/>
      </w:r>
      <w:r>
        <w:fldChar w:fldCharType="begin" w:fldLock="1"/>
      </w:r>
      <w:r>
        <w:instrText xml:space="preserve"> PAGEREF _Toc476910033 \h </w:instrText>
      </w:r>
      <w:r>
        <w:fldChar w:fldCharType="separate"/>
      </w:r>
      <w:r>
        <w:t>27</w:t>
      </w:r>
      <w:r>
        <w:fldChar w:fldCharType="end"/>
      </w:r>
    </w:p>
    <w:p w14:paraId="01EEAF3E" w14:textId="77777777" w:rsidR="001A7114" w:rsidRDefault="001A7114">
      <w:pPr>
        <w:pStyle w:val="TOC2"/>
        <w:rPr>
          <w:rFonts w:ascii="Calibri" w:hAnsi="Calibri"/>
          <w:sz w:val="22"/>
          <w:szCs w:val="22"/>
          <w:lang w:val="en-US" w:eastAsia="en-US"/>
        </w:rPr>
      </w:pPr>
      <w:r>
        <w:t>5.5</w:t>
      </w:r>
      <w:r>
        <w:rPr>
          <w:rFonts w:ascii="Calibri" w:hAnsi="Calibri"/>
          <w:sz w:val="22"/>
          <w:szCs w:val="22"/>
          <w:lang w:val="en-US" w:eastAsia="en-US"/>
        </w:rPr>
        <w:tab/>
      </w:r>
      <w:r>
        <w:t>Broadcast information modify</w:t>
      </w:r>
      <w:r>
        <w:tab/>
      </w:r>
      <w:r>
        <w:fldChar w:fldCharType="begin" w:fldLock="1"/>
      </w:r>
      <w:r>
        <w:instrText xml:space="preserve"> PAGEREF _Toc476910034 \h </w:instrText>
      </w:r>
      <w:r>
        <w:fldChar w:fldCharType="separate"/>
      </w:r>
      <w:r>
        <w:t>27</w:t>
      </w:r>
      <w:r>
        <w:fldChar w:fldCharType="end"/>
      </w:r>
    </w:p>
    <w:p w14:paraId="3CC59E90" w14:textId="77777777" w:rsidR="001A7114" w:rsidRDefault="001A7114">
      <w:pPr>
        <w:pStyle w:val="TOC2"/>
        <w:rPr>
          <w:rFonts w:ascii="Calibri" w:hAnsi="Calibri"/>
          <w:sz w:val="22"/>
          <w:szCs w:val="22"/>
          <w:lang w:val="en-US" w:eastAsia="en-US"/>
        </w:rPr>
      </w:pPr>
      <w:r>
        <w:lastRenderedPageBreak/>
        <w:t>5.6</w:t>
      </w:r>
      <w:r>
        <w:rPr>
          <w:rFonts w:ascii="Calibri" w:hAnsi="Calibri"/>
          <w:sz w:val="22"/>
          <w:szCs w:val="22"/>
          <w:lang w:val="en-US" w:eastAsia="en-US"/>
        </w:rPr>
        <w:tab/>
      </w:r>
      <w:r>
        <w:t>Short Message Cell Broadcast</w:t>
      </w:r>
      <w:r>
        <w:tab/>
      </w:r>
      <w:r>
        <w:fldChar w:fldCharType="begin" w:fldLock="1"/>
      </w:r>
      <w:r>
        <w:instrText xml:space="preserve"> PAGEREF _Toc476910035 \h </w:instrText>
      </w:r>
      <w:r>
        <w:fldChar w:fldCharType="separate"/>
      </w:r>
      <w:r>
        <w:t>27</w:t>
      </w:r>
      <w:r>
        <w:fldChar w:fldCharType="end"/>
      </w:r>
    </w:p>
    <w:p w14:paraId="0460C745" w14:textId="77777777" w:rsidR="001A7114" w:rsidRDefault="001A7114">
      <w:pPr>
        <w:pStyle w:val="TOC2"/>
        <w:rPr>
          <w:rFonts w:ascii="Calibri" w:hAnsi="Calibri"/>
          <w:sz w:val="22"/>
          <w:szCs w:val="22"/>
          <w:lang w:val="en-US" w:eastAsia="en-US"/>
        </w:rPr>
      </w:pPr>
      <w:r>
        <w:t>5.7</w:t>
      </w:r>
      <w:r>
        <w:rPr>
          <w:rFonts w:ascii="Calibri" w:hAnsi="Calibri"/>
          <w:sz w:val="22"/>
          <w:szCs w:val="22"/>
          <w:lang w:val="en-US" w:eastAsia="en-US"/>
        </w:rPr>
        <w:tab/>
      </w:r>
      <w:r>
        <w:t>IMMEDIATE ASSIGNMENT</w:t>
      </w:r>
      <w:r>
        <w:tab/>
      </w:r>
      <w:r>
        <w:fldChar w:fldCharType="begin" w:fldLock="1"/>
      </w:r>
      <w:r>
        <w:instrText xml:space="preserve"> PAGEREF _Toc476910036 \h </w:instrText>
      </w:r>
      <w:r>
        <w:fldChar w:fldCharType="separate"/>
      </w:r>
      <w:r>
        <w:t>30</w:t>
      </w:r>
      <w:r>
        <w:fldChar w:fldCharType="end"/>
      </w:r>
    </w:p>
    <w:p w14:paraId="0FC95B17" w14:textId="77777777" w:rsidR="001A7114" w:rsidRDefault="001A7114">
      <w:pPr>
        <w:pStyle w:val="TOC2"/>
        <w:rPr>
          <w:rFonts w:ascii="Calibri" w:hAnsi="Calibri"/>
          <w:sz w:val="22"/>
          <w:szCs w:val="22"/>
          <w:lang w:val="en-US" w:eastAsia="en-US"/>
        </w:rPr>
      </w:pPr>
      <w:r>
        <w:t>5.8</w:t>
      </w:r>
      <w:r>
        <w:rPr>
          <w:rFonts w:ascii="Calibri" w:hAnsi="Calibri"/>
          <w:sz w:val="22"/>
          <w:szCs w:val="22"/>
          <w:lang w:val="en-US" w:eastAsia="en-US"/>
        </w:rPr>
        <w:tab/>
      </w:r>
      <w:r>
        <w:t>Notification</w:t>
      </w:r>
      <w:r>
        <w:tab/>
      </w:r>
      <w:r>
        <w:fldChar w:fldCharType="begin" w:fldLock="1"/>
      </w:r>
      <w:r>
        <w:instrText xml:space="preserve"> PAGEREF _Toc476910037 \h </w:instrText>
      </w:r>
      <w:r>
        <w:fldChar w:fldCharType="separate"/>
      </w:r>
      <w:r>
        <w:t>31</w:t>
      </w:r>
      <w:r>
        <w:fldChar w:fldCharType="end"/>
      </w:r>
    </w:p>
    <w:p w14:paraId="3AB83D99" w14:textId="77777777" w:rsidR="001A7114" w:rsidRDefault="001A7114">
      <w:pPr>
        <w:pStyle w:val="TOC1"/>
        <w:rPr>
          <w:rFonts w:ascii="Calibri" w:hAnsi="Calibri"/>
          <w:szCs w:val="22"/>
          <w:lang w:val="en-US" w:eastAsia="en-US"/>
        </w:rPr>
      </w:pPr>
      <w:r>
        <w:t>6</w:t>
      </w:r>
      <w:r>
        <w:rPr>
          <w:rFonts w:ascii="Calibri" w:hAnsi="Calibri"/>
          <w:szCs w:val="22"/>
          <w:lang w:val="en-US" w:eastAsia="en-US"/>
        </w:rPr>
        <w:tab/>
      </w:r>
      <w:r>
        <w:t>TRX management procedures</w:t>
      </w:r>
      <w:r>
        <w:tab/>
      </w:r>
      <w:r>
        <w:fldChar w:fldCharType="begin" w:fldLock="1"/>
      </w:r>
      <w:r>
        <w:instrText xml:space="preserve"> PAGEREF _Toc476910038 \h </w:instrText>
      </w:r>
      <w:r>
        <w:fldChar w:fldCharType="separate"/>
      </w:r>
      <w:r>
        <w:t>31</w:t>
      </w:r>
      <w:r>
        <w:fldChar w:fldCharType="end"/>
      </w:r>
    </w:p>
    <w:p w14:paraId="491FF1EB" w14:textId="77777777" w:rsidR="001A7114" w:rsidRDefault="001A7114">
      <w:pPr>
        <w:pStyle w:val="TOC2"/>
        <w:rPr>
          <w:rFonts w:ascii="Calibri" w:hAnsi="Calibri"/>
          <w:sz w:val="22"/>
          <w:szCs w:val="22"/>
          <w:lang w:val="en-US" w:eastAsia="en-US"/>
        </w:rPr>
      </w:pPr>
      <w:r>
        <w:t>6.1</w:t>
      </w:r>
      <w:r>
        <w:rPr>
          <w:rFonts w:ascii="Calibri" w:hAnsi="Calibri"/>
          <w:sz w:val="22"/>
          <w:szCs w:val="22"/>
          <w:lang w:val="en-US" w:eastAsia="en-US"/>
        </w:rPr>
        <w:tab/>
      </w:r>
      <w:r>
        <w:t>Radio resource indication</w:t>
      </w:r>
      <w:r>
        <w:tab/>
      </w:r>
      <w:r>
        <w:fldChar w:fldCharType="begin" w:fldLock="1"/>
      </w:r>
      <w:r>
        <w:instrText xml:space="preserve"> PAGEREF _Toc476910039 \h </w:instrText>
      </w:r>
      <w:r>
        <w:fldChar w:fldCharType="separate"/>
      </w:r>
      <w:r>
        <w:t>31</w:t>
      </w:r>
      <w:r>
        <w:fldChar w:fldCharType="end"/>
      </w:r>
    </w:p>
    <w:p w14:paraId="6990AE51" w14:textId="77777777" w:rsidR="001A7114" w:rsidRDefault="001A7114">
      <w:pPr>
        <w:pStyle w:val="TOC2"/>
        <w:rPr>
          <w:rFonts w:ascii="Calibri" w:hAnsi="Calibri"/>
          <w:sz w:val="22"/>
          <w:szCs w:val="22"/>
          <w:lang w:val="en-US" w:eastAsia="en-US"/>
        </w:rPr>
      </w:pPr>
      <w:r>
        <w:t>6.2</w:t>
      </w:r>
      <w:r>
        <w:rPr>
          <w:rFonts w:ascii="Calibri" w:hAnsi="Calibri"/>
          <w:sz w:val="22"/>
          <w:szCs w:val="22"/>
          <w:lang w:val="en-US" w:eastAsia="en-US"/>
        </w:rPr>
        <w:tab/>
      </w:r>
      <w:r>
        <w:t>SACCH filling information modify</w:t>
      </w:r>
      <w:r>
        <w:tab/>
      </w:r>
      <w:r>
        <w:fldChar w:fldCharType="begin" w:fldLock="1"/>
      </w:r>
      <w:r>
        <w:instrText xml:space="preserve"> PAGEREF _Toc476910040 \h </w:instrText>
      </w:r>
      <w:r>
        <w:fldChar w:fldCharType="separate"/>
      </w:r>
      <w:r>
        <w:t>32</w:t>
      </w:r>
      <w:r>
        <w:fldChar w:fldCharType="end"/>
      </w:r>
    </w:p>
    <w:p w14:paraId="6E7C537B" w14:textId="77777777" w:rsidR="001A7114" w:rsidRDefault="001A7114">
      <w:pPr>
        <w:pStyle w:val="TOC2"/>
        <w:rPr>
          <w:rFonts w:ascii="Calibri" w:hAnsi="Calibri"/>
          <w:sz w:val="22"/>
          <w:szCs w:val="22"/>
          <w:lang w:val="en-US" w:eastAsia="en-US"/>
        </w:rPr>
      </w:pPr>
      <w:r>
        <w:t>6.3</w:t>
      </w:r>
      <w:r>
        <w:rPr>
          <w:rFonts w:ascii="Calibri" w:hAnsi="Calibri"/>
          <w:sz w:val="22"/>
          <w:szCs w:val="22"/>
          <w:lang w:val="en-US" w:eastAsia="en-US"/>
        </w:rPr>
        <w:tab/>
      </w:r>
      <w:r>
        <w:t>Flow control</w:t>
      </w:r>
      <w:r>
        <w:tab/>
      </w:r>
      <w:r>
        <w:fldChar w:fldCharType="begin" w:fldLock="1"/>
      </w:r>
      <w:r>
        <w:instrText xml:space="preserve"> PAGEREF _Toc476910041 \h </w:instrText>
      </w:r>
      <w:r>
        <w:fldChar w:fldCharType="separate"/>
      </w:r>
      <w:r>
        <w:t>32</w:t>
      </w:r>
      <w:r>
        <w:fldChar w:fldCharType="end"/>
      </w:r>
    </w:p>
    <w:p w14:paraId="329B91C4" w14:textId="77777777" w:rsidR="001A7114" w:rsidRDefault="001A7114">
      <w:pPr>
        <w:pStyle w:val="TOC2"/>
        <w:rPr>
          <w:rFonts w:ascii="Calibri" w:hAnsi="Calibri"/>
          <w:sz w:val="22"/>
          <w:szCs w:val="22"/>
          <w:lang w:val="en-US" w:eastAsia="en-US"/>
        </w:rPr>
      </w:pPr>
      <w:r>
        <w:t>6.4</w:t>
      </w:r>
      <w:r>
        <w:rPr>
          <w:rFonts w:ascii="Calibri" w:hAnsi="Calibri"/>
          <w:sz w:val="22"/>
          <w:szCs w:val="22"/>
          <w:lang w:val="en-US" w:eastAsia="en-US"/>
        </w:rPr>
        <w:tab/>
      </w:r>
      <w:r>
        <w:t>Error reporting</w:t>
      </w:r>
      <w:r>
        <w:tab/>
      </w:r>
      <w:r>
        <w:fldChar w:fldCharType="begin" w:fldLock="1"/>
      </w:r>
      <w:r>
        <w:instrText xml:space="preserve"> PAGEREF _Toc476910042 \h </w:instrText>
      </w:r>
      <w:r>
        <w:fldChar w:fldCharType="separate"/>
      </w:r>
      <w:r>
        <w:t>33</w:t>
      </w:r>
      <w:r>
        <w:fldChar w:fldCharType="end"/>
      </w:r>
    </w:p>
    <w:p w14:paraId="1533DE41" w14:textId="77777777" w:rsidR="001A7114" w:rsidRDefault="001A7114">
      <w:pPr>
        <w:pStyle w:val="TOC1"/>
        <w:rPr>
          <w:rFonts w:ascii="Calibri" w:hAnsi="Calibri"/>
          <w:szCs w:val="22"/>
          <w:lang w:val="en-US" w:eastAsia="en-US"/>
        </w:rPr>
      </w:pPr>
      <w:r>
        <w:t>6a</w:t>
      </w:r>
      <w:r>
        <w:rPr>
          <w:rFonts w:ascii="Calibri" w:hAnsi="Calibri"/>
          <w:szCs w:val="22"/>
          <w:lang w:val="en-US" w:eastAsia="en-US"/>
        </w:rPr>
        <w:tab/>
      </w:r>
      <w:r>
        <w:t>Location services procedures</w:t>
      </w:r>
      <w:r>
        <w:tab/>
      </w:r>
      <w:r>
        <w:fldChar w:fldCharType="begin" w:fldLock="1"/>
      </w:r>
      <w:r>
        <w:instrText xml:space="preserve"> PAGEREF _Toc476910043 \h </w:instrText>
      </w:r>
      <w:r>
        <w:fldChar w:fldCharType="separate"/>
      </w:r>
      <w:r>
        <w:t>33</w:t>
      </w:r>
      <w:r>
        <w:fldChar w:fldCharType="end"/>
      </w:r>
    </w:p>
    <w:p w14:paraId="01E2131F" w14:textId="77777777" w:rsidR="001A7114" w:rsidRDefault="001A7114">
      <w:pPr>
        <w:pStyle w:val="TOC2"/>
        <w:rPr>
          <w:rFonts w:ascii="Calibri" w:hAnsi="Calibri"/>
          <w:sz w:val="22"/>
          <w:szCs w:val="22"/>
          <w:lang w:val="en-US" w:eastAsia="en-US"/>
        </w:rPr>
      </w:pPr>
      <w:r>
        <w:t>6a.1</w:t>
      </w:r>
      <w:r>
        <w:rPr>
          <w:rFonts w:ascii="Calibri" w:hAnsi="Calibri"/>
          <w:sz w:val="22"/>
          <w:szCs w:val="22"/>
          <w:lang w:val="en-US" w:eastAsia="en-US"/>
        </w:rPr>
        <w:tab/>
      </w:r>
      <w:r>
        <w:t>LLP message transport</w:t>
      </w:r>
      <w:r>
        <w:tab/>
      </w:r>
      <w:r>
        <w:fldChar w:fldCharType="begin" w:fldLock="1"/>
      </w:r>
      <w:r>
        <w:instrText xml:space="preserve"> PAGEREF _Toc476910044 \h </w:instrText>
      </w:r>
      <w:r>
        <w:fldChar w:fldCharType="separate"/>
      </w:r>
      <w:r>
        <w:t>33</w:t>
      </w:r>
      <w:r>
        <w:fldChar w:fldCharType="end"/>
      </w:r>
    </w:p>
    <w:p w14:paraId="590445E1" w14:textId="77777777" w:rsidR="001A7114" w:rsidRDefault="001A7114">
      <w:pPr>
        <w:pStyle w:val="TOC1"/>
        <w:rPr>
          <w:rFonts w:ascii="Calibri" w:hAnsi="Calibri"/>
          <w:szCs w:val="22"/>
          <w:lang w:val="en-US" w:eastAsia="en-US"/>
        </w:rPr>
      </w:pPr>
      <w:r>
        <w:t>7</w:t>
      </w:r>
      <w:r>
        <w:rPr>
          <w:rFonts w:ascii="Calibri" w:hAnsi="Calibri"/>
          <w:szCs w:val="22"/>
          <w:lang w:val="en-US" w:eastAsia="en-US"/>
        </w:rPr>
        <w:tab/>
      </w:r>
      <w:r>
        <w:t>Error handling</w:t>
      </w:r>
      <w:r>
        <w:tab/>
      </w:r>
      <w:r>
        <w:fldChar w:fldCharType="begin" w:fldLock="1"/>
      </w:r>
      <w:r>
        <w:instrText xml:space="preserve"> PAGEREF _Toc476910045 \h </w:instrText>
      </w:r>
      <w:r>
        <w:fldChar w:fldCharType="separate"/>
      </w:r>
      <w:r>
        <w:t>34</w:t>
      </w:r>
      <w:r>
        <w:fldChar w:fldCharType="end"/>
      </w:r>
    </w:p>
    <w:p w14:paraId="13F9BCBC" w14:textId="77777777" w:rsidR="001A7114" w:rsidRDefault="001A7114">
      <w:pPr>
        <w:pStyle w:val="TOC2"/>
        <w:rPr>
          <w:rFonts w:ascii="Calibri" w:hAnsi="Calibri"/>
          <w:sz w:val="22"/>
          <w:szCs w:val="22"/>
          <w:lang w:val="en-US" w:eastAsia="en-US"/>
        </w:rPr>
      </w:pPr>
      <w:r>
        <w:t>7.1</w:t>
      </w:r>
      <w:r>
        <w:rPr>
          <w:rFonts w:ascii="Calibri" w:hAnsi="Calibri"/>
          <w:sz w:val="22"/>
          <w:szCs w:val="22"/>
          <w:lang w:val="en-US" w:eastAsia="en-US"/>
        </w:rPr>
        <w:tab/>
      </w:r>
      <w:r>
        <w:t>General</w:t>
      </w:r>
      <w:r>
        <w:tab/>
      </w:r>
      <w:r>
        <w:fldChar w:fldCharType="begin" w:fldLock="1"/>
      </w:r>
      <w:r>
        <w:instrText xml:space="preserve"> PAGEREF _Toc476910046 \h </w:instrText>
      </w:r>
      <w:r>
        <w:fldChar w:fldCharType="separate"/>
      </w:r>
      <w:r>
        <w:t>34</w:t>
      </w:r>
      <w:r>
        <w:fldChar w:fldCharType="end"/>
      </w:r>
    </w:p>
    <w:p w14:paraId="6ECA234E" w14:textId="77777777" w:rsidR="001A7114" w:rsidRDefault="001A7114">
      <w:pPr>
        <w:pStyle w:val="TOC2"/>
        <w:rPr>
          <w:rFonts w:ascii="Calibri" w:hAnsi="Calibri"/>
          <w:sz w:val="22"/>
          <w:szCs w:val="22"/>
          <w:lang w:val="en-US" w:eastAsia="en-US"/>
        </w:rPr>
      </w:pPr>
      <w:r>
        <w:t>7.2</w:t>
      </w:r>
      <w:r>
        <w:rPr>
          <w:rFonts w:ascii="Calibri" w:hAnsi="Calibri"/>
          <w:sz w:val="22"/>
          <w:szCs w:val="22"/>
          <w:lang w:val="en-US" w:eastAsia="en-US"/>
        </w:rPr>
        <w:tab/>
      </w:r>
      <w:r>
        <w:t>Message discriminator error</w:t>
      </w:r>
      <w:r>
        <w:tab/>
      </w:r>
      <w:r>
        <w:fldChar w:fldCharType="begin" w:fldLock="1"/>
      </w:r>
      <w:r>
        <w:instrText xml:space="preserve"> PAGEREF _Toc476910047 \h </w:instrText>
      </w:r>
      <w:r>
        <w:fldChar w:fldCharType="separate"/>
      </w:r>
      <w:r>
        <w:t>34</w:t>
      </w:r>
      <w:r>
        <w:fldChar w:fldCharType="end"/>
      </w:r>
    </w:p>
    <w:p w14:paraId="5BB94B37" w14:textId="77777777" w:rsidR="001A7114" w:rsidRDefault="001A7114">
      <w:pPr>
        <w:pStyle w:val="TOC2"/>
        <w:rPr>
          <w:rFonts w:ascii="Calibri" w:hAnsi="Calibri"/>
          <w:sz w:val="22"/>
          <w:szCs w:val="22"/>
          <w:lang w:val="en-US" w:eastAsia="en-US"/>
        </w:rPr>
      </w:pPr>
      <w:r>
        <w:t>7.3</w:t>
      </w:r>
      <w:r>
        <w:rPr>
          <w:rFonts w:ascii="Calibri" w:hAnsi="Calibri"/>
          <w:sz w:val="22"/>
          <w:szCs w:val="22"/>
          <w:lang w:val="en-US" w:eastAsia="en-US"/>
        </w:rPr>
        <w:tab/>
      </w:r>
      <w:r>
        <w:t>Message type error</w:t>
      </w:r>
      <w:r>
        <w:tab/>
      </w:r>
      <w:r>
        <w:fldChar w:fldCharType="begin" w:fldLock="1"/>
      </w:r>
      <w:r>
        <w:instrText xml:space="preserve"> PAGEREF _Toc476910048 \h </w:instrText>
      </w:r>
      <w:r>
        <w:fldChar w:fldCharType="separate"/>
      </w:r>
      <w:r>
        <w:t>34</w:t>
      </w:r>
      <w:r>
        <w:fldChar w:fldCharType="end"/>
      </w:r>
    </w:p>
    <w:p w14:paraId="6E875BC3" w14:textId="77777777" w:rsidR="001A7114" w:rsidRDefault="001A7114">
      <w:pPr>
        <w:pStyle w:val="TOC2"/>
        <w:rPr>
          <w:rFonts w:ascii="Calibri" w:hAnsi="Calibri"/>
          <w:sz w:val="22"/>
          <w:szCs w:val="22"/>
          <w:lang w:val="en-US" w:eastAsia="en-US"/>
        </w:rPr>
      </w:pPr>
      <w:r>
        <w:t>7.4</w:t>
      </w:r>
      <w:r>
        <w:rPr>
          <w:rFonts w:ascii="Calibri" w:hAnsi="Calibri"/>
          <w:sz w:val="22"/>
          <w:szCs w:val="22"/>
          <w:lang w:val="en-US" w:eastAsia="en-US"/>
        </w:rPr>
        <w:tab/>
      </w:r>
      <w:r>
        <w:t>Message sequence error</w:t>
      </w:r>
      <w:r>
        <w:tab/>
      </w:r>
      <w:r>
        <w:fldChar w:fldCharType="begin" w:fldLock="1"/>
      </w:r>
      <w:r>
        <w:instrText xml:space="preserve"> PAGEREF _Toc476910049 \h </w:instrText>
      </w:r>
      <w:r>
        <w:fldChar w:fldCharType="separate"/>
      </w:r>
      <w:r>
        <w:t>34</w:t>
      </w:r>
      <w:r>
        <w:fldChar w:fldCharType="end"/>
      </w:r>
    </w:p>
    <w:p w14:paraId="59D83F6D" w14:textId="77777777" w:rsidR="001A7114" w:rsidRDefault="001A7114">
      <w:pPr>
        <w:pStyle w:val="TOC2"/>
        <w:rPr>
          <w:rFonts w:ascii="Calibri" w:hAnsi="Calibri"/>
          <w:sz w:val="22"/>
          <w:szCs w:val="22"/>
          <w:lang w:val="en-US" w:eastAsia="en-US"/>
        </w:rPr>
      </w:pPr>
      <w:r>
        <w:t>7.5</w:t>
      </w:r>
      <w:r>
        <w:rPr>
          <w:rFonts w:ascii="Calibri" w:hAnsi="Calibri"/>
          <w:sz w:val="22"/>
          <w:szCs w:val="22"/>
          <w:lang w:val="en-US" w:eastAsia="en-US"/>
        </w:rPr>
        <w:tab/>
      </w:r>
      <w:r>
        <w:t>General information element errors</w:t>
      </w:r>
      <w:r>
        <w:tab/>
      </w:r>
      <w:r>
        <w:fldChar w:fldCharType="begin" w:fldLock="1"/>
      </w:r>
      <w:r>
        <w:instrText xml:space="preserve"> PAGEREF _Toc476910050 \h </w:instrText>
      </w:r>
      <w:r>
        <w:fldChar w:fldCharType="separate"/>
      </w:r>
      <w:r>
        <w:t>34</w:t>
      </w:r>
      <w:r>
        <w:fldChar w:fldCharType="end"/>
      </w:r>
    </w:p>
    <w:p w14:paraId="58060E8A" w14:textId="77777777" w:rsidR="001A7114" w:rsidRDefault="001A7114">
      <w:pPr>
        <w:pStyle w:val="TOC2"/>
        <w:rPr>
          <w:rFonts w:ascii="Calibri" w:hAnsi="Calibri"/>
          <w:sz w:val="22"/>
          <w:szCs w:val="22"/>
          <w:lang w:val="en-US" w:eastAsia="en-US"/>
        </w:rPr>
      </w:pPr>
      <w:r>
        <w:t>7.6</w:t>
      </w:r>
      <w:r>
        <w:rPr>
          <w:rFonts w:ascii="Calibri" w:hAnsi="Calibri"/>
          <w:sz w:val="22"/>
          <w:szCs w:val="22"/>
          <w:lang w:val="en-US" w:eastAsia="en-US"/>
        </w:rPr>
        <w:tab/>
      </w:r>
      <w:r>
        <w:t>Mandatory information element errors</w:t>
      </w:r>
      <w:r>
        <w:tab/>
      </w:r>
      <w:r>
        <w:fldChar w:fldCharType="begin" w:fldLock="1"/>
      </w:r>
      <w:r>
        <w:instrText xml:space="preserve"> PAGEREF _Toc476910051 \h </w:instrText>
      </w:r>
      <w:r>
        <w:fldChar w:fldCharType="separate"/>
      </w:r>
      <w:r>
        <w:t>34</w:t>
      </w:r>
      <w:r>
        <w:fldChar w:fldCharType="end"/>
      </w:r>
    </w:p>
    <w:p w14:paraId="7B68AB15" w14:textId="77777777" w:rsidR="001A7114" w:rsidRDefault="001A7114">
      <w:pPr>
        <w:pStyle w:val="TOC2"/>
        <w:rPr>
          <w:rFonts w:ascii="Calibri" w:hAnsi="Calibri"/>
          <w:sz w:val="22"/>
          <w:szCs w:val="22"/>
          <w:lang w:val="en-US" w:eastAsia="en-US"/>
        </w:rPr>
      </w:pPr>
      <w:r>
        <w:t>7.7</w:t>
      </w:r>
      <w:r>
        <w:rPr>
          <w:rFonts w:ascii="Calibri" w:hAnsi="Calibri"/>
          <w:sz w:val="22"/>
          <w:szCs w:val="22"/>
          <w:lang w:val="en-US" w:eastAsia="en-US"/>
        </w:rPr>
        <w:tab/>
      </w:r>
      <w:r>
        <w:t>Optional information element errors</w:t>
      </w:r>
      <w:r>
        <w:tab/>
      </w:r>
      <w:r>
        <w:fldChar w:fldCharType="begin" w:fldLock="1"/>
      </w:r>
      <w:r>
        <w:instrText xml:space="preserve"> PAGEREF _Toc476910052 \h </w:instrText>
      </w:r>
      <w:r>
        <w:fldChar w:fldCharType="separate"/>
      </w:r>
      <w:r>
        <w:t>35</w:t>
      </w:r>
      <w:r>
        <w:fldChar w:fldCharType="end"/>
      </w:r>
    </w:p>
    <w:p w14:paraId="7978347E" w14:textId="77777777" w:rsidR="001A7114" w:rsidRDefault="001A7114">
      <w:pPr>
        <w:pStyle w:val="TOC2"/>
        <w:rPr>
          <w:rFonts w:ascii="Calibri" w:hAnsi="Calibri"/>
          <w:sz w:val="22"/>
          <w:szCs w:val="22"/>
          <w:lang w:val="en-US" w:eastAsia="en-US"/>
        </w:rPr>
      </w:pPr>
      <w:r>
        <w:t>7.8</w:t>
      </w:r>
      <w:r>
        <w:rPr>
          <w:rFonts w:ascii="Calibri" w:hAnsi="Calibri"/>
          <w:sz w:val="22"/>
          <w:szCs w:val="22"/>
          <w:lang w:val="en-US" w:eastAsia="en-US"/>
        </w:rPr>
        <w:tab/>
      </w:r>
      <w:r>
        <w:t>Conditional information element errors</w:t>
      </w:r>
      <w:r>
        <w:tab/>
      </w:r>
      <w:r>
        <w:fldChar w:fldCharType="begin" w:fldLock="1"/>
      </w:r>
      <w:r>
        <w:instrText xml:space="preserve"> PAGEREF _Toc476910053 \h </w:instrText>
      </w:r>
      <w:r>
        <w:fldChar w:fldCharType="separate"/>
      </w:r>
      <w:r>
        <w:t>35</w:t>
      </w:r>
      <w:r>
        <w:fldChar w:fldCharType="end"/>
      </w:r>
    </w:p>
    <w:p w14:paraId="1382CD52" w14:textId="77777777" w:rsidR="001A7114" w:rsidRDefault="001A7114">
      <w:pPr>
        <w:pStyle w:val="TOC1"/>
        <w:rPr>
          <w:rFonts w:ascii="Calibri" w:hAnsi="Calibri"/>
          <w:szCs w:val="22"/>
          <w:lang w:val="en-US" w:eastAsia="en-US"/>
        </w:rPr>
      </w:pPr>
      <w:r>
        <w:t>8</w:t>
      </w:r>
      <w:r>
        <w:rPr>
          <w:rFonts w:ascii="Calibri" w:hAnsi="Calibri"/>
          <w:szCs w:val="22"/>
          <w:lang w:val="en-US" w:eastAsia="en-US"/>
        </w:rPr>
        <w:tab/>
      </w:r>
      <w:r>
        <w:t>Message formats and contents</w:t>
      </w:r>
      <w:r>
        <w:tab/>
      </w:r>
      <w:r>
        <w:fldChar w:fldCharType="begin" w:fldLock="1"/>
      </w:r>
      <w:r>
        <w:instrText xml:space="preserve"> PAGEREF _Toc476910054 \h </w:instrText>
      </w:r>
      <w:r>
        <w:fldChar w:fldCharType="separate"/>
      </w:r>
      <w:r>
        <w:t>35</w:t>
      </w:r>
      <w:r>
        <w:fldChar w:fldCharType="end"/>
      </w:r>
    </w:p>
    <w:p w14:paraId="1C0B8CE5" w14:textId="77777777" w:rsidR="001A7114" w:rsidRDefault="001A7114">
      <w:pPr>
        <w:pStyle w:val="TOC2"/>
        <w:rPr>
          <w:rFonts w:ascii="Calibri" w:hAnsi="Calibri"/>
          <w:sz w:val="22"/>
          <w:szCs w:val="22"/>
          <w:lang w:val="en-US" w:eastAsia="en-US"/>
        </w:rPr>
      </w:pPr>
      <w:r>
        <w:t>8.0</w:t>
      </w:r>
      <w:r>
        <w:rPr>
          <w:rFonts w:ascii="Calibri" w:hAnsi="Calibri"/>
          <w:sz w:val="22"/>
          <w:szCs w:val="22"/>
          <w:lang w:val="en-US" w:eastAsia="en-US"/>
        </w:rPr>
        <w:tab/>
      </w:r>
      <w:r>
        <w:t>General</w:t>
      </w:r>
      <w:r>
        <w:tab/>
      </w:r>
      <w:r>
        <w:fldChar w:fldCharType="begin" w:fldLock="1"/>
      </w:r>
      <w:r>
        <w:instrText xml:space="preserve"> PAGEREF _Toc476910055 \h </w:instrText>
      </w:r>
      <w:r>
        <w:fldChar w:fldCharType="separate"/>
      </w:r>
      <w:r>
        <w:t>35</w:t>
      </w:r>
      <w:r>
        <w:fldChar w:fldCharType="end"/>
      </w:r>
    </w:p>
    <w:p w14:paraId="0228F953" w14:textId="77777777" w:rsidR="001A7114" w:rsidRDefault="001A7114">
      <w:pPr>
        <w:pStyle w:val="TOC2"/>
        <w:rPr>
          <w:rFonts w:ascii="Calibri" w:hAnsi="Calibri"/>
          <w:sz w:val="22"/>
          <w:szCs w:val="22"/>
          <w:lang w:val="en-US" w:eastAsia="en-US"/>
        </w:rPr>
      </w:pPr>
      <w:r>
        <w:t>8.1</w:t>
      </w:r>
      <w:r>
        <w:rPr>
          <w:rFonts w:ascii="Calibri" w:hAnsi="Calibri"/>
          <w:sz w:val="22"/>
          <w:szCs w:val="22"/>
          <w:lang w:val="en-US" w:eastAsia="en-US"/>
        </w:rPr>
        <w:tab/>
      </w:r>
      <w:r>
        <w:t>Transparent messages</w:t>
      </w:r>
      <w:r>
        <w:tab/>
      </w:r>
      <w:r>
        <w:fldChar w:fldCharType="begin" w:fldLock="1"/>
      </w:r>
      <w:r>
        <w:instrText xml:space="preserve"> PAGEREF _Toc476910056 \h </w:instrText>
      </w:r>
      <w:r>
        <w:fldChar w:fldCharType="separate"/>
      </w:r>
      <w:r>
        <w:t>36</w:t>
      </w:r>
      <w:r>
        <w:fldChar w:fldCharType="end"/>
      </w:r>
    </w:p>
    <w:p w14:paraId="78F1873E" w14:textId="77777777" w:rsidR="001A7114" w:rsidRDefault="001A7114">
      <w:pPr>
        <w:pStyle w:val="TOC2"/>
        <w:rPr>
          <w:rFonts w:ascii="Calibri" w:hAnsi="Calibri"/>
          <w:sz w:val="22"/>
          <w:szCs w:val="22"/>
          <w:lang w:val="en-US" w:eastAsia="en-US"/>
        </w:rPr>
      </w:pPr>
      <w:r w:rsidRPr="001A7114">
        <w:t>8.2</w:t>
      </w:r>
      <w:r w:rsidRPr="001A7114">
        <w:rPr>
          <w:rFonts w:ascii="Calibri" w:hAnsi="Calibri"/>
          <w:sz w:val="22"/>
          <w:szCs w:val="22"/>
          <w:lang w:eastAsia="en-US"/>
        </w:rPr>
        <w:tab/>
      </w:r>
      <w:r w:rsidRPr="001A7114">
        <w:rPr>
          <w:lang w:val="en-US"/>
        </w:rPr>
        <w:t>Non-transparent messages (BSC-BTS specific messages)</w:t>
      </w:r>
      <w:r>
        <w:tab/>
      </w:r>
      <w:r>
        <w:fldChar w:fldCharType="begin" w:fldLock="1"/>
      </w:r>
      <w:r>
        <w:instrText xml:space="preserve"> PAGEREF _Toc476910057 \h </w:instrText>
      </w:r>
      <w:r>
        <w:fldChar w:fldCharType="separate"/>
      </w:r>
      <w:r>
        <w:t>36</w:t>
      </w:r>
      <w:r>
        <w:fldChar w:fldCharType="end"/>
      </w:r>
    </w:p>
    <w:p w14:paraId="64DE482A" w14:textId="77777777" w:rsidR="001A7114" w:rsidRDefault="001A7114">
      <w:pPr>
        <w:pStyle w:val="TOC2"/>
        <w:rPr>
          <w:rFonts w:ascii="Calibri" w:hAnsi="Calibri"/>
          <w:sz w:val="22"/>
          <w:szCs w:val="22"/>
          <w:lang w:val="en-US" w:eastAsia="en-US"/>
        </w:rPr>
      </w:pPr>
      <w:r>
        <w:t>8.3</w:t>
      </w:r>
      <w:r>
        <w:rPr>
          <w:rFonts w:ascii="Calibri" w:hAnsi="Calibri"/>
          <w:sz w:val="22"/>
          <w:szCs w:val="22"/>
          <w:lang w:val="en-US" w:eastAsia="en-US"/>
        </w:rPr>
        <w:tab/>
      </w:r>
      <w:r>
        <w:t>Radio link layer management messages</w:t>
      </w:r>
      <w:r>
        <w:tab/>
      </w:r>
      <w:r>
        <w:fldChar w:fldCharType="begin" w:fldLock="1"/>
      </w:r>
      <w:r>
        <w:instrText xml:space="preserve"> PAGEREF _Toc476910058 \h </w:instrText>
      </w:r>
      <w:r>
        <w:fldChar w:fldCharType="separate"/>
      </w:r>
      <w:r>
        <w:t>36</w:t>
      </w:r>
      <w:r>
        <w:fldChar w:fldCharType="end"/>
      </w:r>
    </w:p>
    <w:p w14:paraId="3E8360BA" w14:textId="77777777" w:rsidR="001A7114" w:rsidRDefault="001A7114">
      <w:pPr>
        <w:pStyle w:val="TOC3"/>
        <w:rPr>
          <w:rFonts w:ascii="Calibri" w:hAnsi="Calibri"/>
          <w:sz w:val="22"/>
          <w:szCs w:val="22"/>
          <w:lang w:val="en-US" w:eastAsia="en-US"/>
        </w:rPr>
      </w:pPr>
      <w:r>
        <w:t>8.3.1</w:t>
      </w:r>
      <w:r>
        <w:rPr>
          <w:rFonts w:ascii="Calibri" w:hAnsi="Calibri"/>
          <w:sz w:val="22"/>
          <w:szCs w:val="22"/>
          <w:lang w:val="en-US" w:eastAsia="en-US"/>
        </w:rPr>
        <w:tab/>
      </w:r>
      <w:r>
        <w:t>DATA REQUEST</w:t>
      </w:r>
      <w:r>
        <w:tab/>
      </w:r>
      <w:r>
        <w:fldChar w:fldCharType="begin" w:fldLock="1"/>
      </w:r>
      <w:r>
        <w:instrText xml:space="preserve"> PAGEREF _Toc476910059 \h </w:instrText>
      </w:r>
      <w:r>
        <w:fldChar w:fldCharType="separate"/>
      </w:r>
      <w:r>
        <w:t>37</w:t>
      </w:r>
      <w:r>
        <w:fldChar w:fldCharType="end"/>
      </w:r>
    </w:p>
    <w:p w14:paraId="5122A7DF" w14:textId="77777777" w:rsidR="001A7114" w:rsidRDefault="001A7114">
      <w:pPr>
        <w:pStyle w:val="TOC3"/>
        <w:rPr>
          <w:rFonts w:ascii="Calibri" w:hAnsi="Calibri"/>
          <w:sz w:val="22"/>
          <w:szCs w:val="22"/>
          <w:lang w:val="en-US" w:eastAsia="en-US"/>
        </w:rPr>
      </w:pPr>
      <w:r>
        <w:t>8.3.2</w:t>
      </w:r>
      <w:r>
        <w:rPr>
          <w:rFonts w:ascii="Calibri" w:hAnsi="Calibri"/>
          <w:sz w:val="22"/>
          <w:szCs w:val="22"/>
          <w:lang w:val="en-US" w:eastAsia="en-US"/>
        </w:rPr>
        <w:tab/>
      </w:r>
      <w:r>
        <w:t>DATA INDICATION</w:t>
      </w:r>
      <w:r>
        <w:tab/>
      </w:r>
      <w:r>
        <w:fldChar w:fldCharType="begin" w:fldLock="1"/>
      </w:r>
      <w:r>
        <w:instrText xml:space="preserve"> PAGEREF _Toc476910060 \h </w:instrText>
      </w:r>
      <w:r>
        <w:fldChar w:fldCharType="separate"/>
      </w:r>
      <w:r>
        <w:t>37</w:t>
      </w:r>
      <w:r>
        <w:fldChar w:fldCharType="end"/>
      </w:r>
    </w:p>
    <w:p w14:paraId="398EE9DB" w14:textId="77777777" w:rsidR="001A7114" w:rsidRDefault="001A7114">
      <w:pPr>
        <w:pStyle w:val="TOC3"/>
        <w:rPr>
          <w:rFonts w:ascii="Calibri" w:hAnsi="Calibri"/>
          <w:sz w:val="22"/>
          <w:szCs w:val="22"/>
          <w:lang w:val="en-US" w:eastAsia="en-US"/>
        </w:rPr>
      </w:pPr>
      <w:r>
        <w:t>8.3.3</w:t>
      </w:r>
      <w:r>
        <w:rPr>
          <w:rFonts w:ascii="Calibri" w:hAnsi="Calibri"/>
          <w:sz w:val="22"/>
          <w:szCs w:val="22"/>
          <w:lang w:val="en-US" w:eastAsia="en-US"/>
        </w:rPr>
        <w:tab/>
      </w:r>
      <w:r>
        <w:t>ERROR INDICATION</w:t>
      </w:r>
      <w:r>
        <w:tab/>
      </w:r>
      <w:r>
        <w:fldChar w:fldCharType="begin" w:fldLock="1"/>
      </w:r>
      <w:r>
        <w:instrText xml:space="preserve"> PAGEREF _Toc476910061 \h </w:instrText>
      </w:r>
      <w:r>
        <w:fldChar w:fldCharType="separate"/>
      </w:r>
      <w:r>
        <w:t>37</w:t>
      </w:r>
      <w:r>
        <w:fldChar w:fldCharType="end"/>
      </w:r>
    </w:p>
    <w:p w14:paraId="3AAE5A37" w14:textId="77777777" w:rsidR="001A7114" w:rsidRDefault="001A7114">
      <w:pPr>
        <w:pStyle w:val="TOC3"/>
        <w:rPr>
          <w:rFonts w:ascii="Calibri" w:hAnsi="Calibri"/>
          <w:sz w:val="22"/>
          <w:szCs w:val="22"/>
          <w:lang w:val="en-US" w:eastAsia="en-US"/>
        </w:rPr>
      </w:pPr>
      <w:r>
        <w:t>8.3.4</w:t>
      </w:r>
      <w:r>
        <w:rPr>
          <w:rFonts w:ascii="Calibri" w:hAnsi="Calibri"/>
          <w:sz w:val="22"/>
          <w:szCs w:val="22"/>
          <w:lang w:val="en-US" w:eastAsia="en-US"/>
        </w:rPr>
        <w:tab/>
      </w:r>
      <w:r>
        <w:t>ESTABLISH REQUEST</w:t>
      </w:r>
      <w:r>
        <w:tab/>
      </w:r>
      <w:r>
        <w:fldChar w:fldCharType="begin" w:fldLock="1"/>
      </w:r>
      <w:r>
        <w:instrText xml:space="preserve"> PAGEREF _Toc476910062 \h </w:instrText>
      </w:r>
      <w:r>
        <w:fldChar w:fldCharType="separate"/>
      </w:r>
      <w:r>
        <w:t>37</w:t>
      </w:r>
      <w:r>
        <w:fldChar w:fldCharType="end"/>
      </w:r>
    </w:p>
    <w:p w14:paraId="4DC7B9C9" w14:textId="77777777" w:rsidR="001A7114" w:rsidRDefault="001A7114">
      <w:pPr>
        <w:pStyle w:val="TOC3"/>
        <w:rPr>
          <w:rFonts w:ascii="Calibri" w:hAnsi="Calibri"/>
          <w:sz w:val="22"/>
          <w:szCs w:val="22"/>
          <w:lang w:val="en-US" w:eastAsia="en-US"/>
        </w:rPr>
      </w:pPr>
      <w:r>
        <w:t>8.3.5</w:t>
      </w:r>
      <w:r>
        <w:rPr>
          <w:rFonts w:ascii="Calibri" w:hAnsi="Calibri"/>
          <w:sz w:val="22"/>
          <w:szCs w:val="22"/>
          <w:lang w:val="en-US" w:eastAsia="en-US"/>
        </w:rPr>
        <w:tab/>
      </w:r>
      <w:r>
        <w:t>ESTABLISH CONFIRM</w:t>
      </w:r>
      <w:r>
        <w:tab/>
      </w:r>
      <w:r>
        <w:fldChar w:fldCharType="begin" w:fldLock="1"/>
      </w:r>
      <w:r>
        <w:instrText xml:space="preserve"> PAGEREF _Toc476910063 \h </w:instrText>
      </w:r>
      <w:r>
        <w:fldChar w:fldCharType="separate"/>
      </w:r>
      <w:r>
        <w:t>38</w:t>
      </w:r>
      <w:r>
        <w:fldChar w:fldCharType="end"/>
      </w:r>
    </w:p>
    <w:p w14:paraId="022F2AA4" w14:textId="77777777" w:rsidR="001A7114" w:rsidRDefault="001A7114">
      <w:pPr>
        <w:pStyle w:val="TOC3"/>
        <w:rPr>
          <w:rFonts w:ascii="Calibri" w:hAnsi="Calibri"/>
          <w:sz w:val="22"/>
          <w:szCs w:val="22"/>
          <w:lang w:val="en-US" w:eastAsia="en-US"/>
        </w:rPr>
      </w:pPr>
      <w:r>
        <w:t>8.3.6</w:t>
      </w:r>
      <w:r>
        <w:rPr>
          <w:rFonts w:ascii="Calibri" w:hAnsi="Calibri"/>
          <w:sz w:val="22"/>
          <w:szCs w:val="22"/>
          <w:lang w:val="en-US" w:eastAsia="en-US"/>
        </w:rPr>
        <w:tab/>
      </w:r>
      <w:r>
        <w:t>ESTABLISH INDICATION</w:t>
      </w:r>
      <w:r>
        <w:tab/>
      </w:r>
      <w:r>
        <w:fldChar w:fldCharType="begin" w:fldLock="1"/>
      </w:r>
      <w:r>
        <w:instrText xml:space="preserve"> PAGEREF _Toc476910064 \h </w:instrText>
      </w:r>
      <w:r>
        <w:fldChar w:fldCharType="separate"/>
      </w:r>
      <w:r>
        <w:t>38</w:t>
      </w:r>
      <w:r>
        <w:fldChar w:fldCharType="end"/>
      </w:r>
    </w:p>
    <w:p w14:paraId="66838827" w14:textId="77777777" w:rsidR="001A7114" w:rsidRDefault="001A7114">
      <w:pPr>
        <w:pStyle w:val="TOC3"/>
        <w:rPr>
          <w:rFonts w:ascii="Calibri" w:hAnsi="Calibri"/>
          <w:sz w:val="22"/>
          <w:szCs w:val="22"/>
          <w:lang w:val="en-US" w:eastAsia="en-US"/>
        </w:rPr>
      </w:pPr>
      <w:r>
        <w:t>8.3.7</w:t>
      </w:r>
      <w:r>
        <w:rPr>
          <w:rFonts w:ascii="Calibri" w:hAnsi="Calibri"/>
          <w:sz w:val="22"/>
          <w:szCs w:val="22"/>
          <w:lang w:val="en-US" w:eastAsia="en-US"/>
        </w:rPr>
        <w:tab/>
      </w:r>
      <w:r>
        <w:t>RELEASE REQUEST</w:t>
      </w:r>
      <w:r>
        <w:tab/>
      </w:r>
      <w:r>
        <w:fldChar w:fldCharType="begin" w:fldLock="1"/>
      </w:r>
      <w:r>
        <w:instrText xml:space="preserve"> PAGEREF _Toc476910065 \h </w:instrText>
      </w:r>
      <w:r>
        <w:fldChar w:fldCharType="separate"/>
      </w:r>
      <w:r>
        <w:t>38</w:t>
      </w:r>
      <w:r>
        <w:fldChar w:fldCharType="end"/>
      </w:r>
    </w:p>
    <w:p w14:paraId="5F0B314F" w14:textId="77777777" w:rsidR="001A7114" w:rsidRDefault="001A7114">
      <w:pPr>
        <w:pStyle w:val="TOC3"/>
        <w:rPr>
          <w:rFonts w:ascii="Calibri" w:hAnsi="Calibri"/>
          <w:sz w:val="22"/>
          <w:szCs w:val="22"/>
          <w:lang w:val="en-US" w:eastAsia="en-US"/>
        </w:rPr>
      </w:pPr>
      <w:r>
        <w:t>8.3.8</w:t>
      </w:r>
      <w:r>
        <w:rPr>
          <w:rFonts w:ascii="Calibri" w:hAnsi="Calibri"/>
          <w:sz w:val="22"/>
          <w:szCs w:val="22"/>
          <w:lang w:val="en-US" w:eastAsia="en-US"/>
        </w:rPr>
        <w:tab/>
      </w:r>
      <w:r>
        <w:t>RELEASE CONFIRM</w:t>
      </w:r>
      <w:r>
        <w:tab/>
      </w:r>
      <w:r>
        <w:fldChar w:fldCharType="begin" w:fldLock="1"/>
      </w:r>
      <w:r>
        <w:instrText xml:space="preserve"> PAGEREF _Toc476910066 \h </w:instrText>
      </w:r>
      <w:r>
        <w:fldChar w:fldCharType="separate"/>
      </w:r>
      <w:r>
        <w:t>38</w:t>
      </w:r>
      <w:r>
        <w:fldChar w:fldCharType="end"/>
      </w:r>
    </w:p>
    <w:p w14:paraId="4B6F9F2E" w14:textId="77777777" w:rsidR="001A7114" w:rsidRDefault="001A7114">
      <w:pPr>
        <w:pStyle w:val="TOC3"/>
        <w:rPr>
          <w:rFonts w:ascii="Calibri" w:hAnsi="Calibri"/>
          <w:sz w:val="22"/>
          <w:szCs w:val="22"/>
          <w:lang w:val="en-US" w:eastAsia="en-US"/>
        </w:rPr>
      </w:pPr>
      <w:r>
        <w:t>8.3.9</w:t>
      </w:r>
      <w:r>
        <w:rPr>
          <w:rFonts w:ascii="Calibri" w:hAnsi="Calibri"/>
          <w:sz w:val="22"/>
          <w:szCs w:val="22"/>
          <w:lang w:val="en-US" w:eastAsia="en-US"/>
        </w:rPr>
        <w:tab/>
      </w:r>
      <w:r>
        <w:t>RELEASE INDICATION</w:t>
      </w:r>
      <w:r>
        <w:tab/>
      </w:r>
      <w:r>
        <w:fldChar w:fldCharType="begin" w:fldLock="1"/>
      </w:r>
      <w:r>
        <w:instrText xml:space="preserve"> PAGEREF _Toc476910067 \h </w:instrText>
      </w:r>
      <w:r>
        <w:fldChar w:fldCharType="separate"/>
      </w:r>
      <w:r>
        <w:t>39</w:t>
      </w:r>
      <w:r>
        <w:fldChar w:fldCharType="end"/>
      </w:r>
    </w:p>
    <w:p w14:paraId="143A8EBE" w14:textId="77777777" w:rsidR="001A7114" w:rsidRDefault="001A7114">
      <w:pPr>
        <w:pStyle w:val="TOC3"/>
        <w:rPr>
          <w:rFonts w:ascii="Calibri" w:hAnsi="Calibri"/>
          <w:sz w:val="22"/>
          <w:szCs w:val="22"/>
          <w:lang w:val="en-US" w:eastAsia="en-US"/>
        </w:rPr>
      </w:pPr>
      <w:r>
        <w:t>8.3.10</w:t>
      </w:r>
      <w:r>
        <w:rPr>
          <w:rFonts w:ascii="Calibri" w:hAnsi="Calibri"/>
          <w:sz w:val="22"/>
          <w:szCs w:val="22"/>
          <w:lang w:val="en-US" w:eastAsia="en-US"/>
        </w:rPr>
        <w:tab/>
      </w:r>
      <w:r>
        <w:t>UNIT DATA REQUEST</w:t>
      </w:r>
      <w:r>
        <w:tab/>
      </w:r>
      <w:r>
        <w:fldChar w:fldCharType="begin" w:fldLock="1"/>
      </w:r>
      <w:r>
        <w:instrText xml:space="preserve"> PAGEREF _Toc476910068 \h </w:instrText>
      </w:r>
      <w:r>
        <w:fldChar w:fldCharType="separate"/>
      </w:r>
      <w:r>
        <w:t>39</w:t>
      </w:r>
      <w:r>
        <w:fldChar w:fldCharType="end"/>
      </w:r>
    </w:p>
    <w:p w14:paraId="2582B923" w14:textId="77777777" w:rsidR="001A7114" w:rsidRDefault="001A7114">
      <w:pPr>
        <w:pStyle w:val="TOC3"/>
        <w:rPr>
          <w:rFonts w:ascii="Calibri" w:hAnsi="Calibri"/>
          <w:sz w:val="22"/>
          <w:szCs w:val="22"/>
          <w:lang w:val="en-US" w:eastAsia="en-US"/>
        </w:rPr>
      </w:pPr>
      <w:r>
        <w:t>8.3.11</w:t>
      </w:r>
      <w:r>
        <w:rPr>
          <w:rFonts w:ascii="Calibri" w:hAnsi="Calibri"/>
          <w:sz w:val="22"/>
          <w:szCs w:val="22"/>
          <w:lang w:val="en-US" w:eastAsia="en-US"/>
        </w:rPr>
        <w:tab/>
      </w:r>
      <w:r>
        <w:t>UNIT DATA INDICATION</w:t>
      </w:r>
      <w:r>
        <w:tab/>
      </w:r>
      <w:r>
        <w:fldChar w:fldCharType="begin" w:fldLock="1"/>
      </w:r>
      <w:r>
        <w:instrText xml:space="preserve"> PAGEREF _Toc476910069 \h </w:instrText>
      </w:r>
      <w:r>
        <w:fldChar w:fldCharType="separate"/>
      </w:r>
      <w:r>
        <w:t>39</w:t>
      </w:r>
      <w:r>
        <w:fldChar w:fldCharType="end"/>
      </w:r>
    </w:p>
    <w:p w14:paraId="23052A57" w14:textId="77777777" w:rsidR="001A7114" w:rsidRDefault="001A7114">
      <w:pPr>
        <w:pStyle w:val="TOC2"/>
        <w:rPr>
          <w:rFonts w:ascii="Calibri" w:hAnsi="Calibri"/>
          <w:sz w:val="22"/>
          <w:szCs w:val="22"/>
          <w:lang w:val="en-US" w:eastAsia="en-US"/>
        </w:rPr>
      </w:pPr>
      <w:r>
        <w:t>8.4</w:t>
      </w:r>
      <w:r>
        <w:rPr>
          <w:rFonts w:ascii="Calibri" w:hAnsi="Calibri"/>
          <w:sz w:val="22"/>
          <w:szCs w:val="22"/>
          <w:lang w:val="en-US" w:eastAsia="en-US"/>
        </w:rPr>
        <w:tab/>
      </w:r>
      <w:r>
        <w:t>DEDICATED CHANNEL MANAGEMENT MESSAGES</w:t>
      </w:r>
      <w:r>
        <w:tab/>
      </w:r>
      <w:r>
        <w:fldChar w:fldCharType="begin" w:fldLock="1"/>
      </w:r>
      <w:r>
        <w:instrText xml:space="preserve"> PAGEREF _Toc476910070 \h </w:instrText>
      </w:r>
      <w:r>
        <w:fldChar w:fldCharType="separate"/>
      </w:r>
      <w:r>
        <w:t>39</w:t>
      </w:r>
      <w:r>
        <w:fldChar w:fldCharType="end"/>
      </w:r>
    </w:p>
    <w:p w14:paraId="18360F0B" w14:textId="77777777" w:rsidR="001A7114" w:rsidRDefault="001A7114">
      <w:pPr>
        <w:pStyle w:val="TOC3"/>
        <w:rPr>
          <w:rFonts w:ascii="Calibri" w:hAnsi="Calibri"/>
          <w:sz w:val="22"/>
          <w:szCs w:val="22"/>
          <w:lang w:val="en-US" w:eastAsia="en-US"/>
        </w:rPr>
      </w:pPr>
      <w:r>
        <w:t>8.4.1</w:t>
      </w:r>
      <w:r>
        <w:rPr>
          <w:rFonts w:ascii="Calibri" w:hAnsi="Calibri"/>
          <w:sz w:val="22"/>
          <w:szCs w:val="22"/>
          <w:lang w:val="en-US" w:eastAsia="en-US"/>
        </w:rPr>
        <w:tab/>
      </w:r>
      <w:r>
        <w:t>CHANNEL ACTIVATION</w:t>
      </w:r>
      <w:r>
        <w:tab/>
      </w:r>
      <w:r>
        <w:fldChar w:fldCharType="begin" w:fldLock="1"/>
      </w:r>
      <w:r>
        <w:instrText xml:space="preserve"> PAGEREF _Toc476910071 \h </w:instrText>
      </w:r>
      <w:r>
        <w:fldChar w:fldCharType="separate"/>
      </w:r>
      <w:r>
        <w:t>40</w:t>
      </w:r>
      <w:r>
        <w:fldChar w:fldCharType="end"/>
      </w:r>
    </w:p>
    <w:p w14:paraId="6CEBDEC0" w14:textId="77777777" w:rsidR="001A7114" w:rsidRDefault="001A7114">
      <w:pPr>
        <w:pStyle w:val="TOC3"/>
        <w:rPr>
          <w:rFonts w:ascii="Calibri" w:hAnsi="Calibri"/>
          <w:sz w:val="22"/>
          <w:szCs w:val="22"/>
          <w:lang w:val="en-US" w:eastAsia="en-US"/>
        </w:rPr>
      </w:pPr>
      <w:r>
        <w:t>8.4.2</w:t>
      </w:r>
      <w:r>
        <w:rPr>
          <w:rFonts w:ascii="Calibri" w:hAnsi="Calibri"/>
          <w:sz w:val="22"/>
          <w:szCs w:val="22"/>
          <w:lang w:val="en-US" w:eastAsia="en-US"/>
        </w:rPr>
        <w:tab/>
      </w:r>
      <w:r>
        <w:t>CHANNEL ACTIVATION ACKNOWLEDGE</w:t>
      </w:r>
      <w:r>
        <w:tab/>
      </w:r>
      <w:r>
        <w:fldChar w:fldCharType="begin" w:fldLock="1"/>
      </w:r>
      <w:r>
        <w:instrText xml:space="preserve"> PAGEREF _Toc476910072 \h </w:instrText>
      </w:r>
      <w:r>
        <w:fldChar w:fldCharType="separate"/>
      </w:r>
      <w:r>
        <w:t>41</w:t>
      </w:r>
      <w:r>
        <w:fldChar w:fldCharType="end"/>
      </w:r>
    </w:p>
    <w:p w14:paraId="2FCD7013" w14:textId="77777777" w:rsidR="001A7114" w:rsidRDefault="001A7114">
      <w:pPr>
        <w:pStyle w:val="TOC3"/>
        <w:rPr>
          <w:rFonts w:ascii="Calibri" w:hAnsi="Calibri"/>
          <w:sz w:val="22"/>
          <w:szCs w:val="22"/>
          <w:lang w:val="en-US" w:eastAsia="en-US"/>
        </w:rPr>
      </w:pPr>
      <w:r>
        <w:t>8.4.3</w:t>
      </w:r>
      <w:r>
        <w:rPr>
          <w:rFonts w:ascii="Calibri" w:hAnsi="Calibri"/>
          <w:sz w:val="22"/>
          <w:szCs w:val="22"/>
          <w:lang w:val="en-US" w:eastAsia="en-US"/>
        </w:rPr>
        <w:tab/>
      </w:r>
      <w:r>
        <w:t>CHANNEL ACTIVATION NEGATIVE ACKNOWLEDGE</w:t>
      </w:r>
      <w:r>
        <w:tab/>
      </w:r>
      <w:r>
        <w:fldChar w:fldCharType="begin" w:fldLock="1"/>
      </w:r>
      <w:r>
        <w:instrText xml:space="preserve"> PAGEREF _Toc476910073 \h </w:instrText>
      </w:r>
      <w:r>
        <w:fldChar w:fldCharType="separate"/>
      </w:r>
      <w:r>
        <w:t>41</w:t>
      </w:r>
      <w:r>
        <w:fldChar w:fldCharType="end"/>
      </w:r>
    </w:p>
    <w:p w14:paraId="77515A59" w14:textId="77777777" w:rsidR="001A7114" w:rsidRDefault="001A7114">
      <w:pPr>
        <w:pStyle w:val="TOC3"/>
        <w:rPr>
          <w:rFonts w:ascii="Calibri" w:hAnsi="Calibri"/>
          <w:sz w:val="22"/>
          <w:szCs w:val="22"/>
          <w:lang w:val="en-US" w:eastAsia="en-US"/>
        </w:rPr>
      </w:pPr>
      <w:r>
        <w:t>8.4.4</w:t>
      </w:r>
      <w:r>
        <w:rPr>
          <w:rFonts w:ascii="Calibri" w:hAnsi="Calibri"/>
          <w:sz w:val="22"/>
          <w:szCs w:val="22"/>
          <w:lang w:val="en-US" w:eastAsia="en-US"/>
        </w:rPr>
        <w:tab/>
      </w:r>
      <w:r>
        <w:t>CONNECTION FAILURE INDICATION</w:t>
      </w:r>
      <w:r>
        <w:tab/>
      </w:r>
      <w:r>
        <w:fldChar w:fldCharType="begin" w:fldLock="1"/>
      </w:r>
      <w:r>
        <w:instrText xml:space="preserve"> PAGEREF _Toc476910074 \h </w:instrText>
      </w:r>
      <w:r>
        <w:fldChar w:fldCharType="separate"/>
      </w:r>
      <w:r>
        <w:t>42</w:t>
      </w:r>
      <w:r>
        <w:fldChar w:fldCharType="end"/>
      </w:r>
    </w:p>
    <w:p w14:paraId="0703F32F" w14:textId="77777777" w:rsidR="001A7114" w:rsidRDefault="001A7114">
      <w:pPr>
        <w:pStyle w:val="TOC3"/>
        <w:rPr>
          <w:rFonts w:ascii="Calibri" w:hAnsi="Calibri"/>
          <w:sz w:val="22"/>
          <w:szCs w:val="22"/>
          <w:lang w:val="en-US" w:eastAsia="en-US"/>
        </w:rPr>
      </w:pPr>
      <w:r>
        <w:t>8.4.5</w:t>
      </w:r>
      <w:r>
        <w:rPr>
          <w:rFonts w:ascii="Calibri" w:hAnsi="Calibri"/>
          <w:sz w:val="22"/>
          <w:szCs w:val="22"/>
          <w:lang w:val="en-US" w:eastAsia="en-US"/>
        </w:rPr>
        <w:tab/>
      </w:r>
      <w:r>
        <w:t>DEACTIVATE SACCH</w:t>
      </w:r>
      <w:r>
        <w:tab/>
      </w:r>
      <w:r>
        <w:fldChar w:fldCharType="begin" w:fldLock="1"/>
      </w:r>
      <w:r>
        <w:instrText xml:space="preserve"> PAGEREF _Toc476910075 \h </w:instrText>
      </w:r>
      <w:r>
        <w:fldChar w:fldCharType="separate"/>
      </w:r>
      <w:r>
        <w:t>42</w:t>
      </w:r>
      <w:r>
        <w:fldChar w:fldCharType="end"/>
      </w:r>
    </w:p>
    <w:p w14:paraId="3D950673" w14:textId="77777777" w:rsidR="001A7114" w:rsidRDefault="001A7114">
      <w:pPr>
        <w:pStyle w:val="TOC3"/>
        <w:rPr>
          <w:rFonts w:ascii="Calibri" w:hAnsi="Calibri"/>
          <w:sz w:val="22"/>
          <w:szCs w:val="22"/>
          <w:lang w:val="en-US" w:eastAsia="en-US"/>
        </w:rPr>
      </w:pPr>
      <w:r>
        <w:t>8.4.6</w:t>
      </w:r>
      <w:r>
        <w:rPr>
          <w:rFonts w:ascii="Calibri" w:hAnsi="Calibri"/>
          <w:sz w:val="22"/>
          <w:szCs w:val="22"/>
          <w:lang w:val="en-US" w:eastAsia="en-US"/>
        </w:rPr>
        <w:tab/>
      </w:r>
      <w:r>
        <w:t>ENCRYPTION COMMAND</w:t>
      </w:r>
      <w:r>
        <w:tab/>
      </w:r>
      <w:r>
        <w:fldChar w:fldCharType="begin" w:fldLock="1"/>
      </w:r>
      <w:r>
        <w:instrText xml:space="preserve"> PAGEREF _Toc476910076 \h </w:instrText>
      </w:r>
      <w:r>
        <w:fldChar w:fldCharType="separate"/>
      </w:r>
      <w:r>
        <w:t>42</w:t>
      </w:r>
      <w:r>
        <w:fldChar w:fldCharType="end"/>
      </w:r>
    </w:p>
    <w:p w14:paraId="19254258" w14:textId="77777777" w:rsidR="001A7114" w:rsidRDefault="001A7114">
      <w:pPr>
        <w:pStyle w:val="TOC3"/>
        <w:rPr>
          <w:rFonts w:ascii="Calibri" w:hAnsi="Calibri"/>
          <w:sz w:val="22"/>
          <w:szCs w:val="22"/>
          <w:lang w:val="en-US" w:eastAsia="en-US"/>
        </w:rPr>
      </w:pPr>
      <w:r>
        <w:t>8.4.7</w:t>
      </w:r>
      <w:r>
        <w:rPr>
          <w:rFonts w:ascii="Calibri" w:hAnsi="Calibri"/>
          <w:sz w:val="22"/>
          <w:szCs w:val="22"/>
          <w:lang w:val="en-US" w:eastAsia="en-US"/>
        </w:rPr>
        <w:tab/>
      </w:r>
      <w:r>
        <w:t>HANDOVER DETECTION</w:t>
      </w:r>
      <w:r>
        <w:tab/>
      </w:r>
      <w:r>
        <w:fldChar w:fldCharType="begin" w:fldLock="1"/>
      </w:r>
      <w:r>
        <w:instrText xml:space="preserve"> PAGEREF _Toc476910077 \h </w:instrText>
      </w:r>
      <w:r>
        <w:fldChar w:fldCharType="separate"/>
      </w:r>
      <w:r>
        <w:t>42</w:t>
      </w:r>
      <w:r>
        <w:fldChar w:fldCharType="end"/>
      </w:r>
    </w:p>
    <w:p w14:paraId="456EF845" w14:textId="77777777" w:rsidR="001A7114" w:rsidRDefault="001A7114">
      <w:pPr>
        <w:pStyle w:val="TOC3"/>
        <w:rPr>
          <w:rFonts w:ascii="Calibri" w:hAnsi="Calibri"/>
          <w:sz w:val="22"/>
          <w:szCs w:val="22"/>
          <w:lang w:val="en-US" w:eastAsia="en-US"/>
        </w:rPr>
      </w:pPr>
      <w:r>
        <w:t>8.4.8</w:t>
      </w:r>
      <w:r>
        <w:rPr>
          <w:rFonts w:ascii="Calibri" w:hAnsi="Calibri"/>
          <w:sz w:val="22"/>
          <w:szCs w:val="22"/>
          <w:lang w:val="en-US" w:eastAsia="en-US"/>
        </w:rPr>
        <w:tab/>
      </w:r>
      <w:r>
        <w:t>MEASUREMENT RESULT</w:t>
      </w:r>
      <w:r>
        <w:tab/>
      </w:r>
      <w:r>
        <w:fldChar w:fldCharType="begin" w:fldLock="1"/>
      </w:r>
      <w:r>
        <w:instrText xml:space="preserve"> PAGEREF _Toc476910078 \h </w:instrText>
      </w:r>
      <w:r>
        <w:fldChar w:fldCharType="separate"/>
      </w:r>
      <w:r>
        <w:t>42</w:t>
      </w:r>
      <w:r>
        <w:fldChar w:fldCharType="end"/>
      </w:r>
    </w:p>
    <w:p w14:paraId="4D3741C9" w14:textId="77777777" w:rsidR="001A7114" w:rsidRDefault="001A7114">
      <w:pPr>
        <w:pStyle w:val="TOC3"/>
        <w:rPr>
          <w:rFonts w:ascii="Calibri" w:hAnsi="Calibri"/>
          <w:sz w:val="22"/>
          <w:szCs w:val="22"/>
          <w:lang w:val="en-US" w:eastAsia="en-US"/>
        </w:rPr>
      </w:pPr>
      <w:r>
        <w:t>8.4.9</w:t>
      </w:r>
      <w:r>
        <w:rPr>
          <w:rFonts w:ascii="Calibri" w:hAnsi="Calibri"/>
          <w:sz w:val="22"/>
          <w:szCs w:val="22"/>
          <w:lang w:val="en-US" w:eastAsia="en-US"/>
        </w:rPr>
        <w:tab/>
      </w:r>
      <w:r>
        <w:t>MODE MODIFY</w:t>
      </w:r>
      <w:r>
        <w:tab/>
      </w:r>
      <w:r>
        <w:fldChar w:fldCharType="begin" w:fldLock="1"/>
      </w:r>
      <w:r>
        <w:instrText xml:space="preserve"> PAGEREF _Toc476910079 \h </w:instrText>
      </w:r>
      <w:r>
        <w:fldChar w:fldCharType="separate"/>
      </w:r>
      <w:r>
        <w:t>43</w:t>
      </w:r>
      <w:r>
        <w:fldChar w:fldCharType="end"/>
      </w:r>
    </w:p>
    <w:p w14:paraId="5BE3AA3D" w14:textId="77777777" w:rsidR="001A7114" w:rsidRDefault="001A7114">
      <w:pPr>
        <w:pStyle w:val="TOC3"/>
        <w:rPr>
          <w:rFonts w:ascii="Calibri" w:hAnsi="Calibri"/>
          <w:sz w:val="22"/>
          <w:szCs w:val="22"/>
          <w:lang w:val="en-US" w:eastAsia="en-US"/>
        </w:rPr>
      </w:pPr>
      <w:r>
        <w:t>8.4.10</w:t>
      </w:r>
      <w:r>
        <w:rPr>
          <w:rFonts w:ascii="Calibri" w:hAnsi="Calibri"/>
          <w:sz w:val="22"/>
          <w:szCs w:val="22"/>
          <w:lang w:val="en-US" w:eastAsia="en-US"/>
        </w:rPr>
        <w:tab/>
      </w:r>
      <w:r>
        <w:t>MODE MODIFY ACKNOWLEDGE</w:t>
      </w:r>
      <w:r>
        <w:tab/>
      </w:r>
      <w:r>
        <w:fldChar w:fldCharType="begin" w:fldLock="1"/>
      </w:r>
      <w:r>
        <w:instrText xml:space="preserve"> PAGEREF _Toc476910080 \h </w:instrText>
      </w:r>
      <w:r>
        <w:fldChar w:fldCharType="separate"/>
      </w:r>
      <w:r>
        <w:t>43</w:t>
      </w:r>
      <w:r>
        <w:fldChar w:fldCharType="end"/>
      </w:r>
    </w:p>
    <w:p w14:paraId="4806C76B" w14:textId="77777777" w:rsidR="001A7114" w:rsidRDefault="001A7114">
      <w:pPr>
        <w:pStyle w:val="TOC3"/>
        <w:rPr>
          <w:rFonts w:ascii="Calibri" w:hAnsi="Calibri"/>
          <w:sz w:val="22"/>
          <w:szCs w:val="22"/>
          <w:lang w:val="en-US" w:eastAsia="en-US"/>
        </w:rPr>
      </w:pPr>
      <w:r>
        <w:t>8.4.11</w:t>
      </w:r>
      <w:r>
        <w:rPr>
          <w:rFonts w:ascii="Calibri" w:hAnsi="Calibri"/>
          <w:sz w:val="22"/>
          <w:szCs w:val="22"/>
          <w:lang w:val="en-US" w:eastAsia="en-US"/>
        </w:rPr>
        <w:tab/>
      </w:r>
      <w:r>
        <w:t>MODE MODIFY NEGATIVE ACKNOWLEDGE</w:t>
      </w:r>
      <w:r>
        <w:tab/>
      </w:r>
      <w:r>
        <w:fldChar w:fldCharType="begin" w:fldLock="1"/>
      </w:r>
      <w:r>
        <w:instrText xml:space="preserve"> PAGEREF _Toc476910081 \h </w:instrText>
      </w:r>
      <w:r>
        <w:fldChar w:fldCharType="separate"/>
      </w:r>
      <w:r>
        <w:t>44</w:t>
      </w:r>
      <w:r>
        <w:fldChar w:fldCharType="end"/>
      </w:r>
    </w:p>
    <w:p w14:paraId="471D24DE" w14:textId="77777777" w:rsidR="001A7114" w:rsidRDefault="001A7114">
      <w:pPr>
        <w:pStyle w:val="TOC3"/>
        <w:rPr>
          <w:rFonts w:ascii="Calibri" w:hAnsi="Calibri"/>
          <w:sz w:val="22"/>
          <w:szCs w:val="22"/>
          <w:lang w:val="en-US" w:eastAsia="en-US"/>
        </w:rPr>
      </w:pPr>
      <w:r>
        <w:t>8.4.12</w:t>
      </w:r>
      <w:r>
        <w:rPr>
          <w:rFonts w:ascii="Calibri" w:hAnsi="Calibri"/>
          <w:sz w:val="22"/>
          <w:szCs w:val="22"/>
          <w:lang w:val="en-US" w:eastAsia="en-US"/>
        </w:rPr>
        <w:tab/>
      </w:r>
      <w:r>
        <w:t>PHYSICAL CONTEXT REQUEST</w:t>
      </w:r>
      <w:r>
        <w:tab/>
      </w:r>
      <w:r>
        <w:fldChar w:fldCharType="begin" w:fldLock="1"/>
      </w:r>
      <w:r>
        <w:instrText xml:space="preserve"> PAGEREF _Toc476910082 \h </w:instrText>
      </w:r>
      <w:r>
        <w:fldChar w:fldCharType="separate"/>
      </w:r>
      <w:r>
        <w:t>44</w:t>
      </w:r>
      <w:r>
        <w:fldChar w:fldCharType="end"/>
      </w:r>
    </w:p>
    <w:p w14:paraId="441C400D" w14:textId="77777777" w:rsidR="001A7114" w:rsidRDefault="001A7114">
      <w:pPr>
        <w:pStyle w:val="TOC3"/>
        <w:rPr>
          <w:rFonts w:ascii="Calibri" w:hAnsi="Calibri"/>
          <w:sz w:val="22"/>
          <w:szCs w:val="22"/>
          <w:lang w:val="en-US" w:eastAsia="en-US"/>
        </w:rPr>
      </w:pPr>
      <w:r>
        <w:t>8.4.13</w:t>
      </w:r>
      <w:r>
        <w:rPr>
          <w:rFonts w:ascii="Calibri" w:hAnsi="Calibri"/>
          <w:sz w:val="22"/>
          <w:szCs w:val="22"/>
          <w:lang w:val="en-US" w:eastAsia="en-US"/>
        </w:rPr>
        <w:tab/>
      </w:r>
      <w:r>
        <w:t>PHYSICAL CONTEXT CONFIRM</w:t>
      </w:r>
      <w:r>
        <w:tab/>
      </w:r>
      <w:r>
        <w:fldChar w:fldCharType="begin" w:fldLock="1"/>
      </w:r>
      <w:r>
        <w:instrText xml:space="preserve"> PAGEREF _Toc476910083 \h </w:instrText>
      </w:r>
      <w:r>
        <w:fldChar w:fldCharType="separate"/>
      </w:r>
      <w:r>
        <w:t>44</w:t>
      </w:r>
      <w:r>
        <w:fldChar w:fldCharType="end"/>
      </w:r>
    </w:p>
    <w:p w14:paraId="0AD1FFAD" w14:textId="77777777" w:rsidR="001A7114" w:rsidRDefault="001A7114">
      <w:pPr>
        <w:pStyle w:val="TOC3"/>
        <w:rPr>
          <w:rFonts w:ascii="Calibri" w:hAnsi="Calibri"/>
          <w:sz w:val="22"/>
          <w:szCs w:val="22"/>
          <w:lang w:val="en-US" w:eastAsia="en-US"/>
        </w:rPr>
      </w:pPr>
      <w:r>
        <w:t>8.4.14</w:t>
      </w:r>
      <w:r>
        <w:rPr>
          <w:rFonts w:ascii="Calibri" w:hAnsi="Calibri"/>
          <w:sz w:val="22"/>
          <w:szCs w:val="22"/>
          <w:lang w:val="en-US" w:eastAsia="en-US"/>
        </w:rPr>
        <w:tab/>
      </w:r>
      <w:r>
        <w:t>RF CHANNEL RELEASE</w:t>
      </w:r>
      <w:r>
        <w:tab/>
      </w:r>
      <w:r>
        <w:fldChar w:fldCharType="begin" w:fldLock="1"/>
      </w:r>
      <w:r>
        <w:instrText xml:space="preserve"> PAGEREF _Toc476910084 \h </w:instrText>
      </w:r>
      <w:r>
        <w:fldChar w:fldCharType="separate"/>
      </w:r>
      <w:r>
        <w:t>44</w:t>
      </w:r>
      <w:r>
        <w:fldChar w:fldCharType="end"/>
      </w:r>
    </w:p>
    <w:p w14:paraId="354A583B" w14:textId="77777777" w:rsidR="001A7114" w:rsidRDefault="001A7114">
      <w:pPr>
        <w:pStyle w:val="TOC3"/>
        <w:rPr>
          <w:rFonts w:ascii="Calibri" w:hAnsi="Calibri"/>
          <w:sz w:val="22"/>
          <w:szCs w:val="22"/>
          <w:lang w:val="en-US" w:eastAsia="en-US"/>
        </w:rPr>
      </w:pPr>
      <w:r>
        <w:t>8.4.15</w:t>
      </w:r>
      <w:r>
        <w:rPr>
          <w:rFonts w:ascii="Calibri" w:hAnsi="Calibri"/>
          <w:sz w:val="22"/>
          <w:szCs w:val="22"/>
          <w:lang w:val="en-US" w:eastAsia="en-US"/>
        </w:rPr>
        <w:tab/>
      </w:r>
      <w:r>
        <w:t>MS POWER CONTROL</w:t>
      </w:r>
      <w:r>
        <w:tab/>
      </w:r>
      <w:r>
        <w:fldChar w:fldCharType="begin" w:fldLock="1"/>
      </w:r>
      <w:r>
        <w:instrText xml:space="preserve"> PAGEREF _Toc476910085 \h </w:instrText>
      </w:r>
      <w:r>
        <w:fldChar w:fldCharType="separate"/>
      </w:r>
      <w:r>
        <w:t>44</w:t>
      </w:r>
      <w:r>
        <w:fldChar w:fldCharType="end"/>
      </w:r>
    </w:p>
    <w:p w14:paraId="002794BF" w14:textId="77777777" w:rsidR="001A7114" w:rsidRDefault="001A7114">
      <w:pPr>
        <w:pStyle w:val="TOC3"/>
        <w:rPr>
          <w:rFonts w:ascii="Calibri" w:hAnsi="Calibri"/>
          <w:sz w:val="22"/>
          <w:szCs w:val="22"/>
          <w:lang w:val="en-US" w:eastAsia="en-US"/>
        </w:rPr>
      </w:pPr>
      <w:r>
        <w:t>8.4.16</w:t>
      </w:r>
      <w:r>
        <w:rPr>
          <w:rFonts w:ascii="Calibri" w:hAnsi="Calibri"/>
          <w:sz w:val="22"/>
          <w:szCs w:val="22"/>
          <w:lang w:val="en-US" w:eastAsia="en-US"/>
        </w:rPr>
        <w:tab/>
      </w:r>
      <w:r>
        <w:t>BS POWER CONTROL</w:t>
      </w:r>
      <w:r>
        <w:tab/>
      </w:r>
      <w:r>
        <w:fldChar w:fldCharType="begin" w:fldLock="1"/>
      </w:r>
      <w:r>
        <w:instrText xml:space="preserve"> PAGEREF _Toc476910086 \h </w:instrText>
      </w:r>
      <w:r>
        <w:fldChar w:fldCharType="separate"/>
      </w:r>
      <w:r>
        <w:t>45</w:t>
      </w:r>
      <w:r>
        <w:fldChar w:fldCharType="end"/>
      </w:r>
    </w:p>
    <w:p w14:paraId="0982178A" w14:textId="77777777" w:rsidR="001A7114" w:rsidRDefault="001A7114">
      <w:pPr>
        <w:pStyle w:val="TOC3"/>
        <w:rPr>
          <w:rFonts w:ascii="Calibri" w:hAnsi="Calibri"/>
          <w:sz w:val="22"/>
          <w:szCs w:val="22"/>
          <w:lang w:val="en-US" w:eastAsia="en-US"/>
        </w:rPr>
      </w:pPr>
      <w:r>
        <w:t>8.4.17</w:t>
      </w:r>
      <w:r>
        <w:rPr>
          <w:rFonts w:ascii="Calibri" w:hAnsi="Calibri"/>
          <w:sz w:val="22"/>
          <w:szCs w:val="22"/>
          <w:lang w:val="en-US" w:eastAsia="en-US"/>
        </w:rPr>
        <w:tab/>
      </w:r>
      <w:r>
        <w:t>PREPROCESS CONFIGURE</w:t>
      </w:r>
      <w:r>
        <w:tab/>
      </w:r>
      <w:r>
        <w:fldChar w:fldCharType="begin" w:fldLock="1"/>
      </w:r>
      <w:r>
        <w:instrText xml:space="preserve"> PAGEREF _Toc476910087 \h </w:instrText>
      </w:r>
      <w:r>
        <w:fldChar w:fldCharType="separate"/>
      </w:r>
      <w:r>
        <w:t>45</w:t>
      </w:r>
      <w:r>
        <w:fldChar w:fldCharType="end"/>
      </w:r>
    </w:p>
    <w:p w14:paraId="5ECDCCCB" w14:textId="77777777" w:rsidR="001A7114" w:rsidRDefault="001A7114">
      <w:pPr>
        <w:pStyle w:val="TOC3"/>
        <w:rPr>
          <w:rFonts w:ascii="Calibri" w:hAnsi="Calibri"/>
          <w:sz w:val="22"/>
          <w:szCs w:val="22"/>
          <w:lang w:val="en-US" w:eastAsia="en-US"/>
        </w:rPr>
      </w:pPr>
      <w:r>
        <w:t>8.4.18</w:t>
      </w:r>
      <w:r>
        <w:rPr>
          <w:rFonts w:ascii="Calibri" w:hAnsi="Calibri"/>
          <w:sz w:val="22"/>
          <w:szCs w:val="22"/>
          <w:lang w:val="en-US" w:eastAsia="en-US"/>
        </w:rPr>
        <w:tab/>
      </w:r>
      <w:r>
        <w:t>PREPROCESSED MEASUREMENT RESULT</w:t>
      </w:r>
      <w:r>
        <w:tab/>
      </w:r>
      <w:r>
        <w:fldChar w:fldCharType="begin" w:fldLock="1"/>
      </w:r>
      <w:r>
        <w:instrText xml:space="preserve"> PAGEREF _Toc476910088 \h </w:instrText>
      </w:r>
      <w:r>
        <w:fldChar w:fldCharType="separate"/>
      </w:r>
      <w:r>
        <w:t>45</w:t>
      </w:r>
      <w:r>
        <w:fldChar w:fldCharType="end"/>
      </w:r>
    </w:p>
    <w:p w14:paraId="183670CA" w14:textId="77777777" w:rsidR="001A7114" w:rsidRDefault="001A7114">
      <w:pPr>
        <w:pStyle w:val="TOC3"/>
        <w:rPr>
          <w:rFonts w:ascii="Calibri" w:hAnsi="Calibri"/>
          <w:sz w:val="22"/>
          <w:szCs w:val="22"/>
          <w:lang w:val="en-US" w:eastAsia="en-US"/>
        </w:rPr>
      </w:pPr>
      <w:r>
        <w:t>8.4.19</w:t>
      </w:r>
      <w:r>
        <w:rPr>
          <w:rFonts w:ascii="Calibri" w:hAnsi="Calibri"/>
          <w:sz w:val="22"/>
          <w:szCs w:val="22"/>
          <w:lang w:val="en-US" w:eastAsia="en-US"/>
        </w:rPr>
        <w:tab/>
      </w:r>
      <w:r>
        <w:t>RF CHANNEL RELEASE ACKNOWLEDGE</w:t>
      </w:r>
      <w:r>
        <w:tab/>
      </w:r>
      <w:r>
        <w:fldChar w:fldCharType="begin" w:fldLock="1"/>
      </w:r>
      <w:r>
        <w:instrText xml:space="preserve"> PAGEREF _Toc476910089 \h </w:instrText>
      </w:r>
      <w:r>
        <w:fldChar w:fldCharType="separate"/>
      </w:r>
      <w:r>
        <w:t>45</w:t>
      </w:r>
      <w:r>
        <w:fldChar w:fldCharType="end"/>
      </w:r>
    </w:p>
    <w:p w14:paraId="7B91B2E5" w14:textId="77777777" w:rsidR="001A7114" w:rsidRDefault="001A7114">
      <w:pPr>
        <w:pStyle w:val="TOC3"/>
        <w:rPr>
          <w:rFonts w:ascii="Calibri" w:hAnsi="Calibri"/>
          <w:sz w:val="22"/>
          <w:szCs w:val="22"/>
          <w:lang w:val="en-US" w:eastAsia="en-US"/>
        </w:rPr>
      </w:pPr>
      <w:r>
        <w:t>8.4.20</w:t>
      </w:r>
      <w:r>
        <w:rPr>
          <w:rFonts w:ascii="Calibri" w:hAnsi="Calibri"/>
          <w:sz w:val="22"/>
          <w:szCs w:val="22"/>
          <w:lang w:val="en-US" w:eastAsia="en-US"/>
        </w:rPr>
        <w:tab/>
      </w:r>
      <w:r>
        <w:t>SACCH INFO MODIFY</w:t>
      </w:r>
      <w:r>
        <w:tab/>
      </w:r>
      <w:r>
        <w:fldChar w:fldCharType="begin" w:fldLock="1"/>
      </w:r>
      <w:r>
        <w:instrText xml:space="preserve"> PAGEREF _Toc476910090 \h </w:instrText>
      </w:r>
      <w:r>
        <w:fldChar w:fldCharType="separate"/>
      </w:r>
      <w:r>
        <w:t>45</w:t>
      </w:r>
      <w:r>
        <w:fldChar w:fldCharType="end"/>
      </w:r>
    </w:p>
    <w:p w14:paraId="1F890044" w14:textId="77777777" w:rsidR="001A7114" w:rsidRDefault="001A7114">
      <w:pPr>
        <w:pStyle w:val="TOC3"/>
        <w:rPr>
          <w:rFonts w:ascii="Calibri" w:hAnsi="Calibri"/>
          <w:sz w:val="22"/>
          <w:szCs w:val="22"/>
          <w:lang w:val="en-US" w:eastAsia="en-US"/>
        </w:rPr>
      </w:pPr>
      <w:r>
        <w:t>8.4.21</w:t>
      </w:r>
      <w:r>
        <w:rPr>
          <w:rFonts w:ascii="Calibri" w:hAnsi="Calibri"/>
          <w:sz w:val="22"/>
          <w:szCs w:val="22"/>
          <w:lang w:val="en-US" w:eastAsia="en-US"/>
        </w:rPr>
        <w:tab/>
      </w:r>
      <w:r>
        <w:t>TALKER DETECTION</w:t>
      </w:r>
      <w:r>
        <w:tab/>
      </w:r>
      <w:r>
        <w:fldChar w:fldCharType="begin" w:fldLock="1"/>
      </w:r>
      <w:r>
        <w:instrText xml:space="preserve"> PAGEREF _Toc476910091 \h </w:instrText>
      </w:r>
      <w:r>
        <w:fldChar w:fldCharType="separate"/>
      </w:r>
      <w:r>
        <w:t>46</w:t>
      </w:r>
      <w:r>
        <w:fldChar w:fldCharType="end"/>
      </w:r>
    </w:p>
    <w:p w14:paraId="65DBFAF5" w14:textId="77777777" w:rsidR="001A7114" w:rsidRDefault="001A7114">
      <w:pPr>
        <w:pStyle w:val="TOC3"/>
        <w:rPr>
          <w:rFonts w:ascii="Calibri" w:hAnsi="Calibri"/>
          <w:sz w:val="22"/>
          <w:szCs w:val="22"/>
          <w:lang w:val="en-US" w:eastAsia="en-US"/>
        </w:rPr>
      </w:pPr>
      <w:r>
        <w:t>8.4.22</w:t>
      </w:r>
      <w:r>
        <w:rPr>
          <w:rFonts w:ascii="Calibri" w:hAnsi="Calibri"/>
          <w:sz w:val="22"/>
          <w:szCs w:val="22"/>
          <w:lang w:val="en-US" w:eastAsia="en-US"/>
        </w:rPr>
        <w:tab/>
      </w:r>
      <w:r>
        <w:t>LISTENER DETECTION</w:t>
      </w:r>
      <w:r>
        <w:tab/>
      </w:r>
      <w:r>
        <w:fldChar w:fldCharType="begin" w:fldLock="1"/>
      </w:r>
      <w:r>
        <w:instrText xml:space="preserve"> PAGEREF _Toc476910092 \h </w:instrText>
      </w:r>
      <w:r>
        <w:fldChar w:fldCharType="separate"/>
      </w:r>
      <w:r>
        <w:t>46</w:t>
      </w:r>
      <w:r>
        <w:fldChar w:fldCharType="end"/>
      </w:r>
    </w:p>
    <w:p w14:paraId="43376311" w14:textId="77777777" w:rsidR="001A7114" w:rsidRDefault="001A7114">
      <w:pPr>
        <w:pStyle w:val="TOC3"/>
        <w:rPr>
          <w:rFonts w:ascii="Calibri" w:hAnsi="Calibri"/>
          <w:sz w:val="22"/>
          <w:szCs w:val="22"/>
          <w:lang w:val="en-US" w:eastAsia="en-US"/>
        </w:rPr>
      </w:pPr>
      <w:r>
        <w:t>8.4.23</w:t>
      </w:r>
      <w:r>
        <w:rPr>
          <w:rFonts w:ascii="Calibri" w:hAnsi="Calibri"/>
          <w:sz w:val="22"/>
          <w:szCs w:val="22"/>
          <w:lang w:val="en-US" w:eastAsia="en-US"/>
        </w:rPr>
        <w:tab/>
      </w:r>
      <w:r>
        <w:t>REMOTE CODEC CONFIGURATION REPORT</w:t>
      </w:r>
      <w:r>
        <w:tab/>
      </w:r>
      <w:r>
        <w:fldChar w:fldCharType="begin" w:fldLock="1"/>
      </w:r>
      <w:r>
        <w:instrText xml:space="preserve"> PAGEREF _Toc476910093 \h </w:instrText>
      </w:r>
      <w:r>
        <w:fldChar w:fldCharType="separate"/>
      </w:r>
      <w:r>
        <w:t>46</w:t>
      </w:r>
      <w:r>
        <w:fldChar w:fldCharType="end"/>
      </w:r>
    </w:p>
    <w:p w14:paraId="3EE069C1" w14:textId="77777777" w:rsidR="001A7114" w:rsidRDefault="001A7114">
      <w:pPr>
        <w:pStyle w:val="TOC3"/>
        <w:rPr>
          <w:rFonts w:ascii="Calibri" w:hAnsi="Calibri"/>
          <w:sz w:val="22"/>
          <w:szCs w:val="22"/>
          <w:lang w:val="en-US" w:eastAsia="en-US"/>
        </w:rPr>
      </w:pPr>
      <w:r>
        <w:lastRenderedPageBreak/>
        <w:t>8.4.24</w:t>
      </w:r>
      <w:r>
        <w:rPr>
          <w:rFonts w:ascii="Calibri" w:hAnsi="Calibri"/>
          <w:sz w:val="22"/>
          <w:szCs w:val="22"/>
          <w:lang w:val="en-US" w:eastAsia="en-US"/>
        </w:rPr>
        <w:tab/>
      </w:r>
      <w:r>
        <w:t>ROUND TRIP DELAY REPORT</w:t>
      </w:r>
      <w:r>
        <w:tab/>
      </w:r>
      <w:r>
        <w:fldChar w:fldCharType="begin" w:fldLock="1"/>
      </w:r>
      <w:r>
        <w:instrText xml:space="preserve"> PAGEREF _Toc476910094 \h </w:instrText>
      </w:r>
      <w:r>
        <w:fldChar w:fldCharType="separate"/>
      </w:r>
      <w:r>
        <w:t>47</w:t>
      </w:r>
      <w:r>
        <w:fldChar w:fldCharType="end"/>
      </w:r>
    </w:p>
    <w:p w14:paraId="4245DE24" w14:textId="77777777" w:rsidR="001A7114" w:rsidRDefault="001A7114">
      <w:pPr>
        <w:pStyle w:val="TOC3"/>
        <w:rPr>
          <w:rFonts w:ascii="Calibri" w:hAnsi="Calibri"/>
          <w:sz w:val="22"/>
          <w:szCs w:val="22"/>
          <w:lang w:val="en-US" w:eastAsia="en-US"/>
        </w:rPr>
      </w:pPr>
      <w:r>
        <w:t>8.4.25</w:t>
      </w:r>
      <w:r>
        <w:rPr>
          <w:rFonts w:ascii="Calibri" w:hAnsi="Calibri"/>
          <w:sz w:val="22"/>
          <w:szCs w:val="22"/>
          <w:lang w:val="en-US" w:eastAsia="en-US"/>
        </w:rPr>
        <w:tab/>
      </w:r>
      <w:r>
        <w:t>PRE-HANDOVER NOTIFICATION</w:t>
      </w:r>
      <w:r>
        <w:tab/>
      </w:r>
      <w:r>
        <w:fldChar w:fldCharType="begin" w:fldLock="1"/>
      </w:r>
      <w:r>
        <w:instrText xml:space="preserve"> PAGEREF _Toc476910095 \h </w:instrText>
      </w:r>
      <w:r>
        <w:fldChar w:fldCharType="separate"/>
      </w:r>
      <w:r>
        <w:t>47</w:t>
      </w:r>
      <w:r>
        <w:fldChar w:fldCharType="end"/>
      </w:r>
    </w:p>
    <w:p w14:paraId="0D67DA6E" w14:textId="77777777" w:rsidR="001A7114" w:rsidRPr="001A7114" w:rsidRDefault="001A7114">
      <w:pPr>
        <w:pStyle w:val="TOC3"/>
        <w:rPr>
          <w:rFonts w:ascii="Calibri" w:hAnsi="Calibri"/>
          <w:sz w:val="22"/>
          <w:szCs w:val="22"/>
          <w:lang w:val="fr-FR" w:eastAsia="en-US"/>
        </w:rPr>
      </w:pPr>
      <w:r w:rsidRPr="001A7114">
        <w:rPr>
          <w:lang w:val="fr-FR"/>
        </w:rPr>
        <w:t>8.4.26</w:t>
      </w:r>
      <w:r w:rsidRPr="001A7114">
        <w:rPr>
          <w:rFonts w:ascii="Calibri" w:hAnsi="Calibri"/>
          <w:sz w:val="22"/>
          <w:szCs w:val="22"/>
          <w:lang w:val="fr-FR" w:eastAsia="en-US"/>
        </w:rPr>
        <w:tab/>
      </w:r>
      <w:r w:rsidRPr="00526711">
        <w:rPr>
          <w:lang w:val="fr-FR"/>
        </w:rPr>
        <w:t>MULTIRATE CODEC MODIFICATION REQUEST</w:t>
      </w:r>
      <w:r w:rsidRPr="001A7114">
        <w:rPr>
          <w:lang w:val="fr-FR"/>
        </w:rPr>
        <w:tab/>
      </w:r>
      <w:r>
        <w:fldChar w:fldCharType="begin" w:fldLock="1"/>
      </w:r>
      <w:r w:rsidRPr="001A7114">
        <w:rPr>
          <w:lang w:val="fr-FR"/>
        </w:rPr>
        <w:instrText xml:space="preserve"> PAGEREF _Toc476910096 \h </w:instrText>
      </w:r>
      <w:r>
        <w:fldChar w:fldCharType="separate"/>
      </w:r>
      <w:r w:rsidRPr="001A7114">
        <w:rPr>
          <w:lang w:val="fr-FR"/>
        </w:rPr>
        <w:t>47</w:t>
      </w:r>
      <w:r>
        <w:fldChar w:fldCharType="end"/>
      </w:r>
    </w:p>
    <w:p w14:paraId="64336F26" w14:textId="77777777" w:rsidR="001A7114" w:rsidRPr="001A7114" w:rsidRDefault="001A7114">
      <w:pPr>
        <w:pStyle w:val="TOC3"/>
        <w:rPr>
          <w:rFonts w:ascii="Calibri" w:hAnsi="Calibri"/>
          <w:sz w:val="22"/>
          <w:szCs w:val="22"/>
          <w:lang w:val="fr-FR" w:eastAsia="en-US"/>
        </w:rPr>
      </w:pPr>
      <w:r w:rsidRPr="001A7114">
        <w:rPr>
          <w:lang w:val="fr-FR"/>
        </w:rPr>
        <w:t>8.4.27</w:t>
      </w:r>
      <w:r w:rsidRPr="001A7114">
        <w:rPr>
          <w:rFonts w:ascii="Calibri" w:hAnsi="Calibri"/>
          <w:sz w:val="22"/>
          <w:szCs w:val="22"/>
          <w:lang w:val="fr-FR" w:eastAsia="en-US"/>
        </w:rPr>
        <w:tab/>
      </w:r>
      <w:r w:rsidRPr="001A7114">
        <w:rPr>
          <w:lang w:val="fr-FR"/>
        </w:rPr>
        <w:t>MULTIRATE CODEC MODIFICATION ACKNOWLEDGE</w:t>
      </w:r>
      <w:r w:rsidRPr="001A7114">
        <w:rPr>
          <w:lang w:val="fr-FR"/>
        </w:rPr>
        <w:tab/>
      </w:r>
      <w:r>
        <w:fldChar w:fldCharType="begin" w:fldLock="1"/>
      </w:r>
      <w:r w:rsidRPr="001A7114">
        <w:rPr>
          <w:lang w:val="fr-FR"/>
        </w:rPr>
        <w:instrText xml:space="preserve"> PAGEREF _Toc476910097 \h </w:instrText>
      </w:r>
      <w:r>
        <w:fldChar w:fldCharType="separate"/>
      </w:r>
      <w:r w:rsidRPr="001A7114">
        <w:rPr>
          <w:lang w:val="fr-FR"/>
        </w:rPr>
        <w:t>47</w:t>
      </w:r>
      <w:r>
        <w:fldChar w:fldCharType="end"/>
      </w:r>
    </w:p>
    <w:p w14:paraId="243BDFB2" w14:textId="77777777" w:rsidR="001A7114" w:rsidRDefault="001A7114">
      <w:pPr>
        <w:pStyle w:val="TOC3"/>
        <w:rPr>
          <w:rFonts w:ascii="Calibri" w:hAnsi="Calibri"/>
          <w:sz w:val="22"/>
          <w:szCs w:val="22"/>
          <w:lang w:val="en-US" w:eastAsia="en-US"/>
        </w:rPr>
      </w:pPr>
      <w:r>
        <w:t>8.4.28</w:t>
      </w:r>
      <w:r>
        <w:rPr>
          <w:rFonts w:ascii="Calibri" w:hAnsi="Calibri"/>
          <w:sz w:val="22"/>
          <w:szCs w:val="22"/>
          <w:lang w:val="en-US" w:eastAsia="en-US"/>
        </w:rPr>
        <w:tab/>
      </w:r>
      <w:r>
        <w:t>MULTIRATE CODEC MODIFICATION NEGATIVE ACKNOWLEDGE</w:t>
      </w:r>
      <w:r>
        <w:tab/>
      </w:r>
      <w:r>
        <w:fldChar w:fldCharType="begin" w:fldLock="1"/>
      </w:r>
      <w:r>
        <w:instrText xml:space="preserve"> PAGEREF _Toc476910098 \h </w:instrText>
      </w:r>
      <w:r>
        <w:fldChar w:fldCharType="separate"/>
      </w:r>
      <w:r>
        <w:t>47</w:t>
      </w:r>
      <w:r>
        <w:fldChar w:fldCharType="end"/>
      </w:r>
    </w:p>
    <w:p w14:paraId="28016FCE" w14:textId="77777777" w:rsidR="001A7114" w:rsidRDefault="001A7114">
      <w:pPr>
        <w:pStyle w:val="TOC3"/>
        <w:rPr>
          <w:rFonts w:ascii="Calibri" w:hAnsi="Calibri"/>
          <w:sz w:val="22"/>
          <w:szCs w:val="22"/>
          <w:lang w:val="en-US" w:eastAsia="en-US"/>
        </w:rPr>
      </w:pPr>
      <w:r w:rsidRPr="001A7114">
        <w:t>8.4.29</w:t>
      </w:r>
      <w:r w:rsidRPr="001A7114">
        <w:rPr>
          <w:rFonts w:ascii="Calibri" w:hAnsi="Calibri"/>
          <w:sz w:val="22"/>
          <w:szCs w:val="22"/>
          <w:lang w:eastAsia="en-US"/>
        </w:rPr>
        <w:tab/>
      </w:r>
      <w:r w:rsidRPr="00526711">
        <w:rPr>
          <w:lang w:val="fr-FR"/>
        </w:rPr>
        <w:t>MULTIRATE CODEC MODIFICATION PERFORMED</w:t>
      </w:r>
      <w:r>
        <w:tab/>
      </w:r>
      <w:r>
        <w:fldChar w:fldCharType="begin" w:fldLock="1"/>
      </w:r>
      <w:r>
        <w:instrText xml:space="preserve"> PAGEREF _Toc476910099 \h </w:instrText>
      </w:r>
      <w:r>
        <w:fldChar w:fldCharType="separate"/>
      </w:r>
      <w:r>
        <w:t>48</w:t>
      </w:r>
      <w:r>
        <w:fldChar w:fldCharType="end"/>
      </w:r>
    </w:p>
    <w:p w14:paraId="5A2AF7E5" w14:textId="77777777" w:rsidR="001A7114" w:rsidRDefault="001A7114">
      <w:pPr>
        <w:pStyle w:val="TOC3"/>
        <w:rPr>
          <w:rFonts w:ascii="Calibri" w:hAnsi="Calibri"/>
          <w:sz w:val="22"/>
          <w:szCs w:val="22"/>
          <w:lang w:val="en-US" w:eastAsia="en-US"/>
        </w:rPr>
      </w:pPr>
      <w:r>
        <w:t>8.4.30</w:t>
      </w:r>
      <w:r>
        <w:rPr>
          <w:rFonts w:ascii="Calibri" w:hAnsi="Calibri"/>
          <w:sz w:val="22"/>
          <w:szCs w:val="22"/>
          <w:lang w:val="en-US" w:eastAsia="en-US"/>
        </w:rPr>
        <w:tab/>
      </w:r>
      <w:r>
        <w:t>TFO REPORT</w:t>
      </w:r>
      <w:r>
        <w:tab/>
      </w:r>
      <w:r>
        <w:fldChar w:fldCharType="begin" w:fldLock="1"/>
      </w:r>
      <w:r>
        <w:instrText xml:space="preserve"> PAGEREF _Toc476910100 \h </w:instrText>
      </w:r>
      <w:r>
        <w:fldChar w:fldCharType="separate"/>
      </w:r>
      <w:r>
        <w:t>48</w:t>
      </w:r>
      <w:r>
        <w:fldChar w:fldCharType="end"/>
      </w:r>
    </w:p>
    <w:p w14:paraId="3D74DFA9" w14:textId="77777777" w:rsidR="001A7114" w:rsidRDefault="001A7114">
      <w:pPr>
        <w:pStyle w:val="TOC3"/>
        <w:rPr>
          <w:rFonts w:ascii="Calibri" w:hAnsi="Calibri"/>
          <w:sz w:val="22"/>
          <w:szCs w:val="22"/>
          <w:lang w:val="en-US" w:eastAsia="en-US"/>
        </w:rPr>
      </w:pPr>
      <w:r>
        <w:t>8.4.31</w:t>
      </w:r>
      <w:r>
        <w:rPr>
          <w:rFonts w:ascii="Calibri" w:hAnsi="Calibri"/>
          <w:sz w:val="22"/>
          <w:szCs w:val="22"/>
          <w:lang w:val="en-US" w:eastAsia="en-US"/>
        </w:rPr>
        <w:tab/>
      </w:r>
      <w:r>
        <w:t>TFO MODIFICATION REQUEST</w:t>
      </w:r>
      <w:r>
        <w:tab/>
      </w:r>
      <w:r>
        <w:fldChar w:fldCharType="begin" w:fldLock="1"/>
      </w:r>
      <w:r>
        <w:instrText xml:space="preserve"> PAGEREF _Toc476910101 \h </w:instrText>
      </w:r>
      <w:r>
        <w:fldChar w:fldCharType="separate"/>
      </w:r>
      <w:r>
        <w:t>48</w:t>
      </w:r>
      <w:r>
        <w:fldChar w:fldCharType="end"/>
      </w:r>
    </w:p>
    <w:p w14:paraId="47B53D92" w14:textId="77777777" w:rsidR="001A7114" w:rsidRDefault="001A7114">
      <w:pPr>
        <w:pStyle w:val="TOC2"/>
        <w:rPr>
          <w:rFonts w:ascii="Calibri" w:hAnsi="Calibri"/>
          <w:sz w:val="22"/>
          <w:szCs w:val="22"/>
          <w:lang w:val="en-US" w:eastAsia="en-US"/>
        </w:rPr>
      </w:pPr>
      <w:r>
        <w:t>8.5</w:t>
      </w:r>
      <w:r>
        <w:rPr>
          <w:rFonts w:ascii="Calibri" w:hAnsi="Calibri"/>
          <w:sz w:val="22"/>
          <w:szCs w:val="22"/>
          <w:lang w:val="en-US" w:eastAsia="en-US"/>
        </w:rPr>
        <w:tab/>
      </w:r>
      <w:r>
        <w:t>COMMON CHANNEL MANAGEMENT MESSAGES</w:t>
      </w:r>
      <w:r>
        <w:tab/>
      </w:r>
      <w:r>
        <w:fldChar w:fldCharType="begin" w:fldLock="1"/>
      </w:r>
      <w:r>
        <w:instrText xml:space="preserve"> PAGEREF _Toc476910102 \h </w:instrText>
      </w:r>
      <w:r>
        <w:fldChar w:fldCharType="separate"/>
      </w:r>
      <w:r>
        <w:t>48</w:t>
      </w:r>
      <w:r>
        <w:fldChar w:fldCharType="end"/>
      </w:r>
    </w:p>
    <w:p w14:paraId="0F07E874" w14:textId="77777777" w:rsidR="001A7114" w:rsidRDefault="001A7114">
      <w:pPr>
        <w:pStyle w:val="TOC3"/>
        <w:rPr>
          <w:rFonts w:ascii="Calibri" w:hAnsi="Calibri"/>
          <w:sz w:val="22"/>
          <w:szCs w:val="22"/>
          <w:lang w:val="en-US" w:eastAsia="en-US"/>
        </w:rPr>
      </w:pPr>
      <w:r>
        <w:t>8.5.1</w:t>
      </w:r>
      <w:r>
        <w:rPr>
          <w:rFonts w:ascii="Calibri" w:hAnsi="Calibri"/>
          <w:sz w:val="22"/>
          <w:szCs w:val="22"/>
          <w:lang w:val="en-US" w:eastAsia="en-US"/>
        </w:rPr>
        <w:tab/>
      </w:r>
      <w:r>
        <w:t>BCCH INFORMATION</w:t>
      </w:r>
      <w:r>
        <w:tab/>
      </w:r>
      <w:r>
        <w:fldChar w:fldCharType="begin" w:fldLock="1"/>
      </w:r>
      <w:r>
        <w:instrText xml:space="preserve"> PAGEREF _Toc476910103 \h </w:instrText>
      </w:r>
      <w:r>
        <w:fldChar w:fldCharType="separate"/>
      </w:r>
      <w:r>
        <w:t>49</w:t>
      </w:r>
      <w:r>
        <w:fldChar w:fldCharType="end"/>
      </w:r>
    </w:p>
    <w:p w14:paraId="3D6D5886" w14:textId="77777777" w:rsidR="001A7114" w:rsidRDefault="001A7114">
      <w:pPr>
        <w:pStyle w:val="TOC3"/>
        <w:rPr>
          <w:rFonts w:ascii="Calibri" w:hAnsi="Calibri"/>
          <w:sz w:val="22"/>
          <w:szCs w:val="22"/>
          <w:lang w:val="en-US" w:eastAsia="en-US"/>
        </w:rPr>
      </w:pPr>
      <w:r>
        <w:t>8.5.2</w:t>
      </w:r>
      <w:r>
        <w:rPr>
          <w:rFonts w:ascii="Calibri" w:hAnsi="Calibri"/>
          <w:sz w:val="22"/>
          <w:szCs w:val="22"/>
          <w:lang w:val="en-US" w:eastAsia="en-US"/>
        </w:rPr>
        <w:tab/>
      </w:r>
      <w:r>
        <w:t>CCCH LOAD INDICATION</w:t>
      </w:r>
      <w:r>
        <w:tab/>
      </w:r>
      <w:r>
        <w:fldChar w:fldCharType="begin" w:fldLock="1"/>
      </w:r>
      <w:r>
        <w:instrText xml:space="preserve"> PAGEREF _Toc476910104 \h </w:instrText>
      </w:r>
      <w:r>
        <w:fldChar w:fldCharType="separate"/>
      </w:r>
      <w:r>
        <w:t>49</w:t>
      </w:r>
      <w:r>
        <w:fldChar w:fldCharType="end"/>
      </w:r>
    </w:p>
    <w:p w14:paraId="26E9D0DE" w14:textId="77777777" w:rsidR="001A7114" w:rsidRDefault="001A7114">
      <w:pPr>
        <w:pStyle w:val="TOC3"/>
        <w:rPr>
          <w:rFonts w:ascii="Calibri" w:hAnsi="Calibri"/>
          <w:sz w:val="22"/>
          <w:szCs w:val="22"/>
          <w:lang w:val="en-US" w:eastAsia="en-US"/>
        </w:rPr>
      </w:pPr>
      <w:r>
        <w:t>8.5.3</w:t>
      </w:r>
      <w:r>
        <w:rPr>
          <w:rFonts w:ascii="Calibri" w:hAnsi="Calibri"/>
          <w:sz w:val="22"/>
          <w:szCs w:val="22"/>
          <w:lang w:val="en-US" w:eastAsia="en-US"/>
        </w:rPr>
        <w:tab/>
      </w:r>
      <w:r>
        <w:t>CHANNEL REQUIRED</w:t>
      </w:r>
      <w:r>
        <w:tab/>
      </w:r>
      <w:r>
        <w:fldChar w:fldCharType="begin" w:fldLock="1"/>
      </w:r>
      <w:r>
        <w:instrText xml:space="preserve"> PAGEREF _Toc476910105 \h </w:instrText>
      </w:r>
      <w:r>
        <w:fldChar w:fldCharType="separate"/>
      </w:r>
      <w:r>
        <w:t>50</w:t>
      </w:r>
      <w:r>
        <w:fldChar w:fldCharType="end"/>
      </w:r>
    </w:p>
    <w:p w14:paraId="72FE935C" w14:textId="77777777" w:rsidR="001A7114" w:rsidRDefault="001A7114">
      <w:pPr>
        <w:pStyle w:val="TOC3"/>
        <w:rPr>
          <w:rFonts w:ascii="Calibri" w:hAnsi="Calibri"/>
          <w:sz w:val="22"/>
          <w:szCs w:val="22"/>
          <w:lang w:val="en-US" w:eastAsia="en-US"/>
        </w:rPr>
      </w:pPr>
      <w:r>
        <w:t>8.5.4</w:t>
      </w:r>
      <w:r>
        <w:rPr>
          <w:rFonts w:ascii="Calibri" w:hAnsi="Calibri"/>
          <w:sz w:val="22"/>
          <w:szCs w:val="22"/>
          <w:lang w:val="en-US" w:eastAsia="en-US"/>
        </w:rPr>
        <w:tab/>
      </w:r>
      <w:r>
        <w:t>DELETE INDICATION</w:t>
      </w:r>
      <w:r>
        <w:tab/>
      </w:r>
      <w:r>
        <w:fldChar w:fldCharType="begin" w:fldLock="1"/>
      </w:r>
      <w:r>
        <w:instrText xml:space="preserve"> PAGEREF _Toc476910106 \h </w:instrText>
      </w:r>
      <w:r>
        <w:fldChar w:fldCharType="separate"/>
      </w:r>
      <w:r>
        <w:t>50</w:t>
      </w:r>
      <w:r>
        <w:fldChar w:fldCharType="end"/>
      </w:r>
    </w:p>
    <w:p w14:paraId="2B6831E6" w14:textId="77777777" w:rsidR="001A7114" w:rsidRDefault="001A7114">
      <w:pPr>
        <w:pStyle w:val="TOC3"/>
        <w:rPr>
          <w:rFonts w:ascii="Calibri" w:hAnsi="Calibri"/>
          <w:sz w:val="22"/>
          <w:szCs w:val="22"/>
          <w:lang w:val="en-US" w:eastAsia="en-US"/>
        </w:rPr>
      </w:pPr>
      <w:r>
        <w:t>8.5.5</w:t>
      </w:r>
      <w:r>
        <w:rPr>
          <w:rFonts w:ascii="Calibri" w:hAnsi="Calibri"/>
          <w:sz w:val="22"/>
          <w:szCs w:val="22"/>
          <w:lang w:val="en-US" w:eastAsia="en-US"/>
        </w:rPr>
        <w:tab/>
      </w:r>
      <w:r>
        <w:t>PAGING COMMAND</w:t>
      </w:r>
      <w:r>
        <w:tab/>
      </w:r>
      <w:r>
        <w:fldChar w:fldCharType="begin" w:fldLock="1"/>
      </w:r>
      <w:r>
        <w:instrText xml:space="preserve"> PAGEREF _Toc476910107 \h </w:instrText>
      </w:r>
      <w:r>
        <w:fldChar w:fldCharType="separate"/>
      </w:r>
      <w:r>
        <w:t>50</w:t>
      </w:r>
      <w:r>
        <w:fldChar w:fldCharType="end"/>
      </w:r>
    </w:p>
    <w:p w14:paraId="574F1999" w14:textId="77777777" w:rsidR="001A7114" w:rsidRDefault="001A7114">
      <w:pPr>
        <w:pStyle w:val="TOC3"/>
        <w:rPr>
          <w:rFonts w:ascii="Calibri" w:hAnsi="Calibri"/>
          <w:sz w:val="22"/>
          <w:szCs w:val="22"/>
          <w:lang w:val="en-US" w:eastAsia="en-US"/>
        </w:rPr>
      </w:pPr>
      <w:r>
        <w:t>8.5.6</w:t>
      </w:r>
      <w:r>
        <w:rPr>
          <w:rFonts w:ascii="Calibri" w:hAnsi="Calibri"/>
          <w:sz w:val="22"/>
          <w:szCs w:val="22"/>
          <w:lang w:val="en-US" w:eastAsia="en-US"/>
        </w:rPr>
        <w:tab/>
      </w:r>
      <w:r>
        <w:t>IMMEDIATE ASSIGN COMMAND</w:t>
      </w:r>
      <w:r>
        <w:tab/>
      </w:r>
      <w:r>
        <w:fldChar w:fldCharType="begin" w:fldLock="1"/>
      </w:r>
      <w:r>
        <w:instrText xml:space="preserve"> PAGEREF _Toc476910108 \h </w:instrText>
      </w:r>
      <w:r>
        <w:fldChar w:fldCharType="separate"/>
      </w:r>
      <w:r>
        <w:t>50</w:t>
      </w:r>
      <w:r>
        <w:fldChar w:fldCharType="end"/>
      </w:r>
    </w:p>
    <w:p w14:paraId="1095E2A5" w14:textId="77777777" w:rsidR="001A7114" w:rsidRDefault="001A7114">
      <w:pPr>
        <w:pStyle w:val="TOC3"/>
        <w:rPr>
          <w:rFonts w:ascii="Calibri" w:hAnsi="Calibri"/>
          <w:sz w:val="22"/>
          <w:szCs w:val="22"/>
          <w:lang w:val="en-US" w:eastAsia="en-US"/>
        </w:rPr>
      </w:pPr>
      <w:r>
        <w:t>8.5.7</w:t>
      </w:r>
      <w:r>
        <w:rPr>
          <w:rFonts w:ascii="Calibri" w:hAnsi="Calibri"/>
          <w:sz w:val="22"/>
          <w:szCs w:val="22"/>
          <w:lang w:val="en-US" w:eastAsia="en-US"/>
        </w:rPr>
        <w:tab/>
      </w:r>
      <w:r>
        <w:t>SMS BROADCAST REQUEST</w:t>
      </w:r>
      <w:r>
        <w:tab/>
      </w:r>
      <w:r>
        <w:fldChar w:fldCharType="begin" w:fldLock="1"/>
      </w:r>
      <w:r>
        <w:instrText xml:space="preserve"> PAGEREF _Toc476910109 \h </w:instrText>
      </w:r>
      <w:r>
        <w:fldChar w:fldCharType="separate"/>
      </w:r>
      <w:r>
        <w:t>51</w:t>
      </w:r>
      <w:r>
        <w:fldChar w:fldCharType="end"/>
      </w:r>
    </w:p>
    <w:p w14:paraId="6124822C" w14:textId="77777777" w:rsidR="001A7114" w:rsidRDefault="001A7114">
      <w:pPr>
        <w:pStyle w:val="TOC3"/>
        <w:rPr>
          <w:rFonts w:ascii="Calibri" w:hAnsi="Calibri"/>
          <w:sz w:val="22"/>
          <w:szCs w:val="22"/>
          <w:lang w:val="en-US" w:eastAsia="en-US"/>
        </w:rPr>
      </w:pPr>
      <w:r>
        <w:t>8.5.8</w:t>
      </w:r>
      <w:r>
        <w:rPr>
          <w:rFonts w:ascii="Calibri" w:hAnsi="Calibri"/>
          <w:sz w:val="22"/>
          <w:szCs w:val="22"/>
          <w:lang w:val="en-US" w:eastAsia="en-US"/>
        </w:rPr>
        <w:tab/>
      </w:r>
      <w:r>
        <w:t>SMS BROADCAST COMMAND</w:t>
      </w:r>
      <w:r>
        <w:tab/>
      </w:r>
      <w:r>
        <w:fldChar w:fldCharType="begin" w:fldLock="1"/>
      </w:r>
      <w:r>
        <w:instrText xml:space="preserve"> PAGEREF _Toc476910110 \h </w:instrText>
      </w:r>
      <w:r>
        <w:fldChar w:fldCharType="separate"/>
      </w:r>
      <w:r>
        <w:t>51</w:t>
      </w:r>
      <w:r>
        <w:fldChar w:fldCharType="end"/>
      </w:r>
    </w:p>
    <w:p w14:paraId="50A2AE98" w14:textId="77777777" w:rsidR="001A7114" w:rsidRDefault="001A7114">
      <w:pPr>
        <w:pStyle w:val="TOC3"/>
        <w:rPr>
          <w:rFonts w:ascii="Calibri" w:hAnsi="Calibri"/>
          <w:sz w:val="22"/>
          <w:szCs w:val="22"/>
          <w:lang w:val="en-US" w:eastAsia="en-US"/>
        </w:rPr>
      </w:pPr>
      <w:r>
        <w:t>8.5.9</w:t>
      </w:r>
      <w:r>
        <w:rPr>
          <w:rFonts w:ascii="Calibri" w:hAnsi="Calibri"/>
          <w:sz w:val="22"/>
          <w:szCs w:val="22"/>
          <w:lang w:val="en-US" w:eastAsia="en-US"/>
        </w:rPr>
        <w:tab/>
      </w:r>
      <w:r>
        <w:t>CBCH LOAD INDICATION</w:t>
      </w:r>
      <w:r>
        <w:tab/>
      </w:r>
      <w:r>
        <w:fldChar w:fldCharType="begin" w:fldLock="1"/>
      </w:r>
      <w:r>
        <w:instrText xml:space="preserve"> PAGEREF _Toc476910111 \h </w:instrText>
      </w:r>
      <w:r>
        <w:fldChar w:fldCharType="separate"/>
      </w:r>
      <w:r>
        <w:t>51</w:t>
      </w:r>
      <w:r>
        <w:fldChar w:fldCharType="end"/>
      </w:r>
    </w:p>
    <w:p w14:paraId="0C10EA8B" w14:textId="77777777" w:rsidR="001A7114" w:rsidRDefault="001A7114">
      <w:pPr>
        <w:pStyle w:val="TOC3"/>
        <w:rPr>
          <w:rFonts w:ascii="Calibri" w:hAnsi="Calibri"/>
          <w:sz w:val="22"/>
          <w:szCs w:val="22"/>
          <w:lang w:val="en-US" w:eastAsia="en-US"/>
        </w:rPr>
      </w:pPr>
      <w:r>
        <w:t>8.5.10</w:t>
      </w:r>
      <w:r>
        <w:rPr>
          <w:rFonts w:ascii="Calibri" w:hAnsi="Calibri"/>
          <w:sz w:val="22"/>
          <w:szCs w:val="22"/>
          <w:lang w:val="en-US" w:eastAsia="en-US"/>
        </w:rPr>
        <w:tab/>
      </w:r>
      <w:r>
        <w:t>NOTIFICATION COMMAND</w:t>
      </w:r>
      <w:r>
        <w:tab/>
      </w:r>
      <w:r>
        <w:fldChar w:fldCharType="begin" w:fldLock="1"/>
      </w:r>
      <w:r>
        <w:instrText xml:space="preserve"> PAGEREF _Toc476910112 \h </w:instrText>
      </w:r>
      <w:r>
        <w:fldChar w:fldCharType="separate"/>
      </w:r>
      <w:r>
        <w:t>52</w:t>
      </w:r>
      <w:r>
        <w:fldChar w:fldCharType="end"/>
      </w:r>
    </w:p>
    <w:p w14:paraId="00028A80" w14:textId="77777777" w:rsidR="001A7114" w:rsidRDefault="001A7114">
      <w:pPr>
        <w:pStyle w:val="TOC2"/>
        <w:rPr>
          <w:rFonts w:ascii="Calibri" w:hAnsi="Calibri"/>
          <w:sz w:val="22"/>
          <w:szCs w:val="22"/>
          <w:lang w:val="en-US" w:eastAsia="en-US"/>
        </w:rPr>
      </w:pPr>
      <w:r>
        <w:t>8.6</w:t>
      </w:r>
      <w:r>
        <w:rPr>
          <w:rFonts w:ascii="Calibri" w:hAnsi="Calibri"/>
          <w:sz w:val="22"/>
          <w:szCs w:val="22"/>
          <w:lang w:val="en-US" w:eastAsia="en-US"/>
        </w:rPr>
        <w:tab/>
      </w:r>
      <w:r>
        <w:t>TRX MANAGEMENT MESSAGES</w:t>
      </w:r>
      <w:r>
        <w:tab/>
      </w:r>
      <w:r>
        <w:fldChar w:fldCharType="begin" w:fldLock="1"/>
      </w:r>
      <w:r>
        <w:instrText xml:space="preserve"> PAGEREF _Toc476910113 \h </w:instrText>
      </w:r>
      <w:r>
        <w:fldChar w:fldCharType="separate"/>
      </w:r>
      <w:r>
        <w:t>52</w:t>
      </w:r>
      <w:r>
        <w:fldChar w:fldCharType="end"/>
      </w:r>
    </w:p>
    <w:p w14:paraId="7C880638" w14:textId="77777777" w:rsidR="001A7114" w:rsidRDefault="001A7114">
      <w:pPr>
        <w:pStyle w:val="TOC3"/>
        <w:rPr>
          <w:rFonts w:ascii="Calibri" w:hAnsi="Calibri"/>
          <w:sz w:val="22"/>
          <w:szCs w:val="22"/>
          <w:lang w:val="en-US" w:eastAsia="en-US"/>
        </w:rPr>
      </w:pPr>
      <w:r>
        <w:t>8.6.1</w:t>
      </w:r>
      <w:r>
        <w:rPr>
          <w:rFonts w:ascii="Calibri" w:hAnsi="Calibri"/>
          <w:sz w:val="22"/>
          <w:szCs w:val="22"/>
          <w:lang w:val="en-US" w:eastAsia="en-US"/>
        </w:rPr>
        <w:tab/>
      </w:r>
      <w:r>
        <w:t>RF RESOURCE INDICATION</w:t>
      </w:r>
      <w:r>
        <w:tab/>
      </w:r>
      <w:r>
        <w:fldChar w:fldCharType="begin" w:fldLock="1"/>
      </w:r>
      <w:r>
        <w:instrText xml:space="preserve"> PAGEREF _Toc476910114 \h </w:instrText>
      </w:r>
      <w:r>
        <w:fldChar w:fldCharType="separate"/>
      </w:r>
      <w:r>
        <w:t>52</w:t>
      </w:r>
      <w:r>
        <w:fldChar w:fldCharType="end"/>
      </w:r>
    </w:p>
    <w:p w14:paraId="09639B9E" w14:textId="77777777" w:rsidR="001A7114" w:rsidRDefault="001A7114">
      <w:pPr>
        <w:pStyle w:val="TOC3"/>
        <w:rPr>
          <w:rFonts w:ascii="Calibri" w:hAnsi="Calibri"/>
          <w:sz w:val="22"/>
          <w:szCs w:val="22"/>
          <w:lang w:val="en-US" w:eastAsia="en-US"/>
        </w:rPr>
      </w:pPr>
      <w:r>
        <w:t>8.6.2</w:t>
      </w:r>
      <w:r>
        <w:rPr>
          <w:rFonts w:ascii="Calibri" w:hAnsi="Calibri"/>
          <w:sz w:val="22"/>
          <w:szCs w:val="22"/>
          <w:lang w:val="en-US" w:eastAsia="en-US"/>
        </w:rPr>
        <w:tab/>
      </w:r>
      <w:r>
        <w:t>SACCH FILLING</w:t>
      </w:r>
      <w:r>
        <w:tab/>
      </w:r>
      <w:r>
        <w:fldChar w:fldCharType="begin" w:fldLock="1"/>
      </w:r>
      <w:r>
        <w:instrText xml:space="preserve"> PAGEREF _Toc476910115 \h </w:instrText>
      </w:r>
      <w:r>
        <w:fldChar w:fldCharType="separate"/>
      </w:r>
      <w:r>
        <w:t>53</w:t>
      </w:r>
      <w:r>
        <w:fldChar w:fldCharType="end"/>
      </w:r>
    </w:p>
    <w:p w14:paraId="4D55B4D2" w14:textId="77777777" w:rsidR="001A7114" w:rsidRDefault="001A7114">
      <w:pPr>
        <w:pStyle w:val="TOC3"/>
        <w:rPr>
          <w:rFonts w:ascii="Calibri" w:hAnsi="Calibri"/>
          <w:sz w:val="22"/>
          <w:szCs w:val="22"/>
          <w:lang w:val="en-US" w:eastAsia="en-US"/>
        </w:rPr>
      </w:pPr>
      <w:r>
        <w:t>8.6.3</w:t>
      </w:r>
      <w:r>
        <w:rPr>
          <w:rFonts w:ascii="Calibri" w:hAnsi="Calibri"/>
          <w:sz w:val="22"/>
          <w:szCs w:val="22"/>
          <w:lang w:val="en-US" w:eastAsia="en-US"/>
        </w:rPr>
        <w:tab/>
      </w:r>
      <w:r>
        <w:t>OVERLOAD</w:t>
      </w:r>
      <w:r>
        <w:tab/>
      </w:r>
      <w:r>
        <w:fldChar w:fldCharType="begin" w:fldLock="1"/>
      </w:r>
      <w:r>
        <w:instrText xml:space="preserve"> PAGEREF _Toc476910116 \h </w:instrText>
      </w:r>
      <w:r>
        <w:fldChar w:fldCharType="separate"/>
      </w:r>
      <w:r>
        <w:t>53</w:t>
      </w:r>
      <w:r>
        <w:fldChar w:fldCharType="end"/>
      </w:r>
    </w:p>
    <w:p w14:paraId="6C06AD82" w14:textId="77777777" w:rsidR="001A7114" w:rsidRDefault="001A7114">
      <w:pPr>
        <w:pStyle w:val="TOC3"/>
        <w:rPr>
          <w:rFonts w:ascii="Calibri" w:hAnsi="Calibri"/>
          <w:sz w:val="22"/>
          <w:szCs w:val="22"/>
          <w:lang w:val="en-US" w:eastAsia="en-US"/>
        </w:rPr>
      </w:pPr>
      <w:r>
        <w:t>8.6.4</w:t>
      </w:r>
      <w:r>
        <w:rPr>
          <w:rFonts w:ascii="Calibri" w:hAnsi="Calibri"/>
          <w:sz w:val="22"/>
          <w:szCs w:val="22"/>
          <w:lang w:val="en-US" w:eastAsia="en-US"/>
        </w:rPr>
        <w:tab/>
      </w:r>
      <w:r>
        <w:t>ERROR REPORT</w:t>
      </w:r>
      <w:r>
        <w:tab/>
      </w:r>
      <w:r>
        <w:fldChar w:fldCharType="begin" w:fldLock="1"/>
      </w:r>
      <w:r>
        <w:instrText xml:space="preserve"> PAGEREF _Toc476910117 \h </w:instrText>
      </w:r>
      <w:r>
        <w:fldChar w:fldCharType="separate"/>
      </w:r>
      <w:r>
        <w:t>53</w:t>
      </w:r>
      <w:r>
        <w:fldChar w:fldCharType="end"/>
      </w:r>
    </w:p>
    <w:p w14:paraId="573B5088" w14:textId="77777777" w:rsidR="001A7114" w:rsidRDefault="001A7114">
      <w:pPr>
        <w:pStyle w:val="TOC2"/>
        <w:rPr>
          <w:rFonts w:ascii="Calibri" w:hAnsi="Calibri"/>
          <w:sz w:val="22"/>
          <w:szCs w:val="22"/>
          <w:lang w:val="en-US" w:eastAsia="en-US"/>
        </w:rPr>
      </w:pPr>
      <w:r>
        <w:t>8.7</w:t>
      </w:r>
      <w:r>
        <w:rPr>
          <w:rFonts w:ascii="Calibri" w:hAnsi="Calibri"/>
          <w:sz w:val="22"/>
          <w:szCs w:val="22"/>
          <w:lang w:val="en-US" w:eastAsia="en-US"/>
        </w:rPr>
        <w:tab/>
      </w:r>
      <w:r>
        <w:t>LOCATION SERVICES MESSAGES</w:t>
      </w:r>
      <w:r>
        <w:tab/>
      </w:r>
      <w:r>
        <w:fldChar w:fldCharType="begin" w:fldLock="1"/>
      </w:r>
      <w:r>
        <w:instrText xml:space="preserve"> PAGEREF _Toc476910118 \h </w:instrText>
      </w:r>
      <w:r>
        <w:fldChar w:fldCharType="separate"/>
      </w:r>
      <w:r>
        <w:t>54</w:t>
      </w:r>
      <w:r>
        <w:fldChar w:fldCharType="end"/>
      </w:r>
    </w:p>
    <w:p w14:paraId="198D586F" w14:textId="77777777" w:rsidR="001A7114" w:rsidRDefault="001A7114">
      <w:pPr>
        <w:pStyle w:val="TOC3"/>
        <w:rPr>
          <w:rFonts w:ascii="Calibri" w:hAnsi="Calibri"/>
          <w:sz w:val="22"/>
          <w:szCs w:val="22"/>
          <w:lang w:val="en-US" w:eastAsia="en-US"/>
        </w:rPr>
      </w:pPr>
      <w:r>
        <w:t>8.7.1</w:t>
      </w:r>
      <w:r>
        <w:rPr>
          <w:rFonts w:ascii="Calibri" w:hAnsi="Calibri"/>
          <w:sz w:val="22"/>
          <w:szCs w:val="22"/>
          <w:lang w:val="en-US" w:eastAsia="en-US"/>
        </w:rPr>
        <w:tab/>
      </w:r>
      <w:r>
        <w:t>LOCATION INFORMATION</w:t>
      </w:r>
      <w:r>
        <w:tab/>
      </w:r>
      <w:r>
        <w:fldChar w:fldCharType="begin" w:fldLock="1"/>
      </w:r>
      <w:r>
        <w:instrText xml:space="preserve"> PAGEREF _Toc476910119 \h </w:instrText>
      </w:r>
      <w:r>
        <w:fldChar w:fldCharType="separate"/>
      </w:r>
      <w:r>
        <w:t>54</w:t>
      </w:r>
      <w:r>
        <w:fldChar w:fldCharType="end"/>
      </w:r>
    </w:p>
    <w:p w14:paraId="5E866ACC" w14:textId="77777777" w:rsidR="001A7114" w:rsidRDefault="001A7114">
      <w:pPr>
        <w:pStyle w:val="TOC1"/>
        <w:rPr>
          <w:rFonts w:ascii="Calibri" w:hAnsi="Calibri"/>
          <w:szCs w:val="22"/>
          <w:lang w:val="en-US" w:eastAsia="en-US"/>
        </w:rPr>
      </w:pPr>
      <w:r>
        <w:t>9</w:t>
      </w:r>
      <w:r>
        <w:rPr>
          <w:rFonts w:ascii="Calibri" w:hAnsi="Calibri"/>
          <w:szCs w:val="22"/>
          <w:lang w:val="en-US" w:eastAsia="en-US"/>
        </w:rPr>
        <w:tab/>
      </w:r>
      <w:r>
        <w:t>Information element codings</w:t>
      </w:r>
      <w:r>
        <w:tab/>
      </w:r>
      <w:r>
        <w:fldChar w:fldCharType="begin" w:fldLock="1"/>
      </w:r>
      <w:r>
        <w:instrText xml:space="preserve"> PAGEREF _Toc476910120 \h </w:instrText>
      </w:r>
      <w:r>
        <w:fldChar w:fldCharType="separate"/>
      </w:r>
      <w:r>
        <w:t>54</w:t>
      </w:r>
      <w:r>
        <w:fldChar w:fldCharType="end"/>
      </w:r>
    </w:p>
    <w:p w14:paraId="65BBF118" w14:textId="77777777" w:rsidR="001A7114" w:rsidRDefault="001A7114">
      <w:pPr>
        <w:pStyle w:val="TOC2"/>
        <w:rPr>
          <w:rFonts w:ascii="Calibri" w:hAnsi="Calibri"/>
          <w:sz w:val="22"/>
          <w:szCs w:val="22"/>
          <w:lang w:val="en-US" w:eastAsia="en-US"/>
        </w:rPr>
      </w:pPr>
      <w:r>
        <w:t>9.1</w:t>
      </w:r>
      <w:r>
        <w:rPr>
          <w:rFonts w:ascii="Calibri" w:hAnsi="Calibri"/>
          <w:sz w:val="22"/>
          <w:szCs w:val="22"/>
          <w:lang w:val="en-US" w:eastAsia="en-US"/>
        </w:rPr>
        <w:tab/>
      </w:r>
      <w:r>
        <w:t>Message discriminator</w:t>
      </w:r>
      <w:r>
        <w:tab/>
      </w:r>
      <w:r>
        <w:fldChar w:fldCharType="begin" w:fldLock="1"/>
      </w:r>
      <w:r>
        <w:instrText xml:space="preserve"> PAGEREF _Toc476910121 \h </w:instrText>
      </w:r>
      <w:r>
        <w:fldChar w:fldCharType="separate"/>
      </w:r>
      <w:r>
        <w:t>54</w:t>
      </w:r>
      <w:r>
        <w:fldChar w:fldCharType="end"/>
      </w:r>
    </w:p>
    <w:p w14:paraId="761D0F84" w14:textId="77777777" w:rsidR="001A7114" w:rsidRDefault="001A7114">
      <w:pPr>
        <w:pStyle w:val="TOC2"/>
        <w:rPr>
          <w:rFonts w:ascii="Calibri" w:hAnsi="Calibri"/>
          <w:sz w:val="22"/>
          <w:szCs w:val="22"/>
          <w:lang w:val="en-US" w:eastAsia="en-US"/>
        </w:rPr>
      </w:pPr>
      <w:r>
        <w:t>9.2</w:t>
      </w:r>
      <w:r>
        <w:rPr>
          <w:rFonts w:ascii="Calibri" w:hAnsi="Calibri"/>
          <w:sz w:val="22"/>
          <w:szCs w:val="22"/>
          <w:lang w:val="en-US" w:eastAsia="en-US"/>
        </w:rPr>
        <w:tab/>
      </w:r>
      <w:r>
        <w:t>MESSAGE TYPE</w:t>
      </w:r>
      <w:r>
        <w:tab/>
      </w:r>
      <w:r>
        <w:fldChar w:fldCharType="begin" w:fldLock="1"/>
      </w:r>
      <w:r>
        <w:instrText xml:space="preserve"> PAGEREF _Toc476910122 \h </w:instrText>
      </w:r>
      <w:r>
        <w:fldChar w:fldCharType="separate"/>
      </w:r>
      <w:r>
        <w:t>55</w:t>
      </w:r>
      <w:r>
        <w:fldChar w:fldCharType="end"/>
      </w:r>
    </w:p>
    <w:p w14:paraId="53E92713" w14:textId="77777777" w:rsidR="001A7114" w:rsidRDefault="001A7114">
      <w:pPr>
        <w:pStyle w:val="TOC2"/>
        <w:rPr>
          <w:rFonts w:ascii="Calibri" w:hAnsi="Calibri"/>
          <w:sz w:val="22"/>
          <w:szCs w:val="22"/>
          <w:lang w:val="en-US" w:eastAsia="en-US"/>
        </w:rPr>
      </w:pPr>
      <w:r>
        <w:t>9.3</w:t>
      </w:r>
      <w:r>
        <w:rPr>
          <w:rFonts w:ascii="Calibri" w:hAnsi="Calibri"/>
          <w:sz w:val="22"/>
          <w:szCs w:val="22"/>
          <w:lang w:val="en-US" w:eastAsia="en-US"/>
        </w:rPr>
        <w:tab/>
      </w:r>
      <w:r>
        <w:t>Other information elements</w:t>
      </w:r>
      <w:r>
        <w:tab/>
      </w:r>
      <w:r>
        <w:fldChar w:fldCharType="begin" w:fldLock="1"/>
      </w:r>
      <w:r>
        <w:instrText xml:space="preserve"> PAGEREF _Toc476910123 \h </w:instrText>
      </w:r>
      <w:r>
        <w:fldChar w:fldCharType="separate"/>
      </w:r>
      <w:r>
        <w:t>56</w:t>
      </w:r>
      <w:r>
        <w:fldChar w:fldCharType="end"/>
      </w:r>
    </w:p>
    <w:p w14:paraId="328CE1F0" w14:textId="77777777" w:rsidR="001A7114" w:rsidRDefault="001A7114">
      <w:pPr>
        <w:pStyle w:val="TOC3"/>
        <w:rPr>
          <w:rFonts w:ascii="Calibri" w:hAnsi="Calibri"/>
          <w:sz w:val="22"/>
          <w:szCs w:val="22"/>
          <w:lang w:val="en-US" w:eastAsia="en-US"/>
        </w:rPr>
      </w:pPr>
      <w:r>
        <w:t>9.3.1</w:t>
      </w:r>
      <w:r>
        <w:rPr>
          <w:rFonts w:ascii="Calibri" w:hAnsi="Calibri"/>
          <w:sz w:val="22"/>
          <w:szCs w:val="22"/>
          <w:lang w:val="en-US" w:eastAsia="en-US"/>
        </w:rPr>
        <w:tab/>
      </w:r>
      <w:r>
        <w:t>Channel Number</w:t>
      </w:r>
      <w:r>
        <w:tab/>
      </w:r>
      <w:r>
        <w:fldChar w:fldCharType="begin" w:fldLock="1"/>
      </w:r>
      <w:r>
        <w:instrText xml:space="preserve"> PAGEREF _Toc476910124 \h </w:instrText>
      </w:r>
      <w:r>
        <w:fldChar w:fldCharType="separate"/>
      </w:r>
      <w:r>
        <w:t>57</w:t>
      </w:r>
      <w:r>
        <w:fldChar w:fldCharType="end"/>
      </w:r>
    </w:p>
    <w:p w14:paraId="61C48C74" w14:textId="77777777" w:rsidR="001A7114" w:rsidRDefault="001A7114">
      <w:pPr>
        <w:pStyle w:val="TOC3"/>
        <w:rPr>
          <w:rFonts w:ascii="Calibri" w:hAnsi="Calibri"/>
          <w:sz w:val="22"/>
          <w:szCs w:val="22"/>
          <w:lang w:val="en-US" w:eastAsia="en-US"/>
        </w:rPr>
      </w:pPr>
      <w:r>
        <w:t>9.3.2</w:t>
      </w:r>
      <w:r>
        <w:rPr>
          <w:rFonts w:ascii="Calibri" w:hAnsi="Calibri"/>
          <w:sz w:val="22"/>
          <w:szCs w:val="22"/>
          <w:lang w:val="en-US" w:eastAsia="en-US"/>
        </w:rPr>
        <w:tab/>
      </w:r>
      <w:r>
        <w:t>Link Identifier</w:t>
      </w:r>
      <w:r>
        <w:tab/>
      </w:r>
      <w:r>
        <w:fldChar w:fldCharType="begin" w:fldLock="1"/>
      </w:r>
      <w:r>
        <w:instrText xml:space="preserve"> PAGEREF _Toc476910125 \h </w:instrText>
      </w:r>
      <w:r>
        <w:fldChar w:fldCharType="separate"/>
      </w:r>
      <w:r>
        <w:t>58</w:t>
      </w:r>
      <w:r>
        <w:fldChar w:fldCharType="end"/>
      </w:r>
    </w:p>
    <w:p w14:paraId="4C4D16EE" w14:textId="77777777" w:rsidR="001A7114" w:rsidRDefault="001A7114">
      <w:pPr>
        <w:pStyle w:val="TOC3"/>
        <w:rPr>
          <w:rFonts w:ascii="Calibri" w:hAnsi="Calibri"/>
          <w:sz w:val="22"/>
          <w:szCs w:val="22"/>
          <w:lang w:val="en-US" w:eastAsia="en-US"/>
        </w:rPr>
      </w:pPr>
      <w:r>
        <w:t>9.3.3</w:t>
      </w:r>
      <w:r>
        <w:rPr>
          <w:rFonts w:ascii="Calibri" w:hAnsi="Calibri"/>
          <w:sz w:val="22"/>
          <w:szCs w:val="22"/>
          <w:lang w:val="en-US" w:eastAsia="en-US"/>
        </w:rPr>
        <w:tab/>
      </w:r>
      <w:r>
        <w:t>Activation Type</w:t>
      </w:r>
      <w:r>
        <w:tab/>
      </w:r>
      <w:r>
        <w:fldChar w:fldCharType="begin" w:fldLock="1"/>
      </w:r>
      <w:r>
        <w:instrText xml:space="preserve"> PAGEREF _Toc476910126 \h </w:instrText>
      </w:r>
      <w:r>
        <w:fldChar w:fldCharType="separate"/>
      </w:r>
      <w:r>
        <w:t>58</w:t>
      </w:r>
      <w:r>
        <w:fldChar w:fldCharType="end"/>
      </w:r>
    </w:p>
    <w:p w14:paraId="44758BAB" w14:textId="77777777" w:rsidR="001A7114" w:rsidRDefault="001A7114">
      <w:pPr>
        <w:pStyle w:val="TOC3"/>
        <w:rPr>
          <w:rFonts w:ascii="Calibri" w:hAnsi="Calibri"/>
          <w:sz w:val="22"/>
          <w:szCs w:val="22"/>
          <w:lang w:val="en-US" w:eastAsia="en-US"/>
        </w:rPr>
      </w:pPr>
      <w:r>
        <w:t>9.3.4</w:t>
      </w:r>
      <w:r>
        <w:rPr>
          <w:rFonts w:ascii="Calibri" w:hAnsi="Calibri"/>
          <w:sz w:val="22"/>
          <w:szCs w:val="22"/>
          <w:lang w:val="en-US" w:eastAsia="en-US"/>
        </w:rPr>
        <w:tab/>
      </w:r>
      <w:r>
        <w:t>BS Power</w:t>
      </w:r>
      <w:r>
        <w:tab/>
      </w:r>
      <w:r>
        <w:fldChar w:fldCharType="begin" w:fldLock="1"/>
      </w:r>
      <w:r>
        <w:instrText xml:space="preserve"> PAGEREF _Toc476910127 \h </w:instrText>
      </w:r>
      <w:r>
        <w:fldChar w:fldCharType="separate"/>
      </w:r>
      <w:r>
        <w:t>59</w:t>
      </w:r>
      <w:r>
        <w:fldChar w:fldCharType="end"/>
      </w:r>
    </w:p>
    <w:p w14:paraId="6C7BE57A" w14:textId="77777777" w:rsidR="001A7114" w:rsidRDefault="001A7114">
      <w:pPr>
        <w:pStyle w:val="TOC3"/>
        <w:rPr>
          <w:rFonts w:ascii="Calibri" w:hAnsi="Calibri"/>
          <w:sz w:val="22"/>
          <w:szCs w:val="22"/>
          <w:lang w:val="en-US" w:eastAsia="en-US"/>
        </w:rPr>
      </w:pPr>
      <w:r>
        <w:t>9.3.5</w:t>
      </w:r>
      <w:r>
        <w:rPr>
          <w:rFonts w:ascii="Calibri" w:hAnsi="Calibri"/>
          <w:sz w:val="22"/>
          <w:szCs w:val="22"/>
          <w:lang w:val="en-US" w:eastAsia="en-US"/>
        </w:rPr>
        <w:tab/>
      </w:r>
      <w:r>
        <w:t>Channel Identification</w:t>
      </w:r>
      <w:r>
        <w:tab/>
      </w:r>
      <w:r>
        <w:fldChar w:fldCharType="begin" w:fldLock="1"/>
      </w:r>
      <w:r>
        <w:instrText xml:space="preserve"> PAGEREF _Toc476910128 \h </w:instrText>
      </w:r>
      <w:r>
        <w:fldChar w:fldCharType="separate"/>
      </w:r>
      <w:r>
        <w:t>60</w:t>
      </w:r>
      <w:r>
        <w:fldChar w:fldCharType="end"/>
      </w:r>
    </w:p>
    <w:p w14:paraId="681F68A9" w14:textId="77777777" w:rsidR="001A7114" w:rsidRDefault="001A7114">
      <w:pPr>
        <w:pStyle w:val="TOC3"/>
        <w:rPr>
          <w:rFonts w:ascii="Calibri" w:hAnsi="Calibri"/>
          <w:sz w:val="22"/>
          <w:szCs w:val="22"/>
          <w:lang w:val="en-US" w:eastAsia="en-US"/>
        </w:rPr>
      </w:pPr>
      <w:r>
        <w:t>9.3.6</w:t>
      </w:r>
      <w:r>
        <w:rPr>
          <w:rFonts w:ascii="Calibri" w:hAnsi="Calibri"/>
          <w:sz w:val="22"/>
          <w:szCs w:val="22"/>
          <w:lang w:val="en-US" w:eastAsia="en-US"/>
        </w:rPr>
        <w:tab/>
      </w:r>
      <w:r>
        <w:t>Channel Mode</w:t>
      </w:r>
      <w:r>
        <w:tab/>
      </w:r>
      <w:r>
        <w:fldChar w:fldCharType="begin" w:fldLock="1"/>
      </w:r>
      <w:r>
        <w:instrText xml:space="preserve"> PAGEREF _Toc476910129 \h </w:instrText>
      </w:r>
      <w:r>
        <w:fldChar w:fldCharType="separate"/>
      </w:r>
      <w:r>
        <w:t>60</w:t>
      </w:r>
      <w:r>
        <w:fldChar w:fldCharType="end"/>
      </w:r>
    </w:p>
    <w:p w14:paraId="17FF189A" w14:textId="77777777" w:rsidR="001A7114" w:rsidRDefault="001A7114">
      <w:pPr>
        <w:pStyle w:val="TOC3"/>
        <w:rPr>
          <w:rFonts w:ascii="Calibri" w:hAnsi="Calibri"/>
          <w:sz w:val="22"/>
          <w:szCs w:val="22"/>
          <w:lang w:val="en-US" w:eastAsia="en-US"/>
        </w:rPr>
      </w:pPr>
      <w:r>
        <w:t>9.3.7</w:t>
      </w:r>
      <w:r>
        <w:rPr>
          <w:rFonts w:ascii="Calibri" w:hAnsi="Calibri"/>
          <w:sz w:val="22"/>
          <w:szCs w:val="22"/>
          <w:lang w:val="en-US" w:eastAsia="en-US"/>
        </w:rPr>
        <w:tab/>
      </w:r>
      <w:r>
        <w:t>Encryption information</w:t>
      </w:r>
      <w:r>
        <w:tab/>
      </w:r>
      <w:r>
        <w:fldChar w:fldCharType="begin" w:fldLock="1"/>
      </w:r>
      <w:r>
        <w:instrText xml:space="preserve"> PAGEREF _Toc476910130 \h </w:instrText>
      </w:r>
      <w:r>
        <w:fldChar w:fldCharType="separate"/>
      </w:r>
      <w:r>
        <w:t>62</w:t>
      </w:r>
      <w:r>
        <w:fldChar w:fldCharType="end"/>
      </w:r>
    </w:p>
    <w:p w14:paraId="305F936E" w14:textId="77777777" w:rsidR="001A7114" w:rsidRDefault="001A7114">
      <w:pPr>
        <w:pStyle w:val="TOC3"/>
        <w:rPr>
          <w:rFonts w:ascii="Calibri" w:hAnsi="Calibri"/>
          <w:sz w:val="22"/>
          <w:szCs w:val="22"/>
          <w:lang w:val="en-US" w:eastAsia="en-US"/>
        </w:rPr>
      </w:pPr>
      <w:r>
        <w:t>9.3.8</w:t>
      </w:r>
      <w:r>
        <w:rPr>
          <w:rFonts w:ascii="Calibri" w:hAnsi="Calibri"/>
          <w:sz w:val="22"/>
          <w:szCs w:val="22"/>
          <w:lang w:val="en-US" w:eastAsia="en-US"/>
        </w:rPr>
        <w:tab/>
      </w:r>
      <w:r>
        <w:t>Frame Number</w:t>
      </w:r>
      <w:r>
        <w:tab/>
      </w:r>
      <w:r>
        <w:fldChar w:fldCharType="begin" w:fldLock="1"/>
      </w:r>
      <w:r>
        <w:instrText xml:space="preserve"> PAGEREF _Toc476910131 \h </w:instrText>
      </w:r>
      <w:r>
        <w:fldChar w:fldCharType="separate"/>
      </w:r>
      <w:r>
        <w:t>62</w:t>
      </w:r>
      <w:r>
        <w:fldChar w:fldCharType="end"/>
      </w:r>
    </w:p>
    <w:p w14:paraId="5DA7A160" w14:textId="77777777" w:rsidR="001A7114" w:rsidRDefault="001A7114">
      <w:pPr>
        <w:pStyle w:val="TOC3"/>
        <w:rPr>
          <w:rFonts w:ascii="Calibri" w:hAnsi="Calibri"/>
          <w:sz w:val="22"/>
          <w:szCs w:val="22"/>
          <w:lang w:val="en-US" w:eastAsia="en-US"/>
        </w:rPr>
      </w:pPr>
      <w:r>
        <w:t>9.3.9</w:t>
      </w:r>
      <w:r>
        <w:rPr>
          <w:rFonts w:ascii="Calibri" w:hAnsi="Calibri"/>
          <w:sz w:val="22"/>
          <w:szCs w:val="22"/>
          <w:lang w:val="en-US" w:eastAsia="en-US"/>
        </w:rPr>
        <w:tab/>
      </w:r>
      <w:r>
        <w:t>Handover reference</w:t>
      </w:r>
      <w:r>
        <w:tab/>
      </w:r>
      <w:r>
        <w:fldChar w:fldCharType="begin" w:fldLock="1"/>
      </w:r>
      <w:r>
        <w:instrText xml:space="preserve"> PAGEREF _Toc476910132 \h </w:instrText>
      </w:r>
      <w:r>
        <w:fldChar w:fldCharType="separate"/>
      </w:r>
      <w:r>
        <w:t>63</w:t>
      </w:r>
      <w:r>
        <w:fldChar w:fldCharType="end"/>
      </w:r>
    </w:p>
    <w:p w14:paraId="02E6C57B" w14:textId="77777777" w:rsidR="001A7114" w:rsidRDefault="001A7114">
      <w:pPr>
        <w:pStyle w:val="TOC3"/>
        <w:rPr>
          <w:rFonts w:ascii="Calibri" w:hAnsi="Calibri"/>
          <w:sz w:val="22"/>
          <w:szCs w:val="22"/>
          <w:lang w:val="en-US" w:eastAsia="en-US"/>
        </w:rPr>
      </w:pPr>
      <w:r>
        <w:t>9.3.10</w:t>
      </w:r>
      <w:r>
        <w:rPr>
          <w:rFonts w:ascii="Calibri" w:hAnsi="Calibri"/>
          <w:sz w:val="22"/>
          <w:szCs w:val="22"/>
          <w:lang w:val="en-US" w:eastAsia="en-US"/>
        </w:rPr>
        <w:tab/>
      </w:r>
      <w:r>
        <w:t>L1 Information</w:t>
      </w:r>
      <w:r>
        <w:tab/>
      </w:r>
      <w:r>
        <w:fldChar w:fldCharType="begin" w:fldLock="1"/>
      </w:r>
      <w:r>
        <w:instrText xml:space="preserve"> PAGEREF _Toc476910133 \h </w:instrText>
      </w:r>
      <w:r>
        <w:fldChar w:fldCharType="separate"/>
      </w:r>
      <w:r>
        <w:t>63</w:t>
      </w:r>
      <w:r>
        <w:fldChar w:fldCharType="end"/>
      </w:r>
    </w:p>
    <w:p w14:paraId="6A32BED9" w14:textId="77777777" w:rsidR="001A7114" w:rsidRDefault="001A7114">
      <w:pPr>
        <w:pStyle w:val="TOC3"/>
        <w:rPr>
          <w:rFonts w:ascii="Calibri" w:hAnsi="Calibri"/>
          <w:sz w:val="22"/>
          <w:szCs w:val="22"/>
          <w:lang w:val="en-US" w:eastAsia="en-US"/>
        </w:rPr>
      </w:pPr>
      <w:r>
        <w:t>9.3.11</w:t>
      </w:r>
      <w:r>
        <w:rPr>
          <w:rFonts w:ascii="Calibri" w:hAnsi="Calibri"/>
          <w:sz w:val="22"/>
          <w:szCs w:val="22"/>
          <w:lang w:val="en-US" w:eastAsia="en-US"/>
        </w:rPr>
        <w:tab/>
      </w:r>
      <w:r>
        <w:t>L3 Information (message name)</w:t>
      </w:r>
      <w:r>
        <w:tab/>
      </w:r>
      <w:r>
        <w:fldChar w:fldCharType="begin" w:fldLock="1"/>
      </w:r>
      <w:r>
        <w:instrText xml:space="preserve"> PAGEREF _Toc476910134 \h </w:instrText>
      </w:r>
      <w:r>
        <w:fldChar w:fldCharType="separate"/>
      </w:r>
      <w:r>
        <w:t>63</w:t>
      </w:r>
      <w:r>
        <w:fldChar w:fldCharType="end"/>
      </w:r>
    </w:p>
    <w:p w14:paraId="37D06965" w14:textId="77777777" w:rsidR="001A7114" w:rsidRDefault="001A7114">
      <w:pPr>
        <w:pStyle w:val="TOC3"/>
        <w:rPr>
          <w:rFonts w:ascii="Calibri" w:hAnsi="Calibri"/>
          <w:sz w:val="22"/>
          <w:szCs w:val="22"/>
          <w:lang w:val="en-US" w:eastAsia="en-US"/>
        </w:rPr>
      </w:pPr>
      <w:r>
        <w:t>9.3.12</w:t>
      </w:r>
      <w:r>
        <w:rPr>
          <w:rFonts w:ascii="Calibri" w:hAnsi="Calibri"/>
          <w:sz w:val="22"/>
          <w:szCs w:val="22"/>
          <w:lang w:val="en-US" w:eastAsia="en-US"/>
        </w:rPr>
        <w:tab/>
      </w:r>
      <w:r>
        <w:t>MS Identity</w:t>
      </w:r>
      <w:r>
        <w:tab/>
      </w:r>
      <w:r>
        <w:fldChar w:fldCharType="begin" w:fldLock="1"/>
      </w:r>
      <w:r>
        <w:instrText xml:space="preserve"> PAGEREF _Toc476910135 \h </w:instrText>
      </w:r>
      <w:r>
        <w:fldChar w:fldCharType="separate"/>
      </w:r>
      <w:r>
        <w:t>63</w:t>
      </w:r>
      <w:r>
        <w:fldChar w:fldCharType="end"/>
      </w:r>
    </w:p>
    <w:p w14:paraId="51681B03" w14:textId="77777777" w:rsidR="001A7114" w:rsidRDefault="001A7114">
      <w:pPr>
        <w:pStyle w:val="TOC3"/>
        <w:rPr>
          <w:rFonts w:ascii="Calibri" w:hAnsi="Calibri"/>
          <w:sz w:val="22"/>
          <w:szCs w:val="22"/>
          <w:lang w:val="en-US" w:eastAsia="en-US"/>
        </w:rPr>
      </w:pPr>
      <w:r>
        <w:t>9.3.13</w:t>
      </w:r>
      <w:r>
        <w:rPr>
          <w:rFonts w:ascii="Calibri" w:hAnsi="Calibri"/>
          <w:sz w:val="22"/>
          <w:szCs w:val="22"/>
          <w:lang w:val="en-US" w:eastAsia="en-US"/>
        </w:rPr>
        <w:tab/>
      </w:r>
      <w:r>
        <w:t>MS Power</w:t>
      </w:r>
      <w:r>
        <w:tab/>
      </w:r>
      <w:r>
        <w:fldChar w:fldCharType="begin" w:fldLock="1"/>
      </w:r>
      <w:r>
        <w:instrText xml:space="preserve"> PAGEREF _Toc476910136 \h </w:instrText>
      </w:r>
      <w:r>
        <w:fldChar w:fldCharType="separate"/>
      </w:r>
      <w:r>
        <w:t>63</w:t>
      </w:r>
      <w:r>
        <w:fldChar w:fldCharType="end"/>
      </w:r>
    </w:p>
    <w:p w14:paraId="21E11B55" w14:textId="77777777" w:rsidR="001A7114" w:rsidRDefault="001A7114">
      <w:pPr>
        <w:pStyle w:val="TOC3"/>
        <w:rPr>
          <w:rFonts w:ascii="Calibri" w:hAnsi="Calibri"/>
          <w:sz w:val="22"/>
          <w:szCs w:val="22"/>
          <w:lang w:val="en-US" w:eastAsia="en-US"/>
        </w:rPr>
      </w:pPr>
      <w:r>
        <w:t>9.3.14</w:t>
      </w:r>
      <w:r>
        <w:rPr>
          <w:rFonts w:ascii="Calibri" w:hAnsi="Calibri"/>
          <w:sz w:val="22"/>
          <w:szCs w:val="22"/>
          <w:lang w:val="en-US" w:eastAsia="en-US"/>
        </w:rPr>
        <w:tab/>
      </w:r>
      <w:r>
        <w:t>Paging Group</w:t>
      </w:r>
      <w:r>
        <w:tab/>
      </w:r>
      <w:r>
        <w:fldChar w:fldCharType="begin" w:fldLock="1"/>
      </w:r>
      <w:r>
        <w:instrText xml:space="preserve"> PAGEREF _Toc476910137 \h </w:instrText>
      </w:r>
      <w:r>
        <w:fldChar w:fldCharType="separate"/>
      </w:r>
      <w:r>
        <w:t>64</w:t>
      </w:r>
      <w:r>
        <w:fldChar w:fldCharType="end"/>
      </w:r>
    </w:p>
    <w:p w14:paraId="53E24C2B" w14:textId="77777777" w:rsidR="001A7114" w:rsidRDefault="001A7114">
      <w:pPr>
        <w:pStyle w:val="TOC3"/>
        <w:rPr>
          <w:rFonts w:ascii="Calibri" w:hAnsi="Calibri"/>
          <w:sz w:val="22"/>
          <w:szCs w:val="22"/>
          <w:lang w:val="en-US" w:eastAsia="en-US"/>
        </w:rPr>
      </w:pPr>
      <w:r>
        <w:t>9.3.15</w:t>
      </w:r>
      <w:r>
        <w:rPr>
          <w:rFonts w:ascii="Calibri" w:hAnsi="Calibri"/>
          <w:sz w:val="22"/>
          <w:szCs w:val="22"/>
          <w:lang w:val="en-US" w:eastAsia="en-US"/>
        </w:rPr>
        <w:tab/>
      </w:r>
      <w:r>
        <w:t>Paging Load</w:t>
      </w:r>
      <w:r>
        <w:tab/>
      </w:r>
      <w:r>
        <w:fldChar w:fldCharType="begin" w:fldLock="1"/>
      </w:r>
      <w:r>
        <w:instrText xml:space="preserve"> PAGEREF _Toc476910138 \h </w:instrText>
      </w:r>
      <w:r>
        <w:fldChar w:fldCharType="separate"/>
      </w:r>
      <w:r>
        <w:t>64</w:t>
      </w:r>
      <w:r>
        <w:fldChar w:fldCharType="end"/>
      </w:r>
    </w:p>
    <w:p w14:paraId="2B90E19E" w14:textId="77777777" w:rsidR="001A7114" w:rsidRDefault="001A7114">
      <w:pPr>
        <w:pStyle w:val="TOC3"/>
        <w:rPr>
          <w:rFonts w:ascii="Calibri" w:hAnsi="Calibri"/>
          <w:sz w:val="22"/>
          <w:szCs w:val="22"/>
          <w:lang w:val="en-US" w:eastAsia="en-US"/>
        </w:rPr>
      </w:pPr>
      <w:r>
        <w:t>9.3.16</w:t>
      </w:r>
      <w:r>
        <w:rPr>
          <w:rFonts w:ascii="Calibri" w:hAnsi="Calibri"/>
          <w:sz w:val="22"/>
          <w:szCs w:val="22"/>
          <w:lang w:val="en-US" w:eastAsia="en-US"/>
        </w:rPr>
        <w:tab/>
      </w:r>
      <w:r>
        <w:t>Physical Context</w:t>
      </w:r>
      <w:r>
        <w:tab/>
      </w:r>
      <w:r>
        <w:fldChar w:fldCharType="begin" w:fldLock="1"/>
      </w:r>
      <w:r>
        <w:instrText xml:space="preserve"> PAGEREF _Toc476910139 \h </w:instrText>
      </w:r>
      <w:r>
        <w:fldChar w:fldCharType="separate"/>
      </w:r>
      <w:r>
        <w:t>64</w:t>
      </w:r>
      <w:r>
        <w:fldChar w:fldCharType="end"/>
      </w:r>
    </w:p>
    <w:p w14:paraId="702C35A0" w14:textId="77777777" w:rsidR="001A7114" w:rsidRDefault="001A7114">
      <w:pPr>
        <w:pStyle w:val="TOC3"/>
        <w:rPr>
          <w:rFonts w:ascii="Calibri" w:hAnsi="Calibri"/>
          <w:sz w:val="22"/>
          <w:szCs w:val="22"/>
          <w:lang w:val="en-US" w:eastAsia="en-US"/>
        </w:rPr>
      </w:pPr>
      <w:r>
        <w:t>9.3.17</w:t>
      </w:r>
      <w:r>
        <w:rPr>
          <w:rFonts w:ascii="Calibri" w:hAnsi="Calibri"/>
          <w:sz w:val="22"/>
          <w:szCs w:val="22"/>
          <w:lang w:val="en-US" w:eastAsia="en-US"/>
        </w:rPr>
        <w:tab/>
      </w:r>
      <w:r>
        <w:t>Access Delay</w:t>
      </w:r>
      <w:r>
        <w:tab/>
      </w:r>
      <w:r>
        <w:fldChar w:fldCharType="begin" w:fldLock="1"/>
      </w:r>
      <w:r>
        <w:instrText xml:space="preserve"> PAGEREF _Toc476910140 \h </w:instrText>
      </w:r>
      <w:r>
        <w:fldChar w:fldCharType="separate"/>
      </w:r>
      <w:r>
        <w:t>65</w:t>
      </w:r>
      <w:r>
        <w:fldChar w:fldCharType="end"/>
      </w:r>
    </w:p>
    <w:p w14:paraId="6B12230C" w14:textId="77777777" w:rsidR="001A7114" w:rsidRDefault="001A7114">
      <w:pPr>
        <w:pStyle w:val="TOC3"/>
        <w:rPr>
          <w:rFonts w:ascii="Calibri" w:hAnsi="Calibri"/>
          <w:sz w:val="22"/>
          <w:szCs w:val="22"/>
          <w:lang w:val="en-US" w:eastAsia="en-US"/>
        </w:rPr>
      </w:pPr>
      <w:r>
        <w:t>9.3.18</w:t>
      </w:r>
      <w:r>
        <w:rPr>
          <w:rFonts w:ascii="Calibri" w:hAnsi="Calibri"/>
          <w:sz w:val="22"/>
          <w:szCs w:val="22"/>
          <w:lang w:val="en-US" w:eastAsia="en-US"/>
        </w:rPr>
        <w:tab/>
      </w:r>
      <w:r>
        <w:t>RACH Load</w:t>
      </w:r>
      <w:r>
        <w:tab/>
      </w:r>
      <w:r>
        <w:fldChar w:fldCharType="begin" w:fldLock="1"/>
      </w:r>
      <w:r>
        <w:instrText xml:space="preserve"> PAGEREF _Toc476910141 \h </w:instrText>
      </w:r>
      <w:r>
        <w:fldChar w:fldCharType="separate"/>
      </w:r>
      <w:r>
        <w:t>65</w:t>
      </w:r>
      <w:r>
        <w:fldChar w:fldCharType="end"/>
      </w:r>
    </w:p>
    <w:p w14:paraId="31D7812A" w14:textId="77777777" w:rsidR="001A7114" w:rsidRDefault="001A7114">
      <w:pPr>
        <w:pStyle w:val="TOC3"/>
        <w:rPr>
          <w:rFonts w:ascii="Calibri" w:hAnsi="Calibri"/>
          <w:sz w:val="22"/>
          <w:szCs w:val="22"/>
          <w:lang w:val="en-US" w:eastAsia="en-US"/>
        </w:rPr>
      </w:pPr>
      <w:r>
        <w:t>9.3.19</w:t>
      </w:r>
      <w:r>
        <w:rPr>
          <w:rFonts w:ascii="Calibri" w:hAnsi="Calibri"/>
          <w:sz w:val="22"/>
          <w:szCs w:val="22"/>
          <w:lang w:val="en-US" w:eastAsia="en-US"/>
        </w:rPr>
        <w:tab/>
      </w:r>
      <w:r>
        <w:t>Request Reference</w:t>
      </w:r>
      <w:r>
        <w:tab/>
      </w:r>
      <w:r>
        <w:fldChar w:fldCharType="begin" w:fldLock="1"/>
      </w:r>
      <w:r>
        <w:instrText xml:space="preserve"> PAGEREF _Toc476910142 \h </w:instrText>
      </w:r>
      <w:r>
        <w:fldChar w:fldCharType="separate"/>
      </w:r>
      <w:r>
        <w:t>65</w:t>
      </w:r>
      <w:r>
        <w:fldChar w:fldCharType="end"/>
      </w:r>
    </w:p>
    <w:p w14:paraId="33830133" w14:textId="77777777" w:rsidR="001A7114" w:rsidRDefault="001A7114">
      <w:pPr>
        <w:pStyle w:val="TOC3"/>
        <w:rPr>
          <w:rFonts w:ascii="Calibri" w:hAnsi="Calibri"/>
          <w:sz w:val="22"/>
          <w:szCs w:val="22"/>
          <w:lang w:val="en-US" w:eastAsia="en-US"/>
        </w:rPr>
      </w:pPr>
      <w:r>
        <w:t>9.3.20</w:t>
      </w:r>
      <w:r>
        <w:rPr>
          <w:rFonts w:ascii="Calibri" w:hAnsi="Calibri"/>
          <w:sz w:val="22"/>
          <w:szCs w:val="22"/>
          <w:lang w:val="en-US" w:eastAsia="en-US"/>
        </w:rPr>
        <w:tab/>
      </w:r>
      <w:r>
        <w:t>Release Mode</w:t>
      </w:r>
      <w:r>
        <w:tab/>
      </w:r>
      <w:r>
        <w:fldChar w:fldCharType="begin" w:fldLock="1"/>
      </w:r>
      <w:r>
        <w:instrText xml:space="preserve"> PAGEREF _Toc476910143 \h </w:instrText>
      </w:r>
      <w:r>
        <w:fldChar w:fldCharType="separate"/>
      </w:r>
      <w:r>
        <w:t>66</w:t>
      </w:r>
      <w:r>
        <w:fldChar w:fldCharType="end"/>
      </w:r>
    </w:p>
    <w:p w14:paraId="43D1CC4E" w14:textId="77777777" w:rsidR="001A7114" w:rsidRDefault="001A7114">
      <w:pPr>
        <w:pStyle w:val="TOC3"/>
        <w:rPr>
          <w:rFonts w:ascii="Calibri" w:hAnsi="Calibri"/>
          <w:sz w:val="22"/>
          <w:szCs w:val="22"/>
          <w:lang w:val="en-US" w:eastAsia="en-US"/>
        </w:rPr>
      </w:pPr>
      <w:r>
        <w:t>9.3.21</w:t>
      </w:r>
      <w:r>
        <w:rPr>
          <w:rFonts w:ascii="Calibri" w:hAnsi="Calibri"/>
          <w:sz w:val="22"/>
          <w:szCs w:val="22"/>
          <w:lang w:val="en-US" w:eastAsia="en-US"/>
        </w:rPr>
        <w:tab/>
      </w:r>
      <w:r>
        <w:t>Resource Information</w:t>
      </w:r>
      <w:r>
        <w:tab/>
      </w:r>
      <w:r>
        <w:fldChar w:fldCharType="begin" w:fldLock="1"/>
      </w:r>
      <w:r>
        <w:instrText xml:space="preserve"> PAGEREF _Toc476910144 \h </w:instrText>
      </w:r>
      <w:r>
        <w:fldChar w:fldCharType="separate"/>
      </w:r>
      <w:r>
        <w:t>66</w:t>
      </w:r>
      <w:r>
        <w:fldChar w:fldCharType="end"/>
      </w:r>
    </w:p>
    <w:p w14:paraId="6297B0D0" w14:textId="77777777" w:rsidR="001A7114" w:rsidRDefault="001A7114">
      <w:pPr>
        <w:pStyle w:val="TOC3"/>
        <w:rPr>
          <w:rFonts w:ascii="Calibri" w:hAnsi="Calibri"/>
          <w:sz w:val="22"/>
          <w:szCs w:val="22"/>
          <w:lang w:val="en-US" w:eastAsia="en-US"/>
        </w:rPr>
      </w:pPr>
      <w:r>
        <w:t>9.3.22</w:t>
      </w:r>
      <w:r>
        <w:rPr>
          <w:rFonts w:ascii="Calibri" w:hAnsi="Calibri"/>
          <w:sz w:val="22"/>
          <w:szCs w:val="22"/>
          <w:lang w:val="en-US" w:eastAsia="en-US"/>
        </w:rPr>
        <w:tab/>
      </w:r>
      <w:r>
        <w:t>RLM Cause</w:t>
      </w:r>
      <w:r>
        <w:tab/>
      </w:r>
      <w:r>
        <w:fldChar w:fldCharType="begin" w:fldLock="1"/>
      </w:r>
      <w:r>
        <w:instrText xml:space="preserve"> PAGEREF _Toc476910145 \h </w:instrText>
      </w:r>
      <w:r>
        <w:fldChar w:fldCharType="separate"/>
      </w:r>
      <w:r>
        <w:t>66</w:t>
      </w:r>
      <w:r>
        <w:fldChar w:fldCharType="end"/>
      </w:r>
    </w:p>
    <w:p w14:paraId="70670BA7" w14:textId="77777777" w:rsidR="001A7114" w:rsidRDefault="001A7114">
      <w:pPr>
        <w:pStyle w:val="TOC3"/>
        <w:rPr>
          <w:rFonts w:ascii="Calibri" w:hAnsi="Calibri"/>
          <w:sz w:val="22"/>
          <w:szCs w:val="22"/>
          <w:lang w:val="en-US" w:eastAsia="en-US"/>
        </w:rPr>
      </w:pPr>
      <w:r>
        <w:t>9.3.23</w:t>
      </w:r>
      <w:r>
        <w:rPr>
          <w:rFonts w:ascii="Calibri" w:hAnsi="Calibri"/>
          <w:sz w:val="22"/>
          <w:szCs w:val="22"/>
          <w:lang w:val="en-US" w:eastAsia="en-US"/>
        </w:rPr>
        <w:tab/>
      </w:r>
      <w:r>
        <w:t>Starting Time</w:t>
      </w:r>
      <w:r>
        <w:tab/>
      </w:r>
      <w:r>
        <w:fldChar w:fldCharType="begin" w:fldLock="1"/>
      </w:r>
      <w:r>
        <w:instrText xml:space="preserve"> PAGEREF _Toc476910146 \h </w:instrText>
      </w:r>
      <w:r>
        <w:fldChar w:fldCharType="separate"/>
      </w:r>
      <w:r>
        <w:t>67</w:t>
      </w:r>
      <w:r>
        <w:fldChar w:fldCharType="end"/>
      </w:r>
    </w:p>
    <w:p w14:paraId="3C36FBAE" w14:textId="77777777" w:rsidR="001A7114" w:rsidRDefault="001A7114">
      <w:pPr>
        <w:pStyle w:val="TOC3"/>
        <w:rPr>
          <w:rFonts w:ascii="Calibri" w:hAnsi="Calibri"/>
          <w:sz w:val="22"/>
          <w:szCs w:val="22"/>
          <w:lang w:val="en-US" w:eastAsia="en-US"/>
        </w:rPr>
      </w:pPr>
      <w:r>
        <w:t>9.3.24</w:t>
      </w:r>
      <w:r>
        <w:rPr>
          <w:rFonts w:ascii="Calibri" w:hAnsi="Calibri"/>
          <w:sz w:val="22"/>
          <w:szCs w:val="22"/>
          <w:lang w:val="en-US" w:eastAsia="en-US"/>
        </w:rPr>
        <w:tab/>
      </w:r>
      <w:r>
        <w:t>Timing Advance</w:t>
      </w:r>
      <w:r>
        <w:tab/>
      </w:r>
      <w:r>
        <w:fldChar w:fldCharType="begin" w:fldLock="1"/>
      </w:r>
      <w:r>
        <w:instrText xml:space="preserve"> PAGEREF _Toc476910147 \h </w:instrText>
      </w:r>
      <w:r>
        <w:fldChar w:fldCharType="separate"/>
      </w:r>
      <w:r>
        <w:t>67</w:t>
      </w:r>
      <w:r>
        <w:fldChar w:fldCharType="end"/>
      </w:r>
    </w:p>
    <w:p w14:paraId="24621F59" w14:textId="77777777" w:rsidR="001A7114" w:rsidRDefault="001A7114">
      <w:pPr>
        <w:pStyle w:val="TOC3"/>
        <w:rPr>
          <w:rFonts w:ascii="Calibri" w:hAnsi="Calibri"/>
          <w:sz w:val="22"/>
          <w:szCs w:val="22"/>
          <w:lang w:val="en-US" w:eastAsia="en-US"/>
        </w:rPr>
      </w:pPr>
      <w:r>
        <w:t>9.3.25</w:t>
      </w:r>
      <w:r>
        <w:rPr>
          <w:rFonts w:ascii="Calibri" w:hAnsi="Calibri"/>
          <w:sz w:val="22"/>
          <w:szCs w:val="22"/>
          <w:lang w:val="en-US" w:eastAsia="en-US"/>
        </w:rPr>
        <w:tab/>
      </w:r>
      <w:r>
        <w:t>Uplink Measurements</w:t>
      </w:r>
      <w:r>
        <w:tab/>
      </w:r>
      <w:r>
        <w:fldChar w:fldCharType="begin" w:fldLock="1"/>
      </w:r>
      <w:r>
        <w:instrText xml:space="preserve"> PAGEREF _Toc476910148 \h </w:instrText>
      </w:r>
      <w:r>
        <w:fldChar w:fldCharType="separate"/>
      </w:r>
      <w:r>
        <w:t>67</w:t>
      </w:r>
      <w:r>
        <w:fldChar w:fldCharType="end"/>
      </w:r>
    </w:p>
    <w:p w14:paraId="63596AB4" w14:textId="77777777" w:rsidR="001A7114" w:rsidRDefault="001A7114">
      <w:pPr>
        <w:pStyle w:val="TOC3"/>
        <w:rPr>
          <w:rFonts w:ascii="Calibri" w:hAnsi="Calibri"/>
          <w:sz w:val="22"/>
          <w:szCs w:val="22"/>
          <w:lang w:val="en-US" w:eastAsia="en-US"/>
        </w:rPr>
      </w:pPr>
      <w:r>
        <w:t>9.3.26</w:t>
      </w:r>
      <w:r>
        <w:rPr>
          <w:rFonts w:ascii="Calibri" w:hAnsi="Calibri"/>
          <w:sz w:val="22"/>
          <w:szCs w:val="22"/>
          <w:lang w:val="en-US" w:eastAsia="en-US"/>
        </w:rPr>
        <w:tab/>
      </w:r>
      <w:r>
        <w:t>Cause</w:t>
      </w:r>
      <w:r>
        <w:tab/>
      </w:r>
      <w:r>
        <w:fldChar w:fldCharType="begin" w:fldLock="1"/>
      </w:r>
      <w:r>
        <w:instrText xml:space="preserve"> PAGEREF _Toc476910149 \h </w:instrText>
      </w:r>
      <w:r>
        <w:fldChar w:fldCharType="separate"/>
      </w:r>
      <w:r>
        <w:t>68</w:t>
      </w:r>
      <w:r>
        <w:fldChar w:fldCharType="end"/>
      </w:r>
    </w:p>
    <w:p w14:paraId="785F5F44" w14:textId="77777777" w:rsidR="001A7114" w:rsidRDefault="001A7114">
      <w:pPr>
        <w:pStyle w:val="TOC3"/>
        <w:rPr>
          <w:rFonts w:ascii="Calibri" w:hAnsi="Calibri"/>
          <w:sz w:val="22"/>
          <w:szCs w:val="22"/>
          <w:lang w:val="en-US" w:eastAsia="en-US"/>
        </w:rPr>
      </w:pPr>
      <w:r>
        <w:t>9.3.27</w:t>
      </w:r>
      <w:r>
        <w:rPr>
          <w:rFonts w:ascii="Calibri" w:hAnsi="Calibri"/>
          <w:sz w:val="22"/>
          <w:szCs w:val="22"/>
          <w:lang w:val="en-US" w:eastAsia="en-US"/>
        </w:rPr>
        <w:tab/>
      </w:r>
      <w:r>
        <w:t>Measurement result number</w:t>
      </w:r>
      <w:r>
        <w:tab/>
      </w:r>
      <w:r>
        <w:fldChar w:fldCharType="begin" w:fldLock="1"/>
      </w:r>
      <w:r>
        <w:instrText xml:space="preserve"> PAGEREF _Toc476910150 \h </w:instrText>
      </w:r>
      <w:r>
        <w:fldChar w:fldCharType="separate"/>
      </w:r>
      <w:r>
        <w:t>71</w:t>
      </w:r>
      <w:r>
        <w:fldChar w:fldCharType="end"/>
      </w:r>
    </w:p>
    <w:p w14:paraId="7DD6B8C6" w14:textId="77777777" w:rsidR="001A7114" w:rsidRDefault="001A7114">
      <w:pPr>
        <w:pStyle w:val="TOC3"/>
        <w:rPr>
          <w:rFonts w:ascii="Calibri" w:hAnsi="Calibri"/>
          <w:sz w:val="22"/>
          <w:szCs w:val="22"/>
          <w:lang w:val="en-US" w:eastAsia="en-US"/>
        </w:rPr>
      </w:pPr>
      <w:r>
        <w:t>9.3.28</w:t>
      </w:r>
      <w:r>
        <w:rPr>
          <w:rFonts w:ascii="Calibri" w:hAnsi="Calibri"/>
          <w:sz w:val="22"/>
          <w:szCs w:val="22"/>
          <w:lang w:val="en-US" w:eastAsia="en-US"/>
        </w:rPr>
        <w:tab/>
      </w:r>
      <w:r>
        <w:t>Message Identifier</w:t>
      </w:r>
      <w:r>
        <w:tab/>
      </w:r>
      <w:r>
        <w:fldChar w:fldCharType="begin" w:fldLock="1"/>
      </w:r>
      <w:r>
        <w:instrText xml:space="preserve"> PAGEREF _Toc476910151 \h </w:instrText>
      </w:r>
      <w:r>
        <w:fldChar w:fldCharType="separate"/>
      </w:r>
      <w:r>
        <w:t>71</w:t>
      </w:r>
      <w:r>
        <w:fldChar w:fldCharType="end"/>
      </w:r>
    </w:p>
    <w:p w14:paraId="317B748C" w14:textId="77777777" w:rsidR="001A7114" w:rsidRDefault="001A7114">
      <w:pPr>
        <w:pStyle w:val="TOC3"/>
        <w:rPr>
          <w:rFonts w:ascii="Calibri" w:hAnsi="Calibri"/>
          <w:sz w:val="22"/>
          <w:szCs w:val="22"/>
          <w:lang w:val="en-US" w:eastAsia="en-US"/>
        </w:rPr>
      </w:pPr>
      <w:r>
        <w:t>9.3.29</w:t>
      </w:r>
      <w:r>
        <w:rPr>
          <w:rFonts w:ascii="Calibri" w:hAnsi="Calibri"/>
          <w:sz w:val="22"/>
          <w:szCs w:val="22"/>
          <w:lang w:val="en-US" w:eastAsia="en-US"/>
        </w:rPr>
        <w:tab/>
      </w:r>
      <w:r>
        <w:t>SACCH Information</w:t>
      </w:r>
      <w:r>
        <w:tab/>
      </w:r>
      <w:r>
        <w:fldChar w:fldCharType="begin" w:fldLock="1"/>
      </w:r>
      <w:r>
        <w:instrText xml:space="preserve"> PAGEREF _Toc476910152 \h </w:instrText>
      </w:r>
      <w:r>
        <w:fldChar w:fldCharType="separate"/>
      </w:r>
      <w:r>
        <w:t>71</w:t>
      </w:r>
      <w:r>
        <w:fldChar w:fldCharType="end"/>
      </w:r>
    </w:p>
    <w:p w14:paraId="6832F8FF" w14:textId="77777777" w:rsidR="001A7114" w:rsidRDefault="001A7114">
      <w:pPr>
        <w:pStyle w:val="TOC3"/>
        <w:rPr>
          <w:rFonts w:ascii="Calibri" w:hAnsi="Calibri"/>
          <w:sz w:val="22"/>
          <w:szCs w:val="22"/>
          <w:lang w:val="en-US" w:eastAsia="en-US"/>
        </w:rPr>
      </w:pPr>
      <w:r>
        <w:t>9.3.30</w:t>
      </w:r>
      <w:r>
        <w:rPr>
          <w:rFonts w:ascii="Calibri" w:hAnsi="Calibri"/>
          <w:sz w:val="22"/>
          <w:szCs w:val="22"/>
          <w:lang w:val="en-US" w:eastAsia="en-US"/>
        </w:rPr>
        <w:tab/>
      </w:r>
      <w:r>
        <w:t>System Info Type</w:t>
      </w:r>
      <w:r>
        <w:tab/>
      </w:r>
      <w:r>
        <w:fldChar w:fldCharType="begin" w:fldLock="1"/>
      </w:r>
      <w:r>
        <w:instrText xml:space="preserve"> PAGEREF _Toc476910153 \h </w:instrText>
      </w:r>
      <w:r>
        <w:fldChar w:fldCharType="separate"/>
      </w:r>
      <w:r>
        <w:t>72</w:t>
      </w:r>
      <w:r>
        <w:fldChar w:fldCharType="end"/>
      </w:r>
    </w:p>
    <w:p w14:paraId="06873C30" w14:textId="77777777" w:rsidR="001A7114" w:rsidRDefault="001A7114">
      <w:pPr>
        <w:pStyle w:val="TOC3"/>
        <w:rPr>
          <w:rFonts w:ascii="Calibri" w:hAnsi="Calibri"/>
          <w:sz w:val="22"/>
          <w:szCs w:val="22"/>
          <w:lang w:val="en-US" w:eastAsia="en-US"/>
        </w:rPr>
      </w:pPr>
      <w:r>
        <w:t>9.3.31</w:t>
      </w:r>
      <w:r>
        <w:rPr>
          <w:rFonts w:ascii="Calibri" w:hAnsi="Calibri"/>
          <w:sz w:val="22"/>
          <w:szCs w:val="22"/>
          <w:lang w:val="en-US" w:eastAsia="en-US"/>
        </w:rPr>
        <w:tab/>
      </w:r>
      <w:r>
        <w:t>MS Power Parameters</w:t>
      </w:r>
      <w:r>
        <w:tab/>
      </w:r>
      <w:r>
        <w:fldChar w:fldCharType="begin" w:fldLock="1"/>
      </w:r>
      <w:r>
        <w:instrText xml:space="preserve"> PAGEREF _Toc476910154 \h </w:instrText>
      </w:r>
      <w:r>
        <w:fldChar w:fldCharType="separate"/>
      </w:r>
      <w:r>
        <w:t>73</w:t>
      </w:r>
      <w:r>
        <w:fldChar w:fldCharType="end"/>
      </w:r>
    </w:p>
    <w:p w14:paraId="0D1C9FFC" w14:textId="77777777" w:rsidR="001A7114" w:rsidRDefault="001A7114">
      <w:pPr>
        <w:pStyle w:val="TOC3"/>
        <w:rPr>
          <w:rFonts w:ascii="Calibri" w:hAnsi="Calibri"/>
          <w:sz w:val="22"/>
          <w:szCs w:val="22"/>
          <w:lang w:val="en-US" w:eastAsia="en-US"/>
        </w:rPr>
      </w:pPr>
      <w:r>
        <w:lastRenderedPageBreak/>
        <w:t>9.3.32</w:t>
      </w:r>
      <w:r>
        <w:rPr>
          <w:rFonts w:ascii="Calibri" w:hAnsi="Calibri"/>
          <w:sz w:val="22"/>
          <w:szCs w:val="22"/>
          <w:lang w:val="en-US" w:eastAsia="en-US"/>
        </w:rPr>
        <w:tab/>
      </w:r>
      <w:r>
        <w:t>BS Power Parameters</w:t>
      </w:r>
      <w:r>
        <w:tab/>
      </w:r>
      <w:r>
        <w:fldChar w:fldCharType="begin" w:fldLock="1"/>
      </w:r>
      <w:r>
        <w:instrText xml:space="preserve"> PAGEREF _Toc476910155 \h </w:instrText>
      </w:r>
      <w:r>
        <w:fldChar w:fldCharType="separate"/>
      </w:r>
      <w:r>
        <w:t>73</w:t>
      </w:r>
      <w:r>
        <w:fldChar w:fldCharType="end"/>
      </w:r>
    </w:p>
    <w:p w14:paraId="1E322FE9" w14:textId="77777777" w:rsidR="001A7114" w:rsidRDefault="001A7114">
      <w:pPr>
        <w:pStyle w:val="TOC3"/>
        <w:rPr>
          <w:rFonts w:ascii="Calibri" w:hAnsi="Calibri"/>
          <w:sz w:val="22"/>
          <w:szCs w:val="22"/>
          <w:lang w:val="en-US" w:eastAsia="en-US"/>
        </w:rPr>
      </w:pPr>
      <w:r>
        <w:t>9.3.33</w:t>
      </w:r>
      <w:r>
        <w:rPr>
          <w:rFonts w:ascii="Calibri" w:hAnsi="Calibri"/>
          <w:sz w:val="22"/>
          <w:szCs w:val="22"/>
          <w:lang w:val="en-US" w:eastAsia="en-US"/>
        </w:rPr>
        <w:tab/>
      </w:r>
      <w:r>
        <w:t>Pre-processing Parameters</w:t>
      </w:r>
      <w:r>
        <w:tab/>
      </w:r>
      <w:r>
        <w:fldChar w:fldCharType="begin" w:fldLock="1"/>
      </w:r>
      <w:r>
        <w:instrText xml:space="preserve"> PAGEREF _Toc476910156 \h </w:instrText>
      </w:r>
      <w:r>
        <w:fldChar w:fldCharType="separate"/>
      </w:r>
      <w:r>
        <w:t>74</w:t>
      </w:r>
      <w:r>
        <w:fldChar w:fldCharType="end"/>
      </w:r>
    </w:p>
    <w:p w14:paraId="0664BB50" w14:textId="77777777" w:rsidR="001A7114" w:rsidRDefault="001A7114">
      <w:pPr>
        <w:pStyle w:val="TOC3"/>
        <w:rPr>
          <w:rFonts w:ascii="Calibri" w:hAnsi="Calibri"/>
          <w:sz w:val="22"/>
          <w:szCs w:val="22"/>
          <w:lang w:val="en-US" w:eastAsia="en-US"/>
        </w:rPr>
      </w:pPr>
      <w:r>
        <w:t>9.3.34</w:t>
      </w:r>
      <w:r>
        <w:rPr>
          <w:rFonts w:ascii="Calibri" w:hAnsi="Calibri"/>
          <w:sz w:val="22"/>
          <w:szCs w:val="22"/>
          <w:lang w:val="en-US" w:eastAsia="en-US"/>
        </w:rPr>
        <w:tab/>
      </w:r>
      <w:r>
        <w:t>Pre-processed Measurements</w:t>
      </w:r>
      <w:r>
        <w:tab/>
      </w:r>
      <w:r>
        <w:fldChar w:fldCharType="begin" w:fldLock="1"/>
      </w:r>
      <w:r>
        <w:instrText xml:space="preserve"> PAGEREF _Toc476910157 \h </w:instrText>
      </w:r>
      <w:r>
        <w:fldChar w:fldCharType="separate"/>
      </w:r>
      <w:r>
        <w:t>74</w:t>
      </w:r>
      <w:r>
        <w:fldChar w:fldCharType="end"/>
      </w:r>
    </w:p>
    <w:p w14:paraId="6172B258" w14:textId="77777777" w:rsidR="001A7114" w:rsidRDefault="001A7114">
      <w:pPr>
        <w:pStyle w:val="TOC3"/>
        <w:rPr>
          <w:rFonts w:ascii="Calibri" w:hAnsi="Calibri"/>
          <w:sz w:val="22"/>
          <w:szCs w:val="22"/>
          <w:lang w:val="en-US" w:eastAsia="en-US"/>
        </w:rPr>
      </w:pPr>
      <w:r>
        <w:t>9.3.35</w:t>
      </w:r>
      <w:r>
        <w:rPr>
          <w:rFonts w:ascii="Calibri" w:hAnsi="Calibri"/>
          <w:sz w:val="22"/>
          <w:szCs w:val="22"/>
          <w:lang w:val="en-US" w:eastAsia="en-US"/>
        </w:rPr>
        <w:tab/>
      </w:r>
      <w:r>
        <w:t>Full Immediate Assign Info</w:t>
      </w:r>
      <w:r>
        <w:tab/>
      </w:r>
      <w:r>
        <w:fldChar w:fldCharType="begin" w:fldLock="1"/>
      </w:r>
      <w:r>
        <w:instrText xml:space="preserve"> PAGEREF _Toc476910158 \h </w:instrText>
      </w:r>
      <w:r>
        <w:fldChar w:fldCharType="separate"/>
      </w:r>
      <w:r>
        <w:t>74</w:t>
      </w:r>
      <w:r>
        <w:fldChar w:fldCharType="end"/>
      </w:r>
    </w:p>
    <w:p w14:paraId="0830C259" w14:textId="77777777" w:rsidR="001A7114" w:rsidRDefault="001A7114">
      <w:pPr>
        <w:pStyle w:val="TOC3"/>
        <w:rPr>
          <w:rFonts w:ascii="Calibri" w:hAnsi="Calibri"/>
          <w:sz w:val="22"/>
          <w:szCs w:val="22"/>
          <w:lang w:val="en-US" w:eastAsia="en-US"/>
        </w:rPr>
      </w:pPr>
      <w:r>
        <w:t>9.3.36</w:t>
      </w:r>
      <w:r>
        <w:rPr>
          <w:rFonts w:ascii="Calibri" w:hAnsi="Calibri"/>
          <w:sz w:val="22"/>
          <w:szCs w:val="22"/>
          <w:lang w:val="en-US" w:eastAsia="en-US"/>
        </w:rPr>
        <w:tab/>
      </w:r>
      <w:r>
        <w:t>SMSCB Information</w:t>
      </w:r>
      <w:r>
        <w:tab/>
      </w:r>
      <w:r>
        <w:fldChar w:fldCharType="begin" w:fldLock="1"/>
      </w:r>
      <w:r>
        <w:instrText xml:space="preserve"> PAGEREF _Toc476910159 \h </w:instrText>
      </w:r>
      <w:r>
        <w:fldChar w:fldCharType="separate"/>
      </w:r>
      <w:r>
        <w:t>75</w:t>
      </w:r>
      <w:r>
        <w:fldChar w:fldCharType="end"/>
      </w:r>
    </w:p>
    <w:p w14:paraId="519C84C8" w14:textId="77777777" w:rsidR="001A7114" w:rsidRDefault="001A7114">
      <w:pPr>
        <w:pStyle w:val="TOC3"/>
        <w:rPr>
          <w:rFonts w:ascii="Calibri" w:hAnsi="Calibri"/>
          <w:sz w:val="22"/>
          <w:szCs w:val="22"/>
          <w:lang w:val="en-US" w:eastAsia="en-US"/>
        </w:rPr>
      </w:pPr>
      <w:r>
        <w:t>9.3.37</w:t>
      </w:r>
      <w:r>
        <w:rPr>
          <w:rFonts w:ascii="Calibri" w:hAnsi="Calibri"/>
          <w:sz w:val="22"/>
          <w:szCs w:val="22"/>
          <w:lang w:val="en-US" w:eastAsia="en-US"/>
        </w:rPr>
        <w:tab/>
      </w:r>
      <w:r>
        <w:t>MS Timing Offset</w:t>
      </w:r>
      <w:r>
        <w:tab/>
      </w:r>
      <w:r>
        <w:fldChar w:fldCharType="begin" w:fldLock="1"/>
      </w:r>
      <w:r>
        <w:instrText xml:space="preserve"> PAGEREF _Toc476910160 \h </w:instrText>
      </w:r>
      <w:r>
        <w:fldChar w:fldCharType="separate"/>
      </w:r>
      <w:r>
        <w:t>75</w:t>
      </w:r>
      <w:r>
        <w:fldChar w:fldCharType="end"/>
      </w:r>
    </w:p>
    <w:p w14:paraId="7C9ECC30" w14:textId="77777777" w:rsidR="001A7114" w:rsidRDefault="001A7114">
      <w:pPr>
        <w:pStyle w:val="TOC3"/>
        <w:rPr>
          <w:rFonts w:ascii="Calibri" w:hAnsi="Calibri"/>
          <w:sz w:val="22"/>
          <w:szCs w:val="22"/>
          <w:lang w:val="en-US" w:eastAsia="en-US"/>
        </w:rPr>
      </w:pPr>
      <w:r>
        <w:t>9.3.38</w:t>
      </w:r>
      <w:r>
        <w:rPr>
          <w:rFonts w:ascii="Calibri" w:hAnsi="Calibri"/>
          <w:sz w:val="22"/>
          <w:szCs w:val="22"/>
          <w:lang w:val="en-US" w:eastAsia="en-US"/>
        </w:rPr>
        <w:tab/>
      </w:r>
      <w:r>
        <w:t>Erroneous Message</w:t>
      </w:r>
      <w:r>
        <w:tab/>
      </w:r>
      <w:r>
        <w:fldChar w:fldCharType="begin" w:fldLock="1"/>
      </w:r>
      <w:r>
        <w:instrText xml:space="preserve"> PAGEREF _Toc476910161 \h </w:instrText>
      </w:r>
      <w:r>
        <w:fldChar w:fldCharType="separate"/>
      </w:r>
      <w:r>
        <w:t>75</w:t>
      </w:r>
      <w:r>
        <w:fldChar w:fldCharType="end"/>
      </w:r>
    </w:p>
    <w:p w14:paraId="730C3DFA" w14:textId="77777777" w:rsidR="001A7114" w:rsidRDefault="001A7114">
      <w:pPr>
        <w:pStyle w:val="TOC3"/>
        <w:rPr>
          <w:rFonts w:ascii="Calibri" w:hAnsi="Calibri"/>
          <w:sz w:val="22"/>
          <w:szCs w:val="22"/>
          <w:lang w:val="en-US" w:eastAsia="en-US"/>
        </w:rPr>
      </w:pPr>
      <w:r>
        <w:t>9.3.39</w:t>
      </w:r>
      <w:r>
        <w:rPr>
          <w:rFonts w:ascii="Calibri" w:hAnsi="Calibri"/>
          <w:sz w:val="22"/>
          <w:szCs w:val="22"/>
          <w:lang w:val="en-US" w:eastAsia="en-US"/>
        </w:rPr>
        <w:tab/>
      </w:r>
      <w:r>
        <w:t>Full BCCH Information (message name)</w:t>
      </w:r>
      <w:r>
        <w:tab/>
      </w:r>
      <w:r>
        <w:fldChar w:fldCharType="begin" w:fldLock="1"/>
      </w:r>
      <w:r>
        <w:instrText xml:space="preserve"> PAGEREF _Toc476910162 \h </w:instrText>
      </w:r>
      <w:r>
        <w:fldChar w:fldCharType="separate"/>
      </w:r>
      <w:r>
        <w:t>75</w:t>
      </w:r>
      <w:r>
        <w:fldChar w:fldCharType="end"/>
      </w:r>
    </w:p>
    <w:p w14:paraId="37B2996E" w14:textId="77777777" w:rsidR="001A7114" w:rsidRDefault="001A7114">
      <w:pPr>
        <w:pStyle w:val="TOC3"/>
        <w:rPr>
          <w:rFonts w:ascii="Calibri" w:hAnsi="Calibri"/>
          <w:sz w:val="22"/>
          <w:szCs w:val="22"/>
          <w:lang w:val="en-US" w:eastAsia="en-US"/>
        </w:rPr>
      </w:pPr>
      <w:r>
        <w:t>9.3.40</w:t>
      </w:r>
      <w:r>
        <w:rPr>
          <w:rFonts w:ascii="Calibri" w:hAnsi="Calibri"/>
          <w:sz w:val="22"/>
          <w:szCs w:val="22"/>
          <w:lang w:val="en-US" w:eastAsia="en-US"/>
        </w:rPr>
        <w:tab/>
      </w:r>
      <w:r>
        <w:t>Channel Needed</w:t>
      </w:r>
      <w:r>
        <w:tab/>
      </w:r>
      <w:r>
        <w:fldChar w:fldCharType="begin" w:fldLock="1"/>
      </w:r>
      <w:r>
        <w:instrText xml:space="preserve"> PAGEREF _Toc476910163 \h </w:instrText>
      </w:r>
      <w:r>
        <w:fldChar w:fldCharType="separate"/>
      </w:r>
      <w:r>
        <w:t>76</w:t>
      </w:r>
      <w:r>
        <w:fldChar w:fldCharType="end"/>
      </w:r>
    </w:p>
    <w:p w14:paraId="59B4E34E" w14:textId="77777777" w:rsidR="001A7114" w:rsidRDefault="001A7114">
      <w:pPr>
        <w:pStyle w:val="TOC3"/>
        <w:rPr>
          <w:rFonts w:ascii="Calibri" w:hAnsi="Calibri"/>
          <w:sz w:val="22"/>
          <w:szCs w:val="22"/>
          <w:lang w:val="en-US" w:eastAsia="en-US"/>
        </w:rPr>
      </w:pPr>
      <w:r>
        <w:t>9.3.41</w:t>
      </w:r>
      <w:r>
        <w:rPr>
          <w:rFonts w:ascii="Calibri" w:hAnsi="Calibri"/>
          <w:sz w:val="22"/>
          <w:szCs w:val="22"/>
          <w:lang w:val="en-US" w:eastAsia="en-US"/>
        </w:rPr>
        <w:tab/>
      </w:r>
      <w:r>
        <w:t>CB Command type</w:t>
      </w:r>
      <w:r>
        <w:tab/>
      </w:r>
      <w:r>
        <w:fldChar w:fldCharType="begin" w:fldLock="1"/>
      </w:r>
      <w:r>
        <w:instrText xml:space="preserve"> PAGEREF _Toc476910164 \h </w:instrText>
      </w:r>
      <w:r>
        <w:fldChar w:fldCharType="separate"/>
      </w:r>
      <w:r>
        <w:t>76</w:t>
      </w:r>
      <w:r>
        <w:fldChar w:fldCharType="end"/>
      </w:r>
    </w:p>
    <w:p w14:paraId="0B811915" w14:textId="77777777" w:rsidR="001A7114" w:rsidRDefault="001A7114">
      <w:pPr>
        <w:pStyle w:val="TOC3"/>
        <w:rPr>
          <w:rFonts w:ascii="Calibri" w:hAnsi="Calibri"/>
          <w:sz w:val="22"/>
          <w:szCs w:val="22"/>
          <w:lang w:val="en-US" w:eastAsia="en-US"/>
        </w:rPr>
      </w:pPr>
      <w:r>
        <w:t>9.3.42</w:t>
      </w:r>
      <w:r>
        <w:rPr>
          <w:rFonts w:ascii="Calibri" w:hAnsi="Calibri"/>
          <w:sz w:val="22"/>
          <w:szCs w:val="22"/>
          <w:lang w:val="en-US" w:eastAsia="en-US"/>
        </w:rPr>
        <w:tab/>
      </w:r>
      <w:r>
        <w:t>SMSCB Message</w:t>
      </w:r>
      <w:r>
        <w:tab/>
      </w:r>
      <w:r>
        <w:fldChar w:fldCharType="begin" w:fldLock="1"/>
      </w:r>
      <w:r>
        <w:instrText xml:space="preserve"> PAGEREF _Toc476910165 \h </w:instrText>
      </w:r>
      <w:r>
        <w:fldChar w:fldCharType="separate"/>
      </w:r>
      <w:r>
        <w:t>77</w:t>
      </w:r>
      <w:r>
        <w:fldChar w:fldCharType="end"/>
      </w:r>
    </w:p>
    <w:p w14:paraId="72ABE3C3" w14:textId="77777777" w:rsidR="001A7114" w:rsidRDefault="001A7114">
      <w:pPr>
        <w:pStyle w:val="TOC3"/>
        <w:rPr>
          <w:rFonts w:ascii="Calibri" w:hAnsi="Calibri"/>
          <w:sz w:val="22"/>
          <w:szCs w:val="22"/>
          <w:lang w:val="en-US" w:eastAsia="en-US"/>
        </w:rPr>
      </w:pPr>
      <w:r>
        <w:t>9.3.43</w:t>
      </w:r>
      <w:r>
        <w:rPr>
          <w:rFonts w:ascii="Calibri" w:hAnsi="Calibri"/>
          <w:sz w:val="22"/>
          <w:szCs w:val="22"/>
          <w:lang w:val="en-US" w:eastAsia="en-US"/>
        </w:rPr>
        <w:tab/>
      </w:r>
      <w:r>
        <w:t>CBCH Load Information</w:t>
      </w:r>
      <w:r>
        <w:tab/>
      </w:r>
      <w:r>
        <w:fldChar w:fldCharType="begin" w:fldLock="1"/>
      </w:r>
      <w:r>
        <w:instrText xml:space="preserve"> PAGEREF _Toc476910166 \h </w:instrText>
      </w:r>
      <w:r>
        <w:fldChar w:fldCharType="separate"/>
      </w:r>
      <w:r>
        <w:t>77</w:t>
      </w:r>
      <w:r>
        <w:fldChar w:fldCharType="end"/>
      </w:r>
    </w:p>
    <w:p w14:paraId="474DA554" w14:textId="77777777" w:rsidR="001A7114" w:rsidRDefault="001A7114">
      <w:pPr>
        <w:pStyle w:val="TOC3"/>
        <w:rPr>
          <w:rFonts w:ascii="Calibri" w:hAnsi="Calibri"/>
          <w:sz w:val="22"/>
          <w:szCs w:val="22"/>
          <w:lang w:val="en-US" w:eastAsia="en-US"/>
        </w:rPr>
      </w:pPr>
      <w:r>
        <w:t>9.3.44</w:t>
      </w:r>
      <w:r>
        <w:rPr>
          <w:rFonts w:ascii="Calibri" w:hAnsi="Calibri"/>
          <w:sz w:val="22"/>
          <w:szCs w:val="22"/>
          <w:lang w:val="en-US" w:eastAsia="en-US"/>
        </w:rPr>
        <w:tab/>
      </w:r>
      <w:r>
        <w:t>SMSCB Channel Indicator</w:t>
      </w:r>
      <w:r>
        <w:tab/>
      </w:r>
      <w:r>
        <w:fldChar w:fldCharType="begin" w:fldLock="1"/>
      </w:r>
      <w:r>
        <w:instrText xml:space="preserve"> PAGEREF _Toc476910167 \h </w:instrText>
      </w:r>
      <w:r>
        <w:fldChar w:fldCharType="separate"/>
      </w:r>
      <w:r>
        <w:t>77</w:t>
      </w:r>
      <w:r>
        <w:fldChar w:fldCharType="end"/>
      </w:r>
    </w:p>
    <w:p w14:paraId="08CC5A2A" w14:textId="77777777" w:rsidR="001A7114" w:rsidRDefault="001A7114">
      <w:pPr>
        <w:pStyle w:val="TOC3"/>
        <w:rPr>
          <w:rFonts w:ascii="Calibri" w:hAnsi="Calibri"/>
          <w:sz w:val="22"/>
          <w:szCs w:val="22"/>
          <w:lang w:val="en-US" w:eastAsia="en-US"/>
        </w:rPr>
      </w:pPr>
      <w:r>
        <w:t>9.3.45</w:t>
      </w:r>
      <w:r>
        <w:rPr>
          <w:rFonts w:ascii="Calibri" w:hAnsi="Calibri"/>
          <w:sz w:val="22"/>
          <w:szCs w:val="22"/>
          <w:lang w:val="en-US" w:eastAsia="en-US"/>
        </w:rPr>
        <w:tab/>
      </w:r>
      <w:r>
        <w:t>Group call reference</w:t>
      </w:r>
      <w:r>
        <w:tab/>
      </w:r>
      <w:r>
        <w:fldChar w:fldCharType="begin" w:fldLock="1"/>
      </w:r>
      <w:r>
        <w:instrText xml:space="preserve"> PAGEREF _Toc476910168 \h </w:instrText>
      </w:r>
      <w:r>
        <w:fldChar w:fldCharType="separate"/>
      </w:r>
      <w:r>
        <w:t>78</w:t>
      </w:r>
      <w:r>
        <w:fldChar w:fldCharType="end"/>
      </w:r>
    </w:p>
    <w:p w14:paraId="22ABBE26" w14:textId="77777777" w:rsidR="001A7114" w:rsidRPr="0005697E" w:rsidRDefault="001A7114">
      <w:pPr>
        <w:pStyle w:val="TOC3"/>
        <w:rPr>
          <w:rFonts w:ascii="Calibri" w:hAnsi="Calibri"/>
          <w:sz w:val="22"/>
          <w:szCs w:val="22"/>
          <w:lang w:val="fr-FR" w:eastAsia="en-US"/>
        </w:rPr>
      </w:pPr>
      <w:r w:rsidRPr="0005697E">
        <w:rPr>
          <w:lang w:val="fr-FR"/>
        </w:rPr>
        <w:t>9.3.46</w:t>
      </w:r>
      <w:r w:rsidRPr="0005697E">
        <w:rPr>
          <w:rFonts w:ascii="Calibri" w:hAnsi="Calibri"/>
          <w:sz w:val="22"/>
          <w:szCs w:val="22"/>
          <w:lang w:val="fr-FR" w:eastAsia="en-US"/>
        </w:rPr>
        <w:tab/>
      </w:r>
      <w:r w:rsidRPr="0005697E">
        <w:rPr>
          <w:lang w:val="fr-FR"/>
        </w:rPr>
        <w:t>Channel description</w:t>
      </w:r>
      <w:r w:rsidRPr="0005697E">
        <w:rPr>
          <w:lang w:val="fr-FR"/>
        </w:rPr>
        <w:tab/>
      </w:r>
      <w:r>
        <w:fldChar w:fldCharType="begin" w:fldLock="1"/>
      </w:r>
      <w:r w:rsidRPr="0005697E">
        <w:rPr>
          <w:lang w:val="fr-FR"/>
        </w:rPr>
        <w:instrText xml:space="preserve"> PAGEREF _Toc476910169 \h </w:instrText>
      </w:r>
      <w:r>
        <w:fldChar w:fldCharType="separate"/>
      </w:r>
      <w:r w:rsidRPr="0005697E">
        <w:rPr>
          <w:lang w:val="fr-FR"/>
        </w:rPr>
        <w:t>78</w:t>
      </w:r>
      <w:r>
        <w:fldChar w:fldCharType="end"/>
      </w:r>
    </w:p>
    <w:p w14:paraId="31AA76D2" w14:textId="77777777" w:rsidR="001A7114" w:rsidRPr="0005697E" w:rsidRDefault="001A7114">
      <w:pPr>
        <w:pStyle w:val="TOC3"/>
        <w:rPr>
          <w:rFonts w:ascii="Calibri" w:hAnsi="Calibri"/>
          <w:sz w:val="22"/>
          <w:szCs w:val="22"/>
          <w:lang w:val="fr-FR" w:eastAsia="en-US"/>
        </w:rPr>
      </w:pPr>
      <w:r w:rsidRPr="0005697E">
        <w:rPr>
          <w:lang w:val="fr-FR"/>
        </w:rPr>
        <w:t>9.3.47</w:t>
      </w:r>
      <w:r w:rsidRPr="0005697E">
        <w:rPr>
          <w:rFonts w:ascii="Calibri" w:hAnsi="Calibri"/>
          <w:sz w:val="22"/>
          <w:szCs w:val="22"/>
          <w:lang w:val="fr-FR" w:eastAsia="en-US"/>
        </w:rPr>
        <w:tab/>
      </w:r>
      <w:r w:rsidRPr="0005697E">
        <w:rPr>
          <w:lang w:val="fr-FR"/>
        </w:rPr>
        <w:t>NCH DRX information</w:t>
      </w:r>
      <w:r w:rsidRPr="0005697E">
        <w:rPr>
          <w:lang w:val="fr-FR"/>
        </w:rPr>
        <w:tab/>
      </w:r>
      <w:r>
        <w:fldChar w:fldCharType="begin" w:fldLock="1"/>
      </w:r>
      <w:r w:rsidRPr="0005697E">
        <w:rPr>
          <w:lang w:val="fr-FR"/>
        </w:rPr>
        <w:instrText xml:space="preserve"> PAGEREF _Toc476910170 \h </w:instrText>
      </w:r>
      <w:r>
        <w:fldChar w:fldCharType="separate"/>
      </w:r>
      <w:r w:rsidRPr="0005697E">
        <w:rPr>
          <w:lang w:val="fr-FR"/>
        </w:rPr>
        <w:t>78</w:t>
      </w:r>
      <w:r>
        <w:fldChar w:fldCharType="end"/>
      </w:r>
    </w:p>
    <w:p w14:paraId="739D26E9" w14:textId="77777777" w:rsidR="001A7114" w:rsidRDefault="001A7114">
      <w:pPr>
        <w:pStyle w:val="TOC3"/>
        <w:rPr>
          <w:rFonts w:ascii="Calibri" w:hAnsi="Calibri"/>
          <w:sz w:val="22"/>
          <w:szCs w:val="22"/>
          <w:lang w:val="en-US" w:eastAsia="en-US"/>
        </w:rPr>
      </w:pPr>
      <w:r>
        <w:t>9.3.48</w:t>
      </w:r>
      <w:r>
        <w:rPr>
          <w:rFonts w:ascii="Calibri" w:hAnsi="Calibri"/>
          <w:sz w:val="22"/>
          <w:szCs w:val="22"/>
          <w:lang w:val="en-US" w:eastAsia="en-US"/>
        </w:rPr>
        <w:tab/>
      </w:r>
      <w:r>
        <w:t>Command indicator</w:t>
      </w:r>
      <w:r>
        <w:tab/>
      </w:r>
      <w:r>
        <w:fldChar w:fldCharType="begin" w:fldLock="1"/>
      </w:r>
      <w:r>
        <w:instrText xml:space="preserve"> PAGEREF _Toc476910171 \h </w:instrText>
      </w:r>
      <w:r>
        <w:fldChar w:fldCharType="separate"/>
      </w:r>
      <w:r>
        <w:t>78</w:t>
      </w:r>
      <w:r>
        <w:fldChar w:fldCharType="end"/>
      </w:r>
    </w:p>
    <w:p w14:paraId="6EEAA391" w14:textId="77777777" w:rsidR="001A7114" w:rsidRDefault="001A7114">
      <w:pPr>
        <w:pStyle w:val="TOC3"/>
        <w:rPr>
          <w:rFonts w:ascii="Calibri" w:hAnsi="Calibri"/>
          <w:sz w:val="22"/>
          <w:szCs w:val="22"/>
          <w:lang w:val="en-US" w:eastAsia="en-US"/>
        </w:rPr>
      </w:pPr>
      <w:r>
        <w:t>9.3.49</w:t>
      </w:r>
      <w:r>
        <w:rPr>
          <w:rFonts w:ascii="Calibri" w:hAnsi="Calibri"/>
          <w:sz w:val="22"/>
          <w:szCs w:val="22"/>
          <w:lang w:val="en-US" w:eastAsia="en-US"/>
        </w:rPr>
        <w:tab/>
      </w:r>
      <w:r>
        <w:t>eMLPP Priority</w:t>
      </w:r>
      <w:r>
        <w:tab/>
      </w:r>
      <w:r>
        <w:fldChar w:fldCharType="begin" w:fldLock="1"/>
      </w:r>
      <w:r>
        <w:instrText xml:space="preserve"> PAGEREF _Toc476910172 \h </w:instrText>
      </w:r>
      <w:r>
        <w:fldChar w:fldCharType="separate"/>
      </w:r>
      <w:r>
        <w:t>79</w:t>
      </w:r>
      <w:r>
        <w:fldChar w:fldCharType="end"/>
      </w:r>
    </w:p>
    <w:p w14:paraId="3A91D34F" w14:textId="77777777" w:rsidR="001A7114" w:rsidRDefault="001A7114">
      <w:pPr>
        <w:pStyle w:val="TOC3"/>
        <w:rPr>
          <w:rFonts w:ascii="Calibri" w:hAnsi="Calibri"/>
          <w:sz w:val="22"/>
          <w:szCs w:val="22"/>
          <w:lang w:val="en-US" w:eastAsia="en-US"/>
        </w:rPr>
      </w:pPr>
      <w:r>
        <w:t>9.3.50</w:t>
      </w:r>
      <w:r>
        <w:rPr>
          <w:rFonts w:ascii="Calibri" w:hAnsi="Calibri"/>
          <w:sz w:val="22"/>
          <w:szCs w:val="22"/>
          <w:lang w:val="en-US" w:eastAsia="en-US"/>
        </w:rPr>
        <w:tab/>
      </w:r>
      <w:r>
        <w:t>UIC</w:t>
      </w:r>
      <w:r>
        <w:tab/>
      </w:r>
      <w:r>
        <w:fldChar w:fldCharType="begin" w:fldLock="1"/>
      </w:r>
      <w:r>
        <w:instrText xml:space="preserve"> PAGEREF _Toc476910173 \h </w:instrText>
      </w:r>
      <w:r>
        <w:fldChar w:fldCharType="separate"/>
      </w:r>
      <w:r>
        <w:t>79</w:t>
      </w:r>
      <w:r>
        <w:fldChar w:fldCharType="end"/>
      </w:r>
    </w:p>
    <w:p w14:paraId="07644B41" w14:textId="77777777" w:rsidR="001A7114" w:rsidRDefault="001A7114">
      <w:pPr>
        <w:pStyle w:val="TOC3"/>
        <w:rPr>
          <w:rFonts w:ascii="Calibri" w:hAnsi="Calibri"/>
          <w:sz w:val="22"/>
          <w:szCs w:val="22"/>
          <w:lang w:val="en-US" w:eastAsia="en-US"/>
        </w:rPr>
      </w:pPr>
      <w:r>
        <w:t>9.3.51</w:t>
      </w:r>
      <w:r>
        <w:rPr>
          <w:rFonts w:ascii="Calibri" w:hAnsi="Calibri"/>
          <w:sz w:val="22"/>
          <w:szCs w:val="22"/>
          <w:lang w:val="en-US" w:eastAsia="en-US"/>
        </w:rPr>
        <w:tab/>
      </w:r>
      <w:r>
        <w:t>Main channel reference</w:t>
      </w:r>
      <w:r>
        <w:tab/>
      </w:r>
      <w:r>
        <w:fldChar w:fldCharType="begin" w:fldLock="1"/>
      </w:r>
      <w:r>
        <w:instrText xml:space="preserve"> PAGEREF _Toc476910174 \h </w:instrText>
      </w:r>
      <w:r>
        <w:fldChar w:fldCharType="separate"/>
      </w:r>
      <w:r>
        <w:t>79</w:t>
      </w:r>
      <w:r>
        <w:fldChar w:fldCharType="end"/>
      </w:r>
    </w:p>
    <w:p w14:paraId="2DA7B004" w14:textId="77777777" w:rsidR="001A7114" w:rsidRDefault="001A7114">
      <w:pPr>
        <w:pStyle w:val="TOC3"/>
        <w:rPr>
          <w:rFonts w:ascii="Calibri" w:hAnsi="Calibri"/>
          <w:sz w:val="22"/>
          <w:szCs w:val="22"/>
          <w:lang w:val="en-US" w:eastAsia="en-US"/>
        </w:rPr>
      </w:pPr>
      <w:r>
        <w:t>9.3.52</w:t>
      </w:r>
      <w:r>
        <w:rPr>
          <w:rFonts w:ascii="Calibri" w:hAnsi="Calibri"/>
          <w:sz w:val="22"/>
          <w:szCs w:val="22"/>
          <w:lang w:val="en-US" w:eastAsia="en-US"/>
        </w:rPr>
        <w:tab/>
      </w:r>
      <w:r>
        <w:t>MultiRate configuration</w:t>
      </w:r>
      <w:r>
        <w:tab/>
      </w:r>
      <w:r>
        <w:fldChar w:fldCharType="begin" w:fldLock="1"/>
      </w:r>
      <w:r>
        <w:instrText xml:space="preserve"> PAGEREF _Toc476910175 \h </w:instrText>
      </w:r>
      <w:r>
        <w:fldChar w:fldCharType="separate"/>
      </w:r>
      <w:r>
        <w:t>80</w:t>
      </w:r>
      <w:r>
        <w:fldChar w:fldCharType="end"/>
      </w:r>
    </w:p>
    <w:p w14:paraId="15185429" w14:textId="77777777" w:rsidR="001A7114" w:rsidRDefault="001A7114">
      <w:pPr>
        <w:pStyle w:val="TOC3"/>
        <w:rPr>
          <w:rFonts w:ascii="Calibri" w:hAnsi="Calibri"/>
          <w:sz w:val="22"/>
          <w:szCs w:val="22"/>
          <w:lang w:val="en-US" w:eastAsia="en-US"/>
        </w:rPr>
      </w:pPr>
      <w:r>
        <w:t>9.3.53</w:t>
      </w:r>
      <w:r>
        <w:rPr>
          <w:rFonts w:ascii="Calibri" w:hAnsi="Calibri"/>
          <w:sz w:val="22"/>
          <w:szCs w:val="22"/>
          <w:lang w:val="en-US" w:eastAsia="en-US"/>
        </w:rPr>
        <w:tab/>
      </w:r>
      <w:r>
        <w:t>MultiRate Control</w:t>
      </w:r>
      <w:r>
        <w:tab/>
      </w:r>
      <w:r>
        <w:fldChar w:fldCharType="begin" w:fldLock="1"/>
      </w:r>
      <w:r>
        <w:instrText xml:space="preserve"> PAGEREF _Toc476910176 \h </w:instrText>
      </w:r>
      <w:r>
        <w:fldChar w:fldCharType="separate"/>
      </w:r>
      <w:r>
        <w:t>80</w:t>
      </w:r>
      <w:r>
        <w:fldChar w:fldCharType="end"/>
      </w:r>
    </w:p>
    <w:p w14:paraId="6161600A" w14:textId="77777777" w:rsidR="001A7114" w:rsidRDefault="001A7114">
      <w:pPr>
        <w:pStyle w:val="TOC3"/>
        <w:rPr>
          <w:rFonts w:ascii="Calibri" w:hAnsi="Calibri"/>
          <w:sz w:val="22"/>
          <w:szCs w:val="22"/>
          <w:lang w:val="en-US" w:eastAsia="en-US"/>
        </w:rPr>
      </w:pPr>
      <w:r>
        <w:t>9.3.54</w:t>
      </w:r>
      <w:r>
        <w:rPr>
          <w:rFonts w:ascii="Calibri" w:hAnsi="Calibri"/>
          <w:sz w:val="22"/>
          <w:szCs w:val="22"/>
          <w:lang w:val="en-US" w:eastAsia="en-US"/>
        </w:rPr>
        <w:tab/>
      </w:r>
      <w:r>
        <w:t>Supported Codec Types</w:t>
      </w:r>
      <w:r>
        <w:tab/>
      </w:r>
      <w:r>
        <w:fldChar w:fldCharType="begin" w:fldLock="1"/>
      </w:r>
      <w:r>
        <w:instrText xml:space="preserve"> PAGEREF _Toc476910177 \h </w:instrText>
      </w:r>
      <w:r>
        <w:fldChar w:fldCharType="separate"/>
      </w:r>
      <w:r>
        <w:t>80</w:t>
      </w:r>
      <w:r>
        <w:fldChar w:fldCharType="end"/>
      </w:r>
    </w:p>
    <w:p w14:paraId="6FAE53D8" w14:textId="77777777" w:rsidR="001A7114" w:rsidRDefault="001A7114">
      <w:pPr>
        <w:pStyle w:val="TOC3"/>
        <w:rPr>
          <w:rFonts w:ascii="Calibri" w:hAnsi="Calibri"/>
          <w:sz w:val="22"/>
          <w:szCs w:val="22"/>
          <w:lang w:val="en-US" w:eastAsia="en-US"/>
        </w:rPr>
      </w:pPr>
      <w:r>
        <w:t>9.3.55</w:t>
      </w:r>
      <w:r>
        <w:rPr>
          <w:rFonts w:ascii="Calibri" w:hAnsi="Calibri"/>
          <w:sz w:val="22"/>
          <w:szCs w:val="22"/>
          <w:lang w:val="en-US" w:eastAsia="en-US"/>
        </w:rPr>
        <w:tab/>
      </w:r>
      <w:r>
        <w:t>Codec Configuration</w:t>
      </w:r>
      <w:r>
        <w:tab/>
      </w:r>
      <w:r>
        <w:fldChar w:fldCharType="begin" w:fldLock="1"/>
      </w:r>
      <w:r>
        <w:instrText xml:space="preserve"> PAGEREF _Toc476910178 \h </w:instrText>
      </w:r>
      <w:r>
        <w:fldChar w:fldCharType="separate"/>
      </w:r>
      <w:r>
        <w:t>82</w:t>
      </w:r>
      <w:r>
        <w:fldChar w:fldCharType="end"/>
      </w:r>
    </w:p>
    <w:p w14:paraId="0DD37B1C" w14:textId="77777777" w:rsidR="001A7114" w:rsidRDefault="001A7114">
      <w:pPr>
        <w:pStyle w:val="TOC3"/>
        <w:rPr>
          <w:rFonts w:ascii="Calibri" w:hAnsi="Calibri"/>
          <w:sz w:val="22"/>
          <w:szCs w:val="22"/>
          <w:lang w:val="en-US" w:eastAsia="en-US"/>
        </w:rPr>
      </w:pPr>
      <w:r>
        <w:t>9.3.56</w:t>
      </w:r>
      <w:r>
        <w:rPr>
          <w:rFonts w:ascii="Calibri" w:hAnsi="Calibri"/>
          <w:sz w:val="22"/>
          <w:szCs w:val="22"/>
          <w:lang w:val="en-US" w:eastAsia="en-US"/>
        </w:rPr>
        <w:tab/>
      </w:r>
      <w:r>
        <w:t>Round Trip Delay</w:t>
      </w:r>
      <w:r>
        <w:tab/>
      </w:r>
      <w:r>
        <w:fldChar w:fldCharType="begin" w:fldLock="1"/>
      </w:r>
      <w:r>
        <w:instrText xml:space="preserve"> PAGEREF _Toc476910179 \h </w:instrText>
      </w:r>
      <w:r>
        <w:fldChar w:fldCharType="separate"/>
      </w:r>
      <w:r>
        <w:t>83</w:t>
      </w:r>
      <w:r>
        <w:fldChar w:fldCharType="end"/>
      </w:r>
    </w:p>
    <w:p w14:paraId="05269B8C" w14:textId="77777777" w:rsidR="001A7114" w:rsidRDefault="001A7114">
      <w:pPr>
        <w:pStyle w:val="TOC3"/>
        <w:rPr>
          <w:rFonts w:ascii="Calibri" w:hAnsi="Calibri"/>
          <w:sz w:val="22"/>
          <w:szCs w:val="22"/>
          <w:lang w:val="en-US" w:eastAsia="en-US"/>
        </w:rPr>
      </w:pPr>
      <w:r>
        <w:t>9.3.57</w:t>
      </w:r>
      <w:r>
        <w:rPr>
          <w:rFonts w:ascii="Calibri" w:hAnsi="Calibri"/>
          <w:sz w:val="22"/>
          <w:szCs w:val="22"/>
          <w:lang w:val="en-US" w:eastAsia="en-US"/>
        </w:rPr>
        <w:tab/>
      </w:r>
      <w:r>
        <w:t>TFO Status</w:t>
      </w:r>
      <w:r>
        <w:tab/>
      </w:r>
      <w:r>
        <w:fldChar w:fldCharType="begin" w:fldLock="1"/>
      </w:r>
      <w:r>
        <w:instrText xml:space="preserve"> PAGEREF _Toc476910180 \h </w:instrText>
      </w:r>
      <w:r>
        <w:fldChar w:fldCharType="separate"/>
      </w:r>
      <w:r>
        <w:t>83</w:t>
      </w:r>
      <w:r>
        <w:fldChar w:fldCharType="end"/>
      </w:r>
    </w:p>
    <w:p w14:paraId="3529EA14" w14:textId="77777777" w:rsidR="001A7114" w:rsidRDefault="001A7114">
      <w:pPr>
        <w:pStyle w:val="TOC3"/>
        <w:rPr>
          <w:rFonts w:ascii="Calibri" w:hAnsi="Calibri"/>
          <w:sz w:val="22"/>
          <w:szCs w:val="22"/>
          <w:lang w:val="en-US" w:eastAsia="en-US"/>
        </w:rPr>
      </w:pPr>
      <w:r>
        <w:t>9.3.58</w:t>
      </w:r>
      <w:r>
        <w:rPr>
          <w:rFonts w:ascii="Calibri" w:hAnsi="Calibri"/>
          <w:sz w:val="22"/>
          <w:szCs w:val="22"/>
          <w:lang w:val="en-US" w:eastAsia="en-US"/>
        </w:rPr>
        <w:tab/>
      </w:r>
      <w:r>
        <w:t>LLP APDU</w:t>
      </w:r>
      <w:r>
        <w:tab/>
      </w:r>
      <w:r>
        <w:fldChar w:fldCharType="begin" w:fldLock="1"/>
      </w:r>
      <w:r>
        <w:instrText xml:space="preserve"> PAGEREF _Toc476910181 \h </w:instrText>
      </w:r>
      <w:r>
        <w:fldChar w:fldCharType="separate"/>
      </w:r>
      <w:r>
        <w:t>84</w:t>
      </w:r>
      <w:r>
        <w:fldChar w:fldCharType="end"/>
      </w:r>
    </w:p>
    <w:p w14:paraId="2405DF27" w14:textId="77777777" w:rsidR="001A7114" w:rsidRDefault="001A7114">
      <w:pPr>
        <w:pStyle w:val="TOC3"/>
        <w:rPr>
          <w:rFonts w:ascii="Calibri" w:hAnsi="Calibri"/>
          <w:sz w:val="22"/>
          <w:szCs w:val="22"/>
          <w:lang w:val="en-US" w:eastAsia="en-US"/>
        </w:rPr>
      </w:pPr>
      <w:r>
        <w:t>9.3.59</w:t>
      </w:r>
      <w:r>
        <w:rPr>
          <w:rFonts w:ascii="Calibri" w:hAnsi="Calibri"/>
          <w:sz w:val="22"/>
          <w:szCs w:val="22"/>
          <w:lang w:val="en-US" w:eastAsia="en-US"/>
        </w:rPr>
        <w:tab/>
      </w:r>
      <w:r>
        <w:t>TFO transparent container</w:t>
      </w:r>
      <w:r>
        <w:tab/>
      </w:r>
      <w:r>
        <w:fldChar w:fldCharType="begin" w:fldLock="1"/>
      </w:r>
      <w:r>
        <w:instrText xml:space="preserve"> PAGEREF _Toc476910182 \h </w:instrText>
      </w:r>
      <w:r>
        <w:fldChar w:fldCharType="separate"/>
      </w:r>
      <w:r>
        <w:t>84</w:t>
      </w:r>
      <w:r>
        <w:fldChar w:fldCharType="end"/>
      </w:r>
    </w:p>
    <w:p w14:paraId="104EA580" w14:textId="77777777" w:rsidR="001A7114" w:rsidRDefault="001A7114">
      <w:pPr>
        <w:pStyle w:val="TOC3"/>
        <w:rPr>
          <w:rFonts w:ascii="Calibri" w:hAnsi="Calibri"/>
          <w:sz w:val="22"/>
          <w:szCs w:val="22"/>
          <w:lang w:val="en-US" w:eastAsia="en-US"/>
        </w:rPr>
      </w:pPr>
      <w:r>
        <w:t>9.3.60</w:t>
      </w:r>
      <w:r>
        <w:rPr>
          <w:rFonts w:ascii="Calibri" w:hAnsi="Calibri"/>
          <w:sz w:val="22"/>
          <w:szCs w:val="22"/>
          <w:lang w:val="en-US" w:eastAsia="en-US"/>
        </w:rPr>
        <w:tab/>
      </w:r>
      <w:r>
        <w:t>DRX Info</w:t>
      </w:r>
      <w:r>
        <w:tab/>
      </w:r>
      <w:r>
        <w:fldChar w:fldCharType="begin" w:fldLock="1"/>
      </w:r>
      <w:r>
        <w:instrText xml:space="preserve"> PAGEREF _Toc476910183 \h </w:instrText>
      </w:r>
      <w:r>
        <w:fldChar w:fldCharType="separate"/>
      </w:r>
      <w:r>
        <w:t>84</w:t>
      </w:r>
      <w:r>
        <w:fldChar w:fldCharType="end"/>
      </w:r>
    </w:p>
    <w:p w14:paraId="342FDA2B" w14:textId="77777777" w:rsidR="001A7114" w:rsidRDefault="001A7114" w:rsidP="001A7114">
      <w:pPr>
        <w:pStyle w:val="TOC8"/>
        <w:tabs>
          <w:tab w:val="right" w:leader="dot" w:pos="9639"/>
        </w:tabs>
        <w:rPr>
          <w:rFonts w:ascii="Calibri" w:hAnsi="Calibri"/>
          <w:b w:val="0"/>
          <w:szCs w:val="22"/>
          <w:lang w:val="en-US" w:eastAsia="en-US"/>
        </w:rPr>
      </w:pPr>
      <w:r>
        <w:t>Annex A (informative):</w:t>
      </w:r>
      <w:r>
        <w:tab/>
        <w:t>Change History</w:t>
      </w:r>
      <w:r>
        <w:tab/>
      </w:r>
      <w:r>
        <w:fldChar w:fldCharType="begin" w:fldLock="1"/>
      </w:r>
      <w:r>
        <w:instrText xml:space="preserve"> PAGEREF _Toc476910184 \h </w:instrText>
      </w:r>
      <w:r>
        <w:fldChar w:fldCharType="separate"/>
      </w:r>
      <w:r>
        <w:t>85</w:t>
      </w:r>
      <w:r>
        <w:fldChar w:fldCharType="end"/>
      </w:r>
    </w:p>
    <w:p w14:paraId="2AD18614" w14:textId="77777777" w:rsidR="00C8533A" w:rsidRPr="006B329A" w:rsidRDefault="001A7114" w:rsidP="006B329A">
      <w:r>
        <w:rPr>
          <w:noProof/>
          <w:sz w:val="22"/>
        </w:rPr>
        <w:fldChar w:fldCharType="end"/>
      </w:r>
    </w:p>
    <w:p w14:paraId="43117AAB" w14:textId="77777777" w:rsidR="00C8533A" w:rsidRPr="006B329A" w:rsidRDefault="00C8533A" w:rsidP="006B329A">
      <w:pPr>
        <w:pStyle w:val="Heading1"/>
      </w:pPr>
      <w:r w:rsidRPr="006B329A">
        <w:br w:type="page"/>
      </w:r>
      <w:bookmarkStart w:id="3" w:name="_Toc476909981"/>
      <w:r w:rsidRPr="006B329A">
        <w:lastRenderedPageBreak/>
        <w:t>Foreword</w:t>
      </w:r>
      <w:bookmarkEnd w:id="3"/>
    </w:p>
    <w:p w14:paraId="109BBDF4" w14:textId="77777777" w:rsidR="00C8533A" w:rsidRPr="006B329A" w:rsidRDefault="00C8533A" w:rsidP="006B329A">
      <w:r w:rsidRPr="006B329A">
        <w:t>This Technical Specification has been produced by the 3</w:t>
      </w:r>
      <w:r w:rsidRPr="006B329A">
        <w:rPr>
          <w:vertAlign w:val="superscript"/>
        </w:rPr>
        <w:t>rd</w:t>
      </w:r>
      <w:r w:rsidRPr="006B329A">
        <w:t xml:space="preserve"> Generation Partnership Project (3GPP).</w:t>
      </w:r>
    </w:p>
    <w:p w14:paraId="41D2E639" w14:textId="77777777" w:rsidR="00C8533A" w:rsidRPr="006B329A" w:rsidRDefault="00C8533A" w:rsidP="006B329A">
      <w:r w:rsidRPr="006B32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D6F578" w14:textId="77777777" w:rsidR="00C8533A" w:rsidRPr="006B329A" w:rsidRDefault="00C8533A" w:rsidP="006B329A">
      <w:pPr>
        <w:pStyle w:val="B1"/>
      </w:pPr>
      <w:r w:rsidRPr="006B329A">
        <w:t>Version x.y.z</w:t>
      </w:r>
    </w:p>
    <w:p w14:paraId="1B93D17D" w14:textId="77777777" w:rsidR="00C8533A" w:rsidRPr="006B329A" w:rsidRDefault="00C8533A" w:rsidP="006B329A">
      <w:pPr>
        <w:pStyle w:val="B1"/>
      </w:pPr>
      <w:r w:rsidRPr="006B329A">
        <w:t>where:</w:t>
      </w:r>
    </w:p>
    <w:p w14:paraId="10D87A89" w14:textId="77777777" w:rsidR="00C8533A" w:rsidRPr="006B329A" w:rsidRDefault="00C8533A" w:rsidP="006B329A">
      <w:pPr>
        <w:pStyle w:val="B2"/>
      </w:pPr>
      <w:r w:rsidRPr="006B329A">
        <w:t>x</w:t>
      </w:r>
      <w:r w:rsidRPr="006B329A">
        <w:tab/>
        <w:t>the first digit:</w:t>
      </w:r>
    </w:p>
    <w:p w14:paraId="5BE1903E" w14:textId="77777777" w:rsidR="00C8533A" w:rsidRPr="006B329A" w:rsidRDefault="00C8533A" w:rsidP="006B329A">
      <w:pPr>
        <w:pStyle w:val="B3"/>
      </w:pPr>
      <w:r w:rsidRPr="006B329A">
        <w:t>1</w:t>
      </w:r>
      <w:r w:rsidRPr="006B329A">
        <w:tab/>
        <w:t>presented to TSG for information;</w:t>
      </w:r>
    </w:p>
    <w:p w14:paraId="77677662" w14:textId="77777777" w:rsidR="00C8533A" w:rsidRPr="006B329A" w:rsidRDefault="00C8533A" w:rsidP="006B329A">
      <w:pPr>
        <w:pStyle w:val="B3"/>
      </w:pPr>
      <w:r w:rsidRPr="006B329A">
        <w:t>2</w:t>
      </w:r>
      <w:r w:rsidRPr="006B329A">
        <w:tab/>
        <w:t>presented to TSG for approval;</w:t>
      </w:r>
    </w:p>
    <w:p w14:paraId="573581F7" w14:textId="77777777" w:rsidR="00C8533A" w:rsidRPr="006B329A" w:rsidRDefault="00C8533A" w:rsidP="006B329A">
      <w:pPr>
        <w:pStyle w:val="B3"/>
      </w:pPr>
      <w:r w:rsidRPr="006B329A">
        <w:t>3</w:t>
      </w:r>
      <w:r w:rsidRPr="006B329A">
        <w:tab/>
        <w:t>or greater indicates TSG approved document under change control.</w:t>
      </w:r>
    </w:p>
    <w:p w14:paraId="3AC7BE04" w14:textId="77777777" w:rsidR="00C8533A" w:rsidRPr="006B329A" w:rsidRDefault="00C8533A" w:rsidP="006B329A">
      <w:pPr>
        <w:pStyle w:val="B2"/>
      </w:pPr>
      <w:r w:rsidRPr="006B329A">
        <w:t>y</w:t>
      </w:r>
      <w:r w:rsidRPr="006B329A">
        <w:tab/>
        <w:t>the second digit is incremented for all changes of substance, i.e. technical enhancements, corrections, updates, etc.</w:t>
      </w:r>
    </w:p>
    <w:p w14:paraId="1BD17EC4" w14:textId="77777777" w:rsidR="00C8533A" w:rsidRPr="006B329A" w:rsidRDefault="00C8533A" w:rsidP="006B329A">
      <w:pPr>
        <w:pStyle w:val="B2"/>
      </w:pPr>
      <w:r w:rsidRPr="006B329A">
        <w:t>z</w:t>
      </w:r>
      <w:r w:rsidRPr="006B329A">
        <w:tab/>
        <w:t>the third digit is incremented when editorial only changes have been incorporated in the document.</w:t>
      </w:r>
    </w:p>
    <w:p w14:paraId="4EF8DA7A" w14:textId="77777777" w:rsidR="00C8533A" w:rsidRPr="006B329A" w:rsidRDefault="00C8533A" w:rsidP="006B329A">
      <w:pPr>
        <w:pStyle w:val="Heading1"/>
      </w:pPr>
      <w:r w:rsidRPr="006B329A">
        <w:br w:type="page"/>
      </w:r>
      <w:bookmarkStart w:id="4" w:name="_Toc476909982"/>
      <w:r w:rsidRPr="006B329A">
        <w:lastRenderedPageBreak/>
        <w:t>1</w:t>
      </w:r>
      <w:r w:rsidRPr="006B329A">
        <w:tab/>
        <w:t>Scope</w:t>
      </w:r>
      <w:bookmarkEnd w:id="4"/>
    </w:p>
    <w:p w14:paraId="3BE259C8" w14:textId="77777777" w:rsidR="00C8533A" w:rsidRPr="006B329A" w:rsidRDefault="00C8533A" w:rsidP="006B329A">
      <w:r w:rsidRPr="006B329A">
        <w:t>The present document specifies the general structure of layer 3 and traffic management procedures and messages used on the A-bis interface to support signalling procedures as defined in 3GPP TS 24.008 and 3GPP TS 44.018. Support for Location Services (LCS) related signalling, as defined in 3GPP TS 23.071, is also included. 3GPP TS 23.071 identifies new A-bis signalling to support BTS-embedded Type B LMUs as well as standalone, Type B LMUs. The standalone Type B LMU supports the layer 1 and 2 signalling for the A-bis as well as the Location Service message defined in the present document.</w:t>
      </w:r>
    </w:p>
    <w:p w14:paraId="759B10DD" w14:textId="77777777" w:rsidR="00C8533A" w:rsidRPr="006B329A" w:rsidRDefault="00C8533A" w:rsidP="006B329A">
      <w:r w:rsidRPr="006B329A">
        <w:t>The use and general aspects of the Base Station Controller (BSC) to Base Station Transceiver (BTS) interface (the A-bis interface) are given in 3GPP TS 48.051.</w:t>
      </w:r>
    </w:p>
    <w:p w14:paraId="58E2EBDD" w14:textId="77777777" w:rsidR="00C8533A" w:rsidRPr="006B329A" w:rsidRDefault="00C8533A" w:rsidP="006B329A">
      <w:r w:rsidRPr="006B329A">
        <w:t>Network management procedures and messages for the A-bis interface are defined in 3GPP TS 08.59.</w:t>
      </w:r>
    </w:p>
    <w:p w14:paraId="147F679D" w14:textId="77777777" w:rsidR="00C8533A" w:rsidRPr="006B329A" w:rsidRDefault="00C8533A" w:rsidP="006B329A">
      <w:r w:rsidRPr="006B329A">
        <w:t>The functional split between BSC and BTS is defined in 3GPP TS 48.052. The procedures and messages required to support this split are defined in detail in the present document.</w:t>
      </w:r>
    </w:p>
    <w:p w14:paraId="76B69BD8" w14:textId="77777777" w:rsidR="00C8533A" w:rsidRPr="006B329A" w:rsidRDefault="00C8533A" w:rsidP="006B329A">
      <w:pPr>
        <w:pStyle w:val="Heading2"/>
      </w:pPr>
      <w:bookmarkStart w:id="5" w:name="_Toc476909983"/>
      <w:r w:rsidRPr="006B329A">
        <w:t>1.1</w:t>
      </w:r>
      <w:r w:rsidRPr="006B329A">
        <w:tab/>
        <w:t>References</w:t>
      </w:r>
      <w:bookmarkEnd w:id="5"/>
    </w:p>
    <w:p w14:paraId="568594F2" w14:textId="77777777" w:rsidR="00C8533A" w:rsidRPr="006B329A" w:rsidRDefault="00C8533A" w:rsidP="006B329A">
      <w:r w:rsidRPr="006B329A">
        <w:t>The following documents contain provisions which, through reference in this text, constitute provisions of the present document.</w:t>
      </w:r>
    </w:p>
    <w:p w14:paraId="5DAFDBE8" w14:textId="77777777" w:rsidR="00C8533A" w:rsidRPr="006B329A" w:rsidRDefault="00EC34C2" w:rsidP="00EC34C2">
      <w:pPr>
        <w:pStyle w:val="B1"/>
      </w:pPr>
      <w:r>
        <w:t>-</w:t>
      </w:r>
      <w:r>
        <w:tab/>
      </w:r>
      <w:r w:rsidR="00C8533A" w:rsidRPr="006B329A">
        <w:t>References are either specific (identified by date of publication, edition number, version number, etc.) or non</w:t>
      </w:r>
      <w:r w:rsidR="00C8533A" w:rsidRPr="006B329A">
        <w:noBreakHyphen/>
        <w:t>specific.</w:t>
      </w:r>
    </w:p>
    <w:p w14:paraId="3E9444DF" w14:textId="77777777" w:rsidR="00C8533A" w:rsidRPr="006B329A" w:rsidRDefault="00EC34C2" w:rsidP="00EC34C2">
      <w:pPr>
        <w:pStyle w:val="B1"/>
      </w:pPr>
      <w:r>
        <w:t>-</w:t>
      </w:r>
      <w:r>
        <w:tab/>
      </w:r>
      <w:r w:rsidR="00C8533A" w:rsidRPr="006B329A">
        <w:t>For a specific reference, subsequent revisions do not apply.</w:t>
      </w:r>
    </w:p>
    <w:p w14:paraId="592306F0" w14:textId="77777777" w:rsidR="00C8533A" w:rsidRPr="006B329A" w:rsidRDefault="00EC34C2" w:rsidP="00EC34C2">
      <w:pPr>
        <w:pStyle w:val="B1"/>
      </w:pPr>
      <w:r>
        <w:t>-</w:t>
      </w:r>
      <w:r>
        <w:tab/>
      </w:r>
      <w:r w:rsidR="00C8533A" w:rsidRPr="006B329A">
        <w:t xml:space="preserve">For a non-specific reference, the latest version applies. In the case of a reference to a 3GPP document (including a GSM document), a non-specific reference implicitly refers to the latest version of that document </w:t>
      </w:r>
      <w:r w:rsidR="00C8533A" w:rsidRPr="006B329A">
        <w:rPr>
          <w:i/>
          <w:iCs/>
        </w:rPr>
        <w:t>in the same Release as the present document</w:t>
      </w:r>
      <w:r w:rsidR="00C8533A" w:rsidRPr="006B329A">
        <w:t>.</w:t>
      </w:r>
    </w:p>
    <w:p w14:paraId="2FCDFC8E" w14:textId="77777777" w:rsidR="00C8533A" w:rsidRPr="006B329A" w:rsidRDefault="00C8533A" w:rsidP="006B329A">
      <w:pPr>
        <w:pStyle w:val="EX"/>
      </w:pPr>
      <w:r w:rsidRPr="006B329A">
        <w:t>[1]</w:t>
      </w:r>
      <w:r w:rsidRPr="006B329A">
        <w:tab/>
        <w:t xml:space="preserve">3GPP TR 21.905: </w:t>
      </w:r>
      <w:r w:rsidRPr="006B329A">
        <w:rPr>
          <w:lang w:val="en-US"/>
        </w:rPr>
        <w:t>"Vocabulary for 3GPP Specifications".</w:t>
      </w:r>
    </w:p>
    <w:p w14:paraId="0C5EA57C" w14:textId="77777777" w:rsidR="00C8533A" w:rsidRPr="006B329A" w:rsidRDefault="00C8533A" w:rsidP="006B329A">
      <w:pPr>
        <w:pStyle w:val="EX"/>
      </w:pPr>
      <w:r w:rsidRPr="006B329A">
        <w:t>[2]</w:t>
      </w:r>
      <w:r w:rsidRPr="006B329A">
        <w:tab/>
        <w:t>3GPP TS 43.020: "Security related network functions".</w:t>
      </w:r>
    </w:p>
    <w:p w14:paraId="25FF4DFB" w14:textId="77777777" w:rsidR="00C8533A" w:rsidRPr="006B329A" w:rsidRDefault="00C8533A" w:rsidP="006B329A">
      <w:pPr>
        <w:pStyle w:val="EX"/>
      </w:pPr>
      <w:r w:rsidRPr="006B329A">
        <w:t>[2a]</w:t>
      </w:r>
      <w:r w:rsidRPr="006B329A">
        <w:tab/>
        <w:t>3GPP TS 23.071: "Location Services; Functional description – Stage 2".</w:t>
      </w:r>
    </w:p>
    <w:p w14:paraId="4E5F580C" w14:textId="77777777" w:rsidR="00C8533A" w:rsidRPr="006B329A" w:rsidRDefault="00C8533A" w:rsidP="006B329A">
      <w:pPr>
        <w:pStyle w:val="EX"/>
      </w:pPr>
      <w:r w:rsidRPr="006B329A">
        <w:t>[3]</w:t>
      </w:r>
      <w:r w:rsidRPr="006B329A">
        <w:tab/>
        <w:t>3GPP TS 44.004: "Layer 1 General requirements".</w:t>
      </w:r>
    </w:p>
    <w:p w14:paraId="3AC1913D" w14:textId="77777777" w:rsidR="00C8533A" w:rsidRPr="006B329A" w:rsidRDefault="00C8533A" w:rsidP="006B329A">
      <w:pPr>
        <w:pStyle w:val="EX"/>
      </w:pPr>
      <w:r w:rsidRPr="006B329A">
        <w:t>[4]</w:t>
      </w:r>
      <w:r w:rsidRPr="006B329A">
        <w:tab/>
        <w:t>3GPP TS 44.005: "Data Link (DL) layer General aspects".</w:t>
      </w:r>
    </w:p>
    <w:p w14:paraId="2EED9293" w14:textId="77777777" w:rsidR="00C8533A" w:rsidRPr="006B329A" w:rsidRDefault="00C8533A" w:rsidP="006B329A">
      <w:pPr>
        <w:pStyle w:val="EX"/>
      </w:pPr>
      <w:r w:rsidRPr="006B329A">
        <w:t>[5]</w:t>
      </w:r>
      <w:r w:rsidRPr="006B329A">
        <w:tab/>
        <w:t>3GPP TS 44.006: "Mobile Station - Base Station System (MS - BSS) interface Data Link (DL) layer specification".</w:t>
      </w:r>
    </w:p>
    <w:p w14:paraId="6B1CDAD4" w14:textId="77777777" w:rsidR="00C8533A" w:rsidRPr="006B329A" w:rsidRDefault="00C8533A" w:rsidP="006B329A">
      <w:pPr>
        <w:pStyle w:val="EX"/>
      </w:pPr>
      <w:r w:rsidRPr="006B329A">
        <w:t>[6]</w:t>
      </w:r>
      <w:r w:rsidRPr="006B329A">
        <w:tab/>
        <w:t>3GPP TS 24.008: "</w:t>
      </w:r>
      <w:smartTag w:uri="urn:schemas-microsoft-com:office:smarttags" w:element="place">
        <w:r w:rsidRPr="006B329A">
          <w:t>Mobile</w:t>
        </w:r>
      </w:smartTag>
      <w:r w:rsidRPr="006B329A">
        <w:t xml:space="preserve"> radio interface layer 3 specification; Core Network Protocols; Stage 3".</w:t>
      </w:r>
    </w:p>
    <w:p w14:paraId="4D03F784" w14:textId="77777777" w:rsidR="00C8533A" w:rsidRPr="006B329A" w:rsidRDefault="00C8533A" w:rsidP="006B329A">
      <w:pPr>
        <w:pStyle w:val="EX"/>
      </w:pPr>
      <w:r w:rsidRPr="006B329A">
        <w:t>[7]</w:t>
      </w:r>
      <w:r w:rsidRPr="006B329A">
        <w:tab/>
        <w:t>3GPP TS 44.012: "Short Message Service Cell Broadcast (SMSCB) support on the mobile radio interface".</w:t>
      </w:r>
    </w:p>
    <w:p w14:paraId="2C3B7093" w14:textId="77777777" w:rsidR="00C8533A" w:rsidRPr="006B329A" w:rsidRDefault="00C8533A" w:rsidP="006B329A">
      <w:pPr>
        <w:pStyle w:val="EX"/>
      </w:pPr>
      <w:r w:rsidRPr="006B329A">
        <w:t>[7a]</w:t>
      </w:r>
      <w:r w:rsidRPr="006B329A">
        <w:tab/>
        <w:t>3GPP TS 44.071: "</w:t>
      </w:r>
      <w:smartTag w:uri="urn:schemas-microsoft-com:office:smarttags" w:element="place">
        <w:r w:rsidRPr="006B329A">
          <w:t>Mobile</w:t>
        </w:r>
      </w:smartTag>
      <w:r w:rsidRPr="006B329A">
        <w:t xml:space="preserve"> radio interface layer 3 Location Services (LCS) specification".</w:t>
      </w:r>
    </w:p>
    <w:p w14:paraId="7F5A8746" w14:textId="77777777" w:rsidR="00C8533A" w:rsidRPr="006B329A" w:rsidRDefault="00C8533A" w:rsidP="006B329A">
      <w:pPr>
        <w:pStyle w:val="EX"/>
      </w:pPr>
      <w:r w:rsidRPr="006B329A">
        <w:t>[8]</w:t>
      </w:r>
      <w:r w:rsidRPr="006B329A">
        <w:tab/>
        <w:t>3GPP TS 45.002: "Multiplexing and multiple access on the radio path".</w:t>
      </w:r>
    </w:p>
    <w:p w14:paraId="4F047A65" w14:textId="77777777" w:rsidR="00C8533A" w:rsidRPr="006B329A" w:rsidRDefault="00C8533A" w:rsidP="006B329A">
      <w:pPr>
        <w:pStyle w:val="EX"/>
      </w:pPr>
      <w:r w:rsidRPr="006B329A">
        <w:t>[9]</w:t>
      </w:r>
      <w:r w:rsidRPr="006B329A">
        <w:tab/>
        <w:t>3GPP TS 45.005: "Radio transmission and reception".</w:t>
      </w:r>
    </w:p>
    <w:p w14:paraId="79D8592B" w14:textId="77777777" w:rsidR="00C8533A" w:rsidRPr="006B329A" w:rsidRDefault="00C8533A" w:rsidP="006B329A">
      <w:pPr>
        <w:pStyle w:val="EX"/>
      </w:pPr>
      <w:r w:rsidRPr="006B329A">
        <w:t>[10]</w:t>
      </w:r>
      <w:r w:rsidRPr="006B329A">
        <w:tab/>
        <w:t>3GPP TS 45.008: "Radio subsystem link control".</w:t>
      </w:r>
    </w:p>
    <w:p w14:paraId="7BE1B6B6" w14:textId="77777777" w:rsidR="00C8533A" w:rsidRPr="006B329A" w:rsidRDefault="00C8533A" w:rsidP="006B329A">
      <w:pPr>
        <w:pStyle w:val="EX"/>
      </w:pPr>
      <w:r w:rsidRPr="006B329A">
        <w:t>[11]</w:t>
      </w:r>
      <w:r w:rsidRPr="006B329A">
        <w:tab/>
        <w:t>3GPP TS 45.009: "Link Adaptation".</w:t>
      </w:r>
    </w:p>
    <w:p w14:paraId="1D2B5A22" w14:textId="77777777" w:rsidR="00C8533A" w:rsidRPr="006B329A" w:rsidRDefault="00C8533A" w:rsidP="006B329A">
      <w:pPr>
        <w:pStyle w:val="EX"/>
      </w:pPr>
      <w:r w:rsidRPr="006B329A">
        <w:t>[12]</w:t>
      </w:r>
      <w:r w:rsidRPr="006B329A">
        <w:tab/>
        <w:t>3GPP TS 45.010: "Radio subsystem synchronization".</w:t>
      </w:r>
    </w:p>
    <w:p w14:paraId="232D8120" w14:textId="77777777" w:rsidR="00C8533A" w:rsidRPr="006B329A" w:rsidRDefault="00C8533A" w:rsidP="006B329A">
      <w:pPr>
        <w:pStyle w:val="EX"/>
      </w:pPr>
      <w:r w:rsidRPr="006B329A">
        <w:t>[13]</w:t>
      </w:r>
      <w:r w:rsidRPr="006B329A">
        <w:tab/>
        <w:t xml:space="preserve">3GPP TS 48.006: "Signaling transport specification mechanism for the Base Station System – </w:t>
      </w:r>
      <w:smartTag w:uri="urn:schemas-microsoft-com:office:smarttags" w:element="place">
        <w:r w:rsidRPr="006B329A">
          <w:t>Mobile</w:t>
        </w:r>
      </w:smartTag>
      <w:r w:rsidRPr="006B329A">
        <w:t>-services Switching Centre (BSS - MSC) interface".</w:t>
      </w:r>
    </w:p>
    <w:p w14:paraId="23BF7A00" w14:textId="77777777" w:rsidR="00C8533A" w:rsidRPr="006B329A" w:rsidRDefault="00C8533A" w:rsidP="006B329A">
      <w:pPr>
        <w:pStyle w:val="EX"/>
      </w:pPr>
      <w:r w:rsidRPr="006B329A">
        <w:lastRenderedPageBreak/>
        <w:t>[14]</w:t>
      </w:r>
      <w:r w:rsidRPr="006B329A">
        <w:tab/>
        <w:t>3GPP TS 48.008: "Mobile-services Switching Centre – Base Station System (MSC-BSS) interface; Layer 3 specification".</w:t>
      </w:r>
    </w:p>
    <w:p w14:paraId="03B80F85" w14:textId="77777777" w:rsidR="00C8533A" w:rsidRPr="006B329A" w:rsidRDefault="00C8533A" w:rsidP="006B329A">
      <w:pPr>
        <w:pStyle w:val="EX"/>
      </w:pPr>
      <w:r w:rsidRPr="006B329A">
        <w:t>[15]</w:t>
      </w:r>
      <w:r w:rsidRPr="006B329A">
        <w:tab/>
        <w:t xml:space="preserve">3GPP TS 48.051: "Base Station Controller </w:t>
      </w:r>
      <w:r w:rsidRPr="006B329A">
        <w:noBreakHyphen/>
        <w:t xml:space="preserve"> Base Transceiver Station (BSC </w:t>
      </w:r>
      <w:r w:rsidRPr="006B329A">
        <w:noBreakHyphen/>
        <w:t xml:space="preserve"> BTS) interface; General aspects".</w:t>
      </w:r>
    </w:p>
    <w:p w14:paraId="473819AA" w14:textId="77777777" w:rsidR="00C8533A" w:rsidRPr="006B329A" w:rsidRDefault="00C8533A" w:rsidP="006B329A">
      <w:pPr>
        <w:pStyle w:val="EX"/>
      </w:pPr>
      <w:r w:rsidRPr="006B329A">
        <w:t>[16]</w:t>
      </w:r>
      <w:r w:rsidRPr="006B329A">
        <w:tab/>
        <w:t xml:space="preserve">3GPP TS 48.052: "Base Station Controller </w:t>
      </w:r>
      <w:r w:rsidRPr="006B329A">
        <w:noBreakHyphen/>
        <w:t xml:space="preserve"> Base Transceiver Station (BSC </w:t>
      </w:r>
      <w:r w:rsidRPr="006B329A">
        <w:noBreakHyphen/>
        <w:t xml:space="preserve"> BTS) interface; Interface principles".</w:t>
      </w:r>
    </w:p>
    <w:p w14:paraId="4E3D5903" w14:textId="77777777" w:rsidR="00C8533A" w:rsidRPr="006B329A" w:rsidRDefault="00C8533A" w:rsidP="006B329A">
      <w:pPr>
        <w:pStyle w:val="EX"/>
      </w:pPr>
      <w:r w:rsidRPr="006B329A">
        <w:t>[17]</w:t>
      </w:r>
      <w:r w:rsidRPr="006B329A">
        <w:tab/>
        <w:t xml:space="preserve">3GPP TS 48.056: "Base Station Controller </w:t>
      </w:r>
      <w:r w:rsidRPr="006B329A">
        <w:noBreakHyphen/>
        <w:t xml:space="preserve"> Base Transceiver Station (BSC </w:t>
      </w:r>
      <w:r w:rsidRPr="006B329A">
        <w:noBreakHyphen/>
        <w:t xml:space="preserve"> BTS) interface; Layer 2 specification".</w:t>
      </w:r>
    </w:p>
    <w:p w14:paraId="228CA228" w14:textId="77777777" w:rsidR="00C8533A" w:rsidRPr="006B329A" w:rsidRDefault="00C8533A" w:rsidP="006B329A">
      <w:pPr>
        <w:pStyle w:val="EX"/>
      </w:pPr>
      <w:r w:rsidRPr="006B329A">
        <w:t>[18]</w:t>
      </w:r>
      <w:r w:rsidRPr="006B329A">
        <w:tab/>
        <w:t>3GPP TS 26.103: "Speech Codec List for GSM and UMTS".</w:t>
      </w:r>
    </w:p>
    <w:p w14:paraId="083598C0" w14:textId="77777777" w:rsidR="00C8533A" w:rsidRPr="006B329A" w:rsidRDefault="00C8533A" w:rsidP="006B329A">
      <w:pPr>
        <w:pStyle w:val="EX"/>
        <w:rPr>
          <w:lang w:val="it-IT"/>
        </w:rPr>
      </w:pPr>
      <w:r w:rsidRPr="006B329A">
        <w:rPr>
          <w:lang w:val="it-IT"/>
        </w:rPr>
        <w:t>[19]</w:t>
      </w:r>
      <w:r w:rsidRPr="006B329A">
        <w:rPr>
          <w:lang w:val="it-IT"/>
        </w:rPr>
        <w:tab/>
        <w:t>3GPP TS 44.018: "Radio Resource Control Protocol".</w:t>
      </w:r>
    </w:p>
    <w:p w14:paraId="0B31A46B" w14:textId="77777777" w:rsidR="00C8533A" w:rsidRPr="006B329A" w:rsidRDefault="00C8533A" w:rsidP="006B329A">
      <w:pPr>
        <w:pStyle w:val="Heading2"/>
        <w:rPr>
          <w:lang w:val="it-IT"/>
        </w:rPr>
      </w:pPr>
      <w:bookmarkStart w:id="6" w:name="_Toc476909984"/>
      <w:r w:rsidRPr="006B329A">
        <w:rPr>
          <w:lang w:val="it-IT"/>
        </w:rPr>
        <w:t>1.2</w:t>
      </w:r>
      <w:r w:rsidRPr="006B329A">
        <w:rPr>
          <w:lang w:val="it-IT"/>
        </w:rPr>
        <w:tab/>
        <w:t>Abbreviations</w:t>
      </w:r>
      <w:bookmarkEnd w:id="6"/>
    </w:p>
    <w:p w14:paraId="0A7D45DC" w14:textId="77777777" w:rsidR="00C8533A" w:rsidRPr="006B329A" w:rsidRDefault="00C8533A" w:rsidP="006B329A">
      <w:r w:rsidRPr="006B329A">
        <w:t>For the purposes of the present document, the abbreviations defined in 3GPP TR 21.905 apply.</w:t>
      </w:r>
    </w:p>
    <w:p w14:paraId="02EDCA1D" w14:textId="77777777" w:rsidR="00C8533A" w:rsidRPr="006B329A" w:rsidRDefault="00C8533A" w:rsidP="006B329A">
      <w:pPr>
        <w:pStyle w:val="Heading1"/>
      </w:pPr>
      <w:bookmarkStart w:id="7" w:name="_Toc476909985"/>
      <w:r w:rsidRPr="006B329A">
        <w:t>2</w:t>
      </w:r>
      <w:r w:rsidRPr="006B329A">
        <w:tab/>
        <w:t>Protocol model</w:t>
      </w:r>
      <w:bookmarkEnd w:id="7"/>
    </w:p>
    <w:p w14:paraId="776F6F0F" w14:textId="77777777" w:rsidR="00C8533A" w:rsidRPr="006B329A" w:rsidRDefault="00C8533A" w:rsidP="006B329A">
      <w:r w:rsidRPr="006B329A">
        <w:t>A model for L3 can be found in figure 2.1.</w:t>
      </w:r>
    </w:p>
    <w:p w14:paraId="090478F5" w14:textId="77777777" w:rsidR="00C8533A" w:rsidRPr="006B329A" w:rsidRDefault="00C8533A" w:rsidP="006B329A">
      <w:r w:rsidRPr="006B329A">
        <w:t>L2 addressing is made to TRX (or BCF) using the TEI of LAPD. Different L2 links are used for traffic management messages (RSL, Radio Signalling Link), network management messages (OML, Operation &amp; Maintenance Link) and L2 management messages (L2ML, Layer 2 Management Link).</w:t>
      </w:r>
    </w:p>
    <w:p w14:paraId="0BA105C8" w14:textId="77777777" w:rsidR="00C8533A" w:rsidRPr="006B329A" w:rsidRDefault="00C8533A" w:rsidP="006B329A">
      <w:r w:rsidRPr="006B329A">
        <w:t>For traffic management, two types of signalling messages have been defined:</w:t>
      </w:r>
    </w:p>
    <w:p w14:paraId="3B6774AA" w14:textId="77777777" w:rsidR="00C8533A" w:rsidRPr="006B329A" w:rsidRDefault="00C8533A" w:rsidP="006B329A">
      <w:r w:rsidRPr="006B329A">
        <w:rPr>
          <w:b/>
        </w:rPr>
        <w:t>Transparent Messages:</w:t>
      </w:r>
      <w:r w:rsidRPr="006B329A">
        <w:t xml:space="preserve"> Messages which are forwarded by BTS without interpretation or changes.</w:t>
      </w:r>
    </w:p>
    <w:p w14:paraId="0AF381A4" w14:textId="77777777" w:rsidR="00C8533A" w:rsidRPr="006B329A" w:rsidRDefault="00C8533A" w:rsidP="006B329A">
      <w:r w:rsidRPr="006B329A">
        <w:rPr>
          <w:b/>
        </w:rPr>
        <w:t>Non-Transparent Messages:</w:t>
      </w:r>
      <w:r w:rsidRPr="006B329A">
        <w:t xml:space="preserve"> Messages which are sent only between BSC and BTS and which BTS is acting upon or which are the results of BTS actions.</w:t>
      </w:r>
    </w:p>
    <w:p w14:paraId="3AC128ED" w14:textId="77777777" w:rsidR="00C8533A" w:rsidRPr="006B329A" w:rsidRDefault="00C8533A" w:rsidP="006B329A">
      <w:r w:rsidRPr="006B329A">
        <w:t>In addition, the messages have been grouped into four main groups: Radio Link Layer Management, Dedicated Channel Management, Common Channel Management and TRX Management messages.</w:t>
      </w:r>
    </w:p>
    <w:p w14:paraId="1F4BD65B" w14:textId="77777777" w:rsidR="00C8533A" w:rsidRPr="006B329A" w:rsidRDefault="00C8533A" w:rsidP="006B329A">
      <w:r w:rsidRPr="006B329A">
        <w:t>Discrimination between these types and groups is based on the Message Discriminator which is sent as the first octet in all messages. Transparent and non-transparent messages are discriminated by a transparency flag (T-bit) in the Message Discriminator. Transparent messages are merely forwarded to L2 on the radio interface.</w:t>
      </w:r>
    </w:p>
    <w:p w14:paraId="3B6B14C2" w14:textId="77777777" w:rsidR="00C8533A" w:rsidRPr="006B329A" w:rsidRDefault="00C8533A" w:rsidP="006B329A">
      <w:r w:rsidRPr="006B329A">
        <w:t>In order to address the relevant radio channel, a Channel Number element is included to support the distribution of messages to relevant physical channels on the TRX. A Link Identifier element supports the distribution on logical links/channels on the radio interface (compare the DLCI element of the A interface, 3GPP TS 48.006).</w:t>
      </w:r>
    </w:p>
    <w:p w14:paraId="16083D0E" w14:textId="77777777" w:rsidR="00C8533A" w:rsidRPr="006B329A" w:rsidRDefault="00C8533A" w:rsidP="006B329A">
      <w:r w:rsidRPr="006B329A">
        <w:t>All messages in this GTS are to be transmitted on the A-bis interface using the I format of LAPD, except for MEASUREMENT RESULT which is sent in UI format.</w:t>
      </w:r>
    </w:p>
    <w:p w14:paraId="551B0F1C" w14:textId="77777777" w:rsidR="00C8533A" w:rsidRPr="006B329A" w:rsidRDefault="00C8533A" w:rsidP="006B329A">
      <w:pPr>
        <w:pStyle w:val="TH"/>
      </w:pPr>
      <w:r w:rsidRPr="006B329A">
        <w:object w:dxaOrig="8577" w:dyaOrig="7142" w14:anchorId="08C6F69F">
          <v:shape id="_x0000_i1027" type="#_x0000_t75" style="width:429pt;height:358.8pt" o:ole="" fillcolor="window">
            <v:imagedata r:id="rId10" o:title=""/>
          </v:shape>
          <o:OLEObject Type="Embed" ProgID="Designer" ShapeID="_x0000_i1027" DrawAspect="Content" ObjectID="_1821891542" r:id="rId11"/>
        </w:object>
      </w:r>
    </w:p>
    <w:p w14:paraId="0A1F9AE3" w14:textId="77777777" w:rsidR="00C8533A" w:rsidRPr="006B329A" w:rsidRDefault="00C8533A" w:rsidP="006B329A">
      <w:pPr>
        <w:pStyle w:val="TF"/>
        <w:outlineLvl w:val="0"/>
      </w:pPr>
      <w:r w:rsidRPr="006B329A">
        <w:t>Figure 2.1/48.058: L3 model</w:t>
      </w:r>
    </w:p>
    <w:p w14:paraId="7985B7A6" w14:textId="77777777" w:rsidR="00C8533A" w:rsidRPr="006B329A" w:rsidRDefault="00C8533A" w:rsidP="006B329A">
      <w:pPr>
        <w:pStyle w:val="Heading1"/>
      </w:pPr>
      <w:bookmarkStart w:id="8" w:name="_Toc476909986"/>
      <w:r w:rsidRPr="006B329A">
        <w:t>3</w:t>
      </w:r>
      <w:r w:rsidRPr="006B329A">
        <w:tab/>
        <w:t>Radio Link Layer Management Procedures</w:t>
      </w:r>
      <w:bookmarkEnd w:id="8"/>
    </w:p>
    <w:p w14:paraId="19E35C8F" w14:textId="77777777" w:rsidR="00C8533A" w:rsidRPr="006B329A" w:rsidRDefault="00C8533A" w:rsidP="006B329A">
      <w:r w:rsidRPr="006B329A">
        <w:t>This sub-clause describes procedures related to the management of a link layer connection on the radio path.</w:t>
      </w:r>
    </w:p>
    <w:p w14:paraId="42629A2A" w14:textId="77777777" w:rsidR="00C8533A" w:rsidRPr="006B329A" w:rsidRDefault="00C8533A" w:rsidP="006B329A">
      <w:pPr>
        <w:pStyle w:val="Heading2"/>
      </w:pPr>
      <w:bookmarkStart w:id="9" w:name="_Toc476909987"/>
      <w:r w:rsidRPr="006B329A">
        <w:t>3.1</w:t>
      </w:r>
      <w:r w:rsidRPr="006B329A">
        <w:tab/>
        <w:t>Link establishment indication</w:t>
      </w:r>
      <w:bookmarkEnd w:id="9"/>
    </w:p>
    <w:p w14:paraId="5BC10A48" w14:textId="77777777" w:rsidR="00C8533A" w:rsidRPr="006B329A" w:rsidRDefault="00C8533A" w:rsidP="006B329A">
      <w:r w:rsidRPr="006B329A">
        <w:t>This procedure is used by BTS to indicate to BSC that a layer 2 link on the radio path has been established in multi-frame mode at the initiative of an MS. BSC can use this indication to set up an SCCP connection to MSC.</w:t>
      </w:r>
    </w:p>
    <w:p w14:paraId="17B461DF" w14:textId="77777777" w:rsidR="00C8533A" w:rsidRPr="006B329A" w:rsidRDefault="00C8533A" w:rsidP="006B329A">
      <w:r w:rsidRPr="006B329A">
        <w:t>Upon reception of a SABM frame on a link on an active channel, the BTS sends an ESTablish INDication message to BSC. The message contains the contents of the information field of the SABM frame if present.</w:t>
      </w:r>
    </w:p>
    <w:p w14:paraId="7E1B6932" w14:textId="77777777" w:rsidR="00C8533A" w:rsidRPr="006B329A" w:rsidRDefault="00C8533A" w:rsidP="006B329A">
      <w:r w:rsidRPr="006B329A">
        <w:t>The procedure is used in all establishment cases, for all channels and all SAPIs.</w:t>
      </w:r>
    </w:p>
    <w:p w14:paraId="7C9FA469" w14:textId="77777777" w:rsidR="00C8533A" w:rsidRPr="006B329A" w:rsidRDefault="00C8533A" w:rsidP="006B329A">
      <w:pPr>
        <w:pStyle w:val="TH"/>
      </w:pPr>
      <w:r w:rsidRPr="006B329A">
        <w:object w:dxaOrig="5325" w:dyaOrig="1050" w14:anchorId="53EFE084">
          <v:shape id="_x0000_i1028" type="#_x0000_t75" style="width:266.4pt;height:52.8pt" o:ole="" fillcolor="window">
            <v:imagedata r:id="rId12" o:title=""/>
          </v:shape>
          <o:OLEObject Type="Embed" ProgID="MSDraw.Drawing.8.1" ShapeID="_x0000_i1028" DrawAspect="Content" ObjectID="_1821891543" r:id="rId13"/>
        </w:object>
      </w:r>
    </w:p>
    <w:p w14:paraId="13735D16" w14:textId="77777777" w:rsidR="00C8533A" w:rsidRPr="006B329A" w:rsidRDefault="00C8533A" w:rsidP="006B329A">
      <w:pPr>
        <w:pStyle w:val="Heading2"/>
      </w:pPr>
      <w:bookmarkStart w:id="10" w:name="_Toc476909988"/>
      <w:r w:rsidRPr="006B329A">
        <w:t>3.2</w:t>
      </w:r>
      <w:r w:rsidRPr="006B329A">
        <w:tab/>
        <w:t>Link establishment request</w:t>
      </w:r>
      <w:bookmarkEnd w:id="10"/>
    </w:p>
    <w:p w14:paraId="4BC6E218" w14:textId="77777777" w:rsidR="00C8533A" w:rsidRPr="006B329A" w:rsidRDefault="00C8533A" w:rsidP="006B329A">
      <w:pPr>
        <w:keepNext/>
        <w:keepLines/>
      </w:pPr>
      <w:r w:rsidRPr="006B329A">
        <w:t>This procedure is used by BSC to request the establishment of a link layer connection in multi-frame mode on the radio path.</w:t>
      </w:r>
    </w:p>
    <w:p w14:paraId="27DC890A" w14:textId="77777777" w:rsidR="00C8533A" w:rsidRPr="006B329A" w:rsidRDefault="00C8533A" w:rsidP="006B329A">
      <w:r w:rsidRPr="006B329A">
        <w:t>The procedure is started by BSC sending an ESTablish REQuest message to BTS. BTS then establishes the link by sending an SABM frame. Upon reception of the acknowledgement (UA-frame) from MS, BTS sends an ESTablish CONFirm message to BSC.</w:t>
      </w:r>
    </w:p>
    <w:p w14:paraId="528201B3" w14:textId="77777777" w:rsidR="00C8533A" w:rsidRPr="006B329A" w:rsidRDefault="00C8533A" w:rsidP="006B329A">
      <w:r w:rsidRPr="006B329A">
        <w:t>In case of a failure, BTS sends a RELease INDication and an ERRor INDication message to BSC (cf. 3GPP TS 44.006).</w:t>
      </w:r>
    </w:p>
    <w:p w14:paraId="60880B4A" w14:textId="736E073F" w:rsidR="00C8533A" w:rsidRPr="006B329A" w:rsidRDefault="0062265E" w:rsidP="006B329A">
      <w:pPr>
        <w:pStyle w:val="TH"/>
        <w:rPr>
          <w:b w:val="0"/>
        </w:rPr>
      </w:pPr>
      <w:r w:rsidRPr="006B329A">
        <w:rPr>
          <w:b w:val="0"/>
          <w:noProof/>
        </w:rPr>
        <w:drawing>
          <wp:inline distT="0" distB="0" distL="0" distR="0" wp14:anchorId="34850EFB" wp14:editId="4D2083D3">
            <wp:extent cx="3375660" cy="1074420"/>
            <wp:effectExtent l="0" t="0" r="0" b="0"/>
            <wp:docPr id="5"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75660" cy="1074420"/>
                    </a:xfrm>
                    <a:prstGeom prst="rect">
                      <a:avLst/>
                    </a:prstGeom>
                    <a:noFill/>
                    <a:ln>
                      <a:noFill/>
                    </a:ln>
                  </pic:spPr>
                </pic:pic>
              </a:graphicData>
            </a:graphic>
          </wp:inline>
        </w:drawing>
      </w:r>
    </w:p>
    <w:p w14:paraId="5E25F8DD" w14:textId="77777777" w:rsidR="00C8533A" w:rsidRPr="006B329A" w:rsidRDefault="00C8533A" w:rsidP="006B329A">
      <w:pPr>
        <w:pStyle w:val="Heading2"/>
      </w:pPr>
      <w:bookmarkStart w:id="11" w:name="_Toc476909989"/>
      <w:r w:rsidRPr="006B329A">
        <w:t>3.3</w:t>
      </w:r>
      <w:r w:rsidRPr="006B329A">
        <w:tab/>
        <w:t>Link release indication</w:t>
      </w:r>
      <w:bookmarkEnd w:id="11"/>
    </w:p>
    <w:p w14:paraId="71C90E19" w14:textId="77777777" w:rsidR="00C8533A" w:rsidRPr="006B329A" w:rsidRDefault="00C8533A" w:rsidP="006B329A">
      <w:r w:rsidRPr="006B329A">
        <w:t>This procedure is used by BTS to indicate to BSC that a link layer connection on the radio path has been released at the initiative of an MS.</w:t>
      </w:r>
    </w:p>
    <w:p w14:paraId="492ED0CA" w14:textId="77777777" w:rsidR="00C8533A" w:rsidRPr="006B329A" w:rsidRDefault="00C8533A" w:rsidP="006B329A">
      <w:r w:rsidRPr="006B329A">
        <w:t>When receiving a DISC frame on a link layer connection in multi-frame mode, BTS sends a RELease INDication message to BSC. (If the link layer is in idle mode, BTS will send a DM frame to MS but does not notify BSC.)</w:t>
      </w:r>
    </w:p>
    <w:p w14:paraId="240CAB07" w14:textId="77777777" w:rsidR="00C8533A" w:rsidRPr="006B329A" w:rsidRDefault="00C8533A" w:rsidP="006B329A">
      <w:r w:rsidRPr="006B329A">
        <w:t>Collision cases are treated as specified in 3GPP TS 44.006.</w:t>
      </w:r>
    </w:p>
    <w:p w14:paraId="1509F6A0" w14:textId="08242C99" w:rsidR="00C8533A" w:rsidRPr="006B329A" w:rsidRDefault="0062265E" w:rsidP="006B329A">
      <w:pPr>
        <w:pStyle w:val="TH"/>
        <w:rPr>
          <w:b w:val="0"/>
        </w:rPr>
      </w:pPr>
      <w:r w:rsidRPr="006B329A">
        <w:rPr>
          <w:b w:val="0"/>
          <w:noProof/>
        </w:rPr>
        <w:drawing>
          <wp:inline distT="0" distB="0" distL="0" distR="0" wp14:anchorId="6F9C83A7" wp14:editId="4497A1BA">
            <wp:extent cx="3352800" cy="754380"/>
            <wp:effectExtent l="0" t="0" r="0" b="0"/>
            <wp:docPr id="6"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52800" cy="754380"/>
                    </a:xfrm>
                    <a:prstGeom prst="rect">
                      <a:avLst/>
                    </a:prstGeom>
                    <a:noFill/>
                    <a:ln>
                      <a:noFill/>
                    </a:ln>
                  </pic:spPr>
                </pic:pic>
              </a:graphicData>
            </a:graphic>
          </wp:inline>
        </w:drawing>
      </w:r>
    </w:p>
    <w:p w14:paraId="3A470BC0" w14:textId="77777777" w:rsidR="00C8533A" w:rsidRPr="006B329A" w:rsidRDefault="00C8533A" w:rsidP="006B329A">
      <w:pPr>
        <w:pStyle w:val="Heading2"/>
      </w:pPr>
      <w:bookmarkStart w:id="12" w:name="_Toc476909990"/>
      <w:r w:rsidRPr="006B329A">
        <w:t>3.4</w:t>
      </w:r>
      <w:r w:rsidRPr="006B329A">
        <w:tab/>
        <w:t>Link release request</w:t>
      </w:r>
      <w:bookmarkEnd w:id="12"/>
    </w:p>
    <w:p w14:paraId="529AA45C" w14:textId="77777777" w:rsidR="00C8533A" w:rsidRPr="006B329A" w:rsidRDefault="00C8533A" w:rsidP="006B329A">
      <w:r w:rsidRPr="006B329A">
        <w:t>This procedure is used by BSC to request the release of a link layer connection on the radio path.</w:t>
      </w:r>
    </w:p>
    <w:p w14:paraId="11A02E93" w14:textId="77777777" w:rsidR="00C8533A" w:rsidRPr="006B329A" w:rsidRDefault="00C8533A" w:rsidP="006B329A">
      <w:r w:rsidRPr="006B329A">
        <w:t>The procedure is started by BSC sending a RELease REQuest message to BTS. BTS then sends a DISC frame to MS. When it has received the acknowledgement (UA or DM frame), BTS sends a RELease CONFirm message to BSC.</w:t>
      </w:r>
    </w:p>
    <w:p w14:paraId="49276603" w14:textId="77777777" w:rsidR="00C8533A" w:rsidRPr="006B329A" w:rsidRDefault="00C8533A" w:rsidP="006B329A">
      <w:r w:rsidRPr="006B329A">
        <w:t>Collision cases are treated as specified in 3GPP TS 44.006.</w:t>
      </w:r>
    </w:p>
    <w:p w14:paraId="07816C2B" w14:textId="77777777" w:rsidR="00C8533A" w:rsidRPr="006B329A" w:rsidRDefault="00C8533A" w:rsidP="006B329A">
      <w:r w:rsidRPr="006B329A">
        <w:t>If BTS has repeated the DISC frame N200 times, BTS sends a RELease INDication and an ERRor INDication message to BSC (cf. 3GPP TS 44.006).</w:t>
      </w:r>
    </w:p>
    <w:p w14:paraId="0B1F5064" w14:textId="236A5405" w:rsidR="00C8533A" w:rsidRPr="006B329A" w:rsidRDefault="0062265E" w:rsidP="006B329A">
      <w:pPr>
        <w:pStyle w:val="TH"/>
        <w:rPr>
          <w:b w:val="0"/>
        </w:rPr>
      </w:pPr>
      <w:r w:rsidRPr="006B329A">
        <w:rPr>
          <w:b w:val="0"/>
          <w:noProof/>
        </w:rPr>
        <w:lastRenderedPageBreak/>
        <w:drawing>
          <wp:inline distT="0" distB="0" distL="0" distR="0" wp14:anchorId="6273A104" wp14:editId="27DEA4F0">
            <wp:extent cx="3345180" cy="1104900"/>
            <wp:effectExtent l="0" t="0" r="0" b="0"/>
            <wp:docPr id="7"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45180" cy="1104900"/>
                    </a:xfrm>
                    <a:prstGeom prst="rect">
                      <a:avLst/>
                    </a:prstGeom>
                    <a:noFill/>
                    <a:ln>
                      <a:noFill/>
                    </a:ln>
                  </pic:spPr>
                </pic:pic>
              </a:graphicData>
            </a:graphic>
          </wp:inline>
        </w:drawing>
      </w:r>
    </w:p>
    <w:p w14:paraId="4B5BCA98" w14:textId="77777777" w:rsidR="00C8533A" w:rsidRPr="006B329A" w:rsidRDefault="00C8533A" w:rsidP="006B329A">
      <w:pPr>
        <w:pStyle w:val="Heading2"/>
      </w:pPr>
      <w:bookmarkStart w:id="13" w:name="_Toc476909991"/>
      <w:r w:rsidRPr="006B329A">
        <w:t>3.5</w:t>
      </w:r>
      <w:r w:rsidRPr="006B329A">
        <w:tab/>
        <w:t>Transmission of a transparent L3-Message in acknowledged mode</w:t>
      </w:r>
      <w:bookmarkEnd w:id="13"/>
    </w:p>
    <w:p w14:paraId="1B7800E3" w14:textId="77777777" w:rsidR="00C8533A" w:rsidRPr="006B329A" w:rsidRDefault="00C8533A" w:rsidP="006B329A">
      <w:pPr>
        <w:keepNext/>
        <w:keepLines/>
      </w:pPr>
      <w:r w:rsidRPr="006B329A">
        <w:t>This procedure is used by BSC to request the sending of a L3 message to MS in acknowledged mode.</w:t>
      </w:r>
    </w:p>
    <w:p w14:paraId="65C6CBDF" w14:textId="77777777" w:rsidR="00C8533A" w:rsidRPr="006B329A" w:rsidRDefault="00C8533A" w:rsidP="006B329A">
      <w:r w:rsidRPr="006B329A">
        <w:t>BSC sends a DATA REQuest message to BTS. The message contains the complete L3 message to be sent in acknowledged mode.</w:t>
      </w:r>
    </w:p>
    <w:p w14:paraId="168807D3" w14:textId="2B776822" w:rsidR="00C8533A" w:rsidRPr="006B329A" w:rsidRDefault="0062265E" w:rsidP="006B329A">
      <w:pPr>
        <w:pStyle w:val="TH"/>
        <w:rPr>
          <w:b w:val="0"/>
        </w:rPr>
      </w:pPr>
      <w:r w:rsidRPr="006B329A">
        <w:rPr>
          <w:b w:val="0"/>
          <w:noProof/>
        </w:rPr>
        <w:drawing>
          <wp:inline distT="0" distB="0" distL="0" distR="0" wp14:anchorId="08F50055" wp14:editId="0B829414">
            <wp:extent cx="3383280" cy="975360"/>
            <wp:effectExtent l="0" t="0" r="0" b="0"/>
            <wp:docPr id="8"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83280" cy="975360"/>
                    </a:xfrm>
                    <a:prstGeom prst="rect">
                      <a:avLst/>
                    </a:prstGeom>
                    <a:noFill/>
                    <a:ln>
                      <a:noFill/>
                    </a:ln>
                  </pic:spPr>
                </pic:pic>
              </a:graphicData>
            </a:graphic>
          </wp:inline>
        </w:drawing>
      </w:r>
    </w:p>
    <w:p w14:paraId="7BA0ED02" w14:textId="77777777" w:rsidR="00C8533A" w:rsidRPr="006B329A" w:rsidRDefault="00C8533A" w:rsidP="006B329A">
      <w:pPr>
        <w:pStyle w:val="Heading2"/>
      </w:pPr>
      <w:bookmarkStart w:id="14" w:name="_Toc476909992"/>
      <w:r w:rsidRPr="006B329A">
        <w:t>3.6</w:t>
      </w:r>
      <w:r w:rsidRPr="006B329A">
        <w:tab/>
        <w:t>Reception of a transparent L3-Message in acknowledged mode</w:t>
      </w:r>
      <w:bookmarkEnd w:id="14"/>
    </w:p>
    <w:p w14:paraId="67B1713E" w14:textId="77777777" w:rsidR="00C8533A" w:rsidRPr="006B329A" w:rsidRDefault="00C8533A" w:rsidP="006B329A">
      <w:r w:rsidRPr="006B329A">
        <w:t>This procedure is used by BTS to indicate the reception of a L3 message in acknowledged mode.</w:t>
      </w:r>
    </w:p>
    <w:p w14:paraId="1D5239C2" w14:textId="77777777" w:rsidR="00C8533A" w:rsidRPr="006B329A" w:rsidRDefault="00C8533A" w:rsidP="006B329A">
      <w:r w:rsidRPr="006B329A">
        <w:t>BTS sends a DATA INDication message to BSC. The message contains the received L3 message.</w:t>
      </w:r>
    </w:p>
    <w:p w14:paraId="767E7FF8" w14:textId="77BFA5DA" w:rsidR="00C8533A" w:rsidRPr="006B329A" w:rsidRDefault="0062265E" w:rsidP="006B329A">
      <w:pPr>
        <w:pStyle w:val="TH"/>
        <w:rPr>
          <w:b w:val="0"/>
        </w:rPr>
      </w:pPr>
      <w:r w:rsidRPr="006B329A">
        <w:rPr>
          <w:b w:val="0"/>
          <w:noProof/>
        </w:rPr>
        <w:drawing>
          <wp:inline distT="0" distB="0" distL="0" distR="0" wp14:anchorId="3A1A633E" wp14:editId="6ED4E0C4">
            <wp:extent cx="3345180" cy="876300"/>
            <wp:effectExtent l="0" t="0" r="0" b="0"/>
            <wp:docPr id="9"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45180" cy="876300"/>
                    </a:xfrm>
                    <a:prstGeom prst="rect">
                      <a:avLst/>
                    </a:prstGeom>
                    <a:noFill/>
                    <a:ln>
                      <a:noFill/>
                    </a:ln>
                  </pic:spPr>
                </pic:pic>
              </a:graphicData>
            </a:graphic>
          </wp:inline>
        </w:drawing>
      </w:r>
    </w:p>
    <w:p w14:paraId="6E004BA5" w14:textId="77777777" w:rsidR="00C8533A" w:rsidRPr="006B329A" w:rsidRDefault="00C8533A" w:rsidP="006B329A">
      <w:pPr>
        <w:pStyle w:val="Heading2"/>
      </w:pPr>
      <w:bookmarkStart w:id="15" w:name="_Toc476909993"/>
      <w:r w:rsidRPr="006B329A">
        <w:t>3.7</w:t>
      </w:r>
      <w:r w:rsidRPr="006B329A">
        <w:tab/>
        <w:t>Transmission of a transparent L3-Message in unacknowledged mode</w:t>
      </w:r>
      <w:bookmarkEnd w:id="15"/>
    </w:p>
    <w:p w14:paraId="1C62F134" w14:textId="77777777" w:rsidR="00C8533A" w:rsidRPr="006B329A" w:rsidRDefault="00C8533A" w:rsidP="006B329A">
      <w:r w:rsidRPr="006B329A">
        <w:t>This procedure is used by BSC to request the sending of a L3 message to MS in unacknowledged mode.</w:t>
      </w:r>
    </w:p>
    <w:p w14:paraId="1ACC1FE6" w14:textId="77777777" w:rsidR="00C8533A" w:rsidRPr="006B329A" w:rsidRDefault="00C8533A" w:rsidP="006B329A">
      <w:r w:rsidRPr="006B329A">
        <w:t>BSC sends a UNIT DATA REQuest message to BTS. The message contains the L3 message to be sent to MS in unacknowledged mode.</w:t>
      </w:r>
    </w:p>
    <w:p w14:paraId="23F08363" w14:textId="5EBAA4B4" w:rsidR="00C8533A" w:rsidRPr="006B329A" w:rsidRDefault="0062265E" w:rsidP="006B329A">
      <w:pPr>
        <w:pStyle w:val="TH"/>
        <w:rPr>
          <w:b w:val="0"/>
        </w:rPr>
      </w:pPr>
      <w:r w:rsidRPr="006B329A">
        <w:rPr>
          <w:b w:val="0"/>
          <w:noProof/>
        </w:rPr>
        <w:drawing>
          <wp:inline distT="0" distB="0" distL="0" distR="0" wp14:anchorId="215E1B5D" wp14:editId="0678AE12">
            <wp:extent cx="3375660" cy="670560"/>
            <wp:effectExtent l="0" t="0" r="0" b="0"/>
            <wp:docPr id="10"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5660" cy="670560"/>
                    </a:xfrm>
                    <a:prstGeom prst="rect">
                      <a:avLst/>
                    </a:prstGeom>
                    <a:noFill/>
                    <a:ln>
                      <a:noFill/>
                    </a:ln>
                  </pic:spPr>
                </pic:pic>
              </a:graphicData>
            </a:graphic>
          </wp:inline>
        </w:drawing>
      </w:r>
    </w:p>
    <w:p w14:paraId="5CED35B8" w14:textId="77777777" w:rsidR="00C8533A" w:rsidRPr="006B329A" w:rsidRDefault="00C8533A" w:rsidP="006B329A">
      <w:pPr>
        <w:pStyle w:val="Heading2"/>
      </w:pPr>
      <w:bookmarkStart w:id="16" w:name="_Toc476909994"/>
      <w:r w:rsidRPr="006B329A">
        <w:t>3.8</w:t>
      </w:r>
      <w:r w:rsidRPr="006B329A">
        <w:tab/>
        <w:t>Reception of a transparent L3-Message in unacknowledged mode</w:t>
      </w:r>
      <w:bookmarkEnd w:id="16"/>
    </w:p>
    <w:p w14:paraId="1332BBFF" w14:textId="77777777" w:rsidR="00C8533A" w:rsidRPr="006B329A" w:rsidRDefault="00C8533A" w:rsidP="006B329A">
      <w:r w:rsidRPr="006B329A">
        <w:t>This procedure is used by BTS to indicate the reception of a L3 message in unacknowledged mode.</w:t>
      </w:r>
    </w:p>
    <w:p w14:paraId="1C62EB8C" w14:textId="77777777" w:rsidR="00C8533A" w:rsidRPr="006B329A" w:rsidRDefault="00C8533A" w:rsidP="006B329A">
      <w:r w:rsidRPr="006B329A">
        <w:lastRenderedPageBreak/>
        <w:t>BTS sends a UNIT DATA INDication message to BSC. The message contains the received L3 message.</w:t>
      </w:r>
    </w:p>
    <w:p w14:paraId="19F31F65" w14:textId="1E55723A" w:rsidR="00C8533A" w:rsidRPr="006B329A" w:rsidRDefault="0062265E" w:rsidP="006B329A">
      <w:pPr>
        <w:pStyle w:val="TH"/>
        <w:rPr>
          <w:b w:val="0"/>
        </w:rPr>
      </w:pPr>
      <w:r w:rsidRPr="006B329A">
        <w:rPr>
          <w:b w:val="0"/>
          <w:noProof/>
        </w:rPr>
        <w:drawing>
          <wp:inline distT="0" distB="0" distL="0" distR="0" wp14:anchorId="324C9075" wp14:editId="14E1325A">
            <wp:extent cx="3375660" cy="708660"/>
            <wp:effectExtent l="0" t="0" r="0" b="0"/>
            <wp:docPr id="1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5660" cy="708660"/>
                    </a:xfrm>
                    <a:prstGeom prst="rect">
                      <a:avLst/>
                    </a:prstGeom>
                    <a:noFill/>
                    <a:ln>
                      <a:noFill/>
                    </a:ln>
                  </pic:spPr>
                </pic:pic>
              </a:graphicData>
            </a:graphic>
          </wp:inline>
        </w:drawing>
      </w:r>
    </w:p>
    <w:p w14:paraId="1F082EC0" w14:textId="77777777" w:rsidR="00C8533A" w:rsidRPr="006B329A" w:rsidRDefault="00C8533A" w:rsidP="006B329A">
      <w:pPr>
        <w:pStyle w:val="Heading2"/>
      </w:pPr>
      <w:bookmarkStart w:id="17" w:name="_Toc476909995"/>
      <w:r w:rsidRPr="006B329A">
        <w:t>3.9</w:t>
      </w:r>
      <w:r w:rsidRPr="006B329A">
        <w:tab/>
        <w:t>Link error indication</w:t>
      </w:r>
      <w:bookmarkEnd w:id="17"/>
    </w:p>
    <w:p w14:paraId="17F6330D" w14:textId="77777777" w:rsidR="00C8533A" w:rsidRPr="006B329A" w:rsidRDefault="00C8533A" w:rsidP="006B329A">
      <w:r w:rsidRPr="006B329A">
        <w:t>This procedure is used by BTS to indicate an abnormal case such as the following.</w:t>
      </w:r>
    </w:p>
    <w:p w14:paraId="5B112F25" w14:textId="77777777" w:rsidR="00C8533A" w:rsidRPr="006B329A" w:rsidRDefault="00C8533A" w:rsidP="006B329A">
      <w:pPr>
        <w:pStyle w:val="B1"/>
      </w:pPr>
      <w:r w:rsidRPr="006B329A">
        <w:t>-</w:t>
      </w:r>
      <w:r w:rsidRPr="006B329A">
        <w:tab/>
        <w:t>a protocol error as specified in 3GPP TS 44.006;</w:t>
      </w:r>
    </w:p>
    <w:p w14:paraId="3D4A8BD6" w14:textId="77777777" w:rsidR="00C8533A" w:rsidRPr="006B329A" w:rsidRDefault="00C8533A" w:rsidP="006B329A">
      <w:pPr>
        <w:pStyle w:val="B1"/>
      </w:pPr>
      <w:r w:rsidRPr="006B329A">
        <w:t>-</w:t>
      </w:r>
      <w:r w:rsidRPr="006B329A">
        <w:tab/>
        <w:t>a link layer failure, i.e. the repetition of an I-frame N200 times without an acknowledgement;</w:t>
      </w:r>
    </w:p>
    <w:p w14:paraId="6FE37212" w14:textId="77777777" w:rsidR="00C8533A" w:rsidRPr="006B329A" w:rsidRDefault="00C8533A" w:rsidP="006B329A">
      <w:pPr>
        <w:pStyle w:val="B1"/>
      </w:pPr>
      <w:r w:rsidRPr="006B329A">
        <w:t>-</w:t>
      </w:r>
      <w:r w:rsidRPr="006B329A">
        <w:tab/>
        <w:t>the repetition of an SABM or DISC frame N200 times without an acknowledgement;</w:t>
      </w:r>
    </w:p>
    <w:p w14:paraId="039C1ADF" w14:textId="77777777" w:rsidR="00C8533A" w:rsidRPr="006B329A" w:rsidRDefault="00C8533A" w:rsidP="006B329A">
      <w:pPr>
        <w:pStyle w:val="B1"/>
      </w:pPr>
      <w:r w:rsidRPr="006B329A">
        <w:t>-</w:t>
      </w:r>
      <w:r w:rsidRPr="006B329A">
        <w:tab/>
        <w:t>the reception of an SABM frame in multi-frame established state.</w:t>
      </w:r>
    </w:p>
    <w:p w14:paraId="16BF9A15" w14:textId="77777777" w:rsidR="00C8533A" w:rsidRPr="006B329A" w:rsidRDefault="00C8533A" w:rsidP="006B329A">
      <w:r w:rsidRPr="006B329A">
        <w:t>When such an event has occurred, BTS notifies BSC by sending an ERROR INDication message containing the relevant cause information.</w:t>
      </w:r>
    </w:p>
    <w:p w14:paraId="4F86CC87" w14:textId="77777777" w:rsidR="00C8533A" w:rsidRPr="006B329A" w:rsidRDefault="00C8533A" w:rsidP="006B329A">
      <w:r w:rsidRPr="006B329A">
        <w:t>A BTS that supports enhanced power control (EPC) shall activate a channel in EPC mode if so ordered by the BSC in the CHANNEL ACTIVATION message. Further, it shall use enhanced power control procedures as defined in 3GPP TS 45.008 for MS (uplink) power control and/or BS (downlink) power control if so ordered by the BSC in the CHANNEL ACTIVATION message (or the BS POWER CONTROL or MS POWER CONTROL messages).</w:t>
      </w:r>
    </w:p>
    <w:p w14:paraId="01613A07" w14:textId="29F16004" w:rsidR="00C8533A" w:rsidRPr="006B329A" w:rsidRDefault="0062265E" w:rsidP="006B329A">
      <w:pPr>
        <w:pStyle w:val="TH"/>
        <w:rPr>
          <w:b w:val="0"/>
        </w:rPr>
      </w:pPr>
      <w:r w:rsidRPr="006B329A">
        <w:rPr>
          <w:b w:val="0"/>
          <w:noProof/>
        </w:rPr>
        <w:drawing>
          <wp:inline distT="0" distB="0" distL="0" distR="0" wp14:anchorId="3E4EB1E5" wp14:editId="2AEB8F9E">
            <wp:extent cx="3398520" cy="693420"/>
            <wp:effectExtent l="0" t="0" r="0" b="0"/>
            <wp:docPr id="12"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98520" cy="693420"/>
                    </a:xfrm>
                    <a:prstGeom prst="rect">
                      <a:avLst/>
                    </a:prstGeom>
                    <a:noFill/>
                    <a:ln>
                      <a:noFill/>
                    </a:ln>
                  </pic:spPr>
                </pic:pic>
              </a:graphicData>
            </a:graphic>
          </wp:inline>
        </w:drawing>
      </w:r>
    </w:p>
    <w:p w14:paraId="09FBD000" w14:textId="77777777" w:rsidR="00C8533A" w:rsidRPr="006B329A" w:rsidRDefault="00C8533A" w:rsidP="006B329A">
      <w:pPr>
        <w:pStyle w:val="Heading1"/>
      </w:pPr>
      <w:r w:rsidRPr="006B329A">
        <w:tab/>
      </w:r>
      <w:bookmarkStart w:id="18" w:name="_Toc476909996"/>
      <w:r w:rsidRPr="006B329A">
        <w:t>Dedicated channel management procedures</w:t>
      </w:r>
      <w:bookmarkEnd w:id="18"/>
    </w:p>
    <w:p w14:paraId="1C673EFC" w14:textId="77777777" w:rsidR="00C8533A" w:rsidRPr="006B329A" w:rsidRDefault="00C8533A" w:rsidP="006B329A">
      <w:pPr>
        <w:pStyle w:val="Heading2"/>
      </w:pPr>
      <w:bookmarkStart w:id="19" w:name="_Toc476909997"/>
      <w:r w:rsidRPr="006B329A">
        <w:t>4.1</w:t>
      </w:r>
      <w:r w:rsidRPr="006B329A">
        <w:tab/>
        <w:t>Channel activation</w:t>
      </w:r>
      <w:bookmarkEnd w:id="19"/>
    </w:p>
    <w:p w14:paraId="3FE80441" w14:textId="77777777" w:rsidR="00C8533A" w:rsidRPr="006B329A" w:rsidRDefault="00C8533A" w:rsidP="006B329A">
      <w:r w:rsidRPr="006B329A">
        <w:t>This procedure is used to activate a channel at the BTS for an MS which later will be commanded to this channel by an IMMediate ASSIGN, an ASSIGN CoMmanD, an ADDitional ASSIGNment; a NOTIFICATION, a CHANNEL RELEASE (with a Channel description) a HANDOver CoMmanD or a CONFiguration CHange CoMmanD message.</w:t>
      </w:r>
    </w:p>
    <w:p w14:paraId="42F8045F" w14:textId="77777777" w:rsidR="00C8533A" w:rsidRPr="006B329A" w:rsidRDefault="00C8533A" w:rsidP="006B329A">
      <w:r w:rsidRPr="006B329A">
        <w:t>In the handover case, the procedure is used between the target BSC and the target BTS to activate a channel for a subsequent handover from the old BTS.</w:t>
      </w:r>
    </w:p>
    <w:p w14:paraId="3FCC8F12" w14:textId="77777777" w:rsidR="00C8533A" w:rsidRPr="006B329A" w:rsidRDefault="00C8533A" w:rsidP="006B329A">
      <w:pPr>
        <w:pStyle w:val="Heading3"/>
      </w:pPr>
      <w:bookmarkStart w:id="20" w:name="_Toc476909998"/>
      <w:r w:rsidRPr="006B329A">
        <w:t>4.1.1</w:t>
      </w:r>
      <w:r w:rsidRPr="006B329A">
        <w:tab/>
        <w:t>Signalling Procedure</w:t>
      </w:r>
      <w:bookmarkEnd w:id="20"/>
    </w:p>
    <w:p w14:paraId="25998839" w14:textId="77777777" w:rsidR="00C8533A" w:rsidRPr="006B329A" w:rsidRDefault="00C8533A" w:rsidP="006B329A">
      <w:r w:rsidRPr="006B329A">
        <w:t>BSC determines what channel shall be used and starts up that channel at BTS by sending a CHANnel ACTIVation message to the relevant TRX. This message contains the reason for the activation (immediate assignment, assignment, asynchronous/synchronous handover, additional assignment, activation of a secondary channel in a multislot configuration), the identification of the channel to be used (channel no) and a complete description of the channel (full/half rate, speech/data, coding/rate adaption, hopping sequence, encryption key etc.).</w:t>
      </w:r>
    </w:p>
    <w:p w14:paraId="0E0BAEA7" w14:textId="77777777" w:rsidR="00C8533A" w:rsidRPr="006B329A" w:rsidRDefault="00C8533A" w:rsidP="006B329A">
      <w:r w:rsidRPr="006B329A">
        <w:t>If the Encryption Information field is present, the activation is done with ciphering active. If the Encryption Information element is not present, activation is done without ciphering.</w:t>
      </w:r>
    </w:p>
    <w:p w14:paraId="7137FC21" w14:textId="77777777" w:rsidR="00C8533A" w:rsidRPr="006B329A" w:rsidRDefault="00C8533A" w:rsidP="006B329A">
      <w:r w:rsidRPr="006B329A">
        <w:t>After activating the channel as requested, TRX responds with the CHANnel ACTIVation ACKnowledge message. This message contains the current frame number at BTS. The frame number is used by BSC to determine the Starting Time parameter to be included in the following assignment message to MS. (A suitable number has to be added to current frame number to take all possible signalling delays into account).</w:t>
      </w:r>
    </w:p>
    <w:p w14:paraId="0BD0786D" w14:textId="34EAB4A8" w:rsidR="00C8533A" w:rsidRPr="006B329A" w:rsidRDefault="0062265E" w:rsidP="006B329A">
      <w:pPr>
        <w:pStyle w:val="TH"/>
      </w:pPr>
      <w:r w:rsidRPr="006B329A">
        <w:rPr>
          <w:b w:val="0"/>
          <w:noProof/>
        </w:rPr>
        <w:lastRenderedPageBreak/>
        <w:drawing>
          <wp:inline distT="0" distB="0" distL="0" distR="0" wp14:anchorId="6C0B6C6A" wp14:editId="536A6D2A">
            <wp:extent cx="4709160" cy="1600200"/>
            <wp:effectExtent l="0" t="0" r="0" b="0"/>
            <wp:docPr id="1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09160" cy="1600200"/>
                    </a:xfrm>
                    <a:prstGeom prst="rect">
                      <a:avLst/>
                    </a:prstGeom>
                    <a:noFill/>
                    <a:ln>
                      <a:noFill/>
                    </a:ln>
                  </pic:spPr>
                </pic:pic>
              </a:graphicData>
            </a:graphic>
          </wp:inline>
        </w:drawing>
      </w:r>
    </w:p>
    <w:p w14:paraId="57A89994" w14:textId="77777777" w:rsidR="00C8533A" w:rsidRPr="006B329A" w:rsidRDefault="00C8533A" w:rsidP="006B329A">
      <w:r w:rsidRPr="006B329A">
        <w:t>If the TRX for some reason cannot activate the resource as requested by the CHANnel Activation message, the TRX shall return a CHANnel ACTIVation Negative ACKnowledge message with the most appropriate cause value.</w:t>
      </w:r>
    </w:p>
    <w:p w14:paraId="7A18B481" w14:textId="77777777" w:rsidR="00C8533A" w:rsidRPr="006B329A" w:rsidRDefault="00C8533A" w:rsidP="006B329A">
      <w:r w:rsidRPr="006B329A">
        <w:t>Possible cause values may be:</w:t>
      </w:r>
    </w:p>
    <w:p w14:paraId="20D1AEBA" w14:textId="77777777" w:rsidR="00C8533A" w:rsidRPr="006B329A" w:rsidRDefault="00C8533A" w:rsidP="006B329A">
      <w:pPr>
        <w:pStyle w:val="B1"/>
      </w:pPr>
      <w:r w:rsidRPr="006B329A">
        <w:t>-</w:t>
      </w:r>
      <w:r w:rsidRPr="006B329A">
        <w:tab/>
        <w:t>O&amp;M intervention (e.g. channel blocked);</w:t>
      </w:r>
    </w:p>
    <w:p w14:paraId="2728E4C5" w14:textId="77777777" w:rsidR="00C8533A" w:rsidRPr="006B329A" w:rsidRDefault="00C8533A" w:rsidP="006B329A">
      <w:pPr>
        <w:pStyle w:val="B1"/>
      </w:pPr>
      <w:r w:rsidRPr="006B329A">
        <w:t>-</w:t>
      </w:r>
      <w:r w:rsidRPr="006B329A">
        <w:tab/>
        <w:t>resource not available (e.g. speech coder, encryption device);</w:t>
      </w:r>
    </w:p>
    <w:p w14:paraId="66DD332E" w14:textId="77777777" w:rsidR="00C8533A" w:rsidRPr="006B329A" w:rsidRDefault="00C8533A" w:rsidP="006B329A">
      <w:pPr>
        <w:pStyle w:val="B1"/>
      </w:pPr>
      <w:r w:rsidRPr="006B329A">
        <w:t>-</w:t>
      </w:r>
      <w:r w:rsidRPr="006B329A">
        <w:tab/>
        <w:t>equipment failure;</w:t>
      </w:r>
    </w:p>
    <w:p w14:paraId="4F014ED7" w14:textId="77777777" w:rsidR="00C8533A" w:rsidRPr="006B329A" w:rsidRDefault="00C8533A" w:rsidP="006B329A">
      <w:pPr>
        <w:pStyle w:val="B1"/>
      </w:pPr>
      <w:r w:rsidRPr="006B329A">
        <w:t>-</w:t>
      </w:r>
      <w:r w:rsidRPr="006B329A">
        <w:tab/>
        <w:t>channel already activated;</w:t>
      </w:r>
    </w:p>
    <w:p w14:paraId="003A73DD" w14:textId="77777777" w:rsidR="00C8533A" w:rsidRPr="006B329A" w:rsidRDefault="00C8533A" w:rsidP="006B329A">
      <w:pPr>
        <w:pStyle w:val="B1"/>
        <w:spacing w:after="120"/>
      </w:pPr>
      <w:r w:rsidRPr="006B329A">
        <w:t>-</w:t>
      </w:r>
      <w:r w:rsidRPr="006B329A">
        <w:tab/>
        <w:t>etc.</w:t>
      </w:r>
    </w:p>
    <w:p w14:paraId="5D7B8C06" w14:textId="1AE25DA3" w:rsidR="00C8533A" w:rsidRPr="006B329A" w:rsidRDefault="0062265E" w:rsidP="006B329A">
      <w:pPr>
        <w:pStyle w:val="TH"/>
      </w:pPr>
      <w:r w:rsidRPr="006B329A">
        <w:rPr>
          <w:b w:val="0"/>
          <w:noProof/>
        </w:rPr>
        <w:drawing>
          <wp:inline distT="0" distB="0" distL="0" distR="0" wp14:anchorId="0D4B10A1" wp14:editId="1DD1F64B">
            <wp:extent cx="1874520" cy="906780"/>
            <wp:effectExtent l="0" t="0" r="0" b="0"/>
            <wp:docPr id="14"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74520" cy="906780"/>
                    </a:xfrm>
                    <a:prstGeom prst="rect">
                      <a:avLst/>
                    </a:prstGeom>
                    <a:noFill/>
                    <a:ln>
                      <a:noFill/>
                    </a:ln>
                  </pic:spPr>
                </pic:pic>
              </a:graphicData>
            </a:graphic>
          </wp:inline>
        </w:drawing>
      </w:r>
    </w:p>
    <w:p w14:paraId="67B7987F" w14:textId="77777777" w:rsidR="00C8533A" w:rsidRPr="006B329A" w:rsidRDefault="00C8533A" w:rsidP="006B329A">
      <w:r w:rsidRPr="006B329A">
        <w:t>In the handover case, the procedure is initiated by the target BSC when this receives the HANDOver REQuest message from MSC (or autonomously by BSC for BSC internal handover). The BSC sends a CHANnel ACTIVation message to the relevant TRX. The message contains the Handover Reference value which can be used by the BTS to check the Handover Access from MS. After activation of the channel TRX responds with a CHANnel ACTIVation ACKnowledge message containing the current frame number at BTS.</w:t>
      </w:r>
    </w:p>
    <w:p w14:paraId="096231F5" w14:textId="77777777" w:rsidR="00C8533A" w:rsidRPr="006B329A" w:rsidRDefault="00C8533A" w:rsidP="006B329A">
      <w:r w:rsidRPr="006B329A">
        <w:t>The BSC can then determine the Starting Time parameter to be included in the HANDOver REQuest ACKnowledge message to MSC (and the HANDOver CoMmanD message to MS).</w:t>
      </w:r>
    </w:p>
    <w:p w14:paraId="1723341C" w14:textId="159B57CC" w:rsidR="00C8533A" w:rsidRPr="006B329A" w:rsidRDefault="0062265E" w:rsidP="006B329A">
      <w:pPr>
        <w:pStyle w:val="TH"/>
        <w:rPr>
          <w:b w:val="0"/>
        </w:rPr>
      </w:pPr>
      <w:r w:rsidRPr="006B329A">
        <w:rPr>
          <w:b w:val="0"/>
          <w:noProof/>
        </w:rPr>
        <w:drawing>
          <wp:inline distT="0" distB="0" distL="0" distR="0" wp14:anchorId="13C9962E" wp14:editId="5B7794FB">
            <wp:extent cx="3116580" cy="1927860"/>
            <wp:effectExtent l="0" t="0" r="0" b="0"/>
            <wp:docPr id="15"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16580" cy="1927860"/>
                    </a:xfrm>
                    <a:prstGeom prst="rect">
                      <a:avLst/>
                    </a:prstGeom>
                    <a:noFill/>
                    <a:ln>
                      <a:noFill/>
                    </a:ln>
                  </pic:spPr>
                </pic:pic>
              </a:graphicData>
            </a:graphic>
          </wp:inline>
        </w:drawing>
      </w:r>
    </w:p>
    <w:p w14:paraId="3C92E12D" w14:textId="77777777" w:rsidR="00C8533A" w:rsidRPr="006B329A" w:rsidRDefault="00C8533A" w:rsidP="006B329A">
      <w:pPr>
        <w:pStyle w:val="Heading3"/>
      </w:pPr>
      <w:bookmarkStart w:id="21" w:name="_Toc476909999"/>
      <w:r w:rsidRPr="006B329A">
        <w:t>4.1.2</w:t>
      </w:r>
      <w:r w:rsidRPr="006B329A">
        <w:tab/>
        <w:t>Activation for Intra-Cell Channel Change</w:t>
      </w:r>
      <w:bookmarkEnd w:id="21"/>
    </w:p>
    <w:p w14:paraId="69D54E5E" w14:textId="77777777" w:rsidR="00C8533A" w:rsidRPr="006B329A" w:rsidRDefault="00C8533A" w:rsidP="006B329A">
      <w:r w:rsidRPr="006B329A">
        <w:t>This activation precedes the Immediate Assignment, Assignment or Additional assignment procedures. The Timing Advance element must be included in the CHANNEL ACTIVATION message.</w:t>
      </w:r>
    </w:p>
    <w:p w14:paraId="372C4FE1" w14:textId="77777777" w:rsidR="00C8533A" w:rsidRPr="006B329A" w:rsidRDefault="00C8533A" w:rsidP="006B329A">
      <w:r w:rsidRPr="006B329A">
        <w:lastRenderedPageBreak/>
        <w:t>BTS activates the channel and starts transmission and reception on the main channel in the indicated mode. Ciphering is started if so indicated in the encryption information.</w:t>
      </w:r>
    </w:p>
    <w:p w14:paraId="3A013B83" w14:textId="77777777" w:rsidR="00C8533A" w:rsidRPr="006B329A" w:rsidRDefault="00C8533A" w:rsidP="006B329A">
      <w:r w:rsidRPr="006B329A">
        <w:t>The reception and transmission on SACCH is also started immediately.</w:t>
      </w:r>
    </w:p>
    <w:p w14:paraId="5C54E316" w14:textId="77777777" w:rsidR="00C8533A" w:rsidRPr="006B329A" w:rsidRDefault="00C8533A" w:rsidP="006B329A">
      <w:r w:rsidRPr="006B329A">
        <w:t>If the BS and/or MS power elements and/or the Physical Context element are present, the reception and transmission processes and the L1-header of SACCH are initialized accordingly.</w:t>
      </w:r>
    </w:p>
    <w:p w14:paraId="3F989C4F" w14:textId="77777777" w:rsidR="00C8533A" w:rsidRPr="006B329A" w:rsidRDefault="00C8533A" w:rsidP="006B329A">
      <w:pPr>
        <w:pStyle w:val="Heading3"/>
      </w:pPr>
      <w:bookmarkStart w:id="22" w:name="_Toc476910000"/>
      <w:r w:rsidRPr="006B329A">
        <w:t>4.1.3</w:t>
      </w:r>
      <w:r w:rsidRPr="006B329A">
        <w:tab/>
        <w:t>Activation for Asynchronous Handover</w:t>
      </w:r>
      <w:bookmarkEnd w:id="22"/>
    </w:p>
    <w:p w14:paraId="5CB149F4" w14:textId="77777777" w:rsidR="00C8533A" w:rsidRPr="006B329A" w:rsidRDefault="00C8533A" w:rsidP="006B329A">
      <w:pPr>
        <w:keepNext/>
      </w:pPr>
      <w:r w:rsidRPr="006B329A">
        <w:t>BTS starts transmission immediately on the main channel in the indicated mode and with encryption if so indicated. If the MS Power element is present the BTS may start transmission also on the SACCH.</w:t>
      </w:r>
    </w:p>
    <w:p w14:paraId="186F0BE1" w14:textId="77777777" w:rsidR="00C8533A" w:rsidRPr="006B329A" w:rsidRDefault="00C8533A" w:rsidP="006B329A">
      <w:r w:rsidRPr="006B329A">
        <w:t>When receiving a correct access burst with the correct handover reference, BTS starts the normal reception process on the main channel in the indicated mode and starts receiving (and sending if not started earlier) on SACCH. Deciphering is started if so indicated. The handover detection procedure towards BSC is also started.</w:t>
      </w:r>
    </w:p>
    <w:p w14:paraId="77278256" w14:textId="77777777" w:rsidR="00C8533A" w:rsidRPr="006B329A" w:rsidRDefault="00C8533A" w:rsidP="006B329A">
      <w:pPr>
        <w:pStyle w:val="Heading3"/>
      </w:pPr>
      <w:bookmarkStart w:id="23" w:name="_Toc476910001"/>
      <w:r w:rsidRPr="006B329A">
        <w:t>4.1.4</w:t>
      </w:r>
      <w:r w:rsidRPr="006B329A">
        <w:tab/>
        <w:t>Activation for Synchronous Handover</w:t>
      </w:r>
      <w:bookmarkEnd w:id="23"/>
    </w:p>
    <w:p w14:paraId="41C02802" w14:textId="77777777" w:rsidR="00C8533A" w:rsidRPr="006B329A" w:rsidRDefault="00C8533A" w:rsidP="006B329A">
      <w:r w:rsidRPr="006B329A">
        <w:t>BTS starts transmission immediately on the main channel in the indicated mode and with encryption if so indicated. If the MS Power and Timing Advance element are present, BTS shall start transmission also on SACCH with the timing advance and MS power control parameters indicated. If only the MS power element is present the BTS may start transmission also on the SACCH.</w:t>
      </w:r>
    </w:p>
    <w:p w14:paraId="03CBBDDB" w14:textId="77777777" w:rsidR="00C8533A" w:rsidRPr="006B329A" w:rsidRDefault="00C8533A" w:rsidP="006B329A">
      <w:r w:rsidRPr="006B329A">
        <w:t>When receiving a correct access burst with the correct handover reference, BTS starts the normal reception process on the main channel in the indicated mode, with deciphering applied if so indicated, and starts receiving (and sending if not started earlier) on SACCH. The handover detection procedure towards BSC is also started. Alternatively, the reception of a correctly decoded frame from the MS on the main channel, in the indicated mode and deciphering applied if so indicated, allows the start of sending on SACCH (if not already started) and starts the handover detection procedure towards the BSC.</w:t>
      </w:r>
    </w:p>
    <w:p w14:paraId="3A3F27F7" w14:textId="77777777" w:rsidR="00C8533A" w:rsidRPr="006B329A" w:rsidRDefault="00C8533A" w:rsidP="006B329A">
      <w:pPr>
        <w:pStyle w:val="NO"/>
      </w:pPr>
      <w:r w:rsidRPr="006B329A">
        <w:t>NOTE:</w:t>
      </w:r>
      <w:r w:rsidRPr="006B329A">
        <w:tab/>
        <w:t>The activation for synchronous handover can be used for pseudo synchronized handover.</w:t>
      </w:r>
    </w:p>
    <w:p w14:paraId="23ED0B6B" w14:textId="77777777" w:rsidR="00C8533A" w:rsidRPr="006B329A" w:rsidRDefault="00C8533A" w:rsidP="006B329A">
      <w:pPr>
        <w:pStyle w:val="Heading3"/>
      </w:pPr>
      <w:bookmarkStart w:id="24" w:name="_Toc476910002"/>
      <w:r w:rsidRPr="006B329A">
        <w:t>4.1.5</w:t>
      </w:r>
      <w:r w:rsidRPr="006B329A">
        <w:tab/>
        <w:t>Activation for Secondary Channels in Multislot Configuration</w:t>
      </w:r>
      <w:bookmarkEnd w:id="24"/>
    </w:p>
    <w:p w14:paraId="57DBD5CC" w14:textId="77777777" w:rsidR="00C8533A" w:rsidRPr="006B329A" w:rsidRDefault="00C8533A" w:rsidP="006B329A">
      <w:pPr>
        <w:keepNext/>
        <w:keepLines/>
      </w:pPr>
      <w:r w:rsidRPr="006B329A">
        <w:t>BTS activates the channel and starts transmission and reception on the traffic and SACCH channels in the indicated mode. Ciphering is applied if so indicated in the encryption information.</w:t>
      </w:r>
    </w:p>
    <w:p w14:paraId="27A5C95B" w14:textId="77777777" w:rsidR="00C8533A" w:rsidRPr="006B329A" w:rsidRDefault="00C8533A" w:rsidP="006B329A">
      <w:pPr>
        <w:keepLines/>
      </w:pPr>
      <w:r w:rsidRPr="006B329A">
        <w:t>If the BS and/or MS power elements and/or the Physical Context element are present, the reception if applicable and transmission processes and the L1-header of SACCH are initialized accordingly.</w:t>
      </w:r>
    </w:p>
    <w:p w14:paraId="1E2A5E29" w14:textId="77777777" w:rsidR="00C8533A" w:rsidRPr="006B329A" w:rsidRDefault="00C8533A" w:rsidP="006B329A">
      <w:pPr>
        <w:pStyle w:val="Heading3"/>
      </w:pPr>
      <w:bookmarkStart w:id="25" w:name="_Toc476910003"/>
      <w:r w:rsidRPr="006B329A">
        <w:t>4.1.6</w:t>
      </w:r>
      <w:r w:rsidRPr="006B329A">
        <w:tab/>
        <w:t>Channel reactivation</w:t>
      </w:r>
      <w:bookmarkEnd w:id="25"/>
    </w:p>
    <w:p w14:paraId="5A6B03EA" w14:textId="77777777" w:rsidR="00C8533A" w:rsidRPr="006B329A" w:rsidRDefault="00C8533A" w:rsidP="006B329A">
      <w:r w:rsidRPr="006B329A">
        <w:t xml:space="preserve">This procedure is used by BSC to request a reactivation of an active channel. During the reactivation, information flows, e.g., user information such as speech or data, that are common for the two phases of operation, are not interrupted. </w:t>
      </w:r>
    </w:p>
    <w:p w14:paraId="56820A9D" w14:textId="77777777" w:rsidR="00C8533A" w:rsidRPr="006B329A" w:rsidRDefault="00C8533A" w:rsidP="006B329A">
      <w:r w:rsidRPr="006B329A">
        <w:t>BSC initiates the procedure by sending a CHANNEL ACTivation message to BTS where the activation type indicates "reactivation", the BTS shall reactivate the channel with the new parameters. After having successfully reactivate the channel with the parameters supplied the BTS responds with a CHANNEL ACTivation ACKnowledge message to BSC.</w:t>
      </w:r>
    </w:p>
    <w:p w14:paraId="55DE045F" w14:textId="2711DE0D" w:rsidR="00C8533A" w:rsidRPr="006B329A" w:rsidRDefault="0062265E" w:rsidP="006B329A">
      <w:pPr>
        <w:pStyle w:val="TH"/>
      </w:pPr>
      <w:r w:rsidRPr="006B329A">
        <w:rPr>
          <w:b w:val="0"/>
          <w:noProof/>
        </w:rPr>
        <w:drawing>
          <wp:inline distT="0" distB="0" distL="0" distR="0" wp14:anchorId="37932433" wp14:editId="434E1F41">
            <wp:extent cx="3360420" cy="990600"/>
            <wp:effectExtent l="0" t="0" r="0" b="0"/>
            <wp:docPr id="1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60420" cy="990600"/>
                    </a:xfrm>
                    <a:prstGeom prst="rect">
                      <a:avLst/>
                    </a:prstGeom>
                    <a:noFill/>
                    <a:ln>
                      <a:noFill/>
                    </a:ln>
                  </pic:spPr>
                </pic:pic>
              </a:graphicData>
            </a:graphic>
          </wp:inline>
        </w:drawing>
      </w:r>
    </w:p>
    <w:p w14:paraId="415A9A76" w14:textId="77777777" w:rsidR="00C8533A" w:rsidRPr="006B329A" w:rsidRDefault="00C8533A" w:rsidP="006B329A">
      <w:r w:rsidRPr="006B329A">
        <w:t>If the TRX for some reason cannot reactivate the channel as requested in the CHANNEL ACTIVATION message, the TRX shall return a CHANNEL ACTivation Negative ACKnowledge message with the most appropriate cause value.</w:t>
      </w:r>
    </w:p>
    <w:p w14:paraId="4BE47490" w14:textId="0009EE6E" w:rsidR="00C8533A" w:rsidRPr="006B329A" w:rsidRDefault="0062265E" w:rsidP="006B329A">
      <w:pPr>
        <w:pStyle w:val="TH"/>
        <w:rPr>
          <w:b w:val="0"/>
        </w:rPr>
      </w:pPr>
      <w:r w:rsidRPr="006B329A">
        <w:rPr>
          <w:b w:val="0"/>
          <w:noProof/>
        </w:rPr>
        <w:lastRenderedPageBreak/>
        <w:drawing>
          <wp:inline distT="0" distB="0" distL="0" distR="0" wp14:anchorId="22E088ED" wp14:editId="44655F68">
            <wp:extent cx="3360420" cy="998220"/>
            <wp:effectExtent l="0" t="0" r="0" b="0"/>
            <wp:docPr id="17"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60420" cy="998220"/>
                    </a:xfrm>
                    <a:prstGeom prst="rect">
                      <a:avLst/>
                    </a:prstGeom>
                    <a:noFill/>
                    <a:ln>
                      <a:noFill/>
                    </a:ln>
                  </pic:spPr>
                </pic:pic>
              </a:graphicData>
            </a:graphic>
          </wp:inline>
        </w:drawing>
      </w:r>
    </w:p>
    <w:p w14:paraId="16588E09" w14:textId="77777777" w:rsidR="00C8533A" w:rsidRPr="006B329A" w:rsidRDefault="00C8533A" w:rsidP="006B329A">
      <w:pPr>
        <w:pStyle w:val="Heading2"/>
      </w:pPr>
      <w:bookmarkStart w:id="26" w:name="_Toc476910004"/>
      <w:r w:rsidRPr="006B329A">
        <w:t>4.2</w:t>
      </w:r>
      <w:r w:rsidRPr="006B329A">
        <w:tab/>
        <w:t>Channel MODE MODIFY</w:t>
      </w:r>
      <w:bookmarkEnd w:id="26"/>
    </w:p>
    <w:p w14:paraId="5E4D9AF4" w14:textId="77777777" w:rsidR="00C8533A" w:rsidRPr="006B329A" w:rsidRDefault="00C8533A" w:rsidP="006B329A">
      <w:r w:rsidRPr="006B329A">
        <w:t>This procedure is used by BSC to request a change of the channel mode and/or a change between uni</w:t>
      </w:r>
      <w:r w:rsidRPr="006B329A">
        <w:noBreakHyphen/>
        <w:t xml:space="preserve">directional and bi-directional channel types of an active channel. In addition, for secondary channels in a multislot configuration, the procedure can be used by BSC to request a change in the encryption information of an active channel. </w:t>
      </w:r>
    </w:p>
    <w:p w14:paraId="623E5882" w14:textId="77777777" w:rsidR="00C8533A" w:rsidRPr="006B329A" w:rsidRDefault="00C8533A" w:rsidP="006B329A">
      <w:r w:rsidRPr="006B329A">
        <w:t>BSC initiates the procedure by sending a MODE MODIFY message to BTS. The message contains the new mode to be used. After having changed to the new mode, BTS responds with a MODE MODIFY ACKnowledge message to BSC.</w:t>
      </w:r>
    </w:p>
    <w:p w14:paraId="0CD65337" w14:textId="616DCD99" w:rsidR="00C8533A" w:rsidRPr="006B329A" w:rsidRDefault="0062265E" w:rsidP="006B329A">
      <w:pPr>
        <w:pStyle w:val="TH"/>
      </w:pPr>
      <w:r w:rsidRPr="006B329A">
        <w:rPr>
          <w:b w:val="0"/>
          <w:noProof/>
        </w:rPr>
        <w:drawing>
          <wp:inline distT="0" distB="0" distL="0" distR="0" wp14:anchorId="1AF1C21E" wp14:editId="2AAA46E0">
            <wp:extent cx="3360420" cy="1013460"/>
            <wp:effectExtent l="0" t="0" r="0" b="0"/>
            <wp:docPr id="18"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60420" cy="1013460"/>
                    </a:xfrm>
                    <a:prstGeom prst="rect">
                      <a:avLst/>
                    </a:prstGeom>
                    <a:noFill/>
                    <a:ln>
                      <a:noFill/>
                    </a:ln>
                  </pic:spPr>
                </pic:pic>
              </a:graphicData>
            </a:graphic>
          </wp:inline>
        </w:drawing>
      </w:r>
    </w:p>
    <w:p w14:paraId="15430C3F" w14:textId="77777777" w:rsidR="00C8533A" w:rsidRPr="006B329A" w:rsidRDefault="00C8533A" w:rsidP="006B329A">
      <w:r w:rsidRPr="006B329A">
        <w:t>If the TRX for some reason cannot modify the channel as requested in the MODE MODIFY message, the TRX shall return a MODE MODIFY Negative ACKnowledge message with the most appropriate cause value.</w:t>
      </w:r>
    </w:p>
    <w:p w14:paraId="48398741" w14:textId="7A90EF5E" w:rsidR="00C8533A" w:rsidRPr="006B329A" w:rsidRDefault="0062265E" w:rsidP="006B329A">
      <w:pPr>
        <w:pStyle w:val="TH"/>
        <w:rPr>
          <w:b w:val="0"/>
        </w:rPr>
      </w:pPr>
      <w:r w:rsidRPr="006B329A">
        <w:rPr>
          <w:b w:val="0"/>
          <w:noProof/>
        </w:rPr>
        <w:drawing>
          <wp:inline distT="0" distB="0" distL="0" distR="0" wp14:anchorId="47B0C074" wp14:editId="63B6E58B">
            <wp:extent cx="3383280" cy="1013460"/>
            <wp:effectExtent l="0" t="0" r="0" b="0"/>
            <wp:docPr id="19"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83280" cy="1013460"/>
                    </a:xfrm>
                    <a:prstGeom prst="rect">
                      <a:avLst/>
                    </a:prstGeom>
                    <a:noFill/>
                    <a:ln>
                      <a:noFill/>
                    </a:ln>
                  </pic:spPr>
                </pic:pic>
              </a:graphicData>
            </a:graphic>
          </wp:inline>
        </w:drawing>
      </w:r>
    </w:p>
    <w:p w14:paraId="6206B58F" w14:textId="77777777" w:rsidR="00C8533A" w:rsidRPr="006B329A" w:rsidRDefault="00C8533A" w:rsidP="006B329A">
      <w:pPr>
        <w:pStyle w:val="Heading2"/>
      </w:pPr>
      <w:bookmarkStart w:id="27" w:name="_Toc476910005"/>
      <w:r w:rsidRPr="006B329A">
        <w:t>4.3</w:t>
      </w:r>
      <w:r w:rsidRPr="006B329A">
        <w:tab/>
        <w:t>Handover detection</w:t>
      </w:r>
      <w:bookmarkEnd w:id="27"/>
    </w:p>
    <w:p w14:paraId="36700CD6" w14:textId="77777777" w:rsidR="00C8533A" w:rsidRPr="006B329A" w:rsidRDefault="00C8533A" w:rsidP="006B329A">
      <w:r w:rsidRPr="006B329A">
        <w:t>This procedure is used between the target BTS and BSC when a handed over MS accesses the new BTS.</w:t>
      </w:r>
    </w:p>
    <w:p w14:paraId="03A93813" w14:textId="77777777" w:rsidR="00C8533A" w:rsidRPr="006B329A" w:rsidRDefault="00C8533A" w:rsidP="006B329A">
      <w:r w:rsidRPr="006B329A">
        <w:t>The procedure is initiated by BTS upon detection of an MS on a channel activated for handover as described in sub-clause 4.1.3 for the asynchronous handover and in sub-clause 4.1.4 for synchronous handover.</w:t>
      </w:r>
    </w:p>
    <w:p w14:paraId="0DD8EB93" w14:textId="77777777" w:rsidR="00C8533A" w:rsidRPr="006B329A" w:rsidRDefault="00C8533A" w:rsidP="006B329A">
      <w:r w:rsidRPr="006B329A">
        <w:t>In case of an asynchronous handover, BTS builds the PHYsical INFOrmation message as specified in 3GPP TS 44.018, sends the message to MS in unacknowledged mode on the main signalling link and starts timer T3105. A HANDOver DETection message is sent to BSC. This message contains the measured delay of the access burst. If the timer expires before the reception of a correctly decoded frame from MS, BTS repeats the PHYSical INFOrmation message to MS as specified in 3GPP TS 44.018. If the PHYsical INFOrmation message has been repeated Ny1 times without a correctly decoded frame being received from MS, the BTS shall send a CONNECTION FAILURE message to BSC with the cause value "handover access failure".</w:t>
      </w:r>
    </w:p>
    <w:p w14:paraId="55D2227E" w14:textId="77777777" w:rsidR="00C8533A" w:rsidRPr="006B329A" w:rsidRDefault="00C8533A" w:rsidP="006B329A">
      <w:r w:rsidRPr="006B329A">
        <w:t>In case of a synchronous handover, BTS only sends a HANDOver DETection message to BSC (no PHYsical INFOrmation message sent to MS). If the handover detection is based on the detection of an handover access burst with the correct handover reference, see sub-clause 4.1.4, the measured delay of the access burst is included in the HANDOver DETection message.</w:t>
      </w:r>
    </w:p>
    <w:p w14:paraId="79822F89" w14:textId="506B4D1D" w:rsidR="00C8533A" w:rsidRPr="006B329A" w:rsidRDefault="0062265E" w:rsidP="006B329A">
      <w:pPr>
        <w:pStyle w:val="TH"/>
        <w:rPr>
          <w:b w:val="0"/>
        </w:rPr>
      </w:pPr>
      <w:r w:rsidRPr="006B329A">
        <w:rPr>
          <w:b w:val="0"/>
          <w:noProof/>
        </w:rPr>
        <w:lastRenderedPageBreak/>
        <w:drawing>
          <wp:inline distT="0" distB="0" distL="0" distR="0" wp14:anchorId="62D40DE3" wp14:editId="55EF17A7">
            <wp:extent cx="3398520" cy="807720"/>
            <wp:effectExtent l="0" t="0" r="0" b="0"/>
            <wp:docPr id="20"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98520" cy="807720"/>
                    </a:xfrm>
                    <a:prstGeom prst="rect">
                      <a:avLst/>
                    </a:prstGeom>
                    <a:noFill/>
                    <a:ln>
                      <a:noFill/>
                    </a:ln>
                  </pic:spPr>
                </pic:pic>
              </a:graphicData>
            </a:graphic>
          </wp:inline>
        </w:drawing>
      </w:r>
    </w:p>
    <w:p w14:paraId="12668CF7" w14:textId="77777777" w:rsidR="00C8533A" w:rsidRPr="006B329A" w:rsidRDefault="00C8533A" w:rsidP="006B329A">
      <w:pPr>
        <w:pStyle w:val="Heading2"/>
      </w:pPr>
      <w:bookmarkStart w:id="28" w:name="_Toc476910006"/>
      <w:r w:rsidRPr="006B329A">
        <w:t>4.4</w:t>
      </w:r>
      <w:r w:rsidRPr="006B329A">
        <w:tab/>
        <w:t>Start of encryption</w:t>
      </w:r>
      <w:bookmarkEnd w:id="28"/>
    </w:p>
    <w:p w14:paraId="033A8C51" w14:textId="77777777" w:rsidR="00C8533A" w:rsidRPr="006B329A" w:rsidRDefault="00C8533A" w:rsidP="006B329A">
      <w:r w:rsidRPr="006B329A">
        <w:t>This procedure is used to start encryption according to the procedure defined in 3GPP TS 44.018.</w:t>
      </w:r>
    </w:p>
    <w:p w14:paraId="7825B5D2" w14:textId="77777777" w:rsidR="00C8533A" w:rsidRPr="006B329A" w:rsidRDefault="00C8533A" w:rsidP="006B329A">
      <w:r w:rsidRPr="006B329A">
        <w:t>The procedure is initiated by BSC upon reception of the CIPHER MODE COMMAND message from MSC (see 3GPP TS 48.008).</w:t>
      </w:r>
    </w:p>
    <w:p w14:paraId="59BD348C" w14:textId="77777777" w:rsidR="00C8533A" w:rsidRPr="006B329A" w:rsidRDefault="00C8533A" w:rsidP="006B329A">
      <w:r w:rsidRPr="006B329A">
        <w:t>BSC sends the ENCRyption CoMmanD message to the relevant TRX and channel. In case of a Multislot configuration the message is sent only to the TCH used as a main channel (defined in 3GPP TS 45.002). The message contains all information required to select and load the user data and encryption device with the appropriate key and also the complete Ciphering Mode Command message to be sent to MS.</w:t>
      </w:r>
    </w:p>
    <w:p w14:paraId="4A95C7FC" w14:textId="77777777" w:rsidR="00C8533A" w:rsidRPr="006B329A" w:rsidRDefault="00C8533A" w:rsidP="006B329A">
      <w:r w:rsidRPr="006B329A">
        <w:t>After receipt of this message, TRX sends the CIPHering MODe CoMmanD message to MS in unciphered form and starts deciphering as described in 3GPP TS 44.018 and 3GPP TS 43.020. The start of deciphering and the sending of the Ciphering Mode Command message to MS must be done simultaneously.</w:t>
      </w:r>
    </w:p>
    <w:p w14:paraId="6F25E250" w14:textId="77777777" w:rsidR="00C8533A" w:rsidRPr="006B329A" w:rsidRDefault="00C8533A" w:rsidP="006B329A">
      <w:r w:rsidRPr="006B329A">
        <w:t>When receiving the CIPHering MODe CoMmanD, MS starts both deciphering and enciphering and sends the CIPHering MODe COMplete message.</w:t>
      </w:r>
    </w:p>
    <w:p w14:paraId="1B681A1D" w14:textId="77777777" w:rsidR="00C8533A" w:rsidRPr="006B329A" w:rsidRDefault="00C8533A" w:rsidP="006B329A">
      <w:r w:rsidRPr="006B329A">
        <w:t>TRX starts enciphering upon reception of any correct layer 2 frame which is received after start of deciphering.</w:t>
      </w:r>
    </w:p>
    <w:p w14:paraId="03BE988A" w14:textId="0DE6634F" w:rsidR="00C8533A" w:rsidRPr="006B329A" w:rsidRDefault="0062265E" w:rsidP="006B329A">
      <w:pPr>
        <w:pStyle w:val="TH"/>
      </w:pPr>
      <w:r w:rsidRPr="006B329A">
        <w:rPr>
          <w:b w:val="0"/>
          <w:noProof/>
        </w:rPr>
        <w:drawing>
          <wp:inline distT="0" distB="0" distL="0" distR="0" wp14:anchorId="7C259EF1" wp14:editId="58D5673D">
            <wp:extent cx="3360420" cy="1554480"/>
            <wp:effectExtent l="0" t="0" r="0" b="0"/>
            <wp:docPr id="21"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60420" cy="1554480"/>
                    </a:xfrm>
                    <a:prstGeom prst="rect">
                      <a:avLst/>
                    </a:prstGeom>
                    <a:noFill/>
                    <a:ln>
                      <a:noFill/>
                    </a:ln>
                  </pic:spPr>
                </pic:pic>
              </a:graphicData>
            </a:graphic>
          </wp:inline>
        </w:drawing>
      </w:r>
    </w:p>
    <w:p w14:paraId="41EE9CFB" w14:textId="77777777" w:rsidR="00C8533A" w:rsidRPr="006B329A" w:rsidRDefault="00C8533A" w:rsidP="006B329A">
      <w:r w:rsidRPr="006B329A">
        <w:t>If the TRX for some reason can not perform the enciphering as requested in the ENCRYPTION COMMAND, the TRX shall return an ERROR REPORT message, e.g., with the cause "Encryption algorithm not implemented".</w:t>
      </w:r>
    </w:p>
    <w:p w14:paraId="7A092185" w14:textId="176B03BD" w:rsidR="00C8533A" w:rsidRPr="006B329A" w:rsidRDefault="0062265E" w:rsidP="006B329A">
      <w:pPr>
        <w:pStyle w:val="TH"/>
        <w:rPr>
          <w:b w:val="0"/>
        </w:rPr>
      </w:pPr>
      <w:r w:rsidRPr="006B329A">
        <w:rPr>
          <w:b w:val="0"/>
          <w:noProof/>
        </w:rPr>
        <w:drawing>
          <wp:inline distT="0" distB="0" distL="0" distR="0" wp14:anchorId="4A4F8FD1" wp14:editId="47E0D57D">
            <wp:extent cx="3383280" cy="906780"/>
            <wp:effectExtent l="0" t="0" r="0" b="0"/>
            <wp:docPr id="22"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83280" cy="906780"/>
                    </a:xfrm>
                    <a:prstGeom prst="rect">
                      <a:avLst/>
                    </a:prstGeom>
                    <a:noFill/>
                    <a:ln>
                      <a:noFill/>
                    </a:ln>
                  </pic:spPr>
                </pic:pic>
              </a:graphicData>
            </a:graphic>
          </wp:inline>
        </w:drawing>
      </w:r>
    </w:p>
    <w:p w14:paraId="4B57F170" w14:textId="77777777" w:rsidR="00C8533A" w:rsidRPr="006B329A" w:rsidRDefault="00C8533A" w:rsidP="006B329A">
      <w:pPr>
        <w:pStyle w:val="Heading2"/>
      </w:pPr>
      <w:bookmarkStart w:id="29" w:name="_Toc476910007"/>
      <w:r w:rsidRPr="006B329A">
        <w:t>4.5</w:t>
      </w:r>
      <w:r w:rsidRPr="006B329A">
        <w:tab/>
        <w:t>Measurement reporting</w:t>
      </w:r>
      <w:bookmarkEnd w:id="29"/>
    </w:p>
    <w:p w14:paraId="07D634ED" w14:textId="77777777" w:rsidR="00C8533A" w:rsidRPr="006B329A" w:rsidRDefault="00C8533A" w:rsidP="006B329A">
      <w:r w:rsidRPr="006B329A">
        <w:t>These procedures are used to report to BSC all parameters and measurement results required by BSC for handover requirement determination. One procedure is also used to report to the BSC extended measurements made by Mobile Stations.</w:t>
      </w:r>
    </w:p>
    <w:p w14:paraId="3FB91667" w14:textId="77777777" w:rsidR="00C8533A" w:rsidRPr="006B329A" w:rsidRDefault="00C8533A" w:rsidP="006B329A">
      <w:r w:rsidRPr="006B329A">
        <w:t>MS measures downlink received signal level and quality from the serving cell and received signal level from surrounding cells as defined in 3GPP TS 45.005 and 3GPP TS 45.008. The measurement results are reported in Measurement Report messages sent in every SACCH block (every 480 ms) or, in case SACCH is used also for other signalling, in at least every second SACCH block (every 960 ms).</w:t>
      </w:r>
    </w:p>
    <w:p w14:paraId="3A9D5100" w14:textId="77777777" w:rsidR="00C8533A" w:rsidRPr="006B329A" w:rsidRDefault="00C8533A" w:rsidP="006B329A">
      <w:r w:rsidRPr="006B329A">
        <w:lastRenderedPageBreak/>
        <w:t xml:space="preserve">In addition, the MS which implements ECSD options shall use fast inband procedure for downlink quality reporting if the use of such procedure has been ordered by the BSC. </w:t>
      </w:r>
    </w:p>
    <w:p w14:paraId="40392FD6" w14:textId="77777777" w:rsidR="00C8533A" w:rsidRPr="006B329A" w:rsidRDefault="00C8533A" w:rsidP="006B329A">
      <w:r w:rsidRPr="006B329A">
        <w:t>In addition, an MS on a channel in enhanced power control (EPC) mode shall measure the quality on the downlink and send EPC Downlink Quality Reports in each EPCCH block (every 120 ms) as defined in 3GPP TS 45.008, if so ordered by the BSC (see 3GPP TS 44.018).</w:t>
      </w:r>
    </w:p>
    <w:p w14:paraId="6CECFF7A" w14:textId="77777777" w:rsidR="00C8533A" w:rsidRPr="006B329A" w:rsidRDefault="00C8533A" w:rsidP="006B329A">
      <w:r w:rsidRPr="006B329A">
        <w:t>The TRX measures the received signal level and the quality on the uplink of the current channel. The averaging period is one SACCH block period (same as the basic period for MS).</w:t>
      </w:r>
    </w:p>
    <w:p w14:paraId="5B11EA3F" w14:textId="77777777" w:rsidR="00C8533A" w:rsidRPr="006B329A" w:rsidRDefault="00C8533A" w:rsidP="006B329A">
      <w:r w:rsidRPr="006B329A">
        <w:t>In addition, a TRX that supports EPC shall measure the quality on the uplink for each channel in EPC mode. The averaging period is one EPC reporting period (see 3GPP TS 45.008).</w:t>
      </w:r>
    </w:p>
    <w:p w14:paraId="595467B3" w14:textId="77777777" w:rsidR="00C8533A" w:rsidRPr="006B329A" w:rsidRDefault="00C8533A" w:rsidP="006B329A">
      <w:r w:rsidRPr="006B329A">
        <w:t>These measurements made by MS and TRX form the basic raw data for the handover algorithms in BSC/MSC. The support of forwarding this raw data over the A-bis interface is mandatory for both BTS and BSC. The procedure to be used for this basic measurement reporting is defined in sub-clause 4.5.1.</w:t>
      </w:r>
    </w:p>
    <w:p w14:paraId="161B1EB0" w14:textId="77777777" w:rsidR="00C8533A" w:rsidRPr="006B329A" w:rsidRDefault="00C8533A" w:rsidP="006B329A">
      <w:r w:rsidRPr="006B329A">
        <w:t>In addition, the BTS and BSC may optionally support some pre-processing in BTS of these basic measurements. The additional and optional procedures required to support this pre-processing are defined in sub-clause 4.5.2.</w:t>
      </w:r>
    </w:p>
    <w:p w14:paraId="2975058E" w14:textId="77777777" w:rsidR="00C8533A" w:rsidRPr="006B329A" w:rsidRDefault="00C8533A" w:rsidP="006B329A">
      <w:r w:rsidRPr="006B329A">
        <w:t xml:space="preserve">Extended measurements made by MS shall be forwarded to the BSC, using the same procedure as for ‘normal’ measurements. This case is described in sub-clause 4.5.3. </w:t>
      </w:r>
    </w:p>
    <w:p w14:paraId="0962D43C" w14:textId="77777777" w:rsidR="00C8533A" w:rsidRPr="006B329A" w:rsidRDefault="00C8533A" w:rsidP="006B329A">
      <w:pPr>
        <w:pStyle w:val="Heading3"/>
      </w:pPr>
      <w:bookmarkStart w:id="30" w:name="_Toc476910008"/>
      <w:r w:rsidRPr="006B329A">
        <w:t>4.5.1</w:t>
      </w:r>
      <w:r w:rsidRPr="006B329A">
        <w:tab/>
        <w:t>Basic measurement reporting</w:t>
      </w:r>
      <w:bookmarkEnd w:id="30"/>
    </w:p>
    <w:p w14:paraId="2F74A564" w14:textId="77777777" w:rsidR="00C8533A" w:rsidRPr="006B329A" w:rsidRDefault="00C8533A" w:rsidP="006B329A">
      <w:r w:rsidRPr="006B329A">
        <w:t>This procedure is used by BTS to report the results of the basic radio measurements made by MS and TRX according to 3GPP TS 45.008 and 3GPP TS 45.005. The support of this procedure is mandatory in all BTS:s and all BSC:s. It is the default procedure to use unless otherwise indicated (see sub-clause 4.5.2.1).</w:t>
      </w:r>
    </w:p>
    <w:p w14:paraId="28F9AB85" w14:textId="77777777" w:rsidR="00C8533A" w:rsidRPr="006B329A" w:rsidRDefault="00C8533A" w:rsidP="006B329A">
      <w:r w:rsidRPr="006B329A">
        <w:t>TRX reports all these measurements in MEASurement RESult messages to BSC. The sending of the MEASurement RESult messages is synchronized with the reception of SACCH blocks from MS.</w:t>
      </w:r>
    </w:p>
    <w:p w14:paraId="0D35DE05" w14:textId="77777777" w:rsidR="00C8533A" w:rsidRPr="006B329A" w:rsidRDefault="00C8533A" w:rsidP="006B329A">
      <w:r w:rsidRPr="006B329A">
        <w:t>If an uplink SACCH block does not contain a MEASurement REPort or an EXTended MEASurement REPort (see sub-clause 4.5.3) from MS (e.g. when it sends a short message), only the uplink measurement results are included with an indication that the MS measurements are missing.</w:t>
      </w:r>
    </w:p>
    <w:p w14:paraId="66930AFB" w14:textId="2DA21263" w:rsidR="00C8533A" w:rsidRPr="006B329A" w:rsidRDefault="0062265E" w:rsidP="006B329A">
      <w:pPr>
        <w:pStyle w:val="TH"/>
        <w:rPr>
          <w:b w:val="0"/>
        </w:rPr>
      </w:pPr>
      <w:r w:rsidRPr="006B329A">
        <w:rPr>
          <w:b w:val="0"/>
          <w:noProof/>
        </w:rPr>
        <w:drawing>
          <wp:inline distT="0" distB="0" distL="0" distR="0" wp14:anchorId="694D1FF6" wp14:editId="27E8EB92">
            <wp:extent cx="3398520" cy="2964180"/>
            <wp:effectExtent l="0" t="0" r="0" b="0"/>
            <wp:docPr id="2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98520" cy="2964180"/>
                    </a:xfrm>
                    <a:prstGeom prst="rect">
                      <a:avLst/>
                    </a:prstGeom>
                    <a:noFill/>
                    <a:ln>
                      <a:noFill/>
                    </a:ln>
                  </pic:spPr>
                </pic:pic>
              </a:graphicData>
            </a:graphic>
          </wp:inline>
        </w:drawing>
      </w:r>
    </w:p>
    <w:p w14:paraId="32191C9F" w14:textId="77777777" w:rsidR="00C8533A" w:rsidRPr="006B329A" w:rsidRDefault="00C8533A" w:rsidP="006B329A">
      <w:pPr>
        <w:pStyle w:val="Heading3"/>
      </w:pPr>
      <w:bookmarkStart w:id="31" w:name="_Toc476910009"/>
      <w:r w:rsidRPr="006B329A">
        <w:t>4.5.2</w:t>
      </w:r>
      <w:r w:rsidRPr="006B329A">
        <w:tab/>
        <w:t>Measurement pre-processing</w:t>
      </w:r>
      <w:bookmarkEnd w:id="31"/>
    </w:p>
    <w:p w14:paraId="086BC6A6" w14:textId="77777777" w:rsidR="00C8533A" w:rsidRPr="006B329A" w:rsidRDefault="00C8533A" w:rsidP="006B329A">
      <w:r w:rsidRPr="006B329A">
        <w:t>These additional and optional procedures are included to support some pre-processing in BTS of radio measurement data. When used, they may replace the basic procedure defined in sub-clause 4.5.1. However, it shall be possible to change back to the basic procedure.</w:t>
      </w:r>
    </w:p>
    <w:p w14:paraId="29B07B57" w14:textId="77777777" w:rsidR="00C8533A" w:rsidRPr="006B329A" w:rsidRDefault="00C8533A" w:rsidP="006B329A">
      <w:r w:rsidRPr="006B329A">
        <w:lastRenderedPageBreak/>
        <w:t>Pre-processing in BTS must not affect the procedures on the A interface (e.g. the Handover Candidate Enquiry procedure).</w:t>
      </w:r>
    </w:p>
    <w:p w14:paraId="72787273" w14:textId="77777777" w:rsidR="00C8533A" w:rsidRPr="006B329A" w:rsidRDefault="00C8533A" w:rsidP="006B329A">
      <w:pPr>
        <w:pStyle w:val="Heading4"/>
      </w:pPr>
      <w:bookmarkStart w:id="32" w:name="_Toc476910010"/>
      <w:r w:rsidRPr="006B329A">
        <w:t>4.5.2.1</w:t>
      </w:r>
      <w:r w:rsidRPr="006B329A">
        <w:tab/>
        <w:t>Pre-processing configuration</w:t>
      </w:r>
      <w:bookmarkEnd w:id="32"/>
    </w:p>
    <w:p w14:paraId="11CB8850" w14:textId="77777777" w:rsidR="00C8533A" w:rsidRPr="006B329A" w:rsidRDefault="00C8533A" w:rsidP="006B329A">
      <w:r w:rsidRPr="006B329A">
        <w:t>This procedure is used by BSC to modify the pre-processing parameters according to reported communication conditions (e.g. degradation of the communication).</w:t>
      </w:r>
    </w:p>
    <w:p w14:paraId="48391325" w14:textId="77777777" w:rsidR="00C8533A" w:rsidRPr="006B329A" w:rsidRDefault="00C8533A" w:rsidP="006B329A">
      <w:r w:rsidRPr="006B329A">
        <w:t>In order to change the parameters, BSC sends a PREPROCESS CONFIGURE message to BTS.</w:t>
      </w:r>
    </w:p>
    <w:p w14:paraId="50A0411E" w14:textId="77777777" w:rsidR="00C8533A" w:rsidRPr="006B329A" w:rsidRDefault="00C8533A" w:rsidP="006B329A">
      <w:r w:rsidRPr="006B329A">
        <w:t>A parameter setting in the PREPROCESS CONFIGURE message indicates if the basic procedure defined in sub-clause 4.5.1 or pre-processing is to be used.</w:t>
      </w:r>
    </w:p>
    <w:p w14:paraId="2EEEEB19" w14:textId="355CA2AA" w:rsidR="00C8533A" w:rsidRPr="006B329A" w:rsidRDefault="0062265E" w:rsidP="006B329A">
      <w:pPr>
        <w:pStyle w:val="TH"/>
        <w:rPr>
          <w:b w:val="0"/>
        </w:rPr>
      </w:pPr>
      <w:r w:rsidRPr="006B329A">
        <w:rPr>
          <w:b w:val="0"/>
          <w:noProof/>
        </w:rPr>
        <w:drawing>
          <wp:inline distT="0" distB="0" distL="0" distR="0" wp14:anchorId="4ED014CE" wp14:editId="49895A5E">
            <wp:extent cx="1859280" cy="563880"/>
            <wp:effectExtent l="0" t="0" r="0" b="0"/>
            <wp:docPr id="2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59280" cy="563880"/>
                    </a:xfrm>
                    <a:prstGeom prst="rect">
                      <a:avLst/>
                    </a:prstGeom>
                    <a:noFill/>
                    <a:ln>
                      <a:noFill/>
                    </a:ln>
                  </pic:spPr>
                </pic:pic>
              </a:graphicData>
            </a:graphic>
          </wp:inline>
        </w:drawing>
      </w:r>
    </w:p>
    <w:p w14:paraId="1EBDF7B3" w14:textId="77777777" w:rsidR="00C8533A" w:rsidRPr="006B329A" w:rsidRDefault="00C8533A" w:rsidP="006B329A">
      <w:pPr>
        <w:pStyle w:val="Heading4"/>
      </w:pPr>
      <w:bookmarkStart w:id="33" w:name="_Toc476910011"/>
      <w:r w:rsidRPr="006B329A">
        <w:t>4.5.2.2</w:t>
      </w:r>
      <w:r w:rsidRPr="006B329A">
        <w:tab/>
        <w:t>Pre-processed measurement reporting</w:t>
      </w:r>
      <w:bookmarkEnd w:id="33"/>
    </w:p>
    <w:p w14:paraId="78D44ACB" w14:textId="77777777" w:rsidR="00C8533A" w:rsidRPr="006B329A" w:rsidRDefault="00C8533A" w:rsidP="006B329A">
      <w:pPr>
        <w:keepNext/>
      </w:pPr>
      <w:r w:rsidRPr="006B329A">
        <w:t>This procedure is used by BTS to report the results of measurement pre</w:t>
      </w:r>
      <w:r w:rsidRPr="006B329A">
        <w:noBreakHyphen/>
        <w:t xml:space="preserve"> processing.</w:t>
      </w:r>
    </w:p>
    <w:p w14:paraId="03463381" w14:textId="77777777" w:rsidR="00C8533A" w:rsidRPr="006B329A" w:rsidRDefault="00C8533A" w:rsidP="006B329A">
      <w:pPr>
        <w:keepNext/>
      </w:pPr>
      <w:r w:rsidRPr="006B329A">
        <w:t>To report the results, BTS sends a PREPROCESSED MEASUREMENT RESULT message to BSC.</w:t>
      </w:r>
    </w:p>
    <w:p w14:paraId="373282C0" w14:textId="77777777" w:rsidR="00C8533A" w:rsidRPr="006B329A" w:rsidRDefault="00C8533A" w:rsidP="006B329A">
      <w:r w:rsidRPr="006B329A">
        <w:t>The conditions to send the message are set in the PREPROCESS CONFIGURE message.</w:t>
      </w:r>
    </w:p>
    <w:p w14:paraId="27CEE402" w14:textId="333B987F" w:rsidR="00C8533A" w:rsidRPr="006B329A" w:rsidRDefault="0062265E" w:rsidP="006B329A">
      <w:pPr>
        <w:pStyle w:val="TH"/>
        <w:rPr>
          <w:b w:val="0"/>
        </w:rPr>
      </w:pPr>
      <w:r w:rsidRPr="006B329A">
        <w:rPr>
          <w:b w:val="0"/>
          <w:noProof/>
        </w:rPr>
        <w:drawing>
          <wp:inline distT="0" distB="0" distL="0" distR="0" wp14:anchorId="1FBB0704" wp14:editId="0A9C8F8C">
            <wp:extent cx="3383280" cy="3307080"/>
            <wp:effectExtent l="0" t="0" r="0" b="0"/>
            <wp:docPr id="2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83280" cy="3307080"/>
                    </a:xfrm>
                    <a:prstGeom prst="rect">
                      <a:avLst/>
                    </a:prstGeom>
                    <a:noFill/>
                    <a:ln>
                      <a:noFill/>
                    </a:ln>
                  </pic:spPr>
                </pic:pic>
              </a:graphicData>
            </a:graphic>
          </wp:inline>
        </w:drawing>
      </w:r>
    </w:p>
    <w:p w14:paraId="470DEC8E" w14:textId="77777777" w:rsidR="00C8533A" w:rsidRPr="006B329A" w:rsidRDefault="00C8533A" w:rsidP="006B329A">
      <w:pPr>
        <w:pStyle w:val="Heading3"/>
      </w:pPr>
      <w:bookmarkStart w:id="34" w:name="_Toc476910012"/>
      <w:r w:rsidRPr="006B329A">
        <w:t>4.5.3</w:t>
      </w:r>
      <w:r w:rsidRPr="006B329A">
        <w:tab/>
        <w:t>Extended measurement reporting</w:t>
      </w:r>
      <w:bookmarkEnd w:id="34"/>
    </w:p>
    <w:p w14:paraId="7C38D687" w14:textId="77777777" w:rsidR="00C8533A" w:rsidRPr="006B329A" w:rsidRDefault="00C8533A" w:rsidP="006B329A">
      <w:r w:rsidRPr="006B329A">
        <w:t>This procedure is used by BTS to report the results of the extended measurements made by MS according to 3GPP TS 45.008.</w:t>
      </w:r>
    </w:p>
    <w:p w14:paraId="2B8AFC2B" w14:textId="77777777" w:rsidR="00C8533A" w:rsidRPr="006B329A" w:rsidRDefault="00C8533A" w:rsidP="006B329A">
      <w:r w:rsidRPr="006B329A">
        <w:t>If an uplink SACCH block contains an EXTended MEASurement REPort from MS, it shall be forwarded to the BSC using the same procedure as when reporting regular measurement reports from an MS. Though, no measurement pre-processing is possible.</w:t>
      </w:r>
    </w:p>
    <w:p w14:paraId="0DF8D2AB" w14:textId="1C1F2302" w:rsidR="00C8533A" w:rsidRPr="006B329A" w:rsidRDefault="0062265E" w:rsidP="006B329A">
      <w:pPr>
        <w:pStyle w:val="TH"/>
        <w:rPr>
          <w:b w:val="0"/>
        </w:rPr>
      </w:pPr>
      <w:r w:rsidRPr="006B329A">
        <w:rPr>
          <w:b w:val="0"/>
          <w:noProof/>
        </w:rPr>
        <w:lastRenderedPageBreak/>
        <w:drawing>
          <wp:inline distT="0" distB="0" distL="0" distR="0" wp14:anchorId="6508F8AC" wp14:editId="4242EA31">
            <wp:extent cx="3390900" cy="2964180"/>
            <wp:effectExtent l="0" t="0" r="0" b="0"/>
            <wp:docPr id="2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390900" cy="2964180"/>
                    </a:xfrm>
                    <a:prstGeom prst="rect">
                      <a:avLst/>
                    </a:prstGeom>
                    <a:noFill/>
                    <a:ln>
                      <a:noFill/>
                    </a:ln>
                  </pic:spPr>
                </pic:pic>
              </a:graphicData>
            </a:graphic>
          </wp:inline>
        </w:drawing>
      </w:r>
    </w:p>
    <w:p w14:paraId="1DB6A3D1" w14:textId="77777777" w:rsidR="00C8533A" w:rsidRPr="006B329A" w:rsidRDefault="00C8533A" w:rsidP="006B329A">
      <w:pPr>
        <w:pStyle w:val="Heading2"/>
      </w:pPr>
      <w:bookmarkStart w:id="35" w:name="_Toc476910013"/>
      <w:r w:rsidRPr="006B329A">
        <w:t>4.6</w:t>
      </w:r>
      <w:r w:rsidRPr="006B329A">
        <w:tab/>
        <w:t>Deactivate SACCH</w:t>
      </w:r>
      <w:bookmarkEnd w:id="35"/>
    </w:p>
    <w:p w14:paraId="02B75D86" w14:textId="77777777" w:rsidR="00C8533A" w:rsidRPr="006B329A" w:rsidRDefault="00C8533A" w:rsidP="006B329A">
      <w:r w:rsidRPr="006B329A">
        <w:t>This procedure is used by BSC to deactivate the SACCH at BTS according to the Channel Release procedure defined in 3GPP TS 44.018.</w:t>
      </w:r>
    </w:p>
    <w:p w14:paraId="4F8B93ED" w14:textId="77777777" w:rsidR="00C8533A" w:rsidRPr="006B329A" w:rsidRDefault="00C8533A" w:rsidP="006B329A">
      <w:r w:rsidRPr="006B329A">
        <w:t>When sending the Channel Release message to MS, BSC also sends the DEACTIVATE SACCH message to BTS to deactivate the SACCH (see 3GPP TS 44.018, Channel Release procedure).</w:t>
      </w:r>
    </w:p>
    <w:p w14:paraId="38B6D86C" w14:textId="1FC5E3C0" w:rsidR="00C8533A" w:rsidRPr="006B329A" w:rsidRDefault="0062265E" w:rsidP="006B329A">
      <w:pPr>
        <w:pStyle w:val="TH"/>
        <w:rPr>
          <w:b w:val="0"/>
        </w:rPr>
      </w:pPr>
      <w:r w:rsidRPr="006B329A">
        <w:rPr>
          <w:b w:val="0"/>
          <w:noProof/>
        </w:rPr>
        <w:drawing>
          <wp:inline distT="0" distB="0" distL="0" distR="0" wp14:anchorId="2438BE9F" wp14:editId="20FCDD63">
            <wp:extent cx="3398520" cy="800100"/>
            <wp:effectExtent l="0" t="0" r="0" b="0"/>
            <wp:docPr id="2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398520" cy="800100"/>
                    </a:xfrm>
                    <a:prstGeom prst="rect">
                      <a:avLst/>
                    </a:prstGeom>
                    <a:noFill/>
                    <a:ln>
                      <a:noFill/>
                    </a:ln>
                  </pic:spPr>
                </pic:pic>
              </a:graphicData>
            </a:graphic>
          </wp:inline>
        </w:drawing>
      </w:r>
    </w:p>
    <w:p w14:paraId="5999723D" w14:textId="77777777" w:rsidR="00C8533A" w:rsidRPr="006B329A" w:rsidRDefault="00C8533A" w:rsidP="006B329A">
      <w:pPr>
        <w:pStyle w:val="Heading2"/>
      </w:pPr>
      <w:bookmarkStart w:id="36" w:name="_Toc476910014"/>
      <w:r w:rsidRPr="006B329A">
        <w:t>4.7</w:t>
      </w:r>
      <w:r w:rsidRPr="006B329A">
        <w:tab/>
        <w:t>Radio channel release</w:t>
      </w:r>
      <w:bookmarkEnd w:id="36"/>
    </w:p>
    <w:p w14:paraId="6EC0612E" w14:textId="77777777" w:rsidR="00C8533A" w:rsidRPr="006B329A" w:rsidRDefault="00C8533A" w:rsidP="006B329A">
      <w:r w:rsidRPr="006B329A">
        <w:t>This procedure is used by BSC to release a radio channel which is no longer needed.</w:t>
      </w:r>
    </w:p>
    <w:p w14:paraId="655D0570" w14:textId="77777777" w:rsidR="00C8533A" w:rsidRPr="006B329A" w:rsidRDefault="00C8533A" w:rsidP="006B329A">
      <w:r w:rsidRPr="006B329A">
        <w:t>When an activated radio channel is no longer needed, BSC sends an RF CHANnel RELease message to the relevant TRX and channel. After having released the addressed resources, the BTS sends a RF CHANnel RELease ACKnowledge to BSC.</w:t>
      </w:r>
    </w:p>
    <w:p w14:paraId="3CA690E6" w14:textId="256C1EB2" w:rsidR="00C8533A" w:rsidRPr="006B329A" w:rsidRDefault="0062265E" w:rsidP="006B329A">
      <w:pPr>
        <w:pStyle w:val="TH"/>
        <w:rPr>
          <w:b w:val="0"/>
        </w:rPr>
      </w:pPr>
      <w:r w:rsidRPr="006B329A">
        <w:rPr>
          <w:b w:val="0"/>
          <w:noProof/>
        </w:rPr>
        <w:drawing>
          <wp:inline distT="0" distB="0" distL="0" distR="0" wp14:anchorId="2FF58EF6" wp14:editId="04149A32">
            <wp:extent cx="3398520" cy="914400"/>
            <wp:effectExtent l="0" t="0" r="0" b="0"/>
            <wp:docPr id="2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398520" cy="914400"/>
                    </a:xfrm>
                    <a:prstGeom prst="rect">
                      <a:avLst/>
                    </a:prstGeom>
                    <a:noFill/>
                    <a:ln>
                      <a:noFill/>
                    </a:ln>
                  </pic:spPr>
                </pic:pic>
              </a:graphicData>
            </a:graphic>
          </wp:inline>
        </w:drawing>
      </w:r>
    </w:p>
    <w:p w14:paraId="5D11A105" w14:textId="77777777" w:rsidR="00C8533A" w:rsidRPr="006B329A" w:rsidRDefault="00C8533A" w:rsidP="006B329A">
      <w:pPr>
        <w:pStyle w:val="Heading2"/>
      </w:pPr>
      <w:bookmarkStart w:id="37" w:name="_Toc476910015"/>
      <w:r w:rsidRPr="006B329A">
        <w:t>4.8</w:t>
      </w:r>
      <w:r w:rsidRPr="006B329A">
        <w:tab/>
        <w:t>MS power control</w:t>
      </w:r>
      <w:bookmarkEnd w:id="37"/>
    </w:p>
    <w:p w14:paraId="085B1203" w14:textId="77777777" w:rsidR="00C8533A" w:rsidRPr="006B329A" w:rsidRDefault="00C8533A" w:rsidP="006B329A">
      <w:r w:rsidRPr="006B329A">
        <w:t>This procedure is used by BSC to set the MS power level or the parameters required by TRX for the control of MS power.</w:t>
      </w:r>
    </w:p>
    <w:p w14:paraId="28CEC4B9" w14:textId="77777777" w:rsidR="00C8533A" w:rsidRPr="006B329A" w:rsidRDefault="00C8533A" w:rsidP="006B329A">
      <w:r w:rsidRPr="006B329A">
        <w:t>The initial parameters are set by BSC in the CHANNEL ACTIVATION message (see Channel Activation procedure). If these parameters are to be changed for an active channel, BSC sends a MS POWER CONTROL message to TRX.</w:t>
      </w:r>
    </w:p>
    <w:p w14:paraId="1F5DB990" w14:textId="77777777" w:rsidR="00C8533A" w:rsidRPr="006B329A" w:rsidRDefault="00C8533A" w:rsidP="006B329A">
      <w:r w:rsidRPr="006B329A">
        <w:t>The support of the power control and the enhanced power control performed by BTS is optional.</w:t>
      </w:r>
    </w:p>
    <w:p w14:paraId="69A4804F" w14:textId="77777777" w:rsidR="00C8533A" w:rsidRPr="006B329A" w:rsidRDefault="00C8533A" w:rsidP="006B329A">
      <w:r w:rsidRPr="006B329A">
        <w:lastRenderedPageBreak/>
        <w:t>If power control is supported by BTS and it is to be used, this is indicated by optional parameters in the MS POWER CONTROL message (or the CHANNEL ACTIVATION message). Based on the measurements performed on the uplink, TRX then attempts to keep the power control parameters within the limits set by the MS POWER CONTROL message (or by the CHANNEL ACTIVATION message) by changing the MS Power Level field of the L1 header sent to MS in each SACCH block. MS confirms the power in the uplink L1 header.</w:t>
      </w:r>
    </w:p>
    <w:p w14:paraId="66DB3CF9" w14:textId="77777777" w:rsidR="00C8533A" w:rsidRPr="006B329A" w:rsidRDefault="00C8533A" w:rsidP="006B329A">
      <w:r w:rsidRPr="006B329A">
        <w:t>When the BTS supports MS power control the BSC can modify the MS power parameters during the connection (e.g. because of a classmark change) by sending a MS POWER CONTROL message containing the new parameters.</w:t>
      </w:r>
    </w:p>
    <w:p w14:paraId="03BF1A57" w14:textId="77777777" w:rsidR="00C8533A" w:rsidRPr="006B329A" w:rsidRDefault="00C8533A" w:rsidP="006B329A">
      <w:r w:rsidRPr="006B329A">
        <w:t>The MS POWER CONTROL and the CHANNEL ACTIVATION message must also contain a maximum power permitted for the MS.</w:t>
      </w:r>
    </w:p>
    <w:p w14:paraId="55623513" w14:textId="77777777" w:rsidR="00C8533A" w:rsidRPr="006B329A" w:rsidRDefault="00C8533A" w:rsidP="006B329A">
      <w:r w:rsidRPr="006B329A">
        <w:t>In addition, the BTS which implements ECSD option shall use fast inband procedure for fast power control if the use of such procedure has been ordered by the BSC.</w:t>
      </w:r>
    </w:p>
    <w:p w14:paraId="339AFFF5" w14:textId="77777777" w:rsidR="00C8533A" w:rsidRPr="006B329A" w:rsidRDefault="00C8533A" w:rsidP="006B329A">
      <w:r w:rsidRPr="006B329A">
        <w:t>A BTS that supports enhanced power control (EPC) shall use EPC procedures for MS (uplink) power control (see 3GPP TS 45.008) if so ordered by the BSC in the MS POWER CONTROL message (or CHANNEL ACTIVATION message). Based on the measurements performed on the uplink, TRX then attempts to keep the power control parameters within the limits set by the MS POWER CONTROL message (or by the CHANNEL ACTIVATION message) by sending EPC Uplink Power Control Commands to the MS in each EPCCH block. MS confirms the power in the uplink L1 header on the SACCH.</w:t>
      </w:r>
    </w:p>
    <w:p w14:paraId="5C5A1C9D" w14:textId="0F207B91" w:rsidR="00C8533A" w:rsidRPr="006B329A" w:rsidRDefault="0062265E" w:rsidP="006B329A">
      <w:pPr>
        <w:pStyle w:val="TH"/>
        <w:rPr>
          <w:b w:val="0"/>
        </w:rPr>
      </w:pPr>
      <w:r w:rsidRPr="006B329A">
        <w:rPr>
          <w:b w:val="0"/>
          <w:noProof/>
        </w:rPr>
        <w:drawing>
          <wp:inline distT="0" distB="0" distL="0" distR="0" wp14:anchorId="7A7A4BDB" wp14:editId="69E4F1E3">
            <wp:extent cx="3154680" cy="1143000"/>
            <wp:effectExtent l="0" t="0" r="0" b="0"/>
            <wp:docPr id="2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154680" cy="1143000"/>
                    </a:xfrm>
                    <a:prstGeom prst="rect">
                      <a:avLst/>
                    </a:prstGeom>
                    <a:noFill/>
                    <a:ln>
                      <a:noFill/>
                    </a:ln>
                  </pic:spPr>
                </pic:pic>
              </a:graphicData>
            </a:graphic>
          </wp:inline>
        </w:drawing>
      </w:r>
    </w:p>
    <w:p w14:paraId="08089F3C" w14:textId="77777777" w:rsidR="00C8533A" w:rsidRPr="006B329A" w:rsidRDefault="00C8533A" w:rsidP="006B329A">
      <w:pPr>
        <w:pStyle w:val="Heading2"/>
      </w:pPr>
      <w:bookmarkStart w:id="38" w:name="_Toc476910016"/>
      <w:r w:rsidRPr="006B329A">
        <w:t>4.9</w:t>
      </w:r>
      <w:r w:rsidRPr="006B329A">
        <w:tab/>
        <w:t>Transmission power control</w:t>
      </w:r>
      <w:bookmarkEnd w:id="38"/>
    </w:p>
    <w:p w14:paraId="4DD17F5D" w14:textId="77777777" w:rsidR="00C8533A" w:rsidRPr="006B329A" w:rsidRDefault="00C8533A" w:rsidP="006B329A">
      <w:r w:rsidRPr="006B329A">
        <w:t>This is an optional procedure which is used between BSC and BTS to set the TRX transmission power level or the parameters required by TRX for the control of TRX transmission power.</w:t>
      </w:r>
    </w:p>
    <w:p w14:paraId="790FDFF5" w14:textId="77777777" w:rsidR="00C8533A" w:rsidRPr="006B329A" w:rsidRDefault="00C8533A" w:rsidP="006B329A">
      <w:r w:rsidRPr="006B329A">
        <w:t>The initial parameters are set by BSC in the CHANNEL ACTIVATION message (see Channel Activation procedure). If these parameters are to be changed for an active channel, BSC sends a BS POWER CONTROL message to TRX.</w:t>
      </w:r>
    </w:p>
    <w:p w14:paraId="710FBDA6" w14:textId="77777777" w:rsidR="00C8533A" w:rsidRPr="006B329A" w:rsidRDefault="00C8533A" w:rsidP="006B329A">
      <w:r w:rsidRPr="006B329A">
        <w:t xml:space="preserve">The support of the power control, the fast power control and the enhanced power control performed by BTS are optional. </w:t>
      </w:r>
    </w:p>
    <w:p w14:paraId="03EB8F0E" w14:textId="77777777" w:rsidR="00C8533A" w:rsidRPr="006B329A" w:rsidRDefault="00C8533A" w:rsidP="006B329A">
      <w:r w:rsidRPr="006B329A">
        <w:t xml:space="preserve">If power control is supported by BTS and it is to be used, this is indicated by optional parameters in the BS POWER CONTROL message (or the CHANNEL ACTIVATION message). Based on the Measurement Report messages sent by MS, the TRX will then attempt to keep the power control parameters within the limits set in the BS POWER CONTROL message (or by the CHANNEL ACTIVATION message) by changing the transmitted power on that channel. </w:t>
      </w:r>
    </w:p>
    <w:p w14:paraId="7EDBC866" w14:textId="77777777" w:rsidR="00C8533A" w:rsidRPr="006B329A" w:rsidRDefault="00C8533A" w:rsidP="006B329A">
      <w:r w:rsidRPr="006B329A">
        <w:t>If fast power control mechanism is supported by BTS and is to be used, this is indicated by optional paramters in the BS POWER CONTROL message (or by the CHANNEL ACTIVATION message). Based on the Fast Measurement Report messages sent by MS, the TRX will then attempt to keep the power control parameters within the limits set in the BS POWER CONTROL message (or by the CHANNEL ACTIVATION message) by changing the transmitted power on that channel.</w:t>
      </w:r>
    </w:p>
    <w:p w14:paraId="50A3F9B9" w14:textId="77777777" w:rsidR="00C8533A" w:rsidRPr="006B329A" w:rsidRDefault="00C8533A" w:rsidP="006B329A">
      <w:r w:rsidRPr="006B329A">
        <w:t>A BTS that supports enhanced power control (EPC) shall use EPC procedures for BS (downlink) power control (see 3GPP TS 45.008) if so ordered by the BSC in the BS POWER CONTROL message (or CHANNEL ACTIVATION message). Based on the EPC Downlink Quality Reports sent by the MS, the TRX shall then attempt to keep the power control parameters within the limits set in the BS POWER CONTROL message (or by the CHANNEL ACTIVATION message) by changing the transmitted power on that channel.</w:t>
      </w:r>
    </w:p>
    <w:p w14:paraId="3DB01409" w14:textId="77777777" w:rsidR="00C8533A" w:rsidRPr="006B329A" w:rsidRDefault="00C8533A" w:rsidP="006B329A">
      <w:pPr>
        <w:pStyle w:val="NO"/>
      </w:pPr>
      <w:r w:rsidRPr="006B329A">
        <w:t>NOTE: The EPC mode field is only valid in the channel activation message.</w:t>
      </w:r>
    </w:p>
    <w:p w14:paraId="26FD7157" w14:textId="77777777" w:rsidR="00C8533A" w:rsidRPr="006B329A" w:rsidRDefault="00C8533A" w:rsidP="006B329A">
      <w:r w:rsidRPr="006B329A">
        <w:lastRenderedPageBreak/>
        <w:t>The maximum power of the TRX is determined from network planning criteria. However, BSC may indicate a lower maximum power in the BS POWER CONTROL message (or the CHANNEL ACTIVATION message).</w:t>
      </w:r>
    </w:p>
    <w:p w14:paraId="63F1E8CD" w14:textId="3D5B5897" w:rsidR="00C8533A" w:rsidRPr="006B329A" w:rsidRDefault="0062265E" w:rsidP="006B329A">
      <w:pPr>
        <w:pStyle w:val="TH"/>
        <w:rPr>
          <w:b w:val="0"/>
        </w:rPr>
      </w:pPr>
      <w:r w:rsidRPr="006B329A">
        <w:rPr>
          <w:b w:val="0"/>
          <w:noProof/>
        </w:rPr>
        <w:drawing>
          <wp:inline distT="0" distB="0" distL="0" distR="0" wp14:anchorId="40BCFE41" wp14:editId="3587FF56">
            <wp:extent cx="1889760" cy="716280"/>
            <wp:effectExtent l="0" t="0" r="0" b="0"/>
            <wp:docPr id="3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89760" cy="716280"/>
                    </a:xfrm>
                    <a:prstGeom prst="rect">
                      <a:avLst/>
                    </a:prstGeom>
                    <a:noFill/>
                    <a:ln>
                      <a:noFill/>
                    </a:ln>
                  </pic:spPr>
                </pic:pic>
              </a:graphicData>
            </a:graphic>
          </wp:inline>
        </w:drawing>
      </w:r>
    </w:p>
    <w:p w14:paraId="527CE447" w14:textId="77777777" w:rsidR="00C8533A" w:rsidRPr="006B329A" w:rsidRDefault="00C8533A" w:rsidP="006B329A">
      <w:pPr>
        <w:pStyle w:val="Heading2"/>
      </w:pPr>
      <w:bookmarkStart w:id="39" w:name="_Toc476910017"/>
      <w:r w:rsidRPr="006B329A">
        <w:t>4.10</w:t>
      </w:r>
      <w:r w:rsidRPr="006B329A">
        <w:tab/>
        <w:t>Connection failure</w:t>
      </w:r>
      <w:bookmarkEnd w:id="39"/>
    </w:p>
    <w:p w14:paraId="1C4E4F89" w14:textId="77777777" w:rsidR="00C8533A" w:rsidRPr="006B329A" w:rsidRDefault="00C8533A" w:rsidP="006B329A">
      <w:r w:rsidRPr="006B329A">
        <w:t>This procedure is used by BTS to indicate to BSC that an active connection has been broken (e.g. due to a radio link failure as defined in 3GPP TS 45.008).</w:t>
      </w:r>
    </w:p>
    <w:p w14:paraId="034E0926" w14:textId="77777777" w:rsidR="00C8533A" w:rsidRPr="006B329A" w:rsidRDefault="00C8533A" w:rsidP="006B329A">
      <w:r w:rsidRPr="006B329A">
        <w:t>When BTS detects that a connection has been broken, BTS sends a CONNection FAILure INDication message to BSC with the most proper cause value. Further actions are defined in 3GPP TS 44.018.</w:t>
      </w:r>
    </w:p>
    <w:p w14:paraId="63C1AA21" w14:textId="77777777" w:rsidR="00C8533A" w:rsidRPr="006B329A" w:rsidRDefault="00C8533A" w:rsidP="006B329A">
      <w:r w:rsidRPr="006B329A">
        <w:t>Some possible cause values are:</w:t>
      </w:r>
    </w:p>
    <w:p w14:paraId="17A89E18" w14:textId="77777777" w:rsidR="00C8533A" w:rsidRPr="006B329A" w:rsidRDefault="00C8533A" w:rsidP="006B329A">
      <w:pPr>
        <w:pStyle w:val="B1"/>
      </w:pPr>
      <w:r w:rsidRPr="006B329A">
        <w:t>-</w:t>
      </w:r>
      <w:r w:rsidRPr="006B329A">
        <w:tab/>
        <w:t>radio link failure (as defined in 3GPP TS 45.008);</w:t>
      </w:r>
    </w:p>
    <w:p w14:paraId="3AC5AAA1" w14:textId="77777777" w:rsidR="00C8533A" w:rsidRPr="006B329A" w:rsidRDefault="00C8533A" w:rsidP="006B329A">
      <w:pPr>
        <w:pStyle w:val="B1"/>
        <w:rPr>
          <w:lang w:val="fr-FR"/>
        </w:rPr>
      </w:pPr>
      <w:r w:rsidRPr="006B329A">
        <w:rPr>
          <w:lang w:val="fr-FR"/>
        </w:rPr>
        <w:t>-</w:t>
      </w:r>
      <w:r w:rsidRPr="006B329A">
        <w:rPr>
          <w:lang w:val="fr-FR"/>
        </w:rPr>
        <w:tab/>
        <w:t>hardware failure (e.g. transcoder failure);</w:t>
      </w:r>
    </w:p>
    <w:p w14:paraId="4C2FA6E6" w14:textId="77777777" w:rsidR="00C8533A" w:rsidRPr="006B329A" w:rsidRDefault="00C8533A" w:rsidP="006B329A">
      <w:pPr>
        <w:pStyle w:val="B1"/>
        <w:spacing w:after="120"/>
        <w:rPr>
          <w:lang w:val="fr-FR"/>
        </w:rPr>
      </w:pPr>
      <w:r w:rsidRPr="006B329A">
        <w:rPr>
          <w:lang w:val="fr-FR"/>
        </w:rPr>
        <w:t>-</w:t>
      </w:r>
      <w:r w:rsidRPr="006B329A">
        <w:rPr>
          <w:lang w:val="fr-FR"/>
        </w:rPr>
        <w:tab/>
        <w:t>etc.</w:t>
      </w:r>
    </w:p>
    <w:p w14:paraId="5B22992C" w14:textId="255C6F2E" w:rsidR="00C8533A" w:rsidRPr="006B329A" w:rsidRDefault="0062265E" w:rsidP="006B329A">
      <w:pPr>
        <w:pStyle w:val="TH"/>
        <w:rPr>
          <w:b w:val="0"/>
        </w:rPr>
      </w:pPr>
      <w:r w:rsidRPr="006B329A">
        <w:rPr>
          <w:b w:val="0"/>
          <w:noProof/>
        </w:rPr>
        <w:drawing>
          <wp:inline distT="0" distB="0" distL="0" distR="0" wp14:anchorId="2D72DA75" wp14:editId="58EA08B2">
            <wp:extent cx="1889760" cy="6705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889760" cy="670560"/>
                    </a:xfrm>
                    <a:prstGeom prst="rect">
                      <a:avLst/>
                    </a:prstGeom>
                    <a:noFill/>
                    <a:ln>
                      <a:noFill/>
                    </a:ln>
                  </pic:spPr>
                </pic:pic>
              </a:graphicData>
            </a:graphic>
          </wp:inline>
        </w:drawing>
      </w:r>
    </w:p>
    <w:p w14:paraId="595B2219" w14:textId="77777777" w:rsidR="00C8533A" w:rsidRPr="006B329A" w:rsidRDefault="00C8533A" w:rsidP="006B329A">
      <w:pPr>
        <w:pStyle w:val="Heading2"/>
      </w:pPr>
      <w:bookmarkStart w:id="40" w:name="_Toc476910018"/>
      <w:r w:rsidRPr="006B329A">
        <w:t>4.11</w:t>
      </w:r>
      <w:r w:rsidRPr="006B329A">
        <w:tab/>
        <w:t>Physical context request</w:t>
      </w:r>
      <w:bookmarkEnd w:id="40"/>
    </w:p>
    <w:p w14:paraId="1837EF41" w14:textId="77777777" w:rsidR="00C8533A" w:rsidRPr="006B329A" w:rsidRDefault="00C8533A" w:rsidP="006B329A">
      <w:r w:rsidRPr="006B329A">
        <w:t>This is an optional procedure which allows the BSC to obtain information on the "physical context" of a radio channel just prior to a channel change. This information may be forwarded to the new TRX (possibly in another collocated cell).</w:t>
      </w:r>
    </w:p>
    <w:p w14:paraId="34E23FBF" w14:textId="77777777" w:rsidR="00C8533A" w:rsidRPr="006B329A" w:rsidRDefault="00C8533A" w:rsidP="006B329A">
      <w:r w:rsidRPr="006B329A">
        <w:t>The procedure is initiated by BSC sending a PHYsical CONTEXT REQuest message to TRX. TRX responds with a PHYsical CONTEXT CONFirm message which contains information on the "physical context" of the channel.</w:t>
      </w:r>
    </w:p>
    <w:p w14:paraId="66B43F87" w14:textId="77B799A3" w:rsidR="00C8533A" w:rsidRPr="006B329A" w:rsidRDefault="0062265E" w:rsidP="006B329A">
      <w:pPr>
        <w:pStyle w:val="TH"/>
        <w:rPr>
          <w:b w:val="0"/>
        </w:rPr>
      </w:pPr>
      <w:r w:rsidRPr="006B329A">
        <w:rPr>
          <w:b w:val="0"/>
          <w:noProof/>
        </w:rPr>
        <w:drawing>
          <wp:inline distT="0" distB="0" distL="0" distR="0" wp14:anchorId="2A3381FD" wp14:editId="2598F339">
            <wp:extent cx="1859280" cy="914400"/>
            <wp:effectExtent l="0" t="0" r="0" b="0"/>
            <wp:docPr id="3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859280" cy="914400"/>
                    </a:xfrm>
                    <a:prstGeom prst="rect">
                      <a:avLst/>
                    </a:prstGeom>
                    <a:noFill/>
                    <a:ln>
                      <a:noFill/>
                    </a:ln>
                  </pic:spPr>
                </pic:pic>
              </a:graphicData>
            </a:graphic>
          </wp:inline>
        </w:drawing>
      </w:r>
    </w:p>
    <w:p w14:paraId="2BF60047" w14:textId="77777777" w:rsidR="00C8533A" w:rsidRPr="006B329A" w:rsidRDefault="00C8533A" w:rsidP="006B329A">
      <w:pPr>
        <w:pStyle w:val="Heading2"/>
      </w:pPr>
      <w:bookmarkStart w:id="41" w:name="_Toc476910019"/>
      <w:r w:rsidRPr="006B329A">
        <w:t>4.12</w:t>
      </w:r>
      <w:r w:rsidRPr="006B329A">
        <w:tab/>
        <w:t>SACCH information modify</w:t>
      </w:r>
      <w:bookmarkEnd w:id="41"/>
    </w:p>
    <w:p w14:paraId="17755C4B" w14:textId="77777777" w:rsidR="00C8533A" w:rsidRPr="006B329A" w:rsidRDefault="00C8533A" w:rsidP="006B329A">
      <w:r w:rsidRPr="006B329A">
        <w:t>This procedure is used by the BSC to modify the SACCH filling information (System Information) sent on an individual SACCH channel. For this purpose, the BSC sends a SACCH INFO MODIFY message to the BTS. The SACCH filling information as given in the SACCH INFO MODIFY message shall be used on the indicated channel until the channel is released or the information is changed by another SACCH INFO MODIFY message.</w:t>
      </w:r>
    </w:p>
    <w:p w14:paraId="0C625B14" w14:textId="4AA88A16" w:rsidR="00C8533A" w:rsidRPr="006B329A" w:rsidRDefault="0062265E" w:rsidP="006B329A">
      <w:pPr>
        <w:pStyle w:val="TH"/>
        <w:rPr>
          <w:b w:val="0"/>
        </w:rPr>
      </w:pPr>
      <w:r w:rsidRPr="006B329A">
        <w:rPr>
          <w:b w:val="0"/>
          <w:noProof/>
        </w:rPr>
        <w:lastRenderedPageBreak/>
        <w:drawing>
          <wp:inline distT="0" distB="0" distL="0" distR="0" wp14:anchorId="150E8554" wp14:editId="3548F33F">
            <wp:extent cx="1859280" cy="685800"/>
            <wp:effectExtent l="0" t="0" r="0" b="0"/>
            <wp:docPr id="3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59280" cy="685800"/>
                    </a:xfrm>
                    <a:prstGeom prst="rect">
                      <a:avLst/>
                    </a:prstGeom>
                    <a:noFill/>
                    <a:ln>
                      <a:noFill/>
                    </a:ln>
                  </pic:spPr>
                </pic:pic>
              </a:graphicData>
            </a:graphic>
          </wp:inline>
        </w:drawing>
      </w:r>
    </w:p>
    <w:p w14:paraId="344CB9BA" w14:textId="77777777" w:rsidR="00C8533A" w:rsidRPr="006B329A" w:rsidRDefault="00C8533A" w:rsidP="006B329A">
      <w:pPr>
        <w:pStyle w:val="Heading2"/>
      </w:pPr>
      <w:bookmarkStart w:id="42" w:name="_Toc476910020"/>
      <w:r w:rsidRPr="006B329A">
        <w:t>4.13</w:t>
      </w:r>
      <w:r w:rsidRPr="006B329A">
        <w:tab/>
        <w:t>Talker detection</w:t>
      </w:r>
      <w:bookmarkEnd w:id="42"/>
    </w:p>
    <w:p w14:paraId="7E7DD588" w14:textId="77777777" w:rsidR="00C8533A" w:rsidRPr="006B329A" w:rsidRDefault="00C8533A" w:rsidP="006B329A">
      <w:r w:rsidRPr="006B329A">
        <w:t>The procedure is used by the BTS during the period the channel is activated for a voice group call. Upon detection of an MS on a channel activated for group call as specified in sub-clause 4.1, the BTS builds the VGCS UPLINK GRANT message as specified in 3GPP TS 44.018, sends the message to the MS in unacknowledged mode on the main signalling link and starts timer T3115. A TALKER DETection message is sent to the BSC. This message contains the measured delay of the access burst. If the timer expires before the reception of a correctly decoded frame from the MS, the BTS repeats the VGCS UPLINK GRANT message to the MS as specified in 3GPP TS 44.018. If the VGCS UPLINK GRANT message has been repeated Ny2 times without a correctly decoded frame being received from the MS, the BTS shall send a CONNECTION FAILURE INDICATION message to the BSC with cause value "talker access failure".</w:t>
      </w:r>
    </w:p>
    <w:p w14:paraId="3C75AEC1" w14:textId="1231D476" w:rsidR="00C8533A" w:rsidRPr="006B329A" w:rsidRDefault="0062265E" w:rsidP="006B329A">
      <w:pPr>
        <w:pStyle w:val="TH"/>
        <w:rPr>
          <w:b w:val="0"/>
        </w:rPr>
      </w:pPr>
      <w:r w:rsidRPr="006B329A">
        <w:rPr>
          <w:b w:val="0"/>
          <w:noProof/>
        </w:rPr>
        <w:drawing>
          <wp:inline distT="0" distB="0" distL="0" distR="0" wp14:anchorId="691DA6C1" wp14:editId="1FCCE31F">
            <wp:extent cx="3627120" cy="800100"/>
            <wp:effectExtent l="0" t="0" r="0" b="0"/>
            <wp:docPr id="3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627120" cy="800100"/>
                    </a:xfrm>
                    <a:prstGeom prst="rect">
                      <a:avLst/>
                    </a:prstGeom>
                    <a:noFill/>
                    <a:ln>
                      <a:noFill/>
                    </a:ln>
                  </pic:spPr>
                </pic:pic>
              </a:graphicData>
            </a:graphic>
          </wp:inline>
        </w:drawing>
      </w:r>
    </w:p>
    <w:p w14:paraId="09BDEEC5" w14:textId="77777777" w:rsidR="00C8533A" w:rsidRPr="006B329A" w:rsidRDefault="00C8533A" w:rsidP="006B329A">
      <w:pPr>
        <w:pStyle w:val="Heading2"/>
      </w:pPr>
      <w:bookmarkStart w:id="43" w:name="_Toc476910021"/>
      <w:r w:rsidRPr="006B329A">
        <w:t>4.14</w:t>
      </w:r>
      <w:r w:rsidRPr="006B329A">
        <w:tab/>
        <w:t>Listener detection</w:t>
      </w:r>
      <w:bookmarkEnd w:id="43"/>
    </w:p>
    <w:p w14:paraId="567DA813" w14:textId="77777777" w:rsidR="00C8533A" w:rsidRPr="006B329A" w:rsidRDefault="00C8533A" w:rsidP="006B329A">
      <w:pPr>
        <w:keepNext/>
      </w:pPr>
      <w:r w:rsidRPr="006B329A">
        <w:t>The procedure is used by the BTS during the period the channel is activated for a voice group call. Upon detection of an uplink access having the value reserved for replying to an uplink access request as specified in sub-clause 4.1. The BTS builds the LISTENER DETection message and sends the message to the BSC. This message contains the measured delay of the access burst.</w:t>
      </w:r>
    </w:p>
    <w:p w14:paraId="2DA5B6B2" w14:textId="51C8DECE" w:rsidR="00C8533A" w:rsidRPr="006B329A" w:rsidRDefault="0062265E" w:rsidP="006B329A">
      <w:pPr>
        <w:pStyle w:val="TH"/>
        <w:rPr>
          <w:b w:val="0"/>
        </w:rPr>
      </w:pPr>
      <w:r w:rsidRPr="006B329A">
        <w:rPr>
          <w:b w:val="0"/>
          <w:noProof/>
        </w:rPr>
        <w:drawing>
          <wp:inline distT="0" distB="0" distL="0" distR="0" wp14:anchorId="31931FA4" wp14:editId="49EADA63">
            <wp:extent cx="3604260" cy="792480"/>
            <wp:effectExtent l="0" t="0" r="0" b="0"/>
            <wp:docPr id="3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604260" cy="792480"/>
                    </a:xfrm>
                    <a:prstGeom prst="rect">
                      <a:avLst/>
                    </a:prstGeom>
                    <a:noFill/>
                    <a:ln>
                      <a:noFill/>
                    </a:ln>
                  </pic:spPr>
                </pic:pic>
              </a:graphicData>
            </a:graphic>
          </wp:inline>
        </w:drawing>
      </w:r>
    </w:p>
    <w:p w14:paraId="495EA3AE" w14:textId="77777777" w:rsidR="00C8533A" w:rsidRPr="006B329A" w:rsidRDefault="00C8533A" w:rsidP="006B329A">
      <w:pPr>
        <w:pStyle w:val="Heading2"/>
      </w:pPr>
      <w:bookmarkStart w:id="44" w:name="_Toc476910022"/>
      <w:r w:rsidRPr="006B329A">
        <w:t>4.15</w:t>
      </w:r>
      <w:r w:rsidRPr="006B329A">
        <w:tab/>
        <w:t>Remote Codec Configuration</w:t>
      </w:r>
      <w:bookmarkEnd w:id="44"/>
    </w:p>
    <w:p w14:paraId="4EBA1BF5" w14:textId="77777777" w:rsidR="00C8533A" w:rsidRPr="006B329A" w:rsidRDefault="00C8533A" w:rsidP="006B329A">
      <w:r w:rsidRPr="006B329A">
        <w:t>This procedure is used by the BTS to report to the BSC the codec information received from the remote BSS prior to a MultiRate Codec TFO establishment or within TFO. This information can be used by the BSC to solve potential codec type and codec mode mismatches.</w:t>
      </w:r>
    </w:p>
    <w:p w14:paraId="54CF665C" w14:textId="5BCBDE5A" w:rsidR="00C8533A" w:rsidRPr="006B329A" w:rsidRDefault="0062265E" w:rsidP="006B329A">
      <w:pPr>
        <w:pStyle w:val="TH"/>
        <w:rPr>
          <w:b w:val="0"/>
        </w:rPr>
      </w:pPr>
      <w:r w:rsidRPr="006B329A">
        <w:rPr>
          <w:b w:val="0"/>
          <w:noProof/>
        </w:rPr>
        <w:drawing>
          <wp:inline distT="0" distB="0" distL="0" distR="0" wp14:anchorId="7431B523" wp14:editId="018B65C5">
            <wp:extent cx="1897380" cy="708660"/>
            <wp:effectExtent l="0" t="0" r="0" b="0"/>
            <wp:docPr id="3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897380" cy="708660"/>
                    </a:xfrm>
                    <a:prstGeom prst="rect">
                      <a:avLst/>
                    </a:prstGeom>
                    <a:noFill/>
                    <a:ln>
                      <a:noFill/>
                    </a:ln>
                  </pic:spPr>
                </pic:pic>
              </a:graphicData>
            </a:graphic>
          </wp:inline>
        </w:drawing>
      </w:r>
    </w:p>
    <w:p w14:paraId="3396C7E4" w14:textId="77777777" w:rsidR="00C8533A" w:rsidRPr="006B329A" w:rsidRDefault="00C8533A" w:rsidP="006B329A">
      <w:pPr>
        <w:pStyle w:val="Heading2"/>
      </w:pPr>
      <w:bookmarkStart w:id="45" w:name="_Toc476910023"/>
      <w:r w:rsidRPr="006B329A">
        <w:t>4.16</w:t>
      </w:r>
      <w:r w:rsidRPr="006B329A">
        <w:tab/>
        <w:t>Round Trip Delay Report</w:t>
      </w:r>
      <w:bookmarkEnd w:id="45"/>
    </w:p>
    <w:p w14:paraId="3A7F41F5" w14:textId="77777777" w:rsidR="00C8533A" w:rsidRPr="006B329A" w:rsidRDefault="00C8533A" w:rsidP="006B329A">
      <w:r w:rsidRPr="006B329A">
        <w:t>This procedure is used by the BTS to report to the BSC the BTS to Transcoder or BTS to Remote BTS round trip transmission delay. This information can be used by the BSC to set the correct timing for a pre-handover warning and to optimise the AMR Configuration and/or Adaptation algorithm.</w:t>
      </w:r>
    </w:p>
    <w:p w14:paraId="3F121C76" w14:textId="2A997B5A" w:rsidR="00C8533A" w:rsidRPr="006B329A" w:rsidRDefault="0062265E" w:rsidP="006B329A">
      <w:pPr>
        <w:pStyle w:val="TH"/>
        <w:rPr>
          <w:b w:val="0"/>
        </w:rPr>
      </w:pPr>
      <w:r w:rsidRPr="006B329A">
        <w:rPr>
          <w:b w:val="0"/>
          <w:noProof/>
        </w:rPr>
        <w:lastRenderedPageBreak/>
        <w:drawing>
          <wp:inline distT="0" distB="0" distL="0" distR="0" wp14:anchorId="31FEE266" wp14:editId="71176C0F">
            <wp:extent cx="1859280" cy="716280"/>
            <wp:effectExtent l="0" t="0" r="0" b="0"/>
            <wp:docPr id="3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59280" cy="716280"/>
                    </a:xfrm>
                    <a:prstGeom prst="rect">
                      <a:avLst/>
                    </a:prstGeom>
                    <a:noFill/>
                    <a:ln>
                      <a:noFill/>
                    </a:ln>
                  </pic:spPr>
                </pic:pic>
              </a:graphicData>
            </a:graphic>
          </wp:inline>
        </w:drawing>
      </w:r>
    </w:p>
    <w:p w14:paraId="34DAA725" w14:textId="77777777" w:rsidR="00C8533A" w:rsidRPr="006B329A" w:rsidRDefault="00C8533A" w:rsidP="006B329A">
      <w:pPr>
        <w:pStyle w:val="Heading2"/>
      </w:pPr>
      <w:bookmarkStart w:id="46" w:name="_Toc476910024"/>
      <w:r w:rsidRPr="006B329A">
        <w:t>4.17</w:t>
      </w:r>
      <w:r w:rsidRPr="006B329A">
        <w:tab/>
        <w:t>Pre-handover Warning</w:t>
      </w:r>
      <w:bookmarkEnd w:id="46"/>
    </w:p>
    <w:p w14:paraId="434B0CD5" w14:textId="77777777" w:rsidR="00C8533A" w:rsidRPr="006B329A" w:rsidRDefault="00C8533A" w:rsidP="006B329A">
      <w:r w:rsidRPr="006B329A">
        <w:t>This procedure is used by the BSC to notify the serving BTS that a handover is going to be performed and allow the serving BTS to take the necessary steps in preparation of the handover (adaptation freezing for MultiRate Codec, TFO discontinuation,….). The Pre-handover Warning may disable (withdraw the “general authorisation” of ) the RATSCCH mechanism between BTS and MS for a while or permanently to ensure consistent configurations in BSC, BTSs and MS during and after handover. The BSC shall provide to the BTS the codec configuration parameters after Handover.</w:t>
      </w:r>
    </w:p>
    <w:p w14:paraId="313831C7" w14:textId="77777777" w:rsidR="00C8533A" w:rsidRPr="006B329A" w:rsidRDefault="00C8533A" w:rsidP="006B329A">
      <w:r w:rsidRPr="006B329A">
        <w:t>In case the announced handover has failed, the BSC sends the Pre-handover Notification again to the serving BTS, this time with the codec configuration parameters as before the handover attempt in order to re-establish the BTS operation (adaptation enable for MultiRate Codec, TFO enable, RATSCCH authorisation, …).</w:t>
      </w:r>
    </w:p>
    <w:p w14:paraId="53DA766F" w14:textId="1D95B801" w:rsidR="00C8533A" w:rsidRPr="006B329A" w:rsidRDefault="0062265E" w:rsidP="006B329A">
      <w:pPr>
        <w:pStyle w:val="TH"/>
        <w:rPr>
          <w:b w:val="0"/>
        </w:rPr>
      </w:pPr>
      <w:r w:rsidRPr="006B329A">
        <w:rPr>
          <w:b w:val="0"/>
          <w:noProof/>
        </w:rPr>
        <w:drawing>
          <wp:inline distT="0" distB="0" distL="0" distR="0" wp14:anchorId="1A401F13" wp14:editId="75C83B3E">
            <wp:extent cx="1859280" cy="670560"/>
            <wp:effectExtent l="0" t="0" r="0" b="0"/>
            <wp:docPr id="3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859280" cy="670560"/>
                    </a:xfrm>
                    <a:prstGeom prst="rect">
                      <a:avLst/>
                    </a:prstGeom>
                    <a:noFill/>
                    <a:ln>
                      <a:noFill/>
                    </a:ln>
                  </pic:spPr>
                </pic:pic>
              </a:graphicData>
            </a:graphic>
          </wp:inline>
        </w:drawing>
      </w:r>
    </w:p>
    <w:p w14:paraId="7EFE63AD" w14:textId="77777777" w:rsidR="00C8533A" w:rsidRPr="006B329A" w:rsidRDefault="00C8533A" w:rsidP="006B329A">
      <w:pPr>
        <w:pStyle w:val="Heading2"/>
      </w:pPr>
      <w:bookmarkStart w:id="47" w:name="_Toc476910025"/>
      <w:r w:rsidRPr="006B329A">
        <w:t>4.18</w:t>
      </w:r>
      <w:r w:rsidRPr="006B329A">
        <w:tab/>
        <w:t>MultiRate Codec Configuration Change</w:t>
      </w:r>
      <w:bookmarkEnd w:id="47"/>
    </w:p>
    <w:p w14:paraId="0042DE82" w14:textId="77777777" w:rsidR="00C8533A" w:rsidRPr="006B329A" w:rsidRDefault="00C8533A" w:rsidP="006B329A">
      <w:pPr>
        <w:jc w:val="both"/>
      </w:pPr>
      <w:r w:rsidRPr="006B329A">
        <w:t>This procedure is used by the BSC to authorise the BTS to change the MultiRate Codec Configuration to solve a codec mismatch prior to TFO establishment or within TFO. The BTS shall use the RATSCCH inband signalling with the MS as defined by Rec 3GPP TS 45.009.</w:t>
      </w:r>
    </w:p>
    <w:p w14:paraId="205EE20B" w14:textId="77777777" w:rsidR="00C8533A" w:rsidRPr="006B329A" w:rsidRDefault="00C8533A" w:rsidP="006B329A">
      <w:r w:rsidRPr="006B329A">
        <w:t>Once the MultiRate Codec Configuration has been changed, the BTS shall send a MultiRate CODEC MOD ACK to the BSC to acknowledge the execution of the codec change. The MultiRate CODEC MOD ACK contains the final MultiRate Codec configuration.</w:t>
      </w:r>
    </w:p>
    <w:p w14:paraId="7312780B" w14:textId="03FE9F7D" w:rsidR="00C8533A" w:rsidRPr="006B329A" w:rsidRDefault="0062265E" w:rsidP="006B329A">
      <w:pPr>
        <w:pStyle w:val="TH"/>
      </w:pPr>
      <w:r w:rsidRPr="006B329A">
        <w:rPr>
          <w:b w:val="0"/>
          <w:noProof/>
        </w:rPr>
        <w:drawing>
          <wp:inline distT="0" distB="0" distL="0" distR="0" wp14:anchorId="28F4E256" wp14:editId="4C4B68C1">
            <wp:extent cx="4457700" cy="1264920"/>
            <wp:effectExtent l="0" t="0" r="0" b="0"/>
            <wp:docPr id="3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457700" cy="1264920"/>
                    </a:xfrm>
                    <a:prstGeom prst="rect">
                      <a:avLst/>
                    </a:prstGeom>
                    <a:noFill/>
                    <a:ln>
                      <a:noFill/>
                    </a:ln>
                  </pic:spPr>
                </pic:pic>
              </a:graphicData>
            </a:graphic>
          </wp:inline>
        </w:drawing>
      </w:r>
    </w:p>
    <w:p w14:paraId="26942121" w14:textId="77777777" w:rsidR="00C8533A" w:rsidRPr="006B329A" w:rsidRDefault="00C8533A" w:rsidP="006B329A">
      <w:r w:rsidRPr="006B329A">
        <w:t>If for any reason, the BTS is not able to complete the MultiRate Codec Configuration change, it should send a MultiRate CODEC MOD Negative ACK with the most appropriate cause.</w:t>
      </w:r>
    </w:p>
    <w:p w14:paraId="1BC7AE75" w14:textId="0C08A1A0" w:rsidR="00C8533A" w:rsidRPr="006B329A" w:rsidRDefault="0062265E" w:rsidP="006B329A">
      <w:pPr>
        <w:pStyle w:val="TH"/>
      </w:pPr>
      <w:r w:rsidRPr="006B329A">
        <w:rPr>
          <w:b w:val="0"/>
          <w:noProof/>
        </w:rPr>
        <w:drawing>
          <wp:inline distT="0" distB="0" distL="0" distR="0" wp14:anchorId="559BCD31" wp14:editId="1681C8FF">
            <wp:extent cx="4480560" cy="1264920"/>
            <wp:effectExtent l="0" t="0" r="0" b="0"/>
            <wp:docPr id="4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480560" cy="1264920"/>
                    </a:xfrm>
                    <a:prstGeom prst="rect">
                      <a:avLst/>
                    </a:prstGeom>
                    <a:noFill/>
                    <a:ln>
                      <a:noFill/>
                    </a:ln>
                  </pic:spPr>
                </pic:pic>
              </a:graphicData>
            </a:graphic>
          </wp:inline>
        </w:drawing>
      </w:r>
    </w:p>
    <w:p w14:paraId="567C6C36" w14:textId="77777777" w:rsidR="00C8533A" w:rsidRPr="006B329A" w:rsidRDefault="00C8533A" w:rsidP="006B329A">
      <w:r w:rsidRPr="006B329A">
        <w:t>Possible causes are:</w:t>
      </w:r>
    </w:p>
    <w:p w14:paraId="7E5025CF" w14:textId="77777777" w:rsidR="00C8533A" w:rsidRPr="006B329A" w:rsidRDefault="00C8533A" w:rsidP="006B329A">
      <w:pPr>
        <w:pStyle w:val="B1"/>
      </w:pPr>
      <w:r w:rsidRPr="006B329A">
        <w:t>-</w:t>
      </w:r>
      <w:r w:rsidRPr="006B329A">
        <w:tab/>
        <w:t>tbd</w:t>
      </w:r>
    </w:p>
    <w:p w14:paraId="63C7805D" w14:textId="77777777" w:rsidR="00C8533A" w:rsidRPr="006B329A" w:rsidRDefault="00C8533A" w:rsidP="006B329A">
      <w:r w:rsidRPr="006B329A">
        <w:lastRenderedPageBreak/>
        <w:t>This procedure is also used by the BTS to indicate to the BSC the optimal codec configuration for TFO, in the case where the TC or the BTS runs the TFO algorithm, and the BSC is responsible for changing the codec configuration. The BSC does not acknowledge this message.</w:t>
      </w:r>
    </w:p>
    <w:bookmarkStart w:id="48" w:name="_MON_1054029137"/>
    <w:bookmarkStart w:id="49" w:name="_MON_1054029340"/>
    <w:bookmarkStart w:id="50" w:name="_MON_1054029406"/>
    <w:bookmarkStart w:id="51" w:name="_MON_1066029368"/>
    <w:bookmarkEnd w:id="48"/>
    <w:bookmarkEnd w:id="49"/>
    <w:bookmarkEnd w:id="50"/>
    <w:bookmarkEnd w:id="51"/>
    <w:p w14:paraId="77946DE3" w14:textId="77777777" w:rsidR="00C8533A" w:rsidRPr="006B329A" w:rsidRDefault="00C8533A" w:rsidP="006B329A">
      <w:pPr>
        <w:pStyle w:val="TH"/>
      </w:pPr>
      <w:r w:rsidRPr="006B329A">
        <w:object w:dxaOrig="4455" w:dyaOrig="1877" w14:anchorId="551BA35F">
          <v:shape id="_x0000_i1065" type="#_x0000_t75" style="width:222.6pt;height:103.2pt" o:ole="" fillcolor="window">
            <v:imagedata r:id="rId50" o:title=""/>
          </v:shape>
          <o:OLEObject Type="Embed" ProgID="Word.Picture.8" ShapeID="_x0000_i1065" DrawAspect="Content" ObjectID="_1821891544" r:id="rId51"/>
        </w:object>
      </w:r>
    </w:p>
    <w:p w14:paraId="14489235" w14:textId="77777777" w:rsidR="00C8533A" w:rsidRPr="006B329A" w:rsidRDefault="00C8533A" w:rsidP="006B329A">
      <w:pPr>
        <w:pStyle w:val="Heading2"/>
      </w:pPr>
      <w:bookmarkStart w:id="52" w:name="_Toc476910026"/>
      <w:r w:rsidRPr="006B329A">
        <w:t>4.19</w:t>
      </w:r>
      <w:r w:rsidRPr="006B329A">
        <w:tab/>
        <w:t>MultiRate Codec Configuration Change Performed</w:t>
      </w:r>
      <w:bookmarkEnd w:id="52"/>
    </w:p>
    <w:p w14:paraId="3F1DAEBB" w14:textId="77777777" w:rsidR="00C8533A" w:rsidRPr="006B329A" w:rsidRDefault="00C8533A" w:rsidP="006B329A">
      <w:r w:rsidRPr="006B329A">
        <w:t>This procedure is used by the BTS to report to the BSC that a MultiRate Codec Modification was performed using the RATSCCH in-band signalling capability. The BTS shall report the MultiRate codec configuration after the completion of the procedure.</w:t>
      </w:r>
    </w:p>
    <w:p w14:paraId="70C50D9A" w14:textId="610DAD84" w:rsidR="00C8533A" w:rsidRPr="006B329A" w:rsidRDefault="0062265E" w:rsidP="006B329A">
      <w:pPr>
        <w:pStyle w:val="TH"/>
        <w:rPr>
          <w:b w:val="0"/>
        </w:rPr>
      </w:pPr>
      <w:r w:rsidRPr="006B329A">
        <w:rPr>
          <w:b w:val="0"/>
          <w:noProof/>
        </w:rPr>
        <w:drawing>
          <wp:inline distT="0" distB="0" distL="0" distR="0" wp14:anchorId="205753CC" wp14:editId="1AD46404">
            <wp:extent cx="2346960" cy="716280"/>
            <wp:effectExtent l="0" t="0" r="0" b="0"/>
            <wp:docPr id="4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346960" cy="716280"/>
                    </a:xfrm>
                    <a:prstGeom prst="rect">
                      <a:avLst/>
                    </a:prstGeom>
                    <a:noFill/>
                    <a:ln>
                      <a:noFill/>
                    </a:ln>
                  </pic:spPr>
                </pic:pic>
              </a:graphicData>
            </a:graphic>
          </wp:inline>
        </w:drawing>
      </w:r>
    </w:p>
    <w:p w14:paraId="52A7CCB2" w14:textId="77777777" w:rsidR="00C8533A" w:rsidRPr="006B329A" w:rsidRDefault="00C8533A" w:rsidP="006B329A">
      <w:pPr>
        <w:pStyle w:val="Heading2"/>
      </w:pPr>
      <w:bookmarkStart w:id="53" w:name="_Toc476910027"/>
      <w:r w:rsidRPr="006B329A">
        <w:t>4.20</w:t>
      </w:r>
      <w:r w:rsidRPr="006B329A">
        <w:tab/>
        <w:t>TFO Report</w:t>
      </w:r>
      <w:bookmarkEnd w:id="53"/>
    </w:p>
    <w:p w14:paraId="0A64BD55" w14:textId="77777777" w:rsidR="00C8533A" w:rsidRPr="006B329A" w:rsidRDefault="00C8533A" w:rsidP="006B329A">
      <w:r w:rsidRPr="006B329A">
        <w:t>This procedure is used by the BTS to report to the BSC that TFO (based on AMR) is established, or is not in operation anymore.</w:t>
      </w:r>
    </w:p>
    <w:p w14:paraId="55C0123C" w14:textId="0E01A055" w:rsidR="00C8533A" w:rsidRPr="006B329A" w:rsidRDefault="0062265E" w:rsidP="006B329A">
      <w:pPr>
        <w:pStyle w:val="TH"/>
        <w:rPr>
          <w:b w:val="0"/>
        </w:rPr>
      </w:pPr>
      <w:r w:rsidRPr="006B329A">
        <w:rPr>
          <w:b w:val="0"/>
          <w:noProof/>
        </w:rPr>
        <w:drawing>
          <wp:inline distT="0" distB="0" distL="0" distR="0" wp14:anchorId="51367C3F" wp14:editId="1A677509">
            <wp:extent cx="2346960" cy="693420"/>
            <wp:effectExtent l="0" t="0" r="0" b="0"/>
            <wp:docPr id="4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346960" cy="693420"/>
                    </a:xfrm>
                    <a:prstGeom prst="rect">
                      <a:avLst/>
                    </a:prstGeom>
                    <a:noFill/>
                    <a:ln>
                      <a:noFill/>
                    </a:ln>
                  </pic:spPr>
                </pic:pic>
              </a:graphicData>
            </a:graphic>
          </wp:inline>
        </w:drawing>
      </w:r>
    </w:p>
    <w:p w14:paraId="44887604" w14:textId="77777777" w:rsidR="00C8533A" w:rsidRPr="006B329A" w:rsidRDefault="00C8533A" w:rsidP="006B329A">
      <w:pPr>
        <w:pStyle w:val="Heading2"/>
      </w:pPr>
      <w:bookmarkStart w:id="54" w:name="_Toc476910028"/>
      <w:r w:rsidRPr="006B329A">
        <w:t>4.21</w:t>
      </w:r>
      <w:r w:rsidRPr="006B329A">
        <w:tab/>
        <w:t>TFO Modification Request</w:t>
      </w:r>
      <w:bookmarkEnd w:id="54"/>
    </w:p>
    <w:p w14:paraId="422458B6" w14:textId="77777777" w:rsidR="00C8533A" w:rsidRPr="006B329A" w:rsidRDefault="00C8533A" w:rsidP="006B329A">
      <w:pPr>
        <w:keepNext/>
      </w:pPr>
      <w:r w:rsidRPr="006B329A">
        <w:t>This procedure is used by the BSC to change the TFO configuration while operating with AMR: enabling or disabling TFO.</w:t>
      </w:r>
    </w:p>
    <w:p w14:paraId="076C0F1E" w14:textId="77777777" w:rsidR="00C8533A" w:rsidRPr="006B329A" w:rsidRDefault="00C8533A" w:rsidP="006B329A">
      <w:pPr>
        <w:keepNext/>
      </w:pPr>
      <w:r w:rsidRPr="006B329A">
        <w:t>This procedure shall be used only during an established call. At call setup, Channel Activation procedure shall be used. During an in-call modification from data to speech, Mode Modify procedure shall be used.</w:t>
      </w:r>
    </w:p>
    <w:p w14:paraId="578CB2EF" w14:textId="3A25896F" w:rsidR="00C8533A" w:rsidRPr="006B329A" w:rsidRDefault="0062265E" w:rsidP="006B329A">
      <w:pPr>
        <w:pStyle w:val="TH"/>
        <w:keepNext w:val="0"/>
        <w:keepLines w:val="0"/>
        <w:rPr>
          <w:b w:val="0"/>
        </w:rPr>
      </w:pPr>
      <w:r w:rsidRPr="006B329A">
        <w:rPr>
          <w:b w:val="0"/>
          <w:noProof/>
        </w:rPr>
        <w:drawing>
          <wp:inline distT="0" distB="0" distL="0" distR="0" wp14:anchorId="32494D23" wp14:editId="6CBA1787">
            <wp:extent cx="2362200" cy="670560"/>
            <wp:effectExtent l="0" t="0" r="0" b="0"/>
            <wp:docPr id="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362200" cy="670560"/>
                    </a:xfrm>
                    <a:prstGeom prst="rect">
                      <a:avLst/>
                    </a:prstGeom>
                    <a:noFill/>
                    <a:ln>
                      <a:noFill/>
                    </a:ln>
                  </pic:spPr>
                </pic:pic>
              </a:graphicData>
            </a:graphic>
          </wp:inline>
        </w:drawing>
      </w:r>
    </w:p>
    <w:p w14:paraId="4BB96E23" w14:textId="77777777" w:rsidR="00C8533A" w:rsidRPr="006B329A" w:rsidRDefault="00C8533A" w:rsidP="006B329A">
      <w:pPr>
        <w:pStyle w:val="Heading1"/>
      </w:pPr>
      <w:bookmarkStart w:id="55" w:name="_Toc476910029"/>
      <w:r w:rsidRPr="006B329A">
        <w:lastRenderedPageBreak/>
        <w:t>5</w:t>
      </w:r>
      <w:r w:rsidRPr="006B329A">
        <w:tab/>
        <w:t>Common channel management procedures</w:t>
      </w:r>
      <w:bookmarkEnd w:id="55"/>
    </w:p>
    <w:p w14:paraId="23C32376" w14:textId="77777777" w:rsidR="00C8533A" w:rsidRPr="006B329A" w:rsidRDefault="00C8533A" w:rsidP="006B329A">
      <w:pPr>
        <w:pStyle w:val="Heading2"/>
      </w:pPr>
      <w:bookmarkStart w:id="56" w:name="_Toc476910030"/>
      <w:r w:rsidRPr="006B329A">
        <w:t>5.1</w:t>
      </w:r>
      <w:r w:rsidRPr="006B329A">
        <w:tab/>
        <w:t>Channel request by MS</w:t>
      </w:r>
      <w:bookmarkEnd w:id="56"/>
    </w:p>
    <w:p w14:paraId="10342B2E" w14:textId="77777777" w:rsidR="00C8533A" w:rsidRPr="006B329A" w:rsidRDefault="00C8533A" w:rsidP="006B329A">
      <w:pPr>
        <w:keepLines/>
      </w:pPr>
      <w:r w:rsidRPr="006B329A">
        <w:t>The procedure is initiated by TRX upon detection of a random access from an MS (CHANnel REQuest message from MS). TRX then sends a CHANnel ReQuireD message to BSC containing the Request Reference parameter (random number selected by MS plus some low order bits of the TDMA frame number for the access) and the measured delay of the Access Burst.</w:t>
      </w:r>
    </w:p>
    <w:p w14:paraId="3C6937DD" w14:textId="19BF6F3B" w:rsidR="00C8533A" w:rsidRPr="006B329A" w:rsidRDefault="0062265E" w:rsidP="006B329A">
      <w:pPr>
        <w:pStyle w:val="TH"/>
        <w:rPr>
          <w:b w:val="0"/>
        </w:rPr>
      </w:pPr>
      <w:r w:rsidRPr="006B329A">
        <w:rPr>
          <w:b w:val="0"/>
          <w:noProof/>
        </w:rPr>
        <w:drawing>
          <wp:inline distT="0" distB="0" distL="0" distR="0" wp14:anchorId="4120FFCC" wp14:editId="306E7D08">
            <wp:extent cx="3352800" cy="800100"/>
            <wp:effectExtent l="0" t="0" r="0" b="0"/>
            <wp:docPr id="4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352800" cy="800100"/>
                    </a:xfrm>
                    <a:prstGeom prst="rect">
                      <a:avLst/>
                    </a:prstGeom>
                    <a:noFill/>
                    <a:ln>
                      <a:noFill/>
                    </a:ln>
                  </pic:spPr>
                </pic:pic>
              </a:graphicData>
            </a:graphic>
          </wp:inline>
        </w:drawing>
      </w:r>
    </w:p>
    <w:p w14:paraId="2B90DCF2" w14:textId="77777777" w:rsidR="00C8533A" w:rsidRPr="006B329A" w:rsidRDefault="00C8533A" w:rsidP="006B329A">
      <w:pPr>
        <w:pStyle w:val="Heading2"/>
      </w:pPr>
      <w:bookmarkStart w:id="57" w:name="_Toc476910031"/>
      <w:r w:rsidRPr="006B329A">
        <w:t>5.2</w:t>
      </w:r>
      <w:r w:rsidRPr="006B329A">
        <w:tab/>
        <w:t>Paging</w:t>
      </w:r>
      <w:bookmarkEnd w:id="57"/>
    </w:p>
    <w:p w14:paraId="6F790A93" w14:textId="77777777" w:rsidR="00C8533A" w:rsidRPr="006B329A" w:rsidRDefault="00C8533A" w:rsidP="006B329A">
      <w:r w:rsidRPr="006B329A">
        <w:t>This procedure is used to request the paging of one mobile station on a given paging subchannel.</w:t>
      </w:r>
    </w:p>
    <w:p w14:paraId="1197A15E" w14:textId="77777777" w:rsidR="00C8533A" w:rsidRPr="006B329A" w:rsidRDefault="00C8533A" w:rsidP="006B329A">
      <w:r w:rsidRPr="006B329A">
        <w:t>The paging of an MS is initiated by BSC sending a PAGing CoMmanD message to BTS. The message contains the MS identity (TMSI or IMSI), the paging population number of the MS, optionally an indication for the MS about which combination of channels will be needed for the subsequent transaction related to the paging and optionally an indication of the eMLPP priority of the call.</w:t>
      </w:r>
    </w:p>
    <w:p w14:paraId="01163F49" w14:textId="77777777" w:rsidR="00C8533A" w:rsidRPr="006B329A" w:rsidRDefault="00C8533A" w:rsidP="006B329A">
      <w:r w:rsidRPr="006B329A">
        <w:t>The PAGing REQuest messages to be sent on the radio path are built and sent by BTS.</w:t>
      </w:r>
    </w:p>
    <w:p w14:paraId="4D868678" w14:textId="77777777" w:rsidR="00C8533A" w:rsidRPr="006B329A" w:rsidRDefault="00C8533A" w:rsidP="006B329A">
      <w:r w:rsidRPr="006B329A">
        <w:t>The use by BTS of the "extended paging" facilities and the general downlink scheduling of the downlink CCCH is operator dependant and is not specified in this GTS. This process may also be influenced by O&amp;M procedures.</w:t>
      </w:r>
    </w:p>
    <w:p w14:paraId="3CE19737" w14:textId="46DC65CF" w:rsidR="00C8533A" w:rsidRPr="006B329A" w:rsidRDefault="0062265E" w:rsidP="006B329A">
      <w:pPr>
        <w:pStyle w:val="TH"/>
        <w:keepNext w:val="0"/>
        <w:rPr>
          <w:b w:val="0"/>
        </w:rPr>
      </w:pPr>
      <w:r w:rsidRPr="006B329A">
        <w:rPr>
          <w:b w:val="0"/>
          <w:noProof/>
        </w:rPr>
        <w:drawing>
          <wp:inline distT="0" distB="0" distL="0" distR="0" wp14:anchorId="2A0204E9" wp14:editId="2C36A172">
            <wp:extent cx="4114800" cy="1226820"/>
            <wp:effectExtent l="0" t="0" r="0" b="0"/>
            <wp:docPr id="4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114800" cy="1226820"/>
                    </a:xfrm>
                    <a:prstGeom prst="rect">
                      <a:avLst/>
                    </a:prstGeom>
                    <a:noFill/>
                    <a:ln>
                      <a:noFill/>
                    </a:ln>
                  </pic:spPr>
                </pic:pic>
              </a:graphicData>
            </a:graphic>
          </wp:inline>
        </w:drawing>
      </w:r>
    </w:p>
    <w:p w14:paraId="3572F452" w14:textId="77777777" w:rsidR="00C8533A" w:rsidRPr="006B329A" w:rsidRDefault="00C8533A" w:rsidP="006B329A">
      <w:pPr>
        <w:pStyle w:val="Heading2"/>
        <w:keepNext w:val="0"/>
      </w:pPr>
      <w:bookmarkStart w:id="58" w:name="_Toc476910032"/>
      <w:r w:rsidRPr="006B329A">
        <w:t>5.3</w:t>
      </w:r>
      <w:r w:rsidRPr="006B329A">
        <w:tab/>
        <w:t>Delete indication</w:t>
      </w:r>
      <w:bookmarkEnd w:id="58"/>
    </w:p>
    <w:p w14:paraId="1613B161" w14:textId="77777777" w:rsidR="00C8533A" w:rsidRPr="006B329A" w:rsidRDefault="00C8533A" w:rsidP="006B329A">
      <w:r w:rsidRPr="006B329A">
        <w:t>This procedure is used by BTS to indicate that due to overload on the downlink CCCH, an IMMEDIATE ASSIGN COMMAND has been deleted.</w:t>
      </w:r>
    </w:p>
    <w:p w14:paraId="0C888393" w14:textId="77777777" w:rsidR="00C8533A" w:rsidRPr="006B329A" w:rsidRDefault="00C8533A" w:rsidP="006B329A">
      <w:r w:rsidRPr="006B329A">
        <w:t>For that purpose BTS sends a DELETE INDication message to BSC.</w:t>
      </w:r>
    </w:p>
    <w:p w14:paraId="6C2C4DC1" w14:textId="5EA84ED5" w:rsidR="00C8533A" w:rsidRPr="006B329A" w:rsidRDefault="0062265E" w:rsidP="006B329A">
      <w:pPr>
        <w:pStyle w:val="TH"/>
        <w:keepNext w:val="0"/>
        <w:rPr>
          <w:b w:val="0"/>
        </w:rPr>
      </w:pPr>
      <w:r w:rsidRPr="006B329A">
        <w:rPr>
          <w:b w:val="0"/>
          <w:noProof/>
        </w:rPr>
        <w:drawing>
          <wp:inline distT="0" distB="0" distL="0" distR="0" wp14:anchorId="2A832348" wp14:editId="621F1CFF">
            <wp:extent cx="1927860" cy="647700"/>
            <wp:effectExtent l="0" t="0" r="0" b="0"/>
            <wp:docPr id="4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927860" cy="647700"/>
                    </a:xfrm>
                    <a:prstGeom prst="rect">
                      <a:avLst/>
                    </a:prstGeom>
                    <a:noFill/>
                    <a:ln>
                      <a:noFill/>
                    </a:ln>
                  </pic:spPr>
                </pic:pic>
              </a:graphicData>
            </a:graphic>
          </wp:inline>
        </w:drawing>
      </w:r>
    </w:p>
    <w:p w14:paraId="7AAFDD85" w14:textId="77777777" w:rsidR="00C8533A" w:rsidRPr="006B329A" w:rsidRDefault="00C8533A" w:rsidP="006B329A">
      <w:pPr>
        <w:pStyle w:val="Heading2"/>
      </w:pPr>
      <w:bookmarkStart w:id="59" w:name="_Toc476910033"/>
      <w:r w:rsidRPr="006B329A">
        <w:lastRenderedPageBreak/>
        <w:t>5.4</w:t>
      </w:r>
      <w:r w:rsidRPr="006B329A">
        <w:tab/>
        <w:t>CCCH load indication</w:t>
      </w:r>
      <w:bookmarkEnd w:id="59"/>
    </w:p>
    <w:p w14:paraId="47D2339F" w14:textId="77777777" w:rsidR="00C8533A" w:rsidRPr="006B329A" w:rsidRDefault="00C8533A" w:rsidP="006B329A">
      <w:pPr>
        <w:keepNext/>
        <w:keepLines/>
      </w:pPr>
      <w:r w:rsidRPr="006B329A">
        <w:t>This procedure is used by a BTS to inform the BSC of the load on a particular CCCH timeslot.</w:t>
      </w:r>
    </w:p>
    <w:p w14:paraId="661341C9" w14:textId="77777777" w:rsidR="00C8533A" w:rsidRPr="006B329A" w:rsidRDefault="00C8533A" w:rsidP="006B329A">
      <w:pPr>
        <w:keepNext/>
      </w:pPr>
      <w:r w:rsidRPr="006B329A">
        <w:t>The CCCH LOAD INDication message is sent regularly from BTS to BSC if the load exceeds some value set by O&amp;M. The sending rate is also set by O&amp;M.</w:t>
      </w:r>
    </w:p>
    <w:p w14:paraId="0BCFB2DC" w14:textId="39D551BC" w:rsidR="00C8533A" w:rsidRPr="006B329A" w:rsidRDefault="0062265E" w:rsidP="006B329A">
      <w:pPr>
        <w:pStyle w:val="TH"/>
        <w:rPr>
          <w:b w:val="0"/>
        </w:rPr>
      </w:pPr>
      <w:r w:rsidRPr="006B329A">
        <w:rPr>
          <w:b w:val="0"/>
          <w:noProof/>
        </w:rPr>
        <w:drawing>
          <wp:inline distT="0" distB="0" distL="0" distR="0" wp14:anchorId="03ED4352" wp14:editId="5B67D7F9">
            <wp:extent cx="2887980" cy="1287780"/>
            <wp:effectExtent l="0" t="0" r="0" b="0"/>
            <wp:docPr id="4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887980" cy="1287780"/>
                    </a:xfrm>
                    <a:prstGeom prst="rect">
                      <a:avLst/>
                    </a:prstGeom>
                    <a:noFill/>
                    <a:ln>
                      <a:noFill/>
                    </a:ln>
                  </pic:spPr>
                </pic:pic>
              </a:graphicData>
            </a:graphic>
          </wp:inline>
        </w:drawing>
      </w:r>
    </w:p>
    <w:p w14:paraId="3A0D588C" w14:textId="77777777" w:rsidR="00C8533A" w:rsidRPr="006B329A" w:rsidRDefault="00C8533A" w:rsidP="006B329A">
      <w:pPr>
        <w:pStyle w:val="Heading2"/>
      </w:pPr>
      <w:bookmarkStart w:id="60" w:name="_Toc476910034"/>
      <w:r w:rsidRPr="006B329A">
        <w:t>5.5</w:t>
      </w:r>
      <w:r w:rsidRPr="006B329A">
        <w:tab/>
        <w:t>Broadcast information modify</w:t>
      </w:r>
      <w:bookmarkEnd w:id="60"/>
    </w:p>
    <w:p w14:paraId="2D0AB64C" w14:textId="77777777" w:rsidR="00C8533A" w:rsidRPr="006B329A" w:rsidRDefault="00C8533A" w:rsidP="006B329A">
      <w:r w:rsidRPr="006B329A">
        <w:t>This procedure is used by BSC to indicate to BTS the new information to be broadcast on BCCH.</w:t>
      </w:r>
    </w:p>
    <w:p w14:paraId="0F00475F" w14:textId="77777777" w:rsidR="00C8533A" w:rsidRPr="006B329A" w:rsidRDefault="00C8533A" w:rsidP="006B329A">
      <w:r w:rsidRPr="006B329A">
        <w:t>For that purpose, BSC sends a BCCH INFOrmation message to BTS.</w:t>
      </w:r>
    </w:p>
    <w:p w14:paraId="18BEBF1C" w14:textId="2330328F" w:rsidR="00C8533A" w:rsidRPr="006B329A" w:rsidRDefault="0062265E" w:rsidP="006B329A">
      <w:pPr>
        <w:pStyle w:val="TH"/>
        <w:rPr>
          <w:b w:val="0"/>
        </w:rPr>
      </w:pPr>
      <w:r w:rsidRPr="006B329A">
        <w:rPr>
          <w:b w:val="0"/>
          <w:noProof/>
        </w:rPr>
        <w:drawing>
          <wp:inline distT="0" distB="0" distL="0" distR="0" wp14:anchorId="403C632D" wp14:editId="63D5FBF8">
            <wp:extent cx="3398520" cy="647700"/>
            <wp:effectExtent l="0" t="0" r="0" b="0"/>
            <wp:docPr id="4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398520" cy="647700"/>
                    </a:xfrm>
                    <a:prstGeom prst="rect">
                      <a:avLst/>
                    </a:prstGeom>
                    <a:noFill/>
                    <a:ln>
                      <a:noFill/>
                    </a:ln>
                  </pic:spPr>
                </pic:pic>
              </a:graphicData>
            </a:graphic>
          </wp:inline>
        </w:drawing>
      </w:r>
    </w:p>
    <w:p w14:paraId="68B66678" w14:textId="77777777" w:rsidR="00C8533A" w:rsidRPr="006B329A" w:rsidRDefault="00C8533A" w:rsidP="006B329A">
      <w:pPr>
        <w:pStyle w:val="Heading2"/>
      </w:pPr>
      <w:bookmarkStart w:id="61" w:name="_Toc476910035"/>
      <w:r w:rsidRPr="006B329A">
        <w:t>5.6</w:t>
      </w:r>
      <w:r w:rsidRPr="006B329A">
        <w:tab/>
        <w:t>Short Message Cell Broadcast</w:t>
      </w:r>
      <w:bookmarkEnd w:id="61"/>
    </w:p>
    <w:p w14:paraId="3885E681" w14:textId="77777777" w:rsidR="00C8533A" w:rsidRPr="006B329A" w:rsidRDefault="00C8533A" w:rsidP="006B329A">
      <w:r w:rsidRPr="006B329A">
        <w:t>Short Message Service Cell Broadcast messages are sent to BTS as SMS BROADCAST REQUEST or SMS BROADCAST COMMAND messages.</w:t>
      </w:r>
    </w:p>
    <w:p w14:paraId="03E8C5B3" w14:textId="77777777" w:rsidR="00C8533A" w:rsidRPr="006B329A" w:rsidRDefault="00C8533A" w:rsidP="006B329A">
      <w:r w:rsidRPr="006B329A">
        <w:t>With the SMS BROADCAST REQUEST mode of operation, the BSC handles the queuing, repetition and transmission of the messages taking the capacity of the CBCHs (basic and extended channel (see 3GPP TS 45.002)) into account. The BSC is also responsible for the segmentation of the SMS Cell Broadcast messages on the Radio interface:</w:t>
      </w:r>
    </w:p>
    <w:p w14:paraId="13F5078C" w14:textId="0ACF29C1" w:rsidR="00C8533A" w:rsidRPr="006B329A" w:rsidRDefault="0062265E" w:rsidP="006B329A">
      <w:pPr>
        <w:pStyle w:val="TH"/>
      </w:pPr>
      <w:r w:rsidRPr="006B329A">
        <w:rPr>
          <w:b w:val="0"/>
          <w:noProof/>
        </w:rPr>
        <w:drawing>
          <wp:inline distT="0" distB="0" distL="0" distR="0" wp14:anchorId="67B58CA3" wp14:editId="69BCCB46">
            <wp:extent cx="3398520" cy="678180"/>
            <wp:effectExtent l="0" t="0" r="0" b="0"/>
            <wp:docPr id="5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398520" cy="678180"/>
                    </a:xfrm>
                    <a:prstGeom prst="rect">
                      <a:avLst/>
                    </a:prstGeom>
                    <a:noFill/>
                    <a:ln>
                      <a:noFill/>
                    </a:ln>
                  </pic:spPr>
                </pic:pic>
              </a:graphicData>
            </a:graphic>
          </wp:inline>
        </w:drawing>
      </w:r>
    </w:p>
    <w:p w14:paraId="3A2F3D15" w14:textId="77777777" w:rsidR="00C8533A" w:rsidRPr="006B329A" w:rsidRDefault="00C8533A" w:rsidP="006B329A">
      <w:r w:rsidRPr="006B329A">
        <w:t>With the SMS BROADCAST COMMAND mode of operation, the BSC can request the broadcast of a complete Cell Broadcast message. The BSC handles the queuing, repetition and transmission of the messages taking the capacity of the CBCHs (basic and extended channel [see 3GPP TS 45.002]) into account. The BSC is responsible for the segmentation of the SMS Cell Broadcast messages on the Radio interface:</w:t>
      </w:r>
    </w:p>
    <w:p w14:paraId="41472373" w14:textId="4F72CC0A" w:rsidR="00C8533A" w:rsidRPr="006B329A" w:rsidRDefault="0062265E" w:rsidP="006B329A">
      <w:pPr>
        <w:pStyle w:val="TH"/>
      </w:pPr>
      <w:r w:rsidRPr="006B329A">
        <w:rPr>
          <w:b w:val="0"/>
          <w:noProof/>
        </w:rPr>
        <w:lastRenderedPageBreak/>
        <w:drawing>
          <wp:inline distT="0" distB="0" distL="0" distR="0" wp14:anchorId="3AE13A82" wp14:editId="4E7A9354">
            <wp:extent cx="3398520" cy="1493520"/>
            <wp:effectExtent l="0" t="0" r="0" b="0"/>
            <wp:docPr id="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398520" cy="1493520"/>
                    </a:xfrm>
                    <a:prstGeom prst="rect">
                      <a:avLst/>
                    </a:prstGeom>
                    <a:noFill/>
                    <a:ln>
                      <a:noFill/>
                    </a:ln>
                  </pic:spPr>
                </pic:pic>
              </a:graphicData>
            </a:graphic>
          </wp:inline>
        </w:drawing>
      </w:r>
    </w:p>
    <w:p w14:paraId="6127BDEE" w14:textId="77777777" w:rsidR="00C8533A" w:rsidRPr="006B329A" w:rsidRDefault="00C8533A" w:rsidP="006B329A">
      <w:r w:rsidRPr="006B329A">
        <w:t>With the SMS BROADCAST COMMAND mode of operation, the BSC can also set the BTS broadcast default mode. The BTS is then responsible for transmission of a default message when no other message is to be broadcast.</w:t>
      </w:r>
    </w:p>
    <w:p w14:paraId="4CAE346B" w14:textId="48FE4C35" w:rsidR="00C8533A" w:rsidRPr="006B329A" w:rsidRDefault="0062265E" w:rsidP="006B329A">
      <w:pPr>
        <w:pStyle w:val="TH"/>
      </w:pPr>
      <w:r w:rsidRPr="006B329A">
        <w:rPr>
          <w:b w:val="0"/>
          <w:noProof/>
        </w:rPr>
        <w:drawing>
          <wp:inline distT="0" distB="0" distL="0" distR="0" wp14:anchorId="6D8E5947" wp14:editId="41B7F351">
            <wp:extent cx="3611880" cy="1828800"/>
            <wp:effectExtent l="0" t="0" r="0" b="0"/>
            <wp:docPr id="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611880" cy="1828800"/>
                    </a:xfrm>
                    <a:prstGeom prst="rect">
                      <a:avLst/>
                    </a:prstGeom>
                    <a:noFill/>
                    <a:ln>
                      <a:noFill/>
                    </a:ln>
                  </pic:spPr>
                </pic:pic>
              </a:graphicData>
            </a:graphic>
          </wp:inline>
        </w:drawing>
      </w:r>
    </w:p>
    <w:p w14:paraId="521DC85C" w14:textId="77777777" w:rsidR="00C8533A" w:rsidRPr="006B329A" w:rsidRDefault="00C8533A" w:rsidP="006B329A">
      <w:r w:rsidRPr="006B329A">
        <w:t>Even though BSC handles the transmission of messages taking the capacity of CBCH into account, BTS can indicate to BSC if an overflow or underflow situation is about to happen in the CBCH. With the CBCH LOAD INDICATION mode of operation, the BTS can request immediate broadcast of m (=amount indicated in the CBCH Load Information element) scheduled SMSCB messages in the underflow situation. BSC shall transmit m scheduled messages and after that continue the broadcast of messages according to its own timetable. If BTS requests more messages than BSC is possessing, then BSC shall transmit only the amount it is possessing. CBCH LOAD INDICATION mode of operation could only be applied when DRX mode is used (see 3GPP TS 44.012).</w:t>
      </w:r>
    </w:p>
    <w:p w14:paraId="5B9C42F1" w14:textId="4D15E2E3" w:rsidR="00C8533A" w:rsidRPr="006B329A" w:rsidRDefault="0062265E" w:rsidP="006B329A">
      <w:pPr>
        <w:pStyle w:val="TH"/>
      </w:pPr>
      <w:r w:rsidRPr="006B329A">
        <w:rPr>
          <w:b w:val="0"/>
          <w:noProof/>
        </w:rPr>
        <w:lastRenderedPageBreak/>
        <w:drawing>
          <wp:inline distT="0" distB="0" distL="0" distR="0" wp14:anchorId="0903E0A6" wp14:editId="1D547B96">
            <wp:extent cx="4046220" cy="4404360"/>
            <wp:effectExtent l="0" t="0" r="0" b="0"/>
            <wp:docPr id="5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046220" cy="4404360"/>
                    </a:xfrm>
                    <a:prstGeom prst="rect">
                      <a:avLst/>
                    </a:prstGeom>
                    <a:noFill/>
                    <a:ln>
                      <a:noFill/>
                    </a:ln>
                  </pic:spPr>
                </pic:pic>
              </a:graphicData>
            </a:graphic>
          </wp:inline>
        </w:drawing>
      </w:r>
    </w:p>
    <w:p w14:paraId="14C1095F" w14:textId="77777777" w:rsidR="00C8533A" w:rsidRPr="006B329A" w:rsidRDefault="00C8533A" w:rsidP="006B329A">
      <w:r w:rsidRPr="006B329A">
        <w:t>With the CBCH LOAD INDICATION mode of operation, the BTS can also request immediate stop of broadcast for a period of m (=amount indicated in the CBCH Load Information element) message slots in the overflow situation. BSC shall stop the broadcast for a period of m message slots and after that continue the broadcast of messages according to its own timetable.</w:t>
      </w:r>
    </w:p>
    <w:p w14:paraId="4C91319E" w14:textId="4867CF1F" w:rsidR="00C8533A" w:rsidRPr="006B329A" w:rsidRDefault="0062265E" w:rsidP="006B329A">
      <w:pPr>
        <w:pStyle w:val="TH"/>
        <w:rPr>
          <w:b w:val="0"/>
        </w:rPr>
      </w:pPr>
      <w:r w:rsidRPr="006B329A">
        <w:rPr>
          <w:b w:val="0"/>
          <w:noProof/>
        </w:rPr>
        <w:lastRenderedPageBreak/>
        <w:drawing>
          <wp:inline distT="0" distB="0" distL="0" distR="0" wp14:anchorId="74CDEA7D" wp14:editId="085BE4DE">
            <wp:extent cx="4061460" cy="4579620"/>
            <wp:effectExtent l="0" t="0" r="0" b="0"/>
            <wp:docPr id="5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061460" cy="4579620"/>
                    </a:xfrm>
                    <a:prstGeom prst="rect">
                      <a:avLst/>
                    </a:prstGeom>
                    <a:noFill/>
                    <a:ln>
                      <a:noFill/>
                    </a:ln>
                  </pic:spPr>
                </pic:pic>
              </a:graphicData>
            </a:graphic>
          </wp:inline>
        </w:drawing>
      </w:r>
    </w:p>
    <w:p w14:paraId="79294566" w14:textId="77777777" w:rsidR="00C8533A" w:rsidRPr="006B329A" w:rsidRDefault="00C8533A" w:rsidP="006B329A">
      <w:pPr>
        <w:pStyle w:val="Heading2"/>
      </w:pPr>
      <w:bookmarkStart w:id="62" w:name="_Toc476910036"/>
      <w:r w:rsidRPr="006B329A">
        <w:t>5.7</w:t>
      </w:r>
      <w:r w:rsidRPr="006B329A">
        <w:tab/>
        <w:t>IMMEDIATE ASSIGNMENT</w:t>
      </w:r>
      <w:bookmarkEnd w:id="62"/>
    </w:p>
    <w:p w14:paraId="3F585370" w14:textId="77777777" w:rsidR="00C8533A" w:rsidRPr="006B329A" w:rsidRDefault="00C8533A" w:rsidP="006B329A">
      <w:r w:rsidRPr="006B329A">
        <w:t>This procedure is used by BSC to request the transmission of an immediate assign message on downlink CCCH. To initiate the immediate assign, the BSC sends an IMMEDIATE ASSIGN COMMAND message. The message contains the complete immediate assign message as defined in 3GPP TS 44.018 (IMMEDIATE ASSIGNMENT or IMMEDIATE ASSIGNMENT EXTENDED or IMMEDIATE ASSIGNMENT REJECT) with the "Page Mode" element set to the value "no change". Upon receipt of the message, the BTS may transmit the immediate assignment message as received or combine several to construct the IMMEDIATE ASSIGNMENT EXTENDED or IMMEDIATE ASSIGNMENT REJECT. The BTS may also update the "Page Mode" element before transmission.</w:t>
      </w:r>
    </w:p>
    <w:p w14:paraId="3A85D36B" w14:textId="77777777" w:rsidR="00C8533A" w:rsidRPr="006B329A" w:rsidRDefault="00C8533A" w:rsidP="006B329A">
      <w:r w:rsidRPr="006B329A">
        <w:t>The IMMEDIATE ASSIGNMENT EXTENDED message is either sent by the BSC in the IMMEDIATE ASSIGN COMMAND, or built by the BTS from up to two IMMEDIATE ASSIGN COMMAND messages.</w:t>
      </w:r>
    </w:p>
    <w:p w14:paraId="3B0C80A5" w14:textId="77777777" w:rsidR="00C8533A" w:rsidRPr="006B329A" w:rsidRDefault="00C8533A" w:rsidP="006B329A">
      <w:pPr>
        <w:keepNext/>
      </w:pPr>
      <w:r w:rsidRPr="006B329A">
        <w:lastRenderedPageBreak/>
        <w:t>The IMMEDIATE ASSIGNMENT REJECT message is either sent by the BTS as received in the IMMEDIATE ASSIGN COMMAND message or built by the BTS from the contents of two or more IMMEDIATE ASSIGN COMMAND messages. For the latter case the BTS may consider request references with identical contents within the same message as duplicates and all but one may be suppressed.</w:t>
      </w:r>
    </w:p>
    <w:p w14:paraId="69B00C6F" w14:textId="1966FD39" w:rsidR="00C8533A" w:rsidRPr="006B329A" w:rsidRDefault="0062265E" w:rsidP="006B329A">
      <w:pPr>
        <w:pStyle w:val="TH"/>
        <w:rPr>
          <w:b w:val="0"/>
        </w:rPr>
      </w:pPr>
      <w:r w:rsidRPr="006B329A">
        <w:rPr>
          <w:b w:val="0"/>
          <w:noProof/>
        </w:rPr>
        <w:drawing>
          <wp:inline distT="0" distB="0" distL="0" distR="0" wp14:anchorId="1AA9A15E" wp14:editId="1DD898B4">
            <wp:extent cx="3360420" cy="769620"/>
            <wp:effectExtent l="0" t="0" r="0" b="0"/>
            <wp:docPr id="5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360420" cy="769620"/>
                    </a:xfrm>
                    <a:prstGeom prst="rect">
                      <a:avLst/>
                    </a:prstGeom>
                    <a:noFill/>
                    <a:ln>
                      <a:noFill/>
                    </a:ln>
                  </pic:spPr>
                </pic:pic>
              </a:graphicData>
            </a:graphic>
          </wp:inline>
        </w:drawing>
      </w:r>
    </w:p>
    <w:p w14:paraId="21D9FE01" w14:textId="77777777" w:rsidR="00C8533A" w:rsidRPr="006B329A" w:rsidRDefault="00C8533A" w:rsidP="006B329A">
      <w:pPr>
        <w:pStyle w:val="Heading2"/>
      </w:pPr>
      <w:bookmarkStart w:id="63" w:name="_Toc476910037"/>
      <w:r w:rsidRPr="006B329A">
        <w:t>5.8</w:t>
      </w:r>
      <w:r w:rsidRPr="006B329A">
        <w:tab/>
        <w:t>Notification</w:t>
      </w:r>
      <w:bookmarkEnd w:id="63"/>
    </w:p>
    <w:p w14:paraId="42F2339F" w14:textId="77777777" w:rsidR="00C8533A" w:rsidRPr="006B329A" w:rsidRDefault="00C8533A" w:rsidP="006B329A">
      <w:r w:rsidRPr="006B329A">
        <w:t>This procedure is used to request that notification be performed by the BTS. The BSC indicates the exact action required by the BTS in the command indicator.</w:t>
      </w:r>
    </w:p>
    <w:p w14:paraId="60B32AA2" w14:textId="77777777" w:rsidR="00C8533A" w:rsidRPr="006B329A" w:rsidRDefault="00C8533A" w:rsidP="006B329A">
      <w:r w:rsidRPr="006B329A">
        <w:t>The NOTIFication messages to be sent on the radio path are built and sent by BTS.</w:t>
      </w:r>
    </w:p>
    <w:p w14:paraId="54777AD1" w14:textId="77777777" w:rsidR="00C8533A" w:rsidRPr="006B329A" w:rsidRDefault="00C8533A" w:rsidP="006B329A">
      <w:r w:rsidRPr="006B329A">
        <w:t>The BSC manages the NCH DRX information whilst the BTS manages the scheduling of the messages on the NCH.</w:t>
      </w:r>
    </w:p>
    <w:p w14:paraId="06AF8855" w14:textId="67BE77DF" w:rsidR="00C8533A" w:rsidRPr="006B329A" w:rsidRDefault="0062265E" w:rsidP="006B329A">
      <w:pPr>
        <w:pStyle w:val="TH"/>
      </w:pPr>
      <w:r w:rsidRPr="006B329A">
        <w:rPr>
          <w:b w:val="0"/>
          <w:noProof/>
        </w:rPr>
        <w:drawing>
          <wp:inline distT="0" distB="0" distL="0" distR="0" wp14:anchorId="78A0529C" wp14:editId="1644C822">
            <wp:extent cx="4251960" cy="1203960"/>
            <wp:effectExtent l="0" t="0" r="0" b="0"/>
            <wp:docPr id="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251960" cy="1203960"/>
                    </a:xfrm>
                    <a:prstGeom prst="rect">
                      <a:avLst/>
                    </a:prstGeom>
                    <a:noFill/>
                    <a:ln>
                      <a:noFill/>
                    </a:ln>
                  </pic:spPr>
                </pic:pic>
              </a:graphicData>
            </a:graphic>
          </wp:inline>
        </w:drawing>
      </w:r>
    </w:p>
    <w:p w14:paraId="170DE7A5" w14:textId="77777777" w:rsidR="00C8533A" w:rsidRPr="006B329A" w:rsidRDefault="00C8533A" w:rsidP="006B329A">
      <w:r w:rsidRPr="006B329A">
        <w:t>If the BTS for some reason can not perform the notification commanded by the BSC, then the BTS shall return an ERROR REPORT message with the relevant cause value.</w:t>
      </w:r>
    </w:p>
    <w:p w14:paraId="0B7C525A" w14:textId="37528AFE" w:rsidR="00C8533A" w:rsidRPr="006B329A" w:rsidRDefault="0062265E" w:rsidP="006B329A">
      <w:pPr>
        <w:pStyle w:val="TH"/>
        <w:rPr>
          <w:b w:val="0"/>
        </w:rPr>
      </w:pPr>
      <w:r w:rsidRPr="006B329A">
        <w:rPr>
          <w:b w:val="0"/>
          <w:noProof/>
        </w:rPr>
        <w:drawing>
          <wp:inline distT="0" distB="0" distL="0" distR="0" wp14:anchorId="398E251B" wp14:editId="2E6016AC">
            <wp:extent cx="3451860" cy="906780"/>
            <wp:effectExtent l="0" t="0" r="0" b="0"/>
            <wp:docPr id="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451860" cy="906780"/>
                    </a:xfrm>
                    <a:prstGeom prst="rect">
                      <a:avLst/>
                    </a:prstGeom>
                    <a:noFill/>
                    <a:ln>
                      <a:noFill/>
                    </a:ln>
                  </pic:spPr>
                </pic:pic>
              </a:graphicData>
            </a:graphic>
          </wp:inline>
        </w:drawing>
      </w:r>
    </w:p>
    <w:p w14:paraId="3B6FFD05" w14:textId="77777777" w:rsidR="00C8533A" w:rsidRPr="006B329A" w:rsidRDefault="00C8533A" w:rsidP="006B329A">
      <w:pPr>
        <w:pStyle w:val="Heading1"/>
      </w:pPr>
      <w:bookmarkStart w:id="64" w:name="_Toc476910038"/>
      <w:r w:rsidRPr="006B329A">
        <w:t>6</w:t>
      </w:r>
      <w:r w:rsidRPr="006B329A">
        <w:tab/>
        <w:t>TRX management procedures</w:t>
      </w:r>
      <w:bookmarkEnd w:id="64"/>
    </w:p>
    <w:p w14:paraId="524A76BE" w14:textId="77777777" w:rsidR="00C8533A" w:rsidRPr="006B329A" w:rsidRDefault="00C8533A" w:rsidP="006B329A">
      <w:pPr>
        <w:pStyle w:val="Heading2"/>
      </w:pPr>
      <w:bookmarkStart w:id="65" w:name="_Toc476910039"/>
      <w:r w:rsidRPr="006B329A">
        <w:t>6.1</w:t>
      </w:r>
      <w:r w:rsidRPr="006B329A">
        <w:tab/>
        <w:t>Radio resource indication</w:t>
      </w:r>
      <w:bookmarkEnd w:id="65"/>
    </w:p>
    <w:p w14:paraId="0DBA2D45" w14:textId="77777777" w:rsidR="00C8533A" w:rsidRPr="006B329A" w:rsidRDefault="00C8533A" w:rsidP="006B329A">
      <w:r w:rsidRPr="006B329A">
        <w:t>This procedure is used to inform BSC on the interference levels on idle channels of a TRX.</w:t>
      </w:r>
    </w:p>
    <w:p w14:paraId="3A67662A" w14:textId="77777777" w:rsidR="00C8533A" w:rsidRPr="006B329A" w:rsidRDefault="00C8533A" w:rsidP="006B329A">
      <w:r w:rsidRPr="006B329A">
        <w:t>In the RF RESource INDication message, TRX reports the interference level for each of the channels which have been idle (not active) for the whole measurement period. See also 3GPP TS 48.008 and 3GPP TS 45.008.</w:t>
      </w:r>
    </w:p>
    <w:p w14:paraId="2BC738A5" w14:textId="77777777" w:rsidR="00C8533A" w:rsidRPr="006B329A" w:rsidRDefault="00C8533A" w:rsidP="006B329A">
      <w:r w:rsidRPr="006B329A">
        <w:t>The RF RESource INDication message is sent regularly with a rate set by O&amp;M.</w:t>
      </w:r>
    </w:p>
    <w:p w14:paraId="14D4CE30" w14:textId="1A05FBAA" w:rsidR="00C8533A" w:rsidRPr="006B329A" w:rsidRDefault="0062265E" w:rsidP="006B329A">
      <w:pPr>
        <w:pStyle w:val="TH"/>
        <w:rPr>
          <w:b w:val="0"/>
        </w:rPr>
      </w:pPr>
      <w:r w:rsidRPr="006B329A">
        <w:rPr>
          <w:b w:val="0"/>
          <w:noProof/>
        </w:rPr>
        <w:lastRenderedPageBreak/>
        <w:drawing>
          <wp:inline distT="0" distB="0" distL="0" distR="0" wp14:anchorId="1D324F28" wp14:editId="48A26B94">
            <wp:extent cx="2583180" cy="1562100"/>
            <wp:effectExtent l="0" t="0" r="0" b="0"/>
            <wp:docPr id="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583180" cy="1562100"/>
                    </a:xfrm>
                    <a:prstGeom prst="rect">
                      <a:avLst/>
                    </a:prstGeom>
                    <a:noFill/>
                    <a:ln>
                      <a:noFill/>
                    </a:ln>
                  </pic:spPr>
                </pic:pic>
              </a:graphicData>
            </a:graphic>
          </wp:inline>
        </w:drawing>
      </w:r>
    </w:p>
    <w:p w14:paraId="42F6BC69" w14:textId="77777777" w:rsidR="00C8533A" w:rsidRPr="006B329A" w:rsidRDefault="00C8533A" w:rsidP="006B329A">
      <w:pPr>
        <w:pStyle w:val="Heading2"/>
      </w:pPr>
      <w:bookmarkStart w:id="66" w:name="_Toc476910040"/>
      <w:r w:rsidRPr="006B329A">
        <w:t>6.2</w:t>
      </w:r>
      <w:r w:rsidRPr="006B329A">
        <w:tab/>
        <w:t>SACCH filling information modify</w:t>
      </w:r>
      <w:bookmarkEnd w:id="66"/>
    </w:p>
    <w:p w14:paraId="0EA6F219" w14:textId="77777777" w:rsidR="00C8533A" w:rsidRPr="006B329A" w:rsidRDefault="00C8533A" w:rsidP="006B329A">
      <w:pPr>
        <w:keepNext/>
      </w:pPr>
      <w:r w:rsidRPr="006B329A">
        <w:t>This procedure is used by BSC to indicate to BTS the new information to be used as filling information on SACCHs.</w:t>
      </w:r>
    </w:p>
    <w:p w14:paraId="35A2566A" w14:textId="77777777" w:rsidR="00C8533A" w:rsidRPr="006B329A" w:rsidRDefault="00C8533A" w:rsidP="006B329A">
      <w:pPr>
        <w:keepNext/>
      </w:pPr>
      <w:r w:rsidRPr="006B329A">
        <w:t>For that propose BSC sends a SACCH FILLing message to BTS.</w:t>
      </w:r>
    </w:p>
    <w:p w14:paraId="2FD9F63A" w14:textId="27A5BCF7" w:rsidR="00C8533A" w:rsidRPr="006B329A" w:rsidRDefault="0062265E" w:rsidP="006B329A">
      <w:pPr>
        <w:pStyle w:val="TH"/>
        <w:rPr>
          <w:b w:val="0"/>
        </w:rPr>
      </w:pPr>
      <w:r w:rsidRPr="006B329A">
        <w:rPr>
          <w:b w:val="0"/>
          <w:noProof/>
        </w:rPr>
        <w:drawing>
          <wp:inline distT="0" distB="0" distL="0" distR="0" wp14:anchorId="2E137CE9" wp14:editId="3DC41D53">
            <wp:extent cx="2583180" cy="693420"/>
            <wp:effectExtent l="0" t="0" r="0" b="0"/>
            <wp:docPr id="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583180" cy="693420"/>
                    </a:xfrm>
                    <a:prstGeom prst="rect">
                      <a:avLst/>
                    </a:prstGeom>
                    <a:noFill/>
                    <a:ln>
                      <a:noFill/>
                    </a:ln>
                  </pic:spPr>
                </pic:pic>
              </a:graphicData>
            </a:graphic>
          </wp:inline>
        </w:drawing>
      </w:r>
    </w:p>
    <w:p w14:paraId="57C7E11E" w14:textId="77777777" w:rsidR="00C8533A" w:rsidRPr="006B329A" w:rsidRDefault="00C8533A" w:rsidP="006B329A">
      <w:pPr>
        <w:pStyle w:val="Heading2"/>
      </w:pPr>
      <w:bookmarkStart w:id="67" w:name="_Toc476910041"/>
      <w:r w:rsidRPr="006B329A">
        <w:t>6.3</w:t>
      </w:r>
      <w:r w:rsidRPr="006B329A">
        <w:tab/>
        <w:t>Flow control</w:t>
      </w:r>
      <w:bookmarkEnd w:id="67"/>
    </w:p>
    <w:p w14:paraId="2A1411C5" w14:textId="77777777" w:rsidR="00C8533A" w:rsidRPr="006B329A" w:rsidRDefault="00C8533A" w:rsidP="006B329A">
      <w:r w:rsidRPr="006B329A">
        <w:t>This procedure is defined to give some degree of flow control. It can be used for TRX processor overload, downlink CCCH overload and ACCH overload.</w:t>
      </w:r>
    </w:p>
    <w:p w14:paraId="5EFA6C2F" w14:textId="77777777" w:rsidR="00C8533A" w:rsidRPr="006B329A" w:rsidRDefault="00C8533A" w:rsidP="006B329A">
      <w:r w:rsidRPr="006B329A">
        <w:t>The algorithm used in BSC to control the traffic flow is as follows:</w:t>
      </w:r>
    </w:p>
    <w:p w14:paraId="48153B10" w14:textId="77777777" w:rsidR="00C8533A" w:rsidRPr="006B329A" w:rsidRDefault="00C8533A" w:rsidP="006B329A">
      <w:r w:rsidRPr="006B329A">
        <w:t>Upon receipt of the first OVERLOAD message, BSC reduces the traffic by one step and starts timers T1 and T2. During T1 all OVERLOAD messages are ignored in order not to reduce the traffic too rapidly. Reception of an OVERLOAD message after T1 but still during T2 will decrease the traffic by one more step and timers T1 and T2 are restarted. This step by step reduction of traffic is continued until maximum reduction is obtained.</w:t>
      </w:r>
    </w:p>
    <w:p w14:paraId="7187B58B" w14:textId="77777777" w:rsidR="00C8533A" w:rsidRPr="006B329A" w:rsidRDefault="00C8533A" w:rsidP="006B329A">
      <w:r w:rsidRPr="006B329A">
        <w:t>If T2 expires (i.e. no OVERLOAD message was received during T2), the traffic will be increased by one step and T2 restarted. This step by step increase of traffic will be continued until full load has been resumed.</w:t>
      </w:r>
    </w:p>
    <w:p w14:paraId="7E4C8270" w14:textId="77777777" w:rsidR="00C8533A" w:rsidRPr="006B329A" w:rsidRDefault="00C8533A" w:rsidP="006B329A">
      <w:r w:rsidRPr="006B329A">
        <w:t>The number of steps and the method of reducing the load is considered to be implementation dependent. For example, the amount of random accesses and thereby access grants can be reduced by use of the RACH Control parameters (e.g. Access Control Class or Cell Barred) or the Cell Selection parameters (e.g. CELL-RESELECT-HYSTERESIS or RXLEV</w:t>
      </w:r>
      <w:r w:rsidRPr="006B329A">
        <w:noBreakHyphen/>
        <w:t xml:space="preserve"> ACCESS-MIN) in the system information messages of 3GPP TS 44.018.</w:t>
      </w:r>
    </w:p>
    <w:p w14:paraId="58350716" w14:textId="438C6A61" w:rsidR="00C8533A" w:rsidRPr="006B329A" w:rsidRDefault="0062265E" w:rsidP="006B329A">
      <w:pPr>
        <w:pStyle w:val="TH"/>
        <w:rPr>
          <w:b w:val="0"/>
        </w:rPr>
      </w:pPr>
      <w:r w:rsidRPr="006B329A">
        <w:rPr>
          <w:b w:val="0"/>
          <w:noProof/>
        </w:rPr>
        <w:lastRenderedPageBreak/>
        <w:drawing>
          <wp:inline distT="0" distB="0" distL="0" distR="0" wp14:anchorId="3CABC625" wp14:editId="590F85CA">
            <wp:extent cx="4114800" cy="2727960"/>
            <wp:effectExtent l="0" t="0" r="0" b="0"/>
            <wp:docPr id="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114800" cy="2727960"/>
                    </a:xfrm>
                    <a:prstGeom prst="rect">
                      <a:avLst/>
                    </a:prstGeom>
                    <a:noFill/>
                    <a:ln>
                      <a:noFill/>
                    </a:ln>
                  </pic:spPr>
                </pic:pic>
              </a:graphicData>
            </a:graphic>
          </wp:inline>
        </w:drawing>
      </w:r>
    </w:p>
    <w:p w14:paraId="055DAF56" w14:textId="77777777" w:rsidR="00C8533A" w:rsidRPr="006B329A" w:rsidRDefault="00C8533A" w:rsidP="006B329A">
      <w:pPr>
        <w:pStyle w:val="Heading2"/>
      </w:pPr>
      <w:bookmarkStart w:id="68" w:name="_Toc476910042"/>
      <w:r w:rsidRPr="006B329A">
        <w:t>6.4</w:t>
      </w:r>
      <w:r w:rsidRPr="006B329A">
        <w:tab/>
        <w:t>Error reporting</w:t>
      </w:r>
      <w:bookmarkEnd w:id="68"/>
    </w:p>
    <w:p w14:paraId="761C2FA2" w14:textId="77777777" w:rsidR="00C8533A" w:rsidRPr="006B329A" w:rsidRDefault="00C8533A" w:rsidP="006B329A">
      <w:pPr>
        <w:keepNext/>
      </w:pPr>
      <w:r w:rsidRPr="006B329A">
        <w:t>This procedure is used by BTS to report detected errors as described in clause 7 below if they cannot be reported by any other procedure.</w:t>
      </w:r>
    </w:p>
    <w:p w14:paraId="325C5F4D" w14:textId="77777777" w:rsidR="00C8533A" w:rsidRPr="006B329A" w:rsidRDefault="00C8533A" w:rsidP="006B329A">
      <w:pPr>
        <w:keepNext/>
      </w:pPr>
      <w:r w:rsidRPr="006B329A">
        <w:t>When TRX detects the reception of an erroneous message, it sends an ERROR REPORT message to BSC with the most appropriate cause value. In order to identify the erroneous message, the Message Type, the Channel Number, the Link Identifier and/or the complete erroneous message can be included.</w:t>
      </w:r>
    </w:p>
    <w:p w14:paraId="1CC0D3C8" w14:textId="29AD945E" w:rsidR="00C8533A" w:rsidRPr="006B329A" w:rsidRDefault="0062265E" w:rsidP="006B329A">
      <w:pPr>
        <w:pStyle w:val="TH"/>
        <w:rPr>
          <w:b w:val="0"/>
        </w:rPr>
      </w:pPr>
      <w:r w:rsidRPr="006B329A">
        <w:rPr>
          <w:b w:val="0"/>
          <w:noProof/>
        </w:rPr>
        <w:drawing>
          <wp:inline distT="0" distB="0" distL="0" distR="0" wp14:anchorId="24DD4891" wp14:editId="536D7851">
            <wp:extent cx="1859280" cy="678180"/>
            <wp:effectExtent l="0" t="0" r="0" b="0"/>
            <wp:docPr id="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859280" cy="678180"/>
                    </a:xfrm>
                    <a:prstGeom prst="rect">
                      <a:avLst/>
                    </a:prstGeom>
                    <a:noFill/>
                    <a:ln>
                      <a:noFill/>
                    </a:ln>
                  </pic:spPr>
                </pic:pic>
              </a:graphicData>
            </a:graphic>
          </wp:inline>
        </w:drawing>
      </w:r>
    </w:p>
    <w:p w14:paraId="2C896C16" w14:textId="77777777" w:rsidR="00C8533A" w:rsidRPr="006B329A" w:rsidRDefault="00C8533A" w:rsidP="006B329A">
      <w:pPr>
        <w:pStyle w:val="Heading1"/>
      </w:pPr>
      <w:bookmarkStart w:id="69" w:name="_Toc476910043"/>
      <w:r w:rsidRPr="006B329A">
        <w:t>6a</w:t>
      </w:r>
      <w:r w:rsidRPr="006B329A">
        <w:tab/>
        <w:t>Location services procedures</w:t>
      </w:r>
      <w:bookmarkEnd w:id="69"/>
    </w:p>
    <w:p w14:paraId="2F0445F6" w14:textId="77777777" w:rsidR="00C8533A" w:rsidRPr="006B329A" w:rsidRDefault="00C8533A" w:rsidP="006B329A">
      <w:r w:rsidRPr="006B329A">
        <w:t>These procedures are related to Location Services (LCS).</w:t>
      </w:r>
    </w:p>
    <w:p w14:paraId="51FCAA29" w14:textId="77777777" w:rsidR="00C8533A" w:rsidRPr="006B329A" w:rsidRDefault="00C8533A" w:rsidP="006B329A">
      <w:pPr>
        <w:pStyle w:val="Heading2"/>
      </w:pPr>
      <w:bookmarkStart w:id="70" w:name="_Toc476910044"/>
      <w:r w:rsidRPr="006B329A">
        <w:t>6a.1</w:t>
      </w:r>
      <w:r w:rsidRPr="006B329A">
        <w:tab/>
        <w:t>LLP message transport</w:t>
      </w:r>
      <w:bookmarkEnd w:id="70"/>
    </w:p>
    <w:p w14:paraId="6518BEC9" w14:textId="77777777" w:rsidR="00C8533A" w:rsidRPr="006B329A" w:rsidRDefault="00C8533A" w:rsidP="006B329A">
      <w:r w:rsidRPr="006B329A">
        <w:t xml:space="preserve">This procedure is used to convey LLP messages between the BTS-or Standalone Type B LMU and the BSC, as defined in the Location Services (LCS) Stage 2 document 3GPP TS 23.071. </w:t>
      </w:r>
    </w:p>
    <w:p w14:paraId="015C0156" w14:textId="77777777" w:rsidR="00C8533A" w:rsidRPr="006B329A" w:rsidRDefault="00C8533A" w:rsidP="006B329A">
      <w:r w:rsidRPr="006B329A">
        <w:t>The sending entity (BSC, Standalone Type B LMU or BTS) sends a Location Information message containing an embedded LLP message to the receiving entity (BSC, Standalone Type B LMU or BTS).</w:t>
      </w:r>
    </w:p>
    <w:p w14:paraId="41ABEB54" w14:textId="2BAD942D" w:rsidR="00C8533A" w:rsidRPr="006B329A" w:rsidRDefault="0062265E" w:rsidP="006B329A">
      <w:pPr>
        <w:pStyle w:val="TH"/>
        <w:rPr>
          <w:b w:val="0"/>
        </w:rPr>
      </w:pPr>
      <w:r w:rsidRPr="006B329A">
        <w:rPr>
          <w:b w:val="0"/>
          <w:noProof/>
        </w:rPr>
        <w:drawing>
          <wp:inline distT="0" distB="0" distL="0" distR="0" wp14:anchorId="5835B552" wp14:editId="4E04DD60">
            <wp:extent cx="3459480" cy="1219200"/>
            <wp:effectExtent l="0" t="0" r="0" b="0"/>
            <wp:docPr id="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459480" cy="1219200"/>
                    </a:xfrm>
                    <a:prstGeom prst="rect">
                      <a:avLst/>
                    </a:prstGeom>
                    <a:noFill/>
                    <a:ln>
                      <a:noFill/>
                    </a:ln>
                  </pic:spPr>
                </pic:pic>
              </a:graphicData>
            </a:graphic>
          </wp:inline>
        </w:drawing>
      </w:r>
    </w:p>
    <w:p w14:paraId="7B6FB9FF" w14:textId="77777777" w:rsidR="00C8533A" w:rsidRPr="006B329A" w:rsidRDefault="00C8533A" w:rsidP="006B329A">
      <w:pPr>
        <w:pStyle w:val="TF"/>
      </w:pPr>
    </w:p>
    <w:p w14:paraId="083F780E" w14:textId="77777777" w:rsidR="00C8533A" w:rsidRPr="006B329A" w:rsidRDefault="00C8533A" w:rsidP="006B329A">
      <w:pPr>
        <w:pStyle w:val="Heading1"/>
      </w:pPr>
      <w:bookmarkStart w:id="71" w:name="_Toc476910045"/>
      <w:r w:rsidRPr="006B329A">
        <w:lastRenderedPageBreak/>
        <w:t>7</w:t>
      </w:r>
      <w:r w:rsidRPr="006B329A">
        <w:tab/>
        <w:t>Error handling</w:t>
      </w:r>
      <w:bookmarkEnd w:id="71"/>
    </w:p>
    <w:p w14:paraId="05ED73DA" w14:textId="77777777" w:rsidR="00C8533A" w:rsidRPr="006B329A" w:rsidRDefault="00C8533A" w:rsidP="006B329A">
      <w:pPr>
        <w:pStyle w:val="Heading2"/>
      </w:pPr>
      <w:bookmarkStart w:id="72" w:name="_Toc476910046"/>
      <w:r w:rsidRPr="006B329A">
        <w:t>7.1</w:t>
      </w:r>
      <w:r w:rsidRPr="006B329A">
        <w:tab/>
        <w:t>General</w:t>
      </w:r>
      <w:bookmarkEnd w:id="72"/>
    </w:p>
    <w:p w14:paraId="01821F9B" w14:textId="77777777" w:rsidR="00C8533A" w:rsidRPr="006B329A" w:rsidRDefault="00C8533A" w:rsidP="006B329A">
      <w:pPr>
        <w:keepNext/>
        <w:keepLines/>
      </w:pPr>
      <w:r w:rsidRPr="006B329A">
        <w:t>The procedures specified above apply to those messages which pass the checks described below.</w:t>
      </w:r>
    </w:p>
    <w:p w14:paraId="780333A1" w14:textId="77777777" w:rsidR="00C8533A" w:rsidRPr="006B329A" w:rsidRDefault="00C8533A" w:rsidP="006B329A">
      <w:r w:rsidRPr="006B329A">
        <w:t>The behaviour of BSC in erroneous cases is implementation dependent.</w:t>
      </w:r>
    </w:p>
    <w:p w14:paraId="2DE09BC8" w14:textId="77777777" w:rsidR="00C8533A" w:rsidRPr="006B329A" w:rsidRDefault="00C8533A" w:rsidP="006B329A">
      <w:r w:rsidRPr="006B329A">
        <w:t>The behaviour of BTS in erroneous cases is to ignore the message and to send a report to BSC. The report can be sent in either of the following messages:</w:t>
      </w:r>
    </w:p>
    <w:p w14:paraId="1CC50314" w14:textId="77777777" w:rsidR="00C8533A" w:rsidRPr="006B329A" w:rsidRDefault="00C8533A" w:rsidP="006B329A">
      <w:pPr>
        <w:pStyle w:val="B1"/>
      </w:pPr>
      <w:r w:rsidRPr="006B329A">
        <w:t>-</w:t>
      </w:r>
      <w:r w:rsidRPr="006B329A">
        <w:tab/>
        <w:t>CHANNEL ACTIVATION NACK in connection with channel activations;</w:t>
      </w:r>
    </w:p>
    <w:p w14:paraId="4D13CB50" w14:textId="77777777" w:rsidR="00C8533A" w:rsidRPr="006B329A" w:rsidRDefault="00C8533A" w:rsidP="006B329A">
      <w:pPr>
        <w:pStyle w:val="B1"/>
      </w:pPr>
      <w:r w:rsidRPr="006B329A">
        <w:t>-</w:t>
      </w:r>
      <w:r w:rsidRPr="006B329A">
        <w:tab/>
        <w:t>MODE MODIFY NACK in connection with a channel mode change;</w:t>
      </w:r>
    </w:p>
    <w:p w14:paraId="0B6BACFC" w14:textId="77777777" w:rsidR="00C8533A" w:rsidRPr="006B329A" w:rsidRDefault="00C8533A" w:rsidP="006B329A">
      <w:pPr>
        <w:pStyle w:val="B1"/>
      </w:pPr>
      <w:r w:rsidRPr="006B329A">
        <w:t>-</w:t>
      </w:r>
      <w:r w:rsidRPr="006B329A">
        <w:tab/>
        <w:t>ERROR REPORT in other cases.</w:t>
      </w:r>
    </w:p>
    <w:p w14:paraId="3CD7E8C2" w14:textId="77777777" w:rsidR="00C8533A" w:rsidRPr="006B329A" w:rsidRDefault="00C8533A" w:rsidP="006B329A">
      <w:r w:rsidRPr="006B329A">
        <w:t>For procedures controlled by the BSC, and in particular procedures where the BSC sends a request for resources at the BTS and waits for an acknowledge, the implementation in the BSC must provide means for avoiding deadlock situations at the BTS as e.g. hanging resources.</w:t>
      </w:r>
    </w:p>
    <w:p w14:paraId="42093092" w14:textId="77777777" w:rsidR="00C8533A" w:rsidRPr="006B329A" w:rsidRDefault="00C8533A" w:rsidP="006B329A">
      <w:pPr>
        <w:pStyle w:val="Heading2"/>
      </w:pPr>
      <w:bookmarkStart w:id="73" w:name="_Toc476910047"/>
      <w:r w:rsidRPr="006B329A">
        <w:t>7.2</w:t>
      </w:r>
      <w:r w:rsidRPr="006B329A">
        <w:tab/>
        <w:t>Message discriminator error</w:t>
      </w:r>
      <w:bookmarkEnd w:id="73"/>
    </w:p>
    <w:p w14:paraId="75991F90" w14:textId="77777777" w:rsidR="00C8533A" w:rsidRPr="006B329A" w:rsidRDefault="00C8533A" w:rsidP="006B329A">
      <w:r w:rsidRPr="006B329A">
        <w:t>A message with a non-specified message discriminator is erroneous.</w:t>
      </w:r>
    </w:p>
    <w:p w14:paraId="0E5CBEF1" w14:textId="77777777" w:rsidR="00C8533A" w:rsidRPr="006B329A" w:rsidRDefault="00C8533A" w:rsidP="006B329A">
      <w:pPr>
        <w:pStyle w:val="Heading2"/>
      </w:pPr>
      <w:bookmarkStart w:id="74" w:name="_Toc476910048"/>
      <w:r w:rsidRPr="006B329A">
        <w:t>7.3</w:t>
      </w:r>
      <w:r w:rsidRPr="006B329A">
        <w:tab/>
        <w:t>Message type error</w:t>
      </w:r>
      <w:bookmarkEnd w:id="74"/>
    </w:p>
    <w:p w14:paraId="1715DF1F" w14:textId="77777777" w:rsidR="00C8533A" w:rsidRPr="006B329A" w:rsidRDefault="00C8533A" w:rsidP="006B329A">
      <w:r w:rsidRPr="006B329A">
        <w:t>A message with a non-specified message type is considered correct, but is ignored by BTS.</w:t>
      </w:r>
    </w:p>
    <w:p w14:paraId="3D1D6B40" w14:textId="77777777" w:rsidR="00C8533A" w:rsidRPr="006B329A" w:rsidRDefault="00C8533A" w:rsidP="006B329A">
      <w:pPr>
        <w:pStyle w:val="Heading2"/>
      </w:pPr>
      <w:bookmarkStart w:id="75" w:name="_Toc476910049"/>
      <w:r w:rsidRPr="006B329A">
        <w:t>7.4</w:t>
      </w:r>
      <w:r w:rsidRPr="006B329A">
        <w:tab/>
        <w:t>Message sequence error</w:t>
      </w:r>
      <w:bookmarkEnd w:id="75"/>
    </w:p>
    <w:p w14:paraId="2CA83890" w14:textId="77777777" w:rsidR="00C8533A" w:rsidRPr="006B329A" w:rsidRDefault="00C8533A" w:rsidP="006B329A">
      <w:r w:rsidRPr="006B329A">
        <w:t>A message with an existing message type which is not possible according to the specification and to the state of the BTS is erroneous.</w:t>
      </w:r>
    </w:p>
    <w:p w14:paraId="4C8EBCA3" w14:textId="77777777" w:rsidR="00C8533A" w:rsidRPr="006B329A" w:rsidRDefault="00C8533A" w:rsidP="006B329A">
      <w:pPr>
        <w:pStyle w:val="Heading2"/>
      </w:pPr>
      <w:bookmarkStart w:id="76" w:name="_Toc476910050"/>
      <w:r w:rsidRPr="006B329A">
        <w:t>7.5</w:t>
      </w:r>
      <w:r w:rsidRPr="006B329A">
        <w:tab/>
        <w:t>General information element errors</w:t>
      </w:r>
      <w:bookmarkEnd w:id="76"/>
    </w:p>
    <w:p w14:paraId="1AE78844" w14:textId="77777777" w:rsidR="00C8533A" w:rsidRPr="006B329A" w:rsidRDefault="00C8533A" w:rsidP="006B329A">
      <w:r w:rsidRPr="006B329A">
        <w:t>This category includes:</w:t>
      </w:r>
    </w:p>
    <w:p w14:paraId="3F636462" w14:textId="77777777" w:rsidR="00C8533A" w:rsidRPr="006B329A" w:rsidRDefault="00C8533A" w:rsidP="006B329A">
      <w:pPr>
        <w:pStyle w:val="B1"/>
      </w:pPr>
      <w:r w:rsidRPr="006B329A">
        <w:t>-</w:t>
      </w:r>
      <w:r w:rsidRPr="006B329A">
        <w:tab/>
        <w:t>Information element out of sequence;</w:t>
      </w:r>
    </w:p>
    <w:p w14:paraId="630EC89C" w14:textId="77777777" w:rsidR="00C8533A" w:rsidRPr="006B329A" w:rsidRDefault="00C8533A" w:rsidP="006B329A">
      <w:pPr>
        <w:pStyle w:val="B1"/>
      </w:pPr>
      <w:r w:rsidRPr="006B329A">
        <w:t>-</w:t>
      </w:r>
      <w:r w:rsidRPr="006B329A">
        <w:tab/>
        <w:t>Abnormally duplicated element;</w:t>
      </w:r>
    </w:p>
    <w:p w14:paraId="4932EDAD" w14:textId="77777777" w:rsidR="00C8533A" w:rsidRPr="006B329A" w:rsidRDefault="00C8533A" w:rsidP="006B329A">
      <w:pPr>
        <w:pStyle w:val="B1"/>
      </w:pPr>
      <w:r w:rsidRPr="006B329A">
        <w:t>-</w:t>
      </w:r>
      <w:r w:rsidRPr="006B329A">
        <w:tab/>
        <w:t>Missing element.</w:t>
      </w:r>
    </w:p>
    <w:p w14:paraId="41D4D9FE" w14:textId="77777777" w:rsidR="00C8533A" w:rsidRPr="006B329A" w:rsidRDefault="00C8533A" w:rsidP="006B329A">
      <w:r w:rsidRPr="006B329A">
        <w:t>A message with such an error is erroneous.</w:t>
      </w:r>
    </w:p>
    <w:p w14:paraId="1DBBBE71" w14:textId="77777777" w:rsidR="00C8533A" w:rsidRPr="006B329A" w:rsidRDefault="00C8533A" w:rsidP="006B329A">
      <w:pPr>
        <w:pStyle w:val="Heading2"/>
      </w:pPr>
      <w:bookmarkStart w:id="77" w:name="_Toc476910051"/>
      <w:r w:rsidRPr="006B329A">
        <w:t>7.6</w:t>
      </w:r>
      <w:r w:rsidRPr="006B329A">
        <w:tab/>
        <w:t>Mandatory information element errors</w:t>
      </w:r>
      <w:bookmarkEnd w:id="77"/>
    </w:p>
    <w:p w14:paraId="4685AE5F" w14:textId="77777777" w:rsidR="00C8533A" w:rsidRPr="006B329A" w:rsidRDefault="00C8533A" w:rsidP="006B329A">
      <w:r w:rsidRPr="006B329A">
        <w:t>This includes:</w:t>
      </w:r>
    </w:p>
    <w:p w14:paraId="117F4AA1" w14:textId="77777777" w:rsidR="00C8533A" w:rsidRPr="006B329A" w:rsidRDefault="00C8533A" w:rsidP="006B329A">
      <w:pPr>
        <w:pStyle w:val="B1"/>
      </w:pPr>
      <w:r w:rsidRPr="006B329A">
        <w:t>a)</w:t>
      </w:r>
      <w:r w:rsidRPr="006B329A">
        <w:tab/>
        <w:t>Non-existing element type.</w:t>
      </w:r>
    </w:p>
    <w:p w14:paraId="5B5ECD57" w14:textId="77777777" w:rsidR="00C8533A" w:rsidRPr="006B329A" w:rsidRDefault="00C8533A" w:rsidP="006B329A">
      <w:pPr>
        <w:pStyle w:val="B1"/>
      </w:pPr>
      <w:r w:rsidRPr="006B329A">
        <w:t>b)</w:t>
      </w:r>
      <w:r w:rsidRPr="006B329A">
        <w:tab/>
        <w:t>Information length error.</w:t>
      </w:r>
    </w:p>
    <w:p w14:paraId="5EF86E0D" w14:textId="77777777" w:rsidR="00C8533A" w:rsidRPr="006B329A" w:rsidRDefault="00C8533A" w:rsidP="006B329A">
      <w:pPr>
        <w:pStyle w:val="B1"/>
      </w:pPr>
      <w:r w:rsidRPr="006B329A">
        <w:t>c)</w:t>
      </w:r>
      <w:r w:rsidRPr="006B329A">
        <w:tab/>
        <w:t>Content which does not comply with the specification (value reserved for future use is considered as case d)).</w:t>
      </w:r>
    </w:p>
    <w:p w14:paraId="7BA2D4B1" w14:textId="77777777" w:rsidR="00C8533A" w:rsidRPr="006B329A" w:rsidRDefault="00C8533A" w:rsidP="006B329A">
      <w:pPr>
        <w:pStyle w:val="B1"/>
      </w:pPr>
      <w:r w:rsidRPr="006B329A">
        <w:t>d)</w:t>
      </w:r>
      <w:r w:rsidRPr="006B329A">
        <w:tab/>
        <w:t>Value indicated as reserved for future use.</w:t>
      </w:r>
    </w:p>
    <w:p w14:paraId="30C680B0" w14:textId="77777777" w:rsidR="00C8533A" w:rsidRPr="006B329A" w:rsidRDefault="00C8533A" w:rsidP="006B329A">
      <w:pPr>
        <w:pStyle w:val="B1"/>
      </w:pPr>
      <w:r w:rsidRPr="006B329A">
        <w:lastRenderedPageBreak/>
        <w:t>e)</w:t>
      </w:r>
      <w:r w:rsidRPr="006B329A">
        <w:tab/>
        <w:t>Bits reserved for future use not set to 0.</w:t>
      </w:r>
    </w:p>
    <w:p w14:paraId="4A43B97A" w14:textId="77777777" w:rsidR="00C8533A" w:rsidRPr="006B329A" w:rsidRDefault="00C8533A" w:rsidP="006B329A">
      <w:pPr>
        <w:pStyle w:val="B1"/>
      </w:pPr>
      <w:r w:rsidRPr="006B329A">
        <w:t>f)</w:t>
      </w:r>
      <w:r w:rsidRPr="006B329A">
        <w:tab/>
        <w:t>Content complying with specification but incompatible with the state.</w:t>
      </w:r>
    </w:p>
    <w:p w14:paraId="232F597C" w14:textId="77777777" w:rsidR="00C8533A" w:rsidRPr="006B329A" w:rsidRDefault="00C8533A" w:rsidP="006B329A">
      <w:pPr>
        <w:pStyle w:val="B1"/>
      </w:pPr>
      <w:r w:rsidRPr="006B329A">
        <w:t>g)</w:t>
      </w:r>
      <w:r w:rsidRPr="006B329A">
        <w:tab/>
        <w:t>Content complying with the specification but inconsistent.</w:t>
      </w:r>
    </w:p>
    <w:p w14:paraId="6A88AD8E" w14:textId="77777777" w:rsidR="00C8533A" w:rsidRPr="006B329A" w:rsidRDefault="00C8533A" w:rsidP="006B329A">
      <w:r w:rsidRPr="006B329A">
        <w:t>All cases except e) are considered erroneous.</w:t>
      </w:r>
    </w:p>
    <w:p w14:paraId="187713AE" w14:textId="77777777" w:rsidR="00C8533A" w:rsidRPr="006B329A" w:rsidRDefault="00C8533A" w:rsidP="006B329A">
      <w:r w:rsidRPr="006B329A">
        <w:t>In case e), BTS simply ignores the reserved (RFU) bits.</w:t>
      </w:r>
    </w:p>
    <w:p w14:paraId="2B3AADB0" w14:textId="77777777" w:rsidR="00C8533A" w:rsidRPr="006B329A" w:rsidRDefault="00C8533A" w:rsidP="006B329A">
      <w:pPr>
        <w:pStyle w:val="Heading2"/>
      </w:pPr>
      <w:bookmarkStart w:id="78" w:name="_Toc476910052"/>
      <w:r w:rsidRPr="006B329A">
        <w:t>7.7</w:t>
      </w:r>
      <w:r w:rsidRPr="006B329A">
        <w:tab/>
        <w:t>Optional information element errors</w:t>
      </w:r>
      <w:bookmarkEnd w:id="78"/>
    </w:p>
    <w:p w14:paraId="05260A9D" w14:textId="77777777" w:rsidR="00C8533A" w:rsidRPr="006B329A" w:rsidRDefault="00C8533A" w:rsidP="006B329A">
      <w:r w:rsidRPr="006B329A">
        <w:t>The same categories of errors as in previous sub-clause apply.</w:t>
      </w:r>
    </w:p>
    <w:p w14:paraId="1F71DC10" w14:textId="77777777" w:rsidR="00C8533A" w:rsidRPr="006B329A" w:rsidRDefault="00C8533A" w:rsidP="006B329A">
      <w:r w:rsidRPr="006B329A">
        <w:t>In cases other than b), e), f) and g), BTS ignores the element and processes the rest of the message.</w:t>
      </w:r>
    </w:p>
    <w:p w14:paraId="6E142009" w14:textId="77777777" w:rsidR="00C8533A" w:rsidRPr="006B329A" w:rsidRDefault="00C8533A" w:rsidP="006B329A">
      <w:r w:rsidRPr="006B329A">
        <w:t>Cases b), f) and g) are considered erroneous.</w:t>
      </w:r>
    </w:p>
    <w:p w14:paraId="151DEB63" w14:textId="77777777" w:rsidR="00C8533A" w:rsidRPr="006B329A" w:rsidRDefault="00C8533A" w:rsidP="006B329A">
      <w:r w:rsidRPr="006B329A">
        <w:t>In case e), BTS ignores the reserved (RFU) bits.</w:t>
      </w:r>
    </w:p>
    <w:p w14:paraId="37DC0105" w14:textId="77777777" w:rsidR="00C8533A" w:rsidRPr="006B329A" w:rsidRDefault="00C8533A" w:rsidP="006B329A">
      <w:pPr>
        <w:pStyle w:val="Heading2"/>
      </w:pPr>
      <w:bookmarkStart w:id="79" w:name="_Toc476910053"/>
      <w:r w:rsidRPr="006B329A">
        <w:t>7.8</w:t>
      </w:r>
      <w:r w:rsidRPr="006B329A">
        <w:tab/>
        <w:t>Conditional information element errors</w:t>
      </w:r>
      <w:bookmarkEnd w:id="79"/>
    </w:p>
    <w:p w14:paraId="0E1FDE4F" w14:textId="77777777" w:rsidR="00C8533A" w:rsidRPr="006B329A" w:rsidRDefault="00C8533A" w:rsidP="006B329A">
      <w:r w:rsidRPr="006B329A">
        <w:t>The same categories of errors as in sub-clause 7.6 apply.</w:t>
      </w:r>
    </w:p>
    <w:p w14:paraId="77A026BB" w14:textId="77777777" w:rsidR="00C8533A" w:rsidRPr="006B329A" w:rsidRDefault="00C8533A" w:rsidP="006B329A">
      <w:r w:rsidRPr="006B329A">
        <w:t>If the conditions for presence of the element are met, the same erroneous cases as in sub-clause 7.6 apply.</w:t>
      </w:r>
    </w:p>
    <w:p w14:paraId="55FAD050" w14:textId="77777777" w:rsidR="00C8533A" w:rsidRPr="006B329A" w:rsidRDefault="00C8533A" w:rsidP="006B329A">
      <w:r w:rsidRPr="006B329A">
        <w:t>If the conditions for presence of the element are not met, the same erroneous cases as in sub-clause 7.7 apply.</w:t>
      </w:r>
    </w:p>
    <w:p w14:paraId="12167AFC" w14:textId="77777777" w:rsidR="00C8533A" w:rsidRPr="006B329A" w:rsidRDefault="00C8533A" w:rsidP="006B329A">
      <w:pPr>
        <w:pStyle w:val="Heading1"/>
      </w:pPr>
      <w:bookmarkStart w:id="80" w:name="_Toc476910054"/>
      <w:r w:rsidRPr="006B329A">
        <w:t>8</w:t>
      </w:r>
      <w:r w:rsidRPr="006B329A">
        <w:tab/>
        <w:t>Message formats and contents</w:t>
      </w:r>
      <w:bookmarkEnd w:id="80"/>
    </w:p>
    <w:p w14:paraId="0378DAEF" w14:textId="77777777" w:rsidR="00C8533A" w:rsidRPr="006B329A" w:rsidRDefault="00C8533A" w:rsidP="006B329A">
      <w:pPr>
        <w:pStyle w:val="Heading2"/>
      </w:pPr>
      <w:bookmarkStart w:id="81" w:name="_Toc476910055"/>
      <w:r w:rsidRPr="006B329A">
        <w:t>8.0</w:t>
      </w:r>
      <w:r w:rsidRPr="006B329A">
        <w:tab/>
        <w:t>General</w:t>
      </w:r>
      <w:bookmarkEnd w:id="81"/>
    </w:p>
    <w:p w14:paraId="4E73BDF1" w14:textId="77777777" w:rsidR="00C8533A" w:rsidRPr="006B329A" w:rsidRDefault="00C8533A" w:rsidP="006B329A">
      <w:r w:rsidRPr="006B329A">
        <w:t>This sub-clause defines the format and contents of the messages sent over the A-bis interface. Similar coding principles as in 3GPP TS 24.008 and 3GPP TS 48.008 are used.</w:t>
      </w:r>
    </w:p>
    <w:p w14:paraId="494AAC74" w14:textId="77777777" w:rsidR="00C8533A" w:rsidRPr="006B329A" w:rsidRDefault="00C8533A" w:rsidP="006B329A">
      <w:r w:rsidRPr="006B329A">
        <w:t>For each message, the contained Information Elements are listed. For each Information Element, the following information is given:</w:t>
      </w:r>
    </w:p>
    <w:p w14:paraId="50C6B92E" w14:textId="77777777" w:rsidR="00C8533A" w:rsidRPr="006B329A" w:rsidRDefault="00C8533A" w:rsidP="006B329A">
      <w:pPr>
        <w:pStyle w:val="B1"/>
      </w:pPr>
      <w:r w:rsidRPr="006B329A">
        <w:t>-</w:t>
      </w:r>
      <w:r w:rsidRPr="006B329A">
        <w:tab/>
        <w:t>Name of Information Element;</w:t>
      </w:r>
    </w:p>
    <w:p w14:paraId="72BAE7C9" w14:textId="77777777" w:rsidR="00C8533A" w:rsidRPr="006B329A" w:rsidRDefault="00C8533A" w:rsidP="006B329A">
      <w:pPr>
        <w:pStyle w:val="B1"/>
      </w:pPr>
      <w:r w:rsidRPr="006B329A">
        <w:t>-</w:t>
      </w:r>
      <w:r w:rsidRPr="006B329A">
        <w:tab/>
        <w:t>Reference sub-clause for the coding of the Information Element;</w:t>
      </w:r>
    </w:p>
    <w:p w14:paraId="075AEE34" w14:textId="77777777" w:rsidR="00C8533A" w:rsidRPr="006B329A" w:rsidRDefault="00C8533A" w:rsidP="006B329A">
      <w:pPr>
        <w:pStyle w:val="B1"/>
      </w:pPr>
      <w:r w:rsidRPr="006B329A">
        <w:t>-</w:t>
      </w:r>
      <w:r w:rsidRPr="006B329A">
        <w:tab/>
        <w:t>Presence condition for the Information Element;</w:t>
      </w:r>
    </w:p>
    <w:p w14:paraId="4670EED2" w14:textId="77777777" w:rsidR="00C8533A" w:rsidRPr="006B329A" w:rsidRDefault="00C8533A" w:rsidP="006B329A">
      <w:pPr>
        <w:pStyle w:val="B2"/>
      </w:pPr>
      <w:r w:rsidRPr="006B329A">
        <w:tab/>
        <w:t>M</w:t>
      </w:r>
      <w:r w:rsidRPr="006B329A">
        <w:tab/>
        <w:t>Mandatory, must always be present;</w:t>
      </w:r>
    </w:p>
    <w:p w14:paraId="7586D563" w14:textId="77777777" w:rsidR="00C8533A" w:rsidRPr="006B329A" w:rsidRDefault="00C8533A" w:rsidP="006B329A">
      <w:pPr>
        <w:pStyle w:val="B4"/>
      </w:pPr>
      <w:r w:rsidRPr="006B329A">
        <w:tab/>
      </w:r>
      <w:r w:rsidRPr="006B329A">
        <w:rPr>
          <w:b/>
          <w:bCs/>
        </w:rPr>
        <w:t>receiver:</w:t>
      </w:r>
      <w:r w:rsidRPr="006B329A">
        <w:t xml:space="preserve"> if not present, consider message erroneous;</w:t>
      </w:r>
    </w:p>
    <w:p w14:paraId="50B534C5" w14:textId="77777777" w:rsidR="00C8533A" w:rsidRPr="006B329A" w:rsidRDefault="00C8533A" w:rsidP="006B329A">
      <w:pPr>
        <w:pStyle w:val="B2"/>
      </w:pPr>
      <w:r w:rsidRPr="006B329A">
        <w:tab/>
        <w:t>C</w:t>
      </w:r>
      <w:r w:rsidRPr="006B329A">
        <w:tab/>
        <w:t>Conditional, presence depending on e.g.</w:t>
      </w:r>
    </w:p>
    <w:p w14:paraId="52B64281" w14:textId="77777777" w:rsidR="00C8533A" w:rsidRPr="006B329A" w:rsidRDefault="00C8533A" w:rsidP="006B329A">
      <w:pPr>
        <w:pStyle w:val="B4"/>
      </w:pPr>
      <w:r w:rsidRPr="006B329A">
        <w:t>a)</w:t>
      </w:r>
      <w:r w:rsidRPr="006B329A">
        <w:tab/>
        <w:t>value of other element;</w:t>
      </w:r>
    </w:p>
    <w:p w14:paraId="35224002" w14:textId="77777777" w:rsidR="00C8533A" w:rsidRPr="006B329A" w:rsidRDefault="00C8533A" w:rsidP="006B329A">
      <w:pPr>
        <w:pStyle w:val="B4"/>
      </w:pPr>
      <w:r w:rsidRPr="006B329A">
        <w:t>b)</w:t>
      </w:r>
      <w:r w:rsidRPr="006B329A">
        <w:tab/>
        <w:t>presence of optional element;</w:t>
      </w:r>
    </w:p>
    <w:p w14:paraId="7DFE4AD7" w14:textId="77777777" w:rsidR="00C8533A" w:rsidRPr="006B329A" w:rsidRDefault="00C8533A" w:rsidP="006B329A">
      <w:pPr>
        <w:pStyle w:val="B4"/>
      </w:pPr>
      <w:r w:rsidRPr="006B329A">
        <w:tab/>
      </w:r>
      <w:r w:rsidRPr="006B329A">
        <w:rPr>
          <w:b/>
          <w:bCs/>
        </w:rPr>
        <w:t>receiver:</w:t>
      </w:r>
      <w:r w:rsidRPr="006B329A">
        <w:t xml:space="preserve"> if not present when condition met, consider</w:t>
      </w:r>
    </w:p>
    <w:p w14:paraId="1F8A0A33" w14:textId="77777777" w:rsidR="00C8533A" w:rsidRPr="006B329A" w:rsidRDefault="00C8533A" w:rsidP="006B329A">
      <w:pPr>
        <w:pStyle w:val="B4"/>
        <w:ind w:left="3119" w:hanging="1418"/>
      </w:pPr>
      <w:r w:rsidRPr="006B329A">
        <w:tab/>
        <w:t>message erroneous, else accept message;</w:t>
      </w:r>
    </w:p>
    <w:p w14:paraId="0DB6162E" w14:textId="77777777" w:rsidR="00C8533A" w:rsidRPr="006B329A" w:rsidRDefault="00C8533A" w:rsidP="006B329A">
      <w:pPr>
        <w:pStyle w:val="B2"/>
      </w:pPr>
      <w:r w:rsidRPr="006B329A">
        <w:tab/>
        <w:t>O</w:t>
      </w:r>
      <w:r w:rsidRPr="006B329A">
        <w:tab/>
        <w:t>Optional,</w:t>
      </w:r>
      <w:r w:rsidRPr="006B329A">
        <w:tab/>
      </w:r>
      <w:r w:rsidRPr="006B329A">
        <w:rPr>
          <w:b/>
          <w:bCs/>
        </w:rPr>
        <w:t>receiver:</w:t>
      </w:r>
      <w:r w:rsidRPr="006B329A">
        <w:t xml:space="preserve"> present or not, accept message;</w:t>
      </w:r>
    </w:p>
    <w:p w14:paraId="1D7D9969" w14:textId="77777777" w:rsidR="00C8533A" w:rsidRPr="006B329A" w:rsidRDefault="00C8533A" w:rsidP="006B329A">
      <w:pPr>
        <w:pStyle w:val="B1"/>
      </w:pPr>
      <w:r w:rsidRPr="006B329A">
        <w:t>-</w:t>
      </w:r>
      <w:r w:rsidRPr="006B329A">
        <w:tab/>
        <w:t>Format of Information Element:</w:t>
      </w:r>
    </w:p>
    <w:p w14:paraId="76731B8C" w14:textId="77777777" w:rsidR="00C8533A" w:rsidRPr="006B329A" w:rsidRDefault="00C8533A" w:rsidP="006B329A">
      <w:pPr>
        <w:pStyle w:val="B2"/>
      </w:pPr>
      <w:r w:rsidRPr="006B329A">
        <w:lastRenderedPageBreak/>
        <w:tab/>
        <w:t>T</w:t>
      </w:r>
      <w:r w:rsidRPr="006B329A">
        <w:tab/>
      </w:r>
      <w:r w:rsidRPr="006B329A">
        <w:tab/>
        <w:t>Type only, fixed length, only Element Identifier;</w:t>
      </w:r>
    </w:p>
    <w:p w14:paraId="38F4B1DC" w14:textId="77777777" w:rsidR="00C8533A" w:rsidRPr="006B329A" w:rsidRDefault="00C8533A" w:rsidP="006B329A">
      <w:pPr>
        <w:pStyle w:val="B2"/>
      </w:pPr>
      <w:r w:rsidRPr="006B329A">
        <w:tab/>
        <w:t>V</w:t>
      </w:r>
      <w:r w:rsidRPr="006B329A">
        <w:tab/>
      </w:r>
      <w:r w:rsidRPr="006B329A">
        <w:tab/>
        <w:t>Value only, fixed length, no Element Identifier included;</w:t>
      </w:r>
    </w:p>
    <w:p w14:paraId="1E582342" w14:textId="77777777" w:rsidR="00C8533A" w:rsidRPr="006B329A" w:rsidRDefault="00C8533A" w:rsidP="006B329A">
      <w:pPr>
        <w:pStyle w:val="B2"/>
      </w:pPr>
      <w:r w:rsidRPr="006B329A">
        <w:tab/>
        <w:t>TV</w:t>
      </w:r>
      <w:r w:rsidRPr="006B329A">
        <w:tab/>
      </w:r>
      <w:r w:rsidRPr="006B329A">
        <w:tab/>
        <w:t>Type and Value, fixed length, Element Identifier included;</w:t>
      </w:r>
    </w:p>
    <w:p w14:paraId="364D68C1" w14:textId="77777777" w:rsidR="00C8533A" w:rsidRPr="006B329A" w:rsidRDefault="00C8533A" w:rsidP="006B329A">
      <w:pPr>
        <w:pStyle w:val="B2"/>
      </w:pPr>
      <w:r w:rsidRPr="006B329A">
        <w:tab/>
        <w:t>TLV</w:t>
      </w:r>
      <w:r w:rsidRPr="006B329A">
        <w:tab/>
        <w:t>Type, Length and Value, variable length, Element Identifier and Length Indicator included;</w:t>
      </w:r>
    </w:p>
    <w:p w14:paraId="52B87C6B" w14:textId="77777777" w:rsidR="00C8533A" w:rsidRPr="006B329A" w:rsidRDefault="00C8533A" w:rsidP="006B329A">
      <w:pPr>
        <w:pStyle w:val="B1"/>
      </w:pPr>
      <w:r w:rsidRPr="006B329A">
        <w:t>-</w:t>
      </w:r>
      <w:r w:rsidRPr="006B329A">
        <w:tab/>
        <w:t>Total length of Information Element; for variable length, lower and upper limits.</w:t>
      </w:r>
    </w:p>
    <w:p w14:paraId="0A89F994" w14:textId="77777777" w:rsidR="00C8533A" w:rsidRPr="006B329A" w:rsidRDefault="00C8533A" w:rsidP="006B329A">
      <w:pPr>
        <w:pStyle w:val="NO"/>
      </w:pPr>
      <w:r w:rsidRPr="006B329A">
        <w:t>NOTE:</w:t>
      </w:r>
      <w:r w:rsidRPr="006B329A">
        <w:tab/>
        <w:t>Maximum message length is determined by the N201 parameter of 3GPP TS 48.056.</w:t>
      </w:r>
    </w:p>
    <w:p w14:paraId="6A385B09" w14:textId="77777777" w:rsidR="00C8533A" w:rsidRPr="006B329A" w:rsidRDefault="00C8533A" w:rsidP="006B329A">
      <w:r w:rsidRPr="006B329A">
        <w:t>In a message, the message discriminator is transmitted first. The purpose is to distinguish between transparent messages (T-bit set to 1) and non-transparent messages (T-bit set to 0) and also between messages related to Radio Link Layer Management, Dedicated Channel Management, Common Channel Management and TRX Management. The octets are sent in the order shown in the description of the messages and information elements.</w:t>
      </w:r>
    </w:p>
    <w:p w14:paraId="0F0951EC" w14:textId="77777777" w:rsidR="00C8533A" w:rsidRPr="006B329A" w:rsidRDefault="00C8533A" w:rsidP="006B329A">
      <w:pPr>
        <w:pStyle w:val="Heading2"/>
      </w:pPr>
      <w:bookmarkStart w:id="82" w:name="_Toc476910056"/>
      <w:r w:rsidRPr="006B329A">
        <w:t>8.1</w:t>
      </w:r>
      <w:r w:rsidRPr="006B329A">
        <w:tab/>
        <w:t>Transparent messages</w:t>
      </w:r>
      <w:bookmarkEnd w:id="82"/>
    </w:p>
    <w:p w14:paraId="7398828E" w14:textId="77777777" w:rsidR="00C8533A" w:rsidRPr="006B329A" w:rsidRDefault="00C8533A" w:rsidP="006B329A">
      <w:pPr>
        <w:keepNext/>
      </w:pPr>
      <w:r w:rsidRPr="006B329A">
        <w:t>Transparent messages are used at the A-bis interface to convey layer 3 messages for the radio interface as defined in 3GPP TS 44.018 and for which BTS has to take or has taken no specific action. The T</w:t>
      </w:r>
      <w:r w:rsidRPr="006B329A">
        <w:noBreakHyphen/>
        <w:t xml:space="preserve"> bit of the Message Discriminator is set to 1.</w:t>
      </w:r>
    </w:p>
    <w:p w14:paraId="3CD567CA" w14:textId="77777777" w:rsidR="00C8533A" w:rsidRPr="006B329A" w:rsidRDefault="00C8533A" w:rsidP="006B329A">
      <w:r w:rsidRPr="006B329A">
        <w:t>In the uplink direction (messages from MS), all messages received in I</w:t>
      </w:r>
      <w:r w:rsidRPr="006B329A">
        <w:noBreakHyphen/>
        <w:t xml:space="preserve"> frames and all messages received in UI-frames except for the MEASurement REPort message are considered as transparent. They are forwarded to BSC as DATA INDication and UNIT DATA INDication messages respectively.</w:t>
      </w:r>
    </w:p>
    <w:p w14:paraId="61FB80EE" w14:textId="77777777" w:rsidR="00C8533A" w:rsidRPr="006B329A" w:rsidRDefault="00C8533A" w:rsidP="006B329A">
      <w:r w:rsidRPr="006B329A">
        <w:t>In the downlink direction (messages to MS) all messages as defined in 3GPP TS 44.018 are transparent except for the following messages, which are replaced by BSC-BTS specific messages over the A</w:t>
      </w:r>
      <w:r w:rsidRPr="006B329A">
        <w:noBreakHyphen/>
        <w:t xml:space="preserve"> bis interface and where BTS will send the corresponding L3 message over the radio interface after the necessary actions have been taken: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6"/>
        <w:gridCol w:w="3935"/>
      </w:tblGrid>
      <w:tr w:rsidR="00C8533A" w:rsidRPr="006B329A" w14:paraId="44179D92" w14:textId="77777777">
        <w:tblPrEx>
          <w:tblCellMar>
            <w:top w:w="0" w:type="dxa"/>
            <w:bottom w:w="0" w:type="dxa"/>
          </w:tblCellMar>
        </w:tblPrEx>
        <w:trPr>
          <w:cantSplit/>
          <w:jc w:val="center"/>
        </w:trPr>
        <w:tc>
          <w:tcPr>
            <w:tcW w:w="3686" w:type="dxa"/>
          </w:tcPr>
          <w:p w14:paraId="088E0E6B" w14:textId="77777777" w:rsidR="00C8533A" w:rsidRPr="006B329A" w:rsidRDefault="00C8533A" w:rsidP="006B329A">
            <w:pPr>
              <w:pStyle w:val="TAH"/>
            </w:pPr>
            <w:r w:rsidRPr="006B329A">
              <w:t>Message to MS</w:t>
            </w:r>
          </w:p>
        </w:tc>
        <w:tc>
          <w:tcPr>
            <w:tcW w:w="3935" w:type="dxa"/>
          </w:tcPr>
          <w:p w14:paraId="4CCBDE2F" w14:textId="77777777" w:rsidR="00C8533A" w:rsidRPr="006B329A" w:rsidRDefault="00C8533A" w:rsidP="006B329A">
            <w:pPr>
              <w:pStyle w:val="TAH"/>
            </w:pPr>
            <w:r w:rsidRPr="006B329A">
              <w:t>Replaced on A-bis interface by</w:t>
            </w:r>
          </w:p>
        </w:tc>
      </w:tr>
      <w:tr w:rsidR="00C8533A" w:rsidRPr="006B329A" w14:paraId="3B41C4A9" w14:textId="77777777">
        <w:tblPrEx>
          <w:tblCellMar>
            <w:top w:w="0" w:type="dxa"/>
            <w:bottom w:w="0" w:type="dxa"/>
          </w:tblCellMar>
        </w:tblPrEx>
        <w:trPr>
          <w:cantSplit/>
          <w:jc w:val="center"/>
        </w:trPr>
        <w:tc>
          <w:tcPr>
            <w:tcW w:w="3686" w:type="dxa"/>
          </w:tcPr>
          <w:p w14:paraId="5904C47A" w14:textId="77777777" w:rsidR="00C8533A" w:rsidRPr="006B329A" w:rsidRDefault="00C8533A" w:rsidP="006B329A">
            <w:pPr>
              <w:pStyle w:val="TAL"/>
            </w:pPr>
            <w:r w:rsidRPr="006B329A">
              <w:t>CIPHering MODe CoMmanD</w:t>
            </w:r>
          </w:p>
        </w:tc>
        <w:tc>
          <w:tcPr>
            <w:tcW w:w="3935" w:type="dxa"/>
          </w:tcPr>
          <w:p w14:paraId="26F25F61" w14:textId="77777777" w:rsidR="00C8533A" w:rsidRPr="006B329A" w:rsidRDefault="00C8533A" w:rsidP="006B329A">
            <w:pPr>
              <w:pStyle w:val="TAL"/>
            </w:pPr>
            <w:r w:rsidRPr="006B329A">
              <w:t>ENCRyption CoMmanD</w:t>
            </w:r>
          </w:p>
        </w:tc>
      </w:tr>
      <w:tr w:rsidR="00C8533A" w:rsidRPr="006B329A" w14:paraId="4DBE9F8E" w14:textId="77777777">
        <w:tblPrEx>
          <w:tblCellMar>
            <w:top w:w="0" w:type="dxa"/>
            <w:bottom w:w="0" w:type="dxa"/>
          </w:tblCellMar>
        </w:tblPrEx>
        <w:trPr>
          <w:cantSplit/>
          <w:jc w:val="center"/>
        </w:trPr>
        <w:tc>
          <w:tcPr>
            <w:tcW w:w="3686" w:type="dxa"/>
          </w:tcPr>
          <w:p w14:paraId="6522589D" w14:textId="77777777" w:rsidR="00C8533A" w:rsidRPr="006B329A" w:rsidRDefault="00C8533A" w:rsidP="006B329A">
            <w:pPr>
              <w:pStyle w:val="TAL"/>
            </w:pPr>
            <w:r w:rsidRPr="006B329A">
              <w:t>PAGing REQuest</w:t>
            </w:r>
          </w:p>
        </w:tc>
        <w:tc>
          <w:tcPr>
            <w:tcW w:w="3935" w:type="dxa"/>
          </w:tcPr>
          <w:p w14:paraId="71AE7B57" w14:textId="77777777" w:rsidR="00C8533A" w:rsidRPr="006B329A" w:rsidRDefault="00C8533A" w:rsidP="006B329A">
            <w:pPr>
              <w:pStyle w:val="TAL"/>
            </w:pPr>
            <w:r w:rsidRPr="006B329A">
              <w:t>PAGing CoMmanD</w:t>
            </w:r>
          </w:p>
        </w:tc>
      </w:tr>
      <w:tr w:rsidR="00C8533A" w:rsidRPr="006B329A" w14:paraId="66FCCF17" w14:textId="77777777">
        <w:tblPrEx>
          <w:tblCellMar>
            <w:top w:w="0" w:type="dxa"/>
            <w:bottom w:w="0" w:type="dxa"/>
          </w:tblCellMar>
        </w:tblPrEx>
        <w:trPr>
          <w:cantSplit/>
          <w:jc w:val="center"/>
        </w:trPr>
        <w:tc>
          <w:tcPr>
            <w:tcW w:w="3686" w:type="dxa"/>
          </w:tcPr>
          <w:p w14:paraId="24FBFA9B" w14:textId="77777777" w:rsidR="00C8533A" w:rsidRPr="006B329A" w:rsidRDefault="00C8533A" w:rsidP="006B329A">
            <w:pPr>
              <w:pStyle w:val="TAL"/>
            </w:pPr>
            <w:r w:rsidRPr="006B329A">
              <w:t>NOTIFication</w:t>
            </w:r>
          </w:p>
        </w:tc>
        <w:tc>
          <w:tcPr>
            <w:tcW w:w="3935" w:type="dxa"/>
          </w:tcPr>
          <w:p w14:paraId="71C9D4FC" w14:textId="77777777" w:rsidR="00C8533A" w:rsidRPr="006B329A" w:rsidRDefault="00C8533A" w:rsidP="006B329A">
            <w:pPr>
              <w:pStyle w:val="TAL"/>
            </w:pPr>
            <w:r w:rsidRPr="006B329A">
              <w:t>NOTIFication CoMmanD</w:t>
            </w:r>
          </w:p>
        </w:tc>
      </w:tr>
      <w:tr w:rsidR="00C8533A" w:rsidRPr="006B329A" w14:paraId="29E8401D" w14:textId="77777777">
        <w:tblPrEx>
          <w:tblCellMar>
            <w:top w:w="0" w:type="dxa"/>
            <w:bottom w:w="0" w:type="dxa"/>
          </w:tblCellMar>
        </w:tblPrEx>
        <w:trPr>
          <w:cantSplit/>
          <w:jc w:val="center"/>
        </w:trPr>
        <w:tc>
          <w:tcPr>
            <w:tcW w:w="3686" w:type="dxa"/>
          </w:tcPr>
          <w:p w14:paraId="0BA195D4" w14:textId="77777777" w:rsidR="00C8533A" w:rsidRPr="006B329A" w:rsidRDefault="00C8533A" w:rsidP="006B329A">
            <w:pPr>
              <w:pStyle w:val="TAL"/>
            </w:pPr>
            <w:r w:rsidRPr="006B329A">
              <w:t>SYSTEM INFOrmation</w:t>
            </w:r>
          </w:p>
        </w:tc>
        <w:tc>
          <w:tcPr>
            <w:tcW w:w="3935" w:type="dxa"/>
          </w:tcPr>
          <w:p w14:paraId="50FD8BC7" w14:textId="77777777" w:rsidR="00C8533A" w:rsidRPr="006B329A" w:rsidRDefault="00C8533A" w:rsidP="006B329A">
            <w:pPr>
              <w:pStyle w:val="TAL"/>
            </w:pPr>
            <w:r w:rsidRPr="006B329A">
              <w:t>BCCH INFOrmation and SACCH FILLing</w:t>
            </w:r>
          </w:p>
        </w:tc>
      </w:tr>
      <w:tr w:rsidR="00C8533A" w:rsidRPr="006B329A" w14:paraId="49E65C0A" w14:textId="77777777">
        <w:tblPrEx>
          <w:tblCellMar>
            <w:top w:w="0" w:type="dxa"/>
            <w:bottom w:w="0" w:type="dxa"/>
          </w:tblCellMar>
        </w:tblPrEx>
        <w:trPr>
          <w:cantSplit/>
          <w:jc w:val="center"/>
        </w:trPr>
        <w:tc>
          <w:tcPr>
            <w:tcW w:w="3686" w:type="dxa"/>
          </w:tcPr>
          <w:p w14:paraId="4DF064D0" w14:textId="77777777" w:rsidR="00C8533A" w:rsidRPr="006B329A" w:rsidRDefault="00C8533A" w:rsidP="006B329A">
            <w:pPr>
              <w:pStyle w:val="TAL"/>
            </w:pPr>
            <w:r w:rsidRPr="006B329A">
              <w:t xml:space="preserve">EXTENDED MEASUREMENT ORDER </w:t>
            </w:r>
          </w:p>
        </w:tc>
        <w:tc>
          <w:tcPr>
            <w:tcW w:w="3935" w:type="dxa"/>
          </w:tcPr>
          <w:p w14:paraId="1A5855F5" w14:textId="77777777" w:rsidR="00C8533A" w:rsidRPr="006B329A" w:rsidRDefault="00C8533A" w:rsidP="006B329A">
            <w:pPr>
              <w:pStyle w:val="TAL"/>
            </w:pPr>
            <w:r w:rsidRPr="006B329A">
              <w:t xml:space="preserve">SACCH FILLing </w:t>
            </w:r>
          </w:p>
        </w:tc>
      </w:tr>
      <w:tr w:rsidR="00C8533A" w:rsidRPr="006B329A" w14:paraId="05E709D1" w14:textId="77777777">
        <w:tblPrEx>
          <w:tblCellMar>
            <w:top w:w="0" w:type="dxa"/>
            <w:bottom w:w="0" w:type="dxa"/>
          </w:tblCellMar>
        </w:tblPrEx>
        <w:trPr>
          <w:cantSplit/>
          <w:jc w:val="center"/>
        </w:trPr>
        <w:tc>
          <w:tcPr>
            <w:tcW w:w="3686" w:type="dxa"/>
          </w:tcPr>
          <w:p w14:paraId="2565C2C7" w14:textId="77777777" w:rsidR="00C8533A" w:rsidRPr="006B329A" w:rsidRDefault="00C8533A" w:rsidP="006B329A">
            <w:pPr>
              <w:pStyle w:val="TAL"/>
            </w:pPr>
            <w:r w:rsidRPr="006B329A">
              <w:t>Immediate assign (3 types)</w:t>
            </w:r>
          </w:p>
        </w:tc>
        <w:tc>
          <w:tcPr>
            <w:tcW w:w="3935" w:type="dxa"/>
          </w:tcPr>
          <w:p w14:paraId="4BEE0949" w14:textId="77777777" w:rsidR="00C8533A" w:rsidRPr="006B329A" w:rsidRDefault="00C8533A" w:rsidP="006B329A">
            <w:pPr>
              <w:pStyle w:val="TAL"/>
            </w:pPr>
            <w:r w:rsidRPr="006B329A">
              <w:t>IMMEDIATE ASSIGN COMMAND</w:t>
            </w:r>
          </w:p>
        </w:tc>
      </w:tr>
    </w:tbl>
    <w:p w14:paraId="0B7057AB" w14:textId="77777777" w:rsidR="00C8533A" w:rsidRPr="006B329A" w:rsidRDefault="00C8533A" w:rsidP="006B329A"/>
    <w:p w14:paraId="6FDFEC32" w14:textId="77777777" w:rsidR="00C8533A" w:rsidRPr="006B329A" w:rsidRDefault="00C8533A" w:rsidP="006B329A">
      <w:r w:rsidRPr="006B329A">
        <w:t>Transparent messages are sent by BSC as DATA REQuest or UNIT DATA REQuest messages.</w:t>
      </w:r>
    </w:p>
    <w:p w14:paraId="7C753964" w14:textId="77777777" w:rsidR="00C8533A" w:rsidRPr="006B329A" w:rsidRDefault="00C8533A" w:rsidP="006B329A">
      <w:pPr>
        <w:pStyle w:val="Heading2"/>
        <w:rPr>
          <w:lang w:val="fr-FR"/>
        </w:rPr>
      </w:pPr>
      <w:bookmarkStart w:id="83" w:name="_Toc476910057"/>
      <w:r w:rsidRPr="006B329A">
        <w:rPr>
          <w:lang w:val="fr-FR"/>
        </w:rPr>
        <w:t>8.2</w:t>
      </w:r>
      <w:r w:rsidRPr="006B329A">
        <w:rPr>
          <w:lang w:val="fr-FR"/>
        </w:rPr>
        <w:tab/>
        <w:t>Non-transparent messages (BSC-BTS specific messages)</w:t>
      </w:r>
      <w:bookmarkEnd w:id="83"/>
    </w:p>
    <w:p w14:paraId="38279BA7" w14:textId="77777777" w:rsidR="00C8533A" w:rsidRPr="006B329A" w:rsidRDefault="00C8533A" w:rsidP="006B329A">
      <w:r w:rsidRPr="006B329A">
        <w:t>These messages are used over the A-bis interface for messages on which BTS has to take some action (BSC to BTS direction) and for messages which are the result from actions taken by BTS (BTS to BSC direction). The T-bit of the Message Discriminator is set to 0.</w:t>
      </w:r>
    </w:p>
    <w:p w14:paraId="628B25EA" w14:textId="77777777" w:rsidR="00C8533A" w:rsidRPr="006B329A" w:rsidRDefault="00C8533A" w:rsidP="006B329A">
      <w:pPr>
        <w:pStyle w:val="Heading2"/>
      </w:pPr>
      <w:bookmarkStart w:id="84" w:name="_Toc476910058"/>
      <w:r w:rsidRPr="006B329A">
        <w:t>8.3</w:t>
      </w:r>
      <w:r w:rsidRPr="006B329A">
        <w:tab/>
        <w:t>Radio link layer management messages</w:t>
      </w:r>
      <w:bookmarkEnd w:id="84"/>
    </w:p>
    <w:p w14:paraId="0F3A7075" w14:textId="77777777" w:rsidR="00C8533A" w:rsidRPr="006B329A" w:rsidRDefault="00C8533A" w:rsidP="006B329A">
      <w:r w:rsidRPr="006B329A">
        <w:t>These messages are related to Radio Link Layer Management procedures. They all have the following general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6E2DBAE9" w14:textId="77777777">
        <w:tblPrEx>
          <w:tblCellMar>
            <w:top w:w="0" w:type="dxa"/>
            <w:bottom w:w="0" w:type="dxa"/>
          </w:tblCellMar>
        </w:tblPrEx>
        <w:trPr>
          <w:jc w:val="center"/>
        </w:trPr>
        <w:tc>
          <w:tcPr>
            <w:tcW w:w="2977" w:type="dxa"/>
            <w:tcBorders>
              <w:bottom w:val="nil"/>
            </w:tcBorders>
          </w:tcPr>
          <w:p w14:paraId="4FF8E1F0" w14:textId="77777777" w:rsidR="00C8533A" w:rsidRPr="006B329A" w:rsidRDefault="00C8533A" w:rsidP="006B329A">
            <w:pPr>
              <w:pStyle w:val="TAH"/>
            </w:pPr>
            <w:r w:rsidRPr="006B329A">
              <w:t>INFORMATION ELEMENT</w:t>
            </w:r>
          </w:p>
        </w:tc>
        <w:tc>
          <w:tcPr>
            <w:tcW w:w="1417" w:type="dxa"/>
            <w:tcBorders>
              <w:bottom w:val="nil"/>
            </w:tcBorders>
          </w:tcPr>
          <w:p w14:paraId="1A009F30" w14:textId="77777777" w:rsidR="00C8533A" w:rsidRPr="006B329A" w:rsidRDefault="00C8533A" w:rsidP="006B329A">
            <w:pPr>
              <w:pStyle w:val="TAH"/>
            </w:pPr>
            <w:r w:rsidRPr="006B329A">
              <w:t>REFERENCE</w:t>
            </w:r>
          </w:p>
        </w:tc>
        <w:tc>
          <w:tcPr>
            <w:tcW w:w="1418" w:type="dxa"/>
            <w:tcBorders>
              <w:bottom w:val="nil"/>
            </w:tcBorders>
          </w:tcPr>
          <w:p w14:paraId="24E7B69A" w14:textId="77777777" w:rsidR="00C8533A" w:rsidRPr="006B329A" w:rsidRDefault="00C8533A" w:rsidP="006B329A">
            <w:pPr>
              <w:pStyle w:val="TAH"/>
            </w:pPr>
            <w:r w:rsidRPr="006B329A">
              <w:t>PRESENCE</w:t>
            </w:r>
          </w:p>
        </w:tc>
        <w:tc>
          <w:tcPr>
            <w:tcW w:w="992" w:type="dxa"/>
            <w:tcBorders>
              <w:bottom w:val="nil"/>
            </w:tcBorders>
          </w:tcPr>
          <w:p w14:paraId="6854F454" w14:textId="77777777" w:rsidR="00C8533A" w:rsidRPr="006B329A" w:rsidRDefault="00C8533A" w:rsidP="006B329A">
            <w:pPr>
              <w:pStyle w:val="TAH"/>
            </w:pPr>
            <w:r w:rsidRPr="006B329A">
              <w:t>FORMAT</w:t>
            </w:r>
          </w:p>
        </w:tc>
        <w:tc>
          <w:tcPr>
            <w:tcW w:w="992" w:type="dxa"/>
            <w:tcBorders>
              <w:bottom w:val="nil"/>
            </w:tcBorders>
          </w:tcPr>
          <w:p w14:paraId="1E2E382C" w14:textId="77777777" w:rsidR="00C8533A" w:rsidRPr="006B329A" w:rsidRDefault="00C8533A" w:rsidP="006B329A">
            <w:pPr>
              <w:pStyle w:val="TAH"/>
            </w:pPr>
            <w:r w:rsidRPr="006B329A">
              <w:t>LENGTH</w:t>
            </w:r>
          </w:p>
        </w:tc>
      </w:tr>
      <w:tr w:rsidR="00C8533A" w:rsidRPr="006B329A" w14:paraId="7DB7B66C" w14:textId="77777777">
        <w:tblPrEx>
          <w:tblCellMar>
            <w:top w:w="0" w:type="dxa"/>
            <w:bottom w:w="0" w:type="dxa"/>
          </w:tblCellMar>
        </w:tblPrEx>
        <w:trPr>
          <w:jc w:val="center"/>
        </w:trPr>
        <w:tc>
          <w:tcPr>
            <w:tcW w:w="2977" w:type="dxa"/>
            <w:tcBorders>
              <w:bottom w:val="nil"/>
              <w:right w:val="single" w:sz="4" w:space="0" w:color="auto"/>
            </w:tcBorders>
          </w:tcPr>
          <w:p w14:paraId="6B686F0F"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20797A61"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6F588C50"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330BD84B" w14:textId="77777777" w:rsidR="00C8533A" w:rsidRPr="006B329A" w:rsidRDefault="00C8533A" w:rsidP="006B329A">
            <w:pPr>
              <w:pStyle w:val="TAC"/>
            </w:pPr>
            <w:r w:rsidRPr="006B329A">
              <w:t>V</w:t>
            </w:r>
          </w:p>
        </w:tc>
        <w:tc>
          <w:tcPr>
            <w:tcW w:w="992" w:type="dxa"/>
            <w:tcBorders>
              <w:left w:val="single" w:sz="4" w:space="0" w:color="auto"/>
              <w:bottom w:val="nil"/>
            </w:tcBorders>
          </w:tcPr>
          <w:p w14:paraId="68757934" w14:textId="77777777" w:rsidR="00C8533A" w:rsidRPr="006B329A" w:rsidRDefault="00C8533A" w:rsidP="006B329A">
            <w:pPr>
              <w:pStyle w:val="TAC"/>
            </w:pPr>
            <w:r w:rsidRPr="006B329A">
              <w:t>1</w:t>
            </w:r>
          </w:p>
        </w:tc>
      </w:tr>
      <w:tr w:rsidR="00C8533A" w:rsidRPr="006B329A" w14:paraId="2C7C4E09" w14:textId="77777777">
        <w:tblPrEx>
          <w:tblCellMar>
            <w:top w:w="0" w:type="dxa"/>
            <w:bottom w:w="0" w:type="dxa"/>
          </w:tblCellMar>
        </w:tblPrEx>
        <w:trPr>
          <w:jc w:val="center"/>
        </w:trPr>
        <w:tc>
          <w:tcPr>
            <w:tcW w:w="2977" w:type="dxa"/>
            <w:tcBorders>
              <w:top w:val="nil"/>
              <w:bottom w:val="nil"/>
              <w:right w:val="single" w:sz="4" w:space="0" w:color="auto"/>
            </w:tcBorders>
          </w:tcPr>
          <w:p w14:paraId="0BDE5B14"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6C58BBE5"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232D31C9"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7DBAD96"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619F047E" w14:textId="77777777" w:rsidR="00C8533A" w:rsidRPr="006B329A" w:rsidRDefault="00C8533A" w:rsidP="006B329A">
            <w:pPr>
              <w:pStyle w:val="TAC"/>
            </w:pPr>
            <w:r w:rsidRPr="006B329A">
              <w:t>1</w:t>
            </w:r>
          </w:p>
        </w:tc>
      </w:tr>
      <w:tr w:rsidR="00C8533A" w:rsidRPr="006B329A" w14:paraId="52A9D111" w14:textId="77777777">
        <w:tblPrEx>
          <w:tblCellMar>
            <w:top w:w="0" w:type="dxa"/>
            <w:bottom w:w="0" w:type="dxa"/>
          </w:tblCellMar>
        </w:tblPrEx>
        <w:trPr>
          <w:jc w:val="center"/>
        </w:trPr>
        <w:tc>
          <w:tcPr>
            <w:tcW w:w="2977" w:type="dxa"/>
            <w:tcBorders>
              <w:top w:val="nil"/>
              <w:bottom w:val="nil"/>
              <w:right w:val="single" w:sz="4" w:space="0" w:color="auto"/>
            </w:tcBorders>
          </w:tcPr>
          <w:p w14:paraId="37CA7734"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6D4BC7C0"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0F3B03FE"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614E8D5"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4B35311C" w14:textId="77777777" w:rsidR="00C8533A" w:rsidRPr="006B329A" w:rsidRDefault="00C8533A" w:rsidP="006B329A">
            <w:pPr>
              <w:pStyle w:val="TAC"/>
            </w:pPr>
            <w:r w:rsidRPr="006B329A">
              <w:t>2</w:t>
            </w:r>
          </w:p>
        </w:tc>
      </w:tr>
      <w:tr w:rsidR="00C8533A" w:rsidRPr="006B329A" w14:paraId="473FECF3" w14:textId="77777777">
        <w:tblPrEx>
          <w:tblCellMar>
            <w:top w:w="0" w:type="dxa"/>
            <w:bottom w:w="0" w:type="dxa"/>
          </w:tblCellMar>
        </w:tblPrEx>
        <w:trPr>
          <w:jc w:val="center"/>
        </w:trPr>
        <w:tc>
          <w:tcPr>
            <w:tcW w:w="2977" w:type="dxa"/>
            <w:tcBorders>
              <w:top w:val="nil"/>
              <w:bottom w:val="nil"/>
              <w:right w:val="single" w:sz="4" w:space="0" w:color="auto"/>
            </w:tcBorders>
          </w:tcPr>
          <w:p w14:paraId="57C66778" w14:textId="77777777" w:rsidR="00C8533A" w:rsidRPr="006B329A" w:rsidRDefault="00C8533A" w:rsidP="006B329A">
            <w:pPr>
              <w:pStyle w:val="TAL"/>
            </w:pPr>
            <w:r w:rsidRPr="006B329A">
              <w:t>Link Identifier</w:t>
            </w:r>
          </w:p>
        </w:tc>
        <w:tc>
          <w:tcPr>
            <w:tcW w:w="1417" w:type="dxa"/>
            <w:tcBorders>
              <w:top w:val="nil"/>
              <w:left w:val="single" w:sz="4" w:space="0" w:color="auto"/>
              <w:bottom w:val="nil"/>
              <w:right w:val="single" w:sz="4" w:space="0" w:color="auto"/>
            </w:tcBorders>
          </w:tcPr>
          <w:p w14:paraId="717C4ED1" w14:textId="77777777" w:rsidR="00C8533A" w:rsidRPr="006B329A" w:rsidRDefault="00C8533A" w:rsidP="006B329A">
            <w:pPr>
              <w:pStyle w:val="TAL"/>
            </w:pPr>
            <w:r w:rsidRPr="006B329A">
              <w:t>9.3.2</w:t>
            </w:r>
          </w:p>
        </w:tc>
        <w:tc>
          <w:tcPr>
            <w:tcW w:w="1418" w:type="dxa"/>
            <w:tcBorders>
              <w:top w:val="nil"/>
              <w:left w:val="single" w:sz="4" w:space="0" w:color="auto"/>
              <w:bottom w:val="nil"/>
              <w:right w:val="single" w:sz="4" w:space="0" w:color="auto"/>
            </w:tcBorders>
          </w:tcPr>
          <w:p w14:paraId="48E89B2A"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E958230"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68B01C70" w14:textId="77777777" w:rsidR="00C8533A" w:rsidRPr="006B329A" w:rsidRDefault="00C8533A" w:rsidP="006B329A">
            <w:pPr>
              <w:pStyle w:val="TAC"/>
            </w:pPr>
            <w:r w:rsidRPr="006B329A">
              <w:t>2</w:t>
            </w:r>
          </w:p>
        </w:tc>
      </w:tr>
      <w:tr w:rsidR="00C8533A" w:rsidRPr="006B329A" w14:paraId="7D7A5C3B" w14:textId="77777777">
        <w:tblPrEx>
          <w:tblCellMar>
            <w:top w:w="0" w:type="dxa"/>
            <w:bottom w:w="0" w:type="dxa"/>
          </w:tblCellMar>
        </w:tblPrEx>
        <w:trPr>
          <w:jc w:val="center"/>
        </w:trPr>
        <w:tc>
          <w:tcPr>
            <w:tcW w:w="2977" w:type="dxa"/>
            <w:tcBorders>
              <w:top w:val="single" w:sz="6" w:space="0" w:color="auto"/>
              <w:left w:val="single" w:sz="6" w:space="0" w:color="auto"/>
              <w:bottom w:val="single" w:sz="6" w:space="0" w:color="auto"/>
              <w:right w:val="nil"/>
            </w:tcBorders>
          </w:tcPr>
          <w:p w14:paraId="7A71EE35" w14:textId="77777777" w:rsidR="00C8533A" w:rsidRPr="006B329A" w:rsidRDefault="00C8533A" w:rsidP="006B329A">
            <w:pPr>
              <w:pStyle w:val="TAL"/>
            </w:pPr>
            <w:r w:rsidRPr="006B329A">
              <w:t>(Information elements depending on message type)</w:t>
            </w:r>
          </w:p>
        </w:tc>
        <w:tc>
          <w:tcPr>
            <w:tcW w:w="1417" w:type="dxa"/>
            <w:tcBorders>
              <w:top w:val="single" w:sz="6" w:space="0" w:color="auto"/>
              <w:left w:val="nil"/>
              <w:bottom w:val="single" w:sz="6" w:space="0" w:color="auto"/>
              <w:right w:val="nil"/>
            </w:tcBorders>
          </w:tcPr>
          <w:p w14:paraId="7FCC4F7A" w14:textId="77777777" w:rsidR="00C8533A" w:rsidRPr="006B329A" w:rsidRDefault="00C8533A" w:rsidP="006B329A">
            <w:pPr>
              <w:pStyle w:val="TAL"/>
            </w:pPr>
          </w:p>
        </w:tc>
        <w:tc>
          <w:tcPr>
            <w:tcW w:w="1418" w:type="dxa"/>
            <w:tcBorders>
              <w:top w:val="single" w:sz="6" w:space="0" w:color="auto"/>
              <w:left w:val="nil"/>
              <w:bottom w:val="single" w:sz="6" w:space="0" w:color="auto"/>
              <w:right w:val="nil"/>
            </w:tcBorders>
          </w:tcPr>
          <w:p w14:paraId="5C11EEA2" w14:textId="77777777" w:rsidR="00C8533A" w:rsidRPr="006B329A" w:rsidRDefault="00C8533A" w:rsidP="006B329A">
            <w:pPr>
              <w:pStyle w:val="TAC"/>
            </w:pPr>
          </w:p>
        </w:tc>
        <w:tc>
          <w:tcPr>
            <w:tcW w:w="992" w:type="dxa"/>
            <w:tcBorders>
              <w:top w:val="single" w:sz="6" w:space="0" w:color="auto"/>
              <w:left w:val="nil"/>
              <w:bottom w:val="single" w:sz="6" w:space="0" w:color="auto"/>
              <w:right w:val="nil"/>
            </w:tcBorders>
          </w:tcPr>
          <w:p w14:paraId="36FCABAC" w14:textId="77777777" w:rsidR="00C8533A" w:rsidRPr="006B329A" w:rsidRDefault="00C8533A" w:rsidP="006B329A">
            <w:pPr>
              <w:pStyle w:val="TAC"/>
            </w:pPr>
          </w:p>
        </w:tc>
        <w:tc>
          <w:tcPr>
            <w:tcW w:w="992" w:type="dxa"/>
            <w:tcBorders>
              <w:top w:val="single" w:sz="6" w:space="0" w:color="auto"/>
              <w:left w:val="nil"/>
              <w:bottom w:val="single" w:sz="6" w:space="0" w:color="auto"/>
              <w:right w:val="single" w:sz="6" w:space="0" w:color="auto"/>
            </w:tcBorders>
          </w:tcPr>
          <w:p w14:paraId="1652B1C4" w14:textId="77777777" w:rsidR="00C8533A" w:rsidRPr="006B329A" w:rsidRDefault="00C8533A" w:rsidP="006B329A">
            <w:pPr>
              <w:pStyle w:val="TAC"/>
            </w:pPr>
          </w:p>
        </w:tc>
      </w:tr>
    </w:tbl>
    <w:p w14:paraId="5A312DD5" w14:textId="77777777" w:rsidR="00C8533A" w:rsidRPr="006B329A" w:rsidRDefault="00C8533A" w:rsidP="006B329A"/>
    <w:p w14:paraId="2BB81B86" w14:textId="77777777" w:rsidR="00C8533A" w:rsidRPr="006B329A" w:rsidRDefault="00C8533A" w:rsidP="006B329A">
      <w:pPr>
        <w:keepNext/>
        <w:keepLines/>
      </w:pPr>
      <w:r w:rsidRPr="006B329A">
        <w:lastRenderedPageBreak/>
        <w:t>The messages concerned are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0"/>
        <w:gridCol w:w="1843"/>
      </w:tblGrid>
      <w:tr w:rsidR="00C8533A" w:rsidRPr="006B329A" w14:paraId="19CE4B66" w14:textId="77777777">
        <w:tblPrEx>
          <w:tblCellMar>
            <w:top w:w="0" w:type="dxa"/>
            <w:bottom w:w="0" w:type="dxa"/>
          </w:tblCellMar>
        </w:tblPrEx>
        <w:trPr>
          <w:cantSplit/>
          <w:jc w:val="center"/>
        </w:trPr>
        <w:tc>
          <w:tcPr>
            <w:tcW w:w="2660" w:type="dxa"/>
          </w:tcPr>
          <w:p w14:paraId="5104A0AC" w14:textId="77777777" w:rsidR="00C8533A" w:rsidRPr="006B329A" w:rsidRDefault="00C8533A" w:rsidP="006B329A">
            <w:pPr>
              <w:pStyle w:val="TAH"/>
            </w:pPr>
            <w:r w:rsidRPr="006B329A">
              <w:t>Message name</w:t>
            </w:r>
          </w:p>
        </w:tc>
        <w:tc>
          <w:tcPr>
            <w:tcW w:w="1843" w:type="dxa"/>
          </w:tcPr>
          <w:p w14:paraId="3994BAC8" w14:textId="77777777" w:rsidR="00C8533A" w:rsidRPr="006B329A" w:rsidRDefault="00C8533A" w:rsidP="006B329A">
            <w:pPr>
              <w:pStyle w:val="TAH"/>
            </w:pPr>
            <w:r w:rsidRPr="006B329A">
              <w:t>Reference sub-clause</w:t>
            </w:r>
          </w:p>
        </w:tc>
      </w:tr>
      <w:tr w:rsidR="00C8533A" w:rsidRPr="006B329A" w14:paraId="0D887628" w14:textId="77777777">
        <w:tblPrEx>
          <w:tblCellMar>
            <w:top w:w="0" w:type="dxa"/>
            <w:bottom w:w="0" w:type="dxa"/>
          </w:tblCellMar>
        </w:tblPrEx>
        <w:trPr>
          <w:cantSplit/>
          <w:jc w:val="center"/>
        </w:trPr>
        <w:tc>
          <w:tcPr>
            <w:tcW w:w="2660" w:type="dxa"/>
          </w:tcPr>
          <w:p w14:paraId="1A2F3923" w14:textId="77777777" w:rsidR="00C8533A" w:rsidRPr="006B329A" w:rsidRDefault="00C8533A" w:rsidP="006B329A">
            <w:pPr>
              <w:pStyle w:val="TAL"/>
            </w:pPr>
            <w:r w:rsidRPr="006B329A">
              <w:t>DATA REQuest</w:t>
            </w:r>
          </w:p>
        </w:tc>
        <w:tc>
          <w:tcPr>
            <w:tcW w:w="1843" w:type="dxa"/>
          </w:tcPr>
          <w:p w14:paraId="20AFA638" w14:textId="77777777" w:rsidR="00C8533A" w:rsidRPr="006B329A" w:rsidRDefault="00C8533A" w:rsidP="006B329A">
            <w:pPr>
              <w:pStyle w:val="TAC"/>
            </w:pPr>
            <w:r w:rsidRPr="006B329A">
              <w:t>8.3.1</w:t>
            </w:r>
          </w:p>
        </w:tc>
      </w:tr>
      <w:tr w:rsidR="00C8533A" w:rsidRPr="006B329A" w14:paraId="3C7594E8" w14:textId="77777777">
        <w:tblPrEx>
          <w:tblCellMar>
            <w:top w:w="0" w:type="dxa"/>
            <w:bottom w:w="0" w:type="dxa"/>
          </w:tblCellMar>
        </w:tblPrEx>
        <w:trPr>
          <w:cantSplit/>
          <w:jc w:val="center"/>
        </w:trPr>
        <w:tc>
          <w:tcPr>
            <w:tcW w:w="2660" w:type="dxa"/>
          </w:tcPr>
          <w:p w14:paraId="47299EC5" w14:textId="77777777" w:rsidR="00C8533A" w:rsidRPr="006B329A" w:rsidRDefault="00C8533A" w:rsidP="006B329A">
            <w:pPr>
              <w:pStyle w:val="TAL"/>
            </w:pPr>
            <w:r w:rsidRPr="006B329A">
              <w:t>DATA INDication</w:t>
            </w:r>
          </w:p>
        </w:tc>
        <w:tc>
          <w:tcPr>
            <w:tcW w:w="1843" w:type="dxa"/>
          </w:tcPr>
          <w:p w14:paraId="22BCB4EC" w14:textId="77777777" w:rsidR="00C8533A" w:rsidRPr="006B329A" w:rsidRDefault="00C8533A" w:rsidP="006B329A">
            <w:pPr>
              <w:pStyle w:val="TAC"/>
            </w:pPr>
            <w:r w:rsidRPr="006B329A">
              <w:t>8.3.2</w:t>
            </w:r>
          </w:p>
        </w:tc>
      </w:tr>
      <w:tr w:rsidR="00C8533A" w:rsidRPr="006B329A" w14:paraId="5EA53B6C" w14:textId="77777777">
        <w:tblPrEx>
          <w:tblCellMar>
            <w:top w:w="0" w:type="dxa"/>
            <w:bottom w:w="0" w:type="dxa"/>
          </w:tblCellMar>
        </w:tblPrEx>
        <w:trPr>
          <w:cantSplit/>
          <w:jc w:val="center"/>
        </w:trPr>
        <w:tc>
          <w:tcPr>
            <w:tcW w:w="2660" w:type="dxa"/>
          </w:tcPr>
          <w:p w14:paraId="05DE5397" w14:textId="77777777" w:rsidR="00C8533A" w:rsidRPr="006B329A" w:rsidRDefault="00C8533A" w:rsidP="006B329A">
            <w:pPr>
              <w:pStyle w:val="TAL"/>
            </w:pPr>
            <w:r w:rsidRPr="006B329A">
              <w:t>ERROR INDication</w:t>
            </w:r>
          </w:p>
        </w:tc>
        <w:tc>
          <w:tcPr>
            <w:tcW w:w="1843" w:type="dxa"/>
          </w:tcPr>
          <w:p w14:paraId="3D396A06" w14:textId="77777777" w:rsidR="00C8533A" w:rsidRPr="006B329A" w:rsidRDefault="00C8533A" w:rsidP="006B329A">
            <w:pPr>
              <w:pStyle w:val="TAC"/>
            </w:pPr>
            <w:r w:rsidRPr="006B329A">
              <w:t>8.3.3</w:t>
            </w:r>
          </w:p>
        </w:tc>
      </w:tr>
      <w:tr w:rsidR="00C8533A" w:rsidRPr="006B329A" w14:paraId="4EDEDBDB" w14:textId="77777777">
        <w:tblPrEx>
          <w:tblCellMar>
            <w:top w:w="0" w:type="dxa"/>
            <w:bottom w:w="0" w:type="dxa"/>
          </w:tblCellMar>
        </w:tblPrEx>
        <w:trPr>
          <w:cantSplit/>
          <w:jc w:val="center"/>
        </w:trPr>
        <w:tc>
          <w:tcPr>
            <w:tcW w:w="2660" w:type="dxa"/>
          </w:tcPr>
          <w:p w14:paraId="03E596DF" w14:textId="77777777" w:rsidR="00C8533A" w:rsidRPr="006B329A" w:rsidRDefault="00C8533A" w:rsidP="006B329A">
            <w:pPr>
              <w:pStyle w:val="TAL"/>
            </w:pPr>
            <w:r w:rsidRPr="006B329A">
              <w:t>ESTablish REQuest</w:t>
            </w:r>
          </w:p>
        </w:tc>
        <w:tc>
          <w:tcPr>
            <w:tcW w:w="1843" w:type="dxa"/>
          </w:tcPr>
          <w:p w14:paraId="19D9AD6D" w14:textId="77777777" w:rsidR="00C8533A" w:rsidRPr="006B329A" w:rsidRDefault="00C8533A" w:rsidP="006B329A">
            <w:pPr>
              <w:pStyle w:val="TAC"/>
            </w:pPr>
            <w:r w:rsidRPr="006B329A">
              <w:t>8.3.4</w:t>
            </w:r>
          </w:p>
        </w:tc>
      </w:tr>
      <w:tr w:rsidR="00C8533A" w:rsidRPr="006B329A" w14:paraId="29117D25" w14:textId="77777777">
        <w:tblPrEx>
          <w:tblCellMar>
            <w:top w:w="0" w:type="dxa"/>
            <w:bottom w:w="0" w:type="dxa"/>
          </w:tblCellMar>
        </w:tblPrEx>
        <w:trPr>
          <w:cantSplit/>
          <w:jc w:val="center"/>
        </w:trPr>
        <w:tc>
          <w:tcPr>
            <w:tcW w:w="2660" w:type="dxa"/>
          </w:tcPr>
          <w:p w14:paraId="56A52F4F" w14:textId="77777777" w:rsidR="00C8533A" w:rsidRPr="006B329A" w:rsidRDefault="00C8533A" w:rsidP="006B329A">
            <w:pPr>
              <w:pStyle w:val="TAL"/>
            </w:pPr>
            <w:r w:rsidRPr="006B329A">
              <w:t>ESTablish CONFirm</w:t>
            </w:r>
          </w:p>
        </w:tc>
        <w:tc>
          <w:tcPr>
            <w:tcW w:w="1843" w:type="dxa"/>
          </w:tcPr>
          <w:p w14:paraId="1A14BFDF" w14:textId="77777777" w:rsidR="00C8533A" w:rsidRPr="006B329A" w:rsidRDefault="00C8533A" w:rsidP="006B329A">
            <w:pPr>
              <w:pStyle w:val="TAC"/>
            </w:pPr>
            <w:r w:rsidRPr="006B329A">
              <w:t>8.3.5</w:t>
            </w:r>
          </w:p>
        </w:tc>
      </w:tr>
      <w:tr w:rsidR="00C8533A" w:rsidRPr="006B329A" w14:paraId="276B3F48" w14:textId="77777777">
        <w:tblPrEx>
          <w:tblCellMar>
            <w:top w:w="0" w:type="dxa"/>
            <w:bottom w:w="0" w:type="dxa"/>
          </w:tblCellMar>
        </w:tblPrEx>
        <w:trPr>
          <w:cantSplit/>
          <w:jc w:val="center"/>
        </w:trPr>
        <w:tc>
          <w:tcPr>
            <w:tcW w:w="2660" w:type="dxa"/>
          </w:tcPr>
          <w:p w14:paraId="1EFAB196" w14:textId="77777777" w:rsidR="00C8533A" w:rsidRPr="006B329A" w:rsidRDefault="00C8533A" w:rsidP="006B329A">
            <w:pPr>
              <w:pStyle w:val="TAL"/>
            </w:pPr>
            <w:r w:rsidRPr="006B329A">
              <w:t>ESTablish INDication</w:t>
            </w:r>
          </w:p>
        </w:tc>
        <w:tc>
          <w:tcPr>
            <w:tcW w:w="1843" w:type="dxa"/>
          </w:tcPr>
          <w:p w14:paraId="127B835D" w14:textId="77777777" w:rsidR="00C8533A" w:rsidRPr="006B329A" w:rsidRDefault="00C8533A" w:rsidP="006B329A">
            <w:pPr>
              <w:pStyle w:val="TAC"/>
            </w:pPr>
            <w:r w:rsidRPr="006B329A">
              <w:t>8.3.6</w:t>
            </w:r>
          </w:p>
        </w:tc>
      </w:tr>
      <w:tr w:rsidR="00C8533A" w:rsidRPr="006B329A" w14:paraId="66FBB47E" w14:textId="77777777">
        <w:tblPrEx>
          <w:tblCellMar>
            <w:top w:w="0" w:type="dxa"/>
            <w:bottom w:w="0" w:type="dxa"/>
          </w:tblCellMar>
        </w:tblPrEx>
        <w:trPr>
          <w:cantSplit/>
          <w:jc w:val="center"/>
        </w:trPr>
        <w:tc>
          <w:tcPr>
            <w:tcW w:w="2660" w:type="dxa"/>
          </w:tcPr>
          <w:p w14:paraId="58678558" w14:textId="77777777" w:rsidR="00C8533A" w:rsidRPr="006B329A" w:rsidRDefault="00C8533A" w:rsidP="006B329A">
            <w:pPr>
              <w:pStyle w:val="TAL"/>
            </w:pPr>
            <w:r w:rsidRPr="006B329A">
              <w:t>RELease REQuest</w:t>
            </w:r>
          </w:p>
        </w:tc>
        <w:tc>
          <w:tcPr>
            <w:tcW w:w="1843" w:type="dxa"/>
          </w:tcPr>
          <w:p w14:paraId="16737928" w14:textId="77777777" w:rsidR="00C8533A" w:rsidRPr="006B329A" w:rsidRDefault="00C8533A" w:rsidP="006B329A">
            <w:pPr>
              <w:pStyle w:val="TAC"/>
            </w:pPr>
            <w:r w:rsidRPr="006B329A">
              <w:t>8.3.7</w:t>
            </w:r>
          </w:p>
        </w:tc>
      </w:tr>
      <w:tr w:rsidR="00C8533A" w:rsidRPr="006B329A" w14:paraId="03DF7324" w14:textId="77777777">
        <w:tblPrEx>
          <w:tblCellMar>
            <w:top w:w="0" w:type="dxa"/>
            <w:bottom w:w="0" w:type="dxa"/>
          </w:tblCellMar>
        </w:tblPrEx>
        <w:trPr>
          <w:cantSplit/>
          <w:jc w:val="center"/>
        </w:trPr>
        <w:tc>
          <w:tcPr>
            <w:tcW w:w="2660" w:type="dxa"/>
          </w:tcPr>
          <w:p w14:paraId="6148321E" w14:textId="77777777" w:rsidR="00C8533A" w:rsidRPr="006B329A" w:rsidRDefault="00C8533A" w:rsidP="006B329A">
            <w:pPr>
              <w:pStyle w:val="TAL"/>
            </w:pPr>
            <w:r w:rsidRPr="006B329A">
              <w:t>RELease CONFirm</w:t>
            </w:r>
          </w:p>
        </w:tc>
        <w:tc>
          <w:tcPr>
            <w:tcW w:w="1843" w:type="dxa"/>
          </w:tcPr>
          <w:p w14:paraId="29B79BC4" w14:textId="77777777" w:rsidR="00C8533A" w:rsidRPr="006B329A" w:rsidRDefault="00C8533A" w:rsidP="006B329A">
            <w:pPr>
              <w:pStyle w:val="TAC"/>
            </w:pPr>
            <w:r w:rsidRPr="006B329A">
              <w:t>8.3.8</w:t>
            </w:r>
          </w:p>
        </w:tc>
      </w:tr>
      <w:tr w:rsidR="00C8533A" w:rsidRPr="006B329A" w14:paraId="18B9133F" w14:textId="77777777">
        <w:tblPrEx>
          <w:tblCellMar>
            <w:top w:w="0" w:type="dxa"/>
            <w:bottom w:w="0" w:type="dxa"/>
          </w:tblCellMar>
        </w:tblPrEx>
        <w:trPr>
          <w:cantSplit/>
          <w:jc w:val="center"/>
        </w:trPr>
        <w:tc>
          <w:tcPr>
            <w:tcW w:w="2660" w:type="dxa"/>
          </w:tcPr>
          <w:p w14:paraId="2E50E3C0" w14:textId="77777777" w:rsidR="00C8533A" w:rsidRPr="006B329A" w:rsidRDefault="00C8533A" w:rsidP="006B329A">
            <w:pPr>
              <w:pStyle w:val="TAL"/>
            </w:pPr>
            <w:r w:rsidRPr="006B329A">
              <w:t>RELease INDication</w:t>
            </w:r>
          </w:p>
        </w:tc>
        <w:tc>
          <w:tcPr>
            <w:tcW w:w="1843" w:type="dxa"/>
          </w:tcPr>
          <w:p w14:paraId="703E1503" w14:textId="77777777" w:rsidR="00C8533A" w:rsidRPr="006B329A" w:rsidRDefault="00C8533A" w:rsidP="006B329A">
            <w:pPr>
              <w:pStyle w:val="TAC"/>
            </w:pPr>
            <w:r w:rsidRPr="006B329A">
              <w:t>8.3.9</w:t>
            </w:r>
          </w:p>
        </w:tc>
      </w:tr>
      <w:tr w:rsidR="00C8533A" w:rsidRPr="006B329A" w14:paraId="6790401D" w14:textId="77777777">
        <w:tblPrEx>
          <w:tblCellMar>
            <w:top w:w="0" w:type="dxa"/>
            <w:bottom w:w="0" w:type="dxa"/>
          </w:tblCellMar>
        </w:tblPrEx>
        <w:trPr>
          <w:cantSplit/>
          <w:jc w:val="center"/>
        </w:trPr>
        <w:tc>
          <w:tcPr>
            <w:tcW w:w="2660" w:type="dxa"/>
          </w:tcPr>
          <w:p w14:paraId="0F2414CF" w14:textId="77777777" w:rsidR="00C8533A" w:rsidRPr="006B329A" w:rsidRDefault="00C8533A" w:rsidP="006B329A">
            <w:pPr>
              <w:pStyle w:val="TAL"/>
            </w:pPr>
            <w:r w:rsidRPr="006B329A">
              <w:t>UNIT DATA REQuest</w:t>
            </w:r>
          </w:p>
        </w:tc>
        <w:tc>
          <w:tcPr>
            <w:tcW w:w="1843" w:type="dxa"/>
          </w:tcPr>
          <w:p w14:paraId="763EF029" w14:textId="77777777" w:rsidR="00C8533A" w:rsidRPr="006B329A" w:rsidRDefault="00C8533A" w:rsidP="006B329A">
            <w:pPr>
              <w:pStyle w:val="TAC"/>
            </w:pPr>
            <w:r w:rsidRPr="006B329A">
              <w:t>8.3.10</w:t>
            </w:r>
          </w:p>
        </w:tc>
      </w:tr>
      <w:tr w:rsidR="00C8533A" w:rsidRPr="006B329A" w14:paraId="40E41E34" w14:textId="77777777">
        <w:tblPrEx>
          <w:tblCellMar>
            <w:top w:w="0" w:type="dxa"/>
            <w:bottom w:w="0" w:type="dxa"/>
          </w:tblCellMar>
        </w:tblPrEx>
        <w:trPr>
          <w:cantSplit/>
          <w:jc w:val="center"/>
        </w:trPr>
        <w:tc>
          <w:tcPr>
            <w:tcW w:w="2660" w:type="dxa"/>
          </w:tcPr>
          <w:p w14:paraId="23F8960B" w14:textId="77777777" w:rsidR="00C8533A" w:rsidRPr="006B329A" w:rsidRDefault="00C8533A" w:rsidP="006B329A">
            <w:pPr>
              <w:pStyle w:val="TAL"/>
            </w:pPr>
            <w:r w:rsidRPr="006B329A">
              <w:t>UNIT DATA INDication</w:t>
            </w:r>
          </w:p>
        </w:tc>
        <w:tc>
          <w:tcPr>
            <w:tcW w:w="1843" w:type="dxa"/>
          </w:tcPr>
          <w:p w14:paraId="12A0E0FE" w14:textId="77777777" w:rsidR="00C8533A" w:rsidRPr="006B329A" w:rsidRDefault="00C8533A" w:rsidP="006B329A">
            <w:pPr>
              <w:pStyle w:val="TAC"/>
            </w:pPr>
            <w:r w:rsidRPr="006B329A">
              <w:t>8.3.11</w:t>
            </w:r>
          </w:p>
        </w:tc>
      </w:tr>
    </w:tbl>
    <w:p w14:paraId="0A6797FF" w14:textId="77777777" w:rsidR="00C8533A" w:rsidRPr="006B329A" w:rsidRDefault="00C8533A" w:rsidP="006B329A"/>
    <w:p w14:paraId="433EC2B7" w14:textId="77777777" w:rsidR="00C8533A" w:rsidRPr="006B329A" w:rsidRDefault="00C8533A" w:rsidP="006B329A">
      <w:pPr>
        <w:pStyle w:val="Heading3"/>
      </w:pPr>
      <w:bookmarkStart w:id="85" w:name="_Toc476910059"/>
      <w:r w:rsidRPr="006B329A">
        <w:t>8.3.1</w:t>
      </w:r>
      <w:r w:rsidRPr="006B329A">
        <w:tab/>
        <w:t>DATA REQUEST</w:t>
      </w:r>
      <w:bookmarkEnd w:id="85"/>
    </w:p>
    <w:p w14:paraId="59C0BF58" w14:textId="77777777" w:rsidR="00C8533A" w:rsidRPr="006B329A" w:rsidRDefault="00C8533A" w:rsidP="006B329A">
      <w:pPr>
        <w:keepNext/>
      </w:pPr>
      <w:r w:rsidRPr="006B329A">
        <w:t>This message is sent from BSC to BTS to request the sending of a message in acknowledged mode on a radio link layer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0E74AE40" w14:textId="77777777">
        <w:tblPrEx>
          <w:tblCellMar>
            <w:top w:w="0" w:type="dxa"/>
            <w:bottom w:w="0" w:type="dxa"/>
          </w:tblCellMar>
        </w:tblPrEx>
        <w:trPr>
          <w:jc w:val="center"/>
        </w:trPr>
        <w:tc>
          <w:tcPr>
            <w:tcW w:w="2977" w:type="dxa"/>
            <w:tcBorders>
              <w:bottom w:val="nil"/>
            </w:tcBorders>
          </w:tcPr>
          <w:p w14:paraId="52797D24" w14:textId="77777777" w:rsidR="00C8533A" w:rsidRPr="006B329A" w:rsidRDefault="00C8533A" w:rsidP="006B329A">
            <w:pPr>
              <w:pStyle w:val="TAH"/>
            </w:pPr>
            <w:r w:rsidRPr="006B329A">
              <w:t>INFORMATION ELEMENT</w:t>
            </w:r>
          </w:p>
        </w:tc>
        <w:tc>
          <w:tcPr>
            <w:tcW w:w="1417" w:type="dxa"/>
            <w:tcBorders>
              <w:bottom w:val="nil"/>
            </w:tcBorders>
          </w:tcPr>
          <w:p w14:paraId="19C2B6AE" w14:textId="77777777" w:rsidR="00C8533A" w:rsidRPr="006B329A" w:rsidRDefault="00C8533A" w:rsidP="006B329A">
            <w:pPr>
              <w:pStyle w:val="TAH"/>
            </w:pPr>
            <w:r w:rsidRPr="006B329A">
              <w:t>REFERENCE</w:t>
            </w:r>
          </w:p>
        </w:tc>
        <w:tc>
          <w:tcPr>
            <w:tcW w:w="1418" w:type="dxa"/>
            <w:tcBorders>
              <w:bottom w:val="nil"/>
            </w:tcBorders>
          </w:tcPr>
          <w:p w14:paraId="5DE6FA90" w14:textId="77777777" w:rsidR="00C8533A" w:rsidRPr="006B329A" w:rsidRDefault="00C8533A" w:rsidP="006B329A">
            <w:pPr>
              <w:pStyle w:val="TAH"/>
            </w:pPr>
            <w:r w:rsidRPr="006B329A">
              <w:t>PRESENCE</w:t>
            </w:r>
          </w:p>
        </w:tc>
        <w:tc>
          <w:tcPr>
            <w:tcW w:w="992" w:type="dxa"/>
            <w:tcBorders>
              <w:bottom w:val="nil"/>
            </w:tcBorders>
          </w:tcPr>
          <w:p w14:paraId="01275FDA" w14:textId="77777777" w:rsidR="00C8533A" w:rsidRPr="006B329A" w:rsidRDefault="00C8533A" w:rsidP="006B329A">
            <w:pPr>
              <w:pStyle w:val="TAH"/>
            </w:pPr>
            <w:r w:rsidRPr="006B329A">
              <w:t>FORMAT</w:t>
            </w:r>
          </w:p>
        </w:tc>
        <w:tc>
          <w:tcPr>
            <w:tcW w:w="992" w:type="dxa"/>
            <w:tcBorders>
              <w:bottom w:val="nil"/>
            </w:tcBorders>
          </w:tcPr>
          <w:p w14:paraId="5E94D322" w14:textId="77777777" w:rsidR="00C8533A" w:rsidRPr="006B329A" w:rsidRDefault="00C8533A" w:rsidP="006B329A">
            <w:pPr>
              <w:pStyle w:val="TAH"/>
            </w:pPr>
            <w:r w:rsidRPr="006B329A">
              <w:t>LENGTH</w:t>
            </w:r>
          </w:p>
        </w:tc>
      </w:tr>
      <w:tr w:rsidR="00C8533A" w:rsidRPr="006B329A" w14:paraId="5307B61E" w14:textId="77777777">
        <w:tblPrEx>
          <w:tblCellMar>
            <w:top w:w="0" w:type="dxa"/>
            <w:bottom w:w="0" w:type="dxa"/>
          </w:tblCellMar>
        </w:tblPrEx>
        <w:trPr>
          <w:jc w:val="center"/>
        </w:trPr>
        <w:tc>
          <w:tcPr>
            <w:tcW w:w="2977" w:type="dxa"/>
            <w:tcBorders>
              <w:bottom w:val="nil"/>
              <w:right w:val="single" w:sz="4" w:space="0" w:color="auto"/>
            </w:tcBorders>
          </w:tcPr>
          <w:p w14:paraId="2D4D8599"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120B08D7"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4C5ED3CE"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6CF06C69" w14:textId="77777777" w:rsidR="00C8533A" w:rsidRPr="006B329A" w:rsidRDefault="00C8533A" w:rsidP="006B329A">
            <w:pPr>
              <w:pStyle w:val="TAC"/>
            </w:pPr>
            <w:r w:rsidRPr="006B329A">
              <w:t>V</w:t>
            </w:r>
          </w:p>
        </w:tc>
        <w:tc>
          <w:tcPr>
            <w:tcW w:w="992" w:type="dxa"/>
            <w:tcBorders>
              <w:left w:val="single" w:sz="4" w:space="0" w:color="auto"/>
              <w:bottom w:val="nil"/>
            </w:tcBorders>
          </w:tcPr>
          <w:p w14:paraId="5E7BEB88" w14:textId="77777777" w:rsidR="00C8533A" w:rsidRPr="006B329A" w:rsidRDefault="00C8533A" w:rsidP="006B329A">
            <w:pPr>
              <w:pStyle w:val="TAC"/>
            </w:pPr>
            <w:r w:rsidRPr="006B329A">
              <w:t>1</w:t>
            </w:r>
          </w:p>
        </w:tc>
      </w:tr>
      <w:tr w:rsidR="00C8533A" w:rsidRPr="006B329A" w14:paraId="25C681DC" w14:textId="77777777">
        <w:tblPrEx>
          <w:tblCellMar>
            <w:top w:w="0" w:type="dxa"/>
            <w:bottom w:w="0" w:type="dxa"/>
          </w:tblCellMar>
        </w:tblPrEx>
        <w:trPr>
          <w:jc w:val="center"/>
        </w:trPr>
        <w:tc>
          <w:tcPr>
            <w:tcW w:w="2977" w:type="dxa"/>
            <w:tcBorders>
              <w:top w:val="nil"/>
              <w:bottom w:val="nil"/>
              <w:right w:val="single" w:sz="4" w:space="0" w:color="auto"/>
            </w:tcBorders>
          </w:tcPr>
          <w:p w14:paraId="69E28472"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32000AAB"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46A60242"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9B18A65"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5B173E86" w14:textId="77777777" w:rsidR="00C8533A" w:rsidRPr="006B329A" w:rsidRDefault="00C8533A" w:rsidP="006B329A">
            <w:pPr>
              <w:pStyle w:val="TAC"/>
            </w:pPr>
            <w:r w:rsidRPr="006B329A">
              <w:t>1</w:t>
            </w:r>
          </w:p>
        </w:tc>
      </w:tr>
      <w:tr w:rsidR="00C8533A" w:rsidRPr="006B329A" w14:paraId="346714BA" w14:textId="77777777">
        <w:tblPrEx>
          <w:tblCellMar>
            <w:top w:w="0" w:type="dxa"/>
            <w:bottom w:w="0" w:type="dxa"/>
          </w:tblCellMar>
        </w:tblPrEx>
        <w:trPr>
          <w:jc w:val="center"/>
        </w:trPr>
        <w:tc>
          <w:tcPr>
            <w:tcW w:w="2977" w:type="dxa"/>
            <w:tcBorders>
              <w:top w:val="nil"/>
              <w:bottom w:val="nil"/>
              <w:right w:val="single" w:sz="4" w:space="0" w:color="auto"/>
            </w:tcBorders>
          </w:tcPr>
          <w:p w14:paraId="4B708CF8"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37DCDAD7"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2EC42E4B"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3730B1F6"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6228057A" w14:textId="77777777" w:rsidR="00C8533A" w:rsidRPr="006B329A" w:rsidRDefault="00C8533A" w:rsidP="006B329A">
            <w:pPr>
              <w:pStyle w:val="TAC"/>
            </w:pPr>
            <w:r w:rsidRPr="006B329A">
              <w:t>2</w:t>
            </w:r>
          </w:p>
        </w:tc>
      </w:tr>
      <w:tr w:rsidR="00C8533A" w:rsidRPr="006B329A" w14:paraId="575BACA6" w14:textId="77777777">
        <w:tblPrEx>
          <w:tblCellMar>
            <w:top w:w="0" w:type="dxa"/>
            <w:bottom w:w="0" w:type="dxa"/>
          </w:tblCellMar>
        </w:tblPrEx>
        <w:trPr>
          <w:jc w:val="center"/>
        </w:trPr>
        <w:tc>
          <w:tcPr>
            <w:tcW w:w="2977" w:type="dxa"/>
            <w:tcBorders>
              <w:top w:val="nil"/>
              <w:bottom w:val="nil"/>
              <w:right w:val="single" w:sz="4" w:space="0" w:color="auto"/>
            </w:tcBorders>
          </w:tcPr>
          <w:p w14:paraId="719303A0" w14:textId="77777777" w:rsidR="00C8533A" w:rsidRPr="006B329A" w:rsidRDefault="00C8533A" w:rsidP="006B329A">
            <w:pPr>
              <w:pStyle w:val="TAL"/>
            </w:pPr>
            <w:r w:rsidRPr="006B329A">
              <w:t>Link Identifier</w:t>
            </w:r>
          </w:p>
        </w:tc>
        <w:tc>
          <w:tcPr>
            <w:tcW w:w="1417" w:type="dxa"/>
            <w:tcBorders>
              <w:top w:val="nil"/>
              <w:left w:val="single" w:sz="4" w:space="0" w:color="auto"/>
              <w:bottom w:val="nil"/>
              <w:right w:val="single" w:sz="4" w:space="0" w:color="auto"/>
            </w:tcBorders>
          </w:tcPr>
          <w:p w14:paraId="2FFF0C15" w14:textId="77777777" w:rsidR="00C8533A" w:rsidRPr="006B329A" w:rsidRDefault="00C8533A" w:rsidP="006B329A">
            <w:pPr>
              <w:pStyle w:val="TAL"/>
            </w:pPr>
            <w:r w:rsidRPr="006B329A">
              <w:t>9.3.2</w:t>
            </w:r>
          </w:p>
        </w:tc>
        <w:tc>
          <w:tcPr>
            <w:tcW w:w="1418" w:type="dxa"/>
            <w:tcBorders>
              <w:top w:val="nil"/>
              <w:left w:val="single" w:sz="4" w:space="0" w:color="auto"/>
              <w:bottom w:val="nil"/>
              <w:right w:val="single" w:sz="4" w:space="0" w:color="auto"/>
            </w:tcBorders>
          </w:tcPr>
          <w:p w14:paraId="667F5E50"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3F52175A"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4B56ADF0" w14:textId="77777777" w:rsidR="00C8533A" w:rsidRPr="006B329A" w:rsidRDefault="00C8533A" w:rsidP="006B329A">
            <w:pPr>
              <w:pStyle w:val="TAC"/>
              <w:rPr>
                <w:lang w:val="fr-FR"/>
              </w:rPr>
            </w:pPr>
            <w:r w:rsidRPr="006B329A">
              <w:rPr>
                <w:lang w:val="fr-FR"/>
              </w:rPr>
              <w:t>2</w:t>
            </w:r>
          </w:p>
        </w:tc>
      </w:tr>
      <w:tr w:rsidR="00C8533A" w:rsidRPr="006B329A" w14:paraId="6B659855"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72FB3BB0" w14:textId="77777777" w:rsidR="00C8533A" w:rsidRPr="006B329A" w:rsidRDefault="00C8533A" w:rsidP="006B329A">
            <w:pPr>
              <w:pStyle w:val="TAL"/>
              <w:rPr>
                <w:lang w:val="fr-FR"/>
              </w:rPr>
            </w:pPr>
            <w:r w:rsidRPr="006B329A">
              <w:rPr>
                <w:lang w:val="fr-FR"/>
              </w:rPr>
              <w:t>L3 Information</w:t>
            </w:r>
          </w:p>
        </w:tc>
        <w:tc>
          <w:tcPr>
            <w:tcW w:w="1417" w:type="dxa"/>
            <w:tcBorders>
              <w:top w:val="nil"/>
              <w:left w:val="single" w:sz="4" w:space="0" w:color="auto"/>
              <w:bottom w:val="single" w:sz="4" w:space="0" w:color="auto"/>
              <w:right w:val="single" w:sz="4" w:space="0" w:color="auto"/>
            </w:tcBorders>
          </w:tcPr>
          <w:p w14:paraId="2B2DB18B" w14:textId="77777777" w:rsidR="00C8533A" w:rsidRPr="006B329A" w:rsidRDefault="00C8533A" w:rsidP="006B329A">
            <w:pPr>
              <w:pStyle w:val="TAL"/>
              <w:rPr>
                <w:lang w:val="fr-FR"/>
              </w:rPr>
            </w:pPr>
            <w:r w:rsidRPr="006B329A">
              <w:rPr>
                <w:lang w:val="fr-FR"/>
              </w:rPr>
              <w:t>9.3.11</w:t>
            </w:r>
          </w:p>
        </w:tc>
        <w:tc>
          <w:tcPr>
            <w:tcW w:w="1418" w:type="dxa"/>
            <w:tcBorders>
              <w:top w:val="nil"/>
              <w:left w:val="single" w:sz="4" w:space="0" w:color="auto"/>
              <w:bottom w:val="single" w:sz="4" w:space="0" w:color="auto"/>
              <w:right w:val="single" w:sz="4" w:space="0" w:color="auto"/>
            </w:tcBorders>
          </w:tcPr>
          <w:p w14:paraId="1300FCD6" w14:textId="77777777" w:rsidR="00C8533A" w:rsidRPr="006B329A" w:rsidRDefault="00C8533A" w:rsidP="006B329A">
            <w:pPr>
              <w:pStyle w:val="TAC"/>
              <w:rPr>
                <w:lang w:val="fr-FR"/>
              </w:rPr>
            </w:pPr>
            <w:r w:rsidRPr="006B329A">
              <w:rPr>
                <w:lang w:val="fr-FR"/>
              </w:rPr>
              <w:t>M</w:t>
            </w:r>
          </w:p>
        </w:tc>
        <w:tc>
          <w:tcPr>
            <w:tcW w:w="992" w:type="dxa"/>
            <w:tcBorders>
              <w:top w:val="nil"/>
              <w:left w:val="single" w:sz="4" w:space="0" w:color="auto"/>
              <w:bottom w:val="single" w:sz="4" w:space="0" w:color="auto"/>
              <w:right w:val="single" w:sz="4" w:space="0" w:color="auto"/>
            </w:tcBorders>
          </w:tcPr>
          <w:p w14:paraId="27F06154"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4BD2A736" w14:textId="77777777" w:rsidR="00C8533A" w:rsidRPr="006B329A" w:rsidRDefault="00C8533A" w:rsidP="006B329A">
            <w:pPr>
              <w:pStyle w:val="TAC"/>
            </w:pPr>
            <w:r w:rsidRPr="006B329A">
              <w:t>&gt;=3</w:t>
            </w:r>
          </w:p>
        </w:tc>
      </w:tr>
    </w:tbl>
    <w:p w14:paraId="3391ED4A" w14:textId="77777777" w:rsidR="00C8533A" w:rsidRPr="006B329A" w:rsidRDefault="00C8533A" w:rsidP="006B329A"/>
    <w:p w14:paraId="004905D4" w14:textId="77777777" w:rsidR="00C8533A" w:rsidRPr="006B329A" w:rsidRDefault="00C8533A" w:rsidP="006B329A">
      <w:pPr>
        <w:pStyle w:val="Heading3"/>
      </w:pPr>
      <w:bookmarkStart w:id="86" w:name="_Toc476910060"/>
      <w:r w:rsidRPr="006B329A">
        <w:t>8.3.2</w:t>
      </w:r>
      <w:r w:rsidRPr="006B329A">
        <w:tab/>
        <w:t>DATA INDICATION</w:t>
      </w:r>
      <w:bookmarkEnd w:id="86"/>
    </w:p>
    <w:p w14:paraId="0C71569B" w14:textId="77777777" w:rsidR="00C8533A" w:rsidRPr="006B329A" w:rsidRDefault="00C8533A" w:rsidP="006B329A">
      <w:r w:rsidRPr="006B329A">
        <w:t>This message is sent from BTS to BSC to indicate the reception of a message in acknowledged mode on a radio link layer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43AEC8BA" w14:textId="77777777">
        <w:tblPrEx>
          <w:tblCellMar>
            <w:top w:w="0" w:type="dxa"/>
            <w:bottom w:w="0" w:type="dxa"/>
          </w:tblCellMar>
        </w:tblPrEx>
        <w:trPr>
          <w:jc w:val="center"/>
        </w:trPr>
        <w:tc>
          <w:tcPr>
            <w:tcW w:w="2977" w:type="dxa"/>
            <w:tcBorders>
              <w:bottom w:val="nil"/>
            </w:tcBorders>
          </w:tcPr>
          <w:p w14:paraId="731441D0" w14:textId="77777777" w:rsidR="00C8533A" w:rsidRPr="006B329A" w:rsidRDefault="00C8533A" w:rsidP="006B329A">
            <w:pPr>
              <w:pStyle w:val="TAH"/>
            </w:pPr>
            <w:r w:rsidRPr="006B329A">
              <w:t>INFORMATION ELEMENT</w:t>
            </w:r>
          </w:p>
        </w:tc>
        <w:tc>
          <w:tcPr>
            <w:tcW w:w="1417" w:type="dxa"/>
            <w:tcBorders>
              <w:bottom w:val="nil"/>
            </w:tcBorders>
          </w:tcPr>
          <w:p w14:paraId="6B2DB80B" w14:textId="77777777" w:rsidR="00C8533A" w:rsidRPr="006B329A" w:rsidRDefault="00C8533A" w:rsidP="006B329A">
            <w:pPr>
              <w:pStyle w:val="TAH"/>
            </w:pPr>
            <w:r w:rsidRPr="006B329A">
              <w:t>REFERENCE</w:t>
            </w:r>
          </w:p>
        </w:tc>
        <w:tc>
          <w:tcPr>
            <w:tcW w:w="1418" w:type="dxa"/>
            <w:tcBorders>
              <w:bottom w:val="nil"/>
            </w:tcBorders>
          </w:tcPr>
          <w:p w14:paraId="53FA79DA" w14:textId="77777777" w:rsidR="00C8533A" w:rsidRPr="006B329A" w:rsidRDefault="00C8533A" w:rsidP="006B329A">
            <w:pPr>
              <w:pStyle w:val="TAH"/>
            </w:pPr>
            <w:r w:rsidRPr="006B329A">
              <w:t>PRESENCE</w:t>
            </w:r>
          </w:p>
        </w:tc>
        <w:tc>
          <w:tcPr>
            <w:tcW w:w="992" w:type="dxa"/>
            <w:tcBorders>
              <w:bottom w:val="nil"/>
            </w:tcBorders>
          </w:tcPr>
          <w:p w14:paraId="4B2183C6" w14:textId="77777777" w:rsidR="00C8533A" w:rsidRPr="006B329A" w:rsidRDefault="00C8533A" w:rsidP="006B329A">
            <w:pPr>
              <w:pStyle w:val="TAH"/>
            </w:pPr>
            <w:r w:rsidRPr="006B329A">
              <w:t>FORMAT</w:t>
            </w:r>
          </w:p>
        </w:tc>
        <w:tc>
          <w:tcPr>
            <w:tcW w:w="992" w:type="dxa"/>
            <w:tcBorders>
              <w:bottom w:val="nil"/>
            </w:tcBorders>
          </w:tcPr>
          <w:p w14:paraId="5FC92C21" w14:textId="77777777" w:rsidR="00C8533A" w:rsidRPr="006B329A" w:rsidRDefault="00C8533A" w:rsidP="006B329A">
            <w:pPr>
              <w:pStyle w:val="TAH"/>
            </w:pPr>
            <w:r w:rsidRPr="006B329A">
              <w:t>LENGTH</w:t>
            </w:r>
          </w:p>
        </w:tc>
      </w:tr>
      <w:tr w:rsidR="00C8533A" w:rsidRPr="006B329A" w14:paraId="505DDBAA" w14:textId="77777777">
        <w:tblPrEx>
          <w:tblCellMar>
            <w:top w:w="0" w:type="dxa"/>
            <w:bottom w:w="0" w:type="dxa"/>
          </w:tblCellMar>
        </w:tblPrEx>
        <w:trPr>
          <w:jc w:val="center"/>
        </w:trPr>
        <w:tc>
          <w:tcPr>
            <w:tcW w:w="2977" w:type="dxa"/>
            <w:tcBorders>
              <w:bottom w:val="nil"/>
              <w:right w:val="single" w:sz="4" w:space="0" w:color="auto"/>
            </w:tcBorders>
          </w:tcPr>
          <w:p w14:paraId="23576023"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6A0FED03"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0004852E"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4875D734" w14:textId="77777777" w:rsidR="00C8533A" w:rsidRPr="006B329A" w:rsidRDefault="00C8533A" w:rsidP="006B329A">
            <w:pPr>
              <w:pStyle w:val="TAC"/>
            </w:pPr>
            <w:r w:rsidRPr="006B329A">
              <w:t>V</w:t>
            </w:r>
          </w:p>
        </w:tc>
        <w:tc>
          <w:tcPr>
            <w:tcW w:w="992" w:type="dxa"/>
            <w:tcBorders>
              <w:left w:val="single" w:sz="4" w:space="0" w:color="auto"/>
              <w:bottom w:val="nil"/>
            </w:tcBorders>
          </w:tcPr>
          <w:p w14:paraId="6BCDC726" w14:textId="77777777" w:rsidR="00C8533A" w:rsidRPr="006B329A" w:rsidRDefault="00C8533A" w:rsidP="006B329A">
            <w:pPr>
              <w:pStyle w:val="TAC"/>
            </w:pPr>
            <w:r w:rsidRPr="006B329A">
              <w:t>1</w:t>
            </w:r>
          </w:p>
        </w:tc>
      </w:tr>
      <w:tr w:rsidR="00C8533A" w:rsidRPr="006B329A" w14:paraId="789D4868" w14:textId="77777777">
        <w:tblPrEx>
          <w:tblCellMar>
            <w:top w:w="0" w:type="dxa"/>
            <w:bottom w:w="0" w:type="dxa"/>
          </w:tblCellMar>
        </w:tblPrEx>
        <w:trPr>
          <w:jc w:val="center"/>
        </w:trPr>
        <w:tc>
          <w:tcPr>
            <w:tcW w:w="2977" w:type="dxa"/>
            <w:tcBorders>
              <w:top w:val="nil"/>
              <w:bottom w:val="nil"/>
              <w:right w:val="single" w:sz="4" w:space="0" w:color="auto"/>
            </w:tcBorders>
          </w:tcPr>
          <w:p w14:paraId="3BC0E119"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71885BD6"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17382631"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01DEC9B"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770AE918" w14:textId="77777777" w:rsidR="00C8533A" w:rsidRPr="006B329A" w:rsidRDefault="00C8533A" w:rsidP="006B329A">
            <w:pPr>
              <w:pStyle w:val="TAC"/>
            </w:pPr>
            <w:r w:rsidRPr="006B329A">
              <w:t>1</w:t>
            </w:r>
          </w:p>
        </w:tc>
      </w:tr>
      <w:tr w:rsidR="00C8533A" w:rsidRPr="006B329A" w14:paraId="0F7A0432" w14:textId="77777777">
        <w:tblPrEx>
          <w:tblCellMar>
            <w:top w:w="0" w:type="dxa"/>
            <w:bottom w:w="0" w:type="dxa"/>
          </w:tblCellMar>
        </w:tblPrEx>
        <w:trPr>
          <w:jc w:val="center"/>
        </w:trPr>
        <w:tc>
          <w:tcPr>
            <w:tcW w:w="2977" w:type="dxa"/>
            <w:tcBorders>
              <w:top w:val="nil"/>
              <w:bottom w:val="nil"/>
              <w:right w:val="single" w:sz="4" w:space="0" w:color="auto"/>
            </w:tcBorders>
          </w:tcPr>
          <w:p w14:paraId="44EFC660"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3D9A2FCF"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5F28F75B"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1A6521F"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24A956F7" w14:textId="77777777" w:rsidR="00C8533A" w:rsidRPr="006B329A" w:rsidRDefault="00C8533A" w:rsidP="006B329A">
            <w:pPr>
              <w:pStyle w:val="TAC"/>
            </w:pPr>
            <w:r w:rsidRPr="006B329A">
              <w:t>2</w:t>
            </w:r>
          </w:p>
        </w:tc>
      </w:tr>
      <w:tr w:rsidR="00C8533A" w:rsidRPr="006B329A" w14:paraId="0EB62951" w14:textId="77777777">
        <w:tblPrEx>
          <w:tblCellMar>
            <w:top w:w="0" w:type="dxa"/>
            <w:bottom w:w="0" w:type="dxa"/>
          </w:tblCellMar>
        </w:tblPrEx>
        <w:trPr>
          <w:jc w:val="center"/>
        </w:trPr>
        <w:tc>
          <w:tcPr>
            <w:tcW w:w="2977" w:type="dxa"/>
            <w:tcBorders>
              <w:top w:val="nil"/>
              <w:bottom w:val="nil"/>
              <w:right w:val="single" w:sz="4" w:space="0" w:color="auto"/>
            </w:tcBorders>
          </w:tcPr>
          <w:p w14:paraId="56FFAA0F" w14:textId="77777777" w:rsidR="00C8533A" w:rsidRPr="006B329A" w:rsidRDefault="00C8533A" w:rsidP="006B329A">
            <w:pPr>
              <w:pStyle w:val="TAL"/>
            </w:pPr>
            <w:r w:rsidRPr="006B329A">
              <w:t>Link Identifier</w:t>
            </w:r>
          </w:p>
        </w:tc>
        <w:tc>
          <w:tcPr>
            <w:tcW w:w="1417" w:type="dxa"/>
            <w:tcBorders>
              <w:top w:val="nil"/>
              <w:left w:val="single" w:sz="4" w:space="0" w:color="auto"/>
              <w:bottom w:val="nil"/>
              <w:right w:val="single" w:sz="4" w:space="0" w:color="auto"/>
            </w:tcBorders>
          </w:tcPr>
          <w:p w14:paraId="292BEE9F" w14:textId="77777777" w:rsidR="00C8533A" w:rsidRPr="006B329A" w:rsidRDefault="00C8533A" w:rsidP="006B329A">
            <w:pPr>
              <w:pStyle w:val="TAL"/>
            </w:pPr>
            <w:r w:rsidRPr="006B329A">
              <w:t>9.3.2</w:t>
            </w:r>
          </w:p>
        </w:tc>
        <w:tc>
          <w:tcPr>
            <w:tcW w:w="1418" w:type="dxa"/>
            <w:tcBorders>
              <w:top w:val="nil"/>
              <w:left w:val="single" w:sz="4" w:space="0" w:color="auto"/>
              <w:bottom w:val="nil"/>
              <w:right w:val="single" w:sz="4" w:space="0" w:color="auto"/>
            </w:tcBorders>
          </w:tcPr>
          <w:p w14:paraId="156E1631"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3B5613C4"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7041285B" w14:textId="77777777" w:rsidR="00C8533A" w:rsidRPr="006B329A" w:rsidRDefault="00C8533A" w:rsidP="006B329A">
            <w:pPr>
              <w:pStyle w:val="TAC"/>
              <w:rPr>
                <w:lang w:val="fr-FR"/>
              </w:rPr>
            </w:pPr>
            <w:r w:rsidRPr="006B329A">
              <w:rPr>
                <w:lang w:val="fr-FR"/>
              </w:rPr>
              <w:t>2</w:t>
            </w:r>
          </w:p>
        </w:tc>
      </w:tr>
      <w:tr w:rsidR="00C8533A" w:rsidRPr="006B329A" w14:paraId="44DD70AE"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7D5BBE72" w14:textId="77777777" w:rsidR="00C8533A" w:rsidRPr="006B329A" w:rsidRDefault="00C8533A" w:rsidP="006B329A">
            <w:pPr>
              <w:pStyle w:val="TAL"/>
              <w:rPr>
                <w:lang w:val="fr-FR"/>
              </w:rPr>
            </w:pPr>
            <w:r w:rsidRPr="006B329A">
              <w:rPr>
                <w:lang w:val="fr-FR"/>
              </w:rPr>
              <w:t>L3 Information</w:t>
            </w:r>
          </w:p>
        </w:tc>
        <w:tc>
          <w:tcPr>
            <w:tcW w:w="1417" w:type="dxa"/>
            <w:tcBorders>
              <w:top w:val="nil"/>
              <w:left w:val="single" w:sz="4" w:space="0" w:color="auto"/>
              <w:bottom w:val="single" w:sz="4" w:space="0" w:color="auto"/>
              <w:right w:val="single" w:sz="4" w:space="0" w:color="auto"/>
            </w:tcBorders>
          </w:tcPr>
          <w:p w14:paraId="43A61A31" w14:textId="77777777" w:rsidR="00C8533A" w:rsidRPr="006B329A" w:rsidRDefault="00C8533A" w:rsidP="006B329A">
            <w:pPr>
              <w:pStyle w:val="TAL"/>
              <w:rPr>
                <w:lang w:val="fr-FR"/>
              </w:rPr>
            </w:pPr>
            <w:r w:rsidRPr="006B329A">
              <w:rPr>
                <w:lang w:val="fr-FR"/>
              </w:rPr>
              <w:t>9.3.11</w:t>
            </w:r>
          </w:p>
        </w:tc>
        <w:tc>
          <w:tcPr>
            <w:tcW w:w="1418" w:type="dxa"/>
            <w:tcBorders>
              <w:top w:val="nil"/>
              <w:left w:val="single" w:sz="4" w:space="0" w:color="auto"/>
              <w:bottom w:val="single" w:sz="4" w:space="0" w:color="auto"/>
              <w:right w:val="single" w:sz="4" w:space="0" w:color="auto"/>
            </w:tcBorders>
          </w:tcPr>
          <w:p w14:paraId="5647B087" w14:textId="77777777" w:rsidR="00C8533A" w:rsidRPr="006B329A" w:rsidRDefault="00C8533A" w:rsidP="006B329A">
            <w:pPr>
              <w:pStyle w:val="TAC"/>
              <w:rPr>
                <w:lang w:val="fr-FR"/>
              </w:rPr>
            </w:pPr>
            <w:r w:rsidRPr="006B329A">
              <w:rPr>
                <w:lang w:val="fr-FR"/>
              </w:rPr>
              <w:t>M</w:t>
            </w:r>
          </w:p>
        </w:tc>
        <w:tc>
          <w:tcPr>
            <w:tcW w:w="992" w:type="dxa"/>
            <w:tcBorders>
              <w:top w:val="nil"/>
              <w:left w:val="single" w:sz="4" w:space="0" w:color="auto"/>
              <w:bottom w:val="single" w:sz="4" w:space="0" w:color="auto"/>
              <w:right w:val="single" w:sz="4" w:space="0" w:color="auto"/>
            </w:tcBorders>
          </w:tcPr>
          <w:p w14:paraId="174C0602"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5A8F41D5" w14:textId="77777777" w:rsidR="00C8533A" w:rsidRPr="006B329A" w:rsidRDefault="00C8533A" w:rsidP="006B329A">
            <w:pPr>
              <w:pStyle w:val="TAC"/>
            </w:pPr>
            <w:r w:rsidRPr="006B329A">
              <w:t>&gt;=3</w:t>
            </w:r>
          </w:p>
        </w:tc>
      </w:tr>
    </w:tbl>
    <w:p w14:paraId="7E38970D" w14:textId="77777777" w:rsidR="00C8533A" w:rsidRPr="006B329A" w:rsidRDefault="00C8533A" w:rsidP="006B329A"/>
    <w:p w14:paraId="5C07D7BD" w14:textId="77777777" w:rsidR="00C8533A" w:rsidRPr="006B329A" w:rsidRDefault="00C8533A" w:rsidP="006B329A">
      <w:pPr>
        <w:pStyle w:val="Heading3"/>
      </w:pPr>
      <w:bookmarkStart w:id="87" w:name="_Toc476910061"/>
      <w:r w:rsidRPr="006B329A">
        <w:t>8.3.3</w:t>
      </w:r>
      <w:r w:rsidRPr="006B329A">
        <w:tab/>
        <w:t>ERROR INDICATION</w:t>
      </w:r>
      <w:bookmarkEnd w:id="87"/>
    </w:p>
    <w:p w14:paraId="33EC5DFB" w14:textId="77777777" w:rsidR="00C8533A" w:rsidRPr="006B329A" w:rsidRDefault="00C8533A" w:rsidP="006B329A">
      <w:pPr>
        <w:keepNext/>
      </w:pPr>
      <w:r w:rsidRPr="006B329A">
        <w:t>This message is sent from BTS to BSC to indicate an abnormal case for a radio link layer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19CF3216" w14:textId="77777777">
        <w:tblPrEx>
          <w:tblCellMar>
            <w:top w:w="0" w:type="dxa"/>
            <w:bottom w:w="0" w:type="dxa"/>
          </w:tblCellMar>
        </w:tblPrEx>
        <w:trPr>
          <w:jc w:val="center"/>
        </w:trPr>
        <w:tc>
          <w:tcPr>
            <w:tcW w:w="2977" w:type="dxa"/>
            <w:tcBorders>
              <w:bottom w:val="nil"/>
            </w:tcBorders>
          </w:tcPr>
          <w:p w14:paraId="0DDE2461" w14:textId="77777777" w:rsidR="00C8533A" w:rsidRPr="006B329A" w:rsidRDefault="00C8533A" w:rsidP="006B329A">
            <w:pPr>
              <w:pStyle w:val="TAH"/>
            </w:pPr>
            <w:r w:rsidRPr="006B329A">
              <w:t>INFORMATION ELEMENT</w:t>
            </w:r>
          </w:p>
        </w:tc>
        <w:tc>
          <w:tcPr>
            <w:tcW w:w="1417" w:type="dxa"/>
            <w:tcBorders>
              <w:bottom w:val="nil"/>
            </w:tcBorders>
          </w:tcPr>
          <w:p w14:paraId="1E264793" w14:textId="77777777" w:rsidR="00C8533A" w:rsidRPr="006B329A" w:rsidRDefault="00C8533A" w:rsidP="006B329A">
            <w:pPr>
              <w:pStyle w:val="TAH"/>
            </w:pPr>
            <w:r w:rsidRPr="006B329A">
              <w:t>REFERENCE</w:t>
            </w:r>
          </w:p>
        </w:tc>
        <w:tc>
          <w:tcPr>
            <w:tcW w:w="1418" w:type="dxa"/>
            <w:tcBorders>
              <w:bottom w:val="nil"/>
            </w:tcBorders>
          </w:tcPr>
          <w:p w14:paraId="3D949DEE" w14:textId="77777777" w:rsidR="00C8533A" w:rsidRPr="006B329A" w:rsidRDefault="00C8533A" w:rsidP="006B329A">
            <w:pPr>
              <w:pStyle w:val="TAH"/>
            </w:pPr>
            <w:r w:rsidRPr="006B329A">
              <w:t>PRESENCE</w:t>
            </w:r>
          </w:p>
        </w:tc>
        <w:tc>
          <w:tcPr>
            <w:tcW w:w="992" w:type="dxa"/>
            <w:tcBorders>
              <w:bottom w:val="nil"/>
            </w:tcBorders>
          </w:tcPr>
          <w:p w14:paraId="097B90E6" w14:textId="77777777" w:rsidR="00C8533A" w:rsidRPr="006B329A" w:rsidRDefault="00C8533A" w:rsidP="006B329A">
            <w:pPr>
              <w:pStyle w:val="TAH"/>
            </w:pPr>
            <w:r w:rsidRPr="006B329A">
              <w:t>FORMAT</w:t>
            </w:r>
          </w:p>
        </w:tc>
        <w:tc>
          <w:tcPr>
            <w:tcW w:w="992" w:type="dxa"/>
            <w:tcBorders>
              <w:bottom w:val="nil"/>
            </w:tcBorders>
          </w:tcPr>
          <w:p w14:paraId="64728E6F" w14:textId="77777777" w:rsidR="00C8533A" w:rsidRPr="006B329A" w:rsidRDefault="00C8533A" w:rsidP="006B329A">
            <w:pPr>
              <w:pStyle w:val="TAH"/>
            </w:pPr>
            <w:r w:rsidRPr="006B329A">
              <w:t>LENGTH</w:t>
            </w:r>
          </w:p>
        </w:tc>
      </w:tr>
      <w:tr w:rsidR="00C8533A" w:rsidRPr="006B329A" w14:paraId="2827B026" w14:textId="77777777">
        <w:tblPrEx>
          <w:tblCellMar>
            <w:top w:w="0" w:type="dxa"/>
            <w:bottom w:w="0" w:type="dxa"/>
          </w:tblCellMar>
        </w:tblPrEx>
        <w:trPr>
          <w:jc w:val="center"/>
        </w:trPr>
        <w:tc>
          <w:tcPr>
            <w:tcW w:w="2977" w:type="dxa"/>
            <w:tcBorders>
              <w:bottom w:val="nil"/>
              <w:right w:val="single" w:sz="4" w:space="0" w:color="auto"/>
            </w:tcBorders>
          </w:tcPr>
          <w:p w14:paraId="3CC12FD6"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5A550746"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0B04DCCD"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54976C2E" w14:textId="77777777" w:rsidR="00C8533A" w:rsidRPr="006B329A" w:rsidRDefault="00C8533A" w:rsidP="006B329A">
            <w:pPr>
              <w:pStyle w:val="TAC"/>
            </w:pPr>
            <w:r w:rsidRPr="006B329A">
              <w:t>V</w:t>
            </w:r>
          </w:p>
        </w:tc>
        <w:tc>
          <w:tcPr>
            <w:tcW w:w="992" w:type="dxa"/>
            <w:tcBorders>
              <w:left w:val="single" w:sz="4" w:space="0" w:color="auto"/>
              <w:bottom w:val="nil"/>
            </w:tcBorders>
          </w:tcPr>
          <w:p w14:paraId="501DF408" w14:textId="77777777" w:rsidR="00C8533A" w:rsidRPr="006B329A" w:rsidRDefault="00C8533A" w:rsidP="006B329A">
            <w:pPr>
              <w:pStyle w:val="TAC"/>
            </w:pPr>
            <w:r w:rsidRPr="006B329A">
              <w:t>1</w:t>
            </w:r>
          </w:p>
        </w:tc>
      </w:tr>
      <w:tr w:rsidR="00C8533A" w:rsidRPr="006B329A" w14:paraId="05E379AB" w14:textId="77777777">
        <w:tblPrEx>
          <w:tblCellMar>
            <w:top w:w="0" w:type="dxa"/>
            <w:bottom w:w="0" w:type="dxa"/>
          </w:tblCellMar>
        </w:tblPrEx>
        <w:trPr>
          <w:jc w:val="center"/>
        </w:trPr>
        <w:tc>
          <w:tcPr>
            <w:tcW w:w="2977" w:type="dxa"/>
            <w:tcBorders>
              <w:top w:val="nil"/>
              <w:bottom w:val="nil"/>
              <w:right w:val="single" w:sz="4" w:space="0" w:color="auto"/>
            </w:tcBorders>
          </w:tcPr>
          <w:p w14:paraId="159D6219"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51C906B6"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281365B6"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B31B8AF"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0D86C295" w14:textId="77777777" w:rsidR="00C8533A" w:rsidRPr="006B329A" w:rsidRDefault="00C8533A" w:rsidP="006B329A">
            <w:pPr>
              <w:pStyle w:val="TAC"/>
            </w:pPr>
            <w:r w:rsidRPr="006B329A">
              <w:t>1</w:t>
            </w:r>
          </w:p>
        </w:tc>
      </w:tr>
      <w:tr w:rsidR="00C8533A" w:rsidRPr="006B329A" w14:paraId="27FF7656" w14:textId="77777777">
        <w:tblPrEx>
          <w:tblCellMar>
            <w:top w:w="0" w:type="dxa"/>
            <w:bottom w:w="0" w:type="dxa"/>
          </w:tblCellMar>
        </w:tblPrEx>
        <w:trPr>
          <w:jc w:val="center"/>
        </w:trPr>
        <w:tc>
          <w:tcPr>
            <w:tcW w:w="2977" w:type="dxa"/>
            <w:tcBorders>
              <w:top w:val="nil"/>
              <w:bottom w:val="nil"/>
              <w:right w:val="single" w:sz="4" w:space="0" w:color="auto"/>
            </w:tcBorders>
          </w:tcPr>
          <w:p w14:paraId="02BF36B1"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7CA1E629"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6A07A622"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27D6535"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5FA06996" w14:textId="77777777" w:rsidR="00C8533A" w:rsidRPr="006B329A" w:rsidRDefault="00C8533A" w:rsidP="006B329A">
            <w:pPr>
              <w:pStyle w:val="TAC"/>
            </w:pPr>
            <w:r w:rsidRPr="006B329A">
              <w:t>2</w:t>
            </w:r>
          </w:p>
        </w:tc>
      </w:tr>
      <w:tr w:rsidR="00C8533A" w:rsidRPr="006B329A" w14:paraId="3045EB5F" w14:textId="77777777">
        <w:tblPrEx>
          <w:tblCellMar>
            <w:top w:w="0" w:type="dxa"/>
            <w:bottom w:w="0" w:type="dxa"/>
          </w:tblCellMar>
        </w:tblPrEx>
        <w:trPr>
          <w:jc w:val="center"/>
        </w:trPr>
        <w:tc>
          <w:tcPr>
            <w:tcW w:w="2977" w:type="dxa"/>
            <w:tcBorders>
              <w:top w:val="nil"/>
              <w:bottom w:val="nil"/>
              <w:right w:val="single" w:sz="4" w:space="0" w:color="auto"/>
            </w:tcBorders>
          </w:tcPr>
          <w:p w14:paraId="0E6B88BA" w14:textId="77777777" w:rsidR="00C8533A" w:rsidRPr="006B329A" w:rsidRDefault="00C8533A" w:rsidP="006B329A">
            <w:pPr>
              <w:pStyle w:val="TAL"/>
            </w:pPr>
            <w:r w:rsidRPr="006B329A">
              <w:t>Link Identifier</w:t>
            </w:r>
          </w:p>
        </w:tc>
        <w:tc>
          <w:tcPr>
            <w:tcW w:w="1417" w:type="dxa"/>
            <w:tcBorders>
              <w:top w:val="nil"/>
              <w:left w:val="single" w:sz="4" w:space="0" w:color="auto"/>
              <w:bottom w:val="nil"/>
              <w:right w:val="single" w:sz="4" w:space="0" w:color="auto"/>
            </w:tcBorders>
          </w:tcPr>
          <w:p w14:paraId="4E6905FC" w14:textId="77777777" w:rsidR="00C8533A" w:rsidRPr="006B329A" w:rsidRDefault="00C8533A" w:rsidP="006B329A">
            <w:pPr>
              <w:pStyle w:val="TAL"/>
            </w:pPr>
            <w:r w:rsidRPr="006B329A">
              <w:t>9.3.2</w:t>
            </w:r>
          </w:p>
        </w:tc>
        <w:tc>
          <w:tcPr>
            <w:tcW w:w="1418" w:type="dxa"/>
            <w:tcBorders>
              <w:top w:val="nil"/>
              <w:left w:val="single" w:sz="4" w:space="0" w:color="auto"/>
              <w:bottom w:val="nil"/>
              <w:right w:val="single" w:sz="4" w:space="0" w:color="auto"/>
            </w:tcBorders>
          </w:tcPr>
          <w:p w14:paraId="2E177A27"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55B5E955"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3EC54070" w14:textId="77777777" w:rsidR="00C8533A" w:rsidRPr="006B329A" w:rsidRDefault="00C8533A" w:rsidP="006B329A">
            <w:pPr>
              <w:pStyle w:val="TAC"/>
              <w:rPr>
                <w:lang w:val="fr-FR"/>
              </w:rPr>
            </w:pPr>
            <w:r w:rsidRPr="006B329A">
              <w:rPr>
                <w:lang w:val="fr-FR"/>
              </w:rPr>
              <w:t>2</w:t>
            </w:r>
          </w:p>
        </w:tc>
      </w:tr>
      <w:tr w:rsidR="00C8533A" w:rsidRPr="006B329A" w14:paraId="2A6A499A"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05635775" w14:textId="77777777" w:rsidR="00C8533A" w:rsidRPr="006B329A" w:rsidRDefault="00C8533A" w:rsidP="006B329A">
            <w:pPr>
              <w:pStyle w:val="TAL"/>
              <w:rPr>
                <w:lang w:val="fr-FR"/>
              </w:rPr>
            </w:pPr>
            <w:r w:rsidRPr="006B329A">
              <w:rPr>
                <w:lang w:val="fr-FR"/>
              </w:rPr>
              <w:t>RLM Cause</w:t>
            </w:r>
          </w:p>
        </w:tc>
        <w:tc>
          <w:tcPr>
            <w:tcW w:w="1417" w:type="dxa"/>
            <w:tcBorders>
              <w:top w:val="nil"/>
              <w:left w:val="single" w:sz="4" w:space="0" w:color="auto"/>
              <w:bottom w:val="single" w:sz="4" w:space="0" w:color="auto"/>
              <w:right w:val="single" w:sz="4" w:space="0" w:color="auto"/>
            </w:tcBorders>
          </w:tcPr>
          <w:p w14:paraId="4F1EE2F8" w14:textId="77777777" w:rsidR="00C8533A" w:rsidRPr="006B329A" w:rsidRDefault="00C8533A" w:rsidP="006B329A">
            <w:pPr>
              <w:pStyle w:val="TAL"/>
              <w:rPr>
                <w:lang w:val="fr-FR"/>
              </w:rPr>
            </w:pPr>
            <w:r w:rsidRPr="006B329A">
              <w:rPr>
                <w:lang w:val="fr-FR"/>
              </w:rPr>
              <w:t>9.3.22</w:t>
            </w:r>
          </w:p>
        </w:tc>
        <w:tc>
          <w:tcPr>
            <w:tcW w:w="1418" w:type="dxa"/>
            <w:tcBorders>
              <w:top w:val="nil"/>
              <w:left w:val="single" w:sz="4" w:space="0" w:color="auto"/>
              <w:bottom w:val="single" w:sz="4" w:space="0" w:color="auto"/>
              <w:right w:val="single" w:sz="4" w:space="0" w:color="auto"/>
            </w:tcBorders>
          </w:tcPr>
          <w:p w14:paraId="6EF61829" w14:textId="77777777" w:rsidR="00C8533A" w:rsidRPr="006B329A" w:rsidRDefault="00C8533A" w:rsidP="006B329A">
            <w:pPr>
              <w:pStyle w:val="TAC"/>
              <w:rPr>
                <w:lang w:val="fr-FR"/>
              </w:rPr>
            </w:pPr>
            <w:r w:rsidRPr="006B329A">
              <w:rPr>
                <w:lang w:val="fr-FR"/>
              </w:rPr>
              <w:t>M</w:t>
            </w:r>
          </w:p>
        </w:tc>
        <w:tc>
          <w:tcPr>
            <w:tcW w:w="992" w:type="dxa"/>
            <w:tcBorders>
              <w:top w:val="nil"/>
              <w:left w:val="single" w:sz="4" w:space="0" w:color="auto"/>
              <w:bottom w:val="single" w:sz="4" w:space="0" w:color="auto"/>
              <w:right w:val="single" w:sz="4" w:space="0" w:color="auto"/>
            </w:tcBorders>
          </w:tcPr>
          <w:p w14:paraId="7209D574"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7E4EA704" w14:textId="77777777" w:rsidR="00C8533A" w:rsidRPr="006B329A" w:rsidRDefault="00C8533A" w:rsidP="006B329A">
            <w:pPr>
              <w:pStyle w:val="TAC"/>
            </w:pPr>
            <w:r w:rsidRPr="006B329A">
              <w:t>2</w:t>
            </w:r>
            <w:r w:rsidRPr="006B329A">
              <w:noBreakHyphen/>
              <w:t>4</w:t>
            </w:r>
          </w:p>
        </w:tc>
      </w:tr>
    </w:tbl>
    <w:p w14:paraId="4A966A3E" w14:textId="77777777" w:rsidR="00C8533A" w:rsidRPr="006B329A" w:rsidRDefault="00C8533A" w:rsidP="006B329A"/>
    <w:p w14:paraId="0776A970" w14:textId="77777777" w:rsidR="00C8533A" w:rsidRPr="006B329A" w:rsidRDefault="00C8533A" w:rsidP="006B329A">
      <w:pPr>
        <w:pStyle w:val="Heading3"/>
      </w:pPr>
      <w:bookmarkStart w:id="88" w:name="_Toc476910062"/>
      <w:r w:rsidRPr="006B329A">
        <w:t>8.3.4</w:t>
      </w:r>
      <w:r w:rsidRPr="006B329A">
        <w:tab/>
        <w:t>ESTABLISH REQUEST</w:t>
      </w:r>
      <w:bookmarkEnd w:id="88"/>
    </w:p>
    <w:p w14:paraId="6E4EEA27" w14:textId="77777777" w:rsidR="00C8533A" w:rsidRPr="006B329A" w:rsidRDefault="00C8533A" w:rsidP="006B329A">
      <w:r w:rsidRPr="006B329A">
        <w:t>This message is sent from BSC to BTS to request the establishment of a multi-frame mode (acknowledged mode) link layer connection on the radio 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3A46E69F" w14:textId="77777777">
        <w:tblPrEx>
          <w:tblCellMar>
            <w:top w:w="0" w:type="dxa"/>
            <w:bottom w:w="0" w:type="dxa"/>
          </w:tblCellMar>
        </w:tblPrEx>
        <w:trPr>
          <w:jc w:val="center"/>
        </w:trPr>
        <w:tc>
          <w:tcPr>
            <w:tcW w:w="2977" w:type="dxa"/>
            <w:tcBorders>
              <w:bottom w:val="nil"/>
            </w:tcBorders>
          </w:tcPr>
          <w:p w14:paraId="6479CA69" w14:textId="77777777" w:rsidR="00C8533A" w:rsidRPr="006B329A" w:rsidRDefault="00C8533A" w:rsidP="006B329A">
            <w:pPr>
              <w:pStyle w:val="TAH"/>
            </w:pPr>
            <w:r w:rsidRPr="006B329A">
              <w:lastRenderedPageBreak/>
              <w:t>INFORMATION ELEMENT</w:t>
            </w:r>
          </w:p>
        </w:tc>
        <w:tc>
          <w:tcPr>
            <w:tcW w:w="1417" w:type="dxa"/>
            <w:tcBorders>
              <w:bottom w:val="nil"/>
            </w:tcBorders>
          </w:tcPr>
          <w:p w14:paraId="2F56FBE2" w14:textId="77777777" w:rsidR="00C8533A" w:rsidRPr="006B329A" w:rsidRDefault="00C8533A" w:rsidP="006B329A">
            <w:pPr>
              <w:pStyle w:val="TAH"/>
            </w:pPr>
            <w:r w:rsidRPr="006B329A">
              <w:t>REFERENCE</w:t>
            </w:r>
          </w:p>
        </w:tc>
        <w:tc>
          <w:tcPr>
            <w:tcW w:w="1418" w:type="dxa"/>
            <w:tcBorders>
              <w:bottom w:val="nil"/>
            </w:tcBorders>
          </w:tcPr>
          <w:p w14:paraId="3709C97F" w14:textId="77777777" w:rsidR="00C8533A" w:rsidRPr="006B329A" w:rsidRDefault="00C8533A" w:rsidP="006B329A">
            <w:pPr>
              <w:pStyle w:val="TAH"/>
            </w:pPr>
            <w:r w:rsidRPr="006B329A">
              <w:t>PRESENCE</w:t>
            </w:r>
          </w:p>
        </w:tc>
        <w:tc>
          <w:tcPr>
            <w:tcW w:w="992" w:type="dxa"/>
            <w:tcBorders>
              <w:bottom w:val="nil"/>
            </w:tcBorders>
          </w:tcPr>
          <w:p w14:paraId="0D83D00D" w14:textId="77777777" w:rsidR="00C8533A" w:rsidRPr="006B329A" w:rsidRDefault="00C8533A" w:rsidP="006B329A">
            <w:pPr>
              <w:pStyle w:val="TAH"/>
            </w:pPr>
            <w:r w:rsidRPr="006B329A">
              <w:t>FORMAT</w:t>
            </w:r>
          </w:p>
        </w:tc>
        <w:tc>
          <w:tcPr>
            <w:tcW w:w="992" w:type="dxa"/>
            <w:tcBorders>
              <w:bottom w:val="nil"/>
            </w:tcBorders>
          </w:tcPr>
          <w:p w14:paraId="14D13E12" w14:textId="77777777" w:rsidR="00C8533A" w:rsidRPr="006B329A" w:rsidRDefault="00C8533A" w:rsidP="006B329A">
            <w:pPr>
              <w:pStyle w:val="TAH"/>
            </w:pPr>
            <w:r w:rsidRPr="006B329A">
              <w:t>LENGTH</w:t>
            </w:r>
          </w:p>
        </w:tc>
      </w:tr>
      <w:tr w:rsidR="00C8533A" w:rsidRPr="006B329A" w14:paraId="2CC14984" w14:textId="77777777">
        <w:tblPrEx>
          <w:tblCellMar>
            <w:top w:w="0" w:type="dxa"/>
            <w:bottom w:w="0" w:type="dxa"/>
          </w:tblCellMar>
        </w:tblPrEx>
        <w:trPr>
          <w:jc w:val="center"/>
        </w:trPr>
        <w:tc>
          <w:tcPr>
            <w:tcW w:w="2977" w:type="dxa"/>
            <w:tcBorders>
              <w:bottom w:val="nil"/>
              <w:right w:val="single" w:sz="4" w:space="0" w:color="auto"/>
            </w:tcBorders>
          </w:tcPr>
          <w:p w14:paraId="4D0A3070"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1AF107E4"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2BC86915"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42740765" w14:textId="77777777" w:rsidR="00C8533A" w:rsidRPr="006B329A" w:rsidRDefault="00C8533A" w:rsidP="006B329A">
            <w:pPr>
              <w:pStyle w:val="TAC"/>
            </w:pPr>
            <w:r w:rsidRPr="006B329A">
              <w:t>V</w:t>
            </w:r>
          </w:p>
        </w:tc>
        <w:tc>
          <w:tcPr>
            <w:tcW w:w="992" w:type="dxa"/>
            <w:tcBorders>
              <w:left w:val="single" w:sz="4" w:space="0" w:color="auto"/>
              <w:bottom w:val="nil"/>
            </w:tcBorders>
          </w:tcPr>
          <w:p w14:paraId="784C9371" w14:textId="77777777" w:rsidR="00C8533A" w:rsidRPr="006B329A" w:rsidRDefault="00C8533A" w:rsidP="006B329A">
            <w:pPr>
              <w:pStyle w:val="TAC"/>
            </w:pPr>
            <w:r w:rsidRPr="006B329A">
              <w:t>1</w:t>
            </w:r>
          </w:p>
        </w:tc>
      </w:tr>
      <w:tr w:rsidR="00C8533A" w:rsidRPr="006B329A" w14:paraId="492CED3E" w14:textId="77777777">
        <w:tblPrEx>
          <w:tblCellMar>
            <w:top w:w="0" w:type="dxa"/>
            <w:bottom w:w="0" w:type="dxa"/>
          </w:tblCellMar>
        </w:tblPrEx>
        <w:trPr>
          <w:jc w:val="center"/>
        </w:trPr>
        <w:tc>
          <w:tcPr>
            <w:tcW w:w="2977" w:type="dxa"/>
            <w:tcBorders>
              <w:top w:val="nil"/>
              <w:bottom w:val="nil"/>
              <w:right w:val="single" w:sz="4" w:space="0" w:color="auto"/>
            </w:tcBorders>
          </w:tcPr>
          <w:p w14:paraId="0E2E2359"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1B0ED15F"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2282DA4B"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0FD2C3E"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5B96F474" w14:textId="77777777" w:rsidR="00C8533A" w:rsidRPr="006B329A" w:rsidRDefault="00C8533A" w:rsidP="006B329A">
            <w:pPr>
              <w:pStyle w:val="TAC"/>
            </w:pPr>
            <w:r w:rsidRPr="006B329A">
              <w:t>1</w:t>
            </w:r>
          </w:p>
        </w:tc>
      </w:tr>
      <w:tr w:rsidR="00C8533A" w:rsidRPr="006B329A" w14:paraId="41F0B319" w14:textId="77777777">
        <w:tblPrEx>
          <w:tblCellMar>
            <w:top w:w="0" w:type="dxa"/>
            <w:bottom w:w="0" w:type="dxa"/>
          </w:tblCellMar>
        </w:tblPrEx>
        <w:trPr>
          <w:jc w:val="center"/>
        </w:trPr>
        <w:tc>
          <w:tcPr>
            <w:tcW w:w="2977" w:type="dxa"/>
            <w:tcBorders>
              <w:top w:val="nil"/>
              <w:bottom w:val="nil"/>
              <w:right w:val="single" w:sz="4" w:space="0" w:color="auto"/>
            </w:tcBorders>
          </w:tcPr>
          <w:p w14:paraId="5B963AF7"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2D60EE99"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7AAE2764"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62A0FEF"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16B1E6D2" w14:textId="77777777" w:rsidR="00C8533A" w:rsidRPr="006B329A" w:rsidRDefault="00C8533A" w:rsidP="006B329A">
            <w:pPr>
              <w:pStyle w:val="TAC"/>
            </w:pPr>
            <w:r w:rsidRPr="006B329A">
              <w:t>2</w:t>
            </w:r>
          </w:p>
        </w:tc>
      </w:tr>
      <w:tr w:rsidR="00C8533A" w:rsidRPr="006B329A" w14:paraId="0A2808AF"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4A139162" w14:textId="77777777" w:rsidR="00C8533A" w:rsidRPr="006B329A" w:rsidRDefault="00C8533A" w:rsidP="006B329A">
            <w:pPr>
              <w:pStyle w:val="TAL"/>
            </w:pPr>
            <w:r w:rsidRPr="006B329A">
              <w:t>Link Identifier</w:t>
            </w:r>
          </w:p>
        </w:tc>
        <w:tc>
          <w:tcPr>
            <w:tcW w:w="1417" w:type="dxa"/>
            <w:tcBorders>
              <w:top w:val="nil"/>
              <w:left w:val="single" w:sz="4" w:space="0" w:color="auto"/>
              <w:bottom w:val="single" w:sz="4" w:space="0" w:color="auto"/>
              <w:right w:val="single" w:sz="4" w:space="0" w:color="auto"/>
            </w:tcBorders>
          </w:tcPr>
          <w:p w14:paraId="6BBD4B7E" w14:textId="77777777" w:rsidR="00C8533A" w:rsidRPr="006B329A" w:rsidRDefault="00C8533A" w:rsidP="006B329A">
            <w:pPr>
              <w:pStyle w:val="TAL"/>
            </w:pPr>
            <w:r w:rsidRPr="006B329A">
              <w:t>9.3.2</w:t>
            </w:r>
          </w:p>
        </w:tc>
        <w:tc>
          <w:tcPr>
            <w:tcW w:w="1418" w:type="dxa"/>
            <w:tcBorders>
              <w:top w:val="nil"/>
              <w:left w:val="single" w:sz="4" w:space="0" w:color="auto"/>
              <w:bottom w:val="single" w:sz="4" w:space="0" w:color="auto"/>
              <w:right w:val="single" w:sz="4" w:space="0" w:color="auto"/>
            </w:tcBorders>
          </w:tcPr>
          <w:p w14:paraId="58061A62"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7D2EF3F2"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0D517CA9" w14:textId="77777777" w:rsidR="00C8533A" w:rsidRPr="006B329A" w:rsidRDefault="00C8533A" w:rsidP="006B329A">
            <w:pPr>
              <w:pStyle w:val="TAC"/>
            </w:pPr>
            <w:r w:rsidRPr="006B329A">
              <w:t>2</w:t>
            </w:r>
          </w:p>
        </w:tc>
      </w:tr>
    </w:tbl>
    <w:p w14:paraId="3CE1D846" w14:textId="77777777" w:rsidR="00C8533A" w:rsidRPr="006B329A" w:rsidRDefault="00C8533A" w:rsidP="006B329A"/>
    <w:p w14:paraId="3F32BFD5" w14:textId="77777777" w:rsidR="00C8533A" w:rsidRPr="006B329A" w:rsidRDefault="00C8533A" w:rsidP="006B329A">
      <w:pPr>
        <w:pStyle w:val="Heading3"/>
      </w:pPr>
      <w:bookmarkStart w:id="89" w:name="_Toc476910063"/>
      <w:r w:rsidRPr="006B329A">
        <w:t>8.3.5</w:t>
      </w:r>
      <w:r w:rsidRPr="006B329A">
        <w:tab/>
        <w:t>ESTABLISH CONFIRM</w:t>
      </w:r>
      <w:bookmarkEnd w:id="89"/>
    </w:p>
    <w:p w14:paraId="18F63662" w14:textId="77777777" w:rsidR="00C8533A" w:rsidRPr="006B329A" w:rsidRDefault="00C8533A" w:rsidP="006B329A">
      <w:r w:rsidRPr="006B329A">
        <w:t>This message is sent from BTS to BSC to confirm the establishment of a radio link layer connection in multi-frame (acknowledged)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7FF452E7" w14:textId="77777777">
        <w:tblPrEx>
          <w:tblCellMar>
            <w:top w:w="0" w:type="dxa"/>
            <w:bottom w:w="0" w:type="dxa"/>
          </w:tblCellMar>
        </w:tblPrEx>
        <w:trPr>
          <w:jc w:val="center"/>
        </w:trPr>
        <w:tc>
          <w:tcPr>
            <w:tcW w:w="2977" w:type="dxa"/>
            <w:tcBorders>
              <w:bottom w:val="nil"/>
            </w:tcBorders>
          </w:tcPr>
          <w:p w14:paraId="38910593" w14:textId="77777777" w:rsidR="00C8533A" w:rsidRPr="006B329A" w:rsidRDefault="00C8533A" w:rsidP="006B329A">
            <w:pPr>
              <w:pStyle w:val="TAH"/>
            </w:pPr>
            <w:r w:rsidRPr="006B329A">
              <w:t>INFORMATION ELEMENT</w:t>
            </w:r>
          </w:p>
        </w:tc>
        <w:tc>
          <w:tcPr>
            <w:tcW w:w="1417" w:type="dxa"/>
            <w:tcBorders>
              <w:bottom w:val="nil"/>
            </w:tcBorders>
          </w:tcPr>
          <w:p w14:paraId="2E8FA62E" w14:textId="77777777" w:rsidR="00C8533A" w:rsidRPr="006B329A" w:rsidRDefault="00C8533A" w:rsidP="006B329A">
            <w:pPr>
              <w:pStyle w:val="TAH"/>
            </w:pPr>
            <w:r w:rsidRPr="006B329A">
              <w:t>REFERENCE</w:t>
            </w:r>
          </w:p>
        </w:tc>
        <w:tc>
          <w:tcPr>
            <w:tcW w:w="1418" w:type="dxa"/>
            <w:tcBorders>
              <w:bottom w:val="nil"/>
            </w:tcBorders>
          </w:tcPr>
          <w:p w14:paraId="57E6FB04" w14:textId="77777777" w:rsidR="00C8533A" w:rsidRPr="006B329A" w:rsidRDefault="00C8533A" w:rsidP="006B329A">
            <w:pPr>
              <w:pStyle w:val="TAH"/>
            </w:pPr>
            <w:r w:rsidRPr="006B329A">
              <w:t>PRESENCE</w:t>
            </w:r>
          </w:p>
        </w:tc>
        <w:tc>
          <w:tcPr>
            <w:tcW w:w="992" w:type="dxa"/>
            <w:tcBorders>
              <w:bottom w:val="nil"/>
            </w:tcBorders>
          </w:tcPr>
          <w:p w14:paraId="5338AD28" w14:textId="77777777" w:rsidR="00C8533A" w:rsidRPr="006B329A" w:rsidRDefault="00C8533A" w:rsidP="006B329A">
            <w:pPr>
              <w:pStyle w:val="TAH"/>
            </w:pPr>
            <w:r w:rsidRPr="006B329A">
              <w:t>FORMAT</w:t>
            </w:r>
          </w:p>
        </w:tc>
        <w:tc>
          <w:tcPr>
            <w:tcW w:w="992" w:type="dxa"/>
            <w:tcBorders>
              <w:bottom w:val="nil"/>
            </w:tcBorders>
          </w:tcPr>
          <w:p w14:paraId="4057B62A" w14:textId="77777777" w:rsidR="00C8533A" w:rsidRPr="006B329A" w:rsidRDefault="00C8533A" w:rsidP="006B329A">
            <w:pPr>
              <w:pStyle w:val="TAH"/>
            </w:pPr>
            <w:r w:rsidRPr="006B329A">
              <w:t>LENGTH</w:t>
            </w:r>
          </w:p>
        </w:tc>
      </w:tr>
      <w:tr w:rsidR="00C8533A" w:rsidRPr="006B329A" w14:paraId="61EA1DA5" w14:textId="77777777">
        <w:tblPrEx>
          <w:tblCellMar>
            <w:top w:w="0" w:type="dxa"/>
            <w:bottom w:w="0" w:type="dxa"/>
          </w:tblCellMar>
        </w:tblPrEx>
        <w:trPr>
          <w:jc w:val="center"/>
        </w:trPr>
        <w:tc>
          <w:tcPr>
            <w:tcW w:w="2977" w:type="dxa"/>
            <w:tcBorders>
              <w:bottom w:val="nil"/>
              <w:right w:val="single" w:sz="4" w:space="0" w:color="auto"/>
            </w:tcBorders>
          </w:tcPr>
          <w:p w14:paraId="5B1D6C77"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12D6F783"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5BE20DBE"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0A3611DC" w14:textId="77777777" w:rsidR="00C8533A" w:rsidRPr="006B329A" w:rsidRDefault="00C8533A" w:rsidP="006B329A">
            <w:pPr>
              <w:pStyle w:val="TAC"/>
            </w:pPr>
            <w:r w:rsidRPr="006B329A">
              <w:t>V</w:t>
            </w:r>
          </w:p>
        </w:tc>
        <w:tc>
          <w:tcPr>
            <w:tcW w:w="992" w:type="dxa"/>
            <w:tcBorders>
              <w:left w:val="single" w:sz="4" w:space="0" w:color="auto"/>
              <w:bottom w:val="nil"/>
            </w:tcBorders>
          </w:tcPr>
          <w:p w14:paraId="5757E49C" w14:textId="77777777" w:rsidR="00C8533A" w:rsidRPr="006B329A" w:rsidRDefault="00C8533A" w:rsidP="006B329A">
            <w:pPr>
              <w:pStyle w:val="TAC"/>
            </w:pPr>
            <w:r w:rsidRPr="006B329A">
              <w:t>1</w:t>
            </w:r>
          </w:p>
        </w:tc>
      </w:tr>
      <w:tr w:rsidR="00C8533A" w:rsidRPr="006B329A" w14:paraId="7733D270" w14:textId="77777777">
        <w:tblPrEx>
          <w:tblCellMar>
            <w:top w:w="0" w:type="dxa"/>
            <w:bottom w:w="0" w:type="dxa"/>
          </w:tblCellMar>
        </w:tblPrEx>
        <w:trPr>
          <w:jc w:val="center"/>
        </w:trPr>
        <w:tc>
          <w:tcPr>
            <w:tcW w:w="2977" w:type="dxa"/>
            <w:tcBorders>
              <w:top w:val="nil"/>
              <w:bottom w:val="nil"/>
              <w:right w:val="single" w:sz="4" w:space="0" w:color="auto"/>
            </w:tcBorders>
          </w:tcPr>
          <w:p w14:paraId="6D802F23"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699D36A4"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4F462531"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510DAD0E"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14B4CD47" w14:textId="77777777" w:rsidR="00C8533A" w:rsidRPr="006B329A" w:rsidRDefault="00C8533A" w:rsidP="006B329A">
            <w:pPr>
              <w:pStyle w:val="TAC"/>
            </w:pPr>
            <w:r w:rsidRPr="006B329A">
              <w:t>1</w:t>
            </w:r>
          </w:p>
        </w:tc>
      </w:tr>
      <w:tr w:rsidR="00C8533A" w:rsidRPr="006B329A" w14:paraId="10EE0AD6" w14:textId="77777777">
        <w:tblPrEx>
          <w:tblCellMar>
            <w:top w:w="0" w:type="dxa"/>
            <w:bottom w:w="0" w:type="dxa"/>
          </w:tblCellMar>
        </w:tblPrEx>
        <w:trPr>
          <w:jc w:val="center"/>
        </w:trPr>
        <w:tc>
          <w:tcPr>
            <w:tcW w:w="2977" w:type="dxa"/>
            <w:tcBorders>
              <w:top w:val="nil"/>
              <w:bottom w:val="nil"/>
              <w:right w:val="single" w:sz="4" w:space="0" w:color="auto"/>
            </w:tcBorders>
          </w:tcPr>
          <w:p w14:paraId="1A1D14FE"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68BB02F4"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696D2AB2"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C0BE9A0"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100E5560" w14:textId="77777777" w:rsidR="00C8533A" w:rsidRPr="006B329A" w:rsidRDefault="00C8533A" w:rsidP="006B329A">
            <w:pPr>
              <w:pStyle w:val="TAC"/>
            </w:pPr>
            <w:r w:rsidRPr="006B329A">
              <w:t>2</w:t>
            </w:r>
          </w:p>
        </w:tc>
      </w:tr>
      <w:tr w:rsidR="00C8533A" w:rsidRPr="006B329A" w14:paraId="66DE7857"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172267BF" w14:textId="77777777" w:rsidR="00C8533A" w:rsidRPr="006B329A" w:rsidRDefault="00C8533A" w:rsidP="006B329A">
            <w:pPr>
              <w:pStyle w:val="TAL"/>
            </w:pPr>
            <w:r w:rsidRPr="006B329A">
              <w:t>Link Identifier</w:t>
            </w:r>
          </w:p>
        </w:tc>
        <w:tc>
          <w:tcPr>
            <w:tcW w:w="1417" w:type="dxa"/>
            <w:tcBorders>
              <w:top w:val="nil"/>
              <w:left w:val="single" w:sz="4" w:space="0" w:color="auto"/>
              <w:bottom w:val="single" w:sz="4" w:space="0" w:color="auto"/>
              <w:right w:val="single" w:sz="4" w:space="0" w:color="auto"/>
            </w:tcBorders>
          </w:tcPr>
          <w:p w14:paraId="1DF2C01D" w14:textId="77777777" w:rsidR="00C8533A" w:rsidRPr="006B329A" w:rsidRDefault="00C8533A" w:rsidP="006B329A">
            <w:pPr>
              <w:pStyle w:val="TAL"/>
            </w:pPr>
            <w:r w:rsidRPr="006B329A">
              <w:t>9.3.2</w:t>
            </w:r>
          </w:p>
        </w:tc>
        <w:tc>
          <w:tcPr>
            <w:tcW w:w="1418" w:type="dxa"/>
            <w:tcBorders>
              <w:top w:val="nil"/>
              <w:left w:val="single" w:sz="4" w:space="0" w:color="auto"/>
              <w:bottom w:val="single" w:sz="4" w:space="0" w:color="auto"/>
              <w:right w:val="single" w:sz="4" w:space="0" w:color="auto"/>
            </w:tcBorders>
          </w:tcPr>
          <w:p w14:paraId="04C0D515"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74BB311C"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4C57FF00" w14:textId="77777777" w:rsidR="00C8533A" w:rsidRPr="006B329A" w:rsidRDefault="00C8533A" w:rsidP="006B329A">
            <w:pPr>
              <w:pStyle w:val="TAC"/>
            </w:pPr>
            <w:r w:rsidRPr="006B329A">
              <w:t>2</w:t>
            </w:r>
          </w:p>
        </w:tc>
      </w:tr>
    </w:tbl>
    <w:p w14:paraId="7FBB9D89" w14:textId="77777777" w:rsidR="00C8533A" w:rsidRPr="006B329A" w:rsidRDefault="00C8533A" w:rsidP="006B329A"/>
    <w:p w14:paraId="5B977B3E" w14:textId="77777777" w:rsidR="00C8533A" w:rsidRPr="006B329A" w:rsidRDefault="00C8533A" w:rsidP="006B329A">
      <w:pPr>
        <w:pStyle w:val="Heading3"/>
      </w:pPr>
      <w:bookmarkStart w:id="90" w:name="_Toc476910064"/>
      <w:r w:rsidRPr="006B329A">
        <w:t>8.3.6</w:t>
      </w:r>
      <w:r w:rsidRPr="006B329A">
        <w:tab/>
        <w:t>ESTABLISH INDICATION</w:t>
      </w:r>
      <w:bookmarkEnd w:id="90"/>
    </w:p>
    <w:p w14:paraId="5D5FD7B5" w14:textId="77777777" w:rsidR="00C8533A" w:rsidRPr="006B329A" w:rsidRDefault="00C8533A" w:rsidP="006B329A">
      <w:pPr>
        <w:keepNext/>
      </w:pPr>
      <w:r w:rsidRPr="006B329A">
        <w:t>This message is sent from BTS to BSC to indicate the establishment of a radio link layer connection in multi-frame mode, initiated by an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73EEC549" w14:textId="77777777">
        <w:tblPrEx>
          <w:tblCellMar>
            <w:top w:w="0" w:type="dxa"/>
            <w:bottom w:w="0" w:type="dxa"/>
          </w:tblCellMar>
        </w:tblPrEx>
        <w:trPr>
          <w:jc w:val="center"/>
        </w:trPr>
        <w:tc>
          <w:tcPr>
            <w:tcW w:w="2977" w:type="dxa"/>
            <w:tcBorders>
              <w:bottom w:val="nil"/>
            </w:tcBorders>
          </w:tcPr>
          <w:p w14:paraId="40E320F5" w14:textId="77777777" w:rsidR="00C8533A" w:rsidRPr="006B329A" w:rsidRDefault="00C8533A" w:rsidP="006B329A">
            <w:pPr>
              <w:pStyle w:val="TAH"/>
            </w:pPr>
            <w:r w:rsidRPr="006B329A">
              <w:t>INFORMATION ELEMENT</w:t>
            </w:r>
          </w:p>
        </w:tc>
        <w:tc>
          <w:tcPr>
            <w:tcW w:w="1417" w:type="dxa"/>
            <w:tcBorders>
              <w:bottom w:val="nil"/>
            </w:tcBorders>
          </w:tcPr>
          <w:p w14:paraId="6474278D" w14:textId="77777777" w:rsidR="00C8533A" w:rsidRPr="006B329A" w:rsidRDefault="00C8533A" w:rsidP="006B329A">
            <w:pPr>
              <w:pStyle w:val="TAH"/>
            </w:pPr>
            <w:r w:rsidRPr="006B329A">
              <w:t>REFERENCE</w:t>
            </w:r>
          </w:p>
        </w:tc>
        <w:tc>
          <w:tcPr>
            <w:tcW w:w="1418" w:type="dxa"/>
            <w:tcBorders>
              <w:bottom w:val="nil"/>
            </w:tcBorders>
          </w:tcPr>
          <w:p w14:paraId="571E302D" w14:textId="77777777" w:rsidR="00C8533A" w:rsidRPr="006B329A" w:rsidRDefault="00C8533A" w:rsidP="006B329A">
            <w:pPr>
              <w:pStyle w:val="TAH"/>
            </w:pPr>
            <w:r w:rsidRPr="006B329A">
              <w:t>PRESENCE</w:t>
            </w:r>
          </w:p>
        </w:tc>
        <w:tc>
          <w:tcPr>
            <w:tcW w:w="992" w:type="dxa"/>
            <w:tcBorders>
              <w:bottom w:val="nil"/>
            </w:tcBorders>
          </w:tcPr>
          <w:p w14:paraId="3C2B1407" w14:textId="77777777" w:rsidR="00C8533A" w:rsidRPr="006B329A" w:rsidRDefault="00C8533A" w:rsidP="006B329A">
            <w:pPr>
              <w:pStyle w:val="TAH"/>
            </w:pPr>
            <w:r w:rsidRPr="006B329A">
              <w:t>FORMAT</w:t>
            </w:r>
          </w:p>
        </w:tc>
        <w:tc>
          <w:tcPr>
            <w:tcW w:w="992" w:type="dxa"/>
            <w:tcBorders>
              <w:bottom w:val="nil"/>
            </w:tcBorders>
          </w:tcPr>
          <w:p w14:paraId="5BAC16AD" w14:textId="77777777" w:rsidR="00C8533A" w:rsidRPr="006B329A" w:rsidRDefault="00C8533A" w:rsidP="006B329A">
            <w:pPr>
              <w:pStyle w:val="TAH"/>
            </w:pPr>
            <w:r w:rsidRPr="006B329A">
              <w:t>LENGTH</w:t>
            </w:r>
          </w:p>
        </w:tc>
      </w:tr>
      <w:tr w:rsidR="00C8533A" w:rsidRPr="006B329A" w14:paraId="534AED68" w14:textId="77777777">
        <w:tblPrEx>
          <w:tblCellMar>
            <w:top w:w="0" w:type="dxa"/>
            <w:bottom w:w="0" w:type="dxa"/>
          </w:tblCellMar>
        </w:tblPrEx>
        <w:trPr>
          <w:jc w:val="center"/>
        </w:trPr>
        <w:tc>
          <w:tcPr>
            <w:tcW w:w="2977" w:type="dxa"/>
            <w:tcBorders>
              <w:bottom w:val="nil"/>
              <w:right w:val="single" w:sz="4" w:space="0" w:color="auto"/>
            </w:tcBorders>
          </w:tcPr>
          <w:p w14:paraId="2A136494"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45063A56"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1AF8D467"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56F9411E" w14:textId="77777777" w:rsidR="00C8533A" w:rsidRPr="006B329A" w:rsidRDefault="00C8533A" w:rsidP="006B329A">
            <w:pPr>
              <w:pStyle w:val="TAC"/>
            </w:pPr>
            <w:r w:rsidRPr="006B329A">
              <w:t>V</w:t>
            </w:r>
          </w:p>
        </w:tc>
        <w:tc>
          <w:tcPr>
            <w:tcW w:w="992" w:type="dxa"/>
            <w:tcBorders>
              <w:left w:val="single" w:sz="4" w:space="0" w:color="auto"/>
              <w:bottom w:val="nil"/>
            </w:tcBorders>
          </w:tcPr>
          <w:p w14:paraId="3344039A" w14:textId="77777777" w:rsidR="00C8533A" w:rsidRPr="006B329A" w:rsidRDefault="00C8533A" w:rsidP="006B329A">
            <w:pPr>
              <w:pStyle w:val="TAC"/>
            </w:pPr>
            <w:r w:rsidRPr="006B329A">
              <w:t>1</w:t>
            </w:r>
          </w:p>
        </w:tc>
      </w:tr>
      <w:tr w:rsidR="00C8533A" w:rsidRPr="006B329A" w14:paraId="6C78EFE2" w14:textId="77777777">
        <w:tblPrEx>
          <w:tblCellMar>
            <w:top w:w="0" w:type="dxa"/>
            <w:bottom w:w="0" w:type="dxa"/>
          </w:tblCellMar>
        </w:tblPrEx>
        <w:trPr>
          <w:jc w:val="center"/>
        </w:trPr>
        <w:tc>
          <w:tcPr>
            <w:tcW w:w="2977" w:type="dxa"/>
            <w:tcBorders>
              <w:top w:val="nil"/>
              <w:bottom w:val="nil"/>
              <w:right w:val="single" w:sz="4" w:space="0" w:color="auto"/>
            </w:tcBorders>
          </w:tcPr>
          <w:p w14:paraId="7C828D0A"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3769A5CE"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6B0A9C56"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11C7A8B"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0C95DE2C" w14:textId="77777777" w:rsidR="00C8533A" w:rsidRPr="006B329A" w:rsidRDefault="00C8533A" w:rsidP="006B329A">
            <w:pPr>
              <w:pStyle w:val="TAC"/>
            </w:pPr>
            <w:r w:rsidRPr="006B329A">
              <w:t>1</w:t>
            </w:r>
          </w:p>
        </w:tc>
      </w:tr>
      <w:tr w:rsidR="00C8533A" w:rsidRPr="006B329A" w14:paraId="7359E118" w14:textId="77777777">
        <w:tblPrEx>
          <w:tblCellMar>
            <w:top w:w="0" w:type="dxa"/>
            <w:bottom w:w="0" w:type="dxa"/>
          </w:tblCellMar>
        </w:tblPrEx>
        <w:trPr>
          <w:jc w:val="center"/>
        </w:trPr>
        <w:tc>
          <w:tcPr>
            <w:tcW w:w="2977" w:type="dxa"/>
            <w:tcBorders>
              <w:top w:val="nil"/>
              <w:bottom w:val="nil"/>
              <w:right w:val="single" w:sz="4" w:space="0" w:color="auto"/>
            </w:tcBorders>
          </w:tcPr>
          <w:p w14:paraId="7697B040"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345190E5"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38306E98"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350F890C"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3009644E" w14:textId="77777777" w:rsidR="00C8533A" w:rsidRPr="006B329A" w:rsidRDefault="00C8533A" w:rsidP="006B329A">
            <w:pPr>
              <w:pStyle w:val="TAC"/>
            </w:pPr>
            <w:r w:rsidRPr="006B329A">
              <w:t>2</w:t>
            </w:r>
          </w:p>
        </w:tc>
      </w:tr>
      <w:tr w:rsidR="00C8533A" w:rsidRPr="006B329A" w14:paraId="04496830" w14:textId="77777777">
        <w:tblPrEx>
          <w:tblCellMar>
            <w:top w:w="0" w:type="dxa"/>
            <w:bottom w:w="0" w:type="dxa"/>
          </w:tblCellMar>
        </w:tblPrEx>
        <w:trPr>
          <w:jc w:val="center"/>
        </w:trPr>
        <w:tc>
          <w:tcPr>
            <w:tcW w:w="2977" w:type="dxa"/>
            <w:tcBorders>
              <w:top w:val="nil"/>
              <w:bottom w:val="nil"/>
              <w:right w:val="single" w:sz="4" w:space="0" w:color="auto"/>
            </w:tcBorders>
          </w:tcPr>
          <w:p w14:paraId="5A1D50F9" w14:textId="77777777" w:rsidR="00C8533A" w:rsidRPr="006B329A" w:rsidRDefault="00C8533A" w:rsidP="006B329A">
            <w:pPr>
              <w:pStyle w:val="TAL"/>
            </w:pPr>
            <w:r w:rsidRPr="006B329A">
              <w:t>Link Identifier</w:t>
            </w:r>
          </w:p>
        </w:tc>
        <w:tc>
          <w:tcPr>
            <w:tcW w:w="1417" w:type="dxa"/>
            <w:tcBorders>
              <w:top w:val="nil"/>
              <w:left w:val="single" w:sz="4" w:space="0" w:color="auto"/>
              <w:bottom w:val="nil"/>
              <w:right w:val="single" w:sz="4" w:space="0" w:color="auto"/>
            </w:tcBorders>
          </w:tcPr>
          <w:p w14:paraId="31B85905" w14:textId="77777777" w:rsidR="00C8533A" w:rsidRPr="006B329A" w:rsidRDefault="00C8533A" w:rsidP="006B329A">
            <w:pPr>
              <w:pStyle w:val="TAL"/>
            </w:pPr>
            <w:r w:rsidRPr="006B329A">
              <w:t>9.3.2</w:t>
            </w:r>
          </w:p>
        </w:tc>
        <w:tc>
          <w:tcPr>
            <w:tcW w:w="1418" w:type="dxa"/>
            <w:tcBorders>
              <w:top w:val="nil"/>
              <w:left w:val="single" w:sz="4" w:space="0" w:color="auto"/>
              <w:bottom w:val="nil"/>
              <w:right w:val="single" w:sz="4" w:space="0" w:color="auto"/>
            </w:tcBorders>
          </w:tcPr>
          <w:p w14:paraId="083BD243"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79FE05B7"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212E3239" w14:textId="77777777" w:rsidR="00C8533A" w:rsidRPr="006B329A" w:rsidRDefault="00C8533A" w:rsidP="006B329A">
            <w:pPr>
              <w:pStyle w:val="TAC"/>
              <w:rPr>
                <w:lang w:val="fr-FR"/>
              </w:rPr>
            </w:pPr>
            <w:r w:rsidRPr="006B329A">
              <w:rPr>
                <w:lang w:val="fr-FR"/>
              </w:rPr>
              <w:t>2</w:t>
            </w:r>
          </w:p>
        </w:tc>
      </w:tr>
      <w:tr w:rsidR="00C8533A" w:rsidRPr="006B329A" w14:paraId="500F64D6"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0F2EA4C0" w14:textId="77777777" w:rsidR="00C8533A" w:rsidRPr="006B329A" w:rsidRDefault="00C8533A" w:rsidP="006B329A">
            <w:pPr>
              <w:pStyle w:val="TAL"/>
              <w:rPr>
                <w:lang w:val="fr-FR"/>
              </w:rPr>
            </w:pPr>
            <w:r w:rsidRPr="006B329A">
              <w:rPr>
                <w:lang w:val="fr-FR"/>
              </w:rPr>
              <w:t>L3 Information</w:t>
            </w:r>
          </w:p>
        </w:tc>
        <w:tc>
          <w:tcPr>
            <w:tcW w:w="1417" w:type="dxa"/>
            <w:tcBorders>
              <w:top w:val="nil"/>
              <w:left w:val="single" w:sz="4" w:space="0" w:color="auto"/>
              <w:bottom w:val="single" w:sz="4" w:space="0" w:color="auto"/>
              <w:right w:val="single" w:sz="4" w:space="0" w:color="auto"/>
            </w:tcBorders>
          </w:tcPr>
          <w:p w14:paraId="0B730CC8" w14:textId="77777777" w:rsidR="00C8533A" w:rsidRPr="006B329A" w:rsidRDefault="00C8533A" w:rsidP="006B329A">
            <w:pPr>
              <w:pStyle w:val="TAL"/>
              <w:rPr>
                <w:lang w:val="fr-FR"/>
              </w:rPr>
            </w:pPr>
            <w:r w:rsidRPr="006B329A">
              <w:rPr>
                <w:lang w:val="fr-FR"/>
              </w:rPr>
              <w:t>9.3.11</w:t>
            </w:r>
          </w:p>
        </w:tc>
        <w:tc>
          <w:tcPr>
            <w:tcW w:w="1418" w:type="dxa"/>
            <w:tcBorders>
              <w:top w:val="nil"/>
              <w:left w:val="single" w:sz="4" w:space="0" w:color="auto"/>
              <w:bottom w:val="single" w:sz="4" w:space="0" w:color="auto"/>
              <w:right w:val="single" w:sz="4" w:space="0" w:color="auto"/>
            </w:tcBorders>
          </w:tcPr>
          <w:p w14:paraId="57BDFC84" w14:textId="77777777" w:rsidR="00C8533A" w:rsidRPr="006B329A" w:rsidRDefault="00C8533A" w:rsidP="006B329A">
            <w:pPr>
              <w:pStyle w:val="TAC"/>
              <w:rPr>
                <w:lang w:val="fr-FR"/>
              </w:rPr>
            </w:pPr>
            <w:r w:rsidRPr="006B329A">
              <w:rPr>
                <w:lang w:val="fr-FR"/>
              </w:rPr>
              <w:t>O (note 1)</w:t>
            </w:r>
          </w:p>
        </w:tc>
        <w:tc>
          <w:tcPr>
            <w:tcW w:w="992" w:type="dxa"/>
            <w:tcBorders>
              <w:top w:val="nil"/>
              <w:left w:val="single" w:sz="4" w:space="0" w:color="auto"/>
              <w:bottom w:val="single" w:sz="4" w:space="0" w:color="auto"/>
              <w:right w:val="single" w:sz="4" w:space="0" w:color="auto"/>
            </w:tcBorders>
          </w:tcPr>
          <w:p w14:paraId="2E8D4612"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7CC5EC83" w14:textId="77777777" w:rsidR="00C8533A" w:rsidRPr="006B329A" w:rsidRDefault="00C8533A" w:rsidP="006B329A">
            <w:pPr>
              <w:pStyle w:val="TAC"/>
            </w:pPr>
            <w:r w:rsidRPr="006B329A">
              <w:t>3-23</w:t>
            </w:r>
          </w:p>
        </w:tc>
      </w:tr>
      <w:tr w:rsidR="00C8533A" w:rsidRPr="006B329A" w14:paraId="7976D1DA" w14:textId="77777777">
        <w:tblPrEx>
          <w:tblCellMar>
            <w:top w:w="0" w:type="dxa"/>
            <w:bottom w:w="0" w:type="dxa"/>
          </w:tblCellMar>
        </w:tblPrEx>
        <w:trPr>
          <w:cantSplit/>
          <w:jc w:val="center"/>
        </w:trPr>
        <w:tc>
          <w:tcPr>
            <w:tcW w:w="7796" w:type="dxa"/>
            <w:gridSpan w:val="5"/>
            <w:tcBorders>
              <w:top w:val="single" w:sz="4" w:space="0" w:color="auto"/>
              <w:left w:val="single" w:sz="4" w:space="0" w:color="auto"/>
              <w:bottom w:val="single" w:sz="4" w:space="0" w:color="auto"/>
              <w:right w:val="single" w:sz="4" w:space="0" w:color="auto"/>
            </w:tcBorders>
          </w:tcPr>
          <w:p w14:paraId="799C3A55" w14:textId="77777777" w:rsidR="00C8533A" w:rsidRPr="006B329A" w:rsidRDefault="00C8533A" w:rsidP="006B329A">
            <w:pPr>
              <w:pStyle w:val="TAN"/>
            </w:pPr>
            <w:r w:rsidRPr="006B329A">
              <w:t>NOTE 1:</w:t>
            </w:r>
            <w:r w:rsidRPr="006B329A">
              <w:tab/>
              <w:t>The L3 Information field is present only if the SABM frame contained a non-empty information field</w:t>
            </w:r>
          </w:p>
        </w:tc>
      </w:tr>
    </w:tbl>
    <w:p w14:paraId="5E5D8584" w14:textId="77777777" w:rsidR="00C8533A" w:rsidRPr="006B329A" w:rsidRDefault="00C8533A" w:rsidP="006B329A"/>
    <w:p w14:paraId="44D7F364" w14:textId="77777777" w:rsidR="00C8533A" w:rsidRPr="006B329A" w:rsidRDefault="00C8533A" w:rsidP="006B329A">
      <w:pPr>
        <w:pStyle w:val="NO"/>
      </w:pPr>
      <w:r w:rsidRPr="006B329A">
        <w:t>NOTE:</w:t>
      </w:r>
      <w:r w:rsidRPr="006B329A">
        <w:tab/>
        <w:t>The "establish mode" parameter appearing in 3GPP TS 44.006 is used only on the MS side.</w:t>
      </w:r>
    </w:p>
    <w:p w14:paraId="2BA12663" w14:textId="77777777" w:rsidR="00C8533A" w:rsidRPr="006B329A" w:rsidRDefault="00C8533A" w:rsidP="006B329A">
      <w:pPr>
        <w:pStyle w:val="Heading3"/>
      </w:pPr>
      <w:bookmarkStart w:id="91" w:name="_Toc476910065"/>
      <w:r w:rsidRPr="006B329A">
        <w:t>8.3.7</w:t>
      </w:r>
      <w:r w:rsidRPr="006B329A">
        <w:tab/>
        <w:t>RELEASE REQUEST</w:t>
      </w:r>
      <w:bookmarkEnd w:id="91"/>
    </w:p>
    <w:p w14:paraId="604A5C62" w14:textId="77777777" w:rsidR="00C8533A" w:rsidRPr="006B329A" w:rsidRDefault="00C8533A" w:rsidP="006B329A">
      <w:r w:rsidRPr="006B329A">
        <w:t>This message is sent from BSC to BTS to request the release of multi</w:t>
      </w:r>
      <w:r w:rsidRPr="006B329A">
        <w:noBreakHyphen/>
        <w:t xml:space="preserve"> frame mode of a radio link layer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2F2FEC7A" w14:textId="77777777">
        <w:tblPrEx>
          <w:tblCellMar>
            <w:top w:w="0" w:type="dxa"/>
            <w:bottom w:w="0" w:type="dxa"/>
          </w:tblCellMar>
        </w:tblPrEx>
        <w:trPr>
          <w:jc w:val="center"/>
        </w:trPr>
        <w:tc>
          <w:tcPr>
            <w:tcW w:w="2977" w:type="dxa"/>
            <w:tcBorders>
              <w:bottom w:val="nil"/>
            </w:tcBorders>
          </w:tcPr>
          <w:p w14:paraId="1FC71330" w14:textId="77777777" w:rsidR="00C8533A" w:rsidRPr="006B329A" w:rsidRDefault="00C8533A" w:rsidP="006B329A">
            <w:pPr>
              <w:pStyle w:val="TAH"/>
            </w:pPr>
            <w:r w:rsidRPr="006B329A">
              <w:t>INFORMATION ELEMENT</w:t>
            </w:r>
          </w:p>
        </w:tc>
        <w:tc>
          <w:tcPr>
            <w:tcW w:w="1417" w:type="dxa"/>
            <w:tcBorders>
              <w:bottom w:val="nil"/>
            </w:tcBorders>
          </w:tcPr>
          <w:p w14:paraId="3337EE62" w14:textId="77777777" w:rsidR="00C8533A" w:rsidRPr="006B329A" w:rsidRDefault="00C8533A" w:rsidP="006B329A">
            <w:pPr>
              <w:pStyle w:val="TAH"/>
            </w:pPr>
            <w:r w:rsidRPr="006B329A">
              <w:t>REFERENCE</w:t>
            </w:r>
          </w:p>
        </w:tc>
        <w:tc>
          <w:tcPr>
            <w:tcW w:w="1418" w:type="dxa"/>
            <w:tcBorders>
              <w:bottom w:val="nil"/>
            </w:tcBorders>
          </w:tcPr>
          <w:p w14:paraId="03C0E632" w14:textId="77777777" w:rsidR="00C8533A" w:rsidRPr="006B329A" w:rsidRDefault="00C8533A" w:rsidP="006B329A">
            <w:pPr>
              <w:pStyle w:val="TAH"/>
            </w:pPr>
            <w:r w:rsidRPr="006B329A">
              <w:t>PRESENCE</w:t>
            </w:r>
          </w:p>
        </w:tc>
        <w:tc>
          <w:tcPr>
            <w:tcW w:w="992" w:type="dxa"/>
            <w:tcBorders>
              <w:bottom w:val="nil"/>
            </w:tcBorders>
          </w:tcPr>
          <w:p w14:paraId="1A4BAF4F" w14:textId="77777777" w:rsidR="00C8533A" w:rsidRPr="006B329A" w:rsidRDefault="00C8533A" w:rsidP="006B329A">
            <w:pPr>
              <w:pStyle w:val="TAH"/>
            </w:pPr>
            <w:r w:rsidRPr="006B329A">
              <w:t>FORMAT</w:t>
            </w:r>
          </w:p>
        </w:tc>
        <w:tc>
          <w:tcPr>
            <w:tcW w:w="992" w:type="dxa"/>
            <w:tcBorders>
              <w:bottom w:val="nil"/>
            </w:tcBorders>
          </w:tcPr>
          <w:p w14:paraId="64912471" w14:textId="77777777" w:rsidR="00C8533A" w:rsidRPr="006B329A" w:rsidRDefault="00C8533A" w:rsidP="006B329A">
            <w:pPr>
              <w:pStyle w:val="TAH"/>
            </w:pPr>
            <w:r w:rsidRPr="006B329A">
              <w:t>LENGTH</w:t>
            </w:r>
          </w:p>
        </w:tc>
      </w:tr>
      <w:tr w:rsidR="00C8533A" w:rsidRPr="006B329A" w14:paraId="1E48FAA4" w14:textId="77777777">
        <w:tblPrEx>
          <w:tblCellMar>
            <w:top w:w="0" w:type="dxa"/>
            <w:bottom w:w="0" w:type="dxa"/>
          </w:tblCellMar>
        </w:tblPrEx>
        <w:trPr>
          <w:jc w:val="center"/>
        </w:trPr>
        <w:tc>
          <w:tcPr>
            <w:tcW w:w="2977" w:type="dxa"/>
            <w:tcBorders>
              <w:bottom w:val="nil"/>
              <w:right w:val="single" w:sz="4" w:space="0" w:color="auto"/>
            </w:tcBorders>
          </w:tcPr>
          <w:p w14:paraId="5C8FCD99"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13CF5927"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149BD63B"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39765D97" w14:textId="77777777" w:rsidR="00C8533A" w:rsidRPr="006B329A" w:rsidRDefault="00C8533A" w:rsidP="006B329A">
            <w:pPr>
              <w:pStyle w:val="TAC"/>
            </w:pPr>
            <w:r w:rsidRPr="006B329A">
              <w:t>V</w:t>
            </w:r>
          </w:p>
        </w:tc>
        <w:tc>
          <w:tcPr>
            <w:tcW w:w="992" w:type="dxa"/>
            <w:tcBorders>
              <w:left w:val="single" w:sz="4" w:space="0" w:color="auto"/>
              <w:bottom w:val="nil"/>
            </w:tcBorders>
          </w:tcPr>
          <w:p w14:paraId="0CF140A0" w14:textId="77777777" w:rsidR="00C8533A" w:rsidRPr="006B329A" w:rsidRDefault="00C8533A" w:rsidP="006B329A">
            <w:pPr>
              <w:pStyle w:val="TAC"/>
            </w:pPr>
            <w:r w:rsidRPr="006B329A">
              <w:t>1</w:t>
            </w:r>
          </w:p>
        </w:tc>
      </w:tr>
      <w:tr w:rsidR="00C8533A" w:rsidRPr="006B329A" w14:paraId="3668475D" w14:textId="77777777">
        <w:tblPrEx>
          <w:tblCellMar>
            <w:top w:w="0" w:type="dxa"/>
            <w:bottom w:w="0" w:type="dxa"/>
          </w:tblCellMar>
        </w:tblPrEx>
        <w:trPr>
          <w:jc w:val="center"/>
        </w:trPr>
        <w:tc>
          <w:tcPr>
            <w:tcW w:w="2977" w:type="dxa"/>
            <w:tcBorders>
              <w:top w:val="nil"/>
              <w:bottom w:val="nil"/>
              <w:right w:val="single" w:sz="4" w:space="0" w:color="auto"/>
            </w:tcBorders>
          </w:tcPr>
          <w:p w14:paraId="70C4281D"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3043C5C4"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3306B2F7"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230C8181"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31D0E830" w14:textId="77777777" w:rsidR="00C8533A" w:rsidRPr="006B329A" w:rsidRDefault="00C8533A" w:rsidP="006B329A">
            <w:pPr>
              <w:pStyle w:val="TAC"/>
            </w:pPr>
            <w:r w:rsidRPr="006B329A">
              <w:t>1</w:t>
            </w:r>
          </w:p>
        </w:tc>
      </w:tr>
      <w:tr w:rsidR="00C8533A" w:rsidRPr="006B329A" w14:paraId="25AC819F" w14:textId="77777777">
        <w:tblPrEx>
          <w:tblCellMar>
            <w:top w:w="0" w:type="dxa"/>
            <w:bottom w:w="0" w:type="dxa"/>
          </w:tblCellMar>
        </w:tblPrEx>
        <w:trPr>
          <w:jc w:val="center"/>
        </w:trPr>
        <w:tc>
          <w:tcPr>
            <w:tcW w:w="2977" w:type="dxa"/>
            <w:tcBorders>
              <w:top w:val="nil"/>
              <w:bottom w:val="nil"/>
              <w:right w:val="single" w:sz="4" w:space="0" w:color="auto"/>
            </w:tcBorders>
          </w:tcPr>
          <w:p w14:paraId="59869107"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1A769602"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526583BF"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B7C18FF"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02D7A39D" w14:textId="77777777" w:rsidR="00C8533A" w:rsidRPr="006B329A" w:rsidRDefault="00C8533A" w:rsidP="006B329A">
            <w:pPr>
              <w:pStyle w:val="TAC"/>
            </w:pPr>
            <w:r w:rsidRPr="006B329A">
              <w:t>2</w:t>
            </w:r>
          </w:p>
        </w:tc>
      </w:tr>
      <w:tr w:rsidR="00C8533A" w:rsidRPr="006B329A" w14:paraId="24433588" w14:textId="77777777">
        <w:tblPrEx>
          <w:tblCellMar>
            <w:top w:w="0" w:type="dxa"/>
            <w:bottom w:w="0" w:type="dxa"/>
          </w:tblCellMar>
        </w:tblPrEx>
        <w:trPr>
          <w:jc w:val="center"/>
        </w:trPr>
        <w:tc>
          <w:tcPr>
            <w:tcW w:w="2977" w:type="dxa"/>
            <w:tcBorders>
              <w:top w:val="nil"/>
              <w:bottom w:val="nil"/>
              <w:right w:val="single" w:sz="4" w:space="0" w:color="auto"/>
            </w:tcBorders>
          </w:tcPr>
          <w:p w14:paraId="65F58475" w14:textId="77777777" w:rsidR="00C8533A" w:rsidRPr="006B329A" w:rsidRDefault="00C8533A" w:rsidP="006B329A">
            <w:pPr>
              <w:pStyle w:val="TAL"/>
            </w:pPr>
            <w:r w:rsidRPr="006B329A">
              <w:t>Link Identifier</w:t>
            </w:r>
          </w:p>
        </w:tc>
        <w:tc>
          <w:tcPr>
            <w:tcW w:w="1417" w:type="dxa"/>
            <w:tcBorders>
              <w:top w:val="nil"/>
              <w:left w:val="single" w:sz="4" w:space="0" w:color="auto"/>
              <w:bottom w:val="nil"/>
              <w:right w:val="single" w:sz="4" w:space="0" w:color="auto"/>
            </w:tcBorders>
          </w:tcPr>
          <w:p w14:paraId="16E7693A" w14:textId="77777777" w:rsidR="00C8533A" w:rsidRPr="006B329A" w:rsidRDefault="00C8533A" w:rsidP="006B329A">
            <w:pPr>
              <w:pStyle w:val="TAL"/>
            </w:pPr>
            <w:r w:rsidRPr="006B329A">
              <w:t>9.3.2</w:t>
            </w:r>
          </w:p>
        </w:tc>
        <w:tc>
          <w:tcPr>
            <w:tcW w:w="1418" w:type="dxa"/>
            <w:tcBorders>
              <w:top w:val="nil"/>
              <w:left w:val="single" w:sz="4" w:space="0" w:color="auto"/>
              <w:bottom w:val="nil"/>
              <w:right w:val="single" w:sz="4" w:space="0" w:color="auto"/>
            </w:tcBorders>
          </w:tcPr>
          <w:p w14:paraId="46BC9F0D"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D2E8C6A"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0DCD9E6B" w14:textId="77777777" w:rsidR="00C8533A" w:rsidRPr="006B329A" w:rsidRDefault="00C8533A" w:rsidP="006B329A">
            <w:pPr>
              <w:pStyle w:val="TAC"/>
            </w:pPr>
            <w:r w:rsidRPr="006B329A">
              <w:t>2</w:t>
            </w:r>
          </w:p>
        </w:tc>
      </w:tr>
      <w:tr w:rsidR="00C8533A" w:rsidRPr="006B329A" w14:paraId="1EB952C7"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416960E6" w14:textId="77777777" w:rsidR="00C8533A" w:rsidRPr="006B329A" w:rsidRDefault="00C8533A" w:rsidP="006B329A">
            <w:pPr>
              <w:pStyle w:val="TAL"/>
            </w:pPr>
            <w:r w:rsidRPr="006B329A">
              <w:t>Release Mode</w:t>
            </w:r>
          </w:p>
        </w:tc>
        <w:tc>
          <w:tcPr>
            <w:tcW w:w="1417" w:type="dxa"/>
            <w:tcBorders>
              <w:top w:val="nil"/>
              <w:left w:val="single" w:sz="4" w:space="0" w:color="auto"/>
              <w:bottom w:val="single" w:sz="4" w:space="0" w:color="auto"/>
              <w:right w:val="single" w:sz="4" w:space="0" w:color="auto"/>
            </w:tcBorders>
          </w:tcPr>
          <w:p w14:paraId="02B71DC4" w14:textId="77777777" w:rsidR="00C8533A" w:rsidRPr="006B329A" w:rsidRDefault="00C8533A" w:rsidP="006B329A">
            <w:pPr>
              <w:pStyle w:val="TAL"/>
            </w:pPr>
            <w:r w:rsidRPr="006B329A">
              <w:t>9.3.20</w:t>
            </w:r>
          </w:p>
        </w:tc>
        <w:tc>
          <w:tcPr>
            <w:tcW w:w="1418" w:type="dxa"/>
            <w:tcBorders>
              <w:top w:val="nil"/>
              <w:left w:val="single" w:sz="4" w:space="0" w:color="auto"/>
              <w:bottom w:val="single" w:sz="4" w:space="0" w:color="auto"/>
              <w:right w:val="single" w:sz="4" w:space="0" w:color="auto"/>
            </w:tcBorders>
          </w:tcPr>
          <w:p w14:paraId="45FDA33F"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2E6C86D3"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147D1C74" w14:textId="77777777" w:rsidR="00C8533A" w:rsidRPr="006B329A" w:rsidRDefault="00C8533A" w:rsidP="006B329A">
            <w:pPr>
              <w:pStyle w:val="TAC"/>
            </w:pPr>
            <w:r w:rsidRPr="006B329A">
              <w:t>2</w:t>
            </w:r>
          </w:p>
        </w:tc>
      </w:tr>
    </w:tbl>
    <w:p w14:paraId="46A95E74" w14:textId="77777777" w:rsidR="00C8533A" w:rsidRPr="006B329A" w:rsidRDefault="00C8533A" w:rsidP="006B329A"/>
    <w:p w14:paraId="6A9970E3" w14:textId="77777777" w:rsidR="00C8533A" w:rsidRPr="006B329A" w:rsidRDefault="00C8533A" w:rsidP="006B329A">
      <w:pPr>
        <w:pStyle w:val="Heading3"/>
      </w:pPr>
      <w:bookmarkStart w:id="92" w:name="_Toc476910066"/>
      <w:r w:rsidRPr="006B329A">
        <w:t>8.3.8</w:t>
      </w:r>
      <w:r w:rsidRPr="006B329A">
        <w:tab/>
        <w:t>RELEASE CONFIRM</w:t>
      </w:r>
      <w:bookmarkEnd w:id="92"/>
    </w:p>
    <w:p w14:paraId="1B8CB21F" w14:textId="77777777" w:rsidR="00C8533A" w:rsidRPr="006B329A" w:rsidRDefault="00C8533A" w:rsidP="006B329A">
      <w:pPr>
        <w:keepNext/>
      </w:pPr>
      <w:r w:rsidRPr="006B329A">
        <w:t>This message is sent from BTS to BSC to confirm the release of multi</w:t>
      </w:r>
      <w:r w:rsidRPr="006B329A">
        <w:noBreakHyphen/>
        <w:t xml:space="preserve"> frame mode of a radio link layer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7ABD67E5" w14:textId="77777777">
        <w:tblPrEx>
          <w:tblCellMar>
            <w:top w:w="0" w:type="dxa"/>
            <w:bottom w:w="0" w:type="dxa"/>
          </w:tblCellMar>
        </w:tblPrEx>
        <w:trPr>
          <w:jc w:val="center"/>
        </w:trPr>
        <w:tc>
          <w:tcPr>
            <w:tcW w:w="2977" w:type="dxa"/>
            <w:tcBorders>
              <w:bottom w:val="nil"/>
            </w:tcBorders>
          </w:tcPr>
          <w:p w14:paraId="7F9A1A30" w14:textId="77777777" w:rsidR="00C8533A" w:rsidRPr="006B329A" w:rsidRDefault="00C8533A" w:rsidP="006B329A">
            <w:pPr>
              <w:pStyle w:val="TAH"/>
            </w:pPr>
            <w:r w:rsidRPr="006B329A">
              <w:t>INFORMATION ELEMENT</w:t>
            </w:r>
          </w:p>
        </w:tc>
        <w:tc>
          <w:tcPr>
            <w:tcW w:w="1417" w:type="dxa"/>
            <w:tcBorders>
              <w:bottom w:val="nil"/>
            </w:tcBorders>
          </w:tcPr>
          <w:p w14:paraId="55EB95DA" w14:textId="77777777" w:rsidR="00C8533A" w:rsidRPr="006B329A" w:rsidRDefault="00C8533A" w:rsidP="006B329A">
            <w:pPr>
              <w:pStyle w:val="TAH"/>
            </w:pPr>
            <w:r w:rsidRPr="006B329A">
              <w:t>REFERENCE</w:t>
            </w:r>
          </w:p>
        </w:tc>
        <w:tc>
          <w:tcPr>
            <w:tcW w:w="1418" w:type="dxa"/>
            <w:tcBorders>
              <w:bottom w:val="nil"/>
            </w:tcBorders>
          </w:tcPr>
          <w:p w14:paraId="49E0B41F" w14:textId="77777777" w:rsidR="00C8533A" w:rsidRPr="006B329A" w:rsidRDefault="00C8533A" w:rsidP="006B329A">
            <w:pPr>
              <w:pStyle w:val="TAH"/>
            </w:pPr>
            <w:r w:rsidRPr="006B329A">
              <w:t>PRESENCE</w:t>
            </w:r>
          </w:p>
        </w:tc>
        <w:tc>
          <w:tcPr>
            <w:tcW w:w="992" w:type="dxa"/>
            <w:tcBorders>
              <w:bottom w:val="nil"/>
            </w:tcBorders>
          </w:tcPr>
          <w:p w14:paraId="4C6AE0A1" w14:textId="77777777" w:rsidR="00C8533A" w:rsidRPr="006B329A" w:rsidRDefault="00C8533A" w:rsidP="006B329A">
            <w:pPr>
              <w:pStyle w:val="TAH"/>
            </w:pPr>
            <w:r w:rsidRPr="006B329A">
              <w:t>FORMAT</w:t>
            </w:r>
          </w:p>
        </w:tc>
        <w:tc>
          <w:tcPr>
            <w:tcW w:w="992" w:type="dxa"/>
            <w:tcBorders>
              <w:bottom w:val="nil"/>
            </w:tcBorders>
          </w:tcPr>
          <w:p w14:paraId="3B385263" w14:textId="77777777" w:rsidR="00C8533A" w:rsidRPr="006B329A" w:rsidRDefault="00C8533A" w:rsidP="006B329A">
            <w:pPr>
              <w:pStyle w:val="TAH"/>
            </w:pPr>
            <w:r w:rsidRPr="006B329A">
              <w:t>LENGTH</w:t>
            </w:r>
          </w:p>
        </w:tc>
      </w:tr>
      <w:tr w:rsidR="00C8533A" w:rsidRPr="006B329A" w14:paraId="2992BFD1" w14:textId="77777777">
        <w:tblPrEx>
          <w:tblCellMar>
            <w:top w:w="0" w:type="dxa"/>
            <w:bottom w:w="0" w:type="dxa"/>
          </w:tblCellMar>
        </w:tblPrEx>
        <w:trPr>
          <w:jc w:val="center"/>
        </w:trPr>
        <w:tc>
          <w:tcPr>
            <w:tcW w:w="2977" w:type="dxa"/>
            <w:tcBorders>
              <w:bottom w:val="nil"/>
              <w:right w:val="single" w:sz="4" w:space="0" w:color="auto"/>
            </w:tcBorders>
          </w:tcPr>
          <w:p w14:paraId="4F47A46B"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0A7B69D3"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3B978C09"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3FE3FA94" w14:textId="77777777" w:rsidR="00C8533A" w:rsidRPr="006B329A" w:rsidRDefault="00C8533A" w:rsidP="006B329A">
            <w:pPr>
              <w:pStyle w:val="TAC"/>
            </w:pPr>
            <w:r w:rsidRPr="006B329A">
              <w:t>V</w:t>
            </w:r>
          </w:p>
        </w:tc>
        <w:tc>
          <w:tcPr>
            <w:tcW w:w="992" w:type="dxa"/>
            <w:tcBorders>
              <w:left w:val="single" w:sz="4" w:space="0" w:color="auto"/>
              <w:bottom w:val="nil"/>
            </w:tcBorders>
          </w:tcPr>
          <w:p w14:paraId="2810DA48" w14:textId="77777777" w:rsidR="00C8533A" w:rsidRPr="006B329A" w:rsidRDefault="00C8533A" w:rsidP="006B329A">
            <w:pPr>
              <w:pStyle w:val="TAC"/>
            </w:pPr>
            <w:r w:rsidRPr="006B329A">
              <w:t>1</w:t>
            </w:r>
          </w:p>
        </w:tc>
      </w:tr>
      <w:tr w:rsidR="00C8533A" w:rsidRPr="006B329A" w14:paraId="1DD240A2" w14:textId="77777777">
        <w:tblPrEx>
          <w:tblCellMar>
            <w:top w:w="0" w:type="dxa"/>
            <w:bottom w:w="0" w:type="dxa"/>
          </w:tblCellMar>
        </w:tblPrEx>
        <w:trPr>
          <w:jc w:val="center"/>
        </w:trPr>
        <w:tc>
          <w:tcPr>
            <w:tcW w:w="2977" w:type="dxa"/>
            <w:tcBorders>
              <w:top w:val="nil"/>
              <w:bottom w:val="nil"/>
              <w:right w:val="single" w:sz="4" w:space="0" w:color="auto"/>
            </w:tcBorders>
          </w:tcPr>
          <w:p w14:paraId="7DD58F96"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04F26575"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622AE5A3"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22B87788"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19CE63AA" w14:textId="77777777" w:rsidR="00C8533A" w:rsidRPr="006B329A" w:rsidRDefault="00C8533A" w:rsidP="006B329A">
            <w:pPr>
              <w:pStyle w:val="TAC"/>
            </w:pPr>
            <w:r w:rsidRPr="006B329A">
              <w:t>1</w:t>
            </w:r>
          </w:p>
        </w:tc>
      </w:tr>
      <w:tr w:rsidR="00C8533A" w:rsidRPr="006B329A" w14:paraId="2DADCCA5" w14:textId="77777777">
        <w:tblPrEx>
          <w:tblCellMar>
            <w:top w:w="0" w:type="dxa"/>
            <w:bottom w:w="0" w:type="dxa"/>
          </w:tblCellMar>
        </w:tblPrEx>
        <w:trPr>
          <w:jc w:val="center"/>
        </w:trPr>
        <w:tc>
          <w:tcPr>
            <w:tcW w:w="2977" w:type="dxa"/>
            <w:tcBorders>
              <w:top w:val="nil"/>
              <w:bottom w:val="nil"/>
              <w:right w:val="single" w:sz="4" w:space="0" w:color="auto"/>
            </w:tcBorders>
          </w:tcPr>
          <w:p w14:paraId="26065275"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5B96108B"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27058D9F"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B16E089"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57B09E17" w14:textId="77777777" w:rsidR="00C8533A" w:rsidRPr="006B329A" w:rsidRDefault="00C8533A" w:rsidP="006B329A">
            <w:pPr>
              <w:pStyle w:val="TAC"/>
            </w:pPr>
            <w:r w:rsidRPr="006B329A">
              <w:t>2</w:t>
            </w:r>
          </w:p>
        </w:tc>
      </w:tr>
      <w:tr w:rsidR="00C8533A" w:rsidRPr="006B329A" w14:paraId="5B080FF3"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7F90AC2E" w14:textId="77777777" w:rsidR="00C8533A" w:rsidRPr="006B329A" w:rsidRDefault="00C8533A" w:rsidP="006B329A">
            <w:pPr>
              <w:pStyle w:val="TAL"/>
            </w:pPr>
            <w:r w:rsidRPr="006B329A">
              <w:t>Link Identifier</w:t>
            </w:r>
          </w:p>
        </w:tc>
        <w:tc>
          <w:tcPr>
            <w:tcW w:w="1417" w:type="dxa"/>
            <w:tcBorders>
              <w:top w:val="nil"/>
              <w:left w:val="single" w:sz="4" w:space="0" w:color="auto"/>
              <w:bottom w:val="single" w:sz="4" w:space="0" w:color="auto"/>
              <w:right w:val="single" w:sz="4" w:space="0" w:color="auto"/>
            </w:tcBorders>
          </w:tcPr>
          <w:p w14:paraId="6C2A6389" w14:textId="77777777" w:rsidR="00C8533A" w:rsidRPr="006B329A" w:rsidRDefault="00C8533A" w:rsidP="006B329A">
            <w:pPr>
              <w:pStyle w:val="TAL"/>
            </w:pPr>
            <w:r w:rsidRPr="006B329A">
              <w:t>9.3.2</w:t>
            </w:r>
          </w:p>
        </w:tc>
        <w:tc>
          <w:tcPr>
            <w:tcW w:w="1418" w:type="dxa"/>
            <w:tcBorders>
              <w:top w:val="nil"/>
              <w:left w:val="single" w:sz="4" w:space="0" w:color="auto"/>
              <w:bottom w:val="single" w:sz="4" w:space="0" w:color="auto"/>
              <w:right w:val="single" w:sz="4" w:space="0" w:color="auto"/>
            </w:tcBorders>
          </w:tcPr>
          <w:p w14:paraId="31395E4E"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00E3A098"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37949AEC" w14:textId="77777777" w:rsidR="00C8533A" w:rsidRPr="006B329A" w:rsidRDefault="00C8533A" w:rsidP="006B329A">
            <w:pPr>
              <w:pStyle w:val="TAC"/>
            </w:pPr>
            <w:r w:rsidRPr="006B329A">
              <w:t>2</w:t>
            </w:r>
          </w:p>
        </w:tc>
      </w:tr>
    </w:tbl>
    <w:p w14:paraId="5F58B5C4" w14:textId="77777777" w:rsidR="00C8533A" w:rsidRPr="006B329A" w:rsidRDefault="00C8533A" w:rsidP="006B329A"/>
    <w:p w14:paraId="69420DE5" w14:textId="77777777" w:rsidR="00C8533A" w:rsidRPr="006B329A" w:rsidRDefault="00C8533A" w:rsidP="006B329A">
      <w:pPr>
        <w:pStyle w:val="Heading3"/>
      </w:pPr>
      <w:bookmarkStart w:id="93" w:name="_Toc476910067"/>
      <w:r w:rsidRPr="006B329A">
        <w:lastRenderedPageBreak/>
        <w:t>8.3.9</w:t>
      </w:r>
      <w:r w:rsidRPr="006B329A">
        <w:tab/>
        <w:t>RELEASE INDICATION</w:t>
      </w:r>
      <w:bookmarkEnd w:id="93"/>
    </w:p>
    <w:p w14:paraId="261C0766" w14:textId="77777777" w:rsidR="00C8533A" w:rsidRPr="006B329A" w:rsidRDefault="00C8533A" w:rsidP="006B329A">
      <w:pPr>
        <w:keepNext/>
      </w:pPr>
      <w:r w:rsidRPr="006B329A">
        <w:t>This message is sent from BTS to BSC to indicate the release of a radio link layer connection (initiated by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543D1614" w14:textId="77777777">
        <w:tblPrEx>
          <w:tblCellMar>
            <w:top w:w="0" w:type="dxa"/>
            <w:bottom w:w="0" w:type="dxa"/>
          </w:tblCellMar>
        </w:tblPrEx>
        <w:trPr>
          <w:jc w:val="center"/>
        </w:trPr>
        <w:tc>
          <w:tcPr>
            <w:tcW w:w="2977" w:type="dxa"/>
            <w:tcBorders>
              <w:bottom w:val="nil"/>
            </w:tcBorders>
          </w:tcPr>
          <w:p w14:paraId="1C549B8A" w14:textId="77777777" w:rsidR="00C8533A" w:rsidRPr="006B329A" w:rsidRDefault="00C8533A" w:rsidP="006B329A">
            <w:pPr>
              <w:pStyle w:val="TAH"/>
            </w:pPr>
            <w:r w:rsidRPr="006B329A">
              <w:t>INFORMATION ELEMENT</w:t>
            </w:r>
          </w:p>
        </w:tc>
        <w:tc>
          <w:tcPr>
            <w:tcW w:w="1417" w:type="dxa"/>
            <w:tcBorders>
              <w:bottom w:val="nil"/>
            </w:tcBorders>
          </w:tcPr>
          <w:p w14:paraId="74DFBB8C" w14:textId="77777777" w:rsidR="00C8533A" w:rsidRPr="006B329A" w:rsidRDefault="00C8533A" w:rsidP="006B329A">
            <w:pPr>
              <w:pStyle w:val="TAH"/>
            </w:pPr>
            <w:r w:rsidRPr="006B329A">
              <w:t>REFERENCE</w:t>
            </w:r>
          </w:p>
        </w:tc>
        <w:tc>
          <w:tcPr>
            <w:tcW w:w="1418" w:type="dxa"/>
            <w:tcBorders>
              <w:bottom w:val="nil"/>
            </w:tcBorders>
          </w:tcPr>
          <w:p w14:paraId="462ACF76" w14:textId="77777777" w:rsidR="00C8533A" w:rsidRPr="006B329A" w:rsidRDefault="00C8533A" w:rsidP="006B329A">
            <w:pPr>
              <w:pStyle w:val="TAH"/>
            </w:pPr>
            <w:r w:rsidRPr="006B329A">
              <w:t>PRESENCE</w:t>
            </w:r>
          </w:p>
        </w:tc>
        <w:tc>
          <w:tcPr>
            <w:tcW w:w="992" w:type="dxa"/>
            <w:tcBorders>
              <w:bottom w:val="nil"/>
            </w:tcBorders>
          </w:tcPr>
          <w:p w14:paraId="7365C764" w14:textId="77777777" w:rsidR="00C8533A" w:rsidRPr="006B329A" w:rsidRDefault="00C8533A" w:rsidP="006B329A">
            <w:pPr>
              <w:pStyle w:val="TAH"/>
            </w:pPr>
            <w:r w:rsidRPr="006B329A">
              <w:t>FORMAT</w:t>
            </w:r>
          </w:p>
        </w:tc>
        <w:tc>
          <w:tcPr>
            <w:tcW w:w="992" w:type="dxa"/>
            <w:tcBorders>
              <w:bottom w:val="nil"/>
            </w:tcBorders>
          </w:tcPr>
          <w:p w14:paraId="229F4C41" w14:textId="77777777" w:rsidR="00C8533A" w:rsidRPr="006B329A" w:rsidRDefault="00C8533A" w:rsidP="006B329A">
            <w:pPr>
              <w:pStyle w:val="TAH"/>
            </w:pPr>
            <w:r w:rsidRPr="006B329A">
              <w:t>LENGTH</w:t>
            </w:r>
          </w:p>
        </w:tc>
      </w:tr>
      <w:tr w:rsidR="00C8533A" w:rsidRPr="006B329A" w14:paraId="53191207" w14:textId="77777777">
        <w:tblPrEx>
          <w:tblCellMar>
            <w:top w:w="0" w:type="dxa"/>
            <w:bottom w:w="0" w:type="dxa"/>
          </w:tblCellMar>
        </w:tblPrEx>
        <w:trPr>
          <w:jc w:val="center"/>
        </w:trPr>
        <w:tc>
          <w:tcPr>
            <w:tcW w:w="2977" w:type="dxa"/>
            <w:tcBorders>
              <w:bottom w:val="nil"/>
              <w:right w:val="single" w:sz="4" w:space="0" w:color="auto"/>
            </w:tcBorders>
          </w:tcPr>
          <w:p w14:paraId="4684ED82"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749871CF"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17530D62"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683533C1" w14:textId="77777777" w:rsidR="00C8533A" w:rsidRPr="006B329A" w:rsidRDefault="00C8533A" w:rsidP="006B329A">
            <w:pPr>
              <w:pStyle w:val="TAC"/>
            </w:pPr>
            <w:r w:rsidRPr="006B329A">
              <w:t>V</w:t>
            </w:r>
          </w:p>
        </w:tc>
        <w:tc>
          <w:tcPr>
            <w:tcW w:w="992" w:type="dxa"/>
            <w:tcBorders>
              <w:left w:val="single" w:sz="4" w:space="0" w:color="auto"/>
              <w:bottom w:val="nil"/>
            </w:tcBorders>
          </w:tcPr>
          <w:p w14:paraId="5C0F5412" w14:textId="77777777" w:rsidR="00C8533A" w:rsidRPr="006B329A" w:rsidRDefault="00C8533A" w:rsidP="006B329A">
            <w:pPr>
              <w:pStyle w:val="TAC"/>
            </w:pPr>
            <w:r w:rsidRPr="006B329A">
              <w:t>1</w:t>
            </w:r>
          </w:p>
        </w:tc>
      </w:tr>
      <w:tr w:rsidR="00C8533A" w:rsidRPr="006B329A" w14:paraId="08C1F51F" w14:textId="77777777">
        <w:tblPrEx>
          <w:tblCellMar>
            <w:top w:w="0" w:type="dxa"/>
            <w:bottom w:w="0" w:type="dxa"/>
          </w:tblCellMar>
        </w:tblPrEx>
        <w:trPr>
          <w:jc w:val="center"/>
        </w:trPr>
        <w:tc>
          <w:tcPr>
            <w:tcW w:w="2977" w:type="dxa"/>
            <w:tcBorders>
              <w:top w:val="nil"/>
              <w:bottom w:val="nil"/>
              <w:right w:val="single" w:sz="4" w:space="0" w:color="auto"/>
            </w:tcBorders>
          </w:tcPr>
          <w:p w14:paraId="03D56812"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2D061FA1"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5EF839F4"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73D43701"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2F4F1AC0" w14:textId="77777777" w:rsidR="00C8533A" w:rsidRPr="006B329A" w:rsidRDefault="00C8533A" w:rsidP="006B329A">
            <w:pPr>
              <w:pStyle w:val="TAC"/>
            </w:pPr>
            <w:r w:rsidRPr="006B329A">
              <w:t>1</w:t>
            </w:r>
          </w:p>
        </w:tc>
      </w:tr>
      <w:tr w:rsidR="00C8533A" w:rsidRPr="006B329A" w14:paraId="79B7354B" w14:textId="77777777">
        <w:tblPrEx>
          <w:tblCellMar>
            <w:top w:w="0" w:type="dxa"/>
            <w:bottom w:w="0" w:type="dxa"/>
          </w:tblCellMar>
        </w:tblPrEx>
        <w:trPr>
          <w:jc w:val="center"/>
        </w:trPr>
        <w:tc>
          <w:tcPr>
            <w:tcW w:w="2977" w:type="dxa"/>
            <w:tcBorders>
              <w:top w:val="nil"/>
              <w:bottom w:val="nil"/>
              <w:right w:val="single" w:sz="4" w:space="0" w:color="auto"/>
            </w:tcBorders>
          </w:tcPr>
          <w:p w14:paraId="13E550AD"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5F54A8FB"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4DE37E7F"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2B78BBC2"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51C7D159" w14:textId="77777777" w:rsidR="00C8533A" w:rsidRPr="006B329A" w:rsidRDefault="00C8533A" w:rsidP="006B329A">
            <w:pPr>
              <w:pStyle w:val="TAC"/>
            </w:pPr>
            <w:r w:rsidRPr="006B329A">
              <w:t>2</w:t>
            </w:r>
          </w:p>
        </w:tc>
      </w:tr>
      <w:tr w:rsidR="00C8533A" w:rsidRPr="006B329A" w14:paraId="3AEB270F"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04848904" w14:textId="77777777" w:rsidR="00C8533A" w:rsidRPr="006B329A" w:rsidRDefault="00C8533A" w:rsidP="006B329A">
            <w:pPr>
              <w:pStyle w:val="TAL"/>
            </w:pPr>
            <w:r w:rsidRPr="006B329A">
              <w:t>Link Identifier</w:t>
            </w:r>
          </w:p>
        </w:tc>
        <w:tc>
          <w:tcPr>
            <w:tcW w:w="1417" w:type="dxa"/>
            <w:tcBorders>
              <w:top w:val="nil"/>
              <w:left w:val="single" w:sz="4" w:space="0" w:color="auto"/>
              <w:bottom w:val="single" w:sz="4" w:space="0" w:color="auto"/>
              <w:right w:val="single" w:sz="4" w:space="0" w:color="auto"/>
            </w:tcBorders>
          </w:tcPr>
          <w:p w14:paraId="6B892136" w14:textId="77777777" w:rsidR="00C8533A" w:rsidRPr="006B329A" w:rsidRDefault="00C8533A" w:rsidP="006B329A">
            <w:pPr>
              <w:pStyle w:val="TAL"/>
            </w:pPr>
            <w:r w:rsidRPr="006B329A">
              <w:t>9.3.2</w:t>
            </w:r>
          </w:p>
        </w:tc>
        <w:tc>
          <w:tcPr>
            <w:tcW w:w="1418" w:type="dxa"/>
            <w:tcBorders>
              <w:top w:val="nil"/>
              <w:left w:val="single" w:sz="4" w:space="0" w:color="auto"/>
              <w:bottom w:val="single" w:sz="4" w:space="0" w:color="auto"/>
              <w:right w:val="single" w:sz="4" w:space="0" w:color="auto"/>
            </w:tcBorders>
          </w:tcPr>
          <w:p w14:paraId="06CC0EC1"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5D5EB896"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15DC2E5B" w14:textId="77777777" w:rsidR="00C8533A" w:rsidRPr="006B329A" w:rsidRDefault="00C8533A" w:rsidP="006B329A">
            <w:pPr>
              <w:pStyle w:val="TAC"/>
            </w:pPr>
            <w:r w:rsidRPr="006B329A">
              <w:t>2</w:t>
            </w:r>
          </w:p>
        </w:tc>
      </w:tr>
    </w:tbl>
    <w:p w14:paraId="6A4647A8" w14:textId="77777777" w:rsidR="00C8533A" w:rsidRPr="006B329A" w:rsidRDefault="00C8533A" w:rsidP="006B329A"/>
    <w:p w14:paraId="2537F6BD" w14:textId="77777777" w:rsidR="00C8533A" w:rsidRPr="006B329A" w:rsidRDefault="00C8533A" w:rsidP="006B329A">
      <w:pPr>
        <w:pStyle w:val="Heading3"/>
      </w:pPr>
      <w:bookmarkStart w:id="94" w:name="_Toc476910068"/>
      <w:r w:rsidRPr="006B329A">
        <w:t>8.3.10</w:t>
      </w:r>
      <w:r w:rsidRPr="006B329A">
        <w:tab/>
        <w:t>UNIT DATA REQUEST</w:t>
      </w:r>
      <w:bookmarkEnd w:id="94"/>
    </w:p>
    <w:p w14:paraId="6F016A0D" w14:textId="77777777" w:rsidR="00C8533A" w:rsidRPr="006B329A" w:rsidRDefault="00C8533A" w:rsidP="006B329A">
      <w:r w:rsidRPr="006B329A">
        <w:t>This message is sent from BSC to BTS to request the sending of a message in unacknowledged mode on a radio link layer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1089633D" w14:textId="77777777">
        <w:tblPrEx>
          <w:tblCellMar>
            <w:top w:w="0" w:type="dxa"/>
            <w:bottom w:w="0" w:type="dxa"/>
          </w:tblCellMar>
        </w:tblPrEx>
        <w:trPr>
          <w:jc w:val="center"/>
        </w:trPr>
        <w:tc>
          <w:tcPr>
            <w:tcW w:w="2977" w:type="dxa"/>
            <w:tcBorders>
              <w:bottom w:val="nil"/>
            </w:tcBorders>
          </w:tcPr>
          <w:p w14:paraId="244E7A2C" w14:textId="77777777" w:rsidR="00C8533A" w:rsidRPr="006B329A" w:rsidRDefault="00C8533A" w:rsidP="006B329A">
            <w:pPr>
              <w:pStyle w:val="TAH"/>
            </w:pPr>
            <w:r w:rsidRPr="006B329A">
              <w:t>INFORMATION ELEMENT</w:t>
            </w:r>
          </w:p>
        </w:tc>
        <w:tc>
          <w:tcPr>
            <w:tcW w:w="1417" w:type="dxa"/>
            <w:tcBorders>
              <w:bottom w:val="nil"/>
            </w:tcBorders>
          </w:tcPr>
          <w:p w14:paraId="71B1B0CA" w14:textId="77777777" w:rsidR="00C8533A" w:rsidRPr="006B329A" w:rsidRDefault="00C8533A" w:rsidP="006B329A">
            <w:pPr>
              <w:pStyle w:val="TAH"/>
            </w:pPr>
            <w:r w:rsidRPr="006B329A">
              <w:t>REFERENCE</w:t>
            </w:r>
          </w:p>
        </w:tc>
        <w:tc>
          <w:tcPr>
            <w:tcW w:w="1418" w:type="dxa"/>
            <w:tcBorders>
              <w:bottom w:val="nil"/>
            </w:tcBorders>
          </w:tcPr>
          <w:p w14:paraId="48D8282C" w14:textId="77777777" w:rsidR="00C8533A" w:rsidRPr="006B329A" w:rsidRDefault="00C8533A" w:rsidP="006B329A">
            <w:pPr>
              <w:pStyle w:val="TAH"/>
            </w:pPr>
            <w:r w:rsidRPr="006B329A">
              <w:t>PRESENCE</w:t>
            </w:r>
          </w:p>
        </w:tc>
        <w:tc>
          <w:tcPr>
            <w:tcW w:w="992" w:type="dxa"/>
            <w:tcBorders>
              <w:bottom w:val="nil"/>
            </w:tcBorders>
          </w:tcPr>
          <w:p w14:paraId="278A0451" w14:textId="77777777" w:rsidR="00C8533A" w:rsidRPr="006B329A" w:rsidRDefault="00C8533A" w:rsidP="006B329A">
            <w:pPr>
              <w:pStyle w:val="TAH"/>
            </w:pPr>
            <w:r w:rsidRPr="006B329A">
              <w:t>FORMAT</w:t>
            </w:r>
          </w:p>
        </w:tc>
        <w:tc>
          <w:tcPr>
            <w:tcW w:w="992" w:type="dxa"/>
            <w:tcBorders>
              <w:bottom w:val="nil"/>
            </w:tcBorders>
          </w:tcPr>
          <w:p w14:paraId="74D45337" w14:textId="77777777" w:rsidR="00C8533A" w:rsidRPr="006B329A" w:rsidRDefault="00C8533A" w:rsidP="006B329A">
            <w:pPr>
              <w:pStyle w:val="TAH"/>
            </w:pPr>
            <w:r w:rsidRPr="006B329A">
              <w:t>LENGTH</w:t>
            </w:r>
          </w:p>
        </w:tc>
      </w:tr>
      <w:tr w:rsidR="00C8533A" w:rsidRPr="006B329A" w14:paraId="779AD528" w14:textId="77777777">
        <w:tblPrEx>
          <w:tblCellMar>
            <w:top w:w="0" w:type="dxa"/>
            <w:bottom w:w="0" w:type="dxa"/>
          </w:tblCellMar>
        </w:tblPrEx>
        <w:trPr>
          <w:jc w:val="center"/>
        </w:trPr>
        <w:tc>
          <w:tcPr>
            <w:tcW w:w="2977" w:type="dxa"/>
            <w:tcBorders>
              <w:bottom w:val="nil"/>
              <w:right w:val="single" w:sz="4" w:space="0" w:color="auto"/>
            </w:tcBorders>
          </w:tcPr>
          <w:p w14:paraId="01B0D130"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7755D07D"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322C3224"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648C5AAE" w14:textId="77777777" w:rsidR="00C8533A" w:rsidRPr="006B329A" w:rsidRDefault="00C8533A" w:rsidP="006B329A">
            <w:pPr>
              <w:pStyle w:val="TAC"/>
            </w:pPr>
            <w:r w:rsidRPr="006B329A">
              <w:t>V</w:t>
            </w:r>
          </w:p>
        </w:tc>
        <w:tc>
          <w:tcPr>
            <w:tcW w:w="992" w:type="dxa"/>
            <w:tcBorders>
              <w:left w:val="single" w:sz="4" w:space="0" w:color="auto"/>
              <w:bottom w:val="nil"/>
            </w:tcBorders>
          </w:tcPr>
          <w:p w14:paraId="777FA99D" w14:textId="77777777" w:rsidR="00C8533A" w:rsidRPr="006B329A" w:rsidRDefault="00C8533A" w:rsidP="006B329A">
            <w:pPr>
              <w:pStyle w:val="TAC"/>
            </w:pPr>
            <w:r w:rsidRPr="006B329A">
              <w:t>1</w:t>
            </w:r>
          </w:p>
        </w:tc>
      </w:tr>
      <w:tr w:rsidR="00C8533A" w:rsidRPr="006B329A" w14:paraId="4BA694E8" w14:textId="77777777">
        <w:tblPrEx>
          <w:tblCellMar>
            <w:top w:w="0" w:type="dxa"/>
            <w:bottom w:w="0" w:type="dxa"/>
          </w:tblCellMar>
        </w:tblPrEx>
        <w:trPr>
          <w:jc w:val="center"/>
        </w:trPr>
        <w:tc>
          <w:tcPr>
            <w:tcW w:w="2977" w:type="dxa"/>
            <w:tcBorders>
              <w:top w:val="nil"/>
              <w:bottom w:val="nil"/>
              <w:right w:val="single" w:sz="4" w:space="0" w:color="auto"/>
            </w:tcBorders>
          </w:tcPr>
          <w:p w14:paraId="09F059BE"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64AF8B63"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3D834C1A"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710B53F0"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5AA01DDD" w14:textId="77777777" w:rsidR="00C8533A" w:rsidRPr="006B329A" w:rsidRDefault="00C8533A" w:rsidP="006B329A">
            <w:pPr>
              <w:pStyle w:val="TAC"/>
            </w:pPr>
            <w:r w:rsidRPr="006B329A">
              <w:t>1</w:t>
            </w:r>
          </w:p>
        </w:tc>
      </w:tr>
      <w:tr w:rsidR="00C8533A" w:rsidRPr="006B329A" w14:paraId="5B05CD4C" w14:textId="77777777">
        <w:tblPrEx>
          <w:tblCellMar>
            <w:top w:w="0" w:type="dxa"/>
            <w:bottom w:w="0" w:type="dxa"/>
          </w:tblCellMar>
        </w:tblPrEx>
        <w:trPr>
          <w:jc w:val="center"/>
        </w:trPr>
        <w:tc>
          <w:tcPr>
            <w:tcW w:w="2977" w:type="dxa"/>
            <w:tcBorders>
              <w:top w:val="nil"/>
              <w:bottom w:val="nil"/>
              <w:right w:val="single" w:sz="4" w:space="0" w:color="auto"/>
            </w:tcBorders>
          </w:tcPr>
          <w:p w14:paraId="50AB5827"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5861C222"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396176C2"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B15B33C"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3A89FEEE" w14:textId="77777777" w:rsidR="00C8533A" w:rsidRPr="006B329A" w:rsidRDefault="00C8533A" w:rsidP="006B329A">
            <w:pPr>
              <w:pStyle w:val="TAC"/>
            </w:pPr>
            <w:r w:rsidRPr="006B329A">
              <w:t>2</w:t>
            </w:r>
          </w:p>
        </w:tc>
      </w:tr>
      <w:tr w:rsidR="00C8533A" w:rsidRPr="006B329A" w14:paraId="75016B7B" w14:textId="77777777">
        <w:tblPrEx>
          <w:tblCellMar>
            <w:top w:w="0" w:type="dxa"/>
            <w:bottom w:w="0" w:type="dxa"/>
          </w:tblCellMar>
        </w:tblPrEx>
        <w:trPr>
          <w:jc w:val="center"/>
        </w:trPr>
        <w:tc>
          <w:tcPr>
            <w:tcW w:w="2977" w:type="dxa"/>
            <w:tcBorders>
              <w:top w:val="nil"/>
              <w:bottom w:val="nil"/>
              <w:right w:val="single" w:sz="4" w:space="0" w:color="auto"/>
            </w:tcBorders>
          </w:tcPr>
          <w:p w14:paraId="08A1B87A" w14:textId="77777777" w:rsidR="00C8533A" w:rsidRPr="006B329A" w:rsidRDefault="00C8533A" w:rsidP="006B329A">
            <w:pPr>
              <w:pStyle w:val="TAL"/>
            </w:pPr>
            <w:r w:rsidRPr="006B329A">
              <w:t>Link Identifier</w:t>
            </w:r>
          </w:p>
        </w:tc>
        <w:tc>
          <w:tcPr>
            <w:tcW w:w="1417" w:type="dxa"/>
            <w:tcBorders>
              <w:top w:val="nil"/>
              <w:left w:val="single" w:sz="4" w:space="0" w:color="auto"/>
              <w:bottom w:val="nil"/>
              <w:right w:val="single" w:sz="4" w:space="0" w:color="auto"/>
            </w:tcBorders>
          </w:tcPr>
          <w:p w14:paraId="3F2EC7F5" w14:textId="77777777" w:rsidR="00C8533A" w:rsidRPr="006B329A" w:rsidRDefault="00C8533A" w:rsidP="006B329A">
            <w:pPr>
              <w:pStyle w:val="TAL"/>
            </w:pPr>
            <w:r w:rsidRPr="006B329A">
              <w:t>9.3.2</w:t>
            </w:r>
          </w:p>
        </w:tc>
        <w:tc>
          <w:tcPr>
            <w:tcW w:w="1418" w:type="dxa"/>
            <w:tcBorders>
              <w:top w:val="nil"/>
              <w:left w:val="single" w:sz="4" w:space="0" w:color="auto"/>
              <w:bottom w:val="nil"/>
              <w:right w:val="single" w:sz="4" w:space="0" w:color="auto"/>
            </w:tcBorders>
          </w:tcPr>
          <w:p w14:paraId="00B9DF38"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75B51951"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3F993E8D" w14:textId="77777777" w:rsidR="00C8533A" w:rsidRPr="006B329A" w:rsidRDefault="00C8533A" w:rsidP="006B329A">
            <w:pPr>
              <w:pStyle w:val="TAC"/>
              <w:rPr>
                <w:lang w:val="fr-FR"/>
              </w:rPr>
            </w:pPr>
            <w:r w:rsidRPr="006B329A">
              <w:rPr>
                <w:lang w:val="fr-FR"/>
              </w:rPr>
              <w:t>2</w:t>
            </w:r>
          </w:p>
        </w:tc>
      </w:tr>
      <w:tr w:rsidR="00C8533A" w:rsidRPr="006B329A" w14:paraId="350F2510"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528539BB" w14:textId="77777777" w:rsidR="00C8533A" w:rsidRPr="006B329A" w:rsidRDefault="00C8533A" w:rsidP="006B329A">
            <w:pPr>
              <w:pStyle w:val="TAL"/>
              <w:rPr>
                <w:lang w:val="fr-FR"/>
              </w:rPr>
            </w:pPr>
            <w:r w:rsidRPr="006B329A">
              <w:rPr>
                <w:lang w:val="fr-FR"/>
              </w:rPr>
              <w:t>L3 Information</w:t>
            </w:r>
          </w:p>
        </w:tc>
        <w:tc>
          <w:tcPr>
            <w:tcW w:w="1417" w:type="dxa"/>
            <w:tcBorders>
              <w:top w:val="nil"/>
              <w:left w:val="single" w:sz="4" w:space="0" w:color="auto"/>
              <w:bottom w:val="single" w:sz="4" w:space="0" w:color="auto"/>
              <w:right w:val="single" w:sz="4" w:space="0" w:color="auto"/>
            </w:tcBorders>
          </w:tcPr>
          <w:p w14:paraId="5C049213" w14:textId="77777777" w:rsidR="00C8533A" w:rsidRPr="006B329A" w:rsidRDefault="00C8533A" w:rsidP="006B329A">
            <w:pPr>
              <w:pStyle w:val="TAL"/>
              <w:rPr>
                <w:lang w:val="fr-FR"/>
              </w:rPr>
            </w:pPr>
            <w:r w:rsidRPr="006B329A">
              <w:rPr>
                <w:lang w:val="fr-FR"/>
              </w:rPr>
              <w:t>9.3.11</w:t>
            </w:r>
          </w:p>
        </w:tc>
        <w:tc>
          <w:tcPr>
            <w:tcW w:w="1418" w:type="dxa"/>
            <w:tcBorders>
              <w:top w:val="nil"/>
              <w:left w:val="single" w:sz="4" w:space="0" w:color="auto"/>
              <w:bottom w:val="single" w:sz="4" w:space="0" w:color="auto"/>
              <w:right w:val="single" w:sz="4" w:space="0" w:color="auto"/>
            </w:tcBorders>
          </w:tcPr>
          <w:p w14:paraId="3664C642" w14:textId="77777777" w:rsidR="00C8533A" w:rsidRPr="006B329A" w:rsidRDefault="00C8533A" w:rsidP="006B329A">
            <w:pPr>
              <w:pStyle w:val="TAC"/>
              <w:rPr>
                <w:lang w:val="fr-FR"/>
              </w:rPr>
            </w:pPr>
            <w:r w:rsidRPr="006B329A">
              <w:rPr>
                <w:lang w:val="fr-FR"/>
              </w:rPr>
              <w:t>M</w:t>
            </w:r>
          </w:p>
        </w:tc>
        <w:tc>
          <w:tcPr>
            <w:tcW w:w="992" w:type="dxa"/>
            <w:tcBorders>
              <w:top w:val="nil"/>
              <w:left w:val="single" w:sz="4" w:space="0" w:color="auto"/>
              <w:bottom w:val="single" w:sz="4" w:space="0" w:color="auto"/>
              <w:right w:val="single" w:sz="4" w:space="0" w:color="auto"/>
            </w:tcBorders>
          </w:tcPr>
          <w:p w14:paraId="5316A645"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26F58C2B" w14:textId="77777777" w:rsidR="00C8533A" w:rsidRPr="006B329A" w:rsidRDefault="00C8533A" w:rsidP="006B329A">
            <w:pPr>
              <w:pStyle w:val="TAC"/>
            </w:pPr>
            <w:r w:rsidRPr="006B329A">
              <w:t>3-25</w:t>
            </w:r>
          </w:p>
        </w:tc>
      </w:tr>
    </w:tbl>
    <w:p w14:paraId="210DAFAE" w14:textId="77777777" w:rsidR="00C8533A" w:rsidRPr="006B329A" w:rsidRDefault="00C8533A" w:rsidP="006B329A"/>
    <w:p w14:paraId="25196A06" w14:textId="77777777" w:rsidR="00C8533A" w:rsidRPr="006B329A" w:rsidRDefault="00C8533A" w:rsidP="006B329A">
      <w:pPr>
        <w:pStyle w:val="Heading3"/>
      </w:pPr>
      <w:bookmarkStart w:id="95" w:name="_Toc476910069"/>
      <w:r w:rsidRPr="006B329A">
        <w:t>8.3.11</w:t>
      </w:r>
      <w:r w:rsidRPr="006B329A">
        <w:tab/>
        <w:t>UNIT DATA INDICATION</w:t>
      </w:r>
      <w:bookmarkEnd w:id="95"/>
    </w:p>
    <w:p w14:paraId="5B052A6A" w14:textId="77777777" w:rsidR="00C8533A" w:rsidRPr="006B329A" w:rsidRDefault="00C8533A" w:rsidP="006B329A">
      <w:r w:rsidRPr="006B329A">
        <w:t>This message is sent from BTS to BSC to indicate the reception of a message in unacknowledged mode on a radio link layer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31A3BA7D" w14:textId="77777777">
        <w:tblPrEx>
          <w:tblCellMar>
            <w:top w:w="0" w:type="dxa"/>
            <w:bottom w:w="0" w:type="dxa"/>
          </w:tblCellMar>
        </w:tblPrEx>
        <w:trPr>
          <w:jc w:val="center"/>
        </w:trPr>
        <w:tc>
          <w:tcPr>
            <w:tcW w:w="2977" w:type="dxa"/>
            <w:tcBorders>
              <w:bottom w:val="nil"/>
            </w:tcBorders>
          </w:tcPr>
          <w:p w14:paraId="70391439" w14:textId="77777777" w:rsidR="00C8533A" w:rsidRPr="006B329A" w:rsidRDefault="00C8533A" w:rsidP="006B329A">
            <w:pPr>
              <w:pStyle w:val="TAH"/>
            </w:pPr>
            <w:r w:rsidRPr="006B329A">
              <w:t>INFORMATION ELEMENT</w:t>
            </w:r>
          </w:p>
        </w:tc>
        <w:tc>
          <w:tcPr>
            <w:tcW w:w="1417" w:type="dxa"/>
            <w:tcBorders>
              <w:bottom w:val="nil"/>
            </w:tcBorders>
          </w:tcPr>
          <w:p w14:paraId="58C9C83D" w14:textId="77777777" w:rsidR="00C8533A" w:rsidRPr="006B329A" w:rsidRDefault="00C8533A" w:rsidP="006B329A">
            <w:pPr>
              <w:pStyle w:val="TAH"/>
            </w:pPr>
            <w:r w:rsidRPr="006B329A">
              <w:t>REFERENCE</w:t>
            </w:r>
          </w:p>
        </w:tc>
        <w:tc>
          <w:tcPr>
            <w:tcW w:w="1418" w:type="dxa"/>
            <w:tcBorders>
              <w:bottom w:val="nil"/>
            </w:tcBorders>
          </w:tcPr>
          <w:p w14:paraId="5013BDFA" w14:textId="77777777" w:rsidR="00C8533A" w:rsidRPr="006B329A" w:rsidRDefault="00C8533A" w:rsidP="006B329A">
            <w:pPr>
              <w:pStyle w:val="TAH"/>
            </w:pPr>
            <w:r w:rsidRPr="006B329A">
              <w:t>PRESENCE</w:t>
            </w:r>
          </w:p>
        </w:tc>
        <w:tc>
          <w:tcPr>
            <w:tcW w:w="992" w:type="dxa"/>
            <w:tcBorders>
              <w:bottom w:val="nil"/>
            </w:tcBorders>
          </w:tcPr>
          <w:p w14:paraId="206BF64A" w14:textId="77777777" w:rsidR="00C8533A" w:rsidRPr="006B329A" w:rsidRDefault="00C8533A" w:rsidP="006B329A">
            <w:pPr>
              <w:pStyle w:val="TAH"/>
            </w:pPr>
            <w:r w:rsidRPr="006B329A">
              <w:t>FORMAT</w:t>
            </w:r>
          </w:p>
        </w:tc>
        <w:tc>
          <w:tcPr>
            <w:tcW w:w="992" w:type="dxa"/>
            <w:tcBorders>
              <w:bottom w:val="nil"/>
            </w:tcBorders>
          </w:tcPr>
          <w:p w14:paraId="68D43FE2" w14:textId="77777777" w:rsidR="00C8533A" w:rsidRPr="006B329A" w:rsidRDefault="00C8533A" w:rsidP="006B329A">
            <w:pPr>
              <w:pStyle w:val="TAH"/>
            </w:pPr>
            <w:r w:rsidRPr="006B329A">
              <w:t>LENGTH</w:t>
            </w:r>
          </w:p>
        </w:tc>
      </w:tr>
      <w:tr w:rsidR="00C8533A" w:rsidRPr="006B329A" w14:paraId="6D9E9B36" w14:textId="77777777">
        <w:tblPrEx>
          <w:tblCellMar>
            <w:top w:w="0" w:type="dxa"/>
            <w:bottom w:w="0" w:type="dxa"/>
          </w:tblCellMar>
        </w:tblPrEx>
        <w:trPr>
          <w:jc w:val="center"/>
        </w:trPr>
        <w:tc>
          <w:tcPr>
            <w:tcW w:w="2977" w:type="dxa"/>
            <w:tcBorders>
              <w:bottom w:val="nil"/>
              <w:right w:val="single" w:sz="4" w:space="0" w:color="auto"/>
            </w:tcBorders>
          </w:tcPr>
          <w:p w14:paraId="71360AC6"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41484511"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0C8E6FD3"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4F64B28A" w14:textId="77777777" w:rsidR="00C8533A" w:rsidRPr="006B329A" w:rsidRDefault="00C8533A" w:rsidP="006B329A">
            <w:pPr>
              <w:pStyle w:val="TAC"/>
            </w:pPr>
            <w:r w:rsidRPr="006B329A">
              <w:t>V</w:t>
            </w:r>
          </w:p>
        </w:tc>
        <w:tc>
          <w:tcPr>
            <w:tcW w:w="992" w:type="dxa"/>
            <w:tcBorders>
              <w:left w:val="single" w:sz="4" w:space="0" w:color="auto"/>
              <w:bottom w:val="nil"/>
            </w:tcBorders>
          </w:tcPr>
          <w:p w14:paraId="65223D82" w14:textId="77777777" w:rsidR="00C8533A" w:rsidRPr="006B329A" w:rsidRDefault="00C8533A" w:rsidP="006B329A">
            <w:pPr>
              <w:pStyle w:val="TAC"/>
            </w:pPr>
            <w:r w:rsidRPr="006B329A">
              <w:t>1</w:t>
            </w:r>
          </w:p>
        </w:tc>
      </w:tr>
      <w:tr w:rsidR="00C8533A" w:rsidRPr="006B329A" w14:paraId="42054B90" w14:textId="77777777">
        <w:tblPrEx>
          <w:tblCellMar>
            <w:top w:w="0" w:type="dxa"/>
            <w:bottom w:w="0" w:type="dxa"/>
          </w:tblCellMar>
        </w:tblPrEx>
        <w:trPr>
          <w:jc w:val="center"/>
        </w:trPr>
        <w:tc>
          <w:tcPr>
            <w:tcW w:w="2977" w:type="dxa"/>
            <w:tcBorders>
              <w:top w:val="nil"/>
              <w:bottom w:val="nil"/>
              <w:right w:val="single" w:sz="4" w:space="0" w:color="auto"/>
            </w:tcBorders>
          </w:tcPr>
          <w:p w14:paraId="78B55189"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5F05FCC3"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03BEB8C2"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6C29DE1"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332F8B71" w14:textId="77777777" w:rsidR="00C8533A" w:rsidRPr="006B329A" w:rsidRDefault="00C8533A" w:rsidP="006B329A">
            <w:pPr>
              <w:pStyle w:val="TAC"/>
            </w:pPr>
            <w:r w:rsidRPr="006B329A">
              <w:t>1</w:t>
            </w:r>
          </w:p>
        </w:tc>
      </w:tr>
      <w:tr w:rsidR="00C8533A" w:rsidRPr="006B329A" w14:paraId="012D1515" w14:textId="77777777">
        <w:tblPrEx>
          <w:tblCellMar>
            <w:top w:w="0" w:type="dxa"/>
            <w:bottom w:w="0" w:type="dxa"/>
          </w:tblCellMar>
        </w:tblPrEx>
        <w:trPr>
          <w:jc w:val="center"/>
        </w:trPr>
        <w:tc>
          <w:tcPr>
            <w:tcW w:w="2977" w:type="dxa"/>
            <w:tcBorders>
              <w:top w:val="nil"/>
              <w:bottom w:val="nil"/>
              <w:right w:val="single" w:sz="4" w:space="0" w:color="auto"/>
            </w:tcBorders>
          </w:tcPr>
          <w:p w14:paraId="6030A129"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44A39788"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52F91CFD"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39D9F4EC"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7995C17F" w14:textId="77777777" w:rsidR="00C8533A" w:rsidRPr="006B329A" w:rsidRDefault="00C8533A" w:rsidP="006B329A">
            <w:pPr>
              <w:pStyle w:val="TAC"/>
            </w:pPr>
            <w:r w:rsidRPr="006B329A">
              <w:t>2</w:t>
            </w:r>
          </w:p>
        </w:tc>
      </w:tr>
      <w:tr w:rsidR="00C8533A" w:rsidRPr="006B329A" w14:paraId="6696F10F" w14:textId="77777777">
        <w:tblPrEx>
          <w:tblCellMar>
            <w:top w:w="0" w:type="dxa"/>
            <w:bottom w:w="0" w:type="dxa"/>
          </w:tblCellMar>
        </w:tblPrEx>
        <w:trPr>
          <w:jc w:val="center"/>
        </w:trPr>
        <w:tc>
          <w:tcPr>
            <w:tcW w:w="2977" w:type="dxa"/>
            <w:tcBorders>
              <w:top w:val="nil"/>
              <w:bottom w:val="nil"/>
              <w:right w:val="single" w:sz="4" w:space="0" w:color="auto"/>
            </w:tcBorders>
          </w:tcPr>
          <w:p w14:paraId="398E887E" w14:textId="77777777" w:rsidR="00C8533A" w:rsidRPr="006B329A" w:rsidRDefault="00C8533A" w:rsidP="006B329A">
            <w:pPr>
              <w:pStyle w:val="TAL"/>
            </w:pPr>
            <w:r w:rsidRPr="006B329A">
              <w:t>Link Identifier</w:t>
            </w:r>
          </w:p>
        </w:tc>
        <w:tc>
          <w:tcPr>
            <w:tcW w:w="1417" w:type="dxa"/>
            <w:tcBorders>
              <w:top w:val="nil"/>
              <w:left w:val="single" w:sz="4" w:space="0" w:color="auto"/>
              <w:bottom w:val="nil"/>
              <w:right w:val="single" w:sz="4" w:space="0" w:color="auto"/>
            </w:tcBorders>
          </w:tcPr>
          <w:p w14:paraId="2C1716A7" w14:textId="77777777" w:rsidR="00C8533A" w:rsidRPr="006B329A" w:rsidRDefault="00C8533A" w:rsidP="006B329A">
            <w:pPr>
              <w:pStyle w:val="TAL"/>
            </w:pPr>
            <w:r w:rsidRPr="006B329A">
              <w:t>9.3.2</w:t>
            </w:r>
          </w:p>
        </w:tc>
        <w:tc>
          <w:tcPr>
            <w:tcW w:w="1418" w:type="dxa"/>
            <w:tcBorders>
              <w:top w:val="nil"/>
              <w:left w:val="single" w:sz="4" w:space="0" w:color="auto"/>
              <w:bottom w:val="nil"/>
              <w:right w:val="single" w:sz="4" w:space="0" w:color="auto"/>
            </w:tcBorders>
          </w:tcPr>
          <w:p w14:paraId="0CCCD18C"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288FA946"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2A5DABDC" w14:textId="77777777" w:rsidR="00C8533A" w:rsidRPr="006B329A" w:rsidRDefault="00C8533A" w:rsidP="006B329A">
            <w:pPr>
              <w:pStyle w:val="TAC"/>
              <w:rPr>
                <w:lang w:val="fr-FR"/>
              </w:rPr>
            </w:pPr>
            <w:r w:rsidRPr="006B329A">
              <w:rPr>
                <w:lang w:val="fr-FR"/>
              </w:rPr>
              <w:t>2</w:t>
            </w:r>
          </w:p>
        </w:tc>
      </w:tr>
      <w:tr w:rsidR="00C8533A" w:rsidRPr="006B329A" w14:paraId="39D0FC0F"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47AAB9FF" w14:textId="77777777" w:rsidR="00C8533A" w:rsidRPr="006B329A" w:rsidRDefault="00C8533A" w:rsidP="006B329A">
            <w:pPr>
              <w:pStyle w:val="TAL"/>
              <w:rPr>
                <w:lang w:val="fr-FR"/>
              </w:rPr>
            </w:pPr>
            <w:r w:rsidRPr="006B329A">
              <w:rPr>
                <w:lang w:val="fr-FR"/>
              </w:rPr>
              <w:t>L3 Information</w:t>
            </w:r>
          </w:p>
        </w:tc>
        <w:tc>
          <w:tcPr>
            <w:tcW w:w="1417" w:type="dxa"/>
            <w:tcBorders>
              <w:top w:val="nil"/>
              <w:left w:val="single" w:sz="4" w:space="0" w:color="auto"/>
              <w:bottom w:val="single" w:sz="4" w:space="0" w:color="auto"/>
              <w:right w:val="single" w:sz="4" w:space="0" w:color="auto"/>
            </w:tcBorders>
          </w:tcPr>
          <w:p w14:paraId="7BAE348A" w14:textId="77777777" w:rsidR="00C8533A" w:rsidRPr="006B329A" w:rsidRDefault="00C8533A" w:rsidP="006B329A">
            <w:pPr>
              <w:pStyle w:val="TAL"/>
              <w:rPr>
                <w:lang w:val="fr-FR"/>
              </w:rPr>
            </w:pPr>
            <w:r w:rsidRPr="006B329A">
              <w:rPr>
                <w:lang w:val="fr-FR"/>
              </w:rPr>
              <w:t>9.3.11</w:t>
            </w:r>
          </w:p>
        </w:tc>
        <w:tc>
          <w:tcPr>
            <w:tcW w:w="1418" w:type="dxa"/>
            <w:tcBorders>
              <w:top w:val="nil"/>
              <w:left w:val="single" w:sz="4" w:space="0" w:color="auto"/>
              <w:bottom w:val="single" w:sz="4" w:space="0" w:color="auto"/>
              <w:right w:val="single" w:sz="4" w:space="0" w:color="auto"/>
            </w:tcBorders>
          </w:tcPr>
          <w:p w14:paraId="65228838" w14:textId="77777777" w:rsidR="00C8533A" w:rsidRPr="006B329A" w:rsidRDefault="00C8533A" w:rsidP="006B329A">
            <w:pPr>
              <w:pStyle w:val="TAC"/>
              <w:rPr>
                <w:lang w:val="fr-FR"/>
              </w:rPr>
            </w:pPr>
            <w:r w:rsidRPr="006B329A">
              <w:rPr>
                <w:lang w:val="fr-FR"/>
              </w:rPr>
              <w:t>M</w:t>
            </w:r>
          </w:p>
        </w:tc>
        <w:tc>
          <w:tcPr>
            <w:tcW w:w="992" w:type="dxa"/>
            <w:tcBorders>
              <w:top w:val="nil"/>
              <w:left w:val="single" w:sz="4" w:space="0" w:color="auto"/>
              <w:bottom w:val="single" w:sz="4" w:space="0" w:color="auto"/>
              <w:right w:val="single" w:sz="4" w:space="0" w:color="auto"/>
            </w:tcBorders>
          </w:tcPr>
          <w:p w14:paraId="78D0B05F"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790B1928" w14:textId="77777777" w:rsidR="00C8533A" w:rsidRPr="006B329A" w:rsidRDefault="00C8533A" w:rsidP="006B329A">
            <w:pPr>
              <w:pStyle w:val="TAC"/>
            </w:pPr>
            <w:r w:rsidRPr="006B329A">
              <w:t>3-23</w:t>
            </w:r>
          </w:p>
        </w:tc>
      </w:tr>
    </w:tbl>
    <w:p w14:paraId="21628DEA" w14:textId="77777777" w:rsidR="00C8533A" w:rsidRPr="006B329A" w:rsidRDefault="00C8533A" w:rsidP="006B329A"/>
    <w:p w14:paraId="5CEB01E7" w14:textId="77777777" w:rsidR="00C8533A" w:rsidRPr="006B329A" w:rsidRDefault="00C8533A" w:rsidP="006B329A">
      <w:pPr>
        <w:pStyle w:val="Heading2"/>
      </w:pPr>
      <w:bookmarkStart w:id="96" w:name="_Toc476910070"/>
      <w:r w:rsidRPr="006B329A">
        <w:t>8.4</w:t>
      </w:r>
      <w:r w:rsidRPr="006B329A">
        <w:tab/>
        <w:t>DEDICATED CHANNEL MANAGEMENT MESSAGES</w:t>
      </w:r>
      <w:bookmarkEnd w:id="96"/>
    </w:p>
    <w:p w14:paraId="3EB4E817" w14:textId="77777777" w:rsidR="00C8533A" w:rsidRPr="006B329A" w:rsidRDefault="00C8533A" w:rsidP="006B329A">
      <w:r w:rsidRPr="006B329A">
        <w:t>These messages are related to Dedicated Channel Management procedures. They all have the following general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640D170A" w14:textId="77777777">
        <w:tblPrEx>
          <w:tblCellMar>
            <w:top w:w="0" w:type="dxa"/>
            <w:bottom w:w="0" w:type="dxa"/>
          </w:tblCellMar>
        </w:tblPrEx>
        <w:trPr>
          <w:jc w:val="center"/>
        </w:trPr>
        <w:tc>
          <w:tcPr>
            <w:tcW w:w="2977" w:type="dxa"/>
            <w:tcBorders>
              <w:bottom w:val="nil"/>
            </w:tcBorders>
          </w:tcPr>
          <w:p w14:paraId="3D3886C8" w14:textId="77777777" w:rsidR="00C8533A" w:rsidRPr="006B329A" w:rsidRDefault="00C8533A" w:rsidP="006B329A">
            <w:pPr>
              <w:pStyle w:val="TAH"/>
            </w:pPr>
            <w:r w:rsidRPr="006B329A">
              <w:t>INFORMATION ELEMENT</w:t>
            </w:r>
          </w:p>
        </w:tc>
        <w:tc>
          <w:tcPr>
            <w:tcW w:w="1417" w:type="dxa"/>
            <w:tcBorders>
              <w:bottom w:val="nil"/>
            </w:tcBorders>
          </w:tcPr>
          <w:p w14:paraId="3C978AFC" w14:textId="77777777" w:rsidR="00C8533A" w:rsidRPr="006B329A" w:rsidRDefault="00C8533A" w:rsidP="006B329A">
            <w:pPr>
              <w:pStyle w:val="TAH"/>
            </w:pPr>
            <w:r w:rsidRPr="006B329A">
              <w:t>REFERENCE</w:t>
            </w:r>
          </w:p>
        </w:tc>
        <w:tc>
          <w:tcPr>
            <w:tcW w:w="1418" w:type="dxa"/>
            <w:tcBorders>
              <w:bottom w:val="nil"/>
            </w:tcBorders>
          </w:tcPr>
          <w:p w14:paraId="1CBBC7B5" w14:textId="77777777" w:rsidR="00C8533A" w:rsidRPr="006B329A" w:rsidRDefault="00C8533A" w:rsidP="006B329A">
            <w:pPr>
              <w:pStyle w:val="TAH"/>
            </w:pPr>
            <w:r w:rsidRPr="006B329A">
              <w:t>PRESENCE</w:t>
            </w:r>
          </w:p>
        </w:tc>
        <w:tc>
          <w:tcPr>
            <w:tcW w:w="992" w:type="dxa"/>
            <w:tcBorders>
              <w:bottom w:val="nil"/>
            </w:tcBorders>
          </w:tcPr>
          <w:p w14:paraId="6AE91C47" w14:textId="77777777" w:rsidR="00C8533A" w:rsidRPr="006B329A" w:rsidRDefault="00C8533A" w:rsidP="006B329A">
            <w:pPr>
              <w:pStyle w:val="TAH"/>
            </w:pPr>
            <w:r w:rsidRPr="006B329A">
              <w:t>FORMAT</w:t>
            </w:r>
          </w:p>
        </w:tc>
        <w:tc>
          <w:tcPr>
            <w:tcW w:w="992" w:type="dxa"/>
            <w:tcBorders>
              <w:bottom w:val="nil"/>
            </w:tcBorders>
          </w:tcPr>
          <w:p w14:paraId="0BEED279" w14:textId="77777777" w:rsidR="00C8533A" w:rsidRPr="006B329A" w:rsidRDefault="00C8533A" w:rsidP="006B329A">
            <w:pPr>
              <w:pStyle w:val="TAH"/>
            </w:pPr>
            <w:r w:rsidRPr="006B329A">
              <w:t>LENGTH</w:t>
            </w:r>
          </w:p>
        </w:tc>
      </w:tr>
      <w:tr w:rsidR="00C8533A" w:rsidRPr="006B329A" w14:paraId="0A3C38CA" w14:textId="77777777">
        <w:tblPrEx>
          <w:tblCellMar>
            <w:top w:w="0" w:type="dxa"/>
            <w:bottom w:w="0" w:type="dxa"/>
          </w:tblCellMar>
        </w:tblPrEx>
        <w:trPr>
          <w:jc w:val="center"/>
        </w:trPr>
        <w:tc>
          <w:tcPr>
            <w:tcW w:w="2977" w:type="dxa"/>
            <w:tcBorders>
              <w:bottom w:val="nil"/>
              <w:right w:val="single" w:sz="4" w:space="0" w:color="auto"/>
            </w:tcBorders>
          </w:tcPr>
          <w:p w14:paraId="6539C57B"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7459DA45"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36177A0F"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3DB267FE" w14:textId="77777777" w:rsidR="00C8533A" w:rsidRPr="006B329A" w:rsidRDefault="00C8533A" w:rsidP="006B329A">
            <w:pPr>
              <w:pStyle w:val="TAC"/>
            </w:pPr>
            <w:r w:rsidRPr="006B329A">
              <w:t>V</w:t>
            </w:r>
          </w:p>
        </w:tc>
        <w:tc>
          <w:tcPr>
            <w:tcW w:w="992" w:type="dxa"/>
            <w:tcBorders>
              <w:left w:val="single" w:sz="4" w:space="0" w:color="auto"/>
              <w:bottom w:val="nil"/>
            </w:tcBorders>
          </w:tcPr>
          <w:p w14:paraId="004C4D40" w14:textId="77777777" w:rsidR="00C8533A" w:rsidRPr="006B329A" w:rsidRDefault="00C8533A" w:rsidP="006B329A">
            <w:pPr>
              <w:pStyle w:val="TAC"/>
            </w:pPr>
            <w:r w:rsidRPr="006B329A">
              <w:t>1</w:t>
            </w:r>
          </w:p>
        </w:tc>
      </w:tr>
      <w:tr w:rsidR="00C8533A" w:rsidRPr="006B329A" w14:paraId="7F19FCB5" w14:textId="77777777">
        <w:tblPrEx>
          <w:tblCellMar>
            <w:top w:w="0" w:type="dxa"/>
            <w:bottom w:w="0" w:type="dxa"/>
          </w:tblCellMar>
        </w:tblPrEx>
        <w:trPr>
          <w:jc w:val="center"/>
        </w:trPr>
        <w:tc>
          <w:tcPr>
            <w:tcW w:w="2977" w:type="dxa"/>
            <w:tcBorders>
              <w:top w:val="nil"/>
              <w:bottom w:val="nil"/>
              <w:right w:val="single" w:sz="4" w:space="0" w:color="auto"/>
            </w:tcBorders>
          </w:tcPr>
          <w:p w14:paraId="435B5B20"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22C3B641"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4933ABC9"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5E52257E"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10754D0F" w14:textId="77777777" w:rsidR="00C8533A" w:rsidRPr="006B329A" w:rsidRDefault="00C8533A" w:rsidP="006B329A">
            <w:pPr>
              <w:pStyle w:val="TAC"/>
            </w:pPr>
            <w:r w:rsidRPr="006B329A">
              <w:t>1</w:t>
            </w:r>
          </w:p>
        </w:tc>
      </w:tr>
      <w:tr w:rsidR="00C8533A" w:rsidRPr="006B329A" w14:paraId="529673BA" w14:textId="77777777">
        <w:tblPrEx>
          <w:tblCellMar>
            <w:top w:w="0" w:type="dxa"/>
            <w:bottom w:w="0" w:type="dxa"/>
          </w:tblCellMar>
        </w:tblPrEx>
        <w:trPr>
          <w:jc w:val="center"/>
        </w:trPr>
        <w:tc>
          <w:tcPr>
            <w:tcW w:w="2977" w:type="dxa"/>
            <w:tcBorders>
              <w:top w:val="nil"/>
              <w:bottom w:val="nil"/>
              <w:right w:val="single" w:sz="4" w:space="0" w:color="auto"/>
            </w:tcBorders>
          </w:tcPr>
          <w:p w14:paraId="230097CD"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68CC6A9D"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0522EC65"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27D38CA0"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79C696DC" w14:textId="77777777" w:rsidR="00C8533A" w:rsidRPr="006B329A" w:rsidRDefault="00C8533A" w:rsidP="006B329A">
            <w:pPr>
              <w:pStyle w:val="TAC"/>
            </w:pPr>
            <w:r w:rsidRPr="006B329A">
              <w:t>2</w:t>
            </w:r>
          </w:p>
        </w:tc>
      </w:tr>
      <w:tr w:rsidR="00C8533A" w:rsidRPr="006B329A" w14:paraId="47856FBD" w14:textId="77777777">
        <w:tblPrEx>
          <w:tblCellMar>
            <w:top w:w="0" w:type="dxa"/>
            <w:bottom w:w="0" w:type="dxa"/>
          </w:tblCellMar>
        </w:tblPrEx>
        <w:trPr>
          <w:jc w:val="center"/>
        </w:trPr>
        <w:tc>
          <w:tcPr>
            <w:tcW w:w="2977" w:type="dxa"/>
            <w:tcBorders>
              <w:top w:val="single" w:sz="6" w:space="0" w:color="auto"/>
              <w:left w:val="single" w:sz="6" w:space="0" w:color="auto"/>
              <w:bottom w:val="single" w:sz="6" w:space="0" w:color="auto"/>
              <w:right w:val="nil"/>
            </w:tcBorders>
          </w:tcPr>
          <w:p w14:paraId="70E27F82" w14:textId="77777777" w:rsidR="00C8533A" w:rsidRPr="006B329A" w:rsidRDefault="00C8533A" w:rsidP="006B329A">
            <w:pPr>
              <w:pStyle w:val="TAL"/>
            </w:pPr>
            <w:r w:rsidRPr="006B329A">
              <w:t>(Information elements depending on message type)</w:t>
            </w:r>
          </w:p>
        </w:tc>
        <w:tc>
          <w:tcPr>
            <w:tcW w:w="1417" w:type="dxa"/>
            <w:tcBorders>
              <w:top w:val="single" w:sz="6" w:space="0" w:color="auto"/>
              <w:left w:val="nil"/>
              <w:bottom w:val="single" w:sz="6" w:space="0" w:color="auto"/>
              <w:right w:val="nil"/>
            </w:tcBorders>
          </w:tcPr>
          <w:p w14:paraId="3C428F5E" w14:textId="77777777" w:rsidR="00C8533A" w:rsidRPr="006B329A" w:rsidRDefault="00C8533A" w:rsidP="006B329A">
            <w:pPr>
              <w:pStyle w:val="TAL"/>
            </w:pPr>
          </w:p>
        </w:tc>
        <w:tc>
          <w:tcPr>
            <w:tcW w:w="1418" w:type="dxa"/>
            <w:tcBorders>
              <w:top w:val="single" w:sz="6" w:space="0" w:color="auto"/>
              <w:left w:val="nil"/>
              <w:bottom w:val="single" w:sz="6" w:space="0" w:color="auto"/>
              <w:right w:val="nil"/>
            </w:tcBorders>
          </w:tcPr>
          <w:p w14:paraId="6082EDC7" w14:textId="77777777" w:rsidR="00C8533A" w:rsidRPr="006B329A" w:rsidRDefault="00C8533A" w:rsidP="006B329A">
            <w:pPr>
              <w:pStyle w:val="TAC"/>
            </w:pPr>
          </w:p>
        </w:tc>
        <w:tc>
          <w:tcPr>
            <w:tcW w:w="992" w:type="dxa"/>
            <w:tcBorders>
              <w:top w:val="single" w:sz="6" w:space="0" w:color="auto"/>
              <w:left w:val="nil"/>
              <w:bottom w:val="single" w:sz="6" w:space="0" w:color="auto"/>
              <w:right w:val="nil"/>
            </w:tcBorders>
          </w:tcPr>
          <w:p w14:paraId="19E8C2F6" w14:textId="77777777" w:rsidR="00C8533A" w:rsidRPr="006B329A" w:rsidRDefault="00C8533A" w:rsidP="006B329A">
            <w:pPr>
              <w:pStyle w:val="TAC"/>
            </w:pPr>
          </w:p>
        </w:tc>
        <w:tc>
          <w:tcPr>
            <w:tcW w:w="992" w:type="dxa"/>
            <w:tcBorders>
              <w:top w:val="single" w:sz="6" w:space="0" w:color="auto"/>
              <w:left w:val="nil"/>
              <w:bottom w:val="single" w:sz="6" w:space="0" w:color="auto"/>
              <w:right w:val="single" w:sz="6" w:space="0" w:color="auto"/>
            </w:tcBorders>
          </w:tcPr>
          <w:p w14:paraId="118C1EC7" w14:textId="77777777" w:rsidR="00C8533A" w:rsidRPr="006B329A" w:rsidRDefault="00C8533A" w:rsidP="006B329A">
            <w:pPr>
              <w:pStyle w:val="TAC"/>
            </w:pPr>
          </w:p>
        </w:tc>
      </w:tr>
    </w:tbl>
    <w:p w14:paraId="651C8F62" w14:textId="77777777" w:rsidR="00C8533A" w:rsidRPr="006B329A" w:rsidRDefault="00C8533A" w:rsidP="006B329A"/>
    <w:p w14:paraId="13B587C2" w14:textId="77777777" w:rsidR="00C8533A" w:rsidRPr="006B329A" w:rsidRDefault="00C8533A" w:rsidP="006B329A">
      <w:pPr>
        <w:keepNext/>
      </w:pPr>
      <w:r w:rsidRPr="006B329A">
        <w:lastRenderedPageBreak/>
        <w:t>The messages concerned are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6"/>
        <w:gridCol w:w="2268"/>
      </w:tblGrid>
      <w:tr w:rsidR="00C8533A" w:rsidRPr="006B329A" w14:paraId="5117406D" w14:textId="77777777">
        <w:tblPrEx>
          <w:tblCellMar>
            <w:top w:w="0" w:type="dxa"/>
            <w:bottom w:w="0" w:type="dxa"/>
          </w:tblCellMar>
        </w:tblPrEx>
        <w:trPr>
          <w:cantSplit/>
          <w:jc w:val="center"/>
        </w:trPr>
        <w:tc>
          <w:tcPr>
            <w:tcW w:w="3936" w:type="dxa"/>
          </w:tcPr>
          <w:p w14:paraId="3625D932" w14:textId="77777777" w:rsidR="00C8533A" w:rsidRPr="006B329A" w:rsidRDefault="00C8533A" w:rsidP="006B329A">
            <w:pPr>
              <w:pStyle w:val="TAH"/>
            </w:pPr>
            <w:r w:rsidRPr="006B329A">
              <w:t>Message name</w:t>
            </w:r>
          </w:p>
        </w:tc>
        <w:tc>
          <w:tcPr>
            <w:tcW w:w="2268" w:type="dxa"/>
          </w:tcPr>
          <w:p w14:paraId="650A2416" w14:textId="77777777" w:rsidR="00C8533A" w:rsidRPr="006B329A" w:rsidRDefault="00C8533A" w:rsidP="006B329A">
            <w:pPr>
              <w:pStyle w:val="TAH"/>
            </w:pPr>
            <w:r w:rsidRPr="006B329A">
              <w:t>Reference sub-clause</w:t>
            </w:r>
          </w:p>
        </w:tc>
      </w:tr>
      <w:tr w:rsidR="00C8533A" w:rsidRPr="006B329A" w14:paraId="599A569A" w14:textId="77777777">
        <w:tblPrEx>
          <w:tblCellMar>
            <w:top w:w="0" w:type="dxa"/>
            <w:bottom w:w="0" w:type="dxa"/>
          </w:tblCellMar>
        </w:tblPrEx>
        <w:trPr>
          <w:cantSplit/>
          <w:jc w:val="center"/>
        </w:trPr>
        <w:tc>
          <w:tcPr>
            <w:tcW w:w="3936" w:type="dxa"/>
          </w:tcPr>
          <w:p w14:paraId="040F66AD" w14:textId="77777777" w:rsidR="00C8533A" w:rsidRPr="006B329A" w:rsidRDefault="00C8533A" w:rsidP="006B329A">
            <w:pPr>
              <w:pStyle w:val="TAL"/>
            </w:pPr>
            <w:r w:rsidRPr="006B329A">
              <w:t>CHANnel ACTIVation</w:t>
            </w:r>
          </w:p>
        </w:tc>
        <w:tc>
          <w:tcPr>
            <w:tcW w:w="2268" w:type="dxa"/>
          </w:tcPr>
          <w:p w14:paraId="5DE29C7D" w14:textId="77777777" w:rsidR="00C8533A" w:rsidRPr="006B329A" w:rsidRDefault="00C8533A" w:rsidP="006B329A">
            <w:pPr>
              <w:pStyle w:val="TAC"/>
            </w:pPr>
            <w:r w:rsidRPr="006B329A">
              <w:t>8.4.1</w:t>
            </w:r>
          </w:p>
        </w:tc>
      </w:tr>
      <w:tr w:rsidR="00C8533A" w:rsidRPr="006B329A" w14:paraId="0CDFCBA4" w14:textId="77777777">
        <w:tblPrEx>
          <w:tblCellMar>
            <w:top w:w="0" w:type="dxa"/>
            <w:bottom w:w="0" w:type="dxa"/>
          </w:tblCellMar>
        </w:tblPrEx>
        <w:trPr>
          <w:cantSplit/>
          <w:jc w:val="center"/>
        </w:trPr>
        <w:tc>
          <w:tcPr>
            <w:tcW w:w="3936" w:type="dxa"/>
          </w:tcPr>
          <w:p w14:paraId="10F94111" w14:textId="77777777" w:rsidR="00C8533A" w:rsidRPr="006B329A" w:rsidRDefault="00C8533A" w:rsidP="006B329A">
            <w:pPr>
              <w:pStyle w:val="TAL"/>
            </w:pPr>
            <w:r w:rsidRPr="006B329A">
              <w:t>CHANnel ACTIVation ACKnowledge</w:t>
            </w:r>
          </w:p>
        </w:tc>
        <w:tc>
          <w:tcPr>
            <w:tcW w:w="2268" w:type="dxa"/>
          </w:tcPr>
          <w:p w14:paraId="4541EAF6" w14:textId="77777777" w:rsidR="00C8533A" w:rsidRPr="006B329A" w:rsidRDefault="00C8533A" w:rsidP="006B329A">
            <w:pPr>
              <w:pStyle w:val="TAC"/>
            </w:pPr>
            <w:r w:rsidRPr="006B329A">
              <w:t>8.4.2</w:t>
            </w:r>
          </w:p>
        </w:tc>
      </w:tr>
      <w:tr w:rsidR="00C8533A" w:rsidRPr="006B329A" w14:paraId="2D415385" w14:textId="77777777">
        <w:tblPrEx>
          <w:tblCellMar>
            <w:top w:w="0" w:type="dxa"/>
            <w:bottom w:w="0" w:type="dxa"/>
          </w:tblCellMar>
        </w:tblPrEx>
        <w:trPr>
          <w:cantSplit/>
          <w:jc w:val="center"/>
        </w:trPr>
        <w:tc>
          <w:tcPr>
            <w:tcW w:w="3936" w:type="dxa"/>
          </w:tcPr>
          <w:p w14:paraId="0094181E" w14:textId="77777777" w:rsidR="00C8533A" w:rsidRPr="006B329A" w:rsidRDefault="00C8533A" w:rsidP="006B329A">
            <w:pPr>
              <w:pStyle w:val="TAL"/>
            </w:pPr>
            <w:r w:rsidRPr="006B329A">
              <w:t>CHANnel ACTIVation Negative ACK</w:t>
            </w:r>
          </w:p>
        </w:tc>
        <w:tc>
          <w:tcPr>
            <w:tcW w:w="2268" w:type="dxa"/>
          </w:tcPr>
          <w:p w14:paraId="4C6DD997" w14:textId="77777777" w:rsidR="00C8533A" w:rsidRPr="006B329A" w:rsidRDefault="00C8533A" w:rsidP="006B329A">
            <w:pPr>
              <w:pStyle w:val="TAC"/>
            </w:pPr>
            <w:r w:rsidRPr="006B329A">
              <w:t>8.4.3</w:t>
            </w:r>
          </w:p>
        </w:tc>
      </w:tr>
      <w:tr w:rsidR="00C8533A" w:rsidRPr="006B329A" w14:paraId="56B61DB0" w14:textId="77777777">
        <w:tblPrEx>
          <w:tblCellMar>
            <w:top w:w="0" w:type="dxa"/>
            <w:bottom w:w="0" w:type="dxa"/>
          </w:tblCellMar>
        </w:tblPrEx>
        <w:trPr>
          <w:cantSplit/>
          <w:jc w:val="center"/>
        </w:trPr>
        <w:tc>
          <w:tcPr>
            <w:tcW w:w="3936" w:type="dxa"/>
          </w:tcPr>
          <w:p w14:paraId="3E2DD634" w14:textId="77777777" w:rsidR="00C8533A" w:rsidRPr="006B329A" w:rsidRDefault="00C8533A" w:rsidP="006B329A">
            <w:pPr>
              <w:pStyle w:val="TAL"/>
            </w:pPr>
            <w:r w:rsidRPr="006B329A">
              <w:t>CONNection FAILure INDication</w:t>
            </w:r>
          </w:p>
        </w:tc>
        <w:tc>
          <w:tcPr>
            <w:tcW w:w="2268" w:type="dxa"/>
          </w:tcPr>
          <w:p w14:paraId="7F7F6E44" w14:textId="77777777" w:rsidR="00C8533A" w:rsidRPr="006B329A" w:rsidRDefault="00C8533A" w:rsidP="006B329A">
            <w:pPr>
              <w:pStyle w:val="TAC"/>
            </w:pPr>
            <w:r w:rsidRPr="006B329A">
              <w:t>8.4.4</w:t>
            </w:r>
          </w:p>
        </w:tc>
      </w:tr>
      <w:tr w:rsidR="00C8533A" w:rsidRPr="006B329A" w14:paraId="31AEB531" w14:textId="77777777">
        <w:tblPrEx>
          <w:tblCellMar>
            <w:top w:w="0" w:type="dxa"/>
            <w:bottom w:w="0" w:type="dxa"/>
          </w:tblCellMar>
        </w:tblPrEx>
        <w:trPr>
          <w:cantSplit/>
          <w:jc w:val="center"/>
        </w:trPr>
        <w:tc>
          <w:tcPr>
            <w:tcW w:w="3936" w:type="dxa"/>
          </w:tcPr>
          <w:p w14:paraId="239DD3DD" w14:textId="77777777" w:rsidR="00C8533A" w:rsidRPr="006B329A" w:rsidRDefault="00C8533A" w:rsidP="006B329A">
            <w:pPr>
              <w:pStyle w:val="TAL"/>
            </w:pPr>
            <w:r w:rsidRPr="006B329A">
              <w:t>DEACTIVATE SACCH</w:t>
            </w:r>
          </w:p>
        </w:tc>
        <w:tc>
          <w:tcPr>
            <w:tcW w:w="2268" w:type="dxa"/>
          </w:tcPr>
          <w:p w14:paraId="78D5807A" w14:textId="77777777" w:rsidR="00C8533A" w:rsidRPr="006B329A" w:rsidRDefault="00C8533A" w:rsidP="006B329A">
            <w:pPr>
              <w:pStyle w:val="TAC"/>
            </w:pPr>
            <w:r w:rsidRPr="006B329A">
              <w:t>8.4.5</w:t>
            </w:r>
          </w:p>
        </w:tc>
      </w:tr>
      <w:tr w:rsidR="00C8533A" w:rsidRPr="006B329A" w14:paraId="050F6BCC" w14:textId="77777777">
        <w:tblPrEx>
          <w:tblCellMar>
            <w:top w:w="0" w:type="dxa"/>
            <w:bottom w:w="0" w:type="dxa"/>
          </w:tblCellMar>
        </w:tblPrEx>
        <w:trPr>
          <w:cantSplit/>
          <w:jc w:val="center"/>
        </w:trPr>
        <w:tc>
          <w:tcPr>
            <w:tcW w:w="3936" w:type="dxa"/>
          </w:tcPr>
          <w:p w14:paraId="1669EFCC" w14:textId="77777777" w:rsidR="00C8533A" w:rsidRPr="006B329A" w:rsidRDefault="00C8533A" w:rsidP="006B329A">
            <w:pPr>
              <w:pStyle w:val="TAL"/>
            </w:pPr>
            <w:r w:rsidRPr="006B329A">
              <w:t>ENCRyption CoMmanD</w:t>
            </w:r>
          </w:p>
        </w:tc>
        <w:tc>
          <w:tcPr>
            <w:tcW w:w="2268" w:type="dxa"/>
          </w:tcPr>
          <w:p w14:paraId="79211429" w14:textId="77777777" w:rsidR="00C8533A" w:rsidRPr="006B329A" w:rsidRDefault="00C8533A" w:rsidP="006B329A">
            <w:pPr>
              <w:pStyle w:val="TAC"/>
            </w:pPr>
            <w:r w:rsidRPr="006B329A">
              <w:t>8.4.6</w:t>
            </w:r>
          </w:p>
        </w:tc>
      </w:tr>
      <w:tr w:rsidR="00C8533A" w:rsidRPr="006B329A" w14:paraId="2A328248" w14:textId="77777777">
        <w:tblPrEx>
          <w:tblCellMar>
            <w:top w:w="0" w:type="dxa"/>
            <w:bottom w:w="0" w:type="dxa"/>
          </w:tblCellMar>
        </w:tblPrEx>
        <w:trPr>
          <w:cantSplit/>
          <w:jc w:val="center"/>
        </w:trPr>
        <w:tc>
          <w:tcPr>
            <w:tcW w:w="3936" w:type="dxa"/>
          </w:tcPr>
          <w:p w14:paraId="3BA7312C" w14:textId="77777777" w:rsidR="00C8533A" w:rsidRPr="006B329A" w:rsidRDefault="00C8533A" w:rsidP="006B329A">
            <w:pPr>
              <w:pStyle w:val="TAL"/>
            </w:pPr>
            <w:r w:rsidRPr="006B329A">
              <w:t>HANDOver DETection</w:t>
            </w:r>
          </w:p>
        </w:tc>
        <w:tc>
          <w:tcPr>
            <w:tcW w:w="2268" w:type="dxa"/>
          </w:tcPr>
          <w:p w14:paraId="18164A71" w14:textId="77777777" w:rsidR="00C8533A" w:rsidRPr="006B329A" w:rsidRDefault="00C8533A" w:rsidP="006B329A">
            <w:pPr>
              <w:pStyle w:val="TAC"/>
            </w:pPr>
            <w:r w:rsidRPr="006B329A">
              <w:t>8.4.7</w:t>
            </w:r>
          </w:p>
        </w:tc>
      </w:tr>
      <w:tr w:rsidR="00C8533A" w:rsidRPr="006B329A" w14:paraId="4D06E43A" w14:textId="77777777">
        <w:tblPrEx>
          <w:tblCellMar>
            <w:top w:w="0" w:type="dxa"/>
            <w:bottom w:w="0" w:type="dxa"/>
          </w:tblCellMar>
        </w:tblPrEx>
        <w:trPr>
          <w:cantSplit/>
          <w:jc w:val="center"/>
        </w:trPr>
        <w:tc>
          <w:tcPr>
            <w:tcW w:w="3936" w:type="dxa"/>
          </w:tcPr>
          <w:p w14:paraId="6EBCC498" w14:textId="77777777" w:rsidR="00C8533A" w:rsidRPr="006B329A" w:rsidRDefault="00C8533A" w:rsidP="006B329A">
            <w:pPr>
              <w:pStyle w:val="TAL"/>
            </w:pPr>
            <w:r w:rsidRPr="006B329A">
              <w:t>TALKER DETection</w:t>
            </w:r>
          </w:p>
        </w:tc>
        <w:tc>
          <w:tcPr>
            <w:tcW w:w="2268" w:type="dxa"/>
          </w:tcPr>
          <w:p w14:paraId="5ACEDD26" w14:textId="77777777" w:rsidR="00C8533A" w:rsidRPr="006B329A" w:rsidRDefault="00C8533A" w:rsidP="006B329A">
            <w:pPr>
              <w:pStyle w:val="TAC"/>
            </w:pPr>
            <w:r w:rsidRPr="006B329A">
              <w:t>8.4.21</w:t>
            </w:r>
          </w:p>
        </w:tc>
      </w:tr>
      <w:tr w:rsidR="00C8533A" w:rsidRPr="006B329A" w14:paraId="5B7074FF" w14:textId="77777777">
        <w:tblPrEx>
          <w:tblCellMar>
            <w:top w:w="0" w:type="dxa"/>
            <w:bottom w:w="0" w:type="dxa"/>
          </w:tblCellMar>
        </w:tblPrEx>
        <w:trPr>
          <w:cantSplit/>
          <w:jc w:val="center"/>
        </w:trPr>
        <w:tc>
          <w:tcPr>
            <w:tcW w:w="3936" w:type="dxa"/>
          </w:tcPr>
          <w:p w14:paraId="1C6E74B7" w14:textId="77777777" w:rsidR="00C8533A" w:rsidRPr="006B329A" w:rsidRDefault="00C8533A" w:rsidP="006B329A">
            <w:pPr>
              <w:pStyle w:val="TAL"/>
            </w:pPr>
            <w:r w:rsidRPr="006B329A">
              <w:t>LISTENER DETection</w:t>
            </w:r>
          </w:p>
        </w:tc>
        <w:tc>
          <w:tcPr>
            <w:tcW w:w="2268" w:type="dxa"/>
          </w:tcPr>
          <w:p w14:paraId="54805CAE" w14:textId="77777777" w:rsidR="00C8533A" w:rsidRPr="006B329A" w:rsidRDefault="00C8533A" w:rsidP="006B329A">
            <w:pPr>
              <w:pStyle w:val="TAC"/>
            </w:pPr>
            <w:r w:rsidRPr="006B329A">
              <w:t>8.4.22</w:t>
            </w:r>
          </w:p>
        </w:tc>
      </w:tr>
      <w:tr w:rsidR="00C8533A" w:rsidRPr="006B329A" w14:paraId="34D8FC7D" w14:textId="77777777">
        <w:tblPrEx>
          <w:tblCellMar>
            <w:top w:w="0" w:type="dxa"/>
            <w:bottom w:w="0" w:type="dxa"/>
          </w:tblCellMar>
        </w:tblPrEx>
        <w:trPr>
          <w:cantSplit/>
          <w:jc w:val="center"/>
        </w:trPr>
        <w:tc>
          <w:tcPr>
            <w:tcW w:w="3936" w:type="dxa"/>
          </w:tcPr>
          <w:p w14:paraId="04454929" w14:textId="77777777" w:rsidR="00C8533A" w:rsidRPr="006B329A" w:rsidRDefault="00C8533A" w:rsidP="006B329A">
            <w:pPr>
              <w:pStyle w:val="TAL"/>
            </w:pPr>
            <w:r w:rsidRPr="006B329A">
              <w:t>MEASurement RESult</w:t>
            </w:r>
          </w:p>
        </w:tc>
        <w:tc>
          <w:tcPr>
            <w:tcW w:w="2268" w:type="dxa"/>
          </w:tcPr>
          <w:p w14:paraId="71145A4C" w14:textId="77777777" w:rsidR="00C8533A" w:rsidRPr="006B329A" w:rsidRDefault="00C8533A" w:rsidP="006B329A">
            <w:pPr>
              <w:pStyle w:val="TAC"/>
            </w:pPr>
            <w:r w:rsidRPr="006B329A">
              <w:t>8.4.8</w:t>
            </w:r>
          </w:p>
        </w:tc>
      </w:tr>
      <w:tr w:rsidR="00C8533A" w:rsidRPr="006B329A" w14:paraId="4569AE05" w14:textId="77777777">
        <w:tblPrEx>
          <w:tblCellMar>
            <w:top w:w="0" w:type="dxa"/>
            <w:bottom w:w="0" w:type="dxa"/>
          </w:tblCellMar>
        </w:tblPrEx>
        <w:trPr>
          <w:cantSplit/>
          <w:jc w:val="center"/>
        </w:trPr>
        <w:tc>
          <w:tcPr>
            <w:tcW w:w="3936" w:type="dxa"/>
          </w:tcPr>
          <w:p w14:paraId="035B0A07" w14:textId="77777777" w:rsidR="00C8533A" w:rsidRPr="006B329A" w:rsidRDefault="00C8533A" w:rsidP="006B329A">
            <w:pPr>
              <w:pStyle w:val="TAL"/>
            </w:pPr>
            <w:r w:rsidRPr="006B329A">
              <w:t>MODE MODIFY REQuest</w:t>
            </w:r>
          </w:p>
        </w:tc>
        <w:tc>
          <w:tcPr>
            <w:tcW w:w="2268" w:type="dxa"/>
          </w:tcPr>
          <w:p w14:paraId="569C4E03" w14:textId="77777777" w:rsidR="00C8533A" w:rsidRPr="006B329A" w:rsidRDefault="00C8533A" w:rsidP="006B329A">
            <w:pPr>
              <w:pStyle w:val="TAC"/>
            </w:pPr>
            <w:r w:rsidRPr="006B329A">
              <w:t>8.4.9</w:t>
            </w:r>
          </w:p>
        </w:tc>
      </w:tr>
      <w:tr w:rsidR="00C8533A" w:rsidRPr="006B329A" w14:paraId="12CFB843" w14:textId="77777777">
        <w:tblPrEx>
          <w:tblCellMar>
            <w:top w:w="0" w:type="dxa"/>
            <w:bottom w:w="0" w:type="dxa"/>
          </w:tblCellMar>
        </w:tblPrEx>
        <w:trPr>
          <w:cantSplit/>
          <w:jc w:val="center"/>
        </w:trPr>
        <w:tc>
          <w:tcPr>
            <w:tcW w:w="3936" w:type="dxa"/>
          </w:tcPr>
          <w:p w14:paraId="0245C2FF" w14:textId="77777777" w:rsidR="00C8533A" w:rsidRPr="006B329A" w:rsidRDefault="00C8533A" w:rsidP="006B329A">
            <w:pPr>
              <w:pStyle w:val="TAL"/>
            </w:pPr>
            <w:r w:rsidRPr="006B329A">
              <w:t>MODE MODIFY ACKnowledge</w:t>
            </w:r>
          </w:p>
        </w:tc>
        <w:tc>
          <w:tcPr>
            <w:tcW w:w="2268" w:type="dxa"/>
          </w:tcPr>
          <w:p w14:paraId="4956678F" w14:textId="77777777" w:rsidR="00C8533A" w:rsidRPr="006B329A" w:rsidRDefault="00C8533A" w:rsidP="006B329A">
            <w:pPr>
              <w:pStyle w:val="TAC"/>
            </w:pPr>
            <w:r w:rsidRPr="006B329A">
              <w:t>8.4.10</w:t>
            </w:r>
          </w:p>
        </w:tc>
      </w:tr>
      <w:tr w:rsidR="00C8533A" w:rsidRPr="006B329A" w14:paraId="7B9B64C7" w14:textId="77777777">
        <w:tblPrEx>
          <w:tblCellMar>
            <w:top w:w="0" w:type="dxa"/>
            <w:bottom w:w="0" w:type="dxa"/>
          </w:tblCellMar>
        </w:tblPrEx>
        <w:trPr>
          <w:cantSplit/>
          <w:jc w:val="center"/>
        </w:trPr>
        <w:tc>
          <w:tcPr>
            <w:tcW w:w="3936" w:type="dxa"/>
          </w:tcPr>
          <w:p w14:paraId="45DCAE9E" w14:textId="77777777" w:rsidR="00C8533A" w:rsidRPr="006B329A" w:rsidRDefault="00C8533A" w:rsidP="006B329A">
            <w:pPr>
              <w:pStyle w:val="TAL"/>
            </w:pPr>
            <w:r w:rsidRPr="006B329A">
              <w:t>MODE MODIFY Negative ACKnowledge</w:t>
            </w:r>
          </w:p>
        </w:tc>
        <w:tc>
          <w:tcPr>
            <w:tcW w:w="2268" w:type="dxa"/>
          </w:tcPr>
          <w:p w14:paraId="3E23B9CB" w14:textId="77777777" w:rsidR="00C8533A" w:rsidRPr="006B329A" w:rsidRDefault="00C8533A" w:rsidP="006B329A">
            <w:pPr>
              <w:pStyle w:val="TAC"/>
            </w:pPr>
            <w:r w:rsidRPr="006B329A">
              <w:t>8.4.11</w:t>
            </w:r>
          </w:p>
        </w:tc>
      </w:tr>
      <w:tr w:rsidR="00C8533A" w:rsidRPr="006B329A" w14:paraId="09E18566" w14:textId="77777777">
        <w:tblPrEx>
          <w:tblCellMar>
            <w:top w:w="0" w:type="dxa"/>
            <w:bottom w:w="0" w:type="dxa"/>
          </w:tblCellMar>
        </w:tblPrEx>
        <w:trPr>
          <w:cantSplit/>
          <w:jc w:val="center"/>
        </w:trPr>
        <w:tc>
          <w:tcPr>
            <w:tcW w:w="3936" w:type="dxa"/>
          </w:tcPr>
          <w:p w14:paraId="137623CD" w14:textId="77777777" w:rsidR="00C8533A" w:rsidRPr="006B329A" w:rsidRDefault="00C8533A" w:rsidP="006B329A">
            <w:pPr>
              <w:pStyle w:val="TAL"/>
            </w:pPr>
            <w:r w:rsidRPr="006B329A">
              <w:t>PHYsical CONTEXT REQuest</w:t>
            </w:r>
          </w:p>
        </w:tc>
        <w:tc>
          <w:tcPr>
            <w:tcW w:w="2268" w:type="dxa"/>
          </w:tcPr>
          <w:p w14:paraId="36482C8A" w14:textId="77777777" w:rsidR="00C8533A" w:rsidRPr="006B329A" w:rsidRDefault="00C8533A" w:rsidP="006B329A">
            <w:pPr>
              <w:pStyle w:val="TAC"/>
            </w:pPr>
            <w:r w:rsidRPr="006B329A">
              <w:t>8.4.12</w:t>
            </w:r>
          </w:p>
        </w:tc>
      </w:tr>
      <w:tr w:rsidR="00C8533A" w:rsidRPr="006B329A" w14:paraId="67944B50" w14:textId="77777777">
        <w:tblPrEx>
          <w:tblCellMar>
            <w:top w:w="0" w:type="dxa"/>
            <w:bottom w:w="0" w:type="dxa"/>
          </w:tblCellMar>
        </w:tblPrEx>
        <w:trPr>
          <w:cantSplit/>
          <w:jc w:val="center"/>
        </w:trPr>
        <w:tc>
          <w:tcPr>
            <w:tcW w:w="3936" w:type="dxa"/>
          </w:tcPr>
          <w:p w14:paraId="2BC756AC" w14:textId="77777777" w:rsidR="00C8533A" w:rsidRPr="006B329A" w:rsidRDefault="00C8533A" w:rsidP="006B329A">
            <w:pPr>
              <w:pStyle w:val="TAL"/>
            </w:pPr>
            <w:r w:rsidRPr="006B329A">
              <w:t>PHYsical CONTEXT CONFirm</w:t>
            </w:r>
          </w:p>
        </w:tc>
        <w:tc>
          <w:tcPr>
            <w:tcW w:w="2268" w:type="dxa"/>
          </w:tcPr>
          <w:p w14:paraId="1954DC4E" w14:textId="77777777" w:rsidR="00C8533A" w:rsidRPr="006B329A" w:rsidRDefault="00C8533A" w:rsidP="006B329A">
            <w:pPr>
              <w:pStyle w:val="TAC"/>
            </w:pPr>
            <w:r w:rsidRPr="006B329A">
              <w:t>8.4.13</w:t>
            </w:r>
          </w:p>
        </w:tc>
      </w:tr>
      <w:tr w:rsidR="00C8533A" w:rsidRPr="006B329A" w14:paraId="7CFA7E7E" w14:textId="77777777">
        <w:tblPrEx>
          <w:tblCellMar>
            <w:top w:w="0" w:type="dxa"/>
            <w:bottom w:w="0" w:type="dxa"/>
          </w:tblCellMar>
        </w:tblPrEx>
        <w:trPr>
          <w:cantSplit/>
          <w:jc w:val="center"/>
        </w:trPr>
        <w:tc>
          <w:tcPr>
            <w:tcW w:w="3936" w:type="dxa"/>
          </w:tcPr>
          <w:p w14:paraId="3F1A37FF" w14:textId="77777777" w:rsidR="00C8533A" w:rsidRPr="006B329A" w:rsidRDefault="00C8533A" w:rsidP="006B329A">
            <w:pPr>
              <w:pStyle w:val="TAL"/>
            </w:pPr>
            <w:r w:rsidRPr="006B329A">
              <w:t>RF CHANnel RELease</w:t>
            </w:r>
          </w:p>
        </w:tc>
        <w:tc>
          <w:tcPr>
            <w:tcW w:w="2268" w:type="dxa"/>
          </w:tcPr>
          <w:p w14:paraId="6BE2F5BF" w14:textId="77777777" w:rsidR="00C8533A" w:rsidRPr="006B329A" w:rsidRDefault="00C8533A" w:rsidP="006B329A">
            <w:pPr>
              <w:pStyle w:val="TAC"/>
            </w:pPr>
            <w:r w:rsidRPr="006B329A">
              <w:t>8.4.14</w:t>
            </w:r>
          </w:p>
        </w:tc>
      </w:tr>
      <w:tr w:rsidR="00C8533A" w:rsidRPr="006B329A" w14:paraId="285DAA2A" w14:textId="77777777">
        <w:tblPrEx>
          <w:tblCellMar>
            <w:top w:w="0" w:type="dxa"/>
            <w:bottom w:w="0" w:type="dxa"/>
          </w:tblCellMar>
        </w:tblPrEx>
        <w:trPr>
          <w:cantSplit/>
          <w:jc w:val="center"/>
        </w:trPr>
        <w:tc>
          <w:tcPr>
            <w:tcW w:w="3936" w:type="dxa"/>
          </w:tcPr>
          <w:p w14:paraId="30D3AD5F" w14:textId="77777777" w:rsidR="00C8533A" w:rsidRPr="006B329A" w:rsidRDefault="00C8533A" w:rsidP="006B329A">
            <w:pPr>
              <w:pStyle w:val="TAL"/>
            </w:pPr>
            <w:r w:rsidRPr="006B329A">
              <w:t>MS POWER CONTROL</w:t>
            </w:r>
          </w:p>
        </w:tc>
        <w:tc>
          <w:tcPr>
            <w:tcW w:w="2268" w:type="dxa"/>
          </w:tcPr>
          <w:p w14:paraId="43AEEA41" w14:textId="77777777" w:rsidR="00C8533A" w:rsidRPr="006B329A" w:rsidRDefault="00C8533A" w:rsidP="006B329A">
            <w:pPr>
              <w:pStyle w:val="TAC"/>
            </w:pPr>
            <w:r w:rsidRPr="006B329A">
              <w:t>8.4.15</w:t>
            </w:r>
          </w:p>
        </w:tc>
      </w:tr>
      <w:tr w:rsidR="00C8533A" w:rsidRPr="006B329A" w14:paraId="09F9B816" w14:textId="77777777">
        <w:tblPrEx>
          <w:tblCellMar>
            <w:top w:w="0" w:type="dxa"/>
            <w:bottom w:w="0" w:type="dxa"/>
          </w:tblCellMar>
        </w:tblPrEx>
        <w:trPr>
          <w:cantSplit/>
          <w:jc w:val="center"/>
        </w:trPr>
        <w:tc>
          <w:tcPr>
            <w:tcW w:w="3936" w:type="dxa"/>
          </w:tcPr>
          <w:p w14:paraId="2C55CBF9" w14:textId="77777777" w:rsidR="00C8533A" w:rsidRPr="006B329A" w:rsidRDefault="00C8533A" w:rsidP="006B329A">
            <w:pPr>
              <w:pStyle w:val="TAL"/>
            </w:pPr>
            <w:r w:rsidRPr="006B329A">
              <w:t>BS POWER CONTROL</w:t>
            </w:r>
          </w:p>
        </w:tc>
        <w:tc>
          <w:tcPr>
            <w:tcW w:w="2268" w:type="dxa"/>
          </w:tcPr>
          <w:p w14:paraId="727EEA91" w14:textId="77777777" w:rsidR="00C8533A" w:rsidRPr="006B329A" w:rsidRDefault="00C8533A" w:rsidP="006B329A">
            <w:pPr>
              <w:pStyle w:val="TAC"/>
            </w:pPr>
            <w:r w:rsidRPr="006B329A">
              <w:t>8.4.16</w:t>
            </w:r>
          </w:p>
        </w:tc>
      </w:tr>
      <w:tr w:rsidR="00C8533A" w:rsidRPr="006B329A" w14:paraId="784310E8" w14:textId="77777777">
        <w:tblPrEx>
          <w:tblCellMar>
            <w:top w:w="0" w:type="dxa"/>
            <w:bottom w:w="0" w:type="dxa"/>
          </w:tblCellMar>
        </w:tblPrEx>
        <w:trPr>
          <w:cantSplit/>
          <w:jc w:val="center"/>
        </w:trPr>
        <w:tc>
          <w:tcPr>
            <w:tcW w:w="3936" w:type="dxa"/>
          </w:tcPr>
          <w:p w14:paraId="4C17DDC3" w14:textId="77777777" w:rsidR="00C8533A" w:rsidRPr="006B329A" w:rsidRDefault="00C8533A" w:rsidP="006B329A">
            <w:pPr>
              <w:pStyle w:val="TAL"/>
            </w:pPr>
            <w:r w:rsidRPr="006B329A">
              <w:t>PREPROCecc CONFIGure</w:t>
            </w:r>
          </w:p>
        </w:tc>
        <w:tc>
          <w:tcPr>
            <w:tcW w:w="2268" w:type="dxa"/>
          </w:tcPr>
          <w:p w14:paraId="4AA35D67" w14:textId="77777777" w:rsidR="00C8533A" w:rsidRPr="006B329A" w:rsidRDefault="00C8533A" w:rsidP="006B329A">
            <w:pPr>
              <w:pStyle w:val="TAC"/>
            </w:pPr>
            <w:r w:rsidRPr="006B329A">
              <w:t>8.4.17</w:t>
            </w:r>
          </w:p>
        </w:tc>
      </w:tr>
      <w:tr w:rsidR="00C8533A" w:rsidRPr="006B329A" w14:paraId="7EC8833C" w14:textId="77777777">
        <w:tblPrEx>
          <w:tblCellMar>
            <w:top w:w="0" w:type="dxa"/>
            <w:bottom w:w="0" w:type="dxa"/>
          </w:tblCellMar>
        </w:tblPrEx>
        <w:trPr>
          <w:cantSplit/>
          <w:jc w:val="center"/>
        </w:trPr>
        <w:tc>
          <w:tcPr>
            <w:tcW w:w="3936" w:type="dxa"/>
          </w:tcPr>
          <w:p w14:paraId="3FEC81FA" w14:textId="77777777" w:rsidR="00C8533A" w:rsidRPr="006B329A" w:rsidRDefault="00C8533A" w:rsidP="006B329A">
            <w:pPr>
              <w:pStyle w:val="TAL"/>
            </w:pPr>
            <w:r w:rsidRPr="006B329A">
              <w:t>PREPROCessed MEASurement RESult</w:t>
            </w:r>
          </w:p>
        </w:tc>
        <w:tc>
          <w:tcPr>
            <w:tcW w:w="2268" w:type="dxa"/>
          </w:tcPr>
          <w:p w14:paraId="6F432AA9" w14:textId="77777777" w:rsidR="00C8533A" w:rsidRPr="006B329A" w:rsidRDefault="00C8533A" w:rsidP="006B329A">
            <w:pPr>
              <w:pStyle w:val="TAC"/>
            </w:pPr>
            <w:r w:rsidRPr="006B329A">
              <w:t>8.4.18</w:t>
            </w:r>
          </w:p>
        </w:tc>
      </w:tr>
      <w:tr w:rsidR="00C8533A" w:rsidRPr="006B329A" w14:paraId="3299A1A4" w14:textId="77777777">
        <w:tblPrEx>
          <w:tblCellMar>
            <w:top w:w="0" w:type="dxa"/>
            <w:bottom w:w="0" w:type="dxa"/>
          </w:tblCellMar>
        </w:tblPrEx>
        <w:trPr>
          <w:cantSplit/>
          <w:jc w:val="center"/>
        </w:trPr>
        <w:tc>
          <w:tcPr>
            <w:tcW w:w="3936" w:type="dxa"/>
          </w:tcPr>
          <w:p w14:paraId="6D5FA016" w14:textId="77777777" w:rsidR="00C8533A" w:rsidRPr="006B329A" w:rsidRDefault="00C8533A" w:rsidP="006B329A">
            <w:pPr>
              <w:pStyle w:val="TAL"/>
            </w:pPr>
            <w:r w:rsidRPr="006B329A">
              <w:t>RF CHANnel RELease ACKnowledge</w:t>
            </w:r>
          </w:p>
        </w:tc>
        <w:tc>
          <w:tcPr>
            <w:tcW w:w="2268" w:type="dxa"/>
          </w:tcPr>
          <w:p w14:paraId="088D5F9C" w14:textId="77777777" w:rsidR="00C8533A" w:rsidRPr="006B329A" w:rsidRDefault="00C8533A" w:rsidP="006B329A">
            <w:pPr>
              <w:pStyle w:val="TAC"/>
            </w:pPr>
            <w:r w:rsidRPr="006B329A">
              <w:t>8.4.19</w:t>
            </w:r>
          </w:p>
        </w:tc>
      </w:tr>
      <w:tr w:rsidR="00C8533A" w:rsidRPr="006B329A" w14:paraId="7B50BBBA" w14:textId="77777777">
        <w:tblPrEx>
          <w:tblCellMar>
            <w:top w:w="0" w:type="dxa"/>
            <w:bottom w:w="0" w:type="dxa"/>
          </w:tblCellMar>
        </w:tblPrEx>
        <w:trPr>
          <w:cantSplit/>
          <w:jc w:val="center"/>
        </w:trPr>
        <w:tc>
          <w:tcPr>
            <w:tcW w:w="3936" w:type="dxa"/>
          </w:tcPr>
          <w:p w14:paraId="4ADACC5F" w14:textId="77777777" w:rsidR="00C8533A" w:rsidRPr="006B329A" w:rsidRDefault="00C8533A" w:rsidP="006B329A">
            <w:pPr>
              <w:pStyle w:val="TAL"/>
            </w:pPr>
            <w:r w:rsidRPr="006B329A">
              <w:t>SACCH INFO MODIFY</w:t>
            </w:r>
          </w:p>
        </w:tc>
        <w:tc>
          <w:tcPr>
            <w:tcW w:w="2268" w:type="dxa"/>
          </w:tcPr>
          <w:p w14:paraId="46DF3067" w14:textId="77777777" w:rsidR="00C8533A" w:rsidRPr="006B329A" w:rsidRDefault="00C8533A" w:rsidP="006B329A">
            <w:pPr>
              <w:pStyle w:val="TAC"/>
            </w:pPr>
            <w:r w:rsidRPr="006B329A">
              <w:t>8.4.20</w:t>
            </w:r>
          </w:p>
        </w:tc>
      </w:tr>
      <w:tr w:rsidR="00C8533A" w:rsidRPr="006B329A" w14:paraId="05BBA074" w14:textId="77777777">
        <w:tblPrEx>
          <w:tblCellMar>
            <w:top w:w="0" w:type="dxa"/>
            <w:bottom w:w="0" w:type="dxa"/>
          </w:tblCellMar>
        </w:tblPrEx>
        <w:trPr>
          <w:cantSplit/>
          <w:jc w:val="center"/>
        </w:trPr>
        <w:tc>
          <w:tcPr>
            <w:tcW w:w="3936" w:type="dxa"/>
          </w:tcPr>
          <w:p w14:paraId="633EC661" w14:textId="77777777" w:rsidR="00C8533A" w:rsidRPr="006B329A" w:rsidRDefault="00C8533A" w:rsidP="006B329A">
            <w:pPr>
              <w:pStyle w:val="TAL"/>
            </w:pPr>
            <w:r w:rsidRPr="006B329A">
              <w:t>REMOTE CODEC CONFiguration REPort</w:t>
            </w:r>
          </w:p>
        </w:tc>
        <w:tc>
          <w:tcPr>
            <w:tcW w:w="2268" w:type="dxa"/>
          </w:tcPr>
          <w:p w14:paraId="7A4D6228" w14:textId="77777777" w:rsidR="00C8533A" w:rsidRPr="006B329A" w:rsidRDefault="00C8533A" w:rsidP="006B329A">
            <w:pPr>
              <w:pStyle w:val="TAC"/>
            </w:pPr>
            <w:r w:rsidRPr="006B329A">
              <w:t>8.4.23</w:t>
            </w:r>
          </w:p>
        </w:tc>
      </w:tr>
      <w:tr w:rsidR="00C8533A" w:rsidRPr="006B329A" w14:paraId="655F2FF0" w14:textId="77777777">
        <w:tblPrEx>
          <w:tblCellMar>
            <w:top w:w="0" w:type="dxa"/>
            <w:bottom w:w="0" w:type="dxa"/>
          </w:tblCellMar>
        </w:tblPrEx>
        <w:trPr>
          <w:cantSplit/>
          <w:jc w:val="center"/>
        </w:trPr>
        <w:tc>
          <w:tcPr>
            <w:tcW w:w="3936" w:type="dxa"/>
          </w:tcPr>
          <w:p w14:paraId="0A0748CD" w14:textId="77777777" w:rsidR="00C8533A" w:rsidRPr="006B329A" w:rsidRDefault="00C8533A" w:rsidP="006B329A">
            <w:pPr>
              <w:pStyle w:val="TAL"/>
            </w:pPr>
            <w:r w:rsidRPr="006B329A">
              <w:t>Round Trip Delay REPort</w:t>
            </w:r>
          </w:p>
        </w:tc>
        <w:tc>
          <w:tcPr>
            <w:tcW w:w="2268" w:type="dxa"/>
          </w:tcPr>
          <w:p w14:paraId="54809EF6" w14:textId="77777777" w:rsidR="00C8533A" w:rsidRPr="006B329A" w:rsidRDefault="00C8533A" w:rsidP="006B329A">
            <w:pPr>
              <w:pStyle w:val="TAC"/>
              <w:rPr>
                <w:lang w:val="fr-FR"/>
              </w:rPr>
            </w:pPr>
            <w:r w:rsidRPr="006B329A">
              <w:rPr>
                <w:lang w:val="fr-FR"/>
              </w:rPr>
              <w:t>8.4.24</w:t>
            </w:r>
          </w:p>
        </w:tc>
      </w:tr>
      <w:tr w:rsidR="00C8533A" w:rsidRPr="006B329A" w14:paraId="670F8853" w14:textId="77777777">
        <w:tblPrEx>
          <w:tblCellMar>
            <w:top w:w="0" w:type="dxa"/>
            <w:bottom w:w="0" w:type="dxa"/>
          </w:tblCellMar>
        </w:tblPrEx>
        <w:trPr>
          <w:cantSplit/>
          <w:jc w:val="center"/>
        </w:trPr>
        <w:tc>
          <w:tcPr>
            <w:tcW w:w="3936" w:type="dxa"/>
          </w:tcPr>
          <w:p w14:paraId="0FBEEB99" w14:textId="77777777" w:rsidR="00C8533A" w:rsidRPr="006B329A" w:rsidRDefault="00C8533A" w:rsidP="006B329A">
            <w:pPr>
              <w:pStyle w:val="TAL"/>
              <w:rPr>
                <w:lang w:val="fr-FR"/>
              </w:rPr>
            </w:pPr>
            <w:r w:rsidRPr="006B329A">
              <w:rPr>
                <w:lang w:val="fr-FR"/>
              </w:rPr>
              <w:t>PRE-HANDOver NOTIFication</w:t>
            </w:r>
          </w:p>
        </w:tc>
        <w:tc>
          <w:tcPr>
            <w:tcW w:w="2268" w:type="dxa"/>
          </w:tcPr>
          <w:p w14:paraId="2A610528" w14:textId="77777777" w:rsidR="00C8533A" w:rsidRPr="006B329A" w:rsidRDefault="00C8533A" w:rsidP="006B329A">
            <w:pPr>
              <w:pStyle w:val="TAC"/>
              <w:rPr>
                <w:lang w:val="fr-FR"/>
              </w:rPr>
            </w:pPr>
            <w:r w:rsidRPr="006B329A">
              <w:rPr>
                <w:lang w:val="fr-FR"/>
              </w:rPr>
              <w:t>8.4.25</w:t>
            </w:r>
          </w:p>
        </w:tc>
      </w:tr>
      <w:tr w:rsidR="00C8533A" w:rsidRPr="006B329A" w14:paraId="74A49908" w14:textId="77777777">
        <w:tblPrEx>
          <w:tblCellMar>
            <w:top w:w="0" w:type="dxa"/>
            <w:bottom w:w="0" w:type="dxa"/>
          </w:tblCellMar>
        </w:tblPrEx>
        <w:trPr>
          <w:cantSplit/>
          <w:jc w:val="center"/>
        </w:trPr>
        <w:tc>
          <w:tcPr>
            <w:tcW w:w="3936" w:type="dxa"/>
          </w:tcPr>
          <w:p w14:paraId="59EDCC37" w14:textId="77777777" w:rsidR="00C8533A" w:rsidRPr="006B329A" w:rsidRDefault="00C8533A" w:rsidP="006B329A">
            <w:pPr>
              <w:pStyle w:val="TAL"/>
              <w:rPr>
                <w:lang w:val="fr-FR"/>
              </w:rPr>
            </w:pPr>
            <w:r w:rsidRPr="006B329A">
              <w:rPr>
                <w:lang w:val="fr-FR"/>
              </w:rPr>
              <w:t>MultiRate CODEC MODification REQuest</w:t>
            </w:r>
          </w:p>
        </w:tc>
        <w:tc>
          <w:tcPr>
            <w:tcW w:w="2268" w:type="dxa"/>
          </w:tcPr>
          <w:p w14:paraId="12C041AF" w14:textId="77777777" w:rsidR="00C8533A" w:rsidRPr="006B329A" w:rsidRDefault="00C8533A" w:rsidP="006B329A">
            <w:pPr>
              <w:pStyle w:val="TAC"/>
              <w:rPr>
                <w:lang w:val="en-AU"/>
              </w:rPr>
            </w:pPr>
            <w:r w:rsidRPr="006B329A">
              <w:rPr>
                <w:lang w:val="en-AU"/>
              </w:rPr>
              <w:t>8.4.26</w:t>
            </w:r>
          </w:p>
        </w:tc>
      </w:tr>
      <w:tr w:rsidR="00C8533A" w:rsidRPr="006B329A" w14:paraId="21997E27" w14:textId="77777777">
        <w:tblPrEx>
          <w:tblCellMar>
            <w:top w:w="0" w:type="dxa"/>
            <w:bottom w:w="0" w:type="dxa"/>
          </w:tblCellMar>
        </w:tblPrEx>
        <w:trPr>
          <w:cantSplit/>
          <w:jc w:val="center"/>
        </w:trPr>
        <w:tc>
          <w:tcPr>
            <w:tcW w:w="3936" w:type="dxa"/>
          </w:tcPr>
          <w:p w14:paraId="698FCC87" w14:textId="77777777" w:rsidR="00C8533A" w:rsidRPr="006B329A" w:rsidRDefault="00C8533A" w:rsidP="006B329A">
            <w:pPr>
              <w:pStyle w:val="TAL"/>
            </w:pPr>
            <w:r w:rsidRPr="006B329A">
              <w:t>MultiRate CODEC MOD ACKnowledge</w:t>
            </w:r>
          </w:p>
        </w:tc>
        <w:tc>
          <w:tcPr>
            <w:tcW w:w="2268" w:type="dxa"/>
          </w:tcPr>
          <w:p w14:paraId="4CA6445D" w14:textId="77777777" w:rsidR="00C8533A" w:rsidRPr="006B329A" w:rsidRDefault="00C8533A" w:rsidP="006B329A">
            <w:pPr>
              <w:pStyle w:val="TAC"/>
            </w:pPr>
            <w:r w:rsidRPr="006B329A">
              <w:t>8.4.27</w:t>
            </w:r>
          </w:p>
        </w:tc>
      </w:tr>
      <w:tr w:rsidR="00C8533A" w:rsidRPr="006B329A" w14:paraId="0A47E126" w14:textId="77777777">
        <w:tblPrEx>
          <w:tblCellMar>
            <w:top w:w="0" w:type="dxa"/>
            <w:bottom w:w="0" w:type="dxa"/>
          </w:tblCellMar>
        </w:tblPrEx>
        <w:trPr>
          <w:cantSplit/>
          <w:jc w:val="center"/>
        </w:trPr>
        <w:tc>
          <w:tcPr>
            <w:tcW w:w="3936" w:type="dxa"/>
          </w:tcPr>
          <w:p w14:paraId="188953E5" w14:textId="77777777" w:rsidR="00C8533A" w:rsidRPr="006B329A" w:rsidRDefault="00C8533A" w:rsidP="006B329A">
            <w:pPr>
              <w:pStyle w:val="TAL"/>
              <w:rPr>
                <w:lang w:val="it-IT"/>
              </w:rPr>
            </w:pPr>
            <w:r w:rsidRPr="006B329A">
              <w:rPr>
                <w:lang w:val="it-IT"/>
              </w:rPr>
              <w:t>MultiRate CODEC MOD Negative ACK</w:t>
            </w:r>
          </w:p>
        </w:tc>
        <w:tc>
          <w:tcPr>
            <w:tcW w:w="2268" w:type="dxa"/>
          </w:tcPr>
          <w:p w14:paraId="676434BB" w14:textId="77777777" w:rsidR="00C8533A" w:rsidRPr="006B329A" w:rsidRDefault="00C8533A" w:rsidP="006B329A">
            <w:pPr>
              <w:pStyle w:val="TAC"/>
            </w:pPr>
            <w:r w:rsidRPr="006B329A">
              <w:t>8.4.28</w:t>
            </w:r>
          </w:p>
        </w:tc>
      </w:tr>
      <w:tr w:rsidR="00C8533A" w:rsidRPr="006B329A" w14:paraId="4B938DF4" w14:textId="77777777">
        <w:tblPrEx>
          <w:tblCellMar>
            <w:top w:w="0" w:type="dxa"/>
            <w:bottom w:w="0" w:type="dxa"/>
          </w:tblCellMar>
        </w:tblPrEx>
        <w:trPr>
          <w:cantSplit/>
          <w:jc w:val="center"/>
        </w:trPr>
        <w:tc>
          <w:tcPr>
            <w:tcW w:w="3936" w:type="dxa"/>
          </w:tcPr>
          <w:p w14:paraId="029521E9" w14:textId="77777777" w:rsidR="00C8533A" w:rsidRPr="006B329A" w:rsidRDefault="00C8533A" w:rsidP="006B329A">
            <w:pPr>
              <w:pStyle w:val="TAL"/>
            </w:pPr>
            <w:r w:rsidRPr="006B329A">
              <w:t>MultiRate CODEC MOD PERformed</w:t>
            </w:r>
          </w:p>
        </w:tc>
        <w:tc>
          <w:tcPr>
            <w:tcW w:w="2268" w:type="dxa"/>
          </w:tcPr>
          <w:p w14:paraId="2E42967A" w14:textId="77777777" w:rsidR="00C8533A" w:rsidRPr="006B329A" w:rsidRDefault="00C8533A" w:rsidP="006B329A">
            <w:pPr>
              <w:pStyle w:val="TAC"/>
            </w:pPr>
            <w:r w:rsidRPr="006B329A">
              <w:t>8.4.29</w:t>
            </w:r>
          </w:p>
        </w:tc>
      </w:tr>
      <w:tr w:rsidR="00C8533A" w:rsidRPr="006B329A" w14:paraId="2FFB3FA3" w14:textId="77777777">
        <w:tblPrEx>
          <w:tblCellMar>
            <w:top w:w="0" w:type="dxa"/>
            <w:bottom w:w="0" w:type="dxa"/>
          </w:tblCellMar>
        </w:tblPrEx>
        <w:trPr>
          <w:cantSplit/>
          <w:jc w:val="center"/>
        </w:trPr>
        <w:tc>
          <w:tcPr>
            <w:tcW w:w="3936" w:type="dxa"/>
          </w:tcPr>
          <w:p w14:paraId="76B9ACFE" w14:textId="77777777" w:rsidR="00C8533A" w:rsidRPr="006B329A" w:rsidRDefault="00C8533A" w:rsidP="006B329A">
            <w:pPr>
              <w:pStyle w:val="TAL"/>
            </w:pPr>
            <w:r w:rsidRPr="006B329A">
              <w:t>TFO REPort</w:t>
            </w:r>
          </w:p>
        </w:tc>
        <w:tc>
          <w:tcPr>
            <w:tcW w:w="2268" w:type="dxa"/>
          </w:tcPr>
          <w:p w14:paraId="4C2E86EE" w14:textId="77777777" w:rsidR="00C8533A" w:rsidRPr="006B329A" w:rsidRDefault="00C8533A" w:rsidP="006B329A">
            <w:pPr>
              <w:pStyle w:val="TAC"/>
            </w:pPr>
            <w:r w:rsidRPr="006B329A">
              <w:t>8.4.30</w:t>
            </w:r>
          </w:p>
        </w:tc>
      </w:tr>
      <w:tr w:rsidR="00C8533A" w:rsidRPr="006B329A" w14:paraId="61E82332" w14:textId="77777777">
        <w:tblPrEx>
          <w:tblCellMar>
            <w:top w:w="0" w:type="dxa"/>
            <w:bottom w:w="0" w:type="dxa"/>
          </w:tblCellMar>
        </w:tblPrEx>
        <w:trPr>
          <w:cantSplit/>
          <w:jc w:val="center"/>
        </w:trPr>
        <w:tc>
          <w:tcPr>
            <w:tcW w:w="3936" w:type="dxa"/>
          </w:tcPr>
          <w:p w14:paraId="54C52EA0" w14:textId="77777777" w:rsidR="00C8533A" w:rsidRPr="006B329A" w:rsidRDefault="00C8533A" w:rsidP="006B329A">
            <w:pPr>
              <w:pStyle w:val="TAL"/>
            </w:pPr>
            <w:r w:rsidRPr="006B329A">
              <w:t>TFO MODification REQuest</w:t>
            </w:r>
          </w:p>
        </w:tc>
        <w:tc>
          <w:tcPr>
            <w:tcW w:w="2268" w:type="dxa"/>
          </w:tcPr>
          <w:p w14:paraId="2B9A84DF" w14:textId="77777777" w:rsidR="00C8533A" w:rsidRPr="006B329A" w:rsidRDefault="00C8533A" w:rsidP="006B329A">
            <w:pPr>
              <w:pStyle w:val="TAC"/>
            </w:pPr>
            <w:r w:rsidRPr="006B329A">
              <w:t>8.4.31</w:t>
            </w:r>
          </w:p>
        </w:tc>
      </w:tr>
    </w:tbl>
    <w:p w14:paraId="219B1A3F" w14:textId="77777777" w:rsidR="00C8533A" w:rsidRPr="006B329A" w:rsidRDefault="00C8533A" w:rsidP="006B329A"/>
    <w:p w14:paraId="564A97A3" w14:textId="77777777" w:rsidR="00C8533A" w:rsidRPr="006B329A" w:rsidRDefault="00C8533A" w:rsidP="006B329A">
      <w:pPr>
        <w:pStyle w:val="Heading3"/>
      </w:pPr>
      <w:bookmarkStart w:id="97" w:name="_Toc476910071"/>
      <w:r w:rsidRPr="006B329A">
        <w:t>8.4.1</w:t>
      </w:r>
      <w:r w:rsidRPr="006B329A">
        <w:tab/>
        <w:t>CHANNEL ACTIVATION</w:t>
      </w:r>
      <w:bookmarkEnd w:id="97"/>
    </w:p>
    <w:p w14:paraId="06A81D43" w14:textId="77777777" w:rsidR="00C8533A" w:rsidRPr="006B329A" w:rsidRDefault="00C8533A" w:rsidP="006B329A">
      <w:pPr>
        <w:keepNext/>
        <w:keepLines/>
      </w:pPr>
      <w:r w:rsidRPr="006B329A">
        <w:t>This message is sent from BSC to BTS in order to activate a radio channel. The attributes of the channel are defined in the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88"/>
        <w:gridCol w:w="1347"/>
        <w:gridCol w:w="992"/>
        <w:gridCol w:w="992"/>
      </w:tblGrid>
      <w:tr w:rsidR="00C8533A" w:rsidRPr="006B329A" w14:paraId="054C01EF" w14:textId="77777777">
        <w:tblPrEx>
          <w:tblCellMar>
            <w:top w:w="0" w:type="dxa"/>
            <w:bottom w:w="0" w:type="dxa"/>
          </w:tblCellMar>
        </w:tblPrEx>
        <w:trPr>
          <w:jc w:val="center"/>
        </w:trPr>
        <w:tc>
          <w:tcPr>
            <w:tcW w:w="2977" w:type="dxa"/>
            <w:tcBorders>
              <w:bottom w:val="single" w:sz="4" w:space="0" w:color="auto"/>
            </w:tcBorders>
          </w:tcPr>
          <w:p w14:paraId="7A774D08" w14:textId="77777777" w:rsidR="00C8533A" w:rsidRPr="006B329A" w:rsidRDefault="00C8533A" w:rsidP="006B329A">
            <w:pPr>
              <w:pStyle w:val="TAH"/>
            </w:pPr>
            <w:r w:rsidRPr="006B329A">
              <w:t>INFORMATION ELEMENT</w:t>
            </w:r>
          </w:p>
        </w:tc>
        <w:tc>
          <w:tcPr>
            <w:tcW w:w="1488" w:type="dxa"/>
            <w:tcBorders>
              <w:bottom w:val="single" w:sz="4" w:space="0" w:color="auto"/>
            </w:tcBorders>
          </w:tcPr>
          <w:p w14:paraId="4DD326DD" w14:textId="77777777" w:rsidR="00C8533A" w:rsidRPr="006B329A" w:rsidRDefault="00C8533A" w:rsidP="006B329A">
            <w:pPr>
              <w:pStyle w:val="TAH"/>
            </w:pPr>
            <w:r w:rsidRPr="006B329A">
              <w:t>REFERENCE</w:t>
            </w:r>
          </w:p>
        </w:tc>
        <w:tc>
          <w:tcPr>
            <w:tcW w:w="1347" w:type="dxa"/>
            <w:tcBorders>
              <w:bottom w:val="single" w:sz="4" w:space="0" w:color="auto"/>
            </w:tcBorders>
          </w:tcPr>
          <w:p w14:paraId="3886C8F9" w14:textId="77777777" w:rsidR="00C8533A" w:rsidRPr="006B329A" w:rsidRDefault="00C8533A" w:rsidP="006B329A">
            <w:pPr>
              <w:pStyle w:val="TAH"/>
            </w:pPr>
            <w:r w:rsidRPr="006B329A">
              <w:t>PRESENCE</w:t>
            </w:r>
          </w:p>
        </w:tc>
        <w:tc>
          <w:tcPr>
            <w:tcW w:w="992" w:type="dxa"/>
            <w:tcBorders>
              <w:bottom w:val="single" w:sz="4" w:space="0" w:color="auto"/>
            </w:tcBorders>
          </w:tcPr>
          <w:p w14:paraId="25D8C662" w14:textId="77777777" w:rsidR="00C8533A" w:rsidRPr="006B329A" w:rsidRDefault="00C8533A" w:rsidP="006B329A">
            <w:pPr>
              <w:pStyle w:val="TAH"/>
            </w:pPr>
            <w:r w:rsidRPr="006B329A">
              <w:t>FORMAT</w:t>
            </w:r>
          </w:p>
        </w:tc>
        <w:tc>
          <w:tcPr>
            <w:tcW w:w="992" w:type="dxa"/>
            <w:tcBorders>
              <w:bottom w:val="single" w:sz="4" w:space="0" w:color="auto"/>
            </w:tcBorders>
          </w:tcPr>
          <w:p w14:paraId="083F73D9" w14:textId="77777777" w:rsidR="00C8533A" w:rsidRPr="006B329A" w:rsidRDefault="00C8533A" w:rsidP="006B329A">
            <w:pPr>
              <w:pStyle w:val="TAH"/>
            </w:pPr>
            <w:r w:rsidRPr="006B329A">
              <w:t>LENGTH</w:t>
            </w:r>
          </w:p>
        </w:tc>
      </w:tr>
      <w:tr w:rsidR="00C8533A" w:rsidRPr="006B329A" w14:paraId="5B906C5D" w14:textId="77777777">
        <w:tblPrEx>
          <w:tblCellMar>
            <w:top w:w="0" w:type="dxa"/>
            <w:bottom w:w="0" w:type="dxa"/>
          </w:tblCellMar>
        </w:tblPrEx>
        <w:trPr>
          <w:jc w:val="center"/>
        </w:trPr>
        <w:tc>
          <w:tcPr>
            <w:tcW w:w="2977" w:type="dxa"/>
            <w:tcBorders>
              <w:bottom w:val="single" w:sz="4" w:space="0" w:color="auto"/>
              <w:right w:val="single" w:sz="4" w:space="0" w:color="auto"/>
            </w:tcBorders>
          </w:tcPr>
          <w:p w14:paraId="4FF2E6D8" w14:textId="77777777" w:rsidR="00C8533A" w:rsidRPr="006B329A" w:rsidRDefault="00C8533A" w:rsidP="006B329A">
            <w:pPr>
              <w:pStyle w:val="TAL"/>
            </w:pPr>
            <w:r w:rsidRPr="006B329A">
              <w:t>Message discriminator</w:t>
            </w:r>
          </w:p>
        </w:tc>
        <w:tc>
          <w:tcPr>
            <w:tcW w:w="1488" w:type="dxa"/>
            <w:tcBorders>
              <w:left w:val="single" w:sz="4" w:space="0" w:color="auto"/>
              <w:bottom w:val="single" w:sz="4" w:space="0" w:color="auto"/>
              <w:right w:val="single" w:sz="4" w:space="0" w:color="auto"/>
            </w:tcBorders>
          </w:tcPr>
          <w:p w14:paraId="348ECF13" w14:textId="77777777" w:rsidR="00C8533A" w:rsidRPr="006B329A" w:rsidRDefault="00C8533A" w:rsidP="006B329A">
            <w:pPr>
              <w:pStyle w:val="TAC"/>
            </w:pPr>
            <w:r w:rsidRPr="006B329A">
              <w:t>9.1</w:t>
            </w:r>
          </w:p>
        </w:tc>
        <w:tc>
          <w:tcPr>
            <w:tcW w:w="1347" w:type="dxa"/>
            <w:tcBorders>
              <w:left w:val="single" w:sz="4" w:space="0" w:color="auto"/>
              <w:bottom w:val="single" w:sz="4" w:space="0" w:color="auto"/>
              <w:right w:val="single" w:sz="4" w:space="0" w:color="auto"/>
            </w:tcBorders>
          </w:tcPr>
          <w:p w14:paraId="65AAE73D" w14:textId="77777777" w:rsidR="00C8533A" w:rsidRPr="006B329A" w:rsidRDefault="00C8533A" w:rsidP="006B329A">
            <w:pPr>
              <w:pStyle w:val="TAC"/>
            </w:pPr>
            <w:r w:rsidRPr="006B329A">
              <w:t>M</w:t>
            </w:r>
          </w:p>
        </w:tc>
        <w:tc>
          <w:tcPr>
            <w:tcW w:w="992" w:type="dxa"/>
            <w:tcBorders>
              <w:left w:val="single" w:sz="4" w:space="0" w:color="auto"/>
              <w:bottom w:val="single" w:sz="4" w:space="0" w:color="auto"/>
              <w:right w:val="single" w:sz="4" w:space="0" w:color="auto"/>
            </w:tcBorders>
          </w:tcPr>
          <w:p w14:paraId="6875F91B" w14:textId="77777777" w:rsidR="00C8533A" w:rsidRPr="006B329A" w:rsidRDefault="00C8533A" w:rsidP="006B329A">
            <w:pPr>
              <w:pStyle w:val="TAC"/>
            </w:pPr>
            <w:r w:rsidRPr="006B329A">
              <w:t>V</w:t>
            </w:r>
          </w:p>
        </w:tc>
        <w:tc>
          <w:tcPr>
            <w:tcW w:w="992" w:type="dxa"/>
            <w:tcBorders>
              <w:left w:val="single" w:sz="4" w:space="0" w:color="auto"/>
              <w:bottom w:val="single" w:sz="4" w:space="0" w:color="auto"/>
            </w:tcBorders>
          </w:tcPr>
          <w:p w14:paraId="10E27ADF" w14:textId="77777777" w:rsidR="00C8533A" w:rsidRPr="006B329A" w:rsidRDefault="00C8533A" w:rsidP="006B329A">
            <w:pPr>
              <w:pStyle w:val="TAC"/>
            </w:pPr>
            <w:r w:rsidRPr="006B329A">
              <w:t>1</w:t>
            </w:r>
          </w:p>
        </w:tc>
      </w:tr>
      <w:tr w:rsidR="00C8533A" w:rsidRPr="006B329A" w14:paraId="13CF4BF6"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4E9A2432" w14:textId="77777777" w:rsidR="00C8533A" w:rsidRPr="006B329A" w:rsidRDefault="00C8533A" w:rsidP="006B329A">
            <w:pPr>
              <w:pStyle w:val="TAL"/>
            </w:pPr>
            <w:r w:rsidRPr="006B329A">
              <w:t>Message type</w:t>
            </w:r>
          </w:p>
        </w:tc>
        <w:tc>
          <w:tcPr>
            <w:tcW w:w="1488" w:type="dxa"/>
            <w:tcBorders>
              <w:top w:val="single" w:sz="4" w:space="0" w:color="auto"/>
              <w:left w:val="single" w:sz="4" w:space="0" w:color="auto"/>
              <w:bottom w:val="single" w:sz="4" w:space="0" w:color="auto"/>
              <w:right w:val="single" w:sz="4" w:space="0" w:color="auto"/>
            </w:tcBorders>
          </w:tcPr>
          <w:p w14:paraId="0A6B6809" w14:textId="77777777" w:rsidR="00C8533A" w:rsidRPr="006B329A" w:rsidRDefault="00C8533A" w:rsidP="006B329A">
            <w:pPr>
              <w:pStyle w:val="TAC"/>
            </w:pPr>
            <w:r w:rsidRPr="006B329A">
              <w:t>9.2</w:t>
            </w:r>
          </w:p>
        </w:tc>
        <w:tc>
          <w:tcPr>
            <w:tcW w:w="1347" w:type="dxa"/>
            <w:tcBorders>
              <w:top w:val="single" w:sz="4" w:space="0" w:color="auto"/>
              <w:left w:val="single" w:sz="4" w:space="0" w:color="auto"/>
              <w:bottom w:val="single" w:sz="4" w:space="0" w:color="auto"/>
              <w:right w:val="single" w:sz="4" w:space="0" w:color="auto"/>
            </w:tcBorders>
          </w:tcPr>
          <w:p w14:paraId="5582DAE3" w14:textId="77777777" w:rsidR="00C8533A" w:rsidRPr="006B329A" w:rsidRDefault="00C8533A" w:rsidP="006B329A">
            <w:pPr>
              <w:pStyle w:val="TAC"/>
            </w:pPr>
            <w:r w:rsidRPr="006B329A">
              <w:t>M</w:t>
            </w:r>
          </w:p>
        </w:tc>
        <w:tc>
          <w:tcPr>
            <w:tcW w:w="992" w:type="dxa"/>
            <w:tcBorders>
              <w:top w:val="single" w:sz="4" w:space="0" w:color="auto"/>
              <w:left w:val="single" w:sz="4" w:space="0" w:color="auto"/>
              <w:bottom w:val="single" w:sz="4" w:space="0" w:color="auto"/>
              <w:right w:val="single" w:sz="4" w:space="0" w:color="auto"/>
            </w:tcBorders>
          </w:tcPr>
          <w:p w14:paraId="18142A75" w14:textId="77777777" w:rsidR="00C8533A" w:rsidRPr="006B329A" w:rsidRDefault="00C8533A" w:rsidP="006B329A">
            <w:pPr>
              <w:pStyle w:val="TAC"/>
            </w:pPr>
            <w:r w:rsidRPr="006B329A">
              <w:t>V</w:t>
            </w:r>
          </w:p>
        </w:tc>
        <w:tc>
          <w:tcPr>
            <w:tcW w:w="992" w:type="dxa"/>
            <w:tcBorders>
              <w:top w:val="single" w:sz="4" w:space="0" w:color="auto"/>
              <w:left w:val="single" w:sz="4" w:space="0" w:color="auto"/>
              <w:bottom w:val="single" w:sz="4" w:space="0" w:color="auto"/>
            </w:tcBorders>
          </w:tcPr>
          <w:p w14:paraId="58AD84DF" w14:textId="77777777" w:rsidR="00C8533A" w:rsidRPr="006B329A" w:rsidRDefault="00C8533A" w:rsidP="006B329A">
            <w:pPr>
              <w:pStyle w:val="TAC"/>
            </w:pPr>
            <w:r w:rsidRPr="006B329A">
              <w:t>1</w:t>
            </w:r>
          </w:p>
        </w:tc>
      </w:tr>
      <w:tr w:rsidR="00C8533A" w:rsidRPr="006B329A" w14:paraId="5433DCA9"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12A1D3E4" w14:textId="77777777" w:rsidR="00C8533A" w:rsidRPr="006B329A" w:rsidRDefault="00C8533A" w:rsidP="006B329A">
            <w:pPr>
              <w:pStyle w:val="TAL"/>
            </w:pPr>
            <w:r w:rsidRPr="006B329A">
              <w:t>Channel number</w:t>
            </w:r>
          </w:p>
        </w:tc>
        <w:tc>
          <w:tcPr>
            <w:tcW w:w="1488" w:type="dxa"/>
            <w:tcBorders>
              <w:top w:val="single" w:sz="4" w:space="0" w:color="auto"/>
              <w:left w:val="single" w:sz="4" w:space="0" w:color="auto"/>
              <w:bottom w:val="single" w:sz="4" w:space="0" w:color="auto"/>
              <w:right w:val="single" w:sz="4" w:space="0" w:color="auto"/>
            </w:tcBorders>
          </w:tcPr>
          <w:p w14:paraId="654A9C28" w14:textId="77777777" w:rsidR="00C8533A" w:rsidRPr="006B329A" w:rsidRDefault="00C8533A" w:rsidP="006B329A">
            <w:pPr>
              <w:pStyle w:val="TAC"/>
            </w:pPr>
            <w:r w:rsidRPr="006B329A">
              <w:t>9.3.1</w:t>
            </w:r>
          </w:p>
        </w:tc>
        <w:tc>
          <w:tcPr>
            <w:tcW w:w="1347" w:type="dxa"/>
            <w:tcBorders>
              <w:top w:val="single" w:sz="4" w:space="0" w:color="auto"/>
              <w:left w:val="single" w:sz="4" w:space="0" w:color="auto"/>
              <w:bottom w:val="single" w:sz="4" w:space="0" w:color="auto"/>
              <w:right w:val="single" w:sz="4" w:space="0" w:color="auto"/>
            </w:tcBorders>
          </w:tcPr>
          <w:p w14:paraId="7A558B8F" w14:textId="77777777" w:rsidR="00C8533A" w:rsidRPr="006B329A" w:rsidRDefault="00C8533A" w:rsidP="006B329A">
            <w:pPr>
              <w:pStyle w:val="TAC"/>
            </w:pPr>
            <w:r w:rsidRPr="006B329A">
              <w:t>M</w:t>
            </w:r>
          </w:p>
        </w:tc>
        <w:tc>
          <w:tcPr>
            <w:tcW w:w="992" w:type="dxa"/>
            <w:tcBorders>
              <w:top w:val="single" w:sz="4" w:space="0" w:color="auto"/>
              <w:left w:val="single" w:sz="4" w:space="0" w:color="auto"/>
              <w:bottom w:val="single" w:sz="4" w:space="0" w:color="auto"/>
              <w:right w:val="single" w:sz="4" w:space="0" w:color="auto"/>
            </w:tcBorders>
          </w:tcPr>
          <w:p w14:paraId="3ED7F5C5" w14:textId="77777777" w:rsidR="00C8533A" w:rsidRPr="006B329A" w:rsidRDefault="00C8533A" w:rsidP="006B329A">
            <w:pPr>
              <w:pStyle w:val="TAC"/>
            </w:pPr>
            <w:r w:rsidRPr="006B329A">
              <w:t>TV</w:t>
            </w:r>
          </w:p>
        </w:tc>
        <w:tc>
          <w:tcPr>
            <w:tcW w:w="992" w:type="dxa"/>
            <w:tcBorders>
              <w:top w:val="single" w:sz="4" w:space="0" w:color="auto"/>
              <w:left w:val="single" w:sz="4" w:space="0" w:color="auto"/>
              <w:bottom w:val="single" w:sz="4" w:space="0" w:color="auto"/>
            </w:tcBorders>
          </w:tcPr>
          <w:p w14:paraId="7DFC541D" w14:textId="77777777" w:rsidR="00C8533A" w:rsidRPr="006B329A" w:rsidRDefault="00C8533A" w:rsidP="006B329A">
            <w:pPr>
              <w:pStyle w:val="TAC"/>
            </w:pPr>
            <w:r w:rsidRPr="006B329A">
              <w:t>2</w:t>
            </w:r>
          </w:p>
        </w:tc>
      </w:tr>
      <w:tr w:rsidR="00C8533A" w:rsidRPr="006B329A" w14:paraId="6825EC5C"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64A5309C" w14:textId="77777777" w:rsidR="00C8533A" w:rsidRPr="006B329A" w:rsidRDefault="00C8533A" w:rsidP="006B329A">
            <w:pPr>
              <w:pStyle w:val="TAL"/>
            </w:pPr>
            <w:r w:rsidRPr="006B329A">
              <w:t>Activation Type</w:t>
            </w:r>
          </w:p>
        </w:tc>
        <w:tc>
          <w:tcPr>
            <w:tcW w:w="1488" w:type="dxa"/>
            <w:tcBorders>
              <w:top w:val="single" w:sz="4" w:space="0" w:color="auto"/>
              <w:left w:val="single" w:sz="4" w:space="0" w:color="auto"/>
              <w:bottom w:val="single" w:sz="4" w:space="0" w:color="auto"/>
              <w:right w:val="single" w:sz="4" w:space="0" w:color="auto"/>
            </w:tcBorders>
          </w:tcPr>
          <w:p w14:paraId="3046BC1F" w14:textId="77777777" w:rsidR="00C8533A" w:rsidRPr="006B329A" w:rsidRDefault="00C8533A" w:rsidP="006B329A">
            <w:pPr>
              <w:pStyle w:val="TAC"/>
            </w:pPr>
            <w:r w:rsidRPr="006B329A">
              <w:t>9.3.3</w:t>
            </w:r>
          </w:p>
        </w:tc>
        <w:tc>
          <w:tcPr>
            <w:tcW w:w="1347" w:type="dxa"/>
            <w:tcBorders>
              <w:top w:val="single" w:sz="4" w:space="0" w:color="auto"/>
              <w:left w:val="single" w:sz="4" w:space="0" w:color="auto"/>
              <w:bottom w:val="single" w:sz="4" w:space="0" w:color="auto"/>
              <w:right w:val="single" w:sz="4" w:space="0" w:color="auto"/>
            </w:tcBorders>
          </w:tcPr>
          <w:p w14:paraId="24ABB6DF" w14:textId="77777777" w:rsidR="00C8533A" w:rsidRPr="006B329A" w:rsidRDefault="00C8533A" w:rsidP="006B329A">
            <w:pPr>
              <w:pStyle w:val="TAC"/>
            </w:pPr>
            <w:r w:rsidRPr="006B329A">
              <w:t>M</w:t>
            </w:r>
          </w:p>
        </w:tc>
        <w:tc>
          <w:tcPr>
            <w:tcW w:w="992" w:type="dxa"/>
            <w:tcBorders>
              <w:top w:val="single" w:sz="4" w:space="0" w:color="auto"/>
              <w:left w:val="single" w:sz="4" w:space="0" w:color="auto"/>
              <w:bottom w:val="single" w:sz="4" w:space="0" w:color="auto"/>
              <w:right w:val="single" w:sz="4" w:space="0" w:color="auto"/>
            </w:tcBorders>
          </w:tcPr>
          <w:p w14:paraId="6A935908" w14:textId="77777777" w:rsidR="00C8533A" w:rsidRPr="006B329A" w:rsidRDefault="00C8533A" w:rsidP="006B329A">
            <w:pPr>
              <w:pStyle w:val="TAC"/>
            </w:pPr>
            <w:r w:rsidRPr="006B329A">
              <w:t>TV</w:t>
            </w:r>
          </w:p>
        </w:tc>
        <w:tc>
          <w:tcPr>
            <w:tcW w:w="992" w:type="dxa"/>
            <w:tcBorders>
              <w:top w:val="single" w:sz="4" w:space="0" w:color="auto"/>
              <w:left w:val="single" w:sz="4" w:space="0" w:color="auto"/>
              <w:bottom w:val="single" w:sz="4" w:space="0" w:color="auto"/>
            </w:tcBorders>
          </w:tcPr>
          <w:p w14:paraId="31CB87CF" w14:textId="77777777" w:rsidR="00C8533A" w:rsidRPr="006B329A" w:rsidRDefault="00C8533A" w:rsidP="006B329A">
            <w:pPr>
              <w:pStyle w:val="TAC"/>
              <w:rPr>
                <w:lang w:val="fr-FR"/>
              </w:rPr>
            </w:pPr>
            <w:r w:rsidRPr="006B329A">
              <w:rPr>
                <w:lang w:val="fr-FR"/>
              </w:rPr>
              <w:t>2</w:t>
            </w:r>
          </w:p>
        </w:tc>
      </w:tr>
      <w:tr w:rsidR="00C8533A" w:rsidRPr="006B329A" w14:paraId="1C644816"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11E96F4C" w14:textId="77777777" w:rsidR="00C8533A" w:rsidRPr="006B329A" w:rsidRDefault="00C8533A" w:rsidP="006B329A">
            <w:pPr>
              <w:pStyle w:val="TAL"/>
              <w:rPr>
                <w:lang w:val="fr-FR"/>
              </w:rPr>
            </w:pPr>
            <w:r w:rsidRPr="006B329A">
              <w:rPr>
                <w:lang w:val="fr-FR"/>
              </w:rPr>
              <w:t>Channel Mode</w:t>
            </w:r>
          </w:p>
        </w:tc>
        <w:tc>
          <w:tcPr>
            <w:tcW w:w="1488" w:type="dxa"/>
            <w:tcBorders>
              <w:top w:val="single" w:sz="4" w:space="0" w:color="auto"/>
              <w:left w:val="single" w:sz="4" w:space="0" w:color="auto"/>
              <w:bottom w:val="single" w:sz="4" w:space="0" w:color="auto"/>
              <w:right w:val="single" w:sz="4" w:space="0" w:color="auto"/>
            </w:tcBorders>
          </w:tcPr>
          <w:p w14:paraId="435F8356" w14:textId="77777777" w:rsidR="00C8533A" w:rsidRPr="006B329A" w:rsidRDefault="00C8533A" w:rsidP="006B329A">
            <w:pPr>
              <w:pStyle w:val="TAC"/>
              <w:rPr>
                <w:lang w:val="fr-FR"/>
              </w:rPr>
            </w:pPr>
            <w:r w:rsidRPr="006B329A">
              <w:rPr>
                <w:lang w:val="fr-FR"/>
              </w:rPr>
              <w:t>9.3.6</w:t>
            </w:r>
          </w:p>
        </w:tc>
        <w:tc>
          <w:tcPr>
            <w:tcW w:w="1347" w:type="dxa"/>
            <w:tcBorders>
              <w:top w:val="single" w:sz="4" w:space="0" w:color="auto"/>
              <w:left w:val="single" w:sz="4" w:space="0" w:color="auto"/>
              <w:bottom w:val="single" w:sz="4" w:space="0" w:color="auto"/>
              <w:right w:val="single" w:sz="4" w:space="0" w:color="auto"/>
            </w:tcBorders>
          </w:tcPr>
          <w:p w14:paraId="423E5415" w14:textId="77777777" w:rsidR="00C8533A" w:rsidRPr="006B329A" w:rsidRDefault="00C8533A" w:rsidP="006B329A">
            <w:pPr>
              <w:pStyle w:val="TAC"/>
              <w:rPr>
                <w:lang w:val="fr-FR"/>
              </w:rPr>
            </w:pPr>
            <w:r w:rsidRPr="006B329A">
              <w:rPr>
                <w:lang w:val="fr-FR"/>
              </w:rPr>
              <w:t>M</w:t>
            </w:r>
          </w:p>
        </w:tc>
        <w:tc>
          <w:tcPr>
            <w:tcW w:w="992" w:type="dxa"/>
            <w:tcBorders>
              <w:top w:val="single" w:sz="4" w:space="0" w:color="auto"/>
              <w:left w:val="single" w:sz="4" w:space="0" w:color="auto"/>
              <w:bottom w:val="single" w:sz="4" w:space="0" w:color="auto"/>
              <w:right w:val="single" w:sz="4" w:space="0" w:color="auto"/>
            </w:tcBorders>
          </w:tcPr>
          <w:p w14:paraId="6C2C7B4C" w14:textId="77777777" w:rsidR="00C8533A" w:rsidRPr="006B329A" w:rsidRDefault="00C8533A" w:rsidP="006B329A">
            <w:pPr>
              <w:pStyle w:val="TAC"/>
            </w:pPr>
            <w:r w:rsidRPr="006B329A">
              <w:t>TLV</w:t>
            </w:r>
          </w:p>
        </w:tc>
        <w:tc>
          <w:tcPr>
            <w:tcW w:w="992" w:type="dxa"/>
            <w:tcBorders>
              <w:top w:val="single" w:sz="4" w:space="0" w:color="auto"/>
              <w:left w:val="single" w:sz="4" w:space="0" w:color="auto"/>
              <w:bottom w:val="single" w:sz="4" w:space="0" w:color="auto"/>
            </w:tcBorders>
          </w:tcPr>
          <w:p w14:paraId="0183125E" w14:textId="77777777" w:rsidR="00C8533A" w:rsidRPr="006B329A" w:rsidRDefault="00C8533A" w:rsidP="006B329A">
            <w:pPr>
              <w:pStyle w:val="TAC"/>
            </w:pPr>
            <w:r w:rsidRPr="006B329A">
              <w:t>8</w:t>
            </w:r>
            <w:r w:rsidRPr="006B329A">
              <w:noBreakHyphen/>
              <w:t>9</w:t>
            </w:r>
          </w:p>
        </w:tc>
      </w:tr>
      <w:tr w:rsidR="00C8533A" w:rsidRPr="006B329A" w14:paraId="184CE654"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4E2E46B7" w14:textId="77777777" w:rsidR="00C8533A" w:rsidRPr="006B329A" w:rsidRDefault="00C8533A" w:rsidP="006B329A">
            <w:pPr>
              <w:pStyle w:val="TAL"/>
            </w:pPr>
            <w:r w:rsidRPr="006B329A">
              <w:t>Channel Identification</w:t>
            </w:r>
          </w:p>
        </w:tc>
        <w:tc>
          <w:tcPr>
            <w:tcW w:w="1488" w:type="dxa"/>
            <w:tcBorders>
              <w:top w:val="single" w:sz="4" w:space="0" w:color="auto"/>
              <w:left w:val="single" w:sz="4" w:space="0" w:color="auto"/>
              <w:bottom w:val="single" w:sz="4" w:space="0" w:color="auto"/>
              <w:right w:val="single" w:sz="4" w:space="0" w:color="auto"/>
            </w:tcBorders>
          </w:tcPr>
          <w:p w14:paraId="605BADD6" w14:textId="77777777" w:rsidR="00C8533A" w:rsidRPr="006B329A" w:rsidRDefault="00C8533A" w:rsidP="006B329A">
            <w:pPr>
              <w:pStyle w:val="TAC"/>
            </w:pPr>
            <w:r w:rsidRPr="006B329A">
              <w:t>9.3.5</w:t>
            </w:r>
          </w:p>
        </w:tc>
        <w:tc>
          <w:tcPr>
            <w:tcW w:w="1347" w:type="dxa"/>
            <w:tcBorders>
              <w:top w:val="single" w:sz="4" w:space="0" w:color="auto"/>
              <w:left w:val="single" w:sz="4" w:space="0" w:color="auto"/>
              <w:bottom w:val="single" w:sz="4" w:space="0" w:color="auto"/>
              <w:right w:val="single" w:sz="4" w:space="0" w:color="auto"/>
            </w:tcBorders>
          </w:tcPr>
          <w:p w14:paraId="3828DAB0" w14:textId="77777777" w:rsidR="00C8533A" w:rsidRPr="006B329A" w:rsidRDefault="00C8533A" w:rsidP="006B329A">
            <w:pPr>
              <w:pStyle w:val="TAC"/>
            </w:pPr>
            <w:r w:rsidRPr="006B329A">
              <w:t>O 7)</w:t>
            </w:r>
          </w:p>
        </w:tc>
        <w:tc>
          <w:tcPr>
            <w:tcW w:w="992" w:type="dxa"/>
            <w:tcBorders>
              <w:top w:val="single" w:sz="4" w:space="0" w:color="auto"/>
              <w:left w:val="single" w:sz="4" w:space="0" w:color="auto"/>
              <w:bottom w:val="single" w:sz="4" w:space="0" w:color="auto"/>
              <w:right w:val="single" w:sz="4" w:space="0" w:color="auto"/>
            </w:tcBorders>
          </w:tcPr>
          <w:p w14:paraId="125A53A7" w14:textId="77777777" w:rsidR="00C8533A" w:rsidRPr="006B329A" w:rsidRDefault="00C8533A" w:rsidP="006B329A">
            <w:pPr>
              <w:pStyle w:val="TAC"/>
            </w:pPr>
            <w:r w:rsidRPr="006B329A">
              <w:t>TLV</w:t>
            </w:r>
          </w:p>
        </w:tc>
        <w:tc>
          <w:tcPr>
            <w:tcW w:w="992" w:type="dxa"/>
            <w:tcBorders>
              <w:top w:val="single" w:sz="4" w:space="0" w:color="auto"/>
              <w:left w:val="single" w:sz="4" w:space="0" w:color="auto"/>
              <w:bottom w:val="single" w:sz="4" w:space="0" w:color="auto"/>
            </w:tcBorders>
          </w:tcPr>
          <w:p w14:paraId="2E47EC9C" w14:textId="77777777" w:rsidR="00C8533A" w:rsidRPr="006B329A" w:rsidRDefault="00C8533A" w:rsidP="006B329A">
            <w:pPr>
              <w:pStyle w:val="TAC"/>
            </w:pPr>
            <w:r w:rsidRPr="006B329A">
              <w:t>8</w:t>
            </w:r>
          </w:p>
        </w:tc>
      </w:tr>
      <w:tr w:rsidR="00C8533A" w:rsidRPr="006B329A" w14:paraId="3031498C"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592CED32" w14:textId="77777777" w:rsidR="00C8533A" w:rsidRPr="006B329A" w:rsidRDefault="00C8533A" w:rsidP="006B329A">
            <w:pPr>
              <w:pStyle w:val="TAL"/>
            </w:pPr>
            <w:r w:rsidRPr="006B329A">
              <w:t>Encryption information</w:t>
            </w:r>
          </w:p>
        </w:tc>
        <w:tc>
          <w:tcPr>
            <w:tcW w:w="1488" w:type="dxa"/>
            <w:tcBorders>
              <w:top w:val="single" w:sz="4" w:space="0" w:color="auto"/>
              <w:left w:val="single" w:sz="4" w:space="0" w:color="auto"/>
              <w:bottom w:val="single" w:sz="4" w:space="0" w:color="auto"/>
              <w:right w:val="single" w:sz="4" w:space="0" w:color="auto"/>
            </w:tcBorders>
          </w:tcPr>
          <w:p w14:paraId="2B947859" w14:textId="77777777" w:rsidR="00C8533A" w:rsidRPr="006B329A" w:rsidRDefault="00C8533A" w:rsidP="006B329A">
            <w:pPr>
              <w:pStyle w:val="TAC"/>
            </w:pPr>
            <w:r w:rsidRPr="006B329A">
              <w:t>9.3.7</w:t>
            </w:r>
          </w:p>
        </w:tc>
        <w:tc>
          <w:tcPr>
            <w:tcW w:w="1347" w:type="dxa"/>
            <w:tcBorders>
              <w:top w:val="single" w:sz="4" w:space="0" w:color="auto"/>
              <w:left w:val="single" w:sz="4" w:space="0" w:color="auto"/>
              <w:bottom w:val="single" w:sz="4" w:space="0" w:color="auto"/>
              <w:right w:val="single" w:sz="4" w:space="0" w:color="auto"/>
            </w:tcBorders>
          </w:tcPr>
          <w:p w14:paraId="79D9B85C" w14:textId="77777777" w:rsidR="00C8533A" w:rsidRPr="006B329A" w:rsidRDefault="00C8533A" w:rsidP="006B329A">
            <w:pPr>
              <w:pStyle w:val="TAC"/>
            </w:pPr>
            <w:r w:rsidRPr="006B329A">
              <w:t>O 1)</w:t>
            </w:r>
          </w:p>
        </w:tc>
        <w:tc>
          <w:tcPr>
            <w:tcW w:w="992" w:type="dxa"/>
            <w:tcBorders>
              <w:top w:val="single" w:sz="4" w:space="0" w:color="auto"/>
              <w:left w:val="single" w:sz="4" w:space="0" w:color="auto"/>
              <w:bottom w:val="single" w:sz="4" w:space="0" w:color="auto"/>
              <w:right w:val="single" w:sz="4" w:space="0" w:color="auto"/>
            </w:tcBorders>
          </w:tcPr>
          <w:p w14:paraId="30828CF2" w14:textId="77777777" w:rsidR="00C8533A" w:rsidRPr="006B329A" w:rsidRDefault="00C8533A" w:rsidP="006B329A">
            <w:pPr>
              <w:pStyle w:val="TAC"/>
            </w:pPr>
            <w:r w:rsidRPr="006B329A">
              <w:t>TLV</w:t>
            </w:r>
          </w:p>
        </w:tc>
        <w:tc>
          <w:tcPr>
            <w:tcW w:w="992" w:type="dxa"/>
            <w:tcBorders>
              <w:top w:val="single" w:sz="4" w:space="0" w:color="auto"/>
              <w:left w:val="single" w:sz="4" w:space="0" w:color="auto"/>
              <w:bottom w:val="single" w:sz="4" w:space="0" w:color="auto"/>
            </w:tcBorders>
          </w:tcPr>
          <w:p w14:paraId="1B65EC91" w14:textId="77777777" w:rsidR="00C8533A" w:rsidRPr="006B329A" w:rsidRDefault="00C8533A" w:rsidP="006B329A">
            <w:pPr>
              <w:pStyle w:val="TAC"/>
            </w:pPr>
            <w:r w:rsidRPr="006B329A">
              <w:t>&gt;=3</w:t>
            </w:r>
          </w:p>
        </w:tc>
      </w:tr>
      <w:tr w:rsidR="00C8533A" w:rsidRPr="006B329A" w14:paraId="401956C6"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6DDF55A6" w14:textId="77777777" w:rsidR="00C8533A" w:rsidRPr="006B329A" w:rsidRDefault="00C8533A" w:rsidP="006B329A">
            <w:pPr>
              <w:pStyle w:val="TAL"/>
            </w:pPr>
            <w:r w:rsidRPr="006B329A">
              <w:t>Handover Reference</w:t>
            </w:r>
          </w:p>
        </w:tc>
        <w:tc>
          <w:tcPr>
            <w:tcW w:w="1488" w:type="dxa"/>
            <w:tcBorders>
              <w:top w:val="single" w:sz="4" w:space="0" w:color="auto"/>
              <w:left w:val="single" w:sz="4" w:space="0" w:color="auto"/>
              <w:bottom w:val="single" w:sz="4" w:space="0" w:color="auto"/>
              <w:right w:val="single" w:sz="4" w:space="0" w:color="auto"/>
            </w:tcBorders>
          </w:tcPr>
          <w:p w14:paraId="2BE5C0AF" w14:textId="77777777" w:rsidR="00C8533A" w:rsidRPr="006B329A" w:rsidRDefault="00C8533A" w:rsidP="006B329A">
            <w:pPr>
              <w:pStyle w:val="TAC"/>
            </w:pPr>
            <w:r w:rsidRPr="006B329A">
              <w:t>9.3.9</w:t>
            </w:r>
          </w:p>
        </w:tc>
        <w:tc>
          <w:tcPr>
            <w:tcW w:w="1347" w:type="dxa"/>
            <w:tcBorders>
              <w:top w:val="single" w:sz="4" w:space="0" w:color="auto"/>
              <w:left w:val="single" w:sz="4" w:space="0" w:color="auto"/>
              <w:bottom w:val="single" w:sz="4" w:space="0" w:color="auto"/>
              <w:right w:val="single" w:sz="4" w:space="0" w:color="auto"/>
            </w:tcBorders>
          </w:tcPr>
          <w:p w14:paraId="281DCB53" w14:textId="77777777" w:rsidR="00C8533A" w:rsidRPr="006B329A" w:rsidRDefault="00C8533A" w:rsidP="006B329A">
            <w:pPr>
              <w:pStyle w:val="TAC"/>
            </w:pPr>
            <w:r w:rsidRPr="006B329A">
              <w:t>C 2)</w:t>
            </w:r>
          </w:p>
        </w:tc>
        <w:tc>
          <w:tcPr>
            <w:tcW w:w="992" w:type="dxa"/>
            <w:tcBorders>
              <w:top w:val="single" w:sz="4" w:space="0" w:color="auto"/>
              <w:left w:val="single" w:sz="4" w:space="0" w:color="auto"/>
              <w:bottom w:val="single" w:sz="4" w:space="0" w:color="auto"/>
              <w:right w:val="single" w:sz="4" w:space="0" w:color="auto"/>
            </w:tcBorders>
          </w:tcPr>
          <w:p w14:paraId="1A0DE926" w14:textId="77777777" w:rsidR="00C8533A" w:rsidRPr="006B329A" w:rsidRDefault="00C8533A" w:rsidP="006B329A">
            <w:pPr>
              <w:pStyle w:val="TAC"/>
            </w:pPr>
            <w:r w:rsidRPr="006B329A">
              <w:t>TV</w:t>
            </w:r>
          </w:p>
        </w:tc>
        <w:tc>
          <w:tcPr>
            <w:tcW w:w="992" w:type="dxa"/>
            <w:tcBorders>
              <w:top w:val="single" w:sz="4" w:space="0" w:color="auto"/>
              <w:left w:val="single" w:sz="4" w:space="0" w:color="auto"/>
              <w:bottom w:val="single" w:sz="4" w:space="0" w:color="auto"/>
            </w:tcBorders>
          </w:tcPr>
          <w:p w14:paraId="22B620E9" w14:textId="77777777" w:rsidR="00C8533A" w:rsidRPr="006B329A" w:rsidRDefault="00C8533A" w:rsidP="006B329A">
            <w:pPr>
              <w:pStyle w:val="TAC"/>
            </w:pPr>
            <w:r w:rsidRPr="006B329A">
              <w:t>2</w:t>
            </w:r>
          </w:p>
        </w:tc>
      </w:tr>
      <w:tr w:rsidR="00C8533A" w:rsidRPr="006B329A" w14:paraId="06CFA5FC"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2722B263" w14:textId="77777777" w:rsidR="00C8533A" w:rsidRPr="006B329A" w:rsidRDefault="00C8533A" w:rsidP="006B329A">
            <w:pPr>
              <w:pStyle w:val="TAL"/>
            </w:pPr>
            <w:r w:rsidRPr="006B329A">
              <w:t>BS Power</w:t>
            </w:r>
          </w:p>
        </w:tc>
        <w:tc>
          <w:tcPr>
            <w:tcW w:w="1488" w:type="dxa"/>
            <w:tcBorders>
              <w:top w:val="single" w:sz="4" w:space="0" w:color="auto"/>
              <w:left w:val="single" w:sz="4" w:space="0" w:color="auto"/>
              <w:bottom w:val="single" w:sz="4" w:space="0" w:color="auto"/>
              <w:right w:val="single" w:sz="4" w:space="0" w:color="auto"/>
            </w:tcBorders>
          </w:tcPr>
          <w:p w14:paraId="79224C3D" w14:textId="77777777" w:rsidR="00C8533A" w:rsidRPr="006B329A" w:rsidRDefault="00C8533A" w:rsidP="006B329A">
            <w:pPr>
              <w:pStyle w:val="TAC"/>
            </w:pPr>
            <w:r w:rsidRPr="006B329A">
              <w:t>9.3.4</w:t>
            </w:r>
          </w:p>
        </w:tc>
        <w:tc>
          <w:tcPr>
            <w:tcW w:w="1347" w:type="dxa"/>
            <w:tcBorders>
              <w:top w:val="single" w:sz="4" w:space="0" w:color="auto"/>
              <w:left w:val="single" w:sz="4" w:space="0" w:color="auto"/>
              <w:bottom w:val="single" w:sz="4" w:space="0" w:color="auto"/>
              <w:right w:val="single" w:sz="4" w:space="0" w:color="auto"/>
            </w:tcBorders>
          </w:tcPr>
          <w:p w14:paraId="33D3BCEB" w14:textId="77777777" w:rsidR="00C8533A" w:rsidRPr="006B329A" w:rsidRDefault="00C8533A" w:rsidP="006B329A">
            <w:pPr>
              <w:pStyle w:val="TAC"/>
            </w:pPr>
            <w:r w:rsidRPr="006B329A">
              <w:t>O 3)</w:t>
            </w:r>
          </w:p>
        </w:tc>
        <w:tc>
          <w:tcPr>
            <w:tcW w:w="992" w:type="dxa"/>
            <w:tcBorders>
              <w:top w:val="single" w:sz="4" w:space="0" w:color="auto"/>
              <w:left w:val="single" w:sz="4" w:space="0" w:color="auto"/>
              <w:bottom w:val="single" w:sz="4" w:space="0" w:color="auto"/>
              <w:right w:val="single" w:sz="4" w:space="0" w:color="auto"/>
            </w:tcBorders>
          </w:tcPr>
          <w:p w14:paraId="5D03477B" w14:textId="77777777" w:rsidR="00C8533A" w:rsidRPr="006B329A" w:rsidRDefault="00C8533A" w:rsidP="006B329A">
            <w:pPr>
              <w:pStyle w:val="TAC"/>
            </w:pPr>
            <w:r w:rsidRPr="006B329A">
              <w:t>TV</w:t>
            </w:r>
          </w:p>
        </w:tc>
        <w:tc>
          <w:tcPr>
            <w:tcW w:w="992" w:type="dxa"/>
            <w:tcBorders>
              <w:top w:val="single" w:sz="4" w:space="0" w:color="auto"/>
              <w:left w:val="single" w:sz="4" w:space="0" w:color="auto"/>
              <w:bottom w:val="single" w:sz="4" w:space="0" w:color="auto"/>
            </w:tcBorders>
          </w:tcPr>
          <w:p w14:paraId="61DA17CB" w14:textId="77777777" w:rsidR="00C8533A" w:rsidRPr="006B329A" w:rsidRDefault="00C8533A" w:rsidP="006B329A">
            <w:pPr>
              <w:pStyle w:val="TAC"/>
            </w:pPr>
            <w:r w:rsidRPr="006B329A">
              <w:t>2</w:t>
            </w:r>
          </w:p>
        </w:tc>
      </w:tr>
      <w:tr w:rsidR="00C8533A" w:rsidRPr="006B329A" w14:paraId="1C5A81E3"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671F62DA" w14:textId="77777777" w:rsidR="00C8533A" w:rsidRPr="006B329A" w:rsidRDefault="00C8533A" w:rsidP="006B329A">
            <w:pPr>
              <w:pStyle w:val="TAL"/>
            </w:pPr>
            <w:r w:rsidRPr="006B329A">
              <w:t>MS Power</w:t>
            </w:r>
          </w:p>
        </w:tc>
        <w:tc>
          <w:tcPr>
            <w:tcW w:w="1488" w:type="dxa"/>
            <w:tcBorders>
              <w:top w:val="single" w:sz="4" w:space="0" w:color="auto"/>
              <w:left w:val="single" w:sz="4" w:space="0" w:color="auto"/>
              <w:bottom w:val="single" w:sz="4" w:space="0" w:color="auto"/>
              <w:right w:val="single" w:sz="4" w:space="0" w:color="auto"/>
            </w:tcBorders>
          </w:tcPr>
          <w:p w14:paraId="3A2028C7" w14:textId="77777777" w:rsidR="00C8533A" w:rsidRPr="006B329A" w:rsidRDefault="00C8533A" w:rsidP="006B329A">
            <w:pPr>
              <w:pStyle w:val="TAC"/>
            </w:pPr>
            <w:r w:rsidRPr="006B329A">
              <w:t>9.3.13</w:t>
            </w:r>
          </w:p>
        </w:tc>
        <w:tc>
          <w:tcPr>
            <w:tcW w:w="1347" w:type="dxa"/>
            <w:tcBorders>
              <w:top w:val="single" w:sz="4" w:space="0" w:color="auto"/>
              <w:left w:val="single" w:sz="4" w:space="0" w:color="auto"/>
              <w:bottom w:val="single" w:sz="4" w:space="0" w:color="auto"/>
              <w:right w:val="single" w:sz="4" w:space="0" w:color="auto"/>
            </w:tcBorders>
          </w:tcPr>
          <w:p w14:paraId="7EC91D20" w14:textId="77777777" w:rsidR="00C8533A" w:rsidRPr="006B329A" w:rsidRDefault="00C8533A" w:rsidP="006B329A">
            <w:pPr>
              <w:pStyle w:val="TAC"/>
            </w:pPr>
            <w:r w:rsidRPr="006B329A">
              <w:t>O 3)</w:t>
            </w:r>
          </w:p>
        </w:tc>
        <w:tc>
          <w:tcPr>
            <w:tcW w:w="992" w:type="dxa"/>
            <w:tcBorders>
              <w:top w:val="single" w:sz="4" w:space="0" w:color="auto"/>
              <w:left w:val="single" w:sz="4" w:space="0" w:color="auto"/>
              <w:bottom w:val="single" w:sz="4" w:space="0" w:color="auto"/>
              <w:right w:val="single" w:sz="4" w:space="0" w:color="auto"/>
            </w:tcBorders>
          </w:tcPr>
          <w:p w14:paraId="046F55BB" w14:textId="77777777" w:rsidR="00C8533A" w:rsidRPr="006B329A" w:rsidRDefault="00C8533A" w:rsidP="006B329A">
            <w:pPr>
              <w:pStyle w:val="TAC"/>
            </w:pPr>
            <w:r w:rsidRPr="006B329A">
              <w:t>TV</w:t>
            </w:r>
          </w:p>
        </w:tc>
        <w:tc>
          <w:tcPr>
            <w:tcW w:w="992" w:type="dxa"/>
            <w:tcBorders>
              <w:top w:val="single" w:sz="4" w:space="0" w:color="auto"/>
              <w:left w:val="single" w:sz="4" w:space="0" w:color="auto"/>
              <w:bottom w:val="single" w:sz="4" w:space="0" w:color="auto"/>
            </w:tcBorders>
          </w:tcPr>
          <w:p w14:paraId="3E389936" w14:textId="77777777" w:rsidR="00C8533A" w:rsidRPr="006B329A" w:rsidRDefault="00C8533A" w:rsidP="006B329A">
            <w:pPr>
              <w:pStyle w:val="TAC"/>
            </w:pPr>
            <w:r w:rsidRPr="006B329A">
              <w:t>2</w:t>
            </w:r>
          </w:p>
        </w:tc>
      </w:tr>
      <w:tr w:rsidR="00C8533A" w:rsidRPr="006B329A" w14:paraId="40C07040"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5735B010" w14:textId="77777777" w:rsidR="00C8533A" w:rsidRPr="006B329A" w:rsidRDefault="00C8533A" w:rsidP="006B329A">
            <w:pPr>
              <w:pStyle w:val="TAL"/>
            </w:pPr>
            <w:r w:rsidRPr="006B329A">
              <w:t>Timing Advance</w:t>
            </w:r>
          </w:p>
        </w:tc>
        <w:tc>
          <w:tcPr>
            <w:tcW w:w="1488" w:type="dxa"/>
            <w:tcBorders>
              <w:top w:val="single" w:sz="4" w:space="0" w:color="auto"/>
              <w:left w:val="single" w:sz="4" w:space="0" w:color="auto"/>
              <w:bottom w:val="single" w:sz="4" w:space="0" w:color="auto"/>
              <w:right w:val="single" w:sz="4" w:space="0" w:color="auto"/>
            </w:tcBorders>
          </w:tcPr>
          <w:p w14:paraId="41B04468" w14:textId="77777777" w:rsidR="00C8533A" w:rsidRPr="006B329A" w:rsidRDefault="00C8533A" w:rsidP="006B329A">
            <w:pPr>
              <w:pStyle w:val="TAC"/>
            </w:pPr>
            <w:r w:rsidRPr="006B329A">
              <w:t>9.3.24</w:t>
            </w:r>
          </w:p>
        </w:tc>
        <w:tc>
          <w:tcPr>
            <w:tcW w:w="1347" w:type="dxa"/>
            <w:tcBorders>
              <w:top w:val="single" w:sz="4" w:space="0" w:color="auto"/>
              <w:left w:val="single" w:sz="4" w:space="0" w:color="auto"/>
              <w:bottom w:val="single" w:sz="4" w:space="0" w:color="auto"/>
              <w:right w:val="single" w:sz="4" w:space="0" w:color="auto"/>
            </w:tcBorders>
          </w:tcPr>
          <w:p w14:paraId="223D2785" w14:textId="77777777" w:rsidR="00C8533A" w:rsidRPr="006B329A" w:rsidRDefault="00C8533A" w:rsidP="006B329A">
            <w:pPr>
              <w:pStyle w:val="TAC"/>
            </w:pPr>
            <w:r w:rsidRPr="006B329A">
              <w:t>C 3) 4)</w:t>
            </w:r>
          </w:p>
        </w:tc>
        <w:tc>
          <w:tcPr>
            <w:tcW w:w="992" w:type="dxa"/>
            <w:tcBorders>
              <w:top w:val="single" w:sz="4" w:space="0" w:color="auto"/>
              <w:left w:val="single" w:sz="4" w:space="0" w:color="auto"/>
              <w:bottom w:val="single" w:sz="4" w:space="0" w:color="auto"/>
              <w:right w:val="single" w:sz="4" w:space="0" w:color="auto"/>
            </w:tcBorders>
          </w:tcPr>
          <w:p w14:paraId="1F21D5B6" w14:textId="77777777" w:rsidR="00C8533A" w:rsidRPr="006B329A" w:rsidRDefault="00C8533A" w:rsidP="006B329A">
            <w:pPr>
              <w:pStyle w:val="TAC"/>
            </w:pPr>
            <w:r w:rsidRPr="006B329A">
              <w:t>TV</w:t>
            </w:r>
          </w:p>
        </w:tc>
        <w:tc>
          <w:tcPr>
            <w:tcW w:w="992" w:type="dxa"/>
            <w:tcBorders>
              <w:top w:val="single" w:sz="4" w:space="0" w:color="auto"/>
              <w:left w:val="single" w:sz="4" w:space="0" w:color="auto"/>
              <w:bottom w:val="single" w:sz="4" w:space="0" w:color="auto"/>
            </w:tcBorders>
          </w:tcPr>
          <w:p w14:paraId="70106A07" w14:textId="77777777" w:rsidR="00C8533A" w:rsidRPr="006B329A" w:rsidRDefault="00C8533A" w:rsidP="006B329A">
            <w:pPr>
              <w:pStyle w:val="TAC"/>
            </w:pPr>
            <w:r w:rsidRPr="006B329A">
              <w:t>2</w:t>
            </w:r>
          </w:p>
        </w:tc>
      </w:tr>
      <w:tr w:rsidR="00C8533A" w:rsidRPr="006B329A" w14:paraId="21D9AA09"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319F1BB2" w14:textId="77777777" w:rsidR="00C8533A" w:rsidRPr="006B329A" w:rsidRDefault="00C8533A" w:rsidP="006B329A">
            <w:pPr>
              <w:pStyle w:val="TAL"/>
            </w:pPr>
            <w:r w:rsidRPr="006B329A">
              <w:t>BS Power Parameters</w:t>
            </w:r>
          </w:p>
        </w:tc>
        <w:tc>
          <w:tcPr>
            <w:tcW w:w="1488" w:type="dxa"/>
            <w:tcBorders>
              <w:top w:val="single" w:sz="4" w:space="0" w:color="auto"/>
              <w:left w:val="single" w:sz="4" w:space="0" w:color="auto"/>
              <w:bottom w:val="single" w:sz="4" w:space="0" w:color="auto"/>
              <w:right w:val="single" w:sz="4" w:space="0" w:color="auto"/>
            </w:tcBorders>
          </w:tcPr>
          <w:p w14:paraId="3FF64A57" w14:textId="77777777" w:rsidR="00C8533A" w:rsidRPr="006B329A" w:rsidRDefault="00C8533A" w:rsidP="006B329A">
            <w:pPr>
              <w:pStyle w:val="TAC"/>
            </w:pPr>
            <w:r w:rsidRPr="006B329A">
              <w:t>9.3.32</w:t>
            </w:r>
          </w:p>
        </w:tc>
        <w:tc>
          <w:tcPr>
            <w:tcW w:w="1347" w:type="dxa"/>
            <w:tcBorders>
              <w:top w:val="single" w:sz="4" w:space="0" w:color="auto"/>
              <w:left w:val="single" w:sz="4" w:space="0" w:color="auto"/>
              <w:bottom w:val="single" w:sz="4" w:space="0" w:color="auto"/>
              <w:right w:val="single" w:sz="4" w:space="0" w:color="auto"/>
            </w:tcBorders>
          </w:tcPr>
          <w:p w14:paraId="668EBACD" w14:textId="77777777" w:rsidR="00C8533A" w:rsidRPr="006B329A" w:rsidRDefault="00C8533A" w:rsidP="006B329A">
            <w:pPr>
              <w:pStyle w:val="TAC"/>
            </w:pPr>
            <w:r w:rsidRPr="006B329A">
              <w:t>O 5)</w:t>
            </w:r>
          </w:p>
        </w:tc>
        <w:tc>
          <w:tcPr>
            <w:tcW w:w="992" w:type="dxa"/>
            <w:tcBorders>
              <w:top w:val="single" w:sz="4" w:space="0" w:color="auto"/>
              <w:left w:val="single" w:sz="4" w:space="0" w:color="auto"/>
              <w:bottom w:val="single" w:sz="4" w:space="0" w:color="auto"/>
              <w:right w:val="single" w:sz="4" w:space="0" w:color="auto"/>
            </w:tcBorders>
          </w:tcPr>
          <w:p w14:paraId="0CA14A74" w14:textId="77777777" w:rsidR="00C8533A" w:rsidRPr="006B329A" w:rsidRDefault="00C8533A" w:rsidP="006B329A">
            <w:pPr>
              <w:pStyle w:val="TAC"/>
            </w:pPr>
            <w:r w:rsidRPr="006B329A">
              <w:t>TLV</w:t>
            </w:r>
          </w:p>
        </w:tc>
        <w:tc>
          <w:tcPr>
            <w:tcW w:w="992" w:type="dxa"/>
            <w:tcBorders>
              <w:top w:val="single" w:sz="4" w:space="0" w:color="auto"/>
              <w:left w:val="single" w:sz="4" w:space="0" w:color="auto"/>
              <w:bottom w:val="single" w:sz="4" w:space="0" w:color="auto"/>
            </w:tcBorders>
          </w:tcPr>
          <w:p w14:paraId="22B200E9" w14:textId="77777777" w:rsidR="00C8533A" w:rsidRPr="006B329A" w:rsidRDefault="00C8533A" w:rsidP="006B329A">
            <w:pPr>
              <w:pStyle w:val="TAC"/>
            </w:pPr>
            <w:r w:rsidRPr="006B329A">
              <w:t>&gt;=2</w:t>
            </w:r>
          </w:p>
        </w:tc>
      </w:tr>
      <w:tr w:rsidR="00C8533A" w:rsidRPr="006B329A" w14:paraId="168B01D6"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365CE85F" w14:textId="77777777" w:rsidR="00C8533A" w:rsidRPr="006B329A" w:rsidRDefault="00C8533A" w:rsidP="006B329A">
            <w:pPr>
              <w:pStyle w:val="TAL"/>
            </w:pPr>
            <w:r w:rsidRPr="006B329A">
              <w:t>MS Power Parameters</w:t>
            </w:r>
          </w:p>
        </w:tc>
        <w:tc>
          <w:tcPr>
            <w:tcW w:w="1488" w:type="dxa"/>
            <w:tcBorders>
              <w:top w:val="single" w:sz="4" w:space="0" w:color="auto"/>
              <w:left w:val="single" w:sz="4" w:space="0" w:color="auto"/>
              <w:bottom w:val="single" w:sz="4" w:space="0" w:color="auto"/>
              <w:right w:val="single" w:sz="4" w:space="0" w:color="auto"/>
            </w:tcBorders>
          </w:tcPr>
          <w:p w14:paraId="254B5AD5" w14:textId="77777777" w:rsidR="00C8533A" w:rsidRPr="006B329A" w:rsidRDefault="00C8533A" w:rsidP="006B329A">
            <w:pPr>
              <w:pStyle w:val="TAC"/>
            </w:pPr>
            <w:r w:rsidRPr="006B329A">
              <w:t>9.3.31</w:t>
            </w:r>
          </w:p>
        </w:tc>
        <w:tc>
          <w:tcPr>
            <w:tcW w:w="1347" w:type="dxa"/>
            <w:tcBorders>
              <w:top w:val="single" w:sz="4" w:space="0" w:color="auto"/>
              <w:left w:val="single" w:sz="4" w:space="0" w:color="auto"/>
              <w:bottom w:val="single" w:sz="4" w:space="0" w:color="auto"/>
              <w:right w:val="single" w:sz="4" w:space="0" w:color="auto"/>
            </w:tcBorders>
          </w:tcPr>
          <w:p w14:paraId="56E85A72" w14:textId="77777777" w:rsidR="00C8533A" w:rsidRPr="006B329A" w:rsidRDefault="00C8533A" w:rsidP="006B329A">
            <w:pPr>
              <w:pStyle w:val="TAC"/>
            </w:pPr>
            <w:r w:rsidRPr="006B329A">
              <w:t>O 5)</w:t>
            </w:r>
          </w:p>
        </w:tc>
        <w:tc>
          <w:tcPr>
            <w:tcW w:w="992" w:type="dxa"/>
            <w:tcBorders>
              <w:top w:val="single" w:sz="4" w:space="0" w:color="auto"/>
              <w:left w:val="single" w:sz="4" w:space="0" w:color="auto"/>
              <w:bottom w:val="single" w:sz="4" w:space="0" w:color="auto"/>
              <w:right w:val="single" w:sz="4" w:space="0" w:color="auto"/>
            </w:tcBorders>
          </w:tcPr>
          <w:p w14:paraId="2AE2A2AE" w14:textId="77777777" w:rsidR="00C8533A" w:rsidRPr="006B329A" w:rsidRDefault="00C8533A" w:rsidP="006B329A">
            <w:pPr>
              <w:pStyle w:val="TAC"/>
            </w:pPr>
            <w:r w:rsidRPr="006B329A">
              <w:t>TLV</w:t>
            </w:r>
          </w:p>
        </w:tc>
        <w:tc>
          <w:tcPr>
            <w:tcW w:w="992" w:type="dxa"/>
            <w:tcBorders>
              <w:top w:val="single" w:sz="4" w:space="0" w:color="auto"/>
              <w:left w:val="single" w:sz="4" w:space="0" w:color="auto"/>
              <w:bottom w:val="single" w:sz="4" w:space="0" w:color="auto"/>
            </w:tcBorders>
          </w:tcPr>
          <w:p w14:paraId="5387A9D4" w14:textId="77777777" w:rsidR="00C8533A" w:rsidRPr="006B329A" w:rsidRDefault="00C8533A" w:rsidP="006B329A">
            <w:pPr>
              <w:pStyle w:val="TAC"/>
            </w:pPr>
            <w:r w:rsidRPr="006B329A">
              <w:t>&gt;=2</w:t>
            </w:r>
          </w:p>
        </w:tc>
      </w:tr>
      <w:tr w:rsidR="00C8533A" w:rsidRPr="006B329A" w14:paraId="62BD749B"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6DD21DB8" w14:textId="77777777" w:rsidR="00C8533A" w:rsidRPr="006B329A" w:rsidRDefault="00C8533A" w:rsidP="006B329A">
            <w:pPr>
              <w:pStyle w:val="TAL"/>
            </w:pPr>
            <w:r w:rsidRPr="006B329A">
              <w:t>Physical Context</w:t>
            </w:r>
          </w:p>
        </w:tc>
        <w:tc>
          <w:tcPr>
            <w:tcW w:w="1488" w:type="dxa"/>
            <w:tcBorders>
              <w:top w:val="single" w:sz="4" w:space="0" w:color="auto"/>
              <w:left w:val="single" w:sz="4" w:space="0" w:color="auto"/>
              <w:bottom w:val="single" w:sz="4" w:space="0" w:color="auto"/>
              <w:right w:val="single" w:sz="4" w:space="0" w:color="auto"/>
            </w:tcBorders>
          </w:tcPr>
          <w:p w14:paraId="30CB17C7" w14:textId="77777777" w:rsidR="00C8533A" w:rsidRPr="006B329A" w:rsidRDefault="00C8533A" w:rsidP="006B329A">
            <w:pPr>
              <w:pStyle w:val="TAC"/>
            </w:pPr>
            <w:r w:rsidRPr="006B329A">
              <w:t>9.3.16</w:t>
            </w:r>
          </w:p>
        </w:tc>
        <w:tc>
          <w:tcPr>
            <w:tcW w:w="1347" w:type="dxa"/>
            <w:tcBorders>
              <w:top w:val="single" w:sz="4" w:space="0" w:color="auto"/>
              <w:left w:val="single" w:sz="4" w:space="0" w:color="auto"/>
              <w:bottom w:val="single" w:sz="4" w:space="0" w:color="auto"/>
              <w:right w:val="single" w:sz="4" w:space="0" w:color="auto"/>
            </w:tcBorders>
          </w:tcPr>
          <w:p w14:paraId="7A5BF18D" w14:textId="77777777" w:rsidR="00C8533A" w:rsidRPr="006B329A" w:rsidRDefault="00C8533A" w:rsidP="006B329A">
            <w:pPr>
              <w:pStyle w:val="TAC"/>
            </w:pPr>
            <w:r w:rsidRPr="006B329A">
              <w:t>O 6)</w:t>
            </w:r>
          </w:p>
        </w:tc>
        <w:tc>
          <w:tcPr>
            <w:tcW w:w="992" w:type="dxa"/>
            <w:tcBorders>
              <w:top w:val="single" w:sz="4" w:space="0" w:color="auto"/>
              <w:left w:val="single" w:sz="4" w:space="0" w:color="auto"/>
              <w:bottom w:val="single" w:sz="4" w:space="0" w:color="auto"/>
              <w:right w:val="single" w:sz="4" w:space="0" w:color="auto"/>
            </w:tcBorders>
          </w:tcPr>
          <w:p w14:paraId="344E9A45" w14:textId="77777777" w:rsidR="00C8533A" w:rsidRPr="006B329A" w:rsidRDefault="00C8533A" w:rsidP="006B329A">
            <w:pPr>
              <w:pStyle w:val="TAC"/>
            </w:pPr>
            <w:r w:rsidRPr="006B329A">
              <w:t>TLV</w:t>
            </w:r>
          </w:p>
        </w:tc>
        <w:tc>
          <w:tcPr>
            <w:tcW w:w="992" w:type="dxa"/>
            <w:tcBorders>
              <w:top w:val="single" w:sz="4" w:space="0" w:color="auto"/>
              <w:left w:val="single" w:sz="4" w:space="0" w:color="auto"/>
              <w:bottom w:val="single" w:sz="4" w:space="0" w:color="auto"/>
            </w:tcBorders>
          </w:tcPr>
          <w:p w14:paraId="46812035" w14:textId="77777777" w:rsidR="00C8533A" w:rsidRPr="006B329A" w:rsidRDefault="00C8533A" w:rsidP="006B329A">
            <w:pPr>
              <w:pStyle w:val="TAC"/>
            </w:pPr>
            <w:r w:rsidRPr="006B329A">
              <w:t>&gt;=2</w:t>
            </w:r>
          </w:p>
        </w:tc>
      </w:tr>
      <w:tr w:rsidR="00C8533A" w:rsidRPr="006B329A" w14:paraId="0A195149"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192F58F8" w14:textId="77777777" w:rsidR="00C8533A" w:rsidRPr="006B329A" w:rsidRDefault="00C8533A" w:rsidP="006B329A">
            <w:pPr>
              <w:pStyle w:val="TAL"/>
            </w:pPr>
            <w:r w:rsidRPr="006B329A">
              <w:t>SACCH Information</w:t>
            </w:r>
          </w:p>
        </w:tc>
        <w:tc>
          <w:tcPr>
            <w:tcW w:w="1488" w:type="dxa"/>
            <w:tcBorders>
              <w:top w:val="single" w:sz="4" w:space="0" w:color="auto"/>
              <w:left w:val="single" w:sz="4" w:space="0" w:color="auto"/>
              <w:bottom w:val="single" w:sz="4" w:space="0" w:color="auto"/>
              <w:right w:val="single" w:sz="4" w:space="0" w:color="auto"/>
            </w:tcBorders>
          </w:tcPr>
          <w:p w14:paraId="4874E2D5" w14:textId="77777777" w:rsidR="00C8533A" w:rsidRPr="006B329A" w:rsidRDefault="00C8533A" w:rsidP="006B329A">
            <w:pPr>
              <w:pStyle w:val="TAC"/>
            </w:pPr>
            <w:r w:rsidRPr="006B329A">
              <w:t>9.3.29</w:t>
            </w:r>
          </w:p>
        </w:tc>
        <w:tc>
          <w:tcPr>
            <w:tcW w:w="1347" w:type="dxa"/>
            <w:tcBorders>
              <w:top w:val="single" w:sz="4" w:space="0" w:color="auto"/>
              <w:left w:val="single" w:sz="4" w:space="0" w:color="auto"/>
              <w:bottom w:val="single" w:sz="4" w:space="0" w:color="auto"/>
              <w:right w:val="single" w:sz="4" w:space="0" w:color="auto"/>
            </w:tcBorders>
          </w:tcPr>
          <w:p w14:paraId="472EDCD2" w14:textId="77777777" w:rsidR="00C8533A" w:rsidRPr="006B329A" w:rsidRDefault="00C8533A" w:rsidP="006B329A">
            <w:pPr>
              <w:pStyle w:val="TAC"/>
            </w:pPr>
            <w:r w:rsidRPr="006B329A">
              <w:t>O 8)</w:t>
            </w:r>
          </w:p>
        </w:tc>
        <w:tc>
          <w:tcPr>
            <w:tcW w:w="992" w:type="dxa"/>
            <w:tcBorders>
              <w:top w:val="single" w:sz="4" w:space="0" w:color="auto"/>
              <w:left w:val="single" w:sz="4" w:space="0" w:color="auto"/>
              <w:bottom w:val="single" w:sz="4" w:space="0" w:color="auto"/>
              <w:right w:val="single" w:sz="4" w:space="0" w:color="auto"/>
            </w:tcBorders>
          </w:tcPr>
          <w:p w14:paraId="6BDA3D27" w14:textId="77777777" w:rsidR="00C8533A" w:rsidRPr="006B329A" w:rsidRDefault="00C8533A" w:rsidP="006B329A">
            <w:pPr>
              <w:pStyle w:val="TAC"/>
            </w:pPr>
            <w:r w:rsidRPr="006B329A">
              <w:t>TLV</w:t>
            </w:r>
          </w:p>
        </w:tc>
        <w:tc>
          <w:tcPr>
            <w:tcW w:w="992" w:type="dxa"/>
            <w:tcBorders>
              <w:top w:val="single" w:sz="4" w:space="0" w:color="auto"/>
              <w:left w:val="single" w:sz="4" w:space="0" w:color="auto"/>
              <w:bottom w:val="single" w:sz="4" w:space="0" w:color="auto"/>
            </w:tcBorders>
          </w:tcPr>
          <w:p w14:paraId="2E68EB58" w14:textId="77777777" w:rsidR="00C8533A" w:rsidRPr="006B329A" w:rsidRDefault="00C8533A" w:rsidP="006B329A">
            <w:pPr>
              <w:pStyle w:val="TAC"/>
            </w:pPr>
            <w:r w:rsidRPr="006B329A">
              <w:t>&gt;=3</w:t>
            </w:r>
          </w:p>
        </w:tc>
      </w:tr>
      <w:tr w:rsidR="00C8533A" w:rsidRPr="006B329A" w14:paraId="3F4B4FEA"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0850077C" w14:textId="77777777" w:rsidR="00C8533A" w:rsidRPr="006B329A" w:rsidRDefault="00C8533A" w:rsidP="006B329A">
            <w:pPr>
              <w:pStyle w:val="TAL"/>
            </w:pPr>
            <w:r w:rsidRPr="006B329A">
              <w:t>UIC</w:t>
            </w:r>
          </w:p>
        </w:tc>
        <w:tc>
          <w:tcPr>
            <w:tcW w:w="1488" w:type="dxa"/>
            <w:tcBorders>
              <w:top w:val="single" w:sz="4" w:space="0" w:color="auto"/>
              <w:left w:val="single" w:sz="4" w:space="0" w:color="auto"/>
              <w:bottom w:val="single" w:sz="4" w:space="0" w:color="auto"/>
              <w:right w:val="single" w:sz="4" w:space="0" w:color="auto"/>
            </w:tcBorders>
          </w:tcPr>
          <w:p w14:paraId="013BC8BD" w14:textId="77777777" w:rsidR="00C8533A" w:rsidRPr="006B329A" w:rsidRDefault="00C8533A" w:rsidP="006B329A">
            <w:pPr>
              <w:pStyle w:val="TAC"/>
            </w:pPr>
            <w:r w:rsidRPr="006B329A">
              <w:t>9.3.50</w:t>
            </w:r>
          </w:p>
        </w:tc>
        <w:tc>
          <w:tcPr>
            <w:tcW w:w="1347" w:type="dxa"/>
            <w:tcBorders>
              <w:top w:val="single" w:sz="4" w:space="0" w:color="auto"/>
              <w:left w:val="single" w:sz="4" w:space="0" w:color="auto"/>
              <w:bottom w:val="single" w:sz="4" w:space="0" w:color="auto"/>
              <w:right w:val="single" w:sz="4" w:space="0" w:color="auto"/>
            </w:tcBorders>
          </w:tcPr>
          <w:p w14:paraId="6D909FF9" w14:textId="77777777" w:rsidR="00C8533A" w:rsidRPr="006B329A" w:rsidRDefault="00C8533A" w:rsidP="006B329A">
            <w:pPr>
              <w:pStyle w:val="TAC"/>
            </w:pPr>
            <w:r w:rsidRPr="006B329A">
              <w:t>O 9)</w:t>
            </w:r>
          </w:p>
        </w:tc>
        <w:tc>
          <w:tcPr>
            <w:tcW w:w="992" w:type="dxa"/>
            <w:tcBorders>
              <w:top w:val="single" w:sz="4" w:space="0" w:color="auto"/>
              <w:left w:val="single" w:sz="4" w:space="0" w:color="auto"/>
              <w:bottom w:val="single" w:sz="4" w:space="0" w:color="auto"/>
              <w:right w:val="single" w:sz="4" w:space="0" w:color="auto"/>
            </w:tcBorders>
          </w:tcPr>
          <w:p w14:paraId="6055FED4" w14:textId="77777777" w:rsidR="00C8533A" w:rsidRPr="006B329A" w:rsidRDefault="00C8533A" w:rsidP="006B329A">
            <w:pPr>
              <w:pStyle w:val="TAC"/>
            </w:pPr>
            <w:r w:rsidRPr="006B329A">
              <w:t>TLV</w:t>
            </w:r>
          </w:p>
        </w:tc>
        <w:tc>
          <w:tcPr>
            <w:tcW w:w="992" w:type="dxa"/>
            <w:tcBorders>
              <w:top w:val="single" w:sz="4" w:space="0" w:color="auto"/>
              <w:left w:val="single" w:sz="4" w:space="0" w:color="auto"/>
              <w:bottom w:val="single" w:sz="4" w:space="0" w:color="auto"/>
            </w:tcBorders>
          </w:tcPr>
          <w:p w14:paraId="5E1DFBA2" w14:textId="77777777" w:rsidR="00C8533A" w:rsidRPr="006B329A" w:rsidRDefault="00C8533A" w:rsidP="006B329A">
            <w:pPr>
              <w:pStyle w:val="TAC"/>
            </w:pPr>
            <w:r w:rsidRPr="006B329A">
              <w:t>3</w:t>
            </w:r>
          </w:p>
        </w:tc>
      </w:tr>
      <w:tr w:rsidR="00C8533A" w:rsidRPr="006B329A" w14:paraId="6F26A0BC"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4745AA96" w14:textId="77777777" w:rsidR="00C8533A" w:rsidRPr="006B329A" w:rsidRDefault="00C8533A" w:rsidP="006B329A">
            <w:pPr>
              <w:pStyle w:val="TAL"/>
            </w:pPr>
            <w:r w:rsidRPr="006B329A">
              <w:t>Main channel reference</w:t>
            </w:r>
          </w:p>
        </w:tc>
        <w:tc>
          <w:tcPr>
            <w:tcW w:w="1488" w:type="dxa"/>
            <w:tcBorders>
              <w:top w:val="single" w:sz="4" w:space="0" w:color="auto"/>
              <w:left w:val="single" w:sz="4" w:space="0" w:color="auto"/>
              <w:bottom w:val="single" w:sz="4" w:space="0" w:color="auto"/>
              <w:right w:val="single" w:sz="4" w:space="0" w:color="auto"/>
            </w:tcBorders>
          </w:tcPr>
          <w:p w14:paraId="56AE0984" w14:textId="77777777" w:rsidR="00C8533A" w:rsidRPr="006B329A" w:rsidRDefault="00C8533A" w:rsidP="006B329A">
            <w:pPr>
              <w:pStyle w:val="TAC"/>
            </w:pPr>
            <w:r w:rsidRPr="006B329A">
              <w:t>9.3.51</w:t>
            </w:r>
          </w:p>
        </w:tc>
        <w:tc>
          <w:tcPr>
            <w:tcW w:w="1347" w:type="dxa"/>
            <w:tcBorders>
              <w:top w:val="single" w:sz="4" w:space="0" w:color="auto"/>
              <w:left w:val="single" w:sz="4" w:space="0" w:color="auto"/>
              <w:bottom w:val="single" w:sz="4" w:space="0" w:color="auto"/>
              <w:right w:val="single" w:sz="4" w:space="0" w:color="auto"/>
            </w:tcBorders>
          </w:tcPr>
          <w:p w14:paraId="6DB002AA" w14:textId="77777777" w:rsidR="00C8533A" w:rsidRPr="006B329A" w:rsidRDefault="00C8533A" w:rsidP="006B329A">
            <w:pPr>
              <w:pStyle w:val="TAC"/>
            </w:pPr>
            <w:r w:rsidRPr="006B329A">
              <w:t>O 10)</w:t>
            </w:r>
          </w:p>
        </w:tc>
        <w:tc>
          <w:tcPr>
            <w:tcW w:w="992" w:type="dxa"/>
            <w:tcBorders>
              <w:top w:val="single" w:sz="4" w:space="0" w:color="auto"/>
              <w:left w:val="single" w:sz="4" w:space="0" w:color="auto"/>
              <w:bottom w:val="single" w:sz="4" w:space="0" w:color="auto"/>
              <w:right w:val="single" w:sz="4" w:space="0" w:color="auto"/>
            </w:tcBorders>
          </w:tcPr>
          <w:p w14:paraId="14631B50" w14:textId="77777777" w:rsidR="00C8533A" w:rsidRPr="006B329A" w:rsidRDefault="00C8533A" w:rsidP="006B329A">
            <w:pPr>
              <w:pStyle w:val="TAC"/>
            </w:pPr>
            <w:r w:rsidRPr="006B329A">
              <w:t>TV</w:t>
            </w:r>
          </w:p>
        </w:tc>
        <w:tc>
          <w:tcPr>
            <w:tcW w:w="992" w:type="dxa"/>
            <w:tcBorders>
              <w:top w:val="single" w:sz="4" w:space="0" w:color="auto"/>
              <w:left w:val="single" w:sz="4" w:space="0" w:color="auto"/>
              <w:bottom w:val="single" w:sz="4" w:space="0" w:color="auto"/>
            </w:tcBorders>
          </w:tcPr>
          <w:p w14:paraId="391B80BD" w14:textId="77777777" w:rsidR="00C8533A" w:rsidRPr="006B329A" w:rsidRDefault="00C8533A" w:rsidP="006B329A">
            <w:pPr>
              <w:pStyle w:val="TAC"/>
            </w:pPr>
            <w:r w:rsidRPr="006B329A">
              <w:t>2</w:t>
            </w:r>
          </w:p>
        </w:tc>
      </w:tr>
      <w:tr w:rsidR="00C8533A" w:rsidRPr="006B329A" w14:paraId="1C28DFDE"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37F1307A" w14:textId="77777777" w:rsidR="00C8533A" w:rsidRPr="006B329A" w:rsidRDefault="00C8533A" w:rsidP="006B329A">
            <w:pPr>
              <w:pStyle w:val="TAL"/>
            </w:pPr>
            <w:r w:rsidRPr="006B329A">
              <w:t>MultiRate configuration</w:t>
            </w:r>
          </w:p>
        </w:tc>
        <w:tc>
          <w:tcPr>
            <w:tcW w:w="1488" w:type="dxa"/>
            <w:tcBorders>
              <w:top w:val="single" w:sz="4" w:space="0" w:color="auto"/>
              <w:left w:val="single" w:sz="4" w:space="0" w:color="auto"/>
              <w:bottom w:val="single" w:sz="4" w:space="0" w:color="auto"/>
              <w:right w:val="single" w:sz="4" w:space="0" w:color="auto"/>
            </w:tcBorders>
          </w:tcPr>
          <w:p w14:paraId="3ADD8C9E" w14:textId="77777777" w:rsidR="00C8533A" w:rsidRPr="006B329A" w:rsidRDefault="00C8533A" w:rsidP="006B329A">
            <w:pPr>
              <w:pStyle w:val="TAC"/>
            </w:pPr>
            <w:r w:rsidRPr="006B329A">
              <w:t>9.3.52</w:t>
            </w:r>
          </w:p>
        </w:tc>
        <w:tc>
          <w:tcPr>
            <w:tcW w:w="1347" w:type="dxa"/>
            <w:tcBorders>
              <w:top w:val="single" w:sz="4" w:space="0" w:color="auto"/>
              <w:left w:val="single" w:sz="4" w:space="0" w:color="auto"/>
              <w:bottom w:val="single" w:sz="4" w:space="0" w:color="auto"/>
              <w:right w:val="single" w:sz="4" w:space="0" w:color="auto"/>
            </w:tcBorders>
          </w:tcPr>
          <w:p w14:paraId="60684A23" w14:textId="77777777" w:rsidR="00C8533A" w:rsidRPr="006B329A" w:rsidRDefault="00C8533A" w:rsidP="006B329A">
            <w:pPr>
              <w:pStyle w:val="TAC"/>
            </w:pPr>
            <w:r w:rsidRPr="006B329A">
              <w:t>O 11)</w:t>
            </w:r>
          </w:p>
        </w:tc>
        <w:tc>
          <w:tcPr>
            <w:tcW w:w="992" w:type="dxa"/>
            <w:tcBorders>
              <w:top w:val="single" w:sz="4" w:space="0" w:color="auto"/>
              <w:left w:val="single" w:sz="4" w:space="0" w:color="auto"/>
              <w:bottom w:val="single" w:sz="4" w:space="0" w:color="auto"/>
              <w:right w:val="single" w:sz="4" w:space="0" w:color="auto"/>
            </w:tcBorders>
          </w:tcPr>
          <w:p w14:paraId="1BF0F829" w14:textId="77777777" w:rsidR="00C8533A" w:rsidRPr="006B329A" w:rsidRDefault="00C8533A" w:rsidP="006B329A">
            <w:pPr>
              <w:pStyle w:val="TAC"/>
            </w:pPr>
            <w:r w:rsidRPr="006B329A">
              <w:t>TLV</w:t>
            </w:r>
          </w:p>
        </w:tc>
        <w:tc>
          <w:tcPr>
            <w:tcW w:w="992" w:type="dxa"/>
            <w:tcBorders>
              <w:top w:val="single" w:sz="4" w:space="0" w:color="auto"/>
              <w:left w:val="single" w:sz="4" w:space="0" w:color="auto"/>
              <w:bottom w:val="single" w:sz="4" w:space="0" w:color="auto"/>
            </w:tcBorders>
          </w:tcPr>
          <w:p w14:paraId="066CEF66" w14:textId="77777777" w:rsidR="00C8533A" w:rsidRPr="006B329A" w:rsidRDefault="00C8533A" w:rsidP="006B329A">
            <w:pPr>
              <w:pStyle w:val="TAC"/>
            </w:pPr>
            <w:r w:rsidRPr="006B329A">
              <w:t>&gt;=4</w:t>
            </w:r>
          </w:p>
        </w:tc>
      </w:tr>
      <w:tr w:rsidR="00C8533A" w:rsidRPr="006B329A" w14:paraId="724E4D7B" w14:textId="77777777">
        <w:tblPrEx>
          <w:tblCellMar>
            <w:top w:w="0" w:type="dxa"/>
            <w:bottom w:w="0" w:type="dxa"/>
          </w:tblCellMar>
        </w:tblPrEx>
        <w:trPr>
          <w:jc w:val="center"/>
        </w:trPr>
        <w:tc>
          <w:tcPr>
            <w:tcW w:w="2977" w:type="dxa"/>
            <w:tcBorders>
              <w:top w:val="single" w:sz="4" w:space="0" w:color="auto"/>
              <w:bottom w:val="single" w:sz="4" w:space="0" w:color="auto"/>
              <w:right w:val="single" w:sz="4" w:space="0" w:color="auto"/>
            </w:tcBorders>
          </w:tcPr>
          <w:p w14:paraId="672109E2" w14:textId="77777777" w:rsidR="00C8533A" w:rsidRPr="006B329A" w:rsidRDefault="00C8533A" w:rsidP="006B329A">
            <w:pPr>
              <w:pStyle w:val="TAL"/>
            </w:pPr>
            <w:r w:rsidRPr="006B329A">
              <w:t>MultiRate Control</w:t>
            </w:r>
          </w:p>
        </w:tc>
        <w:tc>
          <w:tcPr>
            <w:tcW w:w="1488" w:type="dxa"/>
            <w:tcBorders>
              <w:top w:val="single" w:sz="4" w:space="0" w:color="auto"/>
              <w:left w:val="single" w:sz="4" w:space="0" w:color="auto"/>
              <w:bottom w:val="single" w:sz="4" w:space="0" w:color="auto"/>
              <w:right w:val="single" w:sz="4" w:space="0" w:color="auto"/>
            </w:tcBorders>
          </w:tcPr>
          <w:p w14:paraId="798512D1" w14:textId="77777777" w:rsidR="00C8533A" w:rsidRPr="006B329A" w:rsidRDefault="00C8533A" w:rsidP="006B329A">
            <w:pPr>
              <w:pStyle w:val="TAC"/>
            </w:pPr>
            <w:r w:rsidRPr="006B329A">
              <w:t>9.3.53</w:t>
            </w:r>
          </w:p>
        </w:tc>
        <w:tc>
          <w:tcPr>
            <w:tcW w:w="1347" w:type="dxa"/>
            <w:tcBorders>
              <w:top w:val="single" w:sz="4" w:space="0" w:color="auto"/>
              <w:left w:val="single" w:sz="4" w:space="0" w:color="auto"/>
              <w:bottom w:val="single" w:sz="4" w:space="0" w:color="auto"/>
              <w:right w:val="single" w:sz="4" w:space="0" w:color="auto"/>
            </w:tcBorders>
          </w:tcPr>
          <w:p w14:paraId="012FD577" w14:textId="77777777" w:rsidR="00C8533A" w:rsidRPr="006B329A" w:rsidRDefault="00C8533A" w:rsidP="006B329A">
            <w:pPr>
              <w:pStyle w:val="TAC"/>
            </w:pPr>
            <w:r w:rsidRPr="006B329A">
              <w:t>O 12)</w:t>
            </w:r>
          </w:p>
        </w:tc>
        <w:tc>
          <w:tcPr>
            <w:tcW w:w="992" w:type="dxa"/>
            <w:tcBorders>
              <w:top w:val="single" w:sz="4" w:space="0" w:color="auto"/>
              <w:left w:val="single" w:sz="4" w:space="0" w:color="auto"/>
              <w:bottom w:val="single" w:sz="4" w:space="0" w:color="auto"/>
              <w:right w:val="single" w:sz="4" w:space="0" w:color="auto"/>
            </w:tcBorders>
          </w:tcPr>
          <w:p w14:paraId="231CDB52" w14:textId="77777777" w:rsidR="00C8533A" w:rsidRPr="006B329A" w:rsidRDefault="00C8533A" w:rsidP="006B329A">
            <w:pPr>
              <w:pStyle w:val="TAC"/>
            </w:pPr>
            <w:r w:rsidRPr="006B329A">
              <w:t>TV</w:t>
            </w:r>
          </w:p>
        </w:tc>
        <w:tc>
          <w:tcPr>
            <w:tcW w:w="992" w:type="dxa"/>
            <w:tcBorders>
              <w:top w:val="single" w:sz="4" w:space="0" w:color="auto"/>
              <w:left w:val="single" w:sz="4" w:space="0" w:color="auto"/>
              <w:bottom w:val="single" w:sz="4" w:space="0" w:color="auto"/>
            </w:tcBorders>
          </w:tcPr>
          <w:p w14:paraId="2516AF42" w14:textId="77777777" w:rsidR="00C8533A" w:rsidRPr="006B329A" w:rsidRDefault="00C8533A" w:rsidP="006B329A">
            <w:pPr>
              <w:pStyle w:val="TAC"/>
            </w:pPr>
            <w:r w:rsidRPr="006B329A">
              <w:t>2</w:t>
            </w:r>
          </w:p>
        </w:tc>
      </w:tr>
      <w:tr w:rsidR="00C8533A" w:rsidRPr="006B329A" w14:paraId="1DECC178" w14:textId="77777777">
        <w:tblPrEx>
          <w:tblCellMar>
            <w:top w:w="0" w:type="dxa"/>
            <w:bottom w:w="0" w:type="dxa"/>
          </w:tblCellMar>
        </w:tblPrEx>
        <w:trPr>
          <w:jc w:val="center"/>
        </w:trPr>
        <w:tc>
          <w:tcPr>
            <w:tcW w:w="2977" w:type="dxa"/>
            <w:tcBorders>
              <w:top w:val="single" w:sz="4" w:space="0" w:color="auto"/>
              <w:left w:val="single" w:sz="4" w:space="0" w:color="auto"/>
              <w:bottom w:val="single" w:sz="4" w:space="0" w:color="auto"/>
              <w:right w:val="single" w:sz="4" w:space="0" w:color="auto"/>
            </w:tcBorders>
          </w:tcPr>
          <w:p w14:paraId="40FF495A" w14:textId="77777777" w:rsidR="00C8533A" w:rsidRPr="006B329A" w:rsidRDefault="00C8533A" w:rsidP="006B329A">
            <w:pPr>
              <w:pStyle w:val="TAL"/>
            </w:pPr>
            <w:r w:rsidRPr="006B329A">
              <w:t>Supported Codec Types</w:t>
            </w:r>
          </w:p>
        </w:tc>
        <w:tc>
          <w:tcPr>
            <w:tcW w:w="1488" w:type="dxa"/>
            <w:tcBorders>
              <w:top w:val="single" w:sz="4" w:space="0" w:color="auto"/>
              <w:left w:val="single" w:sz="4" w:space="0" w:color="auto"/>
              <w:bottom w:val="single" w:sz="4" w:space="0" w:color="auto"/>
              <w:right w:val="single" w:sz="4" w:space="0" w:color="auto"/>
            </w:tcBorders>
          </w:tcPr>
          <w:p w14:paraId="1CADE5E0" w14:textId="77777777" w:rsidR="00C8533A" w:rsidRPr="006B329A" w:rsidRDefault="00C8533A" w:rsidP="006B329A">
            <w:pPr>
              <w:pStyle w:val="TAC"/>
            </w:pPr>
            <w:r w:rsidRPr="006B329A">
              <w:t>9.3.54</w:t>
            </w:r>
          </w:p>
        </w:tc>
        <w:tc>
          <w:tcPr>
            <w:tcW w:w="1347" w:type="dxa"/>
            <w:tcBorders>
              <w:top w:val="single" w:sz="4" w:space="0" w:color="auto"/>
              <w:left w:val="single" w:sz="4" w:space="0" w:color="auto"/>
              <w:bottom w:val="single" w:sz="4" w:space="0" w:color="auto"/>
              <w:right w:val="single" w:sz="4" w:space="0" w:color="auto"/>
            </w:tcBorders>
          </w:tcPr>
          <w:p w14:paraId="56589698" w14:textId="77777777" w:rsidR="00C8533A" w:rsidRPr="006B329A" w:rsidRDefault="00C8533A" w:rsidP="006B329A">
            <w:pPr>
              <w:pStyle w:val="TAC"/>
            </w:pPr>
            <w:r w:rsidRPr="006B329A">
              <w:t>O 12)</w:t>
            </w:r>
          </w:p>
        </w:tc>
        <w:tc>
          <w:tcPr>
            <w:tcW w:w="992" w:type="dxa"/>
            <w:tcBorders>
              <w:top w:val="single" w:sz="4" w:space="0" w:color="auto"/>
              <w:left w:val="single" w:sz="4" w:space="0" w:color="auto"/>
              <w:bottom w:val="single" w:sz="4" w:space="0" w:color="auto"/>
              <w:right w:val="single" w:sz="4" w:space="0" w:color="auto"/>
            </w:tcBorders>
          </w:tcPr>
          <w:p w14:paraId="1F96255B" w14:textId="77777777" w:rsidR="00C8533A" w:rsidRPr="006B329A" w:rsidRDefault="00C8533A" w:rsidP="006B329A">
            <w:pPr>
              <w:pStyle w:val="TAC"/>
            </w:pPr>
            <w:r w:rsidRPr="006B329A">
              <w:t>TLV</w:t>
            </w:r>
          </w:p>
        </w:tc>
        <w:tc>
          <w:tcPr>
            <w:tcW w:w="992" w:type="dxa"/>
            <w:tcBorders>
              <w:top w:val="single" w:sz="4" w:space="0" w:color="auto"/>
              <w:left w:val="single" w:sz="4" w:space="0" w:color="auto"/>
              <w:bottom w:val="single" w:sz="4" w:space="0" w:color="auto"/>
              <w:right w:val="single" w:sz="4" w:space="0" w:color="auto"/>
            </w:tcBorders>
          </w:tcPr>
          <w:p w14:paraId="5E23C942" w14:textId="77777777" w:rsidR="00C8533A" w:rsidRPr="006B329A" w:rsidRDefault="00C8533A" w:rsidP="006B329A">
            <w:pPr>
              <w:pStyle w:val="TAC"/>
            </w:pPr>
            <w:r w:rsidRPr="006B329A">
              <w:t>&gt;=5</w:t>
            </w:r>
          </w:p>
        </w:tc>
      </w:tr>
      <w:tr w:rsidR="00C8533A" w:rsidRPr="006B329A" w14:paraId="115B5BE1" w14:textId="77777777">
        <w:tblPrEx>
          <w:tblCellMar>
            <w:top w:w="0" w:type="dxa"/>
            <w:bottom w:w="0" w:type="dxa"/>
          </w:tblCellMar>
        </w:tblPrEx>
        <w:trPr>
          <w:jc w:val="center"/>
        </w:trPr>
        <w:tc>
          <w:tcPr>
            <w:tcW w:w="2977" w:type="dxa"/>
            <w:tcBorders>
              <w:top w:val="single" w:sz="4" w:space="0" w:color="auto"/>
              <w:left w:val="single" w:sz="4" w:space="0" w:color="auto"/>
              <w:bottom w:val="single" w:sz="4" w:space="0" w:color="auto"/>
              <w:right w:val="single" w:sz="4" w:space="0" w:color="auto"/>
            </w:tcBorders>
          </w:tcPr>
          <w:p w14:paraId="1EC6DFEE" w14:textId="77777777" w:rsidR="00C8533A" w:rsidRPr="006B329A" w:rsidRDefault="00C8533A" w:rsidP="006B329A">
            <w:pPr>
              <w:pStyle w:val="TAL"/>
            </w:pPr>
            <w:r w:rsidRPr="006B329A">
              <w:t>TFO transparent container</w:t>
            </w:r>
          </w:p>
        </w:tc>
        <w:tc>
          <w:tcPr>
            <w:tcW w:w="1488" w:type="dxa"/>
            <w:tcBorders>
              <w:top w:val="single" w:sz="4" w:space="0" w:color="auto"/>
              <w:left w:val="single" w:sz="4" w:space="0" w:color="auto"/>
              <w:bottom w:val="single" w:sz="4" w:space="0" w:color="auto"/>
              <w:right w:val="single" w:sz="4" w:space="0" w:color="auto"/>
            </w:tcBorders>
          </w:tcPr>
          <w:p w14:paraId="4E895DF0" w14:textId="77777777" w:rsidR="00C8533A" w:rsidRPr="006B329A" w:rsidRDefault="00C8533A" w:rsidP="006B329A">
            <w:pPr>
              <w:pStyle w:val="TAC"/>
            </w:pPr>
            <w:r w:rsidRPr="006B329A">
              <w:t>9.3.59</w:t>
            </w:r>
          </w:p>
        </w:tc>
        <w:tc>
          <w:tcPr>
            <w:tcW w:w="1347" w:type="dxa"/>
            <w:tcBorders>
              <w:top w:val="single" w:sz="4" w:space="0" w:color="auto"/>
              <w:left w:val="single" w:sz="4" w:space="0" w:color="auto"/>
              <w:bottom w:val="single" w:sz="4" w:space="0" w:color="auto"/>
              <w:right w:val="single" w:sz="4" w:space="0" w:color="auto"/>
            </w:tcBorders>
          </w:tcPr>
          <w:p w14:paraId="06E5AE09" w14:textId="77777777" w:rsidR="00C8533A" w:rsidRPr="006B329A" w:rsidRDefault="00C8533A" w:rsidP="006B329A">
            <w:pPr>
              <w:pStyle w:val="TAC"/>
            </w:pPr>
            <w:r w:rsidRPr="006B329A">
              <w:t>O 12)</w:t>
            </w:r>
          </w:p>
        </w:tc>
        <w:tc>
          <w:tcPr>
            <w:tcW w:w="992" w:type="dxa"/>
            <w:tcBorders>
              <w:top w:val="single" w:sz="4" w:space="0" w:color="auto"/>
              <w:left w:val="single" w:sz="4" w:space="0" w:color="auto"/>
              <w:bottom w:val="single" w:sz="4" w:space="0" w:color="auto"/>
              <w:right w:val="single" w:sz="4" w:space="0" w:color="auto"/>
            </w:tcBorders>
          </w:tcPr>
          <w:p w14:paraId="34524DB0" w14:textId="77777777" w:rsidR="00C8533A" w:rsidRPr="006B329A" w:rsidRDefault="00C8533A" w:rsidP="006B329A">
            <w:pPr>
              <w:pStyle w:val="TAC"/>
            </w:pPr>
            <w:r w:rsidRPr="006B329A">
              <w:t>TLV</w:t>
            </w:r>
          </w:p>
        </w:tc>
        <w:tc>
          <w:tcPr>
            <w:tcW w:w="992" w:type="dxa"/>
            <w:tcBorders>
              <w:top w:val="single" w:sz="4" w:space="0" w:color="auto"/>
              <w:left w:val="single" w:sz="4" w:space="0" w:color="auto"/>
              <w:bottom w:val="single" w:sz="4" w:space="0" w:color="auto"/>
              <w:right w:val="single" w:sz="4" w:space="0" w:color="auto"/>
            </w:tcBorders>
          </w:tcPr>
          <w:p w14:paraId="547B182D" w14:textId="77777777" w:rsidR="00C8533A" w:rsidRPr="006B329A" w:rsidRDefault="00C8533A" w:rsidP="006B329A">
            <w:pPr>
              <w:pStyle w:val="TAC"/>
            </w:pPr>
            <w:r w:rsidRPr="006B329A">
              <w:t>&gt;=3</w:t>
            </w:r>
          </w:p>
        </w:tc>
      </w:tr>
    </w:tbl>
    <w:p w14:paraId="78E07EEE" w14:textId="77777777" w:rsidR="00C8533A" w:rsidRPr="006B329A" w:rsidRDefault="00C8533A" w:rsidP="006B329A">
      <w:pPr>
        <w:jc w:val="center"/>
      </w:pPr>
    </w:p>
    <w:p w14:paraId="57727981" w14:textId="77777777" w:rsidR="00C8533A" w:rsidRPr="006B329A" w:rsidRDefault="00C8533A" w:rsidP="006B329A">
      <w:pPr>
        <w:pStyle w:val="NO"/>
      </w:pPr>
      <w:r w:rsidRPr="006B329A">
        <w:lastRenderedPageBreak/>
        <w:t>1)</w:t>
      </w:r>
      <w:r w:rsidRPr="006B329A">
        <w:tab/>
        <w:t>The Encryption Information element is only included if ciphering is to be applied.</w:t>
      </w:r>
    </w:p>
    <w:p w14:paraId="5DAC2C3E" w14:textId="77777777" w:rsidR="00C8533A" w:rsidRPr="006B329A" w:rsidRDefault="00C8533A" w:rsidP="006B329A">
      <w:pPr>
        <w:pStyle w:val="NO"/>
      </w:pPr>
      <w:r w:rsidRPr="006B329A">
        <w:t>2)</w:t>
      </w:r>
      <w:r w:rsidRPr="006B329A">
        <w:tab/>
        <w:t>The Handover Reference element is only included if activation type is handover.</w:t>
      </w:r>
    </w:p>
    <w:p w14:paraId="312A3352" w14:textId="77777777" w:rsidR="00C8533A" w:rsidRPr="006B329A" w:rsidRDefault="00C8533A" w:rsidP="006B329A">
      <w:pPr>
        <w:pStyle w:val="NO"/>
      </w:pPr>
      <w:r w:rsidRPr="006B329A">
        <w:t>3)</w:t>
      </w:r>
      <w:r w:rsidRPr="006B329A">
        <w:tab/>
        <w:t>If BS Power, MS Power and/or Timing Advance elements are present, they are to be used to set the initial transmission power and the initial L1-header.</w:t>
      </w:r>
    </w:p>
    <w:p w14:paraId="3AFFA0BD" w14:textId="77777777" w:rsidR="00C8533A" w:rsidRPr="006B329A" w:rsidRDefault="00C8533A" w:rsidP="006B329A">
      <w:pPr>
        <w:pStyle w:val="NO"/>
      </w:pPr>
      <w:r w:rsidRPr="006B329A">
        <w:t>4)</w:t>
      </w:r>
      <w:r w:rsidRPr="006B329A">
        <w:tab/>
        <w:t>The Timing Advance element must be included if activation type is intra cell channel change.</w:t>
      </w:r>
    </w:p>
    <w:p w14:paraId="7BC6453A" w14:textId="77777777" w:rsidR="00C8533A" w:rsidRPr="006B329A" w:rsidRDefault="00C8533A" w:rsidP="006B329A">
      <w:pPr>
        <w:pStyle w:val="NO"/>
      </w:pPr>
      <w:r w:rsidRPr="006B329A">
        <w:t>5)</w:t>
      </w:r>
      <w:r w:rsidRPr="006B329A">
        <w:tab/>
        <w:t>The BS and MS Power Parameters elements are included to indicate that BS and/or MS power control is to be performed by BTS. The maximum power to be used is indicated in the BS and MS Power elements respectively.</w:t>
      </w:r>
    </w:p>
    <w:p w14:paraId="005AC8B8" w14:textId="77777777" w:rsidR="00C8533A" w:rsidRPr="006B329A" w:rsidRDefault="00C8533A" w:rsidP="006B329A">
      <w:pPr>
        <w:pStyle w:val="NO"/>
      </w:pPr>
      <w:r w:rsidRPr="006B329A">
        <w:t>6)</w:t>
      </w:r>
      <w:r w:rsidRPr="006B329A">
        <w:tab/>
        <w:t>Optional element for additional physical channel information.</w:t>
      </w:r>
    </w:p>
    <w:p w14:paraId="35D2FE0E" w14:textId="77777777" w:rsidR="00C8533A" w:rsidRPr="006B329A" w:rsidRDefault="00C8533A" w:rsidP="006B329A">
      <w:pPr>
        <w:pStyle w:val="NO"/>
      </w:pPr>
      <w:r w:rsidRPr="006B329A">
        <w:t>7)</w:t>
      </w:r>
      <w:r w:rsidRPr="006B329A">
        <w:tab/>
        <w:t>Included if compatibility with phase1 is required.</w:t>
      </w:r>
    </w:p>
    <w:p w14:paraId="7A69364D" w14:textId="77777777" w:rsidR="00C8533A" w:rsidRPr="006B329A" w:rsidRDefault="00C8533A" w:rsidP="006B329A">
      <w:pPr>
        <w:pStyle w:val="NO"/>
      </w:pPr>
      <w:r w:rsidRPr="006B329A">
        <w:t>8)</w:t>
      </w:r>
      <w:r w:rsidRPr="006B329A">
        <w:tab/>
        <w:t>Optional element for setting the SACCH filling information individually for this channel. If this element is present, the SACCH filling information as given by this element shall be used for this channel (replacing any SACCH filling information as given by the SACCH FILLING message(s)) until the channel is released or the information is changed by a SACCH INFO MODIFY message. (If this element is not present, the SACCH filling as given by the SACCH FILLING message(s) shall be used.)</w:t>
      </w:r>
    </w:p>
    <w:p w14:paraId="315520AF" w14:textId="77777777" w:rsidR="00C8533A" w:rsidRPr="006B329A" w:rsidRDefault="00C8533A" w:rsidP="006B329A">
      <w:pPr>
        <w:pStyle w:val="NO"/>
      </w:pPr>
      <w:r w:rsidRPr="006B329A">
        <w:t>9)</w:t>
      </w:r>
      <w:r w:rsidRPr="006B329A">
        <w:tab/>
        <w:t>The UIC element may be included for voice group calls. It is used in the same way as the BSIC for decoding the random access bursts when decoding uplink access bursts. If not included, the BSIC shall be used for decoding uplink access bursts.</w:t>
      </w:r>
    </w:p>
    <w:p w14:paraId="29D3A507" w14:textId="77777777" w:rsidR="00C8533A" w:rsidRPr="006B329A" w:rsidRDefault="00C8533A" w:rsidP="006B329A">
      <w:pPr>
        <w:pStyle w:val="NO"/>
      </w:pPr>
      <w:r w:rsidRPr="006B329A">
        <w:t>10)</w:t>
      </w:r>
      <w:r w:rsidRPr="006B329A">
        <w:tab/>
        <w:t>Optional element for multislot operation, it may be used in case of power control in the BTS.</w:t>
      </w:r>
    </w:p>
    <w:p w14:paraId="376ED403" w14:textId="77777777" w:rsidR="00C8533A" w:rsidRPr="006B329A" w:rsidRDefault="0031332D" w:rsidP="0031332D">
      <w:pPr>
        <w:pStyle w:val="NO"/>
      </w:pPr>
      <w:r>
        <w:t>11)</w:t>
      </w:r>
      <w:r>
        <w:tab/>
      </w:r>
      <w:r w:rsidR="00C8533A" w:rsidRPr="006B329A">
        <w:t>Included if the Channel Mode indicates that a multi-rate speech codec is used.</w:t>
      </w:r>
    </w:p>
    <w:p w14:paraId="31C84218" w14:textId="77777777" w:rsidR="00C8533A" w:rsidRPr="006B329A" w:rsidRDefault="00C8533A" w:rsidP="006B329A">
      <w:pPr>
        <w:pStyle w:val="NO"/>
      </w:pPr>
      <w:r w:rsidRPr="006B329A">
        <w:t>12)</w:t>
      </w:r>
      <w:r w:rsidRPr="006B329A">
        <w:tab/>
        <w:t>Optionally included if the Channel Mode indicates that a multi-rate speech codec is used and TFO control is required or to give to the BTS the possibility to change autonomously the multi-rate codec configuration.</w:t>
      </w:r>
    </w:p>
    <w:p w14:paraId="6A9C65BD" w14:textId="77777777" w:rsidR="00C8533A" w:rsidRPr="006B329A" w:rsidRDefault="00C8533A" w:rsidP="006B329A">
      <w:pPr>
        <w:pStyle w:val="Heading3"/>
      </w:pPr>
      <w:bookmarkStart w:id="98" w:name="_Toc476910072"/>
      <w:r w:rsidRPr="006B329A">
        <w:t>8.4.2</w:t>
      </w:r>
      <w:r w:rsidRPr="006B329A">
        <w:tab/>
        <w:t>CHANNEL ACTIVATION ACKNOWLEDGE</w:t>
      </w:r>
      <w:bookmarkEnd w:id="98"/>
    </w:p>
    <w:p w14:paraId="0CF7E765" w14:textId="77777777" w:rsidR="00C8533A" w:rsidRPr="006B329A" w:rsidRDefault="00C8533A" w:rsidP="006B329A">
      <w:r w:rsidRPr="006B329A">
        <w:t>This message is sent from BSC to BTS to acknowledge that the requested channel activation has been completed correctly.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5E359E01" w14:textId="77777777">
        <w:tblPrEx>
          <w:tblCellMar>
            <w:top w:w="0" w:type="dxa"/>
            <w:bottom w:w="0" w:type="dxa"/>
          </w:tblCellMar>
        </w:tblPrEx>
        <w:trPr>
          <w:jc w:val="center"/>
        </w:trPr>
        <w:tc>
          <w:tcPr>
            <w:tcW w:w="2977" w:type="dxa"/>
            <w:tcBorders>
              <w:bottom w:val="nil"/>
            </w:tcBorders>
          </w:tcPr>
          <w:p w14:paraId="1D74B81A" w14:textId="77777777" w:rsidR="00C8533A" w:rsidRPr="006B329A" w:rsidRDefault="00C8533A" w:rsidP="006B329A">
            <w:pPr>
              <w:pStyle w:val="TAH"/>
            </w:pPr>
            <w:r w:rsidRPr="006B329A">
              <w:t>INFORMATION ELEMENT</w:t>
            </w:r>
          </w:p>
        </w:tc>
        <w:tc>
          <w:tcPr>
            <w:tcW w:w="1417" w:type="dxa"/>
            <w:tcBorders>
              <w:bottom w:val="nil"/>
            </w:tcBorders>
          </w:tcPr>
          <w:p w14:paraId="21C78FF2" w14:textId="77777777" w:rsidR="00C8533A" w:rsidRPr="006B329A" w:rsidRDefault="00C8533A" w:rsidP="006B329A">
            <w:pPr>
              <w:pStyle w:val="TAH"/>
            </w:pPr>
            <w:r w:rsidRPr="006B329A">
              <w:t>REFERENCE</w:t>
            </w:r>
          </w:p>
        </w:tc>
        <w:tc>
          <w:tcPr>
            <w:tcW w:w="1418" w:type="dxa"/>
            <w:tcBorders>
              <w:bottom w:val="nil"/>
            </w:tcBorders>
          </w:tcPr>
          <w:p w14:paraId="7FE9E9DD" w14:textId="77777777" w:rsidR="00C8533A" w:rsidRPr="006B329A" w:rsidRDefault="00C8533A" w:rsidP="006B329A">
            <w:pPr>
              <w:pStyle w:val="TAH"/>
            </w:pPr>
            <w:r w:rsidRPr="006B329A">
              <w:t>PRESENCE</w:t>
            </w:r>
          </w:p>
        </w:tc>
        <w:tc>
          <w:tcPr>
            <w:tcW w:w="992" w:type="dxa"/>
            <w:tcBorders>
              <w:bottom w:val="nil"/>
            </w:tcBorders>
          </w:tcPr>
          <w:p w14:paraId="4BBDB0E8" w14:textId="77777777" w:rsidR="00C8533A" w:rsidRPr="006B329A" w:rsidRDefault="00C8533A" w:rsidP="006B329A">
            <w:pPr>
              <w:pStyle w:val="TAH"/>
            </w:pPr>
            <w:r w:rsidRPr="006B329A">
              <w:t>FORMAT</w:t>
            </w:r>
          </w:p>
        </w:tc>
        <w:tc>
          <w:tcPr>
            <w:tcW w:w="992" w:type="dxa"/>
            <w:tcBorders>
              <w:bottom w:val="nil"/>
            </w:tcBorders>
          </w:tcPr>
          <w:p w14:paraId="4738843B" w14:textId="77777777" w:rsidR="00C8533A" w:rsidRPr="006B329A" w:rsidRDefault="00C8533A" w:rsidP="006B329A">
            <w:pPr>
              <w:pStyle w:val="TAH"/>
            </w:pPr>
            <w:r w:rsidRPr="006B329A">
              <w:t>LENGTH</w:t>
            </w:r>
          </w:p>
        </w:tc>
      </w:tr>
      <w:tr w:rsidR="00C8533A" w:rsidRPr="006B329A" w14:paraId="77DA3D2C" w14:textId="77777777">
        <w:tblPrEx>
          <w:tblCellMar>
            <w:top w:w="0" w:type="dxa"/>
            <w:bottom w:w="0" w:type="dxa"/>
          </w:tblCellMar>
        </w:tblPrEx>
        <w:trPr>
          <w:jc w:val="center"/>
        </w:trPr>
        <w:tc>
          <w:tcPr>
            <w:tcW w:w="2977" w:type="dxa"/>
            <w:tcBorders>
              <w:bottom w:val="nil"/>
              <w:right w:val="single" w:sz="4" w:space="0" w:color="auto"/>
            </w:tcBorders>
          </w:tcPr>
          <w:p w14:paraId="49FB6CA5"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4D83DF71"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571FC24C"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786DCC0D" w14:textId="77777777" w:rsidR="00C8533A" w:rsidRPr="006B329A" w:rsidRDefault="00C8533A" w:rsidP="006B329A">
            <w:pPr>
              <w:pStyle w:val="TAC"/>
            </w:pPr>
            <w:r w:rsidRPr="006B329A">
              <w:t>V</w:t>
            </w:r>
          </w:p>
        </w:tc>
        <w:tc>
          <w:tcPr>
            <w:tcW w:w="992" w:type="dxa"/>
            <w:tcBorders>
              <w:left w:val="single" w:sz="4" w:space="0" w:color="auto"/>
              <w:bottom w:val="nil"/>
            </w:tcBorders>
          </w:tcPr>
          <w:p w14:paraId="273A04E3" w14:textId="77777777" w:rsidR="00C8533A" w:rsidRPr="006B329A" w:rsidRDefault="00C8533A" w:rsidP="006B329A">
            <w:pPr>
              <w:pStyle w:val="TAC"/>
            </w:pPr>
            <w:r w:rsidRPr="006B329A">
              <w:t>1</w:t>
            </w:r>
          </w:p>
        </w:tc>
      </w:tr>
      <w:tr w:rsidR="00C8533A" w:rsidRPr="006B329A" w14:paraId="18AEC64F" w14:textId="77777777">
        <w:tblPrEx>
          <w:tblCellMar>
            <w:top w:w="0" w:type="dxa"/>
            <w:bottom w:w="0" w:type="dxa"/>
          </w:tblCellMar>
        </w:tblPrEx>
        <w:trPr>
          <w:jc w:val="center"/>
        </w:trPr>
        <w:tc>
          <w:tcPr>
            <w:tcW w:w="2977" w:type="dxa"/>
            <w:tcBorders>
              <w:top w:val="nil"/>
              <w:bottom w:val="nil"/>
              <w:right w:val="single" w:sz="4" w:space="0" w:color="auto"/>
            </w:tcBorders>
          </w:tcPr>
          <w:p w14:paraId="0A69B07B"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13A41CF4"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19F76DF2"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441A452"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2549BB9A" w14:textId="77777777" w:rsidR="00C8533A" w:rsidRPr="006B329A" w:rsidRDefault="00C8533A" w:rsidP="006B329A">
            <w:pPr>
              <w:pStyle w:val="TAC"/>
            </w:pPr>
            <w:r w:rsidRPr="006B329A">
              <w:t>1</w:t>
            </w:r>
          </w:p>
        </w:tc>
      </w:tr>
      <w:tr w:rsidR="00C8533A" w:rsidRPr="006B329A" w14:paraId="4C689968" w14:textId="77777777">
        <w:tblPrEx>
          <w:tblCellMar>
            <w:top w:w="0" w:type="dxa"/>
            <w:bottom w:w="0" w:type="dxa"/>
          </w:tblCellMar>
        </w:tblPrEx>
        <w:trPr>
          <w:jc w:val="center"/>
        </w:trPr>
        <w:tc>
          <w:tcPr>
            <w:tcW w:w="2977" w:type="dxa"/>
            <w:tcBorders>
              <w:top w:val="nil"/>
              <w:bottom w:val="nil"/>
              <w:right w:val="single" w:sz="4" w:space="0" w:color="auto"/>
            </w:tcBorders>
          </w:tcPr>
          <w:p w14:paraId="03FA837E"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3C93347E"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765196B1"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330F0B19"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63298F3A" w14:textId="77777777" w:rsidR="00C8533A" w:rsidRPr="006B329A" w:rsidRDefault="00C8533A" w:rsidP="006B329A">
            <w:pPr>
              <w:pStyle w:val="TAC"/>
            </w:pPr>
            <w:r w:rsidRPr="006B329A">
              <w:t>2</w:t>
            </w:r>
          </w:p>
        </w:tc>
      </w:tr>
      <w:tr w:rsidR="00C8533A" w:rsidRPr="006B329A" w14:paraId="11211CB0"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63D215DA" w14:textId="77777777" w:rsidR="00C8533A" w:rsidRPr="006B329A" w:rsidRDefault="00C8533A" w:rsidP="006B329A">
            <w:pPr>
              <w:pStyle w:val="TAL"/>
            </w:pPr>
            <w:r w:rsidRPr="006B329A">
              <w:t>Frame number</w:t>
            </w:r>
          </w:p>
        </w:tc>
        <w:tc>
          <w:tcPr>
            <w:tcW w:w="1417" w:type="dxa"/>
            <w:tcBorders>
              <w:top w:val="nil"/>
              <w:left w:val="single" w:sz="4" w:space="0" w:color="auto"/>
              <w:bottom w:val="single" w:sz="4" w:space="0" w:color="auto"/>
              <w:right w:val="single" w:sz="4" w:space="0" w:color="auto"/>
            </w:tcBorders>
          </w:tcPr>
          <w:p w14:paraId="0D9D3BB1" w14:textId="77777777" w:rsidR="00C8533A" w:rsidRPr="006B329A" w:rsidRDefault="00C8533A" w:rsidP="006B329A">
            <w:pPr>
              <w:pStyle w:val="TAL"/>
            </w:pPr>
            <w:r w:rsidRPr="006B329A">
              <w:t>9.3.8</w:t>
            </w:r>
          </w:p>
        </w:tc>
        <w:tc>
          <w:tcPr>
            <w:tcW w:w="1418" w:type="dxa"/>
            <w:tcBorders>
              <w:top w:val="nil"/>
              <w:left w:val="single" w:sz="4" w:space="0" w:color="auto"/>
              <w:bottom w:val="single" w:sz="4" w:space="0" w:color="auto"/>
              <w:right w:val="single" w:sz="4" w:space="0" w:color="auto"/>
            </w:tcBorders>
          </w:tcPr>
          <w:p w14:paraId="6407B390"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16809958"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5E878C60" w14:textId="77777777" w:rsidR="00C8533A" w:rsidRPr="006B329A" w:rsidRDefault="00C8533A" w:rsidP="006B329A">
            <w:pPr>
              <w:pStyle w:val="TAC"/>
            </w:pPr>
            <w:r w:rsidRPr="006B329A">
              <w:t>3</w:t>
            </w:r>
          </w:p>
        </w:tc>
      </w:tr>
    </w:tbl>
    <w:p w14:paraId="3E564F4C" w14:textId="77777777" w:rsidR="00C8533A" w:rsidRPr="006B329A" w:rsidRDefault="00C8533A" w:rsidP="006B329A"/>
    <w:p w14:paraId="102CFBC4" w14:textId="77777777" w:rsidR="00C8533A" w:rsidRPr="006B329A" w:rsidRDefault="00C8533A" w:rsidP="006B329A">
      <w:r w:rsidRPr="006B329A">
        <w:t>The Frame Number element is used by BSC to calculate the Starting Time parameter when required.</w:t>
      </w:r>
    </w:p>
    <w:p w14:paraId="28C349EC" w14:textId="77777777" w:rsidR="00C8533A" w:rsidRPr="006B329A" w:rsidRDefault="00C8533A" w:rsidP="006B329A">
      <w:pPr>
        <w:pStyle w:val="Heading3"/>
      </w:pPr>
      <w:bookmarkStart w:id="99" w:name="_Toc476910073"/>
      <w:r w:rsidRPr="006B329A">
        <w:t>8.4.3</w:t>
      </w:r>
      <w:r w:rsidRPr="006B329A">
        <w:tab/>
        <w:t>CHANNEL ACTIVATION NEGATIVE ACKNOWLEDGE</w:t>
      </w:r>
      <w:bookmarkEnd w:id="99"/>
    </w:p>
    <w:p w14:paraId="66F7B3A8" w14:textId="77777777" w:rsidR="00C8533A" w:rsidRPr="006B329A" w:rsidRDefault="00C8533A" w:rsidP="006B329A">
      <w:r w:rsidRPr="006B329A">
        <w:t>This message is sent from BTS to BSC to indicate that the channel activation could not be performed as requested.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68F5904B" w14:textId="77777777">
        <w:tblPrEx>
          <w:tblCellMar>
            <w:top w:w="0" w:type="dxa"/>
            <w:bottom w:w="0" w:type="dxa"/>
          </w:tblCellMar>
        </w:tblPrEx>
        <w:trPr>
          <w:jc w:val="center"/>
        </w:trPr>
        <w:tc>
          <w:tcPr>
            <w:tcW w:w="2977" w:type="dxa"/>
            <w:tcBorders>
              <w:bottom w:val="nil"/>
            </w:tcBorders>
          </w:tcPr>
          <w:p w14:paraId="47B41477" w14:textId="77777777" w:rsidR="00C8533A" w:rsidRPr="006B329A" w:rsidRDefault="00C8533A" w:rsidP="006B329A">
            <w:pPr>
              <w:pStyle w:val="TAH"/>
            </w:pPr>
            <w:r w:rsidRPr="006B329A">
              <w:t>INFORMATION ELEMENT</w:t>
            </w:r>
          </w:p>
        </w:tc>
        <w:tc>
          <w:tcPr>
            <w:tcW w:w="1417" w:type="dxa"/>
            <w:tcBorders>
              <w:bottom w:val="nil"/>
            </w:tcBorders>
          </w:tcPr>
          <w:p w14:paraId="6281EA4D" w14:textId="77777777" w:rsidR="00C8533A" w:rsidRPr="006B329A" w:rsidRDefault="00C8533A" w:rsidP="006B329A">
            <w:pPr>
              <w:pStyle w:val="TAH"/>
            </w:pPr>
            <w:r w:rsidRPr="006B329A">
              <w:t>REFERENCE</w:t>
            </w:r>
          </w:p>
        </w:tc>
        <w:tc>
          <w:tcPr>
            <w:tcW w:w="1418" w:type="dxa"/>
            <w:tcBorders>
              <w:bottom w:val="nil"/>
            </w:tcBorders>
          </w:tcPr>
          <w:p w14:paraId="2D067A58" w14:textId="77777777" w:rsidR="00C8533A" w:rsidRPr="006B329A" w:rsidRDefault="00C8533A" w:rsidP="006B329A">
            <w:pPr>
              <w:pStyle w:val="TAH"/>
            </w:pPr>
            <w:r w:rsidRPr="006B329A">
              <w:t>PRESENCE</w:t>
            </w:r>
          </w:p>
        </w:tc>
        <w:tc>
          <w:tcPr>
            <w:tcW w:w="992" w:type="dxa"/>
            <w:tcBorders>
              <w:bottom w:val="nil"/>
            </w:tcBorders>
          </w:tcPr>
          <w:p w14:paraId="6C904ACC" w14:textId="77777777" w:rsidR="00C8533A" w:rsidRPr="006B329A" w:rsidRDefault="00C8533A" w:rsidP="006B329A">
            <w:pPr>
              <w:pStyle w:val="TAH"/>
            </w:pPr>
            <w:r w:rsidRPr="006B329A">
              <w:t>FORMAT</w:t>
            </w:r>
          </w:p>
        </w:tc>
        <w:tc>
          <w:tcPr>
            <w:tcW w:w="992" w:type="dxa"/>
            <w:tcBorders>
              <w:bottom w:val="nil"/>
            </w:tcBorders>
          </w:tcPr>
          <w:p w14:paraId="7692633A" w14:textId="77777777" w:rsidR="00C8533A" w:rsidRPr="006B329A" w:rsidRDefault="00C8533A" w:rsidP="006B329A">
            <w:pPr>
              <w:pStyle w:val="TAH"/>
            </w:pPr>
            <w:r w:rsidRPr="006B329A">
              <w:t>LENGTH</w:t>
            </w:r>
          </w:p>
        </w:tc>
      </w:tr>
      <w:tr w:rsidR="00C8533A" w:rsidRPr="006B329A" w14:paraId="275D6890" w14:textId="77777777">
        <w:tblPrEx>
          <w:tblCellMar>
            <w:top w:w="0" w:type="dxa"/>
            <w:bottom w:w="0" w:type="dxa"/>
          </w:tblCellMar>
        </w:tblPrEx>
        <w:trPr>
          <w:jc w:val="center"/>
        </w:trPr>
        <w:tc>
          <w:tcPr>
            <w:tcW w:w="2977" w:type="dxa"/>
            <w:tcBorders>
              <w:bottom w:val="nil"/>
              <w:right w:val="single" w:sz="4" w:space="0" w:color="auto"/>
            </w:tcBorders>
          </w:tcPr>
          <w:p w14:paraId="2FAD8090"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2E29DCB2"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17045DFA"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1D95F3F9" w14:textId="77777777" w:rsidR="00C8533A" w:rsidRPr="006B329A" w:rsidRDefault="00C8533A" w:rsidP="006B329A">
            <w:pPr>
              <w:pStyle w:val="TAC"/>
            </w:pPr>
            <w:r w:rsidRPr="006B329A">
              <w:t>V</w:t>
            </w:r>
          </w:p>
        </w:tc>
        <w:tc>
          <w:tcPr>
            <w:tcW w:w="992" w:type="dxa"/>
            <w:tcBorders>
              <w:left w:val="single" w:sz="4" w:space="0" w:color="auto"/>
              <w:bottom w:val="nil"/>
            </w:tcBorders>
          </w:tcPr>
          <w:p w14:paraId="1CBD5B1F" w14:textId="77777777" w:rsidR="00C8533A" w:rsidRPr="006B329A" w:rsidRDefault="00C8533A" w:rsidP="006B329A">
            <w:pPr>
              <w:pStyle w:val="TAC"/>
            </w:pPr>
            <w:r w:rsidRPr="006B329A">
              <w:t>1</w:t>
            </w:r>
          </w:p>
        </w:tc>
      </w:tr>
      <w:tr w:rsidR="00C8533A" w:rsidRPr="006B329A" w14:paraId="3350FB67" w14:textId="77777777">
        <w:tblPrEx>
          <w:tblCellMar>
            <w:top w:w="0" w:type="dxa"/>
            <w:bottom w:w="0" w:type="dxa"/>
          </w:tblCellMar>
        </w:tblPrEx>
        <w:trPr>
          <w:jc w:val="center"/>
        </w:trPr>
        <w:tc>
          <w:tcPr>
            <w:tcW w:w="2977" w:type="dxa"/>
            <w:tcBorders>
              <w:top w:val="nil"/>
              <w:bottom w:val="nil"/>
              <w:right w:val="single" w:sz="4" w:space="0" w:color="auto"/>
            </w:tcBorders>
          </w:tcPr>
          <w:p w14:paraId="45812DE9"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07CB1612"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151A5C86"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2F5C4C0F"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02DEAAF4" w14:textId="77777777" w:rsidR="00C8533A" w:rsidRPr="006B329A" w:rsidRDefault="00C8533A" w:rsidP="006B329A">
            <w:pPr>
              <w:pStyle w:val="TAC"/>
            </w:pPr>
            <w:r w:rsidRPr="006B329A">
              <w:t>1</w:t>
            </w:r>
          </w:p>
        </w:tc>
      </w:tr>
      <w:tr w:rsidR="00C8533A" w:rsidRPr="006B329A" w14:paraId="4B95F15F" w14:textId="77777777">
        <w:tblPrEx>
          <w:tblCellMar>
            <w:top w:w="0" w:type="dxa"/>
            <w:bottom w:w="0" w:type="dxa"/>
          </w:tblCellMar>
        </w:tblPrEx>
        <w:trPr>
          <w:jc w:val="center"/>
        </w:trPr>
        <w:tc>
          <w:tcPr>
            <w:tcW w:w="2977" w:type="dxa"/>
            <w:tcBorders>
              <w:top w:val="nil"/>
              <w:bottom w:val="nil"/>
              <w:right w:val="single" w:sz="4" w:space="0" w:color="auto"/>
            </w:tcBorders>
          </w:tcPr>
          <w:p w14:paraId="44C97111"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7F037110"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4215757D"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C490DDB"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29A57568" w14:textId="77777777" w:rsidR="00C8533A" w:rsidRPr="006B329A" w:rsidRDefault="00C8533A" w:rsidP="006B329A">
            <w:pPr>
              <w:pStyle w:val="TAC"/>
              <w:rPr>
                <w:lang w:val="fr-FR"/>
              </w:rPr>
            </w:pPr>
            <w:r w:rsidRPr="006B329A">
              <w:rPr>
                <w:lang w:val="fr-FR"/>
              </w:rPr>
              <w:t>2</w:t>
            </w:r>
          </w:p>
        </w:tc>
      </w:tr>
      <w:tr w:rsidR="00C8533A" w:rsidRPr="006B329A" w14:paraId="66633951"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52599424" w14:textId="77777777" w:rsidR="00C8533A" w:rsidRPr="006B329A" w:rsidRDefault="00C8533A" w:rsidP="006B329A">
            <w:pPr>
              <w:pStyle w:val="TAL"/>
              <w:rPr>
                <w:lang w:val="fr-FR"/>
              </w:rPr>
            </w:pPr>
            <w:r w:rsidRPr="006B329A">
              <w:rPr>
                <w:lang w:val="fr-FR"/>
              </w:rPr>
              <w:t>Cause</w:t>
            </w:r>
          </w:p>
        </w:tc>
        <w:tc>
          <w:tcPr>
            <w:tcW w:w="1417" w:type="dxa"/>
            <w:tcBorders>
              <w:top w:val="nil"/>
              <w:left w:val="single" w:sz="4" w:space="0" w:color="auto"/>
              <w:bottom w:val="single" w:sz="4" w:space="0" w:color="auto"/>
              <w:right w:val="single" w:sz="4" w:space="0" w:color="auto"/>
            </w:tcBorders>
          </w:tcPr>
          <w:p w14:paraId="5194FF9F" w14:textId="77777777" w:rsidR="00C8533A" w:rsidRPr="006B329A" w:rsidRDefault="00C8533A" w:rsidP="006B329A">
            <w:pPr>
              <w:pStyle w:val="TAL"/>
              <w:rPr>
                <w:lang w:val="fr-FR"/>
              </w:rPr>
            </w:pPr>
            <w:r w:rsidRPr="006B329A">
              <w:rPr>
                <w:lang w:val="fr-FR"/>
              </w:rPr>
              <w:t>9.3.26</w:t>
            </w:r>
          </w:p>
        </w:tc>
        <w:tc>
          <w:tcPr>
            <w:tcW w:w="1418" w:type="dxa"/>
            <w:tcBorders>
              <w:top w:val="nil"/>
              <w:left w:val="single" w:sz="4" w:space="0" w:color="auto"/>
              <w:bottom w:val="single" w:sz="4" w:space="0" w:color="auto"/>
              <w:right w:val="single" w:sz="4" w:space="0" w:color="auto"/>
            </w:tcBorders>
          </w:tcPr>
          <w:p w14:paraId="5C1F48BB" w14:textId="77777777" w:rsidR="00C8533A" w:rsidRPr="006B329A" w:rsidRDefault="00C8533A" w:rsidP="006B329A">
            <w:pPr>
              <w:pStyle w:val="TAC"/>
              <w:rPr>
                <w:lang w:val="fr-FR"/>
              </w:rPr>
            </w:pPr>
            <w:r w:rsidRPr="006B329A">
              <w:rPr>
                <w:lang w:val="fr-FR"/>
              </w:rPr>
              <w:t>M</w:t>
            </w:r>
          </w:p>
        </w:tc>
        <w:tc>
          <w:tcPr>
            <w:tcW w:w="992" w:type="dxa"/>
            <w:tcBorders>
              <w:top w:val="nil"/>
              <w:left w:val="single" w:sz="4" w:space="0" w:color="auto"/>
              <w:bottom w:val="single" w:sz="4" w:space="0" w:color="auto"/>
              <w:right w:val="single" w:sz="4" w:space="0" w:color="auto"/>
            </w:tcBorders>
          </w:tcPr>
          <w:p w14:paraId="37362332" w14:textId="77777777" w:rsidR="00C8533A" w:rsidRPr="006B329A" w:rsidRDefault="00C8533A" w:rsidP="006B329A">
            <w:pPr>
              <w:pStyle w:val="TAC"/>
              <w:rPr>
                <w:lang w:val="fr-FR"/>
              </w:rPr>
            </w:pPr>
            <w:r w:rsidRPr="006B329A">
              <w:rPr>
                <w:lang w:val="fr-FR"/>
              </w:rPr>
              <w:t>TLV</w:t>
            </w:r>
          </w:p>
        </w:tc>
        <w:tc>
          <w:tcPr>
            <w:tcW w:w="992" w:type="dxa"/>
            <w:tcBorders>
              <w:top w:val="nil"/>
              <w:left w:val="single" w:sz="4" w:space="0" w:color="auto"/>
              <w:bottom w:val="single" w:sz="4" w:space="0" w:color="auto"/>
            </w:tcBorders>
          </w:tcPr>
          <w:p w14:paraId="32F11945" w14:textId="77777777" w:rsidR="00C8533A" w:rsidRPr="006B329A" w:rsidRDefault="00C8533A" w:rsidP="006B329A">
            <w:pPr>
              <w:pStyle w:val="TAC"/>
            </w:pPr>
            <w:r w:rsidRPr="006B329A">
              <w:t>&gt;=3</w:t>
            </w:r>
          </w:p>
        </w:tc>
      </w:tr>
    </w:tbl>
    <w:p w14:paraId="079ABCAF" w14:textId="77777777" w:rsidR="00C8533A" w:rsidRPr="006B329A" w:rsidRDefault="00C8533A" w:rsidP="006B329A"/>
    <w:p w14:paraId="56453A66" w14:textId="77777777" w:rsidR="00C8533A" w:rsidRPr="006B329A" w:rsidRDefault="00C8533A" w:rsidP="006B329A">
      <w:pPr>
        <w:keepLines/>
      </w:pPr>
      <w:r w:rsidRPr="006B329A">
        <w:t>If the Channel Activation message was received with an erroneous Channel number information element, the Channel Activation Negative Acknowledge message is returned with the Channel Number information element equal to the received (and erroneous) Channel number and the Cause value "Mandatory Information Element Error" with Diagnostics equal to the Channel number element identifier value.</w:t>
      </w:r>
    </w:p>
    <w:p w14:paraId="38DE3711" w14:textId="77777777" w:rsidR="00C8533A" w:rsidRPr="006B329A" w:rsidRDefault="00C8533A" w:rsidP="006B329A">
      <w:pPr>
        <w:pStyle w:val="Heading3"/>
      </w:pPr>
      <w:bookmarkStart w:id="100" w:name="_Toc476910074"/>
      <w:r w:rsidRPr="006B329A">
        <w:lastRenderedPageBreak/>
        <w:t>8.4.4</w:t>
      </w:r>
      <w:r w:rsidRPr="006B329A">
        <w:tab/>
        <w:t>CONNECTION FAILURE INDICATION</w:t>
      </w:r>
      <w:bookmarkEnd w:id="100"/>
    </w:p>
    <w:p w14:paraId="3FF3631D" w14:textId="77777777" w:rsidR="00C8533A" w:rsidRPr="006B329A" w:rsidRDefault="00C8533A" w:rsidP="006B329A">
      <w:pPr>
        <w:keepNext/>
      </w:pPr>
      <w:r w:rsidRPr="006B329A">
        <w:t>This message is sent from BTS to BSC to indicate that an active connection has been broken for some reason.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3A10163D" w14:textId="77777777">
        <w:tblPrEx>
          <w:tblCellMar>
            <w:top w:w="0" w:type="dxa"/>
            <w:bottom w:w="0" w:type="dxa"/>
          </w:tblCellMar>
        </w:tblPrEx>
        <w:trPr>
          <w:jc w:val="center"/>
        </w:trPr>
        <w:tc>
          <w:tcPr>
            <w:tcW w:w="2977" w:type="dxa"/>
            <w:tcBorders>
              <w:bottom w:val="nil"/>
            </w:tcBorders>
          </w:tcPr>
          <w:p w14:paraId="772E2480" w14:textId="77777777" w:rsidR="00C8533A" w:rsidRPr="006B329A" w:rsidRDefault="00C8533A" w:rsidP="006B329A">
            <w:pPr>
              <w:pStyle w:val="TAH"/>
            </w:pPr>
            <w:r w:rsidRPr="006B329A">
              <w:t>INFORMATION ELEMENT</w:t>
            </w:r>
          </w:p>
        </w:tc>
        <w:tc>
          <w:tcPr>
            <w:tcW w:w="1417" w:type="dxa"/>
            <w:tcBorders>
              <w:bottom w:val="nil"/>
            </w:tcBorders>
          </w:tcPr>
          <w:p w14:paraId="403B41F4" w14:textId="77777777" w:rsidR="00C8533A" w:rsidRPr="006B329A" w:rsidRDefault="00C8533A" w:rsidP="006B329A">
            <w:pPr>
              <w:pStyle w:val="TAH"/>
            </w:pPr>
            <w:r w:rsidRPr="006B329A">
              <w:t>REFERENCE</w:t>
            </w:r>
          </w:p>
        </w:tc>
        <w:tc>
          <w:tcPr>
            <w:tcW w:w="1418" w:type="dxa"/>
            <w:tcBorders>
              <w:bottom w:val="nil"/>
            </w:tcBorders>
          </w:tcPr>
          <w:p w14:paraId="3C5E066E" w14:textId="77777777" w:rsidR="00C8533A" w:rsidRPr="006B329A" w:rsidRDefault="00C8533A" w:rsidP="006B329A">
            <w:pPr>
              <w:pStyle w:val="TAH"/>
            </w:pPr>
            <w:r w:rsidRPr="006B329A">
              <w:t>PRESENCE</w:t>
            </w:r>
          </w:p>
        </w:tc>
        <w:tc>
          <w:tcPr>
            <w:tcW w:w="992" w:type="dxa"/>
            <w:tcBorders>
              <w:bottom w:val="nil"/>
            </w:tcBorders>
          </w:tcPr>
          <w:p w14:paraId="7E298D2A" w14:textId="77777777" w:rsidR="00C8533A" w:rsidRPr="006B329A" w:rsidRDefault="00C8533A" w:rsidP="006B329A">
            <w:pPr>
              <w:pStyle w:val="TAH"/>
            </w:pPr>
            <w:r w:rsidRPr="006B329A">
              <w:t>FORMAT</w:t>
            </w:r>
          </w:p>
        </w:tc>
        <w:tc>
          <w:tcPr>
            <w:tcW w:w="992" w:type="dxa"/>
            <w:tcBorders>
              <w:bottom w:val="nil"/>
            </w:tcBorders>
          </w:tcPr>
          <w:p w14:paraId="1B1970FB" w14:textId="77777777" w:rsidR="00C8533A" w:rsidRPr="006B329A" w:rsidRDefault="00C8533A" w:rsidP="006B329A">
            <w:pPr>
              <w:pStyle w:val="TAH"/>
            </w:pPr>
            <w:r w:rsidRPr="006B329A">
              <w:t>LENGTH</w:t>
            </w:r>
          </w:p>
        </w:tc>
      </w:tr>
      <w:tr w:rsidR="00C8533A" w:rsidRPr="006B329A" w14:paraId="5311953B" w14:textId="77777777">
        <w:tblPrEx>
          <w:tblCellMar>
            <w:top w:w="0" w:type="dxa"/>
            <w:bottom w:w="0" w:type="dxa"/>
          </w:tblCellMar>
        </w:tblPrEx>
        <w:trPr>
          <w:jc w:val="center"/>
        </w:trPr>
        <w:tc>
          <w:tcPr>
            <w:tcW w:w="2977" w:type="dxa"/>
            <w:tcBorders>
              <w:bottom w:val="nil"/>
              <w:right w:val="single" w:sz="4" w:space="0" w:color="auto"/>
            </w:tcBorders>
          </w:tcPr>
          <w:p w14:paraId="1631FFD3"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172FF714"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2626814D"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2E3B21F1" w14:textId="77777777" w:rsidR="00C8533A" w:rsidRPr="006B329A" w:rsidRDefault="00C8533A" w:rsidP="006B329A">
            <w:pPr>
              <w:pStyle w:val="TAC"/>
            </w:pPr>
            <w:r w:rsidRPr="006B329A">
              <w:t>V</w:t>
            </w:r>
          </w:p>
        </w:tc>
        <w:tc>
          <w:tcPr>
            <w:tcW w:w="992" w:type="dxa"/>
            <w:tcBorders>
              <w:left w:val="single" w:sz="4" w:space="0" w:color="auto"/>
              <w:bottom w:val="nil"/>
            </w:tcBorders>
          </w:tcPr>
          <w:p w14:paraId="2D91F285" w14:textId="77777777" w:rsidR="00C8533A" w:rsidRPr="006B329A" w:rsidRDefault="00C8533A" w:rsidP="006B329A">
            <w:pPr>
              <w:pStyle w:val="TAC"/>
            </w:pPr>
            <w:r w:rsidRPr="006B329A">
              <w:t>1</w:t>
            </w:r>
          </w:p>
        </w:tc>
      </w:tr>
      <w:tr w:rsidR="00C8533A" w:rsidRPr="006B329A" w14:paraId="02CC3289" w14:textId="77777777">
        <w:tblPrEx>
          <w:tblCellMar>
            <w:top w:w="0" w:type="dxa"/>
            <w:bottom w:w="0" w:type="dxa"/>
          </w:tblCellMar>
        </w:tblPrEx>
        <w:trPr>
          <w:jc w:val="center"/>
        </w:trPr>
        <w:tc>
          <w:tcPr>
            <w:tcW w:w="2977" w:type="dxa"/>
            <w:tcBorders>
              <w:top w:val="nil"/>
              <w:bottom w:val="nil"/>
              <w:right w:val="single" w:sz="4" w:space="0" w:color="auto"/>
            </w:tcBorders>
          </w:tcPr>
          <w:p w14:paraId="6496EC1F"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0CED4C7D"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069C081E"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2AF01CEC"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58926226" w14:textId="77777777" w:rsidR="00C8533A" w:rsidRPr="006B329A" w:rsidRDefault="00C8533A" w:rsidP="006B329A">
            <w:pPr>
              <w:pStyle w:val="TAC"/>
            </w:pPr>
            <w:r w:rsidRPr="006B329A">
              <w:t>1</w:t>
            </w:r>
          </w:p>
        </w:tc>
      </w:tr>
      <w:tr w:rsidR="00C8533A" w:rsidRPr="006B329A" w14:paraId="01870E2E" w14:textId="77777777">
        <w:tblPrEx>
          <w:tblCellMar>
            <w:top w:w="0" w:type="dxa"/>
            <w:bottom w:w="0" w:type="dxa"/>
          </w:tblCellMar>
        </w:tblPrEx>
        <w:trPr>
          <w:jc w:val="center"/>
        </w:trPr>
        <w:tc>
          <w:tcPr>
            <w:tcW w:w="2977" w:type="dxa"/>
            <w:tcBorders>
              <w:top w:val="nil"/>
              <w:bottom w:val="nil"/>
              <w:right w:val="single" w:sz="4" w:space="0" w:color="auto"/>
            </w:tcBorders>
          </w:tcPr>
          <w:p w14:paraId="6EBB665E"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2653119F"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5BD7D9B3"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2C7992C"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3E4BEB1A" w14:textId="77777777" w:rsidR="00C8533A" w:rsidRPr="006B329A" w:rsidRDefault="00C8533A" w:rsidP="006B329A">
            <w:pPr>
              <w:pStyle w:val="TAC"/>
              <w:rPr>
                <w:lang w:val="fr-FR"/>
              </w:rPr>
            </w:pPr>
            <w:r w:rsidRPr="006B329A">
              <w:rPr>
                <w:lang w:val="fr-FR"/>
              </w:rPr>
              <w:t>2</w:t>
            </w:r>
          </w:p>
        </w:tc>
      </w:tr>
      <w:tr w:rsidR="00C8533A" w:rsidRPr="006B329A" w14:paraId="79E10A9F"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3537BB00" w14:textId="77777777" w:rsidR="00C8533A" w:rsidRPr="006B329A" w:rsidRDefault="00C8533A" w:rsidP="006B329A">
            <w:pPr>
              <w:pStyle w:val="TAL"/>
              <w:rPr>
                <w:lang w:val="fr-FR"/>
              </w:rPr>
            </w:pPr>
            <w:r w:rsidRPr="006B329A">
              <w:rPr>
                <w:lang w:val="fr-FR"/>
              </w:rPr>
              <w:t>Cause</w:t>
            </w:r>
          </w:p>
        </w:tc>
        <w:tc>
          <w:tcPr>
            <w:tcW w:w="1417" w:type="dxa"/>
            <w:tcBorders>
              <w:top w:val="nil"/>
              <w:left w:val="single" w:sz="4" w:space="0" w:color="auto"/>
              <w:bottom w:val="single" w:sz="4" w:space="0" w:color="auto"/>
              <w:right w:val="single" w:sz="4" w:space="0" w:color="auto"/>
            </w:tcBorders>
          </w:tcPr>
          <w:p w14:paraId="360DC2FF" w14:textId="77777777" w:rsidR="00C8533A" w:rsidRPr="006B329A" w:rsidRDefault="00C8533A" w:rsidP="006B329A">
            <w:pPr>
              <w:pStyle w:val="TAL"/>
              <w:rPr>
                <w:lang w:val="fr-FR"/>
              </w:rPr>
            </w:pPr>
            <w:r w:rsidRPr="006B329A">
              <w:rPr>
                <w:lang w:val="fr-FR"/>
              </w:rPr>
              <w:t>9.3.26</w:t>
            </w:r>
          </w:p>
        </w:tc>
        <w:tc>
          <w:tcPr>
            <w:tcW w:w="1418" w:type="dxa"/>
            <w:tcBorders>
              <w:top w:val="nil"/>
              <w:left w:val="single" w:sz="4" w:space="0" w:color="auto"/>
              <w:bottom w:val="single" w:sz="4" w:space="0" w:color="auto"/>
              <w:right w:val="single" w:sz="4" w:space="0" w:color="auto"/>
            </w:tcBorders>
          </w:tcPr>
          <w:p w14:paraId="48FE875E" w14:textId="77777777" w:rsidR="00C8533A" w:rsidRPr="006B329A" w:rsidRDefault="00C8533A" w:rsidP="006B329A">
            <w:pPr>
              <w:pStyle w:val="TAC"/>
              <w:rPr>
                <w:lang w:val="fr-FR"/>
              </w:rPr>
            </w:pPr>
            <w:r w:rsidRPr="006B329A">
              <w:rPr>
                <w:lang w:val="fr-FR"/>
              </w:rPr>
              <w:t>M</w:t>
            </w:r>
          </w:p>
        </w:tc>
        <w:tc>
          <w:tcPr>
            <w:tcW w:w="992" w:type="dxa"/>
            <w:tcBorders>
              <w:top w:val="nil"/>
              <w:left w:val="single" w:sz="4" w:space="0" w:color="auto"/>
              <w:bottom w:val="single" w:sz="4" w:space="0" w:color="auto"/>
              <w:right w:val="single" w:sz="4" w:space="0" w:color="auto"/>
            </w:tcBorders>
          </w:tcPr>
          <w:p w14:paraId="679BF152" w14:textId="77777777" w:rsidR="00C8533A" w:rsidRPr="006B329A" w:rsidRDefault="00C8533A" w:rsidP="006B329A">
            <w:pPr>
              <w:pStyle w:val="TAC"/>
              <w:rPr>
                <w:lang w:val="fr-FR"/>
              </w:rPr>
            </w:pPr>
            <w:r w:rsidRPr="006B329A">
              <w:rPr>
                <w:lang w:val="fr-FR"/>
              </w:rPr>
              <w:t>TLV</w:t>
            </w:r>
          </w:p>
        </w:tc>
        <w:tc>
          <w:tcPr>
            <w:tcW w:w="992" w:type="dxa"/>
            <w:tcBorders>
              <w:top w:val="nil"/>
              <w:left w:val="single" w:sz="4" w:space="0" w:color="auto"/>
              <w:bottom w:val="single" w:sz="4" w:space="0" w:color="auto"/>
            </w:tcBorders>
          </w:tcPr>
          <w:p w14:paraId="6485BE43" w14:textId="77777777" w:rsidR="00C8533A" w:rsidRPr="006B329A" w:rsidRDefault="00C8533A" w:rsidP="006B329A">
            <w:pPr>
              <w:pStyle w:val="TAC"/>
            </w:pPr>
            <w:r w:rsidRPr="006B329A">
              <w:t>&gt;=3</w:t>
            </w:r>
          </w:p>
        </w:tc>
      </w:tr>
    </w:tbl>
    <w:p w14:paraId="49616062" w14:textId="77777777" w:rsidR="00C8533A" w:rsidRPr="006B329A" w:rsidRDefault="00C8533A" w:rsidP="006B329A"/>
    <w:p w14:paraId="37BB7BB9" w14:textId="77777777" w:rsidR="00C8533A" w:rsidRPr="006B329A" w:rsidRDefault="00C8533A" w:rsidP="006B329A">
      <w:pPr>
        <w:pStyle w:val="Heading3"/>
      </w:pPr>
      <w:bookmarkStart w:id="101" w:name="_Toc476910075"/>
      <w:r w:rsidRPr="006B329A">
        <w:t>8.4.5</w:t>
      </w:r>
      <w:r w:rsidRPr="006B329A">
        <w:tab/>
        <w:t>DEACTIVATE SACCH</w:t>
      </w:r>
      <w:bookmarkEnd w:id="101"/>
    </w:p>
    <w:p w14:paraId="2E86462B" w14:textId="77777777" w:rsidR="00C8533A" w:rsidRPr="006B329A" w:rsidRDefault="00C8533A" w:rsidP="006B329A">
      <w:pPr>
        <w:keepNext/>
        <w:keepLines/>
      </w:pPr>
      <w:r w:rsidRPr="006B329A">
        <w:t>This message is sent from BSC to BTS in order to deactivate the SACCH of an active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1E4A83FD" w14:textId="77777777">
        <w:tblPrEx>
          <w:tblCellMar>
            <w:top w:w="0" w:type="dxa"/>
            <w:bottom w:w="0" w:type="dxa"/>
          </w:tblCellMar>
        </w:tblPrEx>
        <w:trPr>
          <w:jc w:val="center"/>
        </w:trPr>
        <w:tc>
          <w:tcPr>
            <w:tcW w:w="2977" w:type="dxa"/>
            <w:tcBorders>
              <w:bottom w:val="nil"/>
            </w:tcBorders>
          </w:tcPr>
          <w:p w14:paraId="703EB0EA" w14:textId="77777777" w:rsidR="00C8533A" w:rsidRPr="006B329A" w:rsidRDefault="00C8533A" w:rsidP="006B329A">
            <w:pPr>
              <w:pStyle w:val="TAH"/>
            </w:pPr>
            <w:r w:rsidRPr="006B329A">
              <w:t>INFORMATION ELEMENT</w:t>
            </w:r>
          </w:p>
        </w:tc>
        <w:tc>
          <w:tcPr>
            <w:tcW w:w="1417" w:type="dxa"/>
            <w:tcBorders>
              <w:bottom w:val="nil"/>
            </w:tcBorders>
          </w:tcPr>
          <w:p w14:paraId="30160449" w14:textId="77777777" w:rsidR="00C8533A" w:rsidRPr="006B329A" w:rsidRDefault="00C8533A" w:rsidP="006B329A">
            <w:pPr>
              <w:pStyle w:val="TAH"/>
            </w:pPr>
            <w:r w:rsidRPr="006B329A">
              <w:t>REFERENCE</w:t>
            </w:r>
          </w:p>
        </w:tc>
        <w:tc>
          <w:tcPr>
            <w:tcW w:w="1418" w:type="dxa"/>
            <w:tcBorders>
              <w:bottom w:val="nil"/>
            </w:tcBorders>
          </w:tcPr>
          <w:p w14:paraId="57AF20FC" w14:textId="77777777" w:rsidR="00C8533A" w:rsidRPr="006B329A" w:rsidRDefault="00C8533A" w:rsidP="006B329A">
            <w:pPr>
              <w:pStyle w:val="TAH"/>
            </w:pPr>
            <w:r w:rsidRPr="006B329A">
              <w:t>PRESENCE</w:t>
            </w:r>
          </w:p>
        </w:tc>
        <w:tc>
          <w:tcPr>
            <w:tcW w:w="992" w:type="dxa"/>
            <w:tcBorders>
              <w:bottom w:val="nil"/>
            </w:tcBorders>
          </w:tcPr>
          <w:p w14:paraId="749153C9" w14:textId="77777777" w:rsidR="00C8533A" w:rsidRPr="006B329A" w:rsidRDefault="00C8533A" w:rsidP="006B329A">
            <w:pPr>
              <w:pStyle w:val="TAH"/>
            </w:pPr>
            <w:r w:rsidRPr="006B329A">
              <w:t>FORMAT</w:t>
            </w:r>
          </w:p>
        </w:tc>
        <w:tc>
          <w:tcPr>
            <w:tcW w:w="992" w:type="dxa"/>
            <w:tcBorders>
              <w:bottom w:val="nil"/>
            </w:tcBorders>
          </w:tcPr>
          <w:p w14:paraId="064849F9" w14:textId="77777777" w:rsidR="00C8533A" w:rsidRPr="006B329A" w:rsidRDefault="00C8533A" w:rsidP="006B329A">
            <w:pPr>
              <w:pStyle w:val="TAH"/>
            </w:pPr>
            <w:r w:rsidRPr="006B329A">
              <w:t>LENGTH</w:t>
            </w:r>
          </w:p>
        </w:tc>
      </w:tr>
      <w:tr w:rsidR="00C8533A" w:rsidRPr="006B329A" w14:paraId="0D2E0D65" w14:textId="77777777">
        <w:tblPrEx>
          <w:tblCellMar>
            <w:top w:w="0" w:type="dxa"/>
            <w:bottom w:w="0" w:type="dxa"/>
          </w:tblCellMar>
        </w:tblPrEx>
        <w:trPr>
          <w:jc w:val="center"/>
        </w:trPr>
        <w:tc>
          <w:tcPr>
            <w:tcW w:w="2977" w:type="dxa"/>
            <w:tcBorders>
              <w:bottom w:val="nil"/>
              <w:right w:val="single" w:sz="4" w:space="0" w:color="auto"/>
            </w:tcBorders>
          </w:tcPr>
          <w:p w14:paraId="2BB65308"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0C9C36BF"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5FECF2E2"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202EBC78" w14:textId="77777777" w:rsidR="00C8533A" w:rsidRPr="006B329A" w:rsidRDefault="00C8533A" w:rsidP="006B329A">
            <w:pPr>
              <w:pStyle w:val="TAC"/>
            </w:pPr>
            <w:r w:rsidRPr="006B329A">
              <w:t>V</w:t>
            </w:r>
          </w:p>
        </w:tc>
        <w:tc>
          <w:tcPr>
            <w:tcW w:w="992" w:type="dxa"/>
            <w:tcBorders>
              <w:left w:val="single" w:sz="4" w:space="0" w:color="auto"/>
              <w:bottom w:val="nil"/>
            </w:tcBorders>
          </w:tcPr>
          <w:p w14:paraId="3C00FE71" w14:textId="77777777" w:rsidR="00C8533A" w:rsidRPr="006B329A" w:rsidRDefault="00C8533A" w:rsidP="006B329A">
            <w:pPr>
              <w:pStyle w:val="TAC"/>
            </w:pPr>
            <w:r w:rsidRPr="006B329A">
              <w:t>1</w:t>
            </w:r>
          </w:p>
        </w:tc>
      </w:tr>
      <w:tr w:rsidR="00C8533A" w:rsidRPr="006B329A" w14:paraId="3040B96C" w14:textId="77777777">
        <w:tblPrEx>
          <w:tblCellMar>
            <w:top w:w="0" w:type="dxa"/>
            <w:bottom w:w="0" w:type="dxa"/>
          </w:tblCellMar>
        </w:tblPrEx>
        <w:trPr>
          <w:jc w:val="center"/>
        </w:trPr>
        <w:tc>
          <w:tcPr>
            <w:tcW w:w="2977" w:type="dxa"/>
            <w:tcBorders>
              <w:top w:val="nil"/>
              <w:bottom w:val="nil"/>
              <w:right w:val="single" w:sz="4" w:space="0" w:color="auto"/>
            </w:tcBorders>
          </w:tcPr>
          <w:p w14:paraId="3AC49516"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22984C14"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47AB61FF"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4DB5F76"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3EE9F3F4" w14:textId="77777777" w:rsidR="00C8533A" w:rsidRPr="006B329A" w:rsidRDefault="00C8533A" w:rsidP="006B329A">
            <w:pPr>
              <w:pStyle w:val="TAC"/>
            </w:pPr>
            <w:r w:rsidRPr="006B329A">
              <w:t>1</w:t>
            </w:r>
          </w:p>
        </w:tc>
      </w:tr>
      <w:tr w:rsidR="00C8533A" w:rsidRPr="006B329A" w14:paraId="7E63B168"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3E163FA6" w14:textId="77777777" w:rsidR="00C8533A" w:rsidRPr="006B329A" w:rsidRDefault="00C8533A" w:rsidP="006B329A">
            <w:pPr>
              <w:pStyle w:val="TAL"/>
            </w:pPr>
            <w:r w:rsidRPr="006B329A">
              <w:t>Channel number</w:t>
            </w:r>
          </w:p>
        </w:tc>
        <w:tc>
          <w:tcPr>
            <w:tcW w:w="1417" w:type="dxa"/>
            <w:tcBorders>
              <w:top w:val="nil"/>
              <w:left w:val="single" w:sz="4" w:space="0" w:color="auto"/>
              <w:bottom w:val="single" w:sz="4" w:space="0" w:color="auto"/>
              <w:right w:val="single" w:sz="4" w:space="0" w:color="auto"/>
            </w:tcBorders>
          </w:tcPr>
          <w:p w14:paraId="76948DDB" w14:textId="77777777" w:rsidR="00C8533A" w:rsidRPr="006B329A" w:rsidRDefault="00C8533A" w:rsidP="006B329A">
            <w:pPr>
              <w:pStyle w:val="TAL"/>
            </w:pPr>
            <w:r w:rsidRPr="006B329A">
              <w:t>9.3.1</w:t>
            </w:r>
          </w:p>
        </w:tc>
        <w:tc>
          <w:tcPr>
            <w:tcW w:w="1418" w:type="dxa"/>
            <w:tcBorders>
              <w:top w:val="nil"/>
              <w:left w:val="single" w:sz="4" w:space="0" w:color="auto"/>
              <w:bottom w:val="single" w:sz="4" w:space="0" w:color="auto"/>
              <w:right w:val="single" w:sz="4" w:space="0" w:color="auto"/>
            </w:tcBorders>
          </w:tcPr>
          <w:p w14:paraId="3C13007F"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4006DE61"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628E0BB3" w14:textId="77777777" w:rsidR="00C8533A" w:rsidRPr="006B329A" w:rsidRDefault="00C8533A" w:rsidP="006B329A">
            <w:pPr>
              <w:pStyle w:val="TAC"/>
            </w:pPr>
            <w:r w:rsidRPr="006B329A">
              <w:t>2</w:t>
            </w:r>
          </w:p>
        </w:tc>
      </w:tr>
    </w:tbl>
    <w:p w14:paraId="5199EBC0" w14:textId="77777777" w:rsidR="00C8533A" w:rsidRPr="006B329A" w:rsidRDefault="00C8533A" w:rsidP="006B329A"/>
    <w:p w14:paraId="18F60017" w14:textId="77777777" w:rsidR="00C8533A" w:rsidRPr="006B329A" w:rsidRDefault="00C8533A" w:rsidP="006B329A">
      <w:pPr>
        <w:pStyle w:val="Heading3"/>
      </w:pPr>
      <w:bookmarkStart w:id="102" w:name="_Toc476910076"/>
      <w:r w:rsidRPr="006B329A">
        <w:t>8.4.6</w:t>
      </w:r>
      <w:r w:rsidRPr="006B329A">
        <w:tab/>
        <w:t>ENCRYPTION COMMAND</w:t>
      </w:r>
      <w:bookmarkEnd w:id="102"/>
    </w:p>
    <w:p w14:paraId="306E35F1" w14:textId="77777777" w:rsidR="00C8533A" w:rsidRPr="006B329A" w:rsidRDefault="00C8533A" w:rsidP="006B329A">
      <w:r w:rsidRPr="006B329A">
        <w:t>This message is sent from BSC to BTS to start ciphering mode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27682B42" w14:textId="77777777">
        <w:tblPrEx>
          <w:tblCellMar>
            <w:top w:w="0" w:type="dxa"/>
            <w:bottom w:w="0" w:type="dxa"/>
          </w:tblCellMar>
        </w:tblPrEx>
        <w:trPr>
          <w:jc w:val="center"/>
        </w:trPr>
        <w:tc>
          <w:tcPr>
            <w:tcW w:w="2977" w:type="dxa"/>
            <w:tcBorders>
              <w:bottom w:val="nil"/>
            </w:tcBorders>
          </w:tcPr>
          <w:p w14:paraId="0F183240" w14:textId="77777777" w:rsidR="00C8533A" w:rsidRPr="006B329A" w:rsidRDefault="00C8533A" w:rsidP="006B329A">
            <w:pPr>
              <w:pStyle w:val="TAH"/>
            </w:pPr>
            <w:r w:rsidRPr="006B329A">
              <w:t>INFORMATION ELEMENT</w:t>
            </w:r>
          </w:p>
        </w:tc>
        <w:tc>
          <w:tcPr>
            <w:tcW w:w="1417" w:type="dxa"/>
            <w:tcBorders>
              <w:bottom w:val="nil"/>
            </w:tcBorders>
          </w:tcPr>
          <w:p w14:paraId="2E4C709B" w14:textId="77777777" w:rsidR="00C8533A" w:rsidRPr="006B329A" w:rsidRDefault="00C8533A" w:rsidP="006B329A">
            <w:pPr>
              <w:pStyle w:val="TAH"/>
            </w:pPr>
            <w:r w:rsidRPr="006B329A">
              <w:t>REFERENCE</w:t>
            </w:r>
          </w:p>
        </w:tc>
        <w:tc>
          <w:tcPr>
            <w:tcW w:w="1418" w:type="dxa"/>
            <w:tcBorders>
              <w:bottom w:val="nil"/>
            </w:tcBorders>
          </w:tcPr>
          <w:p w14:paraId="4588BC5B" w14:textId="77777777" w:rsidR="00C8533A" w:rsidRPr="006B329A" w:rsidRDefault="00C8533A" w:rsidP="006B329A">
            <w:pPr>
              <w:pStyle w:val="TAH"/>
            </w:pPr>
            <w:r w:rsidRPr="006B329A">
              <w:t>PRESENCE</w:t>
            </w:r>
          </w:p>
        </w:tc>
        <w:tc>
          <w:tcPr>
            <w:tcW w:w="992" w:type="dxa"/>
            <w:tcBorders>
              <w:bottom w:val="nil"/>
            </w:tcBorders>
          </w:tcPr>
          <w:p w14:paraId="29AEC4EE" w14:textId="77777777" w:rsidR="00C8533A" w:rsidRPr="006B329A" w:rsidRDefault="00C8533A" w:rsidP="006B329A">
            <w:pPr>
              <w:pStyle w:val="TAH"/>
            </w:pPr>
            <w:r w:rsidRPr="006B329A">
              <w:t>FORMAT</w:t>
            </w:r>
          </w:p>
        </w:tc>
        <w:tc>
          <w:tcPr>
            <w:tcW w:w="992" w:type="dxa"/>
            <w:tcBorders>
              <w:bottom w:val="nil"/>
            </w:tcBorders>
          </w:tcPr>
          <w:p w14:paraId="30C59815" w14:textId="77777777" w:rsidR="00C8533A" w:rsidRPr="006B329A" w:rsidRDefault="00C8533A" w:rsidP="006B329A">
            <w:pPr>
              <w:pStyle w:val="TAH"/>
            </w:pPr>
            <w:r w:rsidRPr="006B329A">
              <w:t>LENGTH</w:t>
            </w:r>
          </w:p>
        </w:tc>
      </w:tr>
      <w:tr w:rsidR="00C8533A" w:rsidRPr="006B329A" w14:paraId="453399DD" w14:textId="77777777">
        <w:tblPrEx>
          <w:tblCellMar>
            <w:top w:w="0" w:type="dxa"/>
            <w:bottom w:w="0" w:type="dxa"/>
          </w:tblCellMar>
        </w:tblPrEx>
        <w:trPr>
          <w:jc w:val="center"/>
        </w:trPr>
        <w:tc>
          <w:tcPr>
            <w:tcW w:w="2977" w:type="dxa"/>
            <w:tcBorders>
              <w:bottom w:val="nil"/>
              <w:right w:val="single" w:sz="4" w:space="0" w:color="auto"/>
            </w:tcBorders>
          </w:tcPr>
          <w:p w14:paraId="62503D58"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3B4E45EA"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44DCFFE5"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6D51BE85" w14:textId="77777777" w:rsidR="00C8533A" w:rsidRPr="006B329A" w:rsidRDefault="00C8533A" w:rsidP="006B329A">
            <w:pPr>
              <w:pStyle w:val="TAC"/>
            </w:pPr>
            <w:r w:rsidRPr="006B329A">
              <w:t>V</w:t>
            </w:r>
          </w:p>
        </w:tc>
        <w:tc>
          <w:tcPr>
            <w:tcW w:w="992" w:type="dxa"/>
            <w:tcBorders>
              <w:left w:val="single" w:sz="4" w:space="0" w:color="auto"/>
              <w:bottom w:val="nil"/>
            </w:tcBorders>
          </w:tcPr>
          <w:p w14:paraId="7406D558" w14:textId="77777777" w:rsidR="00C8533A" w:rsidRPr="006B329A" w:rsidRDefault="00C8533A" w:rsidP="006B329A">
            <w:pPr>
              <w:pStyle w:val="TAC"/>
            </w:pPr>
            <w:r w:rsidRPr="006B329A">
              <w:t>1</w:t>
            </w:r>
          </w:p>
        </w:tc>
      </w:tr>
      <w:tr w:rsidR="00C8533A" w:rsidRPr="006B329A" w14:paraId="5D794A5D" w14:textId="77777777">
        <w:tblPrEx>
          <w:tblCellMar>
            <w:top w:w="0" w:type="dxa"/>
            <w:bottom w:w="0" w:type="dxa"/>
          </w:tblCellMar>
        </w:tblPrEx>
        <w:trPr>
          <w:jc w:val="center"/>
        </w:trPr>
        <w:tc>
          <w:tcPr>
            <w:tcW w:w="2977" w:type="dxa"/>
            <w:tcBorders>
              <w:top w:val="nil"/>
              <w:bottom w:val="nil"/>
              <w:right w:val="single" w:sz="4" w:space="0" w:color="auto"/>
            </w:tcBorders>
          </w:tcPr>
          <w:p w14:paraId="67A287BA"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613DDF9B"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1DB832E0"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3E846EA0"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7994D340" w14:textId="77777777" w:rsidR="00C8533A" w:rsidRPr="006B329A" w:rsidRDefault="00C8533A" w:rsidP="006B329A">
            <w:pPr>
              <w:pStyle w:val="TAC"/>
            </w:pPr>
            <w:r w:rsidRPr="006B329A">
              <w:t>1</w:t>
            </w:r>
          </w:p>
        </w:tc>
      </w:tr>
      <w:tr w:rsidR="00C8533A" w:rsidRPr="006B329A" w14:paraId="345C3FF2" w14:textId="77777777">
        <w:tblPrEx>
          <w:tblCellMar>
            <w:top w:w="0" w:type="dxa"/>
            <w:bottom w:w="0" w:type="dxa"/>
          </w:tblCellMar>
        </w:tblPrEx>
        <w:trPr>
          <w:jc w:val="center"/>
        </w:trPr>
        <w:tc>
          <w:tcPr>
            <w:tcW w:w="2977" w:type="dxa"/>
            <w:tcBorders>
              <w:top w:val="nil"/>
              <w:bottom w:val="nil"/>
              <w:right w:val="single" w:sz="4" w:space="0" w:color="auto"/>
            </w:tcBorders>
          </w:tcPr>
          <w:p w14:paraId="1126C567"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176FBE50"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34E4B7E3"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56F5B7A"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5C153342" w14:textId="77777777" w:rsidR="00C8533A" w:rsidRPr="006B329A" w:rsidRDefault="00C8533A" w:rsidP="006B329A">
            <w:pPr>
              <w:pStyle w:val="TAC"/>
              <w:rPr>
                <w:lang w:val="fr-FR"/>
              </w:rPr>
            </w:pPr>
            <w:r w:rsidRPr="006B329A">
              <w:rPr>
                <w:lang w:val="fr-FR"/>
              </w:rPr>
              <w:t>2</w:t>
            </w:r>
          </w:p>
        </w:tc>
      </w:tr>
      <w:tr w:rsidR="00C8533A" w:rsidRPr="006B329A" w14:paraId="3B5630A8" w14:textId="77777777">
        <w:tblPrEx>
          <w:tblCellMar>
            <w:top w:w="0" w:type="dxa"/>
            <w:bottom w:w="0" w:type="dxa"/>
          </w:tblCellMar>
        </w:tblPrEx>
        <w:trPr>
          <w:jc w:val="center"/>
        </w:trPr>
        <w:tc>
          <w:tcPr>
            <w:tcW w:w="2977" w:type="dxa"/>
            <w:tcBorders>
              <w:top w:val="nil"/>
              <w:bottom w:val="nil"/>
              <w:right w:val="single" w:sz="4" w:space="0" w:color="auto"/>
            </w:tcBorders>
          </w:tcPr>
          <w:p w14:paraId="520E0001" w14:textId="77777777" w:rsidR="00C8533A" w:rsidRPr="006B329A" w:rsidRDefault="00C8533A" w:rsidP="006B329A">
            <w:pPr>
              <w:pStyle w:val="TAL"/>
              <w:rPr>
                <w:lang w:val="fr-FR"/>
              </w:rPr>
            </w:pPr>
            <w:r w:rsidRPr="006B329A">
              <w:rPr>
                <w:lang w:val="fr-FR"/>
              </w:rPr>
              <w:t>Encryption information</w:t>
            </w:r>
          </w:p>
        </w:tc>
        <w:tc>
          <w:tcPr>
            <w:tcW w:w="1417" w:type="dxa"/>
            <w:tcBorders>
              <w:top w:val="nil"/>
              <w:left w:val="single" w:sz="4" w:space="0" w:color="auto"/>
              <w:bottom w:val="nil"/>
              <w:right w:val="single" w:sz="4" w:space="0" w:color="auto"/>
            </w:tcBorders>
          </w:tcPr>
          <w:p w14:paraId="7E22FF13" w14:textId="77777777" w:rsidR="00C8533A" w:rsidRPr="006B329A" w:rsidRDefault="00C8533A" w:rsidP="006B329A">
            <w:pPr>
              <w:pStyle w:val="TAL"/>
              <w:rPr>
                <w:lang w:val="fr-FR"/>
              </w:rPr>
            </w:pPr>
            <w:r w:rsidRPr="006B329A">
              <w:rPr>
                <w:lang w:val="fr-FR"/>
              </w:rPr>
              <w:t>9.3.7</w:t>
            </w:r>
          </w:p>
        </w:tc>
        <w:tc>
          <w:tcPr>
            <w:tcW w:w="1418" w:type="dxa"/>
            <w:tcBorders>
              <w:top w:val="nil"/>
              <w:left w:val="single" w:sz="4" w:space="0" w:color="auto"/>
              <w:bottom w:val="nil"/>
              <w:right w:val="single" w:sz="4" w:space="0" w:color="auto"/>
            </w:tcBorders>
          </w:tcPr>
          <w:p w14:paraId="1FA07E81" w14:textId="77777777" w:rsidR="00C8533A" w:rsidRPr="006B329A" w:rsidRDefault="00C8533A" w:rsidP="006B329A">
            <w:pPr>
              <w:pStyle w:val="TAC"/>
              <w:rPr>
                <w:lang w:val="fr-FR"/>
              </w:rPr>
            </w:pPr>
            <w:r w:rsidRPr="006B329A">
              <w:rPr>
                <w:lang w:val="fr-FR"/>
              </w:rPr>
              <w:t>M</w:t>
            </w:r>
          </w:p>
        </w:tc>
        <w:tc>
          <w:tcPr>
            <w:tcW w:w="992" w:type="dxa"/>
            <w:tcBorders>
              <w:top w:val="nil"/>
              <w:left w:val="single" w:sz="4" w:space="0" w:color="auto"/>
              <w:bottom w:val="nil"/>
              <w:right w:val="single" w:sz="4" w:space="0" w:color="auto"/>
            </w:tcBorders>
          </w:tcPr>
          <w:p w14:paraId="6B21E56A"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0E6B0973" w14:textId="77777777" w:rsidR="00C8533A" w:rsidRPr="006B329A" w:rsidRDefault="00C8533A" w:rsidP="006B329A">
            <w:pPr>
              <w:pStyle w:val="TAC"/>
            </w:pPr>
            <w:r w:rsidRPr="006B329A">
              <w:t>&gt;=3</w:t>
            </w:r>
          </w:p>
        </w:tc>
      </w:tr>
      <w:tr w:rsidR="00C8533A" w:rsidRPr="006B329A" w14:paraId="62E03B61" w14:textId="77777777">
        <w:tblPrEx>
          <w:tblCellMar>
            <w:top w:w="0" w:type="dxa"/>
            <w:bottom w:w="0" w:type="dxa"/>
          </w:tblCellMar>
        </w:tblPrEx>
        <w:trPr>
          <w:jc w:val="center"/>
        </w:trPr>
        <w:tc>
          <w:tcPr>
            <w:tcW w:w="2977" w:type="dxa"/>
            <w:tcBorders>
              <w:top w:val="nil"/>
              <w:bottom w:val="nil"/>
              <w:right w:val="single" w:sz="4" w:space="0" w:color="auto"/>
            </w:tcBorders>
          </w:tcPr>
          <w:p w14:paraId="7495797D" w14:textId="77777777" w:rsidR="00C8533A" w:rsidRPr="006B329A" w:rsidRDefault="00C8533A" w:rsidP="006B329A">
            <w:pPr>
              <w:pStyle w:val="TAL"/>
            </w:pPr>
            <w:r w:rsidRPr="006B329A">
              <w:t>Link Identifier</w:t>
            </w:r>
          </w:p>
        </w:tc>
        <w:tc>
          <w:tcPr>
            <w:tcW w:w="1417" w:type="dxa"/>
            <w:tcBorders>
              <w:top w:val="nil"/>
              <w:left w:val="single" w:sz="4" w:space="0" w:color="auto"/>
              <w:bottom w:val="nil"/>
              <w:right w:val="single" w:sz="4" w:space="0" w:color="auto"/>
            </w:tcBorders>
          </w:tcPr>
          <w:p w14:paraId="2562B629" w14:textId="77777777" w:rsidR="00C8533A" w:rsidRPr="006B329A" w:rsidRDefault="00C8533A" w:rsidP="006B329A">
            <w:pPr>
              <w:pStyle w:val="TAL"/>
            </w:pPr>
            <w:r w:rsidRPr="006B329A">
              <w:t>9.3.2</w:t>
            </w:r>
          </w:p>
        </w:tc>
        <w:tc>
          <w:tcPr>
            <w:tcW w:w="1418" w:type="dxa"/>
            <w:tcBorders>
              <w:top w:val="nil"/>
              <w:left w:val="single" w:sz="4" w:space="0" w:color="auto"/>
              <w:bottom w:val="nil"/>
              <w:right w:val="single" w:sz="4" w:space="0" w:color="auto"/>
            </w:tcBorders>
          </w:tcPr>
          <w:p w14:paraId="56F2FF36"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3359CEC"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7AD1EF8F" w14:textId="77777777" w:rsidR="00C8533A" w:rsidRPr="006B329A" w:rsidRDefault="00C8533A" w:rsidP="006B329A">
            <w:pPr>
              <w:pStyle w:val="TAC"/>
            </w:pPr>
            <w:r w:rsidRPr="006B329A">
              <w:t>2</w:t>
            </w:r>
          </w:p>
        </w:tc>
      </w:tr>
      <w:tr w:rsidR="00C8533A" w:rsidRPr="006B329A" w14:paraId="017ACF0E"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4F52F0F2" w14:textId="77777777" w:rsidR="00C8533A" w:rsidRPr="006B329A" w:rsidRDefault="00C8533A" w:rsidP="006B329A">
            <w:pPr>
              <w:pStyle w:val="TAL"/>
              <w:rPr>
                <w:lang w:val="da-DK"/>
              </w:rPr>
            </w:pPr>
            <w:r w:rsidRPr="006B329A">
              <w:rPr>
                <w:lang w:val="da-DK"/>
              </w:rPr>
              <w:t>L3 Info (CIPH MOD CMD)</w:t>
            </w:r>
          </w:p>
        </w:tc>
        <w:tc>
          <w:tcPr>
            <w:tcW w:w="1417" w:type="dxa"/>
            <w:tcBorders>
              <w:top w:val="nil"/>
              <w:left w:val="single" w:sz="4" w:space="0" w:color="auto"/>
              <w:bottom w:val="single" w:sz="4" w:space="0" w:color="auto"/>
              <w:right w:val="single" w:sz="4" w:space="0" w:color="auto"/>
            </w:tcBorders>
          </w:tcPr>
          <w:p w14:paraId="3BF265A8" w14:textId="77777777" w:rsidR="00C8533A" w:rsidRPr="006B329A" w:rsidRDefault="00C8533A" w:rsidP="006B329A">
            <w:pPr>
              <w:pStyle w:val="TAL"/>
            </w:pPr>
            <w:r w:rsidRPr="006B329A">
              <w:t>9.3.11</w:t>
            </w:r>
          </w:p>
        </w:tc>
        <w:tc>
          <w:tcPr>
            <w:tcW w:w="1418" w:type="dxa"/>
            <w:tcBorders>
              <w:top w:val="nil"/>
              <w:left w:val="single" w:sz="4" w:space="0" w:color="auto"/>
              <w:bottom w:val="single" w:sz="4" w:space="0" w:color="auto"/>
              <w:right w:val="single" w:sz="4" w:space="0" w:color="auto"/>
            </w:tcBorders>
          </w:tcPr>
          <w:p w14:paraId="5D32AD87"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7C380987"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0CD2790E" w14:textId="77777777" w:rsidR="00C8533A" w:rsidRPr="006B329A" w:rsidRDefault="00C8533A" w:rsidP="006B329A">
            <w:pPr>
              <w:pStyle w:val="TAC"/>
            </w:pPr>
            <w:r w:rsidRPr="006B329A">
              <w:t>6</w:t>
            </w:r>
          </w:p>
        </w:tc>
      </w:tr>
    </w:tbl>
    <w:p w14:paraId="5F65EBB4" w14:textId="77777777" w:rsidR="00C8533A" w:rsidRPr="006B329A" w:rsidRDefault="00C8533A" w:rsidP="006B329A"/>
    <w:p w14:paraId="64104B41" w14:textId="77777777" w:rsidR="00C8533A" w:rsidRPr="006B329A" w:rsidRDefault="00C8533A" w:rsidP="006B329A">
      <w:r w:rsidRPr="006B329A">
        <w:t>The L3 Info element contains the complete Ciphering Mode Command message as defined in 3GPP TS 44.018.</w:t>
      </w:r>
    </w:p>
    <w:p w14:paraId="6023F35F" w14:textId="77777777" w:rsidR="00C8533A" w:rsidRPr="006B329A" w:rsidRDefault="00C8533A" w:rsidP="006B329A">
      <w:pPr>
        <w:pStyle w:val="Heading3"/>
      </w:pPr>
      <w:bookmarkStart w:id="103" w:name="_Toc476910077"/>
      <w:r w:rsidRPr="006B329A">
        <w:t>8.4.7</w:t>
      </w:r>
      <w:r w:rsidRPr="006B329A">
        <w:tab/>
        <w:t>HANDOVER DETECTION</w:t>
      </w:r>
      <w:bookmarkEnd w:id="103"/>
    </w:p>
    <w:p w14:paraId="5E3C7FE4" w14:textId="77777777" w:rsidR="00C8533A" w:rsidRPr="006B329A" w:rsidRDefault="00C8533A" w:rsidP="006B329A">
      <w:pPr>
        <w:keepNext/>
      </w:pPr>
      <w:r w:rsidRPr="006B329A">
        <w:t>This message is sent from BTS to BSC when BTS correctly receives information from an MS on the handover activated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47B14D3D" w14:textId="77777777">
        <w:tblPrEx>
          <w:tblCellMar>
            <w:top w:w="0" w:type="dxa"/>
            <w:bottom w:w="0" w:type="dxa"/>
          </w:tblCellMar>
        </w:tblPrEx>
        <w:trPr>
          <w:jc w:val="center"/>
        </w:trPr>
        <w:tc>
          <w:tcPr>
            <w:tcW w:w="2977" w:type="dxa"/>
            <w:tcBorders>
              <w:bottom w:val="nil"/>
            </w:tcBorders>
          </w:tcPr>
          <w:p w14:paraId="52033BBF" w14:textId="77777777" w:rsidR="00C8533A" w:rsidRPr="006B329A" w:rsidRDefault="00C8533A" w:rsidP="006B329A">
            <w:pPr>
              <w:pStyle w:val="TAH"/>
            </w:pPr>
            <w:r w:rsidRPr="006B329A">
              <w:t>INFORMATION ELEMENT</w:t>
            </w:r>
          </w:p>
        </w:tc>
        <w:tc>
          <w:tcPr>
            <w:tcW w:w="1417" w:type="dxa"/>
            <w:tcBorders>
              <w:bottom w:val="nil"/>
            </w:tcBorders>
          </w:tcPr>
          <w:p w14:paraId="6117FA22" w14:textId="77777777" w:rsidR="00C8533A" w:rsidRPr="006B329A" w:rsidRDefault="00C8533A" w:rsidP="006B329A">
            <w:pPr>
              <w:pStyle w:val="TAH"/>
            </w:pPr>
            <w:r w:rsidRPr="006B329A">
              <w:t>REFERENCE</w:t>
            </w:r>
          </w:p>
        </w:tc>
        <w:tc>
          <w:tcPr>
            <w:tcW w:w="1418" w:type="dxa"/>
            <w:tcBorders>
              <w:bottom w:val="nil"/>
            </w:tcBorders>
          </w:tcPr>
          <w:p w14:paraId="6FE3CBD5" w14:textId="77777777" w:rsidR="00C8533A" w:rsidRPr="006B329A" w:rsidRDefault="00C8533A" w:rsidP="006B329A">
            <w:pPr>
              <w:pStyle w:val="TAH"/>
            </w:pPr>
            <w:r w:rsidRPr="006B329A">
              <w:t>PRESENCE</w:t>
            </w:r>
          </w:p>
        </w:tc>
        <w:tc>
          <w:tcPr>
            <w:tcW w:w="992" w:type="dxa"/>
            <w:tcBorders>
              <w:bottom w:val="nil"/>
            </w:tcBorders>
          </w:tcPr>
          <w:p w14:paraId="110F9049" w14:textId="77777777" w:rsidR="00C8533A" w:rsidRPr="006B329A" w:rsidRDefault="00C8533A" w:rsidP="006B329A">
            <w:pPr>
              <w:pStyle w:val="TAH"/>
            </w:pPr>
            <w:r w:rsidRPr="006B329A">
              <w:t>FORMAT</w:t>
            </w:r>
          </w:p>
        </w:tc>
        <w:tc>
          <w:tcPr>
            <w:tcW w:w="992" w:type="dxa"/>
            <w:tcBorders>
              <w:bottom w:val="nil"/>
            </w:tcBorders>
          </w:tcPr>
          <w:p w14:paraId="1D1EF532" w14:textId="77777777" w:rsidR="00C8533A" w:rsidRPr="006B329A" w:rsidRDefault="00C8533A" w:rsidP="006B329A">
            <w:pPr>
              <w:pStyle w:val="TAH"/>
            </w:pPr>
            <w:r w:rsidRPr="006B329A">
              <w:t>LENGTH</w:t>
            </w:r>
          </w:p>
        </w:tc>
      </w:tr>
      <w:tr w:rsidR="00C8533A" w:rsidRPr="006B329A" w14:paraId="5240B118" w14:textId="77777777">
        <w:tblPrEx>
          <w:tblCellMar>
            <w:top w:w="0" w:type="dxa"/>
            <w:bottom w:w="0" w:type="dxa"/>
          </w:tblCellMar>
        </w:tblPrEx>
        <w:trPr>
          <w:jc w:val="center"/>
        </w:trPr>
        <w:tc>
          <w:tcPr>
            <w:tcW w:w="2977" w:type="dxa"/>
            <w:tcBorders>
              <w:bottom w:val="nil"/>
              <w:right w:val="single" w:sz="4" w:space="0" w:color="auto"/>
            </w:tcBorders>
          </w:tcPr>
          <w:p w14:paraId="77ED0156"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5A593AD3"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2C3290C9"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2AE94A95" w14:textId="77777777" w:rsidR="00C8533A" w:rsidRPr="006B329A" w:rsidRDefault="00C8533A" w:rsidP="006B329A">
            <w:pPr>
              <w:pStyle w:val="TAC"/>
            </w:pPr>
            <w:r w:rsidRPr="006B329A">
              <w:t>V</w:t>
            </w:r>
          </w:p>
        </w:tc>
        <w:tc>
          <w:tcPr>
            <w:tcW w:w="992" w:type="dxa"/>
            <w:tcBorders>
              <w:left w:val="single" w:sz="4" w:space="0" w:color="auto"/>
              <w:bottom w:val="nil"/>
            </w:tcBorders>
          </w:tcPr>
          <w:p w14:paraId="52DF0E9E" w14:textId="77777777" w:rsidR="00C8533A" w:rsidRPr="006B329A" w:rsidRDefault="00C8533A" w:rsidP="006B329A">
            <w:pPr>
              <w:pStyle w:val="TAC"/>
            </w:pPr>
            <w:r w:rsidRPr="006B329A">
              <w:t>1</w:t>
            </w:r>
          </w:p>
        </w:tc>
      </w:tr>
      <w:tr w:rsidR="00C8533A" w:rsidRPr="006B329A" w14:paraId="690FDC22" w14:textId="77777777">
        <w:tblPrEx>
          <w:tblCellMar>
            <w:top w:w="0" w:type="dxa"/>
            <w:bottom w:w="0" w:type="dxa"/>
          </w:tblCellMar>
        </w:tblPrEx>
        <w:trPr>
          <w:jc w:val="center"/>
        </w:trPr>
        <w:tc>
          <w:tcPr>
            <w:tcW w:w="2977" w:type="dxa"/>
            <w:tcBorders>
              <w:top w:val="nil"/>
              <w:bottom w:val="nil"/>
              <w:right w:val="single" w:sz="4" w:space="0" w:color="auto"/>
            </w:tcBorders>
          </w:tcPr>
          <w:p w14:paraId="16D6BC90"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470CA7CB"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4B8DFB86"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20F72949"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44F794AF" w14:textId="77777777" w:rsidR="00C8533A" w:rsidRPr="006B329A" w:rsidRDefault="00C8533A" w:rsidP="006B329A">
            <w:pPr>
              <w:pStyle w:val="TAC"/>
            </w:pPr>
            <w:r w:rsidRPr="006B329A">
              <w:t>1</w:t>
            </w:r>
          </w:p>
        </w:tc>
      </w:tr>
      <w:tr w:rsidR="00C8533A" w:rsidRPr="006B329A" w14:paraId="67D8E55E" w14:textId="77777777">
        <w:tblPrEx>
          <w:tblCellMar>
            <w:top w:w="0" w:type="dxa"/>
            <w:bottom w:w="0" w:type="dxa"/>
          </w:tblCellMar>
        </w:tblPrEx>
        <w:trPr>
          <w:jc w:val="center"/>
        </w:trPr>
        <w:tc>
          <w:tcPr>
            <w:tcW w:w="2977" w:type="dxa"/>
            <w:tcBorders>
              <w:top w:val="nil"/>
              <w:bottom w:val="nil"/>
              <w:right w:val="single" w:sz="4" w:space="0" w:color="auto"/>
            </w:tcBorders>
          </w:tcPr>
          <w:p w14:paraId="207CE709"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72B80036"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17ECFD73"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79C3D28E"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6871911D" w14:textId="77777777" w:rsidR="00C8533A" w:rsidRPr="006B329A" w:rsidRDefault="00C8533A" w:rsidP="006B329A">
            <w:pPr>
              <w:pStyle w:val="TAC"/>
            </w:pPr>
            <w:r w:rsidRPr="006B329A">
              <w:t>2</w:t>
            </w:r>
          </w:p>
        </w:tc>
      </w:tr>
      <w:tr w:rsidR="00C8533A" w:rsidRPr="006B329A" w14:paraId="08DDC4DA"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06E42D34" w14:textId="77777777" w:rsidR="00C8533A" w:rsidRPr="006B329A" w:rsidRDefault="00C8533A" w:rsidP="006B329A">
            <w:pPr>
              <w:pStyle w:val="TAL"/>
            </w:pPr>
            <w:r w:rsidRPr="006B329A">
              <w:t>Access Delay</w:t>
            </w:r>
          </w:p>
        </w:tc>
        <w:tc>
          <w:tcPr>
            <w:tcW w:w="1417" w:type="dxa"/>
            <w:tcBorders>
              <w:top w:val="nil"/>
              <w:left w:val="single" w:sz="4" w:space="0" w:color="auto"/>
              <w:bottom w:val="single" w:sz="4" w:space="0" w:color="auto"/>
              <w:right w:val="single" w:sz="4" w:space="0" w:color="auto"/>
            </w:tcBorders>
          </w:tcPr>
          <w:p w14:paraId="7AA6E680" w14:textId="77777777" w:rsidR="00C8533A" w:rsidRPr="006B329A" w:rsidRDefault="00C8533A" w:rsidP="006B329A">
            <w:pPr>
              <w:pStyle w:val="TAL"/>
            </w:pPr>
            <w:r w:rsidRPr="006B329A">
              <w:t>9.3.17</w:t>
            </w:r>
          </w:p>
        </w:tc>
        <w:tc>
          <w:tcPr>
            <w:tcW w:w="1418" w:type="dxa"/>
            <w:tcBorders>
              <w:top w:val="nil"/>
              <w:left w:val="single" w:sz="4" w:space="0" w:color="auto"/>
              <w:bottom w:val="single" w:sz="4" w:space="0" w:color="auto"/>
              <w:right w:val="single" w:sz="4" w:space="0" w:color="auto"/>
            </w:tcBorders>
          </w:tcPr>
          <w:p w14:paraId="6FE5A8B2" w14:textId="77777777" w:rsidR="00C8533A" w:rsidRPr="006B329A" w:rsidRDefault="00C8533A" w:rsidP="006B329A">
            <w:pPr>
              <w:pStyle w:val="TAC"/>
            </w:pPr>
            <w:r w:rsidRPr="006B329A">
              <w:t>O 1)</w:t>
            </w:r>
          </w:p>
        </w:tc>
        <w:tc>
          <w:tcPr>
            <w:tcW w:w="992" w:type="dxa"/>
            <w:tcBorders>
              <w:top w:val="nil"/>
              <w:left w:val="single" w:sz="4" w:space="0" w:color="auto"/>
              <w:bottom w:val="single" w:sz="4" w:space="0" w:color="auto"/>
              <w:right w:val="single" w:sz="4" w:space="0" w:color="auto"/>
            </w:tcBorders>
          </w:tcPr>
          <w:p w14:paraId="58859997"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18622979" w14:textId="77777777" w:rsidR="00C8533A" w:rsidRPr="006B329A" w:rsidRDefault="00C8533A" w:rsidP="006B329A">
            <w:pPr>
              <w:pStyle w:val="TAC"/>
            </w:pPr>
            <w:r w:rsidRPr="006B329A">
              <w:t>2</w:t>
            </w:r>
          </w:p>
        </w:tc>
      </w:tr>
    </w:tbl>
    <w:p w14:paraId="3ED59405" w14:textId="77777777" w:rsidR="00C8533A" w:rsidRPr="006B329A" w:rsidRDefault="00C8533A" w:rsidP="006B329A"/>
    <w:p w14:paraId="229C5FD5" w14:textId="77777777" w:rsidR="00C8533A" w:rsidRPr="006B329A" w:rsidRDefault="00C8533A" w:rsidP="006B329A">
      <w:pPr>
        <w:pStyle w:val="B1"/>
      </w:pPr>
      <w:r w:rsidRPr="006B329A">
        <w:t>1)</w:t>
      </w:r>
      <w:r w:rsidRPr="006B329A">
        <w:tab/>
        <w:t>The Access Delay element is included if the sending of the handover detection message was triggered by the reception of a handover access burst with the correct handover reference.</w:t>
      </w:r>
    </w:p>
    <w:p w14:paraId="641523F3" w14:textId="77777777" w:rsidR="00C8533A" w:rsidRPr="006B329A" w:rsidRDefault="00C8533A" w:rsidP="006B329A">
      <w:pPr>
        <w:pStyle w:val="Heading3"/>
      </w:pPr>
      <w:bookmarkStart w:id="104" w:name="_Toc476910078"/>
      <w:r w:rsidRPr="006B329A">
        <w:t>8.4.8</w:t>
      </w:r>
      <w:r w:rsidRPr="006B329A">
        <w:tab/>
        <w:t>MEASUREMENT RESULT</w:t>
      </w:r>
      <w:bookmarkEnd w:id="104"/>
    </w:p>
    <w:p w14:paraId="1A111C9D" w14:textId="77777777" w:rsidR="00C8533A" w:rsidRPr="006B329A" w:rsidRDefault="00C8533A" w:rsidP="006B329A">
      <w:r w:rsidRPr="006B329A">
        <w:t xml:space="preserve">This message from BTS to BSC is used to report to BSC the results of radio channel measurements made by BTS (uplink) and to convey the measurement reports from MS received on SACCH and in the L1 headers.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4B557338" w14:textId="77777777">
        <w:tblPrEx>
          <w:tblCellMar>
            <w:top w:w="0" w:type="dxa"/>
            <w:bottom w:w="0" w:type="dxa"/>
          </w:tblCellMar>
        </w:tblPrEx>
        <w:trPr>
          <w:jc w:val="center"/>
        </w:trPr>
        <w:tc>
          <w:tcPr>
            <w:tcW w:w="2977" w:type="dxa"/>
            <w:tcBorders>
              <w:bottom w:val="nil"/>
            </w:tcBorders>
          </w:tcPr>
          <w:p w14:paraId="1D8365C4" w14:textId="77777777" w:rsidR="00C8533A" w:rsidRPr="006B329A" w:rsidRDefault="00C8533A" w:rsidP="006B329A">
            <w:pPr>
              <w:pStyle w:val="TAH"/>
            </w:pPr>
            <w:r w:rsidRPr="006B329A">
              <w:lastRenderedPageBreak/>
              <w:t>INFORMATION ELEMENT</w:t>
            </w:r>
          </w:p>
        </w:tc>
        <w:tc>
          <w:tcPr>
            <w:tcW w:w="1417" w:type="dxa"/>
            <w:tcBorders>
              <w:bottom w:val="nil"/>
            </w:tcBorders>
          </w:tcPr>
          <w:p w14:paraId="54E3C28E" w14:textId="77777777" w:rsidR="00C8533A" w:rsidRPr="006B329A" w:rsidRDefault="00C8533A" w:rsidP="006B329A">
            <w:pPr>
              <w:pStyle w:val="TAH"/>
            </w:pPr>
            <w:r w:rsidRPr="006B329A">
              <w:t>REFERENCE</w:t>
            </w:r>
          </w:p>
        </w:tc>
        <w:tc>
          <w:tcPr>
            <w:tcW w:w="1418" w:type="dxa"/>
            <w:tcBorders>
              <w:bottom w:val="nil"/>
            </w:tcBorders>
          </w:tcPr>
          <w:p w14:paraId="40AB9DD3" w14:textId="77777777" w:rsidR="00C8533A" w:rsidRPr="006B329A" w:rsidRDefault="00C8533A" w:rsidP="006B329A">
            <w:pPr>
              <w:pStyle w:val="TAH"/>
            </w:pPr>
            <w:r w:rsidRPr="006B329A">
              <w:t>PRESENCE</w:t>
            </w:r>
          </w:p>
        </w:tc>
        <w:tc>
          <w:tcPr>
            <w:tcW w:w="992" w:type="dxa"/>
            <w:tcBorders>
              <w:bottom w:val="nil"/>
            </w:tcBorders>
          </w:tcPr>
          <w:p w14:paraId="12D27222" w14:textId="77777777" w:rsidR="00C8533A" w:rsidRPr="006B329A" w:rsidRDefault="00C8533A" w:rsidP="006B329A">
            <w:pPr>
              <w:pStyle w:val="TAH"/>
            </w:pPr>
            <w:r w:rsidRPr="006B329A">
              <w:t>FORMAT</w:t>
            </w:r>
          </w:p>
        </w:tc>
        <w:tc>
          <w:tcPr>
            <w:tcW w:w="992" w:type="dxa"/>
            <w:tcBorders>
              <w:bottom w:val="nil"/>
            </w:tcBorders>
          </w:tcPr>
          <w:p w14:paraId="2E714AF5" w14:textId="77777777" w:rsidR="00C8533A" w:rsidRPr="006B329A" w:rsidRDefault="00C8533A" w:rsidP="006B329A">
            <w:pPr>
              <w:pStyle w:val="TAH"/>
            </w:pPr>
            <w:r w:rsidRPr="006B329A">
              <w:t>LENGTH</w:t>
            </w:r>
          </w:p>
        </w:tc>
      </w:tr>
      <w:tr w:rsidR="00C8533A" w:rsidRPr="006B329A" w14:paraId="261A801D" w14:textId="77777777">
        <w:tblPrEx>
          <w:tblCellMar>
            <w:top w:w="0" w:type="dxa"/>
            <w:bottom w:w="0" w:type="dxa"/>
          </w:tblCellMar>
        </w:tblPrEx>
        <w:trPr>
          <w:jc w:val="center"/>
        </w:trPr>
        <w:tc>
          <w:tcPr>
            <w:tcW w:w="2977" w:type="dxa"/>
            <w:tcBorders>
              <w:bottom w:val="nil"/>
              <w:right w:val="single" w:sz="4" w:space="0" w:color="auto"/>
            </w:tcBorders>
          </w:tcPr>
          <w:p w14:paraId="2831F97F"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203D41EC"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6916CAD5"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2A702DE3" w14:textId="77777777" w:rsidR="00C8533A" w:rsidRPr="006B329A" w:rsidRDefault="00C8533A" w:rsidP="006B329A">
            <w:pPr>
              <w:pStyle w:val="TAC"/>
            </w:pPr>
            <w:r w:rsidRPr="006B329A">
              <w:t>V</w:t>
            </w:r>
          </w:p>
        </w:tc>
        <w:tc>
          <w:tcPr>
            <w:tcW w:w="992" w:type="dxa"/>
            <w:tcBorders>
              <w:left w:val="single" w:sz="4" w:space="0" w:color="auto"/>
              <w:bottom w:val="nil"/>
            </w:tcBorders>
          </w:tcPr>
          <w:p w14:paraId="2C9D3582" w14:textId="77777777" w:rsidR="00C8533A" w:rsidRPr="006B329A" w:rsidRDefault="00C8533A" w:rsidP="006B329A">
            <w:pPr>
              <w:pStyle w:val="TAC"/>
            </w:pPr>
            <w:r w:rsidRPr="006B329A">
              <w:t>1</w:t>
            </w:r>
          </w:p>
        </w:tc>
      </w:tr>
      <w:tr w:rsidR="00C8533A" w:rsidRPr="006B329A" w14:paraId="10B4FC8B" w14:textId="77777777">
        <w:tblPrEx>
          <w:tblCellMar>
            <w:top w:w="0" w:type="dxa"/>
            <w:bottom w:w="0" w:type="dxa"/>
          </w:tblCellMar>
        </w:tblPrEx>
        <w:trPr>
          <w:jc w:val="center"/>
        </w:trPr>
        <w:tc>
          <w:tcPr>
            <w:tcW w:w="2977" w:type="dxa"/>
            <w:tcBorders>
              <w:top w:val="nil"/>
              <w:bottom w:val="nil"/>
              <w:right w:val="single" w:sz="4" w:space="0" w:color="auto"/>
            </w:tcBorders>
          </w:tcPr>
          <w:p w14:paraId="61B1A1BD"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7696BB41"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0F9AA686"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3AF32A89"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1DB3AB07" w14:textId="77777777" w:rsidR="00C8533A" w:rsidRPr="006B329A" w:rsidRDefault="00C8533A" w:rsidP="006B329A">
            <w:pPr>
              <w:pStyle w:val="TAC"/>
            </w:pPr>
            <w:r w:rsidRPr="006B329A">
              <w:t>1</w:t>
            </w:r>
          </w:p>
        </w:tc>
      </w:tr>
      <w:tr w:rsidR="00C8533A" w:rsidRPr="006B329A" w14:paraId="0A399C98" w14:textId="77777777">
        <w:tblPrEx>
          <w:tblCellMar>
            <w:top w:w="0" w:type="dxa"/>
            <w:bottom w:w="0" w:type="dxa"/>
          </w:tblCellMar>
        </w:tblPrEx>
        <w:trPr>
          <w:jc w:val="center"/>
        </w:trPr>
        <w:tc>
          <w:tcPr>
            <w:tcW w:w="2977" w:type="dxa"/>
            <w:tcBorders>
              <w:top w:val="nil"/>
              <w:bottom w:val="nil"/>
              <w:right w:val="single" w:sz="4" w:space="0" w:color="auto"/>
            </w:tcBorders>
          </w:tcPr>
          <w:p w14:paraId="0A49218A"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329851B9"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1883EE97"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864DC2B"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705F11C5" w14:textId="77777777" w:rsidR="00C8533A" w:rsidRPr="006B329A" w:rsidRDefault="00C8533A" w:rsidP="006B329A">
            <w:pPr>
              <w:pStyle w:val="TAC"/>
            </w:pPr>
            <w:r w:rsidRPr="006B329A">
              <w:t>2</w:t>
            </w:r>
          </w:p>
        </w:tc>
      </w:tr>
      <w:tr w:rsidR="00C8533A" w:rsidRPr="006B329A" w14:paraId="6176A2AB" w14:textId="77777777">
        <w:tblPrEx>
          <w:tblCellMar>
            <w:top w:w="0" w:type="dxa"/>
            <w:bottom w:w="0" w:type="dxa"/>
          </w:tblCellMar>
        </w:tblPrEx>
        <w:trPr>
          <w:jc w:val="center"/>
        </w:trPr>
        <w:tc>
          <w:tcPr>
            <w:tcW w:w="2977" w:type="dxa"/>
            <w:tcBorders>
              <w:top w:val="nil"/>
              <w:bottom w:val="nil"/>
              <w:right w:val="single" w:sz="4" w:space="0" w:color="auto"/>
            </w:tcBorders>
          </w:tcPr>
          <w:p w14:paraId="5F392798" w14:textId="77777777" w:rsidR="00C8533A" w:rsidRPr="006B329A" w:rsidRDefault="00C8533A" w:rsidP="006B329A">
            <w:pPr>
              <w:pStyle w:val="TAL"/>
            </w:pPr>
            <w:r w:rsidRPr="006B329A">
              <w:t>Measurement result number</w:t>
            </w:r>
          </w:p>
        </w:tc>
        <w:tc>
          <w:tcPr>
            <w:tcW w:w="1417" w:type="dxa"/>
            <w:tcBorders>
              <w:top w:val="nil"/>
              <w:left w:val="single" w:sz="4" w:space="0" w:color="auto"/>
              <w:bottom w:val="nil"/>
              <w:right w:val="single" w:sz="4" w:space="0" w:color="auto"/>
            </w:tcBorders>
          </w:tcPr>
          <w:p w14:paraId="2EB0CAC9" w14:textId="77777777" w:rsidR="00C8533A" w:rsidRPr="006B329A" w:rsidRDefault="00C8533A" w:rsidP="006B329A">
            <w:pPr>
              <w:pStyle w:val="TAL"/>
            </w:pPr>
            <w:r w:rsidRPr="006B329A">
              <w:t>9.3.27</w:t>
            </w:r>
          </w:p>
        </w:tc>
        <w:tc>
          <w:tcPr>
            <w:tcW w:w="1418" w:type="dxa"/>
            <w:tcBorders>
              <w:top w:val="nil"/>
              <w:left w:val="single" w:sz="4" w:space="0" w:color="auto"/>
              <w:bottom w:val="nil"/>
              <w:right w:val="single" w:sz="4" w:space="0" w:color="auto"/>
            </w:tcBorders>
          </w:tcPr>
          <w:p w14:paraId="4F604F52"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3CCFCF83"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0B589C73" w14:textId="77777777" w:rsidR="00C8533A" w:rsidRPr="006B329A" w:rsidRDefault="00C8533A" w:rsidP="006B329A">
            <w:pPr>
              <w:pStyle w:val="TAC"/>
            </w:pPr>
            <w:r w:rsidRPr="006B329A">
              <w:t>2</w:t>
            </w:r>
          </w:p>
        </w:tc>
      </w:tr>
      <w:tr w:rsidR="00C8533A" w:rsidRPr="006B329A" w14:paraId="1C5850E3" w14:textId="77777777">
        <w:tblPrEx>
          <w:tblCellMar>
            <w:top w:w="0" w:type="dxa"/>
            <w:bottom w:w="0" w:type="dxa"/>
          </w:tblCellMar>
        </w:tblPrEx>
        <w:trPr>
          <w:jc w:val="center"/>
        </w:trPr>
        <w:tc>
          <w:tcPr>
            <w:tcW w:w="2977" w:type="dxa"/>
            <w:tcBorders>
              <w:top w:val="nil"/>
              <w:bottom w:val="nil"/>
              <w:right w:val="single" w:sz="4" w:space="0" w:color="auto"/>
            </w:tcBorders>
          </w:tcPr>
          <w:p w14:paraId="1F4B717C" w14:textId="77777777" w:rsidR="00C8533A" w:rsidRPr="006B329A" w:rsidRDefault="00C8533A" w:rsidP="006B329A">
            <w:pPr>
              <w:pStyle w:val="TAL"/>
            </w:pPr>
            <w:r w:rsidRPr="006B329A">
              <w:t>Uplink Measurements</w:t>
            </w:r>
          </w:p>
        </w:tc>
        <w:tc>
          <w:tcPr>
            <w:tcW w:w="1417" w:type="dxa"/>
            <w:tcBorders>
              <w:top w:val="nil"/>
              <w:left w:val="single" w:sz="4" w:space="0" w:color="auto"/>
              <w:bottom w:val="nil"/>
              <w:right w:val="single" w:sz="4" w:space="0" w:color="auto"/>
            </w:tcBorders>
          </w:tcPr>
          <w:p w14:paraId="2C4D6316" w14:textId="77777777" w:rsidR="00C8533A" w:rsidRPr="006B329A" w:rsidRDefault="00C8533A" w:rsidP="006B329A">
            <w:pPr>
              <w:pStyle w:val="TAL"/>
            </w:pPr>
            <w:r w:rsidRPr="006B329A">
              <w:t>9.3.25</w:t>
            </w:r>
          </w:p>
        </w:tc>
        <w:tc>
          <w:tcPr>
            <w:tcW w:w="1418" w:type="dxa"/>
            <w:tcBorders>
              <w:top w:val="nil"/>
              <w:left w:val="single" w:sz="4" w:space="0" w:color="auto"/>
              <w:bottom w:val="nil"/>
              <w:right w:val="single" w:sz="4" w:space="0" w:color="auto"/>
            </w:tcBorders>
          </w:tcPr>
          <w:p w14:paraId="2FDF0FF2"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B737F4C"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38E74BEB" w14:textId="77777777" w:rsidR="00C8533A" w:rsidRPr="006B329A" w:rsidRDefault="00C8533A" w:rsidP="006B329A">
            <w:pPr>
              <w:pStyle w:val="TAC"/>
            </w:pPr>
            <w:r w:rsidRPr="006B329A">
              <w:t>&gt;=5</w:t>
            </w:r>
          </w:p>
        </w:tc>
      </w:tr>
      <w:tr w:rsidR="00C8533A" w:rsidRPr="006B329A" w14:paraId="77D87B57" w14:textId="77777777">
        <w:tblPrEx>
          <w:tblCellMar>
            <w:top w:w="0" w:type="dxa"/>
            <w:bottom w:w="0" w:type="dxa"/>
          </w:tblCellMar>
        </w:tblPrEx>
        <w:trPr>
          <w:jc w:val="center"/>
        </w:trPr>
        <w:tc>
          <w:tcPr>
            <w:tcW w:w="2977" w:type="dxa"/>
            <w:tcBorders>
              <w:top w:val="nil"/>
              <w:bottom w:val="nil"/>
              <w:right w:val="single" w:sz="4" w:space="0" w:color="auto"/>
            </w:tcBorders>
          </w:tcPr>
          <w:p w14:paraId="0323D821" w14:textId="77777777" w:rsidR="00C8533A" w:rsidRPr="006B329A" w:rsidRDefault="00C8533A" w:rsidP="006B329A">
            <w:pPr>
              <w:pStyle w:val="TAL"/>
            </w:pPr>
            <w:r w:rsidRPr="006B329A">
              <w:t>BS Power</w:t>
            </w:r>
          </w:p>
        </w:tc>
        <w:tc>
          <w:tcPr>
            <w:tcW w:w="1417" w:type="dxa"/>
            <w:tcBorders>
              <w:top w:val="nil"/>
              <w:left w:val="single" w:sz="4" w:space="0" w:color="auto"/>
              <w:bottom w:val="nil"/>
              <w:right w:val="single" w:sz="4" w:space="0" w:color="auto"/>
            </w:tcBorders>
          </w:tcPr>
          <w:p w14:paraId="11271E4B" w14:textId="77777777" w:rsidR="00C8533A" w:rsidRPr="006B329A" w:rsidRDefault="00C8533A" w:rsidP="006B329A">
            <w:pPr>
              <w:pStyle w:val="TAL"/>
            </w:pPr>
            <w:r w:rsidRPr="006B329A">
              <w:t>9.3.4</w:t>
            </w:r>
          </w:p>
        </w:tc>
        <w:tc>
          <w:tcPr>
            <w:tcW w:w="1418" w:type="dxa"/>
            <w:tcBorders>
              <w:top w:val="nil"/>
              <w:left w:val="single" w:sz="4" w:space="0" w:color="auto"/>
              <w:bottom w:val="nil"/>
              <w:right w:val="single" w:sz="4" w:space="0" w:color="auto"/>
            </w:tcBorders>
          </w:tcPr>
          <w:p w14:paraId="24C1CE7C"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3A1B2E1C"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3FC4B174" w14:textId="77777777" w:rsidR="00C8533A" w:rsidRPr="006B329A" w:rsidRDefault="00C8533A" w:rsidP="006B329A">
            <w:pPr>
              <w:pStyle w:val="TAC"/>
            </w:pPr>
            <w:r w:rsidRPr="006B329A">
              <w:t>2</w:t>
            </w:r>
          </w:p>
        </w:tc>
      </w:tr>
      <w:tr w:rsidR="00C8533A" w:rsidRPr="006B329A" w14:paraId="7F12A3D0" w14:textId="77777777">
        <w:tblPrEx>
          <w:tblCellMar>
            <w:top w:w="0" w:type="dxa"/>
            <w:bottom w:w="0" w:type="dxa"/>
          </w:tblCellMar>
        </w:tblPrEx>
        <w:trPr>
          <w:jc w:val="center"/>
        </w:trPr>
        <w:tc>
          <w:tcPr>
            <w:tcW w:w="2977" w:type="dxa"/>
            <w:tcBorders>
              <w:top w:val="nil"/>
              <w:bottom w:val="nil"/>
              <w:right w:val="single" w:sz="4" w:space="0" w:color="auto"/>
            </w:tcBorders>
          </w:tcPr>
          <w:p w14:paraId="4700AE65" w14:textId="77777777" w:rsidR="00C8533A" w:rsidRPr="006B329A" w:rsidRDefault="00C8533A" w:rsidP="006B329A">
            <w:pPr>
              <w:pStyle w:val="TAL"/>
            </w:pPr>
            <w:r w:rsidRPr="006B329A">
              <w:t>L1 Information</w:t>
            </w:r>
          </w:p>
        </w:tc>
        <w:tc>
          <w:tcPr>
            <w:tcW w:w="1417" w:type="dxa"/>
            <w:tcBorders>
              <w:top w:val="nil"/>
              <w:left w:val="single" w:sz="4" w:space="0" w:color="auto"/>
              <w:bottom w:val="nil"/>
              <w:right w:val="single" w:sz="4" w:space="0" w:color="auto"/>
            </w:tcBorders>
          </w:tcPr>
          <w:p w14:paraId="002F20DA" w14:textId="77777777" w:rsidR="00C8533A" w:rsidRPr="006B329A" w:rsidRDefault="00C8533A" w:rsidP="006B329A">
            <w:pPr>
              <w:pStyle w:val="TAL"/>
            </w:pPr>
            <w:r w:rsidRPr="006B329A">
              <w:t>9.3.10</w:t>
            </w:r>
          </w:p>
        </w:tc>
        <w:tc>
          <w:tcPr>
            <w:tcW w:w="1418" w:type="dxa"/>
            <w:tcBorders>
              <w:top w:val="nil"/>
              <w:left w:val="single" w:sz="4" w:space="0" w:color="auto"/>
              <w:bottom w:val="nil"/>
              <w:right w:val="single" w:sz="4" w:space="0" w:color="auto"/>
            </w:tcBorders>
          </w:tcPr>
          <w:p w14:paraId="2B0BFB9A" w14:textId="77777777" w:rsidR="00C8533A" w:rsidRPr="006B329A" w:rsidRDefault="00C8533A" w:rsidP="006B329A">
            <w:pPr>
              <w:pStyle w:val="TAC"/>
            </w:pPr>
            <w:r w:rsidRPr="006B329A">
              <w:t>O 1)</w:t>
            </w:r>
          </w:p>
        </w:tc>
        <w:tc>
          <w:tcPr>
            <w:tcW w:w="992" w:type="dxa"/>
            <w:tcBorders>
              <w:top w:val="nil"/>
              <w:left w:val="single" w:sz="4" w:space="0" w:color="auto"/>
              <w:bottom w:val="nil"/>
              <w:right w:val="single" w:sz="4" w:space="0" w:color="auto"/>
            </w:tcBorders>
          </w:tcPr>
          <w:p w14:paraId="05C00377"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325196CA" w14:textId="77777777" w:rsidR="00C8533A" w:rsidRPr="006B329A" w:rsidRDefault="00C8533A" w:rsidP="006B329A">
            <w:pPr>
              <w:pStyle w:val="TAC"/>
            </w:pPr>
            <w:r w:rsidRPr="006B329A">
              <w:t>3</w:t>
            </w:r>
          </w:p>
        </w:tc>
      </w:tr>
      <w:tr w:rsidR="00C8533A" w:rsidRPr="006B329A" w14:paraId="2B636F25" w14:textId="77777777">
        <w:tblPrEx>
          <w:tblCellMar>
            <w:top w:w="0" w:type="dxa"/>
            <w:bottom w:w="0" w:type="dxa"/>
          </w:tblCellMar>
        </w:tblPrEx>
        <w:trPr>
          <w:jc w:val="center"/>
        </w:trPr>
        <w:tc>
          <w:tcPr>
            <w:tcW w:w="2977" w:type="dxa"/>
            <w:tcBorders>
              <w:top w:val="nil"/>
              <w:bottom w:val="nil"/>
              <w:right w:val="single" w:sz="4" w:space="0" w:color="auto"/>
            </w:tcBorders>
          </w:tcPr>
          <w:p w14:paraId="09235A00" w14:textId="77777777" w:rsidR="00C8533A" w:rsidRPr="006B329A" w:rsidRDefault="00C8533A" w:rsidP="006B329A">
            <w:pPr>
              <w:pStyle w:val="TAL"/>
            </w:pPr>
            <w:r w:rsidRPr="006B329A">
              <w:t>L3 Info (MEAS REP, EXT MEAS REP or ENH MEAS REP)</w:t>
            </w:r>
          </w:p>
        </w:tc>
        <w:tc>
          <w:tcPr>
            <w:tcW w:w="1417" w:type="dxa"/>
            <w:tcBorders>
              <w:top w:val="nil"/>
              <w:left w:val="single" w:sz="4" w:space="0" w:color="auto"/>
              <w:bottom w:val="nil"/>
              <w:right w:val="single" w:sz="4" w:space="0" w:color="auto"/>
            </w:tcBorders>
          </w:tcPr>
          <w:p w14:paraId="2C407A28" w14:textId="77777777" w:rsidR="00C8533A" w:rsidRPr="006B329A" w:rsidRDefault="00C8533A" w:rsidP="006B329A">
            <w:pPr>
              <w:pStyle w:val="TAL"/>
            </w:pPr>
            <w:r w:rsidRPr="006B329A">
              <w:t>9.3.11</w:t>
            </w:r>
          </w:p>
        </w:tc>
        <w:tc>
          <w:tcPr>
            <w:tcW w:w="1418" w:type="dxa"/>
            <w:tcBorders>
              <w:top w:val="nil"/>
              <w:left w:val="single" w:sz="4" w:space="0" w:color="auto"/>
              <w:bottom w:val="nil"/>
              <w:right w:val="single" w:sz="4" w:space="0" w:color="auto"/>
            </w:tcBorders>
          </w:tcPr>
          <w:p w14:paraId="409B274C" w14:textId="77777777" w:rsidR="00C8533A" w:rsidRPr="006B329A" w:rsidRDefault="00C8533A" w:rsidP="006B329A">
            <w:pPr>
              <w:pStyle w:val="TAC"/>
            </w:pPr>
            <w:r w:rsidRPr="006B329A">
              <w:t>O 1)</w:t>
            </w:r>
          </w:p>
        </w:tc>
        <w:tc>
          <w:tcPr>
            <w:tcW w:w="992" w:type="dxa"/>
            <w:tcBorders>
              <w:top w:val="nil"/>
              <w:left w:val="single" w:sz="4" w:space="0" w:color="auto"/>
              <w:bottom w:val="nil"/>
              <w:right w:val="single" w:sz="4" w:space="0" w:color="auto"/>
            </w:tcBorders>
          </w:tcPr>
          <w:p w14:paraId="1B3F757D"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6C8AFEF2" w14:textId="77777777" w:rsidR="00C8533A" w:rsidRPr="006B329A" w:rsidRDefault="00C8533A" w:rsidP="006B329A">
            <w:pPr>
              <w:pStyle w:val="TAC"/>
            </w:pPr>
            <w:r w:rsidRPr="006B329A">
              <w:t>21</w:t>
            </w:r>
          </w:p>
        </w:tc>
      </w:tr>
      <w:tr w:rsidR="00C8533A" w:rsidRPr="006B329A" w14:paraId="13DB3A51"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20ABA134" w14:textId="77777777" w:rsidR="00C8533A" w:rsidRPr="006B329A" w:rsidRDefault="00C8533A" w:rsidP="006B329A">
            <w:pPr>
              <w:pStyle w:val="TAL"/>
            </w:pPr>
            <w:r w:rsidRPr="006B329A">
              <w:t>MS Timing Offset</w:t>
            </w:r>
          </w:p>
        </w:tc>
        <w:tc>
          <w:tcPr>
            <w:tcW w:w="1417" w:type="dxa"/>
            <w:tcBorders>
              <w:top w:val="nil"/>
              <w:left w:val="single" w:sz="4" w:space="0" w:color="auto"/>
              <w:bottom w:val="single" w:sz="4" w:space="0" w:color="auto"/>
              <w:right w:val="single" w:sz="4" w:space="0" w:color="auto"/>
            </w:tcBorders>
          </w:tcPr>
          <w:p w14:paraId="73541BA8" w14:textId="77777777" w:rsidR="00C8533A" w:rsidRPr="006B329A" w:rsidRDefault="00C8533A" w:rsidP="006B329A">
            <w:pPr>
              <w:pStyle w:val="TAL"/>
            </w:pPr>
            <w:r w:rsidRPr="006B329A">
              <w:t>9.3.37</w:t>
            </w:r>
          </w:p>
        </w:tc>
        <w:tc>
          <w:tcPr>
            <w:tcW w:w="1418" w:type="dxa"/>
            <w:tcBorders>
              <w:top w:val="nil"/>
              <w:left w:val="single" w:sz="4" w:space="0" w:color="auto"/>
              <w:bottom w:val="single" w:sz="4" w:space="0" w:color="auto"/>
              <w:right w:val="single" w:sz="4" w:space="0" w:color="auto"/>
            </w:tcBorders>
          </w:tcPr>
          <w:p w14:paraId="7CB5FF14" w14:textId="77777777" w:rsidR="00C8533A" w:rsidRPr="006B329A" w:rsidRDefault="00C8533A" w:rsidP="006B329A">
            <w:pPr>
              <w:pStyle w:val="TAC"/>
            </w:pPr>
            <w:r w:rsidRPr="006B329A">
              <w:t>O 2)</w:t>
            </w:r>
          </w:p>
        </w:tc>
        <w:tc>
          <w:tcPr>
            <w:tcW w:w="992" w:type="dxa"/>
            <w:tcBorders>
              <w:top w:val="nil"/>
              <w:left w:val="single" w:sz="4" w:space="0" w:color="auto"/>
              <w:bottom w:val="single" w:sz="4" w:space="0" w:color="auto"/>
              <w:right w:val="single" w:sz="4" w:space="0" w:color="auto"/>
            </w:tcBorders>
          </w:tcPr>
          <w:p w14:paraId="6D0796A0"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572A7BC6" w14:textId="77777777" w:rsidR="00C8533A" w:rsidRPr="006B329A" w:rsidRDefault="00C8533A" w:rsidP="006B329A">
            <w:pPr>
              <w:pStyle w:val="TAC"/>
            </w:pPr>
            <w:r w:rsidRPr="006B329A">
              <w:t>2</w:t>
            </w:r>
          </w:p>
        </w:tc>
      </w:tr>
    </w:tbl>
    <w:p w14:paraId="5C58F1AB" w14:textId="77777777" w:rsidR="00C8533A" w:rsidRPr="006B329A" w:rsidRDefault="00C8533A" w:rsidP="006B329A"/>
    <w:p w14:paraId="5B3C0875" w14:textId="77777777" w:rsidR="00C8533A" w:rsidRPr="006B329A" w:rsidRDefault="00C8533A" w:rsidP="006B329A">
      <w:pPr>
        <w:pStyle w:val="NO"/>
      </w:pPr>
      <w:r w:rsidRPr="006B329A">
        <w:t>1)</w:t>
      </w:r>
      <w:r w:rsidRPr="006B329A">
        <w:tab/>
        <w:t>The L1 Information element contains the last received L1-header (MS Power and Timing Advance) from MS and the L3 Information element contains the complete MEASurement REPort message EXTended MEASurement REPort message or ENHanced MEASurement REPort message received from MS. They are included only if received since last (EXTended/ENHanced) MEASurement RESult message.</w:t>
      </w:r>
    </w:p>
    <w:p w14:paraId="291D5A74" w14:textId="77777777" w:rsidR="00C8533A" w:rsidRPr="006B329A" w:rsidRDefault="00C8533A" w:rsidP="006B329A">
      <w:pPr>
        <w:pStyle w:val="NO"/>
      </w:pPr>
      <w:r w:rsidRPr="006B329A">
        <w:t>2)</w:t>
      </w:r>
      <w:r w:rsidRPr="006B329A">
        <w:tab/>
        <w:t>MS Timing Offset can be optionally included to increase the accuracy of possible distance measurements.</w:t>
      </w:r>
    </w:p>
    <w:p w14:paraId="6623E7D5" w14:textId="77777777" w:rsidR="00C8533A" w:rsidRPr="006B329A" w:rsidRDefault="00C8533A" w:rsidP="006B329A">
      <w:pPr>
        <w:pStyle w:val="Heading3"/>
      </w:pPr>
      <w:bookmarkStart w:id="105" w:name="_Toc476910079"/>
      <w:r w:rsidRPr="006B329A">
        <w:t>8.4.9</w:t>
      </w:r>
      <w:r w:rsidRPr="006B329A">
        <w:tab/>
        <w:t>MODE MODIFY</w:t>
      </w:r>
      <w:bookmarkEnd w:id="105"/>
    </w:p>
    <w:p w14:paraId="0A81D277" w14:textId="77777777" w:rsidR="00C8533A" w:rsidRPr="006B329A" w:rsidRDefault="00C8533A" w:rsidP="006B329A">
      <w:pPr>
        <w:keepNext/>
      </w:pPr>
      <w:r w:rsidRPr="006B329A">
        <w:t>This message is sent from BSC to BTS to request a change of channel mode of an active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76CDC44C" w14:textId="77777777">
        <w:tblPrEx>
          <w:tblCellMar>
            <w:top w:w="0" w:type="dxa"/>
            <w:bottom w:w="0" w:type="dxa"/>
          </w:tblCellMar>
        </w:tblPrEx>
        <w:trPr>
          <w:jc w:val="center"/>
        </w:trPr>
        <w:tc>
          <w:tcPr>
            <w:tcW w:w="2977" w:type="dxa"/>
            <w:tcBorders>
              <w:bottom w:val="nil"/>
            </w:tcBorders>
          </w:tcPr>
          <w:p w14:paraId="3173CAEA" w14:textId="77777777" w:rsidR="00C8533A" w:rsidRPr="006B329A" w:rsidRDefault="00C8533A" w:rsidP="006B329A">
            <w:pPr>
              <w:pStyle w:val="TAH"/>
            </w:pPr>
            <w:r w:rsidRPr="006B329A">
              <w:t>INFORMATION ELEMENT</w:t>
            </w:r>
          </w:p>
        </w:tc>
        <w:tc>
          <w:tcPr>
            <w:tcW w:w="1417" w:type="dxa"/>
            <w:tcBorders>
              <w:bottom w:val="nil"/>
            </w:tcBorders>
          </w:tcPr>
          <w:p w14:paraId="423C48E0" w14:textId="77777777" w:rsidR="00C8533A" w:rsidRPr="006B329A" w:rsidRDefault="00C8533A" w:rsidP="006B329A">
            <w:pPr>
              <w:pStyle w:val="TAH"/>
            </w:pPr>
            <w:r w:rsidRPr="006B329A">
              <w:t>REFERENCE</w:t>
            </w:r>
          </w:p>
        </w:tc>
        <w:tc>
          <w:tcPr>
            <w:tcW w:w="1418" w:type="dxa"/>
            <w:tcBorders>
              <w:bottom w:val="nil"/>
            </w:tcBorders>
          </w:tcPr>
          <w:p w14:paraId="1DC4995C" w14:textId="77777777" w:rsidR="00C8533A" w:rsidRPr="006B329A" w:rsidRDefault="00C8533A" w:rsidP="006B329A">
            <w:pPr>
              <w:pStyle w:val="TAH"/>
            </w:pPr>
            <w:r w:rsidRPr="006B329A">
              <w:t>PRESENCE</w:t>
            </w:r>
          </w:p>
        </w:tc>
        <w:tc>
          <w:tcPr>
            <w:tcW w:w="992" w:type="dxa"/>
            <w:tcBorders>
              <w:bottom w:val="nil"/>
            </w:tcBorders>
          </w:tcPr>
          <w:p w14:paraId="1A3C2C0D" w14:textId="77777777" w:rsidR="00C8533A" w:rsidRPr="006B329A" w:rsidRDefault="00C8533A" w:rsidP="006B329A">
            <w:pPr>
              <w:pStyle w:val="TAH"/>
            </w:pPr>
            <w:r w:rsidRPr="006B329A">
              <w:t>FORMAT</w:t>
            </w:r>
          </w:p>
        </w:tc>
        <w:tc>
          <w:tcPr>
            <w:tcW w:w="992" w:type="dxa"/>
            <w:tcBorders>
              <w:bottom w:val="nil"/>
            </w:tcBorders>
          </w:tcPr>
          <w:p w14:paraId="1172A918" w14:textId="77777777" w:rsidR="00C8533A" w:rsidRPr="006B329A" w:rsidRDefault="00C8533A" w:rsidP="006B329A">
            <w:pPr>
              <w:pStyle w:val="TAH"/>
            </w:pPr>
            <w:r w:rsidRPr="006B329A">
              <w:t>LENGTH</w:t>
            </w:r>
          </w:p>
        </w:tc>
      </w:tr>
      <w:tr w:rsidR="00C8533A" w:rsidRPr="006B329A" w14:paraId="6D2834E2" w14:textId="77777777">
        <w:tblPrEx>
          <w:tblCellMar>
            <w:top w:w="0" w:type="dxa"/>
            <w:bottom w:w="0" w:type="dxa"/>
          </w:tblCellMar>
        </w:tblPrEx>
        <w:trPr>
          <w:jc w:val="center"/>
        </w:trPr>
        <w:tc>
          <w:tcPr>
            <w:tcW w:w="2977" w:type="dxa"/>
            <w:tcBorders>
              <w:bottom w:val="nil"/>
              <w:right w:val="single" w:sz="4" w:space="0" w:color="auto"/>
            </w:tcBorders>
          </w:tcPr>
          <w:p w14:paraId="4EF09BDB"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7F981152"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07DD8528"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584A0780" w14:textId="77777777" w:rsidR="00C8533A" w:rsidRPr="006B329A" w:rsidRDefault="00C8533A" w:rsidP="006B329A">
            <w:pPr>
              <w:pStyle w:val="TAC"/>
            </w:pPr>
            <w:r w:rsidRPr="006B329A">
              <w:t>V</w:t>
            </w:r>
          </w:p>
        </w:tc>
        <w:tc>
          <w:tcPr>
            <w:tcW w:w="992" w:type="dxa"/>
            <w:tcBorders>
              <w:left w:val="single" w:sz="4" w:space="0" w:color="auto"/>
              <w:bottom w:val="nil"/>
            </w:tcBorders>
          </w:tcPr>
          <w:p w14:paraId="2B0EADA4" w14:textId="77777777" w:rsidR="00C8533A" w:rsidRPr="006B329A" w:rsidRDefault="00C8533A" w:rsidP="006B329A">
            <w:pPr>
              <w:pStyle w:val="TAC"/>
            </w:pPr>
            <w:r w:rsidRPr="006B329A">
              <w:t>1</w:t>
            </w:r>
          </w:p>
        </w:tc>
      </w:tr>
      <w:tr w:rsidR="00C8533A" w:rsidRPr="006B329A" w14:paraId="669B147F" w14:textId="77777777">
        <w:tblPrEx>
          <w:tblCellMar>
            <w:top w:w="0" w:type="dxa"/>
            <w:bottom w:w="0" w:type="dxa"/>
          </w:tblCellMar>
        </w:tblPrEx>
        <w:trPr>
          <w:jc w:val="center"/>
        </w:trPr>
        <w:tc>
          <w:tcPr>
            <w:tcW w:w="2977" w:type="dxa"/>
            <w:tcBorders>
              <w:top w:val="nil"/>
              <w:bottom w:val="nil"/>
              <w:right w:val="single" w:sz="4" w:space="0" w:color="auto"/>
            </w:tcBorders>
          </w:tcPr>
          <w:p w14:paraId="3A81A6CE"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1AE90B79"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7969E43D"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E65FCB5"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599C9208" w14:textId="77777777" w:rsidR="00C8533A" w:rsidRPr="006B329A" w:rsidRDefault="00C8533A" w:rsidP="006B329A">
            <w:pPr>
              <w:pStyle w:val="TAC"/>
            </w:pPr>
            <w:r w:rsidRPr="006B329A">
              <w:t>1</w:t>
            </w:r>
          </w:p>
        </w:tc>
      </w:tr>
      <w:tr w:rsidR="00C8533A" w:rsidRPr="006B329A" w14:paraId="4C3FEC44" w14:textId="77777777">
        <w:tblPrEx>
          <w:tblCellMar>
            <w:top w:w="0" w:type="dxa"/>
            <w:bottom w:w="0" w:type="dxa"/>
          </w:tblCellMar>
        </w:tblPrEx>
        <w:trPr>
          <w:jc w:val="center"/>
        </w:trPr>
        <w:tc>
          <w:tcPr>
            <w:tcW w:w="2977" w:type="dxa"/>
            <w:tcBorders>
              <w:top w:val="nil"/>
              <w:bottom w:val="nil"/>
              <w:right w:val="single" w:sz="4" w:space="0" w:color="auto"/>
            </w:tcBorders>
          </w:tcPr>
          <w:p w14:paraId="666E32F0"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2CA5031F"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51757F3F"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239F7C90"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387A70A3" w14:textId="77777777" w:rsidR="00C8533A" w:rsidRPr="006B329A" w:rsidRDefault="00C8533A" w:rsidP="006B329A">
            <w:pPr>
              <w:pStyle w:val="TAC"/>
              <w:rPr>
                <w:lang w:val="fr-FR"/>
              </w:rPr>
            </w:pPr>
            <w:r w:rsidRPr="006B329A">
              <w:rPr>
                <w:lang w:val="fr-FR"/>
              </w:rPr>
              <w:t>2</w:t>
            </w:r>
          </w:p>
        </w:tc>
      </w:tr>
      <w:tr w:rsidR="00C8533A" w:rsidRPr="006B329A" w14:paraId="5D67725F" w14:textId="77777777">
        <w:tblPrEx>
          <w:tblCellMar>
            <w:top w:w="0" w:type="dxa"/>
            <w:bottom w:w="0" w:type="dxa"/>
          </w:tblCellMar>
        </w:tblPrEx>
        <w:trPr>
          <w:jc w:val="center"/>
        </w:trPr>
        <w:tc>
          <w:tcPr>
            <w:tcW w:w="2977" w:type="dxa"/>
            <w:tcBorders>
              <w:top w:val="nil"/>
              <w:bottom w:val="nil"/>
              <w:right w:val="single" w:sz="4" w:space="0" w:color="auto"/>
            </w:tcBorders>
          </w:tcPr>
          <w:p w14:paraId="4B57B861" w14:textId="77777777" w:rsidR="00C8533A" w:rsidRPr="006B329A" w:rsidRDefault="00C8533A" w:rsidP="006B329A">
            <w:pPr>
              <w:pStyle w:val="TAL"/>
              <w:rPr>
                <w:lang w:val="fr-FR"/>
              </w:rPr>
            </w:pPr>
            <w:r w:rsidRPr="006B329A">
              <w:rPr>
                <w:lang w:val="fr-FR"/>
              </w:rPr>
              <w:t>Channel Mode</w:t>
            </w:r>
          </w:p>
        </w:tc>
        <w:tc>
          <w:tcPr>
            <w:tcW w:w="1417" w:type="dxa"/>
            <w:tcBorders>
              <w:top w:val="nil"/>
              <w:left w:val="single" w:sz="4" w:space="0" w:color="auto"/>
              <w:bottom w:val="nil"/>
              <w:right w:val="single" w:sz="4" w:space="0" w:color="auto"/>
            </w:tcBorders>
          </w:tcPr>
          <w:p w14:paraId="7F494C9B" w14:textId="77777777" w:rsidR="00C8533A" w:rsidRPr="006B329A" w:rsidRDefault="00C8533A" w:rsidP="006B329A">
            <w:pPr>
              <w:pStyle w:val="TAL"/>
              <w:rPr>
                <w:lang w:val="fr-FR"/>
              </w:rPr>
            </w:pPr>
            <w:r w:rsidRPr="006B329A">
              <w:rPr>
                <w:lang w:val="fr-FR"/>
              </w:rPr>
              <w:t>9.3.6</w:t>
            </w:r>
          </w:p>
        </w:tc>
        <w:tc>
          <w:tcPr>
            <w:tcW w:w="1418" w:type="dxa"/>
            <w:tcBorders>
              <w:top w:val="nil"/>
              <w:left w:val="single" w:sz="4" w:space="0" w:color="auto"/>
              <w:bottom w:val="nil"/>
              <w:right w:val="single" w:sz="4" w:space="0" w:color="auto"/>
            </w:tcBorders>
          </w:tcPr>
          <w:p w14:paraId="3A0CE1AD" w14:textId="77777777" w:rsidR="00C8533A" w:rsidRPr="006B329A" w:rsidRDefault="00C8533A" w:rsidP="006B329A">
            <w:pPr>
              <w:pStyle w:val="TAC"/>
              <w:rPr>
                <w:lang w:val="fr-FR"/>
              </w:rPr>
            </w:pPr>
            <w:r w:rsidRPr="006B329A">
              <w:rPr>
                <w:lang w:val="fr-FR"/>
              </w:rPr>
              <w:t>M</w:t>
            </w:r>
          </w:p>
        </w:tc>
        <w:tc>
          <w:tcPr>
            <w:tcW w:w="992" w:type="dxa"/>
            <w:tcBorders>
              <w:top w:val="nil"/>
              <w:left w:val="single" w:sz="4" w:space="0" w:color="auto"/>
              <w:bottom w:val="nil"/>
              <w:right w:val="single" w:sz="4" w:space="0" w:color="auto"/>
            </w:tcBorders>
          </w:tcPr>
          <w:p w14:paraId="1B3A7DFF"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2E005271" w14:textId="77777777" w:rsidR="00C8533A" w:rsidRPr="006B329A" w:rsidRDefault="00C8533A" w:rsidP="006B329A">
            <w:pPr>
              <w:pStyle w:val="TAC"/>
            </w:pPr>
            <w:r w:rsidRPr="006B329A">
              <w:t>8</w:t>
            </w:r>
            <w:r w:rsidRPr="006B329A">
              <w:noBreakHyphen/>
              <w:t>9</w:t>
            </w:r>
          </w:p>
        </w:tc>
      </w:tr>
      <w:tr w:rsidR="00C8533A" w:rsidRPr="006B329A" w14:paraId="498FDD7A" w14:textId="77777777">
        <w:tblPrEx>
          <w:tblCellMar>
            <w:top w:w="0" w:type="dxa"/>
            <w:bottom w:w="0" w:type="dxa"/>
          </w:tblCellMar>
        </w:tblPrEx>
        <w:trPr>
          <w:jc w:val="center"/>
        </w:trPr>
        <w:tc>
          <w:tcPr>
            <w:tcW w:w="2977" w:type="dxa"/>
            <w:tcBorders>
              <w:top w:val="nil"/>
              <w:bottom w:val="nil"/>
              <w:right w:val="single" w:sz="4" w:space="0" w:color="auto"/>
            </w:tcBorders>
          </w:tcPr>
          <w:p w14:paraId="649B7EA0" w14:textId="77777777" w:rsidR="00C8533A" w:rsidRPr="006B329A" w:rsidRDefault="00C8533A" w:rsidP="006B329A">
            <w:pPr>
              <w:pStyle w:val="TAL"/>
            </w:pPr>
            <w:r w:rsidRPr="006B329A">
              <w:t>Encryption information</w:t>
            </w:r>
          </w:p>
        </w:tc>
        <w:tc>
          <w:tcPr>
            <w:tcW w:w="1417" w:type="dxa"/>
            <w:tcBorders>
              <w:top w:val="nil"/>
              <w:left w:val="single" w:sz="4" w:space="0" w:color="auto"/>
              <w:bottom w:val="nil"/>
              <w:right w:val="single" w:sz="4" w:space="0" w:color="auto"/>
            </w:tcBorders>
          </w:tcPr>
          <w:p w14:paraId="3C55B158" w14:textId="77777777" w:rsidR="00C8533A" w:rsidRPr="006B329A" w:rsidRDefault="00C8533A" w:rsidP="006B329A">
            <w:pPr>
              <w:pStyle w:val="TAL"/>
            </w:pPr>
            <w:r w:rsidRPr="006B329A">
              <w:t>9.3.7</w:t>
            </w:r>
          </w:p>
        </w:tc>
        <w:tc>
          <w:tcPr>
            <w:tcW w:w="1418" w:type="dxa"/>
            <w:tcBorders>
              <w:top w:val="nil"/>
              <w:left w:val="single" w:sz="4" w:space="0" w:color="auto"/>
              <w:bottom w:val="nil"/>
              <w:right w:val="single" w:sz="4" w:space="0" w:color="auto"/>
            </w:tcBorders>
          </w:tcPr>
          <w:p w14:paraId="3E81420E" w14:textId="77777777" w:rsidR="00C8533A" w:rsidRPr="006B329A" w:rsidRDefault="00C8533A" w:rsidP="006B329A">
            <w:pPr>
              <w:pStyle w:val="TAC"/>
            </w:pPr>
            <w:r w:rsidRPr="006B329A">
              <w:t>O 1)</w:t>
            </w:r>
          </w:p>
        </w:tc>
        <w:tc>
          <w:tcPr>
            <w:tcW w:w="992" w:type="dxa"/>
            <w:tcBorders>
              <w:top w:val="nil"/>
              <w:left w:val="single" w:sz="4" w:space="0" w:color="auto"/>
              <w:bottom w:val="nil"/>
              <w:right w:val="single" w:sz="4" w:space="0" w:color="auto"/>
            </w:tcBorders>
          </w:tcPr>
          <w:p w14:paraId="7FCFD8B1"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63B8F4B0" w14:textId="77777777" w:rsidR="00C8533A" w:rsidRPr="006B329A" w:rsidRDefault="00C8533A" w:rsidP="006B329A">
            <w:pPr>
              <w:pStyle w:val="TAC"/>
            </w:pPr>
            <w:r w:rsidRPr="006B329A">
              <w:t>&gt;=3</w:t>
            </w:r>
          </w:p>
        </w:tc>
      </w:tr>
      <w:tr w:rsidR="00C8533A" w:rsidRPr="006B329A" w14:paraId="1F216010" w14:textId="77777777">
        <w:tblPrEx>
          <w:tblCellMar>
            <w:top w:w="0" w:type="dxa"/>
            <w:bottom w:w="0" w:type="dxa"/>
          </w:tblCellMar>
        </w:tblPrEx>
        <w:trPr>
          <w:jc w:val="center"/>
        </w:trPr>
        <w:tc>
          <w:tcPr>
            <w:tcW w:w="2977" w:type="dxa"/>
            <w:tcBorders>
              <w:top w:val="nil"/>
              <w:bottom w:val="nil"/>
              <w:right w:val="single" w:sz="4" w:space="0" w:color="auto"/>
            </w:tcBorders>
          </w:tcPr>
          <w:p w14:paraId="2F306D7C" w14:textId="77777777" w:rsidR="00C8533A" w:rsidRPr="006B329A" w:rsidRDefault="00C8533A" w:rsidP="006B329A">
            <w:pPr>
              <w:pStyle w:val="TAL"/>
            </w:pPr>
            <w:r w:rsidRPr="006B329A">
              <w:t>Main channel reference</w:t>
            </w:r>
          </w:p>
        </w:tc>
        <w:tc>
          <w:tcPr>
            <w:tcW w:w="1417" w:type="dxa"/>
            <w:tcBorders>
              <w:top w:val="nil"/>
              <w:left w:val="single" w:sz="4" w:space="0" w:color="auto"/>
              <w:bottom w:val="nil"/>
              <w:right w:val="single" w:sz="4" w:space="0" w:color="auto"/>
            </w:tcBorders>
          </w:tcPr>
          <w:p w14:paraId="6FE4F18E" w14:textId="77777777" w:rsidR="00C8533A" w:rsidRPr="006B329A" w:rsidRDefault="00C8533A" w:rsidP="006B329A">
            <w:pPr>
              <w:pStyle w:val="TAL"/>
            </w:pPr>
            <w:r w:rsidRPr="006B329A">
              <w:t>9.3.45</w:t>
            </w:r>
          </w:p>
        </w:tc>
        <w:tc>
          <w:tcPr>
            <w:tcW w:w="1418" w:type="dxa"/>
            <w:tcBorders>
              <w:top w:val="nil"/>
              <w:left w:val="single" w:sz="4" w:space="0" w:color="auto"/>
              <w:bottom w:val="nil"/>
              <w:right w:val="single" w:sz="4" w:space="0" w:color="auto"/>
            </w:tcBorders>
          </w:tcPr>
          <w:p w14:paraId="3D13C7AD" w14:textId="77777777" w:rsidR="00C8533A" w:rsidRPr="006B329A" w:rsidRDefault="00C8533A" w:rsidP="006B329A">
            <w:pPr>
              <w:pStyle w:val="TAC"/>
            </w:pPr>
            <w:r w:rsidRPr="006B329A">
              <w:t>O 2)</w:t>
            </w:r>
          </w:p>
        </w:tc>
        <w:tc>
          <w:tcPr>
            <w:tcW w:w="992" w:type="dxa"/>
            <w:tcBorders>
              <w:top w:val="nil"/>
              <w:left w:val="single" w:sz="4" w:space="0" w:color="auto"/>
              <w:bottom w:val="nil"/>
              <w:right w:val="single" w:sz="4" w:space="0" w:color="auto"/>
            </w:tcBorders>
          </w:tcPr>
          <w:p w14:paraId="3AE011B0"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41135E9C" w14:textId="77777777" w:rsidR="00C8533A" w:rsidRPr="006B329A" w:rsidRDefault="00C8533A" w:rsidP="006B329A">
            <w:pPr>
              <w:pStyle w:val="TAC"/>
            </w:pPr>
            <w:r w:rsidRPr="006B329A">
              <w:t>2</w:t>
            </w:r>
          </w:p>
        </w:tc>
      </w:tr>
      <w:tr w:rsidR="00C8533A" w:rsidRPr="006B329A" w14:paraId="7A12641C" w14:textId="77777777">
        <w:tblPrEx>
          <w:tblCellMar>
            <w:top w:w="0" w:type="dxa"/>
            <w:bottom w:w="0" w:type="dxa"/>
          </w:tblCellMar>
        </w:tblPrEx>
        <w:trPr>
          <w:jc w:val="center"/>
        </w:trPr>
        <w:tc>
          <w:tcPr>
            <w:tcW w:w="2977" w:type="dxa"/>
            <w:tcBorders>
              <w:top w:val="nil"/>
              <w:bottom w:val="nil"/>
              <w:right w:val="single" w:sz="4" w:space="0" w:color="auto"/>
            </w:tcBorders>
          </w:tcPr>
          <w:p w14:paraId="5E6F1409" w14:textId="77777777" w:rsidR="00C8533A" w:rsidRPr="006B329A" w:rsidRDefault="00C8533A" w:rsidP="006B329A">
            <w:pPr>
              <w:pStyle w:val="TAL"/>
            </w:pPr>
            <w:r w:rsidRPr="006B329A">
              <w:t>MultiRate configuration</w:t>
            </w:r>
          </w:p>
        </w:tc>
        <w:tc>
          <w:tcPr>
            <w:tcW w:w="1417" w:type="dxa"/>
            <w:tcBorders>
              <w:top w:val="nil"/>
              <w:left w:val="single" w:sz="4" w:space="0" w:color="auto"/>
              <w:bottom w:val="nil"/>
              <w:right w:val="single" w:sz="4" w:space="0" w:color="auto"/>
            </w:tcBorders>
          </w:tcPr>
          <w:p w14:paraId="66608F62" w14:textId="77777777" w:rsidR="00C8533A" w:rsidRPr="006B329A" w:rsidRDefault="00C8533A" w:rsidP="006B329A">
            <w:pPr>
              <w:pStyle w:val="TAL"/>
            </w:pPr>
            <w:r w:rsidRPr="006B329A">
              <w:t>9.3.52</w:t>
            </w:r>
          </w:p>
        </w:tc>
        <w:tc>
          <w:tcPr>
            <w:tcW w:w="1418" w:type="dxa"/>
            <w:tcBorders>
              <w:top w:val="nil"/>
              <w:left w:val="single" w:sz="4" w:space="0" w:color="auto"/>
              <w:bottom w:val="nil"/>
              <w:right w:val="single" w:sz="4" w:space="0" w:color="auto"/>
            </w:tcBorders>
          </w:tcPr>
          <w:p w14:paraId="216994F2" w14:textId="77777777" w:rsidR="00C8533A" w:rsidRPr="006B329A" w:rsidRDefault="00C8533A" w:rsidP="006B329A">
            <w:pPr>
              <w:pStyle w:val="TAC"/>
            </w:pPr>
            <w:r w:rsidRPr="006B329A">
              <w:t>O 3)</w:t>
            </w:r>
          </w:p>
        </w:tc>
        <w:tc>
          <w:tcPr>
            <w:tcW w:w="992" w:type="dxa"/>
            <w:tcBorders>
              <w:top w:val="nil"/>
              <w:left w:val="single" w:sz="4" w:space="0" w:color="auto"/>
              <w:bottom w:val="nil"/>
              <w:right w:val="single" w:sz="4" w:space="0" w:color="auto"/>
            </w:tcBorders>
          </w:tcPr>
          <w:p w14:paraId="6A83C26E"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5BC6F0D8" w14:textId="77777777" w:rsidR="00C8533A" w:rsidRPr="006B329A" w:rsidRDefault="00C8533A" w:rsidP="006B329A">
            <w:pPr>
              <w:pStyle w:val="TAC"/>
            </w:pPr>
            <w:r w:rsidRPr="006B329A">
              <w:t>&gt;=3</w:t>
            </w:r>
          </w:p>
        </w:tc>
      </w:tr>
      <w:tr w:rsidR="00C8533A" w:rsidRPr="006B329A" w14:paraId="52220E0C" w14:textId="77777777">
        <w:tblPrEx>
          <w:tblCellMar>
            <w:top w:w="0" w:type="dxa"/>
            <w:bottom w:w="0" w:type="dxa"/>
          </w:tblCellMar>
        </w:tblPrEx>
        <w:trPr>
          <w:jc w:val="center"/>
        </w:trPr>
        <w:tc>
          <w:tcPr>
            <w:tcW w:w="2977" w:type="dxa"/>
            <w:tcBorders>
              <w:top w:val="nil"/>
              <w:bottom w:val="nil"/>
              <w:right w:val="single" w:sz="4" w:space="0" w:color="auto"/>
            </w:tcBorders>
          </w:tcPr>
          <w:p w14:paraId="2E97779D" w14:textId="77777777" w:rsidR="00C8533A" w:rsidRPr="006B329A" w:rsidRDefault="00C8533A" w:rsidP="006B329A">
            <w:pPr>
              <w:pStyle w:val="TAL"/>
            </w:pPr>
            <w:r w:rsidRPr="006B329A">
              <w:t>Multirate Control</w:t>
            </w:r>
          </w:p>
        </w:tc>
        <w:tc>
          <w:tcPr>
            <w:tcW w:w="1417" w:type="dxa"/>
            <w:tcBorders>
              <w:top w:val="nil"/>
              <w:left w:val="single" w:sz="4" w:space="0" w:color="auto"/>
              <w:bottom w:val="nil"/>
              <w:right w:val="single" w:sz="4" w:space="0" w:color="auto"/>
            </w:tcBorders>
          </w:tcPr>
          <w:p w14:paraId="03D49C2E" w14:textId="77777777" w:rsidR="00C8533A" w:rsidRPr="006B329A" w:rsidRDefault="00C8533A" w:rsidP="006B329A">
            <w:pPr>
              <w:pStyle w:val="TAL"/>
            </w:pPr>
            <w:r w:rsidRPr="006B329A">
              <w:t>9.3.53</w:t>
            </w:r>
          </w:p>
        </w:tc>
        <w:tc>
          <w:tcPr>
            <w:tcW w:w="1418" w:type="dxa"/>
            <w:tcBorders>
              <w:top w:val="nil"/>
              <w:left w:val="single" w:sz="4" w:space="0" w:color="auto"/>
              <w:bottom w:val="nil"/>
              <w:right w:val="single" w:sz="4" w:space="0" w:color="auto"/>
            </w:tcBorders>
          </w:tcPr>
          <w:p w14:paraId="0E783188" w14:textId="77777777" w:rsidR="00C8533A" w:rsidRPr="006B329A" w:rsidRDefault="00C8533A" w:rsidP="006B329A">
            <w:pPr>
              <w:pStyle w:val="TAC"/>
            </w:pPr>
            <w:r w:rsidRPr="006B329A">
              <w:t>O 4)</w:t>
            </w:r>
          </w:p>
        </w:tc>
        <w:tc>
          <w:tcPr>
            <w:tcW w:w="992" w:type="dxa"/>
            <w:tcBorders>
              <w:top w:val="nil"/>
              <w:left w:val="single" w:sz="4" w:space="0" w:color="auto"/>
              <w:bottom w:val="nil"/>
              <w:right w:val="single" w:sz="4" w:space="0" w:color="auto"/>
            </w:tcBorders>
          </w:tcPr>
          <w:p w14:paraId="3410F750"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09EC87CA" w14:textId="77777777" w:rsidR="00C8533A" w:rsidRPr="006B329A" w:rsidRDefault="00C8533A" w:rsidP="006B329A">
            <w:pPr>
              <w:pStyle w:val="TAC"/>
            </w:pPr>
            <w:r w:rsidRPr="006B329A">
              <w:t>2</w:t>
            </w:r>
          </w:p>
        </w:tc>
      </w:tr>
      <w:tr w:rsidR="00C8533A" w:rsidRPr="006B329A" w14:paraId="0BE68E04" w14:textId="77777777">
        <w:tblPrEx>
          <w:tblCellMar>
            <w:top w:w="0" w:type="dxa"/>
            <w:bottom w:w="0" w:type="dxa"/>
          </w:tblCellMar>
        </w:tblPrEx>
        <w:trPr>
          <w:jc w:val="center"/>
        </w:trPr>
        <w:tc>
          <w:tcPr>
            <w:tcW w:w="2977" w:type="dxa"/>
            <w:tcBorders>
              <w:top w:val="nil"/>
              <w:bottom w:val="nil"/>
              <w:right w:val="single" w:sz="4" w:space="0" w:color="auto"/>
            </w:tcBorders>
          </w:tcPr>
          <w:p w14:paraId="7F81CF00" w14:textId="77777777" w:rsidR="00C8533A" w:rsidRPr="006B329A" w:rsidRDefault="00C8533A" w:rsidP="006B329A">
            <w:pPr>
              <w:pStyle w:val="TAL"/>
            </w:pPr>
            <w:r w:rsidRPr="006B329A">
              <w:t>Supported Codec Types</w:t>
            </w:r>
          </w:p>
        </w:tc>
        <w:tc>
          <w:tcPr>
            <w:tcW w:w="1417" w:type="dxa"/>
            <w:tcBorders>
              <w:top w:val="nil"/>
              <w:left w:val="single" w:sz="4" w:space="0" w:color="auto"/>
              <w:bottom w:val="nil"/>
              <w:right w:val="single" w:sz="4" w:space="0" w:color="auto"/>
            </w:tcBorders>
          </w:tcPr>
          <w:p w14:paraId="31EF41BD" w14:textId="77777777" w:rsidR="00C8533A" w:rsidRPr="006B329A" w:rsidRDefault="00C8533A" w:rsidP="006B329A">
            <w:pPr>
              <w:pStyle w:val="TAL"/>
            </w:pPr>
            <w:r w:rsidRPr="006B329A">
              <w:t>9.3.54</w:t>
            </w:r>
          </w:p>
        </w:tc>
        <w:tc>
          <w:tcPr>
            <w:tcW w:w="1418" w:type="dxa"/>
            <w:tcBorders>
              <w:top w:val="nil"/>
              <w:left w:val="single" w:sz="4" w:space="0" w:color="auto"/>
              <w:bottom w:val="nil"/>
              <w:right w:val="single" w:sz="4" w:space="0" w:color="auto"/>
            </w:tcBorders>
          </w:tcPr>
          <w:p w14:paraId="42B9CA8C" w14:textId="77777777" w:rsidR="00C8533A" w:rsidRPr="006B329A" w:rsidRDefault="00C8533A" w:rsidP="006B329A">
            <w:pPr>
              <w:pStyle w:val="TAC"/>
            </w:pPr>
            <w:r w:rsidRPr="006B329A">
              <w:t>O 4)</w:t>
            </w:r>
          </w:p>
        </w:tc>
        <w:tc>
          <w:tcPr>
            <w:tcW w:w="992" w:type="dxa"/>
            <w:tcBorders>
              <w:top w:val="nil"/>
              <w:left w:val="single" w:sz="4" w:space="0" w:color="auto"/>
              <w:bottom w:val="nil"/>
              <w:right w:val="single" w:sz="4" w:space="0" w:color="auto"/>
            </w:tcBorders>
          </w:tcPr>
          <w:p w14:paraId="6C9C435C"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41D10CD8" w14:textId="77777777" w:rsidR="00C8533A" w:rsidRPr="006B329A" w:rsidRDefault="00C8533A" w:rsidP="006B329A">
            <w:pPr>
              <w:pStyle w:val="TAC"/>
            </w:pPr>
            <w:r w:rsidRPr="006B329A">
              <w:t>&gt;=5</w:t>
            </w:r>
          </w:p>
        </w:tc>
      </w:tr>
      <w:tr w:rsidR="00C8533A" w:rsidRPr="006B329A" w14:paraId="4C13A6FC"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26E2F73C" w14:textId="77777777" w:rsidR="00C8533A" w:rsidRPr="006B329A" w:rsidRDefault="00C8533A" w:rsidP="006B329A">
            <w:pPr>
              <w:pStyle w:val="TAL"/>
            </w:pPr>
            <w:r w:rsidRPr="006B329A">
              <w:t>TFO transparent container</w:t>
            </w:r>
          </w:p>
        </w:tc>
        <w:tc>
          <w:tcPr>
            <w:tcW w:w="1417" w:type="dxa"/>
            <w:tcBorders>
              <w:top w:val="nil"/>
              <w:left w:val="single" w:sz="4" w:space="0" w:color="auto"/>
              <w:bottom w:val="single" w:sz="4" w:space="0" w:color="auto"/>
              <w:right w:val="single" w:sz="4" w:space="0" w:color="auto"/>
            </w:tcBorders>
          </w:tcPr>
          <w:p w14:paraId="6C339315" w14:textId="77777777" w:rsidR="00C8533A" w:rsidRPr="006B329A" w:rsidRDefault="00C8533A" w:rsidP="006B329A">
            <w:pPr>
              <w:pStyle w:val="TAL"/>
            </w:pPr>
            <w:r w:rsidRPr="006B329A">
              <w:t>9.3.59</w:t>
            </w:r>
          </w:p>
        </w:tc>
        <w:tc>
          <w:tcPr>
            <w:tcW w:w="1418" w:type="dxa"/>
            <w:tcBorders>
              <w:top w:val="nil"/>
              <w:left w:val="single" w:sz="4" w:space="0" w:color="auto"/>
              <w:bottom w:val="single" w:sz="4" w:space="0" w:color="auto"/>
              <w:right w:val="single" w:sz="4" w:space="0" w:color="auto"/>
            </w:tcBorders>
          </w:tcPr>
          <w:p w14:paraId="119E881D" w14:textId="77777777" w:rsidR="00C8533A" w:rsidRPr="006B329A" w:rsidRDefault="00C8533A" w:rsidP="006B329A">
            <w:pPr>
              <w:pStyle w:val="TAC"/>
            </w:pPr>
            <w:r w:rsidRPr="006B329A">
              <w:t>O 4)</w:t>
            </w:r>
          </w:p>
        </w:tc>
        <w:tc>
          <w:tcPr>
            <w:tcW w:w="992" w:type="dxa"/>
            <w:tcBorders>
              <w:top w:val="nil"/>
              <w:left w:val="single" w:sz="4" w:space="0" w:color="auto"/>
              <w:bottom w:val="single" w:sz="4" w:space="0" w:color="auto"/>
              <w:right w:val="single" w:sz="4" w:space="0" w:color="auto"/>
            </w:tcBorders>
          </w:tcPr>
          <w:p w14:paraId="09D88134"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51E15200" w14:textId="77777777" w:rsidR="00C8533A" w:rsidRPr="006B329A" w:rsidRDefault="00C8533A" w:rsidP="006B329A">
            <w:pPr>
              <w:pStyle w:val="TAC"/>
            </w:pPr>
            <w:r w:rsidRPr="006B329A">
              <w:t>&gt;=3</w:t>
            </w:r>
          </w:p>
        </w:tc>
      </w:tr>
    </w:tbl>
    <w:p w14:paraId="28F9FB59" w14:textId="77777777" w:rsidR="00C8533A" w:rsidRPr="006B329A" w:rsidRDefault="00C8533A" w:rsidP="006B329A"/>
    <w:p w14:paraId="192C4B18" w14:textId="77777777" w:rsidR="00C8533A" w:rsidRPr="006B329A" w:rsidRDefault="00C8533A" w:rsidP="006B329A">
      <w:pPr>
        <w:pStyle w:val="NO"/>
      </w:pPr>
      <w:r w:rsidRPr="006B329A">
        <w:t>1)</w:t>
      </w:r>
      <w:r w:rsidRPr="006B329A">
        <w:tab/>
        <w:t>The Encryption Information element is only included if ciphering is to be applied.</w:t>
      </w:r>
    </w:p>
    <w:p w14:paraId="53498F51" w14:textId="77777777" w:rsidR="00C8533A" w:rsidRPr="006B329A" w:rsidRDefault="00C8533A" w:rsidP="006B329A">
      <w:pPr>
        <w:pStyle w:val="NO"/>
      </w:pPr>
      <w:r w:rsidRPr="006B329A">
        <w:t>2)</w:t>
      </w:r>
      <w:r w:rsidRPr="006B329A">
        <w:tab/>
        <w:t>Optional element for multislot operation, it may be used in case of power control in the BTS.</w:t>
      </w:r>
    </w:p>
    <w:p w14:paraId="480BE7B9" w14:textId="77777777" w:rsidR="00C8533A" w:rsidRPr="006B329A" w:rsidRDefault="00C8533A" w:rsidP="006B329A">
      <w:pPr>
        <w:pStyle w:val="NO"/>
      </w:pPr>
      <w:r w:rsidRPr="006B329A">
        <w:t>3)</w:t>
      </w:r>
      <w:r w:rsidRPr="006B329A">
        <w:tab/>
        <w:t>Included if the Channel Mode indicates that a multi-rate speech codec is used.</w:t>
      </w:r>
    </w:p>
    <w:p w14:paraId="0BC5811F" w14:textId="77777777" w:rsidR="00C8533A" w:rsidRPr="006B329A" w:rsidRDefault="00C8533A" w:rsidP="006B329A">
      <w:pPr>
        <w:pStyle w:val="NO"/>
      </w:pPr>
      <w:r w:rsidRPr="006B329A">
        <w:t>4)</w:t>
      </w:r>
      <w:r w:rsidRPr="006B329A">
        <w:tab/>
        <w:t>Optionally included if the Channel Mode indicates that a multi-rate speech codec is used and TFO control is required or to give to the BTS the possibility to change autonomously the multi-rate codec configuration.</w:t>
      </w:r>
    </w:p>
    <w:p w14:paraId="32F73EBB" w14:textId="77777777" w:rsidR="00C8533A" w:rsidRPr="006B329A" w:rsidRDefault="00C8533A" w:rsidP="006B329A">
      <w:pPr>
        <w:pStyle w:val="Heading3"/>
      </w:pPr>
      <w:bookmarkStart w:id="106" w:name="_Toc476910080"/>
      <w:r w:rsidRPr="006B329A">
        <w:t>8.4.10</w:t>
      </w:r>
      <w:r w:rsidRPr="006B329A">
        <w:tab/>
        <w:t>MODE MODIFY ACKNOWLEDGE</w:t>
      </w:r>
      <w:bookmarkEnd w:id="106"/>
    </w:p>
    <w:p w14:paraId="522E55D0" w14:textId="77777777" w:rsidR="00C8533A" w:rsidRPr="006B329A" w:rsidRDefault="00C8533A" w:rsidP="006B329A">
      <w:pPr>
        <w:keepNext/>
      </w:pPr>
      <w:r w:rsidRPr="006B329A">
        <w:t>This message is sent from BTS to BSC to confirm the change of channel mode of an active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24A5F7AF" w14:textId="77777777">
        <w:tblPrEx>
          <w:tblCellMar>
            <w:top w:w="0" w:type="dxa"/>
            <w:bottom w:w="0" w:type="dxa"/>
          </w:tblCellMar>
        </w:tblPrEx>
        <w:trPr>
          <w:jc w:val="center"/>
        </w:trPr>
        <w:tc>
          <w:tcPr>
            <w:tcW w:w="2977" w:type="dxa"/>
            <w:tcBorders>
              <w:bottom w:val="nil"/>
            </w:tcBorders>
          </w:tcPr>
          <w:p w14:paraId="569EEA26" w14:textId="77777777" w:rsidR="00C8533A" w:rsidRPr="006B329A" w:rsidRDefault="00C8533A" w:rsidP="006B329A">
            <w:pPr>
              <w:pStyle w:val="TAH"/>
            </w:pPr>
            <w:r w:rsidRPr="006B329A">
              <w:t>INFORMATION ELEMENT</w:t>
            </w:r>
          </w:p>
        </w:tc>
        <w:tc>
          <w:tcPr>
            <w:tcW w:w="1417" w:type="dxa"/>
            <w:tcBorders>
              <w:bottom w:val="nil"/>
            </w:tcBorders>
          </w:tcPr>
          <w:p w14:paraId="298988A0" w14:textId="77777777" w:rsidR="00C8533A" w:rsidRPr="006B329A" w:rsidRDefault="00C8533A" w:rsidP="006B329A">
            <w:pPr>
              <w:pStyle w:val="TAH"/>
            </w:pPr>
            <w:r w:rsidRPr="006B329A">
              <w:t>REFERENCE</w:t>
            </w:r>
          </w:p>
        </w:tc>
        <w:tc>
          <w:tcPr>
            <w:tcW w:w="1418" w:type="dxa"/>
            <w:tcBorders>
              <w:bottom w:val="nil"/>
            </w:tcBorders>
          </w:tcPr>
          <w:p w14:paraId="1C4B2D48" w14:textId="77777777" w:rsidR="00C8533A" w:rsidRPr="006B329A" w:rsidRDefault="00C8533A" w:rsidP="006B329A">
            <w:pPr>
              <w:pStyle w:val="TAH"/>
            </w:pPr>
            <w:r w:rsidRPr="006B329A">
              <w:t>PRESENCE</w:t>
            </w:r>
          </w:p>
        </w:tc>
        <w:tc>
          <w:tcPr>
            <w:tcW w:w="992" w:type="dxa"/>
            <w:tcBorders>
              <w:bottom w:val="nil"/>
            </w:tcBorders>
          </w:tcPr>
          <w:p w14:paraId="0B14DDC1" w14:textId="77777777" w:rsidR="00C8533A" w:rsidRPr="006B329A" w:rsidRDefault="00C8533A" w:rsidP="006B329A">
            <w:pPr>
              <w:pStyle w:val="TAH"/>
            </w:pPr>
            <w:r w:rsidRPr="006B329A">
              <w:t>FORMAT</w:t>
            </w:r>
          </w:p>
        </w:tc>
        <w:tc>
          <w:tcPr>
            <w:tcW w:w="992" w:type="dxa"/>
            <w:tcBorders>
              <w:bottom w:val="nil"/>
            </w:tcBorders>
          </w:tcPr>
          <w:p w14:paraId="3A8BEA3D" w14:textId="77777777" w:rsidR="00C8533A" w:rsidRPr="006B329A" w:rsidRDefault="00C8533A" w:rsidP="006B329A">
            <w:pPr>
              <w:pStyle w:val="TAH"/>
            </w:pPr>
            <w:r w:rsidRPr="006B329A">
              <w:t>LENGTH</w:t>
            </w:r>
          </w:p>
        </w:tc>
      </w:tr>
      <w:tr w:rsidR="00C8533A" w:rsidRPr="006B329A" w14:paraId="4209B72D" w14:textId="77777777">
        <w:tblPrEx>
          <w:tblCellMar>
            <w:top w:w="0" w:type="dxa"/>
            <w:bottom w:w="0" w:type="dxa"/>
          </w:tblCellMar>
        </w:tblPrEx>
        <w:trPr>
          <w:jc w:val="center"/>
        </w:trPr>
        <w:tc>
          <w:tcPr>
            <w:tcW w:w="2977" w:type="dxa"/>
            <w:tcBorders>
              <w:bottom w:val="nil"/>
              <w:right w:val="single" w:sz="4" w:space="0" w:color="auto"/>
            </w:tcBorders>
          </w:tcPr>
          <w:p w14:paraId="0E1BC008"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59A2A302"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4F547518"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761CECBC" w14:textId="77777777" w:rsidR="00C8533A" w:rsidRPr="006B329A" w:rsidRDefault="00C8533A" w:rsidP="006B329A">
            <w:pPr>
              <w:pStyle w:val="TAC"/>
            </w:pPr>
            <w:r w:rsidRPr="006B329A">
              <w:t>V</w:t>
            </w:r>
          </w:p>
        </w:tc>
        <w:tc>
          <w:tcPr>
            <w:tcW w:w="992" w:type="dxa"/>
            <w:tcBorders>
              <w:left w:val="single" w:sz="4" w:space="0" w:color="auto"/>
              <w:bottom w:val="nil"/>
            </w:tcBorders>
          </w:tcPr>
          <w:p w14:paraId="4EB2F264" w14:textId="77777777" w:rsidR="00C8533A" w:rsidRPr="006B329A" w:rsidRDefault="00C8533A" w:rsidP="006B329A">
            <w:pPr>
              <w:pStyle w:val="TAC"/>
            </w:pPr>
            <w:r w:rsidRPr="006B329A">
              <w:t>1</w:t>
            </w:r>
          </w:p>
        </w:tc>
      </w:tr>
      <w:tr w:rsidR="00C8533A" w:rsidRPr="006B329A" w14:paraId="7386AA0F" w14:textId="77777777">
        <w:tblPrEx>
          <w:tblCellMar>
            <w:top w:w="0" w:type="dxa"/>
            <w:bottom w:w="0" w:type="dxa"/>
          </w:tblCellMar>
        </w:tblPrEx>
        <w:trPr>
          <w:jc w:val="center"/>
        </w:trPr>
        <w:tc>
          <w:tcPr>
            <w:tcW w:w="2977" w:type="dxa"/>
            <w:tcBorders>
              <w:top w:val="nil"/>
              <w:bottom w:val="nil"/>
              <w:right w:val="single" w:sz="4" w:space="0" w:color="auto"/>
            </w:tcBorders>
          </w:tcPr>
          <w:p w14:paraId="09C512D1"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686F8AC1"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1A2AFC1C"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7E168A85"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41CD140A" w14:textId="77777777" w:rsidR="00C8533A" w:rsidRPr="006B329A" w:rsidRDefault="00C8533A" w:rsidP="006B329A">
            <w:pPr>
              <w:pStyle w:val="TAC"/>
            </w:pPr>
            <w:r w:rsidRPr="006B329A">
              <w:t>1</w:t>
            </w:r>
          </w:p>
        </w:tc>
      </w:tr>
      <w:tr w:rsidR="00C8533A" w:rsidRPr="006B329A" w14:paraId="62A781BF"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1036E6E8" w14:textId="77777777" w:rsidR="00C8533A" w:rsidRPr="006B329A" w:rsidRDefault="00C8533A" w:rsidP="006B329A">
            <w:pPr>
              <w:pStyle w:val="TAL"/>
            </w:pPr>
            <w:r w:rsidRPr="006B329A">
              <w:t>Channel number</w:t>
            </w:r>
          </w:p>
        </w:tc>
        <w:tc>
          <w:tcPr>
            <w:tcW w:w="1417" w:type="dxa"/>
            <w:tcBorders>
              <w:top w:val="nil"/>
              <w:left w:val="single" w:sz="4" w:space="0" w:color="auto"/>
              <w:bottom w:val="single" w:sz="4" w:space="0" w:color="auto"/>
              <w:right w:val="single" w:sz="4" w:space="0" w:color="auto"/>
            </w:tcBorders>
          </w:tcPr>
          <w:p w14:paraId="254503A9" w14:textId="77777777" w:rsidR="00C8533A" w:rsidRPr="006B329A" w:rsidRDefault="00C8533A" w:rsidP="006B329A">
            <w:pPr>
              <w:pStyle w:val="TAL"/>
            </w:pPr>
            <w:r w:rsidRPr="006B329A">
              <w:t>9.3.1</w:t>
            </w:r>
          </w:p>
        </w:tc>
        <w:tc>
          <w:tcPr>
            <w:tcW w:w="1418" w:type="dxa"/>
            <w:tcBorders>
              <w:top w:val="nil"/>
              <w:left w:val="single" w:sz="4" w:space="0" w:color="auto"/>
              <w:bottom w:val="single" w:sz="4" w:space="0" w:color="auto"/>
              <w:right w:val="single" w:sz="4" w:space="0" w:color="auto"/>
            </w:tcBorders>
          </w:tcPr>
          <w:p w14:paraId="63AA38C5"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1450B742"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779322B5" w14:textId="77777777" w:rsidR="00C8533A" w:rsidRPr="006B329A" w:rsidRDefault="00C8533A" w:rsidP="006B329A">
            <w:pPr>
              <w:pStyle w:val="TAC"/>
            </w:pPr>
            <w:r w:rsidRPr="006B329A">
              <w:t>2</w:t>
            </w:r>
          </w:p>
        </w:tc>
      </w:tr>
    </w:tbl>
    <w:p w14:paraId="4F29704D" w14:textId="77777777" w:rsidR="00C8533A" w:rsidRPr="006B329A" w:rsidRDefault="00C8533A" w:rsidP="006B329A"/>
    <w:p w14:paraId="03C613BE" w14:textId="77777777" w:rsidR="00C8533A" w:rsidRPr="006B329A" w:rsidRDefault="00C8533A" w:rsidP="006B329A">
      <w:pPr>
        <w:pStyle w:val="Heading3"/>
      </w:pPr>
      <w:bookmarkStart w:id="107" w:name="_Toc476910081"/>
      <w:r w:rsidRPr="006B329A">
        <w:lastRenderedPageBreak/>
        <w:t>8.4.11</w:t>
      </w:r>
      <w:r w:rsidRPr="006B329A">
        <w:tab/>
        <w:t>MODE MODIFY NEGATIVE ACKNOWLEDGE</w:t>
      </w:r>
      <w:bookmarkEnd w:id="107"/>
    </w:p>
    <w:p w14:paraId="60F0045D" w14:textId="77777777" w:rsidR="00C8533A" w:rsidRPr="006B329A" w:rsidRDefault="00C8533A" w:rsidP="006B329A">
      <w:pPr>
        <w:keepNext/>
        <w:keepLines/>
      </w:pPr>
      <w:r w:rsidRPr="006B329A">
        <w:t>This message is sent from BTS to BSC to indicate that the channel mode modification could not be performed as requested.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3989A0C0" w14:textId="77777777">
        <w:tblPrEx>
          <w:tblCellMar>
            <w:top w:w="0" w:type="dxa"/>
            <w:bottom w:w="0" w:type="dxa"/>
          </w:tblCellMar>
        </w:tblPrEx>
        <w:trPr>
          <w:jc w:val="center"/>
        </w:trPr>
        <w:tc>
          <w:tcPr>
            <w:tcW w:w="2977" w:type="dxa"/>
            <w:tcBorders>
              <w:bottom w:val="nil"/>
            </w:tcBorders>
          </w:tcPr>
          <w:p w14:paraId="72E4414B" w14:textId="77777777" w:rsidR="00C8533A" w:rsidRPr="006B329A" w:rsidRDefault="00C8533A" w:rsidP="006B329A">
            <w:pPr>
              <w:pStyle w:val="TAH"/>
            </w:pPr>
            <w:r w:rsidRPr="006B329A">
              <w:t>INFORMATION ELEMENT</w:t>
            </w:r>
          </w:p>
        </w:tc>
        <w:tc>
          <w:tcPr>
            <w:tcW w:w="1417" w:type="dxa"/>
            <w:tcBorders>
              <w:bottom w:val="nil"/>
            </w:tcBorders>
          </w:tcPr>
          <w:p w14:paraId="39A9CE76" w14:textId="77777777" w:rsidR="00C8533A" w:rsidRPr="006B329A" w:rsidRDefault="00C8533A" w:rsidP="006B329A">
            <w:pPr>
              <w:pStyle w:val="TAH"/>
            </w:pPr>
            <w:r w:rsidRPr="006B329A">
              <w:t>REFERENCE</w:t>
            </w:r>
          </w:p>
        </w:tc>
        <w:tc>
          <w:tcPr>
            <w:tcW w:w="1418" w:type="dxa"/>
            <w:tcBorders>
              <w:bottom w:val="nil"/>
            </w:tcBorders>
          </w:tcPr>
          <w:p w14:paraId="42625437" w14:textId="77777777" w:rsidR="00C8533A" w:rsidRPr="006B329A" w:rsidRDefault="00C8533A" w:rsidP="006B329A">
            <w:pPr>
              <w:pStyle w:val="TAH"/>
            </w:pPr>
            <w:r w:rsidRPr="006B329A">
              <w:t>PRESENCE</w:t>
            </w:r>
          </w:p>
        </w:tc>
        <w:tc>
          <w:tcPr>
            <w:tcW w:w="992" w:type="dxa"/>
            <w:tcBorders>
              <w:bottom w:val="nil"/>
            </w:tcBorders>
          </w:tcPr>
          <w:p w14:paraId="5145A988" w14:textId="77777777" w:rsidR="00C8533A" w:rsidRPr="006B329A" w:rsidRDefault="00C8533A" w:rsidP="006B329A">
            <w:pPr>
              <w:pStyle w:val="TAH"/>
            </w:pPr>
            <w:r w:rsidRPr="006B329A">
              <w:t>FORMAT</w:t>
            </w:r>
          </w:p>
        </w:tc>
        <w:tc>
          <w:tcPr>
            <w:tcW w:w="992" w:type="dxa"/>
            <w:tcBorders>
              <w:bottom w:val="nil"/>
            </w:tcBorders>
          </w:tcPr>
          <w:p w14:paraId="7885A14B" w14:textId="77777777" w:rsidR="00C8533A" w:rsidRPr="006B329A" w:rsidRDefault="00C8533A" w:rsidP="006B329A">
            <w:pPr>
              <w:pStyle w:val="TAH"/>
            </w:pPr>
            <w:r w:rsidRPr="006B329A">
              <w:t>LENGTH</w:t>
            </w:r>
          </w:p>
        </w:tc>
      </w:tr>
      <w:tr w:rsidR="00C8533A" w:rsidRPr="006B329A" w14:paraId="514DD8FA" w14:textId="77777777">
        <w:tblPrEx>
          <w:tblCellMar>
            <w:top w:w="0" w:type="dxa"/>
            <w:bottom w:w="0" w:type="dxa"/>
          </w:tblCellMar>
        </w:tblPrEx>
        <w:trPr>
          <w:jc w:val="center"/>
        </w:trPr>
        <w:tc>
          <w:tcPr>
            <w:tcW w:w="2977" w:type="dxa"/>
            <w:tcBorders>
              <w:bottom w:val="nil"/>
              <w:right w:val="single" w:sz="4" w:space="0" w:color="auto"/>
            </w:tcBorders>
          </w:tcPr>
          <w:p w14:paraId="6FE8ABCE"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4C13F7AB"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35114273"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722EFBC2" w14:textId="77777777" w:rsidR="00C8533A" w:rsidRPr="006B329A" w:rsidRDefault="00C8533A" w:rsidP="006B329A">
            <w:pPr>
              <w:pStyle w:val="TAC"/>
            </w:pPr>
            <w:r w:rsidRPr="006B329A">
              <w:t>V</w:t>
            </w:r>
          </w:p>
        </w:tc>
        <w:tc>
          <w:tcPr>
            <w:tcW w:w="992" w:type="dxa"/>
            <w:tcBorders>
              <w:left w:val="single" w:sz="4" w:space="0" w:color="auto"/>
              <w:bottom w:val="nil"/>
            </w:tcBorders>
          </w:tcPr>
          <w:p w14:paraId="0F7D3458" w14:textId="77777777" w:rsidR="00C8533A" w:rsidRPr="006B329A" w:rsidRDefault="00C8533A" w:rsidP="006B329A">
            <w:pPr>
              <w:pStyle w:val="TAC"/>
            </w:pPr>
            <w:r w:rsidRPr="006B329A">
              <w:t>1</w:t>
            </w:r>
          </w:p>
        </w:tc>
      </w:tr>
      <w:tr w:rsidR="00C8533A" w:rsidRPr="006B329A" w14:paraId="22397A2D" w14:textId="77777777">
        <w:tblPrEx>
          <w:tblCellMar>
            <w:top w:w="0" w:type="dxa"/>
            <w:bottom w:w="0" w:type="dxa"/>
          </w:tblCellMar>
        </w:tblPrEx>
        <w:trPr>
          <w:jc w:val="center"/>
        </w:trPr>
        <w:tc>
          <w:tcPr>
            <w:tcW w:w="2977" w:type="dxa"/>
            <w:tcBorders>
              <w:top w:val="nil"/>
              <w:bottom w:val="nil"/>
              <w:right w:val="single" w:sz="4" w:space="0" w:color="auto"/>
            </w:tcBorders>
          </w:tcPr>
          <w:p w14:paraId="3289D3D3"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6C9019CB"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6F3A8046"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3257DD44"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6FD03977" w14:textId="77777777" w:rsidR="00C8533A" w:rsidRPr="006B329A" w:rsidRDefault="00C8533A" w:rsidP="006B329A">
            <w:pPr>
              <w:pStyle w:val="TAC"/>
            </w:pPr>
            <w:r w:rsidRPr="006B329A">
              <w:t>1</w:t>
            </w:r>
          </w:p>
        </w:tc>
      </w:tr>
      <w:tr w:rsidR="00C8533A" w:rsidRPr="006B329A" w14:paraId="5FCC6161" w14:textId="77777777">
        <w:tblPrEx>
          <w:tblCellMar>
            <w:top w:w="0" w:type="dxa"/>
            <w:bottom w:w="0" w:type="dxa"/>
          </w:tblCellMar>
        </w:tblPrEx>
        <w:trPr>
          <w:jc w:val="center"/>
        </w:trPr>
        <w:tc>
          <w:tcPr>
            <w:tcW w:w="2977" w:type="dxa"/>
            <w:tcBorders>
              <w:top w:val="nil"/>
              <w:bottom w:val="nil"/>
              <w:right w:val="single" w:sz="4" w:space="0" w:color="auto"/>
            </w:tcBorders>
          </w:tcPr>
          <w:p w14:paraId="1210D236"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2A5D2E7F"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53CD7F8C"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DA30DA8"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434F99CF" w14:textId="77777777" w:rsidR="00C8533A" w:rsidRPr="006B329A" w:rsidRDefault="00C8533A" w:rsidP="006B329A">
            <w:pPr>
              <w:pStyle w:val="TAC"/>
              <w:rPr>
                <w:lang w:val="fr-FR"/>
              </w:rPr>
            </w:pPr>
            <w:r w:rsidRPr="006B329A">
              <w:rPr>
                <w:lang w:val="fr-FR"/>
              </w:rPr>
              <w:t>2</w:t>
            </w:r>
          </w:p>
        </w:tc>
      </w:tr>
      <w:tr w:rsidR="00C8533A" w:rsidRPr="006B329A" w14:paraId="32880F0F"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3EC0B582" w14:textId="77777777" w:rsidR="00C8533A" w:rsidRPr="006B329A" w:rsidRDefault="00C8533A" w:rsidP="006B329A">
            <w:pPr>
              <w:pStyle w:val="TAL"/>
              <w:rPr>
                <w:lang w:val="fr-FR"/>
              </w:rPr>
            </w:pPr>
            <w:r w:rsidRPr="006B329A">
              <w:rPr>
                <w:lang w:val="fr-FR"/>
              </w:rPr>
              <w:t>Cause</w:t>
            </w:r>
          </w:p>
        </w:tc>
        <w:tc>
          <w:tcPr>
            <w:tcW w:w="1417" w:type="dxa"/>
            <w:tcBorders>
              <w:top w:val="nil"/>
              <w:left w:val="single" w:sz="4" w:space="0" w:color="auto"/>
              <w:bottom w:val="single" w:sz="4" w:space="0" w:color="auto"/>
              <w:right w:val="single" w:sz="4" w:space="0" w:color="auto"/>
            </w:tcBorders>
          </w:tcPr>
          <w:p w14:paraId="02000BF4" w14:textId="77777777" w:rsidR="00C8533A" w:rsidRPr="006B329A" w:rsidRDefault="00C8533A" w:rsidP="006B329A">
            <w:pPr>
              <w:pStyle w:val="TAL"/>
              <w:rPr>
                <w:lang w:val="fr-FR"/>
              </w:rPr>
            </w:pPr>
            <w:r w:rsidRPr="006B329A">
              <w:rPr>
                <w:lang w:val="fr-FR"/>
              </w:rPr>
              <w:t>9.3.26</w:t>
            </w:r>
          </w:p>
        </w:tc>
        <w:tc>
          <w:tcPr>
            <w:tcW w:w="1418" w:type="dxa"/>
            <w:tcBorders>
              <w:top w:val="nil"/>
              <w:left w:val="single" w:sz="4" w:space="0" w:color="auto"/>
              <w:bottom w:val="single" w:sz="4" w:space="0" w:color="auto"/>
              <w:right w:val="single" w:sz="4" w:space="0" w:color="auto"/>
            </w:tcBorders>
          </w:tcPr>
          <w:p w14:paraId="56D74D4E" w14:textId="77777777" w:rsidR="00C8533A" w:rsidRPr="006B329A" w:rsidRDefault="00C8533A" w:rsidP="006B329A">
            <w:pPr>
              <w:pStyle w:val="TAC"/>
              <w:rPr>
                <w:lang w:val="fr-FR"/>
              </w:rPr>
            </w:pPr>
            <w:r w:rsidRPr="006B329A">
              <w:rPr>
                <w:lang w:val="fr-FR"/>
              </w:rPr>
              <w:t>M</w:t>
            </w:r>
          </w:p>
        </w:tc>
        <w:tc>
          <w:tcPr>
            <w:tcW w:w="992" w:type="dxa"/>
            <w:tcBorders>
              <w:top w:val="nil"/>
              <w:left w:val="single" w:sz="4" w:space="0" w:color="auto"/>
              <w:bottom w:val="single" w:sz="4" w:space="0" w:color="auto"/>
              <w:right w:val="single" w:sz="4" w:space="0" w:color="auto"/>
            </w:tcBorders>
          </w:tcPr>
          <w:p w14:paraId="1CBD95FD" w14:textId="77777777" w:rsidR="00C8533A" w:rsidRPr="006B329A" w:rsidRDefault="00C8533A" w:rsidP="006B329A">
            <w:pPr>
              <w:pStyle w:val="TAC"/>
              <w:rPr>
                <w:lang w:val="fr-FR"/>
              </w:rPr>
            </w:pPr>
            <w:r w:rsidRPr="006B329A">
              <w:rPr>
                <w:lang w:val="fr-FR"/>
              </w:rPr>
              <w:t>TLV</w:t>
            </w:r>
          </w:p>
        </w:tc>
        <w:tc>
          <w:tcPr>
            <w:tcW w:w="992" w:type="dxa"/>
            <w:tcBorders>
              <w:top w:val="nil"/>
              <w:left w:val="single" w:sz="4" w:space="0" w:color="auto"/>
              <w:bottom w:val="single" w:sz="4" w:space="0" w:color="auto"/>
            </w:tcBorders>
          </w:tcPr>
          <w:p w14:paraId="302FBD90" w14:textId="77777777" w:rsidR="00C8533A" w:rsidRPr="006B329A" w:rsidRDefault="00C8533A" w:rsidP="006B329A">
            <w:pPr>
              <w:pStyle w:val="TAC"/>
            </w:pPr>
            <w:r w:rsidRPr="006B329A">
              <w:t>&gt;=3</w:t>
            </w:r>
          </w:p>
        </w:tc>
      </w:tr>
    </w:tbl>
    <w:p w14:paraId="28B692CF" w14:textId="77777777" w:rsidR="00C8533A" w:rsidRPr="006B329A" w:rsidRDefault="00C8533A" w:rsidP="006B329A"/>
    <w:p w14:paraId="7F2AD94D" w14:textId="77777777" w:rsidR="00C8533A" w:rsidRPr="006B329A" w:rsidRDefault="00C8533A" w:rsidP="006B329A">
      <w:pPr>
        <w:pStyle w:val="Heading3"/>
      </w:pPr>
      <w:bookmarkStart w:id="108" w:name="_Toc476910082"/>
      <w:r w:rsidRPr="006B329A">
        <w:t>8.4.12</w:t>
      </w:r>
      <w:r w:rsidRPr="006B329A">
        <w:tab/>
        <w:t>PHYSICAL CONTEXT REQUEST</w:t>
      </w:r>
      <w:bookmarkEnd w:id="108"/>
    </w:p>
    <w:p w14:paraId="29DF5177" w14:textId="77777777" w:rsidR="00C8533A" w:rsidRPr="006B329A" w:rsidRDefault="00C8533A" w:rsidP="006B329A">
      <w:r w:rsidRPr="006B329A">
        <w:t>This message is sent from BSC to BTS to request the "physical context" of an active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191C27C8" w14:textId="77777777">
        <w:tblPrEx>
          <w:tblCellMar>
            <w:top w:w="0" w:type="dxa"/>
            <w:bottom w:w="0" w:type="dxa"/>
          </w:tblCellMar>
        </w:tblPrEx>
        <w:trPr>
          <w:jc w:val="center"/>
        </w:trPr>
        <w:tc>
          <w:tcPr>
            <w:tcW w:w="2977" w:type="dxa"/>
            <w:tcBorders>
              <w:bottom w:val="nil"/>
            </w:tcBorders>
          </w:tcPr>
          <w:p w14:paraId="77450AAF" w14:textId="77777777" w:rsidR="00C8533A" w:rsidRPr="006B329A" w:rsidRDefault="00C8533A" w:rsidP="006B329A">
            <w:pPr>
              <w:pStyle w:val="TAH"/>
            </w:pPr>
            <w:r w:rsidRPr="006B329A">
              <w:t>INFORMATION ELEMENT</w:t>
            </w:r>
          </w:p>
        </w:tc>
        <w:tc>
          <w:tcPr>
            <w:tcW w:w="1417" w:type="dxa"/>
            <w:tcBorders>
              <w:bottom w:val="nil"/>
            </w:tcBorders>
          </w:tcPr>
          <w:p w14:paraId="2EB7CE37" w14:textId="77777777" w:rsidR="00C8533A" w:rsidRPr="006B329A" w:rsidRDefault="00C8533A" w:rsidP="006B329A">
            <w:pPr>
              <w:pStyle w:val="TAH"/>
            </w:pPr>
            <w:r w:rsidRPr="006B329A">
              <w:t>REFERENCE</w:t>
            </w:r>
          </w:p>
        </w:tc>
        <w:tc>
          <w:tcPr>
            <w:tcW w:w="1418" w:type="dxa"/>
            <w:tcBorders>
              <w:bottom w:val="nil"/>
            </w:tcBorders>
          </w:tcPr>
          <w:p w14:paraId="5C6EEA85" w14:textId="77777777" w:rsidR="00C8533A" w:rsidRPr="006B329A" w:rsidRDefault="00C8533A" w:rsidP="006B329A">
            <w:pPr>
              <w:pStyle w:val="TAH"/>
            </w:pPr>
            <w:r w:rsidRPr="006B329A">
              <w:t>PRESENCE</w:t>
            </w:r>
          </w:p>
        </w:tc>
        <w:tc>
          <w:tcPr>
            <w:tcW w:w="992" w:type="dxa"/>
            <w:tcBorders>
              <w:bottom w:val="nil"/>
            </w:tcBorders>
          </w:tcPr>
          <w:p w14:paraId="2627E8A7" w14:textId="77777777" w:rsidR="00C8533A" w:rsidRPr="006B329A" w:rsidRDefault="00C8533A" w:rsidP="006B329A">
            <w:pPr>
              <w:pStyle w:val="TAH"/>
            </w:pPr>
            <w:r w:rsidRPr="006B329A">
              <w:t>FORMAT</w:t>
            </w:r>
          </w:p>
        </w:tc>
        <w:tc>
          <w:tcPr>
            <w:tcW w:w="992" w:type="dxa"/>
            <w:tcBorders>
              <w:bottom w:val="nil"/>
            </w:tcBorders>
          </w:tcPr>
          <w:p w14:paraId="64151D91" w14:textId="77777777" w:rsidR="00C8533A" w:rsidRPr="006B329A" w:rsidRDefault="00C8533A" w:rsidP="006B329A">
            <w:pPr>
              <w:pStyle w:val="TAH"/>
            </w:pPr>
            <w:r w:rsidRPr="006B329A">
              <w:t>LENGTH</w:t>
            </w:r>
          </w:p>
        </w:tc>
      </w:tr>
      <w:tr w:rsidR="00C8533A" w:rsidRPr="006B329A" w14:paraId="49826930" w14:textId="77777777">
        <w:tblPrEx>
          <w:tblCellMar>
            <w:top w:w="0" w:type="dxa"/>
            <w:bottom w:w="0" w:type="dxa"/>
          </w:tblCellMar>
        </w:tblPrEx>
        <w:trPr>
          <w:jc w:val="center"/>
        </w:trPr>
        <w:tc>
          <w:tcPr>
            <w:tcW w:w="2977" w:type="dxa"/>
            <w:tcBorders>
              <w:bottom w:val="nil"/>
              <w:right w:val="single" w:sz="4" w:space="0" w:color="auto"/>
            </w:tcBorders>
          </w:tcPr>
          <w:p w14:paraId="682EF0E8"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6BDCD888"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126BDAF6"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4EBBC517" w14:textId="77777777" w:rsidR="00C8533A" w:rsidRPr="006B329A" w:rsidRDefault="00C8533A" w:rsidP="006B329A">
            <w:pPr>
              <w:pStyle w:val="TAC"/>
            </w:pPr>
            <w:r w:rsidRPr="006B329A">
              <w:t>V</w:t>
            </w:r>
          </w:p>
        </w:tc>
        <w:tc>
          <w:tcPr>
            <w:tcW w:w="992" w:type="dxa"/>
            <w:tcBorders>
              <w:left w:val="single" w:sz="4" w:space="0" w:color="auto"/>
              <w:bottom w:val="nil"/>
            </w:tcBorders>
          </w:tcPr>
          <w:p w14:paraId="1484E644" w14:textId="77777777" w:rsidR="00C8533A" w:rsidRPr="006B329A" w:rsidRDefault="00C8533A" w:rsidP="006B329A">
            <w:pPr>
              <w:pStyle w:val="TAC"/>
            </w:pPr>
            <w:r w:rsidRPr="006B329A">
              <w:t>1</w:t>
            </w:r>
          </w:p>
        </w:tc>
      </w:tr>
      <w:tr w:rsidR="00C8533A" w:rsidRPr="006B329A" w14:paraId="1E817C35" w14:textId="77777777">
        <w:tblPrEx>
          <w:tblCellMar>
            <w:top w:w="0" w:type="dxa"/>
            <w:bottom w:w="0" w:type="dxa"/>
          </w:tblCellMar>
        </w:tblPrEx>
        <w:trPr>
          <w:jc w:val="center"/>
        </w:trPr>
        <w:tc>
          <w:tcPr>
            <w:tcW w:w="2977" w:type="dxa"/>
            <w:tcBorders>
              <w:top w:val="nil"/>
              <w:bottom w:val="nil"/>
              <w:right w:val="single" w:sz="4" w:space="0" w:color="auto"/>
            </w:tcBorders>
          </w:tcPr>
          <w:p w14:paraId="2B0A2FE7"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40DC861D"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6711CE2A"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311F13F9"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104E14D2" w14:textId="77777777" w:rsidR="00C8533A" w:rsidRPr="006B329A" w:rsidRDefault="00C8533A" w:rsidP="006B329A">
            <w:pPr>
              <w:pStyle w:val="TAC"/>
            </w:pPr>
            <w:r w:rsidRPr="006B329A">
              <w:t>1</w:t>
            </w:r>
          </w:p>
        </w:tc>
      </w:tr>
      <w:tr w:rsidR="00C8533A" w:rsidRPr="006B329A" w14:paraId="618ED9A9"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6886AE68" w14:textId="77777777" w:rsidR="00C8533A" w:rsidRPr="006B329A" w:rsidRDefault="00C8533A" w:rsidP="006B329A">
            <w:pPr>
              <w:pStyle w:val="TAL"/>
            </w:pPr>
            <w:r w:rsidRPr="006B329A">
              <w:t>Channel number</w:t>
            </w:r>
          </w:p>
        </w:tc>
        <w:tc>
          <w:tcPr>
            <w:tcW w:w="1417" w:type="dxa"/>
            <w:tcBorders>
              <w:top w:val="nil"/>
              <w:left w:val="single" w:sz="4" w:space="0" w:color="auto"/>
              <w:bottom w:val="single" w:sz="4" w:space="0" w:color="auto"/>
              <w:right w:val="single" w:sz="4" w:space="0" w:color="auto"/>
            </w:tcBorders>
          </w:tcPr>
          <w:p w14:paraId="11DDAB9E" w14:textId="77777777" w:rsidR="00C8533A" w:rsidRPr="006B329A" w:rsidRDefault="00C8533A" w:rsidP="006B329A">
            <w:pPr>
              <w:pStyle w:val="TAL"/>
            </w:pPr>
            <w:r w:rsidRPr="006B329A">
              <w:t>9.3.1</w:t>
            </w:r>
          </w:p>
        </w:tc>
        <w:tc>
          <w:tcPr>
            <w:tcW w:w="1418" w:type="dxa"/>
            <w:tcBorders>
              <w:top w:val="nil"/>
              <w:left w:val="single" w:sz="4" w:space="0" w:color="auto"/>
              <w:bottom w:val="single" w:sz="4" w:space="0" w:color="auto"/>
              <w:right w:val="single" w:sz="4" w:space="0" w:color="auto"/>
            </w:tcBorders>
          </w:tcPr>
          <w:p w14:paraId="000D8C17"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22C410F8"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56CBBFED" w14:textId="77777777" w:rsidR="00C8533A" w:rsidRPr="006B329A" w:rsidRDefault="00C8533A" w:rsidP="006B329A">
            <w:pPr>
              <w:pStyle w:val="TAC"/>
            </w:pPr>
            <w:r w:rsidRPr="006B329A">
              <w:t>2</w:t>
            </w:r>
          </w:p>
        </w:tc>
      </w:tr>
    </w:tbl>
    <w:p w14:paraId="40411E2F" w14:textId="77777777" w:rsidR="00C8533A" w:rsidRPr="006B329A" w:rsidRDefault="00C8533A" w:rsidP="006B329A"/>
    <w:p w14:paraId="1D2FB93C" w14:textId="77777777" w:rsidR="00C8533A" w:rsidRPr="006B329A" w:rsidRDefault="00C8533A" w:rsidP="006B329A">
      <w:pPr>
        <w:pStyle w:val="Heading3"/>
      </w:pPr>
      <w:bookmarkStart w:id="109" w:name="_Toc476910083"/>
      <w:r w:rsidRPr="006B329A">
        <w:t>8.4.13</w:t>
      </w:r>
      <w:r w:rsidRPr="006B329A">
        <w:tab/>
        <w:t>PHYSICAL CONTEXT CONFIRM</w:t>
      </w:r>
      <w:bookmarkEnd w:id="109"/>
    </w:p>
    <w:p w14:paraId="4AE1E333" w14:textId="77777777" w:rsidR="00C8533A" w:rsidRPr="006B329A" w:rsidRDefault="00C8533A" w:rsidP="006B329A">
      <w:r w:rsidRPr="006B329A">
        <w:t>This message is sent from BTS to BSC as a response to a PHYsical CONTEXT REQuest message. The message contains the "physical context"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294D08A4" w14:textId="77777777">
        <w:tblPrEx>
          <w:tblCellMar>
            <w:top w:w="0" w:type="dxa"/>
            <w:bottom w:w="0" w:type="dxa"/>
          </w:tblCellMar>
        </w:tblPrEx>
        <w:trPr>
          <w:jc w:val="center"/>
        </w:trPr>
        <w:tc>
          <w:tcPr>
            <w:tcW w:w="2977" w:type="dxa"/>
            <w:tcBorders>
              <w:bottom w:val="nil"/>
            </w:tcBorders>
          </w:tcPr>
          <w:p w14:paraId="56D60267" w14:textId="77777777" w:rsidR="00C8533A" w:rsidRPr="006B329A" w:rsidRDefault="00C8533A" w:rsidP="006B329A">
            <w:pPr>
              <w:pStyle w:val="TAH"/>
            </w:pPr>
            <w:r w:rsidRPr="006B329A">
              <w:t>INFORMATION ELEMENT</w:t>
            </w:r>
          </w:p>
        </w:tc>
        <w:tc>
          <w:tcPr>
            <w:tcW w:w="1417" w:type="dxa"/>
            <w:tcBorders>
              <w:bottom w:val="nil"/>
            </w:tcBorders>
          </w:tcPr>
          <w:p w14:paraId="6B271251" w14:textId="77777777" w:rsidR="00C8533A" w:rsidRPr="006B329A" w:rsidRDefault="00C8533A" w:rsidP="006B329A">
            <w:pPr>
              <w:pStyle w:val="TAH"/>
            </w:pPr>
            <w:r w:rsidRPr="006B329A">
              <w:t>REFERENCE</w:t>
            </w:r>
          </w:p>
        </w:tc>
        <w:tc>
          <w:tcPr>
            <w:tcW w:w="1418" w:type="dxa"/>
            <w:tcBorders>
              <w:bottom w:val="nil"/>
            </w:tcBorders>
          </w:tcPr>
          <w:p w14:paraId="54F692A7" w14:textId="77777777" w:rsidR="00C8533A" w:rsidRPr="006B329A" w:rsidRDefault="00C8533A" w:rsidP="006B329A">
            <w:pPr>
              <w:pStyle w:val="TAH"/>
            </w:pPr>
            <w:r w:rsidRPr="006B329A">
              <w:t>PRESENCE</w:t>
            </w:r>
          </w:p>
        </w:tc>
        <w:tc>
          <w:tcPr>
            <w:tcW w:w="992" w:type="dxa"/>
            <w:tcBorders>
              <w:bottom w:val="nil"/>
            </w:tcBorders>
          </w:tcPr>
          <w:p w14:paraId="1264F9CC" w14:textId="77777777" w:rsidR="00C8533A" w:rsidRPr="006B329A" w:rsidRDefault="00C8533A" w:rsidP="006B329A">
            <w:pPr>
              <w:pStyle w:val="TAH"/>
            </w:pPr>
            <w:r w:rsidRPr="006B329A">
              <w:t>FORMAT</w:t>
            </w:r>
          </w:p>
        </w:tc>
        <w:tc>
          <w:tcPr>
            <w:tcW w:w="992" w:type="dxa"/>
            <w:tcBorders>
              <w:bottom w:val="nil"/>
            </w:tcBorders>
          </w:tcPr>
          <w:p w14:paraId="46CFB484" w14:textId="77777777" w:rsidR="00C8533A" w:rsidRPr="006B329A" w:rsidRDefault="00C8533A" w:rsidP="006B329A">
            <w:pPr>
              <w:pStyle w:val="TAH"/>
            </w:pPr>
            <w:r w:rsidRPr="006B329A">
              <w:t>LENGTH</w:t>
            </w:r>
          </w:p>
        </w:tc>
      </w:tr>
      <w:tr w:rsidR="00C8533A" w:rsidRPr="006B329A" w14:paraId="54990EF0" w14:textId="77777777">
        <w:tblPrEx>
          <w:tblCellMar>
            <w:top w:w="0" w:type="dxa"/>
            <w:bottom w:w="0" w:type="dxa"/>
          </w:tblCellMar>
        </w:tblPrEx>
        <w:trPr>
          <w:jc w:val="center"/>
        </w:trPr>
        <w:tc>
          <w:tcPr>
            <w:tcW w:w="2977" w:type="dxa"/>
            <w:tcBorders>
              <w:bottom w:val="nil"/>
              <w:right w:val="single" w:sz="4" w:space="0" w:color="auto"/>
            </w:tcBorders>
          </w:tcPr>
          <w:p w14:paraId="0B514982"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487DB01B"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18D9D846"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784AAE72" w14:textId="77777777" w:rsidR="00C8533A" w:rsidRPr="006B329A" w:rsidRDefault="00C8533A" w:rsidP="006B329A">
            <w:pPr>
              <w:pStyle w:val="TAC"/>
            </w:pPr>
            <w:r w:rsidRPr="006B329A">
              <w:t>V</w:t>
            </w:r>
          </w:p>
        </w:tc>
        <w:tc>
          <w:tcPr>
            <w:tcW w:w="992" w:type="dxa"/>
            <w:tcBorders>
              <w:left w:val="single" w:sz="4" w:space="0" w:color="auto"/>
              <w:bottom w:val="nil"/>
            </w:tcBorders>
          </w:tcPr>
          <w:p w14:paraId="64135462" w14:textId="77777777" w:rsidR="00C8533A" w:rsidRPr="006B329A" w:rsidRDefault="00C8533A" w:rsidP="006B329A">
            <w:pPr>
              <w:pStyle w:val="TAC"/>
            </w:pPr>
            <w:r w:rsidRPr="006B329A">
              <w:t>1</w:t>
            </w:r>
          </w:p>
        </w:tc>
      </w:tr>
      <w:tr w:rsidR="00C8533A" w:rsidRPr="006B329A" w14:paraId="6F052B5E" w14:textId="77777777">
        <w:tblPrEx>
          <w:tblCellMar>
            <w:top w:w="0" w:type="dxa"/>
            <w:bottom w:w="0" w:type="dxa"/>
          </w:tblCellMar>
        </w:tblPrEx>
        <w:trPr>
          <w:jc w:val="center"/>
        </w:trPr>
        <w:tc>
          <w:tcPr>
            <w:tcW w:w="2977" w:type="dxa"/>
            <w:tcBorders>
              <w:top w:val="nil"/>
              <w:bottom w:val="nil"/>
              <w:right w:val="single" w:sz="4" w:space="0" w:color="auto"/>
            </w:tcBorders>
          </w:tcPr>
          <w:p w14:paraId="0EDEF724"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1ABBCD6A"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31C40ADD"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8E19255"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10B79CC0" w14:textId="77777777" w:rsidR="00C8533A" w:rsidRPr="006B329A" w:rsidRDefault="00C8533A" w:rsidP="006B329A">
            <w:pPr>
              <w:pStyle w:val="TAC"/>
            </w:pPr>
            <w:r w:rsidRPr="006B329A">
              <w:t>1</w:t>
            </w:r>
          </w:p>
        </w:tc>
      </w:tr>
      <w:tr w:rsidR="00C8533A" w:rsidRPr="006B329A" w14:paraId="2D5D3772" w14:textId="77777777">
        <w:tblPrEx>
          <w:tblCellMar>
            <w:top w:w="0" w:type="dxa"/>
            <w:bottom w:w="0" w:type="dxa"/>
          </w:tblCellMar>
        </w:tblPrEx>
        <w:trPr>
          <w:jc w:val="center"/>
        </w:trPr>
        <w:tc>
          <w:tcPr>
            <w:tcW w:w="2977" w:type="dxa"/>
            <w:tcBorders>
              <w:top w:val="nil"/>
              <w:bottom w:val="nil"/>
              <w:right w:val="single" w:sz="4" w:space="0" w:color="auto"/>
            </w:tcBorders>
          </w:tcPr>
          <w:p w14:paraId="345DA923"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082E8473"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7B9BF65B"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2947054F"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24A3721B" w14:textId="77777777" w:rsidR="00C8533A" w:rsidRPr="006B329A" w:rsidRDefault="00C8533A" w:rsidP="006B329A">
            <w:pPr>
              <w:pStyle w:val="TAC"/>
            </w:pPr>
            <w:r w:rsidRPr="006B329A">
              <w:t>2</w:t>
            </w:r>
          </w:p>
        </w:tc>
      </w:tr>
      <w:tr w:rsidR="00C8533A" w:rsidRPr="006B329A" w14:paraId="4F4EDDF9" w14:textId="77777777">
        <w:tblPrEx>
          <w:tblCellMar>
            <w:top w:w="0" w:type="dxa"/>
            <w:bottom w:w="0" w:type="dxa"/>
          </w:tblCellMar>
        </w:tblPrEx>
        <w:trPr>
          <w:jc w:val="center"/>
        </w:trPr>
        <w:tc>
          <w:tcPr>
            <w:tcW w:w="2977" w:type="dxa"/>
            <w:tcBorders>
              <w:top w:val="nil"/>
              <w:bottom w:val="nil"/>
              <w:right w:val="single" w:sz="4" w:space="0" w:color="auto"/>
            </w:tcBorders>
          </w:tcPr>
          <w:p w14:paraId="6C24EEBF" w14:textId="77777777" w:rsidR="00C8533A" w:rsidRPr="006B329A" w:rsidRDefault="00C8533A" w:rsidP="006B329A">
            <w:pPr>
              <w:pStyle w:val="TAL"/>
            </w:pPr>
            <w:r w:rsidRPr="006B329A">
              <w:t>BS Power</w:t>
            </w:r>
          </w:p>
        </w:tc>
        <w:tc>
          <w:tcPr>
            <w:tcW w:w="1417" w:type="dxa"/>
            <w:tcBorders>
              <w:top w:val="nil"/>
              <w:left w:val="single" w:sz="4" w:space="0" w:color="auto"/>
              <w:bottom w:val="nil"/>
              <w:right w:val="single" w:sz="4" w:space="0" w:color="auto"/>
            </w:tcBorders>
          </w:tcPr>
          <w:p w14:paraId="5FE80986" w14:textId="77777777" w:rsidR="00C8533A" w:rsidRPr="006B329A" w:rsidRDefault="00C8533A" w:rsidP="006B329A">
            <w:pPr>
              <w:pStyle w:val="TAL"/>
            </w:pPr>
            <w:r w:rsidRPr="006B329A">
              <w:t>9.3.4</w:t>
            </w:r>
          </w:p>
        </w:tc>
        <w:tc>
          <w:tcPr>
            <w:tcW w:w="1418" w:type="dxa"/>
            <w:tcBorders>
              <w:top w:val="nil"/>
              <w:left w:val="single" w:sz="4" w:space="0" w:color="auto"/>
              <w:bottom w:val="nil"/>
              <w:right w:val="single" w:sz="4" w:space="0" w:color="auto"/>
            </w:tcBorders>
          </w:tcPr>
          <w:p w14:paraId="63C2487F"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2F6422C7"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2F9702B0" w14:textId="77777777" w:rsidR="00C8533A" w:rsidRPr="006B329A" w:rsidRDefault="00C8533A" w:rsidP="006B329A">
            <w:pPr>
              <w:pStyle w:val="TAC"/>
            </w:pPr>
            <w:r w:rsidRPr="006B329A">
              <w:t>2</w:t>
            </w:r>
          </w:p>
        </w:tc>
      </w:tr>
      <w:tr w:rsidR="00C8533A" w:rsidRPr="006B329A" w14:paraId="626719BB" w14:textId="77777777">
        <w:tblPrEx>
          <w:tblCellMar>
            <w:top w:w="0" w:type="dxa"/>
            <w:bottom w:w="0" w:type="dxa"/>
          </w:tblCellMar>
        </w:tblPrEx>
        <w:trPr>
          <w:jc w:val="center"/>
        </w:trPr>
        <w:tc>
          <w:tcPr>
            <w:tcW w:w="2977" w:type="dxa"/>
            <w:tcBorders>
              <w:top w:val="nil"/>
              <w:bottom w:val="nil"/>
              <w:right w:val="single" w:sz="4" w:space="0" w:color="auto"/>
            </w:tcBorders>
          </w:tcPr>
          <w:p w14:paraId="1FA6709A" w14:textId="77777777" w:rsidR="00C8533A" w:rsidRPr="006B329A" w:rsidRDefault="00C8533A" w:rsidP="006B329A">
            <w:pPr>
              <w:pStyle w:val="TAL"/>
            </w:pPr>
            <w:r w:rsidRPr="006B329A">
              <w:t>MS Power</w:t>
            </w:r>
          </w:p>
        </w:tc>
        <w:tc>
          <w:tcPr>
            <w:tcW w:w="1417" w:type="dxa"/>
            <w:tcBorders>
              <w:top w:val="nil"/>
              <w:left w:val="single" w:sz="4" w:space="0" w:color="auto"/>
              <w:bottom w:val="nil"/>
              <w:right w:val="single" w:sz="4" w:space="0" w:color="auto"/>
            </w:tcBorders>
          </w:tcPr>
          <w:p w14:paraId="4F3A80F0" w14:textId="77777777" w:rsidR="00C8533A" w:rsidRPr="006B329A" w:rsidRDefault="00C8533A" w:rsidP="006B329A">
            <w:pPr>
              <w:pStyle w:val="TAL"/>
            </w:pPr>
            <w:r w:rsidRPr="006B329A">
              <w:t>9.3.13</w:t>
            </w:r>
          </w:p>
        </w:tc>
        <w:tc>
          <w:tcPr>
            <w:tcW w:w="1418" w:type="dxa"/>
            <w:tcBorders>
              <w:top w:val="nil"/>
              <w:left w:val="single" w:sz="4" w:space="0" w:color="auto"/>
              <w:bottom w:val="nil"/>
              <w:right w:val="single" w:sz="4" w:space="0" w:color="auto"/>
            </w:tcBorders>
          </w:tcPr>
          <w:p w14:paraId="12714B7C"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F6994CA"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307DBA76" w14:textId="77777777" w:rsidR="00C8533A" w:rsidRPr="006B329A" w:rsidRDefault="00C8533A" w:rsidP="006B329A">
            <w:pPr>
              <w:pStyle w:val="TAC"/>
            </w:pPr>
            <w:r w:rsidRPr="006B329A">
              <w:t>2</w:t>
            </w:r>
          </w:p>
        </w:tc>
      </w:tr>
      <w:tr w:rsidR="00C8533A" w:rsidRPr="006B329A" w14:paraId="6992F1E9" w14:textId="77777777">
        <w:tblPrEx>
          <w:tblCellMar>
            <w:top w:w="0" w:type="dxa"/>
            <w:bottom w:w="0" w:type="dxa"/>
          </w:tblCellMar>
        </w:tblPrEx>
        <w:trPr>
          <w:jc w:val="center"/>
        </w:trPr>
        <w:tc>
          <w:tcPr>
            <w:tcW w:w="2977" w:type="dxa"/>
            <w:tcBorders>
              <w:top w:val="nil"/>
              <w:bottom w:val="nil"/>
              <w:right w:val="single" w:sz="4" w:space="0" w:color="auto"/>
            </w:tcBorders>
          </w:tcPr>
          <w:p w14:paraId="2853051C" w14:textId="77777777" w:rsidR="00C8533A" w:rsidRPr="006B329A" w:rsidRDefault="00C8533A" w:rsidP="006B329A">
            <w:pPr>
              <w:pStyle w:val="TAL"/>
            </w:pPr>
            <w:r w:rsidRPr="006B329A">
              <w:t>Timing Advance</w:t>
            </w:r>
          </w:p>
        </w:tc>
        <w:tc>
          <w:tcPr>
            <w:tcW w:w="1417" w:type="dxa"/>
            <w:tcBorders>
              <w:top w:val="nil"/>
              <w:left w:val="single" w:sz="4" w:space="0" w:color="auto"/>
              <w:bottom w:val="nil"/>
              <w:right w:val="single" w:sz="4" w:space="0" w:color="auto"/>
            </w:tcBorders>
          </w:tcPr>
          <w:p w14:paraId="13F7C569" w14:textId="77777777" w:rsidR="00C8533A" w:rsidRPr="006B329A" w:rsidRDefault="00C8533A" w:rsidP="006B329A">
            <w:pPr>
              <w:pStyle w:val="TAL"/>
            </w:pPr>
            <w:r w:rsidRPr="006B329A">
              <w:t>9.3.24</w:t>
            </w:r>
          </w:p>
        </w:tc>
        <w:tc>
          <w:tcPr>
            <w:tcW w:w="1418" w:type="dxa"/>
            <w:tcBorders>
              <w:top w:val="nil"/>
              <w:left w:val="single" w:sz="4" w:space="0" w:color="auto"/>
              <w:bottom w:val="nil"/>
              <w:right w:val="single" w:sz="4" w:space="0" w:color="auto"/>
            </w:tcBorders>
          </w:tcPr>
          <w:p w14:paraId="235D1680"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534FFAC"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1D4134CA" w14:textId="77777777" w:rsidR="00C8533A" w:rsidRPr="006B329A" w:rsidRDefault="00C8533A" w:rsidP="006B329A">
            <w:pPr>
              <w:pStyle w:val="TAC"/>
            </w:pPr>
            <w:r w:rsidRPr="006B329A">
              <w:t>2</w:t>
            </w:r>
          </w:p>
        </w:tc>
      </w:tr>
      <w:tr w:rsidR="00C8533A" w:rsidRPr="006B329A" w14:paraId="76B04521"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45577141" w14:textId="77777777" w:rsidR="00C8533A" w:rsidRPr="006B329A" w:rsidRDefault="00C8533A" w:rsidP="006B329A">
            <w:pPr>
              <w:pStyle w:val="TAL"/>
            </w:pPr>
            <w:r w:rsidRPr="006B329A">
              <w:t>Physical Context</w:t>
            </w:r>
          </w:p>
        </w:tc>
        <w:tc>
          <w:tcPr>
            <w:tcW w:w="1417" w:type="dxa"/>
            <w:tcBorders>
              <w:top w:val="nil"/>
              <w:left w:val="single" w:sz="4" w:space="0" w:color="auto"/>
              <w:bottom w:val="single" w:sz="4" w:space="0" w:color="auto"/>
              <w:right w:val="single" w:sz="4" w:space="0" w:color="auto"/>
            </w:tcBorders>
          </w:tcPr>
          <w:p w14:paraId="46A09CE2" w14:textId="77777777" w:rsidR="00C8533A" w:rsidRPr="006B329A" w:rsidRDefault="00C8533A" w:rsidP="006B329A">
            <w:pPr>
              <w:pStyle w:val="TAL"/>
            </w:pPr>
            <w:r w:rsidRPr="006B329A">
              <w:t>9.3.16</w:t>
            </w:r>
          </w:p>
        </w:tc>
        <w:tc>
          <w:tcPr>
            <w:tcW w:w="1418" w:type="dxa"/>
            <w:tcBorders>
              <w:top w:val="nil"/>
              <w:left w:val="single" w:sz="4" w:space="0" w:color="auto"/>
              <w:bottom w:val="single" w:sz="4" w:space="0" w:color="auto"/>
              <w:right w:val="single" w:sz="4" w:space="0" w:color="auto"/>
            </w:tcBorders>
          </w:tcPr>
          <w:p w14:paraId="1AAF74E1" w14:textId="77777777" w:rsidR="00C8533A" w:rsidRPr="006B329A" w:rsidRDefault="00C8533A" w:rsidP="006B329A">
            <w:pPr>
              <w:pStyle w:val="TAC"/>
            </w:pPr>
            <w:r w:rsidRPr="006B329A">
              <w:t>O 1)</w:t>
            </w:r>
          </w:p>
        </w:tc>
        <w:tc>
          <w:tcPr>
            <w:tcW w:w="992" w:type="dxa"/>
            <w:tcBorders>
              <w:top w:val="nil"/>
              <w:left w:val="single" w:sz="4" w:space="0" w:color="auto"/>
              <w:bottom w:val="single" w:sz="4" w:space="0" w:color="auto"/>
              <w:right w:val="single" w:sz="4" w:space="0" w:color="auto"/>
            </w:tcBorders>
          </w:tcPr>
          <w:p w14:paraId="582388FE"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664B6D62" w14:textId="77777777" w:rsidR="00C8533A" w:rsidRPr="006B329A" w:rsidRDefault="00C8533A" w:rsidP="006B329A">
            <w:pPr>
              <w:pStyle w:val="TAC"/>
            </w:pPr>
            <w:r w:rsidRPr="006B329A">
              <w:t>&gt;=2</w:t>
            </w:r>
          </w:p>
        </w:tc>
      </w:tr>
    </w:tbl>
    <w:p w14:paraId="6358FED8" w14:textId="77777777" w:rsidR="00C8533A" w:rsidRPr="006B329A" w:rsidRDefault="00C8533A" w:rsidP="006B329A"/>
    <w:p w14:paraId="6835880C" w14:textId="77777777" w:rsidR="00C8533A" w:rsidRPr="006B329A" w:rsidRDefault="00C8533A" w:rsidP="006B329A">
      <w:pPr>
        <w:pStyle w:val="NO"/>
      </w:pPr>
      <w:r w:rsidRPr="006B329A">
        <w:t>1)</w:t>
      </w:r>
      <w:r w:rsidRPr="006B329A">
        <w:tab/>
        <w:t>Optional element for additional physical channel information.</w:t>
      </w:r>
    </w:p>
    <w:p w14:paraId="68B11D8E" w14:textId="77777777" w:rsidR="00C8533A" w:rsidRPr="006B329A" w:rsidRDefault="00C8533A" w:rsidP="006B329A">
      <w:pPr>
        <w:pStyle w:val="Heading3"/>
      </w:pPr>
      <w:bookmarkStart w:id="110" w:name="_Toc476910084"/>
      <w:r w:rsidRPr="006B329A">
        <w:t>8.4.14</w:t>
      </w:r>
      <w:r w:rsidRPr="006B329A">
        <w:tab/>
        <w:t>RF CHANNEL RELEASE</w:t>
      </w:r>
      <w:bookmarkEnd w:id="110"/>
    </w:p>
    <w:p w14:paraId="6DC7D1AF" w14:textId="77777777" w:rsidR="00C8533A" w:rsidRPr="006B329A" w:rsidRDefault="00C8533A" w:rsidP="006B329A">
      <w:r w:rsidRPr="006B329A">
        <w:t>This message is sent from BSC to BTS to inform that a radio channel is no longer needed.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5DB41058" w14:textId="77777777">
        <w:tblPrEx>
          <w:tblCellMar>
            <w:top w:w="0" w:type="dxa"/>
            <w:bottom w:w="0" w:type="dxa"/>
          </w:tblCellMar>
        </w:tblPrEx>
        <w:trPr>
          <w:jc w:val="center"/>
        </w:trPr>
        <w:tc>
          <w:tcPr>
            <w:tcW w:w="2977" w:type="dxa"/>
            <w:tcBorders>
              <w:bottom w:val="nil"/>
            </w:tcBorders>
          </w:tcPr>
          <w:p w14:paraId="25C42581" w14:textId="77777777" w:rsidR="00C8533A" w:rsidRPr="006B329A" w:rsidRDefault="00C8533A" w:rsidP="006B329A">
            <w:pPr>
              <w:pStyle w:val="TAH"/>
            </w:pPr>
            <w:r w:rsidRPr="006B329A">
              <w:t>INFORMATION ELEMENT</w:t>
            </w:r>
          </w:p>
        </w:tc>
        <w:tc>
          <w:tcPr>
            <w:tcW w:w="1417" w:type="dxa"/>
            <w:tcBorders>
              <w:bottom w:val="nil"/>
            </w:tcBorders>
          </w:tcPr>
          <w:p w14:paraId="70DF9450" w14:textId="77777777" w:rsidR="00C8533A" w:rsidRPr="006B329A" w:rsidRDefault="00C8533A" w:rsidP="006B329A">
            <w:pPr>
              <w:pStyle w:val="TAH"/>
            </w:pPr>
            <w:r w:rsidRPr="006B329A">
              <w:t>REFERENCE</w:t>
            </w:r>
          </w:p>
        </w:tc>
        <w:tc>
          <w:tcPr>
            <w:tcW w:w="1418" w:type="dxa"/>
            <w:tcBorders>
              <w:bottom w:val="nil"/>
            </w:tcBorders>
          </w:tcPr>
          <w:p w14:paraId="4C49A1B8" w14:textId="77777777" w:rsidR="00C8533A" w:rsidRPr="006B329A" w:rsidRDefault="00C8533A" w:rsidP="006B329A">
            <w:pPr>
              <w:pStyle w:val="TAH"/>
            </w:pPr>
            <w:r w:rsidRPr="006B329A">
              <w:t>PRESENCE</w:t>
            </w:r>
          </w:p>
        </w:tc>
        <w:tc>
          <w:tcPr>
            <w:tcW w:w="992" w:type="dxa"/>
            <w:tcBorders>
              <w:bottom w:val="nil"/>
            </w:tcBorders>
          </w:tcPr>
          <w:p w14:paraId="3FCDF5F9" w14:textId="77777777" w:rsidR="00C8533A" w:rsidRPr="006B329A" w:rsidRDefault="00C8533A" w:rsidP="006B329A">
            <w:pPr>
              <w:pStyle w:val="TAH"/>
            </w:pPr>
            <w:r w:rsidRPr="006B329A">
              <w:t>FORMAT</w:t>
            </w:r>
          </w:p>
        </w:tc>
        <w:tc>
          <w:tcPr>
            <w:tcW w:w="992" w:type="dxa"/>
            <w:tcBorders>
              <w:bottom w:val="nil"/>
            </w:tcBorders>
          </w:tcPr>
          <w:p w14:paraId="5B621B09" w14:textId="77777777" w:rsidR="00C8533A" w:rsidRPr="006B329A" w:rsidRDefault="00C8533A" w:rsidP="006B329A">
            <w:pPr>
              <w:pStyle w:val="TAH"/>
            </w:pPr>
            <w:r w:rsidRPr="006B329A">
              <w:t>LENGTH</w:t>
            </w:r>
          </w:p>
        </w:tc>
      </w:tr>
      <w:tr w:rsidR="00C8533A" w:rsidRPr="006B329A" w14:paraId="56109A53" w14:textId="77777777">
        <w:tblPrEx>
          <w:tblCellMar>
            <w:top w:w="0" w:type="dxa"/>
            <w:bottom w:w="0" w:type="dxa"/>
          </w:tblCellMar>
        </w:tblPrEx>
        <w:trPr>
          <w:jc w:val="center"/>
        </w:trPr>
        <w:tc>
          <w:tcPr>
            <w:tcW w:w="2977" w:type="dxa"/>
            <w:tcBorders>
              <w:bottom w:val="nil"/>
              <w:right w:val="single" w:sz="4" w:space="0" w:color="auto"/>
            </w:tcBorders>
          </w:tcPr>
          <w:p w14:paraId="5FE3E545"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44DF7816"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4C0EACAC"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6A0323AA" w14:textId="77777777" w:rsidR="00C8533A" w:rsidRPr="006B329A" w:rsidRDefault="00C8533A" w:rsidP="006B329A">
            <w:pPr>
              <w:pStyle w:val="TAC"/>
            </w:pPr>
            <w:r w:rsidRPr="006B329A">
              <w:t>V</w:t>
            </w:r>
          </w:p>
        </w:tc>
        <w:tc>
          <w:tcPr>
            <w:tcW w:w="992" w:type="dxa"/>
            <w:tcBorders>
              <w:left w:val="single" w:sz="4" w:space="0" w:color="auto"/>
              <w:bottom w:val="nil"/>
            </w:tcBorders>
          </w:tcPr>
          <w:p w14:paraId="157C2127" w14:textId="77777777" w:rsidR="00C8533A" w:rsidRPr="006B329A" w:rsidRDefault="00C8533A" w:rsidP="006B329A">
            <w:pPr>
              <w:pStyle w:val="TAC"/>
            </w:pPr>
            <w:r w:rsidRPr="006B329A">
              <w:t>1</w:t>
            </w:r>
          </w:p>
        </w:tc>
      </w:tr>
      <w:tr w:rsidR="00C8533A" w:rsidRPr="006B329A" w14:paraId="735094CF" w14:textId="77777777">
        <w:tblPrEx>
          <w:tblCellMar>
            <w:top w:w="0" w:type="dxa"/>
            <w:bottom w:w="0" w:type="dxa"/>
          </w:tblCellMar>
        </w:tblPrEx>
        <w:trPr>
          <w:jc w:val="center"/>
        </w:trPr>
        <w:tc>
          <w:tcPr>
            <w:tcW w:w="2977" w:type="dxa"/>
            <w:tcBorders>
              <w:top w:val="nil"/>
              <w:bottom w:val="nil"/>
              <w:right w:val="single" w:sz="4" w:space="0" w:color="auto"/>
            </w:tcBorders>
          </w:tcPr>
          <w:p w14:paraId="55FD5517"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72B6459E"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5599BEAD"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634CB7E"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326F4FAE" w14:textId="77777777" w:rsidR="00C8533A" w:rsidRPr="006B329A" w:rsidRDefault="00C8533A" w:rsidP="006B329A">
            <w:pPr>
              <w:pStyle w:val="TAC"/>
            </w:pPr>
            <w:r w:rsidRPr="006B329A">
              <w:t>1</w:t>
            </w:r>
          </w:p>
        </w:tc>
      </w:tr>
      <w:tr w:rsidR="00C8533A" w:rsidRPr="006B329A" w14:paraId="46E85C71"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7569B7CA" w14:textId="77777777" w:rsidR="00C8533A" w:rsidRPr="006B329A" w:rsidRDefault="00C8533A" w:rsidP="006B329A">
            <w:pPr>
              <w:pStyle w:val="TAL"/>
            </w:pPr>
            <w:r w:rsidRPr="006B329A">
              <w:t>Channel number</w:t>
            </w:r>
          </w:p>
        </w:tc>
        <w:tc>
          <w:tcPr>
            <w:tcW w:w="1417" w:type="dxa"/>
            <w:tcBorders>
              <w:top w:val="nil"/>
              <w:left w:val="single" w:sz="4" w:space="0" w:color="auto"/>
              <w:bottom w:val="single" w:sz="4" w:space="0" w:color="auto"/>
              <w:right w:val="single" w:sz="4" w:space="0" w:color="auto"/>
            </w:tcBorders>
          </w:tcPr>
          <w:p w14:paraId="73BCC47B" w14:textId="77777777" w:rsidR="00C8533A" w:rsidRPr="006B329A" w:rsidRDefault="00C8533A" w:rsidP="006B329A">
            <w:pPr>
              <w:pStyle w:val="TAL"/>
            </w:pPr>
            <w:r w:rsidRPr="006B329A">
              <w:t>9.3.1</w:t>
            </w:r>
          </w:p>
        </w:tc>
        <w:tc>
          <w:tcPr>
            <w:tcW w:w="1418" w:type="dxa"/>
            <w:tcBorders>
              <w:top w:val="nil"/>
              <w:left w:val="single" w:sz="4" w:space="0" w:color="auto"/>
              <w:bottom w:val="single" w:sz="4" w:space="0" w:color="auto"/>
              <w:right w:val="single" w:sz="4" w:space="0" w:color="auto"/>
            </w:tcBorders>
          </w:tcPr>
          <w:p w14:paraId="2BCA8584"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1370E2E9"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6CBDC2D5" w14:textId="77777777" w:rsidR="00C8533A" w:rsidRPr="006B329A" w:rsidRDefault="00C8533A" w:rsidP="006B329A">
            <w:pPr>
              <w:pStyle w:val="TAC"/>
            </w:pPr>
            <w:r w:rsidRPr="006B329A">
              <w:t>2</w:t>
            </w:r>
          </w:p>
        </w:tc>
      </w:tr>
    </w:tbl>
    <w:p w14:paraId="5B2F26A7" w14:textId="77777777" w:rsidR="00C8533A" w:rsidRPr="006B329A" w:rsidRDefault="00C8533A" w:rsidP="006B329A"/>
    <w:p w14:paraId="3AEAB913" w14:textId="77777777" w:rsidR="00C8533A" w:rsidRPr="006B329A" w:rsidRDefault="00C8533A" w:rsidP="006B329A">
      <w:pPr>
        <w:pStyle w:val="Heading3"/>
      </w:pPr>
      <w:bookmarkStart w:id="111" w:name="_Toc476910085"/>
      <w:r w:rsidRPr="006B329A">
        <w:t>8.4.15</w:t>
      </w:r>
      <w:r w:rsidRPr="006B329A">
        <w:tab/>
        <w:t>MS POWER CONTROL</w:t>
      </w:r>
      <w:bookmarkEnd w:id="111"/>
    </w:p>
    <w:p w14:paraId="59CAD0AA" w14:textId="77777777" w:rsidR="00C8533A" w:rsidRPr="006B329A" w:rsidRDefault="00C8533A" w:rsidP="006B329A">
      <w:pPr>
        <w:keepNext/>
      </w:pPr>
      <w:r w:rsidRPr="006B329A">
        <w:t>This message is sent from BSC to BTS to change the MS power level or the parameters used by TRX to control the MS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05ACDA3B" w14:textId="77777777">
        <w:tblPrEx>
          <w:tblCellMar>
            <w:top w:w="0" w:type="dxa"/>
            <w:bottom w:w="0" w:type="dxa"/>
          </w:tblCellMar>
        </w:tblPrEx>
        <w:trPr>
          <w:jc w:val="center"/>
        </w:trPr>
        <w:tc>
          <w:tcPr>
            <w:tcW w:w="2977" w:type="dxa"/>
            <w:tcBorders>
              <w:bottom w:val="nil"/>
            </w:tcBorders>
          </w:tcPr>
          <w:p w14:paraId="54B3DD87" w14:textId="77777777" w:rsidR="00C8533A" w:rsidRPr="006B329A" w:rsidRDefault="00C8533A" w:rsidP="006B329A">
            <w:pPr>
              <w:pStyle w:val="TAH"/>
            </w:pPr>
            <w:r w:rsidRPr="006B329A">
              <w:t>INFORMATION ELEMENT</w:t>
            </w:r>
          </w:p>
        </w:tc>
        <w:tc>
          <w:tcPr>
            <w:tcW w:w="1417" w:type="dxa"/>
            <w:tcBorders>
              <w:bottom w:val="nil"/>
            </w:tcBorders>
          </w:tcPr>
          <w:p w14:paraId="134660BB" w14:textId="77777777" w:rsidR="00C8533A" w:rsidRPr="006B329A" w:rsidRDefault="00C8533A" w:rsidP="006B329A">
            <w:pPr>
              <w:pStyle w:val="TAH"/>
            </w:pPr>
            <w:r w:rsidRPr="006B329A">
              <w:t>REFERENCE</w:t>
            </w:r>
          </w:p>
        </w:tc>
        <w:tc>
          <w:tcPr>
            <w:tcW w:w="1418" w:type="dxa"/>
            <w:tcBorders>
              <w:bottom w:val="nil"/>
            </w:tcBorders>
          </w:tcPr>
          <w:p w14:paraId="0DF9B3DD" w14:textId="77777777" w:rsidR="00C8533A" w:rsidRPr="006B329A" w:rsidRDefault="00C8533A" w:rsidP="006B329A">
            <w:pPr>
              <w:pStyle w:val="TAH"/>
            </w:pPr>
            <w:r w:rsidRPr="006B329A">
              <w:t>PRESENCE</w:t>
            </w:r>
          </w:p>
        </w:tc>
        <w:tc>
          <w:tcPr>
            <w:tcW w:w="992" w:type="dxa"/>
            <w:tcBorders>
              <w:bottom w:val="nil"/>
            </w:tcBorders>
          </w:tcPr>
          <w:p w14:paraId="3F75D52A" w14:textId="77777777" w:rsidR="00C8533A" w:rsidRPr="006B329A" w:rsidRDefault="00C8533A" w:rsidP="006B329A">
            <w:pPr>
              <w:pStyle w:val="TAH"/>
            </w:pPr>
            <w:r w:rsidRPr="006B329A">
              <w:t>FORMAT</w:t>
            </w:r>
          </w:p>
        </w:tc>
        <w:tc>
          <w:tcPr>
            <w:tcW w:w="992" w:type="dxa"/>
            <w:tcBorders>
              <w:bottom w:val="nil"/>
            </w:tcBorders>
          </w:tcPr>
          <w:p w14:paraId="267F88B9" w14:textId="77777777" w:rsidR="00C8533A" w:rsidRPr="006B329A" w:rsidRDefault="00C8533A" w:rsidP="006B329A">
            <w:pPr>
              <w:pStyle w:val="TAH"/>
            </w:pPr>
            <w:r w:rsidRPr="006B329A">
              <w:t>LENGTH</w:t>
            </w:r>
          </w:p>
        </w:tc>
      </w:tr>
      <w:tr w:rsidR="00C8533A" w:rsidRPr="006B329A" w14:paraId="2D6F68A3" w14:textId="77777777">
        <w:tblPrEx>
          <w:tblCellMar>
            <w:top w:w="0" w:type="dxa"/>
            <w:bottom w:w="0" w:type="dxa"/>
          </w:tblCellMar>
        </w:tblPrEx>
        <w:trPr>
          <w:jc w:val="center"/>
        </w:trPr>
        <w:tc>
          <w:tcPr>
            <w:tcW w:w="2977" w:type="dxa"/>
            <w:tcBorders>
              <w:bottom w:val="nil"/>
              <w:right w:val="single" w:sz="4" w:space="0" w:color="auto"/>
            </w:tcBorders>
          </w:tcPr>
          <w:p w14:paraId="533CC5AD"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5D78592F"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6D024A05"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0BDE9BE1" w14:textId="77777777" w:rsidR="00C8533A" w:rsidRPr="006B329A" w:rsidRDefault="00C8533A" w:rsidP="006B329A">
            <w:pPr>
              <w:pStyle w:val="TAC"/>
            </w:pPr>
            <w:r w:rsidRPr="006B329A">
              <w:t>V</w:t>
            </w:r>
          </w:p>
        </w:tc>
        <w:tc>
          <w:tcPr>
            <w:tcW w:w="992" w:type="dxa"/>
            <w:tcBorders>
              <w:left w:val="single" w:sz="4" w:space="0" w:color="auto"/>
              <w:bottom w:val="nil"/>
            </w:tcBorders>
          </w:tcPr>
          <w:p w14:paraId="760EB62A" w14:textId="77777777" w:rsidR="00C8533A" w:rsidRPr="006B329A" w:rsidRDefault="00C8533A" w:rsidP="006B329A">
            <w:pPr>
              <w:pStyle w:val="TAC"/>
            </w:pPr>
            <w:r w:rsidRPr="006B329A">
              <w:t>1</w:t>
            </w:r>
          </w:p>
        </w:tc>
      </w:tr>
      <w:tr w:rsidR="00C8533A" w:rsidRPr="006B329A" w14:paraId="2D406B5E" w14:textId="77777777">
        <w:tblPrEx>
          <w:tblCellMar>
            <w:top w:w="0" w:type="dxa"/>
            <w:bottom w:w="0" w:type="dxa"/>
          </w:tblCellMar>
        </w:tblPrEx>
        <w:trPr>
          <w:jc w:val="center"/>
        </w:trPr>
        <w:tc>
          <w:tcPr>
            <w:tcW w:w="2977" w:type="dxa"/>
            <w:tcBorders>
              <w:top w:val="nil"/>
              <w:bottom w:val="nil"/>
              <w:right w:val="single" w:sz="4" w:space="0" w:color="auto"/>
            </w:tcBorders>
          </w:tcPr>
          <w:p w14:paraId="260E06F7"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032DEBBB"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13B908AD"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3C8EA0FA"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46C27647" w14:textId="77777777" w:rsidR="00C8533A" w:rsidRPr="006B329A" w:rsidRDefault="00C8533A" w:rsidP="006B329A">
            <w:pPr>
              <w:pStyle w:val="TAC"/>
            </w:pPr>
            <w:r w:rsidRPr="006B329A">
              <w:t>1</w:t>
            </w:r>
          </w:p>
        </w:tc>
      </w:tr>
      <w:tr w:rsidR="00C8533A" w:rsidRPr="006B329A" w14:paraId="0BBF3B81" w14:textId="77777777">
        <w:tblPrEx>
          <w:tblCellMar>
            <w:top w:w="0" w:type="dxa"/>
            <w:bottom w:w="0" w:type="dxa"/>
          </w:tblCellMar>
        </w:tblPrEx>
        <w:trPr>
          <w:jc w:val="center"/>
        </w:trPr>
        <w:tc>
          <w:tcPr>
            <w:tcW w:w="2977" w:type="dxa"/>
            <w:tcBorders>
              <w:top w:val="nil"/>
              <w:bottom w:val="nil"/>
              <w:right w:val="single" w:sz="4" w:space="0" w:color="auto"/>
            </w:tcBorders>
          </w:tcPr>
          <w:p w14:paraId="1B63CC5E"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5EA3F61B"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53256058"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5BEDF771"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533AA455" w14:textId="77777777" w:rsidR="00C8533A" w:rsidRPr="006B329A" w:rsidRDefault="00C8533A" w:rsidP="006B329A">
            <w:pPr>
              <w:pStyle w:val="TAC"/>
            </w:pPr>
            <w:r w:rsidRPr="006B329A">
              <w:t>2</w:t>
            </w:r>
          </w:p>
        </w:tc>
      </w:tr>
      <w:tr w:rsidR="00C8533A" w:rsidRPr="006B329A" w14:paraId="27F3D6D1" w14:textId="77777777">
        <w:tblPrEx>
          <w:tblCellMar>
            <w:top w:w="0" w:type="dxa"/>
            <w:bottom w:w="0" w:type="dxa"/>
          </w:tblCellMar>
        </w:tblPrEx>
        <w:trPr>
          <w:jc w:val="center"/>
        </w:trPr>
        <w:tc>
          <w:tcPr>
            <w:tcW w:w="2977" w:type="dxa"/>
            <w:tcBorders>
              <w:top w:val="nil"/>
              <w:bottom w:val="nil"/>
              <w:right w:val="single" w:sz="4" w:space="0" w:color="auto"/>
            </w:tcBorders>
          </w:tcPr>
          <w:p w14:paraId="425A898C" w14:textId="77777777" w:rsidR="00C8533A" w:rsidRPr="006B329A" w:rsidRDefault="00C8533A" w:rsidP="006B329A">
            <w:pPr>
              <w:pStyle w:val="TAL"/>
            </w:pPr>
            <w:r w:rsidRPr="006B329A">
              <w:t>MS Power</w:t>
            </w:r>
          </w:p>
        </w:tc>
        <w:tc>
          <w:tcPr>
            <w:tcW w:w="1417" w:type="dxa"/>
            <w:tcBorders>
              <w:top w:val="nil"/>
              <w:left w:val="single" w:sz="4" w:space="0" w:color="auto"/>
              <w:bottom w:val="nil"/>
              <w:right w:val="single" w:sz="4" w:space="0" w:color="auto"/>
            </w:tcBorders>
          </w:tcPr>
          <w:p w14:paraId="265B96DA" w14:textId="77777777" w:rsidR="00C8533A" w:rsidRPr="006B329A" w:rsidRDefault="00C8533A" w:rsidP="006B329A">
            <w:pPr>
              <w:pStyle w:val="TAL"/>
            </w:pPr>
            <w:r w:rsidRPr="006B329A">
              <w:t>9.3.13</w:t>
            </w:r>
          </w:p>
        </w:tc>
        <w:tc>
          <w:tcPr>
            <w:tcW w:w="1418" w:type="dxa"/>
            <w:tcBorders>
              <w:top w:val="nil"/>
              <w:left w:val="single" w:sz="4" w:space="0" w:color="auto"/>
              <w:bottom w:val="nil"/>
              <w:right w:val="single" w:sz="4" w:space="0" w:color="auto"/>
            </w:tcBorders>
          </w:tcPr>
          <w:p w14:paraId="22B6FE9E"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152A992"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3B402C64" w14:textId="77777777" w:rsidR="00C8533A" w:rsidRPr="006B329A" w:rsidRDefault="00C8533A" w:rsidP="006B329A">
            <w:pPr>
              <w:pStyle w:val="TAC"/>
            </w:pPr>
            <w:r w:rsidRPr="006B329A">
              <w:t>2</w:t>
            </w:r>
          </w:p>
        </w:tc>
      </w:tr>
      <w:tr w:rsidR="00C8533A" w:rsidRPr="006B329A" w14:paraId="70C30805"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5084C546" w14:textId="77777777" w:rsidR="00C8533A" w:rsidRPr="006B329A" w:rsidRDefault="00C8533A" w:rsidP="006B329A">
            <w:pPr>
              <w:pStyle w:val="TAL"/>
            </w:pPr>
            <w:r w:rsidRPr="006B329A">
              <w:t>MS Power Parameters</w:t>
            </w:r>
          </w:p>
        </w:tc>
        <w:tc>
          <w:tcPr>
            <w:tcW w:w="1417" w:type="dxa"/>
            <w:tcBorders>
              <w:top w:val="nil"/>
              <w:left w:val="single" w:sz="4" w:space="0" w:color="auto"/>
              <w:bottom w:val="single" w:sz="4" w:space="0" w:color="auto"/>
              <w:right w:val="single" w:sz="4" w:space="0" w:color="auto"/>
            </w:tcBorders>
          </w:tcPr>
          <w:p w14:paraId="1090F4DC" w14:textId="77777777" w:rsidR="00C8533A" w:rsidRPr="006B329A" w:rsidRDefault="00C8533A" w:rsidP="006B329A">
            <w:pPr>
              <w:pStyle w:val="TAL"/>
            </w:pPr>
            <w:r w:rsidRPr="006B329A">
              <w:t>9.3.31</w:t>
            </w:r>
          </w:p>
        </w:tc>
        <w:tc>
          <w:tcPr>
            <w:tcW w:w="1418" w:type="dxa"/>
            <w:tcBorders>
              <w:top w:val="nil"/>
              <w:left w:val="single" w:sz="4" w:space="0" w:color="auto"/>
              <w:bottom w:val="single" w:sz="4" w:space="0" w:color="auto"/>
              <w:right w:val="single" w:sz="4" w:space="0" w:color="auto"/>
            </w:tcBorders>
          </w:tcPr>
          <w:p w14:paraId="240E5B03" w14:textId="77777777" w:rsidR="00C8533A" w:rsidRPr="006B329A" w:rsidRDefault="00C8533A" w:rsidP="006B329A">
            <w:pPr>
              <w:pStyle w:val="TAC"/>
            </w:pPr>
            <w:r w:rsidRPr="006B329A">
              <w:t>O 1)</w:t>
            </w:r>
          </w:p>
        </w:tc>
        <w:tc>
          <w:tcPr>
            <w:tcW w:w="992" w:type="dxa"/>
            <w:tcBorders>
              <w:top w:val="nil"/>
              <w:left w:val="single" w:sz="4" w:space="0" w:color="auto"/>
              <w:bottom w:val="single" w:sz="4" w:space="0" w:color="auto"/>
              <w:right w:val="single" w:sz="4" w:space="0" w:color="auto"/>
            </w:tcBorders>
          </w:tcPr>
          <w:p w14:paraId="55C659AE"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356B4F03" w14:textId="77777777" w:rsidR="00C8533A" w:rsidRPr="006B329A" w:rsidRDefault="00C8533A" w:rsidP="006B329A">
            <w:pPr>
              <w:pStyle w:val="TAC"/>
            </w:pPr>
            <w:r w:rsidRPr="006B329A">
              <w:t>&gt;=2</w:t>
            </w:r>
          </w:p>
        </w:tc>
      </w:tr>
    </w:tbl>
    <w:p w14:paraId="0517912B" w14:textId="77777777" w:rsidR="00C8533A" w:rsidRPr="006B329A" w:rsidRDefault="00C8533A" w:rsidP="006B329A"/>
    <w:p w14:paraId="7428E114" w14:textId="77777777" w:rsidR="00C8533A" w:rsidRPr="006B329A" w:rsidRDefault="00C8533A" w:rsidP="006B329A">
      <w:pPr>
        <w:pStyle w:val="NO"/>
      </w:pPr>
      <w:r w:rsidRPr="006B329A">
        <w:lastRenderedPageBreak/>
        <w:t>1)</w:t>
      </w:r>
      <w:r w:rsidRPr="006B329A">
        <w:tab/>
        <w:t>If the MS Power Parameters element is present it indicates that the MS power control is to be performed by TRX. The MS Power element then indicates the maximum MS power to be used.</w:t>
      </w:r>
    </w:p>
    <w:p w14:paraId="5F4FC0E3" w14:textId="77777777" w:rsidR="00C8533A" w:rsidRPr="006B329A" w:rsidRDefault="00C8533A" w:rsidP="006B329A">
      <w:pPr>
        <w:pStyle w:val="Heading3"/>
      </w:pPr>
      <w:bookmarkStart w:id="112" w:name="_Toc476910086"/>
      <w:r w:rsidRPr="006B329A">
        <w:t>8.4.16</w:t>
      </w:r>
      <w:r w:rsidRPr="006B329A">
        <w:tab/>
        <w:t>BS POWER CONTROL</w:t>
      </w:r>
      <w:bookmarkEnd w:id="112"/>
    </w:p>
    <w:p w14:paraId="11A7B1CA" w14:textId="77777777" w:rsidR="00C8533A" w:rsidRPr="006B329A" w:rsidRDefault="00C8533A" w:rsidP="006B329A">
      <w:r w:rsidRPr="006B329A">
        <w:t>This message is sent from BSC to BTS to change the TRX transmission power level or the parameters used by TRX to control its transmission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7D6A062B" w14:textId="77777777">
        <w:tblPrEx>
          <w:tblCellMar>
            <w:top w:w="0" w:type="dxa"/>
            <w:bottom w:w="0" w:type="dxa"/>
          </w:tblCellMar>
        </w:tblPrEx>
        <w:trPr>
          <w:jc w:val="center"/>
        </w:trPr>
        <w:tc>
          <w:tcPr>
            <w:tcW w:w="2977" w:type="dxa"/>
            <w:tcBorders>
              <w:bottom w:val="nil"/>
            </w:tcBorders>
          </w:tcPr>
          <w:p w14:paraId="695C4661" w14:textId="77777777" w:rsidR="00C8533A" w:rsidRPr="006B329A" w:rsidRDefault="00C8533A" w:rsidP="006B329A">
            <w:pPr>
              <w:pStyle w:val="TAH"/>
            </w:pPr>
            <w:r w:rsidRPr="006B329A">
              <w:t>INFORMATION ELEMENT</w:t>
            </w:r>
          </w:p>
        </w:tc>
        <w:tc>
          <w:tcPr>
            <w:tcW w:w="1417" w:type="dxa"/>
            <w:tcBorders>
              <w:bottom w:val="nil"/>
            </w:tcBorders>
          </w:tcPr>
          <w:p w14:paraId="1404F9B1" w14:textId="77777777" w:rsidR="00C8533A" w:rsidRPr="006B329A" w:rsidRDefault="00C8533A" w:rsidP="006B329A">
            <w:pPr>
              <w:pStyle w:val="TAH"/>
            </w:pPr>
            <w:r w:rsidRPr="006B329A">
              <w:t>REFERENCE</w:t>
            </w:r>
          </w:p>
        </w:tc>
        <w:tc>
          <w:tcPr>
            <w:tcW w:w="1418" w:type="dxa"/>
            <w:tcBorders>
              <w:bottom w:val="nil"/>
            </w:tcBorders>
          </w:tcPr>
          <w:p w14:paraId="1DEBB7D8" w14:textId="77777777" w:rsidR="00C8533A" w:rsidRPr="006B329A" w:rsidRDefault="00C8533A" w:rsidP="006B329A">
            <w:pPr>
              <w:pStyle w:val="TAH"/>
            </w:pPr>
            <w:r w:rsidRPr="006B329A">
              <w:t>PRESENCE</w:t>
            </w:r>
          </w:p>
        </w:tc>
        <w:tc>
          <w:tcPr>
            <w:tcW w:w="992" w:type="dxa"/>
            <w:tcBorders>
              <w:bottom w:val="nil"/>
            </w:tcBorders>
          </w:tcPr>
          <w:p w14:paraId="76F8AA50" w14:textId="77777777" w:rsidR="00C8533A" w:rsidRPr="006B329A" w:rsidRDefault="00C8533A" w:rsidP="006B329A">
            <w:pPr>
              <w:pStyle w:val="TAH"/>
            </w:pPr>
            <w:r w:rsidRPr="006B329A">
              <w:t>FORMAT</w:t>
            </w:r>
          </w:p>
        </w:tc>
        <w:tc>
          <w:tcPr>
            <w:tcW w:w="992" w:type="dxa"/>
            <w:tcBorders>
              <w:bottom w:val="nil"/>
            </w:tcBorders>
          </w:tcPr>
          <w:p w14:paraId="3CAABEE4" w14:textId="77777777" w:rsidR="00C8533A" w:rsidRPr="006B329A" w:rsidRDefault="00C8533A" w:rsidP="006B329A">
            <w:pPr>
              <w:pStyle w:val="TAH"/>
            </w:pPr>
            <w:r w:rsidRPr="006B329A">
              <w:t>LENGTH</w:t>
            </w:r>
          </w:p>
        </w:tc>
      </w:tr>
      <w:tr w:rsidR="00C8533A" w:rsidRPr="006B329A" w14:paraId="1714A86B" w14:textId="77777777">
        <w:tblPrEx>
          <w:tblCellMar>
            <w:top w:w="0" w:type="dxa"/>
            <w:bottom w:w="0" w:type="dxa"/>
          </w:tblCellMar>
        </w:tblPrEx>
        <w:trPr>
          <w:jc w:val="center"/>
        </w:trPr>
        <w:tc>
          <w:tcPr>
            <w:tcW w:w="2977" w:type="dxa"/>
            <w:tcBorders>
              <w:bottom w:val="nil"/>
              <w:right w:val="single" w:sz="4" w:space="0" w:color="auto"/>
            </w:tcBorders>
          </w:tcPr>
          <w:p w14:paraId="677B9B8D"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0C0B5AD9"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2AA8FC84"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2FEC2AF2" w14:textId="77777777" w:rsidR="00C8533A" w:rsidRPr="006B329A" w:rsidRDefault="00C8533A" w:rsidP="006B329A">
            <w:pPr>
              <w:pStyle w:val="TAC"/>
            </w:pPr>
            <w:r w:rsidRPr="006B329A">
              <w:t>V</w:t>
            </w:r>
          </w:p>
        </w:tc>
        <w:tc>
          <w:tcPr>
            <w:tcW w:w="992" w:type="dxa"/>
            <w:tcBorders>
              <w:left w:val="single" w:sz="4" w:space="0" w:color="auto"/>
              <w:bottom w:val="nil"/>
            </w:tcBorders>
          </w:tcPr>
          <w:p w14:paraId="12385B56" w14:textId="77777777" w:rsidR="00C8533A" w:rsidRPr="006B329A" w:rsidRDefault="00C8533A" w:rsidP="006B329A">
            <w:pPr>
              <w:pStyle w:val="TAC"/>
            </w:pPr>
            <w:r w:rsidRPr="006B329A">
              <w:t>1</w:t>
            </w:r>
          </w:p>
        </w:tc>
      </w:tr>
      <w:tr w:rsidR="00C8533A" w:rsidRPr="006B329A" w14:paraId="3AFFBCC7" w14:textId="77777777">
        <w:tblPrEx>
          <w:tblCellMar>
            <w:top w:w="0" w:type="dxa"/>
            <w:bottom w:w="0" w:type="dxa"/>
          </w:tblCellMar>
        </w:tblPrEx>
        <w:trPr>
          <w:jc w:val="center"/>
        </w:trPr>
        <w:tc>
          <w:tcPr>
            <w:tcW w:w="2977" w:type="dxa"/>
            <w:tcBorders>
              <w:top w:val="nil"/>
              <w:bottom w:val="nil"/>
              <w:right w:val="single" w:sz="4" w:space="0" w:color="auto"/>
            </w:tcBorders>
          </w:tcPr>
          <w:p w14:paraId="0E8DD0DD"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71926667"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186F7F7F"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87AEB34"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6E9DE8FA" w14:textId="77777777" w:rsidR="00C8533A" w:rsidRPr="006B329A" w:rsidRDefault="00C8533A" w:rsidP="006B329A">
            <w:pPr>
              <w:pStyle w:val="TAC"/>
            </w:pPr>
            <w:r w:rsidRPr="006B329A">
              <w:t>1</w:t>
            </w:r>
          </w:p>
        </w:tc>
      </w:tr>
      <w:tr w:rsidR="00C8533A" w:rsidRPr="006B329A" w14:paraId="1C174E1B" w14:textId="77777777">
        <w:tblPrEx>
          <w:tblCellMar>
            <w:top w:w="0" w:type="dxa"/>
            <w:bottom w:w="0" w:type="dxa"/>
          </w:tblCellMar>
        </w:tblPrEx>
        <w:trPr>
          <w:jc w:val="center"/>
        </w:trPr>
        <w:tc>
          <w:tcPr>
            <w:tcW w:w="2977" w:type="dxa"/>
            <w:tcBorders>
              <w:top w:val="nil"/>
              <w:bottom w:val="nil"/>
              <w:right w:val="single" w:sz="4" w:space="0" w:color="auto"/>
            </w:tcBorders>
          </w:tcPr>
          <w:p w14:paraId="7FF9DECD"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2FE56DBD"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0FAFAA87"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12DBFBA"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332135BC" w14:textId="77777777" w:rsidR="00C8533A" w:rsidRPr="006B329A" w:rsidRDefault="00C8533A" w:rsidP="006B329A">
            <w:pPr>
              <w:pStyle w:val="TAC"/>
            </w:pPr>
            <w:r w:rsidRPr="006B329A">
              <w:t>2</w:t>
            </w:r>
          </w:p>
        </w:tc>
      </w:tr>
      <w:tr w:rsidR="00C8533A" w:rsidRPr="006B329A" w14:paraId="639E3907" w14:textId="77777777">
        <w:tblPrEx>
          <w:tblCellMar>
            <w:top w:w="0" w:type="dxa"/>
            <w:bottom w:w="0" w:type="dxa"/>
          </w:tblCellMar>
        </w:tblPrEx>
        <w:trPr>
          <w:jc w:val="center"/>
        </w:trPr>
        <w:tc>
          <w:tcPr>
            <w:tcW w:w="2977" w:type="dxa"/>
            <w:tcBorders>
              <w:top w:val="nil"/>
              <w:bottom w:val="nil"/>
              <w:right w:val="single" w:sz="4" w:space="0" w:color="auto"/>
            </w:tcBorders>
          </w:tcPr>
          <w:p w14:paraId="451C2F5C" w14:textId="77777777" w:rsidR="00C8533A" w:rsidRPr="006B329A" w:rsidRDefault="00C8533A" w:rsidP="006B329A">
            <w:pPr>
              <w:pStyle w:val="TAL"/>
            </w:pPr>
            <w:r w:rsidRPr="006B329A">
              <w:t>BS Power</w:t>
            </w:r>
          </w:p>
        </w:tc>
        <w:tc>
          <w:tcPr>
            <w:tcW w:w="1417" w:type="dxa"/>
            <w:tcBorders>
              <w:top w:val="nil"/>
              <w:left w:val="single" w:sz="4" w:space="0" w:color="auto"/>
              <w:bottom w:val="nil"/>
              <w:right w:val="single" w:sz="4" w:space="0" w:color="auto"/>
            </w:tcBorders>
          </w:tcPr>
          <w:p w14:paraId="6551B62F" w14:textId="77777777" w:rsidR="00C8533A" w:rsidRPr="006B329A" w:rsidRDefault="00C8533A" w:rsidP="006B329A">
            <w:pPr>
              <w:pStyle w:val="TAL"/>
            </w:pPr>
            <w:r w:rsidRPr="006B329A">
              <w:t>9.3.4</w:t>
            </w:r>
          </w:p>
        </w:tc>
        <w:tc>
          <w:tcPr>
            <w:tcW w:w="1418" w:type="dxa"/>
            <w:tcBorders>
              <w:top w:val="nil"/>
              <w:left w:val="single" w:sz="4" w:space="0" w:color="auto"/>
              <w:bottom w:val="nil"/>
              <w:right w:val="single" w:sz="4" w:space="0" w:color="auto"/>
            </w:tcBorders>
          </w:tcPr>
          <w:p w14:paraId="0AC71A25"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342B497"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0116D2B6" w14:textId="77777777" w:rsidR="00C8533A" w:rsidRPr="006B329A" w:rsidRDefault="00C8533A" w:rsidP="006B329A">
            <w:pPr>
              <w:pStyle w:val="TAC"/>
            </w:pPr>
            <w:r w:rsidRPr="006B329A">
              <w:t>2</w:t>
            </w:r>
          </w:p>
        </w:tc>
      </w:tr>
      <w:tr w:rsidR="00C8533A" w:rsidRPr="006B329A" w14:paraId="66E0E3A3"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47FEA220" w14:textId="77777777" w:rsidR="00C8533A" w:rsidRPr="006B329A" w:rsidRDefault="00C8533A" w:rsidP="006B329A">
            <w:pPr>
              <w:pStyle w:val="TAL"/>
            </w:pPr>
            <w:r w:rsidRPr="006B329A">
              <w:t>BS Power Parameters</w:t>
            </w:r>
          </w:p>
        </w:tc>
        <w:tc>
          <w:tcPr>
            <w:tcW w:w="1417" w:type="dxa"/>
            <w:tcBorders>
              <w:top w:val="nil"/>
              <w:left w:val="single" w:sz="4" w:space="0" w:color="auto"/>
              <w:bottom w:val="single" w:sz="4" w:space="0" w:color="auto"/>
              <w:right w:val="single" w:sz="4" w:space="0" w:color="auto"/>
            </w:tcBorders>
          </w:tcPr>
          <w:p w14:paraId="0E9E901A" w14:textId="77777777" w:rsidR="00C8533A" w:rsidRPr="006B329A" w:rsidRDefault="00C8533A" w:rsidP="006B329A">
            <w:pPr>
              <w:pStyle w:val="TAL"/>
            </w:pPr>
            <w:r w:rsidRPr="006B329A">
              <w:t>9.3.32</w:t>
            </w:r>
          </w:p>
        </w:tc>
        <w:tc>
          <w:tcPr>
            <w:tcW w:w="1418" w:type="dxa"/>
            <w:tcBorders>
              <w:top w:val="nil"/>
              <w:left w:val="single" w:sz="4" w:space="0" w:color="auto"/>
              <w:bottom w:val="single" w:sz="4" w:space="0" w:color="auto"/>
              <w:right w:val="single" w:sz="4" w:space="0" w:color="auto"/>
            </w:tcBorders>
          </w:tcPr>
          <w:p w14:paraId="740AED30" w14:textId="77777777" w:rsidR="00C8533A" w:rsidRPr="006B329A" w:rsidRDefault="00C8533A" w:rsidP="006B329A">
            <w:pPr>
              <w:pStyle w:val="TAC"/>
            </w:pPr>
            <w:r w:rsidRPr="006B329A">
              <w:t>O 1)</w:t>
            </w:r>
          </w:p>
        </w:tc>
        <w:tc>
          <w:tcPr>
            <w:tcW w:w="992" w:type="dxa"/>
            <w:tcBorders>
              <w:top w:val="nil"/>
              <w:left w:val="single" w:sz="4" w:space="0" w:color="auto"/>
              <w:bottom w:val="single" w:sz="4" w:space="0" w:color="auto"/>
              <w:right w:val="single" w:sz="4" w:space="0" w:color="auto"/>
            </w:tcBorders>
          </w:tcPr>
          <w:p w14:paraId="623A5008"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721D3E03" w14:textId="77777777" w:rsidR="00C8533A" w:rsidRPr="006B329A" w:rsidRDefault="00C8533A" w:rsidP="006B329A">
            <w:pPr>
              <w:pStyle w:val="TAC"/>
            </w:pPr>
            <w:r w:rsidRPr="006B329A">
              <w:t>&gt;=2</w:t>
            </w:r>
          </w:p>
        </w:tc>
      </w:tr>
    </w:tbl>
    <w:p w14:paraId="5C89C971" w14:textId="77777777" w:rsidR="00C8533A" w:rsidRPr="006B329A" w:rsidRDefault="00C8533A" w:rsidP="006B329A"/>
    <w:p w14:paraId="2D01DD1A" w14:textId="77777777" w:rsidR="00C8533A" w:rsidRPr="006B329A" w:rsidRDefault="00C8533A" w:rsidP="006B329A">
      <w:pPr>
        <w:pStyle w:val="NO"/>
      </w:pPr>
      <w:r w:rsidRPr="006B329A">
        <w:t>1)</w:t>
      </w:r>
      <w:r w:rsidRPr="006B329A">
        <w:tab/>
        <w:t>If the BS Power Parameters element is present it indicates that the TRX transmission power control is to be performed by TRX. The BS Power element then indicates the maximum transmission power to be used.</w:t>
      </w:r>
    </w:p>
    <w:p w14:paraId="3B8BFB3F" w14:textId="77777777" w:rsidR="00C8533A" w:rsidRPr="006B329A" w:rsidRDefault="00C8533A" w:rsidP="006B329A">
      <w:pPr>
        <w:pStyle w:val="Heading3"/>
      </w:pPr>
      <w:bookmarkStart w:id="113" w:name="_Toc476910087"/>
      <w:r w:rsidRPr="006B329A">
        <w:t>8.4.17</w:t>
      </w:r>
      <w:r w:rsidRPr="006B329A">
        <w:tab/>
        <w:t>PREPROCESS CONFIGURE</w:t>
      </w:r>
      <w:bookmarkEnd w:id="113"/>
    </w:p>
    <w:p w14:paraId="043280B3" w14:textId="77777777" w:rsidR="00C8533A" w:rsidRPr="006B329A" w:rsidRDefault="00C8533A" w:rsidP="006B329A">
      <w:pPr>
        <w:keepNext/>
      </w:pPr>
      <w:r w:rsidRPr="006B329A">
        <w:t>This message is sent from BSC to BTS to modify the pre-processing parameters used by BTS.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43D3D9C6" w14:textId="77777777">
        <w:tblPrEx>
          <w:tblCellMar>
            <w:top w:w="0" w:type="dxa"/>
            <w:bottom w:w="0" w:type="dxa"/>
          </w:tblCellMar>
        </w:tblPrEx>
        <w:trPr>
          <w:jc w:val="center"/>
        </w:trPr>
        <w:tc>
          <w:tcPr>
            <w:tcW w:w="2977" w:type="dxa"/>
            <w:tcBorders>
              <w:bottom w:val="nil"/>
            </w:tcBorders>
          </w:tcPr>
          <w:p w14:paraId="207FFA38" w14:textId="77777777" w:rsidR="00C8533A" w:rsidRPr="006B329A" w:rsidRDefault="00C8533A" w:rsidP="006B329A">
            <w:pPr>
              <w:pStyle w:val="TAH"/>
            </w:pPr>
            <w:r w:rsidRPr="006B329A">
              <w:t>INFORMATION ELEMENT</w:t>
            </w:r>
          </w:p>
        </w:tc>
        <w:tc>
          <w:tcPr>
            <w:tcW w:w="1417" w:type="dxa"/>
            <w:tcBorders>
              <w:bottom w:val="nil"/>
            </w:tcBorders>
          </w:tcPr>
          <w:p w14:paraId="68AEE9BE" w14:textId="77777777" w:rsidR="00C8533A" w:rsidRPr="006B329A" w:rsidRDefault="00C8533A" w:rsidP="006B329A">
            <w:pPr>
              <w:pStyle w:val="TAH"/>
            </w:pPr>
            <w:r w:rsidRPr="006B329A">
              <w:t>REFERENCE</w:t>
            </w:r>
          </w:p>
        </w:tc>
        <w:tc>
          <w:tcPr>
            <w:tcW w:w="1418" w:type="dxa"/>
            <w:tcBorders>
              <w:bottom w:val="nil"/>
            </w:tcBorders>
          </w:tcPr>
          <w:p w14:paraId="194A0F18" w14:textId="77777777" w:rsidR="00C8533A" w:rsidRPr="006B329A" w:rsidRDefault="00C8533A" w:rsidP="006B329A">
            <w:pPr>
              <w:pStyle w:val="TAH"/>
            </w:pPr>
            <w:r w:rsidRPr="006B329A">
              <w:t>PRESENCE</w:t>
            </w:r>
          </w:p>
        </w:tc>
        <w:tc>
          <w:tcPr>
            <w:tcW w:w="992" w:type="dxa"/>
            <w:tcBorders>
              <w:bottom w:val="nil"/>
            </w:tcBorders>
          </w:tcPr>
          <w:p w14:paraId="4931C2DE" w14:textId="77777777" w:rsidR="00C8533A" w:rsidRPr="006B329A" w:rsidRDefault="00C8533A" w:rsidP="006B329A">
            <w:pPr>
              <w:pStyle w:val="TAH"/>
            </w:pPr>
            <w:r w:rsidRPr="006B329A">
              <w:t>FORMAT</w:t>
            </w:r>
          </w:p>
        </w:tc>
        <w:tc>
          <w:tcPr>
            <w:tcW w:w="992" w:type="dxa"/>
            <w:tcBorders>
              <w:bottom w:val="nil"/>
            </w:tcBorders>
          </w:tcPr>
          <w:p w14:paraId="150D8C80" w14:textId="77777777" w:rsidR="00C8533A" w:rsidRPr="006B329A" w:rsidRDefault="00C8533A" w:rsidP="006B329A">
            <w:pPr>
              <w:pStyle w:val="TAH"/>
            </w:pPr>
            <w:r w:rsidRPr="006B329A">
              <w:t>LENGTH</w:t>
            </w:r>
          </w:p>
        </w:tc>
      </w:tr>
      <w:tr w:rsidR="00C8533A" w:rsidRPr="006B329A" w14:paraId="1FD02F0A" w14:textId="77777777">
        <w:tblPrEx>
          <w:tblCellMar>
            <w:top w:w="0" w:type="dxa"/>
            <w:bottom w:w="0" w:type="dxa"/>
          </w:tblCellMar>
        </w:tblPrEx>
        <w:trPr>
          <w:jc w:val="center"/>
        </w:trPr>
        <w:tc>
          <w:tcPr>
            <w:tcW w:w="2977" w:type="dxa"/>
            <w:tcBorders>
              <w:bottom w:val="nil"/>
              <w:right w:val="single" w:sz="4" w:space="0" w:color="auto"/>
            </w:tcBorders>
          </w:tcPr>
          <w:p w14:paraId="31566183"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59E7BD99"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2A617CB6"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78FA1BB2" w14:textId="77777777" w:rsidR="00C8533A" w:rsidRPr="006B329A" w:rsidRDefault="00C8533A" w:rsidP="006B329A">
            <w:pPr>
              <w:pStyle w:val="TAC"/>
            </w:pPr>
            <w:r w:rsidRPr="006B329A">
              <w:t>V</w:t>
            </w:r>
          </w:p>
        </w:tc>
        <w:tc>
          <w:tcPr>
            <w:tcW w:w="992" w:type="dxa"/>
            <w:tcBorders>
              <w:left w:val="single" w:sz="4" w:space="0" w:color="auto"/>
              <w:bottom w:val="nil"/>
            </w:tcBorders>
          </w:tcPr>
          <w:p w14:paraId="2E0563BE" w14:textId="77777777" w:rsidR="00C8533A" w:rsidRPr="006B329A" w:rsidRDefault="00C8533A" w:rsidP="006B329A">
            <w:pPr>
              <w:pStyle w:val="TAC"/>
            </w:pPr>
            <w:r w:rsidRPr="006B329A">
              <w:t>1</w:t>
            </w:r>
          </w:p>
        </w:tc>
      </w:tr>
      <w:tr w:rsidR="00C8533A" w:rsidRPr="006B329A" w14:paraId="5FFA1788" w14:textId="77777777">
        <w:tblPrEx>
          <w:tblCellMar>
            <w:top w:w="0" w:type="dxa"/>
            <w:bottom w:w="0" w:type="dxa"/>
          </w:tblCellMar>
        </w:tblPrEx>
        <w:trPr>
          <w:jc w:val="center"/>
        </w:trPr>
        <w:tc>
          <w:tcPr>
            <w:tcW w:w="2977" w:type="dxa"/>
            <w:tcBorders>
              <w:top w:val="nil"/>
              <w:bottom w:val="nil"/>
              <w:right w:val="single" w:sz="4" w:space="0" w:color="auto"/>
            </w:tcBorders>
          </w:tcPr>
          <w:p w14:paraId="10A96342"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4D519F89"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4F622C53"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44B5907"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59A31218" w14:textId="77777777" w:rsidR="00C8533A" w:rsidRPr="006B329A" w:rsidRDefault="00C8533A" w:rsidP="006B329A">
            <w:pPr>
              <w:pStyle w:val="TAC"/>
            </w:pPr>
            <w:r w:rsidRPr="006B329A">
              <w:t>1</w:t>
            </w:r>
          </w:p>
        </w:tc>
      </w:tr>
      <w:tr w:rsidR="00C8533A" w:rsidRPr="006B329A" w14:paraId="67EA19D0" w14:textId="77777777">
        <w:tblPrEx>
          <w:tblCellMar>
            <w:top w:w="0" w:type="dxa"/>
            <w:bottom w:w="0" w:type="dxa"/>
          </w:tblCellMar>
        </w:tblPrEx>
        <w:trPr>
          <w:jc w:val="center"/>
        </w:trPr>
        <w:tc>
          <w:tcPr>
            <w:tcW w:w="2977" w:type="dxa"/>
            <w:tcBorders>
              <w:top w:val="nil"/>
              <w:bottom w:val="nil"/>
              <w:right w:val="single" w:sz="4" w:space="0" w:color="auto"/>
            </w:tcBorders>
          </w:tcPr>
          <w:p w14:paraId="18659D11"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0D4754CB"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048CAB65"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2397E549"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1543DFB7" w14:textId="77777777" w:rsidR="00C8533A" w:rsidRPr="006B329A" w:rsidRDefault="00C8533A" w:rsidP="006B329A">
            <w:pPr>
              <w:pStyle w:val="TAC"/>
            </w:pPr>
            <w:r w:rsidRPr="006B329A">
              <w:t>2</w:t>
            </w:r>
          </w:p>
        </w:tc>
      </w:tr>
      <w:tr w:rsidR="00C8533A" w:rsidRPr="006B329A" w14:paraId="4B7D0655"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1AED3275" w14:textId="77777777" w:rsidR="00C8533A" w:rsidRPr="006B329A" w:rsidRDefault="00C8533A" w:rsidP="006B329A">
            <w:pPr>
              <w:pStyle w:val="TAL"/>
            </w:pPr>
            <w:r w:rsidRPr="006B329A">
              <w:t>Preproc. Parameters</w:t>
            </w:r>
          </w:p>
        </w:tc>
        <w:tc>
          <w:tcPr>
            <w:tcW w:w="1417" w:type="dxa"/>
            <w:tcBorders>
              <w:top w:val="nil"/>
              <w:left w:val="single" w:sz="4" w:space="0" w:color="auto"/>
              <w:bottom w:val="single" w:sz="4" w:space="0" w:color="auto"/>
              <w:right w:val="single" w:sz="4" w:space="0" w:color="auto"/>
            </w:tcBorders>
          </w:tcPr>
          <w:p w14:paraId="18B56994" w14:textId="77777777" w:rsidR="00C8533A" w:rsidRPr="006B329A" w:rsidRDefault="00C8533A" w:rsidP="006B329A">
            <w:pPr>
              <w:pStyle w:val="TAL"/>
            </w:pPr>
            <w:r w:rsidRPr="006B329A">
              <w:t>9.3.33</w:t>
            </w:r>
          </w:p>
        </w:tc>
        <w:tc>
          <w:tcPr>
            <w:tcW w:w="1418" w:type="dxa"/>
            <w:tcBorders>
              <w:top w:val="nil"/>
              <w:left w:val="single" w:sz="4" w:space="0" w:color="auto"/>
              <w:bottom w:val="single" w:sz="4" w:space="0" w:color="auto"/>
              <w:right w:val="single" w:sz="4" w:space="0" w:color="auto"/>
            </w:tcBorders>
          </w:tcPr>
          <w:p w14:paraId="02A019A7"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5304C8B3"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79945B3C" w14:textId="77777777" w:rsidR="00C8533A" w:rsidRPr="006B329A" w:rsidRDefault="00C8533A" w:rsidP="006B329A">
            <w:pPr>
              <w:pStyle w:val="TAC"/>
            </w:pPr>
            <w:r w:rsidRPr="006B329A">
              <w:t>&gt;=3</w:t>
            </w:r>
          </w:p>
        </w:tc>
      </w:tr>
    </w:tbl>
    <w:p w14:paraId="1668B656" w14:textId="77777777" w:rsidR="00C8533A" w:rsidRPr="006B329A" w:rsidRDefault="00C8533A" w:rsidP="006B329A"/>
    <w:p w14:paraId="4A27B159" w14:textId="77777777" w:rsidR="00C8533A" w:rsidRPr="006B329A" w:rsidRDefault="00C8533A" w:rsidP="006B329A">
      <w:pPr>
        <w:pStyle w:val="Heading3"/>
      </w:pPr>
      <w:bookmarkStart w:id="114" w:name="_Toc476910088"/>
      <w:r w:rsidRPr="006B329A">
        <w:t>8.4.18</w:t>
      </w:r>
      <w:r w:rsidRPr="006B329A">
        <w:tab/>
        <w:t>PREPROCESSED MEASUREMENT RESULT</w:t>
      </w:r>
      <w:bookmarkEnd w:id="114"/>
    </w:p>
    <w:p w14:paraId="6FCB6E55" w14:textId="77777777" w:rsidR="00C8533A" w:rsidRPr="006B329A" w:rsidRDefault="00C8533A" w:rsidP="006B329A">
      <w:pPr>
        <w:keepNext/>
        <w:keepLines/>
      </w:pPr>
      <w:r w:rsidRPr="006B329A">
        <w:t>This message is used by BTS to report the results of radio parameter pre-processing.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523562F6" w14:textId="77777777">
        <w:tblPrEx>
          <w:tblCellMar>
            <w:top w:w="0" w:type="dxa"/>
            <w:bottom w:w="0" w:type="dxa"/>
          </w:tblCellMar>
        </w:tblPrEx>
        <w:trPr>
          <w:jc w:val="center"/>
        </w:trPr>
        <w:tc>
          <w:tcPr>
            <w:tcW w:w="2977" w:type="dxa"/>
            <w:tcBorders>
              <w:bottom w:val="nil"/>
            </w:tcBorders>
          </w:tcPr>
          <w:p w14:paraId="6A54AC43" w14:textId="77777777" w:rsidR="00C8533A" w:rsidRPr="006B329A" w:rsidRDefault="00C8533A" w:rsidP="006B329A">
            <w:pPr>
              <w:pStyle w:val="TAH"/>
            </w:pPr>
            <w:r w:rsidRPr="006B329A">
              <w:t>INFORMATION ELEMENT</w:t>
            </w:r>
          </w:p>
        </w:tc>
        <w:tc>
          <w:tcPr>
            <w:tcW w:w="1417" w:type="dxa"/>
            <w:tcBorders>
              <w:bottom w:val="nil"/>
            </w:tcBorders>
          </w:tcPr>
          <w:p w14:paraId="4D616A12" w14:textId="77777777" w:rsidR="00C8533A" w:rsidRPr="006B329A" w:rsidRDefault="00C8533A" w:rsidP="006B329A">
            <w:pPr>
              <w:pStyle w:val="TAH"/>
            </w:pPr>
            <w:r w:rsidRPr="006B329A">
              <w:t>REFERENCE</w:t>
            </w:r>
          </w:p>
        </w:tc>
        <w:tc>
          <w:tcPr>
            <w:tcW w:w="1418" w:type="dxa"/>
            <w:tcBorders>
              <w:bottom w:val="nil"/>
            </w:tcBorders>
          </w:tcPr>
          <w:p w14:paraId="2D2F0550" w14:textId="77777777" w:rsidR="00C8533A" w:rsidRPr="006B329A" w:rsidRDefault="00C8533A" w:rsidP="006B329A">
            <w:pPr>
              <w:pStyle w:val="TAH"/>
            </w:pPr>
            <w:r w:rsidRPr="006B329A">
              <w:t>PRESENCE</w:t>
            </w:r>
          </w:p>
        </w:tc>
        <w:tc>
          <w:tcPr>
            <w:tcW w:w="992" w:type="dxa"/>
            <w:tcBorders>
              <w:bottom w:val="nil"/>
            </w:tcBorders>
          </w:tcPr>
          <w:p w14:paraId="7FEBA08E" w14:textId="77777777" w:rsidR="00C8533A" w:rsidRPr="006B329A" w:rsidRDefault="00C8533A" w:rsidP="006B329A">
            <w:pPr>
              <w:pStyle w:val="TAH"/>
            </w:pPr>
            <w:r w:rsidRPr="006B329A">
              <w:t>FORMAT</w:t>
            </w:r>
          </w:p>
        </w:tc>
        <w:tc>
          <w:tcPr>
            <w:tcW w:w="992" w:type="dxa"/>
            <w:tcBorders>
              <w:bottom w:val="nil"/>
            </w:tcBorders>
          </w:tcPr>
          <w:p w14:paraId="0D7B6744" w14:textId="77777777" w:rsidR="00C8533A" w:rsidRPr="006B329A" w:rsidRDefault="00C8533A" w:rsidP="006B329A">
            <w:pPr>
              <w:pStyle w:val="TAH"/>
            </w:pPr>
            <w:r w:rsidRPr="006B329A">
              <w:t>LENGTH</w:t>
            </w:r>
          </w:p>
        </w:tc>
      </w:tr>
      <w:tr w:rsidR="00C8533A" w:rsidRPr="006B329A" w14:paraId="3BA94C84" w14:textId="77777777">
        <w:tblPrEx>
          <w:tblCellMar>
            <w:top w:w="0" w:type="dxa"/>
            <w:bottom w:w="0" w:type="dxa"/>
          </w:tblCellMar>
        </w:tblPrEx>
        <w:trPr>
          <w:jc w:val="center"/>
        </w:trPr>
        <w:tc>
          <w:tcPr>
            <w:tcW w:w="2977" w:type="dxa"/>
            <w:tcBorders>
              <w:bottom w:val="nil"/>
              <w:right w:val="single" w:sz="4" w:space="0" w:color="auto"/>
            </w:tcBorders>
          </w:tcPr>
          <w:p w14:paraId="6522473D"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6F13E120"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68B06D07"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53538EAB" w14:textId="77777777" w:rsidR="00C8533A" w:rsidRPr="006B329A" w:rsidRDefault="00C8533A" w:rsidP="006B329A">
            <w:pPr>
              <w:pStyle w:val="TAC"/>
            </w:pPr>
            <w:r w:rsidRPr="006B329A">
              <w:t>V</w:t>
            </w:r>
          </w:p>
        </w:tc>
        <w:tc>
          <w:tcPr>
            <w:tcW w:w="992" w:type="dxa"/>
            <w:tcBorders>
              <w:left w:val="single" w:sz="4" w:space="0" w:color="auto"/>
              <w:bottom w:val="nil"/>
            </w:tcBorders>
          </w:tcPr>
          <w:p w14:paraId="479509E4" w14:textId="77777777" w:rsidR="00C8533A" w:rsidRPr="006B329A" w:rsidRDefault="00C8533A" w:rsidP="006B329A">
            <w:pPr>
              <w:pStyle w:val="TAC"/>
            </w:pPr>
            <w:r w:rsidRPr="006B329A">
              <w:t>1</w:t>
            </w:r>
          </w:p>
        </w:tc>
      </w:tr>
      <w:tr w:rsidR="00C8533A" w:rsidRPr="006B329A" w14:paraId="5A248FAF" w14:textId="77777777">
        <w:tblPrEx>
          <w:tblCellMar>
            <w:top w:w="0" w:type="dxa"/>
            <w:bottom w:w="0" w:type="dxa"/>
          </w:tblCellMar>
        </w:tblPrEx>
        <w:trPr>
          <w:jc w:val="center"/>
        </w:trPr>
        <w:tc>
          <w:tcPr>
            <w:tcW w:w="2977" w:type="dxa"/>
            <w:tcBorders>
              <w:top w:val="nil"/>
              <w:bottom w:val="nil"/>
              <w:right w:val="single" w:sz="4" w:space="0" w:color="auto"/>
            </w:tcBorders>
          </w:tcPr>
          <w:p w14:paraId="68E931E0"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552B5AFB"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7B4E2BA4"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0ED3854"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2796AAD6" w14:textId="77777777" w:rsidR="00C8533A" w:rsidRPr="006B329A" w:rsidRDefault="00C8533A" w:rsidP="006B329A">
            <w:pPr>
              <w:pStyle w:val="TAC"/>
            </w:pPr>
            <w:r w:rsidRPr="006B329A">
              <w:t>1</w:t>
            </w:r>
          </w:p>
        </w:tc>
      </w:tr>
      <w:tr w:rsidR="00C8533A" w:rsidRPr="006B329A" w14:paraId="482417FE" w14:textId="77777777">
        <w:tblPrEx>
          <w:tblCellMar>
            <w:top w:w="0" w:type="dxa"/>
            <w:bottom w:w="0" w:type="dxa"/>
          </w:tblCellMar>
        </w:tblPrEx>
        <w:trPr>
          <w:jc w:val="center"/>
        </w:trPr>
        <w:tc>
          <w:tcPr>
            <w:tcW w:w="2977" w:type="dxa"/>
            <w:tcBorders>
              <w:top w:val="nil"/>
              <w:bottom w:val="nil"/>
              <w:right w:val="single" w:sz="4" w:space="0" w:color="auto"/>
            </w:tcBorders>
          </w:tcPr>
          <w:p w14:paraId="47A91DE7"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3DED09AD"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4998F4C2"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BF29830"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74C51784" w14:textId="77777777" w:rsidR="00C8533A" w:rsidRPr="006B329A" w:rsidRDefault="00C8533A" w:rsidP="006B329A">
            <w:pPr>
              <w:pStyle w:val="TAC"/>
            </w:pPr>
            <w:r w:rsidRPr="006B329A">
              <w:t>2</w:t>
            </w:r>
          </w:p>
        </w:tc>
      </w:tr>
      <w:tr w:rsidR="00C8533A" w:rsidRPr="006B329A" w14:paraId="13B20FD8"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2BB93AA0" w14:textId="77777777" w:rsidR="00C8533A" w:rsidRPr="006B329A" w:rsidRDefault="00C8533A" w:rsidP="006B329A">
            <w:pPr>
              <w:pStyle w:val="TAL"/>
            </w:pPr>
            <w:r w:rsidRPr="006B329A">
              <w:t>Preproc. Measurements</w:t>
            </w:r>
          </w:p>
        </w:tc>
        <w:tc>
          <w:tcPr>
            <w:tcW w:w="1417" w:type="dxa"/>
            <w:tcBorders>
              <w:top w:val="nil"/>
              <w:left w:val="single" w:sz="4" w:space="0" w:color="auto"/>
              <w:bottom w:val="single" w:sz="4" w:space="0" w:color="auto"/>
              <w:right w:val="single" w:sz="4" w:space="0" w:color="auto"/>
            </w:tcBorders>
          </w:tcPr>
          <w:p w14:paraId="7C0ACD4F" w14:textId="77777777" w:rsidR="00C8533A" w:rsidRPr="006B329A" w:rsidRDefault="00C8533A" w:rsidP="006B329A">
            <w:pPr>
              <w:pStyle w:val="TAL"/>
            </w:pPr>
            <w:r w:rsidRPr="006B329A">
              <w:t>9.3.34</w:t>
            </w:r>
          </w:p>
        </w:tc>
        <w:tc>
          <w:tcPr>
            <w:tcW w:w="1418" w:type="dxa"/>
            <w:tcBorders>
              <w:top w:val="nil"/>
              <w:left w:val="single" w:sz="4" w:space="0" w:color="auto"/>
              <w:bottom w:val="single" w:sz="4" w:space="0" w:color="auto"/>
              <w:right w:val="single" w:sz="4" w:space="0" w:color="auto"/>
            </w:tcBorders>
          </w:tcPr>
          <w:p w14:paraId="457350F3"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73F560DA"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27917E96" w14:textId="77777777" w:rsidR="00C8533A" w:rsidRPr="006B329A" w:rsidRDefault="00C8533A" w:rsidP="006B329A">
            <w:pPr>
              <w:pStyle w:val="TAC"/>
            </w:pPr>
            <w:r w:rsidRPr="006B329A">
              <w:t>&gt;=2</w:t>
            </w:r>
          </w:p>
        </w:tc>
      </w:tr>
    </w:tbl>
    <w:p w14:paraId="311692A8" w14:textId="77777777" w:rsidR="00C8533A" w:rsidRPr="006B329A" w:rsidRDefault="00C8533A" w:rsidP="006B329A"/>
    <w:p w14:paraId="4A0511EB" w14:textId="77777777" w:rsidR="00C8533A" w:rsidRPr="006B329A" w:rsidRDefault="00C8533A" w:rsidP="006B329A">
      <w:pPr>
        <w:pStyle w:val="Heading3"/>
      </w:pPr>
      <w:bookmarkStart w:id="115" w:name="_Toc476910089"/>
      <w:r w:rsidRPr="006B329A">
        <w:t>8.4.19</w:t>
      </w:r>
      <w:r w:rsidRPr="006B329A">
        <w:tab/>
        <w:t>RF CHANNEL RELEASE ACKNOWLEDGE</w:t>
      </w:r>
      <w:bookmarkEnd w:id="115"/>
    </w:p>
    <w:p w14:paraId="3F8D4AE0" w14:textId="77777777" w:rsidR="00C8533A" w:rsidRPr="006B329A" w:rsidRDefault="00C8533A" w:rsidP="006B329A">
      <w:r w:rsidRPr="006B329A">
        <w:t>This message is sent from BTS to BSC as an acknowledge to a RF CHANnel RELease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3DEAD59F" w14:textId="77777777">
        <w:tblPrEx>
          <w:tblCellMar>
            <w:top w:w="0" w:type="dxa"/>
            <w:bottom w:w="0" w:type="dxa"/>
          </w:tblCellMar>
        </w:tblPrEx>
        <w:trPr>
          <w:jc w:val="center"/>
        </w:trPr>
        <w:tc>
          <w:tcPr>
            <w:tcW w:w="2977" w:type="dxa"/>
            <w:tcBorders>
              <w:bottom w:val="nil"/>
            </w:tcBorders>
          </w:tcPr>
          <w:p w14:paraId="2A7E396F" w14:textId="77777777" w:rsidR="00C8533A" w:rsidRPr="006B329A" w:rsidRDefault="00C8533A" w:rsidP="006B329A">
            <w:pPr>
              <w:pStyle w:val="TAH"/>
            </w:pPr>
            <w:r w:rsidRPr="006B329A">
              <w:t>INFORMATION ELEMENT</w:t>
            </w:r>
          </w:p>
        </w:tc>
        <w:tc>
          <w:tcPr>
            <w:tcW w:w="1417" w:type="dxa"/>
            <w:tcBorders>
              <w:bottom w:val="nil"/>
            </w:tcBorders>
          </w:tcPr>
          <w:p w14:paraId="476E2ACB" w14:textId="77777777" w:rsidR="00C8533A" w:rsidRPr="006B329A" w:rsidRDefault="00C8533A" w:rsidP="006B329A">
            <w:pPr>
              <w:pStyle w:val="TAH"/>
            </w:pPr>
            <w:r w:rsidRPr="006B329A">
              <w:t>REFERENCE</w:t>
            </w:r>
          </w:p>
        </w:tc>
        <w:tc>
          <w:tcPr>
            <w:tcW w:w="1418" w:type="dxa"/>
            <w:tcBorders>
              <w:bottom w:val="nil"/>
            </w:tcBorders>
          </w:tcPr>
          <w:p w14:paraId="686C94EC" w14:textId="77777777" w:rsidR="00C8533A" w:rsidRPr="006B329A" w:rsidRDefault="00C8533A" w:rsidP="006B329A">
            <w:pPr>
              <w:pStyle w:val="TAH"/>
            </w:pPr>
            <w:r w:rsidRPr="006B329A">
              <w:t>PRESENCE</w:t>
            </w:r>
          </w:p>
        </w:tc>
        <w:tc>
          <w:tcPr>
            <w:tcW w:w="992" w:type="dxa"/>
            <w:tcBorders>
              <w:bottom w:val="nil"/>
            </w:tcBorders>
          </w:tcPr>
          <w:p w14:paraId="289A0025" w14:textId="77777777" w:rsidR="00C8533A" w:rsidRPr="006B329A" w:rsidRDefault="00C8533A" w:rsidP="006B329A">
            <w:pPr>
              <w:pStyle w:val="TAH"/>
            </w:pPr>
            <w:r w:rsidRPr="006B329A">
              <w:t>FORMAT</w:t>
            </w:r>
          </w:p>
        </w:tc>
        <w:tc>
          <w:tcPr>
            <w:tcW w:w="992" w:type="dxa"/>
            <w:tcBorders>
              <w:bottom w:val="nil"/>
            </w:tcBorders>
          </w:tcPr>
          <w:p w14:paraId="37046030" w14:textId="77777777" w:rsidR="00C8533A" w:rsidRPr="006B329A" w:rsidRDefault="00C8533A" w:rsidP="006B329A">
            <w:pPr>
              <w:pStyle w:val="TAH"/>
            </w:pPr>
            <w:r w:rsidRPr="006B329A">
              <w:t>LENGTH</w:t>
            </w:r>
          </w:p>
        </w:tc>
      </w:tr>
      <w:tr w:rsidR="00C8533A" w:rsidRPr="006B329A" w14:paraId="7463C58A" w14:textId="77777777">
        <w:tblPrEx>
          <w:tblCellMar>
            <w:top w:w="0" w:type="dxa"/>
            <w:bottom w:w="0" w:type="dxa"/>
          </w:tblCellMar>
        </w:tblPrEx>
        <w:trPr>
          <w:jc w:val="center"/>
        </w:trPr>
        <w:tc>
          <w:tcPr>
            <w:tcW w:w="2977" w:type="dxa"/>
            <w:tcBorders>
              <w:bottom w:val="nil"/>
              <w:right w:val="single" w:sz="4" w:space="0" w:color="auto"/>
            </w:tcBorders>
          </w:tcPr>
          <w:p w14:paraId="751219D6"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52762838"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19F1C164"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6A94D305" w14:textId="77777777" w:rsidR="00C8533A" w:rsidRPr="006B329A" w:rsidRDefault="00C8533A" w:rsidP="006B329A">
            <w:pPr>
              <w:pStyle w:val="TAC"/>
            </w:pPr>
            <w:r w:rsidRPr="006B329A">
              <w:t>V</w:t>
            </w:r>
          </w:p>
        </w:tc>
        <w:tc>
          <w:tcPr>
            <w:tcW w:w="992" w:type="dxa"/>
            <w:tcBorders>
              <w:left w:val="single" w:sz="4" w:space="0" w:color="auto"/>
              <w:bottom w:val="nil"/>
            </w:tcBorders>
          </w:tcPr>
          <w:p w14:paraId="6A7061C5" w14:textId="77777777" w:rsidR="00C8533A" w:rsidRPr="006B329A" w:rsidRDefault="00C8533A" w:rsidP="006B329A">
            <w:pPr>
              <w:pStyle w:val="TAC"/>
            </w:pPr>
            <w:r w:rsidRPr="006B329A">
              <w:t>1</w:t>
            </w:r>
          </w:p>
        </w:tc>
      </w:tr>
      <w:tr w:rsidR="00C8533A" w:rsidRPr="006B329A" w14:paraId="71578E59" w14:textId="77777777">
        <w:tblPrEx>
          <w:tblCellMar>
            <w:top w:w="0" w:type="dxa"/>
            <w:bottom w:w="0" w:type="dxa"/>
          </w:tblCellMar>
        </w:tblPrEx>
        <w:trPr>
          <w:jc w:val="center"/>
        </w:trPr>
        <w:tc>
          <w:tcPr>
            <w:tcW w:w="2977" w:type="dxa"/>
            <w:tcBorders>
              <w:top w:val="nil"/>
              <w:bottom w:val="nil"/>
              <w:right w:val="single" w:sz="4" w:space="0" w:color="auto"/>
            </w:tcBorders>
          </w:tcPr>
          <w:p w14:paraId="329E2C74"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791C3893"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4AB368D2"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5FC91F39"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41BFACDE" w14:textId="77777777" w:rsidR="00C8533A" w:rsidRPr="006B329A" w:rsidRDefault="00C8533A" w:rsidP="006B329A">
            <w:pPr>
              <w:pStyle w:val="TAC"/>
            </w:pPr>
            <w:r w:rsidRPr="006B329A">
              <w:t>1</w:t>
            </w:r>
          </w:p>
        </w:tc>
      </w:tr>
      <w:tr w:rsidR="00C8533A" w:rsidRPr="006B329A" w14:paraId="4342E95D"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46FCD408" w14:textId="77777777" w:rsidR="00C8533A" w:rsidRPr="006B329A" w:rsidRDefault="00C8533A" w:rsidP="006B329A">
            <w:pPr>
              <w:pStyle w:val="TAL"/>
            </w:pPr>
            <w:r w:rsidRPr="006B329A">
              <w:t>Channel number</w:t>
            </w:r>
          </w:p>
        </w:tc>
        <w:tc>
          <w:tcPr>
            <w:tcW w:w="1417" w:type="dxa"/>
            <w:tcBorders>
              <w:top w:val="nil"/>
              <w:left w:val="single" w:sz="4" w:space="0" w:color="auto"/>
              <w:bottom w:val="single" w:sz="4" w:space="0" w:color="auto"/>
              <w:right w:val="single" w:sz="4" w:space="0" w:color="auto"/>
            </w:tcBorders>
          </w:tcPr>
          <w:p w14:paraId="6C5F1FBB" w14:textId="77777777" w:rsidR="00C8533A" w:rsidRPr="006B329A" w:rsidRDefault="00C8533A" w:rsidP="006B329A">
            <w:pPr>
              <w:pStyle w:val="TAL"/>
            </w:pPr>
            <w:r w:rsidRPr="006B329A">
              <w:t>9.3.1</w:t>
            </w:r>
          </w:p>
        </w:tc>
        <w:tc>
          <w:tcPr>
            <w:tcW w:w="1418" w:type="dxa"/>
            <w:tcBorders>
              <w:top w:val="nil"/>
              <w:left w:val="single" w:sz="4" w:space="0" w:color="auto"/>
              <w:bottom w:val="single" w:sz="4" w:space="0" w:color="auto"/>
              <w:right w:val="single" w:sz="4" w:space="0" w:color="auto"/>
            </w:tcBorders>
          </w:tcPr>
          <w:p w14:paraId="18512732"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7C59701E"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0E2F2FA1" w14:textId="77777777" w:rsidR="00C8533A" w:rsidRPr="006B329A" w:rsidRDefault="00C8533A" w:rsidP="006B329A">
            <w:pPr>
              <w:pStyle w:val="TAC"/>
            </w:pPr>
            <w:r w:rsidRPr="006B329A">
              <w:t>2</w:t>
            </w:r>
          </w:p>
        </w:tc>
      </w:tr>
    </w:tbl>
    <w:p w14:paraId="78FF5F43" w14:textId="77777777" w:rsidR="00C8533A" w:rsidRPr="006B329A" w:rsidRDefault="00C8533A" w:rsidP="006B329A"/>
    <w:p w14:paraId="77F67C4E" w14:textId="77777777" w:rsidR="00C8533A" w:rsidRPr="006B329A" w:rsidRDefault="00C8533A" w:rsidP="006B329A">
      <w:pPr>
        <w:pStyle w:val="Heading3"/>
      </w:pPr>
      <w:bookmarkStart w:id="116" w:name="_Toc476910090"/>
      <w:r w:rsidRPr="006B329A">
        <w:t>8.4.20</w:t>
      </w:r>
      <w:r w:rsidRPr="006B329A">
        <w:tab/>
        <w:t>SACCH INFO MODIFY</w:t>
      </w:r>
      <w:bookmarkEnd w:id="116"/>
    </w:p>
    <w:p w14:paraId="460BBCFD" w14:textId="77777777" w:rsidR="00C8533A" w:rsidRPr="006B329A" w:rsidRDefault="00C8533A" w:rsidP="006B329A">
      <w:r w:rsidRPr="006B329A">
        <w:t>This message is sent from BSC to BTS to modify the SACCH filling information sent on an individual SACCH channel. This new SACCH filling information shall be sent on the indicated channel until the channel is released or the information is changed by another SACCH INFO MODIFY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1103BF99" w14:textId="77777777">
        <w:tblPrEx>
          <w:tblCellMar>
            <w:top w:w="0" w:type="dxa"/>
            <w:bottom w:w="0" w:type="dxa"/>
          </w:tblCellMar>
        </w:tblPrEx>
        <w:trPr>
          <w:jc w:val="center"/>
        </w:trPr>
        <w:tc>
          <w:tcPr>
            <w:tcW w:w="2977" w:type="dxa"/>
            <w:tcBorders>
              <w:bottom w:val="nil"/>
            </w:tcBorders>
          </w:tcPr>
          <w:p w14:paraId="4B5E0B1A" w14:textId="77777777" w:rsidR="00C8533A" w:rsidRPr="006B329A" w:rsidRDefault="00C8533A" w:rsidP="006B329A">
            <w:pPr>
              <w:pStyle w:val="TAH"/>
            </w:pPr>
            <w:r w:rsidRPr="006B329A">
              <w:lastRenderedPageBreak/>
              <w:t>INFORMATION ELEMENT</w:t>
            </w:r>
          </w:p>
        </w:tc>
        <w:tc>
          <w:tcPr>
            <w:tcW w:w="1417" w:type="dxa"/>
            <w:tcBorders>
              <w:bottom w:val="nil"/>
            </w:tcBorders>
          </w:tcPr>
          <w:p w14:paraId="71DCD270" w14:textId="77777777" w:rsidR="00C8533A" w:rsidRPr="006B329A" w:rsidRDefault="00C8533A" w:rsidP="006B329A">
            <w:pPr>
              <w:pStyle w:val="TAH"/>
            </w:pPr>
            <w:r w:rsidRPr="006B329A">
              <w:t>REFERENCE</w:t>
            </w:r>
          </w:p>
        </w:tc>
        <w:tc>
          <w:tcPr>
            <w:tcW w:w="1418" w:type="dxa"/>
            <w:tcBorders>
              <w:bottom w:val="nil"/>
            </w:tcBorders>
          </w:tcPr>
          <w:p w14:paraId="3F820567" w14:textId="77777777" w:rsidR="00C8533A" w:rsidRPr="006B329A" w:rsidRDefault="00C8533A" w:rsidP="006B329A">
            <w:pPr>
              <w:pStyle w:val="TAH"/>
            </w:pPr>
            <w:r w:rsidRPr="006B329A">
              <w:t>PRESENCE</w:t>
            </w:r>
          </w:p>
        </w:tc>
        <w:tc>
          <w:tcPr>
            <w:tcW w:w="992" w:type="dxa"/>
            <w:tcBorders>
              <w:bottom w:val="nil"/>
            </w:tcBorders>
          </w:tcPr>
          <w:p w14:paraId="7A161DDA" w14:textId="77777777" w:rsidR="00C8533A" w:rsidRPr="006B329A" w:rsidRDefault="00C8533A" w:rsidP="006B329A">
            <w:pPr>
              <w:pStyle w:val="TAH"/>
            </w:pPr>
            <w:r w:rsidRPr="006B329A">
              <w:t>FORMAT</w:t>
            </w:r>
          </w:p>
        </w:tc>
        <w:tc>
          <w:tcPr>
            <w:tcW w:w="992" w:type="dxa"/>
            <w:tcBorders>
              <w:bottom w:val="nil"/>
            </w:tcBorders>
          </w:tcPr>
          <w:p w14:paraId="3D842171" w14:textId="77777777" w:rsidR="00C8533A" w:rsidRPr="006B329A" w:rsidRDefault="00C8533A" w:rsidP="006B329A">
            <w:pPr>
              <w:pStyle w:val="TAH"/>
            </w:pPr>
            <w:r w:rsidRPr="006B329A">
              <w:t>LENGTH</w:t>
            </w:r>
          </w:p>
        </w:tc>
      </w:tr>
      <w:tr w:rsidR="00C8533A" w:rsidRPr="006B329A" w14:paraId="029F8E8A" w14:textId="77777777">
        <w:tblPrEx>
          <w:tblCellMar>
            <w:top w:w="0" w:type="dxa"/>
            <w:bottom w:w="0" w:type="dxa"/>
          </w:tblCellMar>
        </w:tblPrEx>
        <w:trPr>
          <w:jc w:val="center"/>
        </w:trPr>
        <w:tc>
          <w:tcPr>
            <w:tcW w:w="2977" w:type="dxa"/>
            <w:tcBorders>
              <w:bottom w:val="nil"/>
              <w:right w:val="single" w:sz="4" w:space="0" w:color="auto"/>
            </w:tcBorders>
          </w:tcPr>
          <w:p w14:paraId="57DA185D"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64E58212"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53BBE805"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6AC0EED7" w14:textId="77777777" w:rsidR="00C8533A" w:rsidRPr="006B329A" w:rsidRDefault="00C8533A" w:rsidP="006B329A">
            <w:pPr>
              <w:pStyle w:val="TAC"/>
            </w:pPr>
            <w:r w:rsidRPr="006B329A">
              <w:t>V</w:t>
            </w:r>
          </w:p>
        </w:tc>
        <w:tc>
          <w:tcPr>
            <w:tcW w:w="992" w:type="dxa"/>
            <w:tcBorders>
              <w:left w:val="single" w:sz="4" w:space="0" w:color="auto"/>
              <w:bottom w:val="nil"/>
            </w:tcBorders>
          </w:tcPr>
          <w:p w14:paraId="0697A4F2" w14:textId="77777777" w:rsidR="00C8533A" w:rsidRPr="006B329A" w:rsidRDefault="00C8533A" w:rsidP="006B329A">
            <w:pPr>
              <w:pStyle w:val="TAC"/>
            </w:pPr>
            <w:r w:rsidRPr="006B329A">
              <w:t>1</w:t>
            </w:r>
          </w:p>
        </w:tc>
      </w:tr>
      <w:tr w:rsidR="00C8533A" w:rsidRPr="006B329A" w14:paraId="4F8899BF" w14:textId="77777777">
        <w:tblPrEx>
          <w:tblCellMar>
            <w:top w:w="0" w:type="dxa"/>
            <w:bottom w:w="0" w:type="dxa"/>
          </w:tblCellMar>
        </w:tblPrEx>
        <w:trPr>
          <w:jc w:val="center"/>
        </w:trPr>
        <w:tc>
          <w:tcPr>
            <w:tcW w:w="2977" w:type="dxa"/>
            <w:tcBorders>
              <w:top w:val="nil"/>
              <w:bottom w:val="nil"/>
              <w:right w:val="single" w:sz="4" w:space="0" w:color="auto"/>
            </w:tcBorders>
          </w:tcPr>
          <w:p w14:paraId="3E2C0792"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3A2B31CD"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26225413"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E002523"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369D6716" w14:textId="77777777" w:rsidR="00C8533A" w:rsidRPr="006B329A" w:rsidRDefault="00C8533A" w:rsidP="006B329A">
            <w:pPr>
              <w:pStyle w:val="TAC"/>
            </w:pPr>
            <w:r w:rsidRPr="006B329A">
              <w:t>1</w:t>
            </w:r>
          </w:p>
        </w:tc>
      </w:tr>
      <w:tr w:rsidR="00C8533A" w:rsidRPr="006B329A" w14:paraId="172A4F2C" w14:textId="77777777">
        <w:tblPrEx>
          <w:tblCellMar>
            <w:top w:w="0" w:type="dxa"/>
            <w:bottom w:w="0" w:type="dxa"/>
          </w:tblCellMar>
        </w:tblPrEx>
        <w:trPr>
          <w:jc w:val="center"/>
        </w:trPr>
        <w:tc>
          <w:tcPr>
            <w:tcW w:w="2977" w:type="dxa"/>
            <w:tcBorders>
              <w:top w:val="nil"/>
              <w:bottom w:val="nil"/>
              <w:right w:val="single" w:sz="4" w:space="0" w:color="auto"/>
            </w:tcBorders>
          </w:tcPr>
          <w:p w14:paraId="467F1DA9"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15A1BE1B"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7906BFE3"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2FC5C82"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76759036" w14:textId="77777777" w:rsidR="00C8533A" w:rsidRPr="006B329A" w:rsidRDefault="00C8533A" w:rsidP="006B329A">
            <w:pPr>
              <w:pStyle w:val="TAC"/>
            </w:pPr>
            <w:r w:rsidRPr="006B329A">
              <w:t>2</w:t>
            </w:r>
          </w:p>
        </w:tc>
      </w:tr>
      <w:tr w:rsidR="00C8533A" w:rsidRPr="006B329A" w14:paraId="0E8D5EC1" w14:textId="77777777">
        <w:tblPrEx>
          <w:tblCellMar>
            <w:top w:w="0" w:type="dxa"/>
            <w:bottom w:w="0" w:type="dxa"/>
          </w:tblCellMar>
        </w:tblPrEx>
        <w:trPr>
          <w:jc w:val="center"/>
        </w:trPr>
        <w:tc>
          <w:tcPr>
            <w:tcW w:w="2977" w:type="dxa"/>
            <w:tcBorders>
              <w:top w:val="nil"/>
              <w:bottom w:val="nil"/>
              <w:right w:val="single" w:sz="4" w:space="0" w:color="auto"/>
            </w:tcBorders>
          </w:tcPr>
          <w:p w14:paraId="4D2BFFA9" w14:textId="77777777" w:rsidR="00C8533A" w:rsidRPr="006B329A" w:rsidRDefault="00C8533A" w:rsidP="006B329A">
            <w:pPr>
              <w:pStyle w:val="TAL"/>
            </w:pPr>
            <w:r w:rsidRPr="006B329A">
              <w:t>System Info Type</w:t>
            </w:r>
          </w:p>
        </w:tc>
        <w:tc>
          <w:tcPr>
            <w:tcW w:w="1417" w:type="dxa"/>
            <w:tcBorders>
              <w:top w:val="nil"/>
              <w:left w:val="single" w:sz="4" w:space="0" w:color="auto"/>
              <w:bottom w:val="nil"/>
              <w:right w:val="single" w:sz="4" w:space="0" w:color="auto"/>
            </w:tcBorders>
          </w:tcPr>
          <w:p w14:paraId="2BFBC479" w14:textId="77777777" w:rsidR="00C8533A" w:rsidRPr="006B329A" w:rsidRDefault="00C8533A" w:rsidP="006B329A">
            <w:pPr>
              <w:pStyle w:val="TAL"/>
            </w:pPr>
            <w:r w:rsidRPr="006B329A">
              <w:t>9.3.30</w:t>
            </w:r>
          </w:p>
        </w:tc>
        <w:tc>
          <w:tcPr>
            <w:tcW w:w="1418" w:type="dxa"/>
            <w:tcBorders>
              <w:top w:val="nil"/>
              <w:left w:val="single" w:sz="4" w:space="0" w:color="auto"/>
              <w:bottom w:val="nil"/>
              <w:right w:val="single" w:sz="4" w:space="0" w:color="auto"/>
            </w:tcBorders>
          </w:tcPr>
          <w:p w14:paraId="74AD13C5"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2EDC6727"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586DFCF0" w14:textId="77777777" w:rsidR="00C8533A" w:rsidRPr="006B329A" w:rsidRDefault="00C8533A" w:rsidP="006B329A">
            <w:pPr>
              <w:pStyle w:val="TAC"/>
            </w:pPr>
            <w:r w:rsidRPr="006B329A">
              <w:t>2</w:t>
            </w:r>
          </w:p>
        </w:tc>
      </w:tr>
      <w:tr w:rsidR="00C8533A" w:rsidRPr="006B329A" w14:paraId="6AB7117B" w14:textId="77777777">
        <w:tblPrEx>
          <w:tblCellMar>
            <w:top w:w="0" w:type="dxa"/>
            <w:bottom w:w="0" w:type="dxa"/>
          </w:tblCellMar>
        </w:tblPrEx>
        <w:trPr>
          <w:jc w:val="center"/>
        </w:trPr>
        <w:tc>
          <w:tcPr>
            <w:tcW w:w="2977" w:type="dxa"/>
            <w:tcBorders>
              <w:top w:val="nil"/>
              <w:bottom w:val="nil"/>
              <w:right w:val="single" w:sz="4" w:space="0" w:color="auto"/>
            </w:tcBorders>
          </w:tcPr>
          <w:p w14:paraId="6078C43D" w14:textId="77777777" w:rsidR="00C8533A" w:rsidRPr="006B329A" w:rsidRDefault="00C8533A" w:rsidP="006B329A">
            <w:pPr>
              <w:pStyle w:val="TAL"/>
            </w:pPr>
            <w:r w:rsidRPr="006B329A">
              <w:t>L3 Info</w:t>
            </w:r>
          </w:p>
        </w:tc>
        <w:tc>
          <w:tcPr>
            <w:tcW w:w="1417" w:type="dxa"/>
            <w:tcBorders>
              <w:top w:val="nil"/>
              <w:left w:val="single" w:sz="4" w:space="0" w:color="auto"/>
              <w:bottom w:val="nil"/>
              <w:right w:val="single" w:sz="4" w:space="0" w:color="auto"/>
            </w:tcBorders>
          </w:tcPr>
          <w:p w14:paraId="140D45DC" w14:textId="77777777" w:rsidR="00C8533A" w:rsidRPr="006B329A" w:rsidRDefault="00C8533A" w:rsidP="006B329A">
            <w:pPr>
              <w:pStyle w:val="TAL"/>
            </w:pPr>
            <w:r w:rsidRPr="006B329A">
              <w:t>9.3.11</w:t>
            </w:r>
          </w:p>
        </w:tc>
        <w:tc>
          <w:tcPr>
            <w:tcW w:w="1418" w:type="dxa"/>
            <w:tcBorders>
              <w:top w:val="nil"/>
              <w:left w:val="single" w:sz="4" w:space="0" w:color="auto"/>
              <w:bottom w:val="nil"/>
              <w:right w:val="single" w:sz="4" w:space="0" w:color="auto"/>
            </w:tcBorders>
          </w:tcPr>
          <w:p w14:paraId="5C3DB966" w14:textId="77777777" w:rsidR="00C8533A" w:rsidRPr="006B329A" w:rsidRDefault="00C8533A" w:rsidP="006B329A">
            <w:pPr>
              <w:pStyle w:val="TAC"/>
            </w:pPr>
            <w:r w:rsidRPr="006B329A">
              <w:t>O 1)</w:t>
            </w:r>
          </w:p>
        </w:tc>
        <w:tc>
          <w:tcPr>
            <w:tcW w:w="992" w:type="dxa"/>
            <w:tcBorders>
              <w:top w:val="nil"/>
              <w:left w:val="single" w:sz="4" w:space="0" w:color="auto"/>
              <w:bottom w:val="nil"/>
              <w:right w:val="single" w:sz="4" w:space="0" w:color="auto"/>
            </w:tcBorders>
          </w:tcPr>
          <w:p w14:paraId="46FE6BE6"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297E3B56" w14:textId="77777777" w:rsidR="00C8533A" w:rsidRPr="006B329A" w:rsidRDefault="00C8533A" w:rsidP="006B329A">
            <w:pPr>
              <w:pStyle w:val="TAC"/>
            </w:pPr>
            <w:r w:rsidRPr="006B329A">
              <w:t>22</w:t>
            </w:r>
          </w:p>
        </w:tc>
      </w:tr>
      <w:tr w:rsidR="00C8533A" w:rsidRPr="006B329A" w14:paraId="60A9EF76"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0C268137" w14:textId="77777777" w:rsidR="00C8533A" w:rsidRPr="006B329A" w:rsidRDefault="00C8533A" w:rsidP="006B329A">
            <w:pPr>
              <w:pStyle w:val="TAL"/>
            </w:pPr>
            <w:r w:rsidRPr="006B329A">
              <w:t>Starting Time</w:t>
            </w:r>
          </w:p>
        </w:tc>
        <w:tc>
          <w:tcPr>
            <w:tcW w:w="1417" w:type="dxa"/>
            <w:tcBorders>
              <w:top w:val="nil"/>
              <w:left w:val="single" w:sz="4" w:space="0" w:color="auto"/>
              <w:bottom w:val="single" w:sz="4" w:space="0" w:color="auto"/>
              <w:right w:val="single" w:sz="4" w:space="0" w:color="auto"/>
            </w:tcBorders>
          </w:tcPr>
          <w:p w14:paraId="3C37D32D" w14:textId="77777777" w:rsidR="00C8533A" w:rsidRPr="006B329A" w:rsidRDefault="00C8533A" w:rsidP="006B329A">
            <w:pPr>
              <w:pStyle w:val="TAL"/>
            </w:pPr>
            <w:r w:rsidRPr="006B329A">
              <w:t>9.3.23</w:t>
            </w:r>
          </w:p>
        </w:tc>
        <w:tc>
          <w:tcPr>
            <w:tcW w:w="1418" w:type="dxa"/>
            <w:tcBorders>
              <w:top w:val="nil"/>
              <w:left w:val="single" w:sz="4" w:space="0" w:color="auto"/>
              <w:bottom w:val="single" w:sz="4" w:space="0" w:color="auto"/>
              <w:right w:val="single" w:sz="4" w:space="0" w:color="auto"/>
            </w:tcBorders>
          </w:tcPr>
          <w:p w14:paraId="44AD4807" w14:textId="77777777" w:rsidR="00C8533A" w:rsidRPr="006B329A" w:rsidRDefault="00C8533A" w:rsidP="006B329A">
            <w:pPr>
              <w:pStyle w:val="TAC"/>
            </w:pPr>
            <w:r w:rsidRPr="006B329A">
              <w:t>O 2)</w:t>
            </w:r>
          </w:p>
        </w:tc>
        <w:tc>
          <w:tcPr>
            <w:tcW w:w="992" w:type="dxa"/>
            <w:tcBorders>
              <w:top w:val="nil"/>
              <w:left w:val="single" w:sz="4" w:space="0" w:color="auto"/>
              <w:bottom w:val="single" w:sz="4" w:space="0" w:color="auto"/>
              <w:right w:val="single" w:sz="4" w:space="0" w:color="auto"/>
            </w:tcBorders>
          </w:tcPr>
          <w:p w14:paraId="46B116D9"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12C668AA" w14:textId="77777777" w:rsidR="00C8533A" w:rsidRPr="006B329A" w:rsidRDefault="00C8533A" w:rsidP="006B329A">
            <w:pPr>
              <w:pStyle w:val="TAC"/>
            </w:pPr>
            <w:r w:rsidRPr="006B329A">
              <w:t>3</w:t>
            </w:r>
          </w:p>
        </w:tc>
      </w:tr>
    </w:tbl>
    <w:p w14:paraId="72547A6D" w14:textId="77777777" w:rsidR="00C8533A" w:rsidRPr="006B329A" w:rsidRDefault="00C8533A" w:rsidP="006B329A"/>
    <w:p w14:paraId="2DE98B67" w14:textId="77777777" w:rsidR="00C8533A" w:rsidRPr="006B329A" w:rsidRDefault="00C8533A" w:rsidP="006B329A">
      <w:pPr>
        <w:pStyle w:val="NO"/>
      </w:pPr>
      <w:r w:rsidRPr="006B329A">
        <w:t>1)</w:t>
      </w:r>
      <w:r w:rsidRPr="006B329A">
        <w:tab/>
        <w:t>If the L3 Info information element is not included, this indicates that transmission of the indicated message shall be stopped, i.e. message shall no longer be sent on this channel.</w:t>
      </w:r>
    </w:p>
    <w:p w14:paraId="7395C628" w14:textId="77777777" w:rsidR="00C8533A" w:rsidRPr="006B329A" w:rsidRDefault="00C8533A" w:rsidP="006B329A">
      <w:pPr>
        <w:pStyle w:val="NO"/>
      </w:pPr>
      <w:r w:rsidRPr="006B329A">
        <w:t>2)</w:t>
      </w:r>
      <w:r w:rsidRPr="006B329A">
        <w:tab/>
        <w:t>The Starting Time element is optionally used to indicate when transmission of the new information is to start and when transmission is to stop.</w:t>
      </w:r>
    </w:p>
    <w:p w14:paraId="53DFE145" w14:textId="77777777" w:rsidR="00C8533A" w:rsidRPr="006B329A" w:rsidRDefault="00C8533A" w:rsidP="006B329A">
      <w:r w:rsidRPr="006B329A">
        <w:t>The System Info Type element indicates the type of SYSTEM INFORMATION/EXTENDED MEASUREMENT ORDER message which follows in the L3 Info field.</w:t>
      </w:r>
    </w:p>
    <w:p w14:paraId="4ED1EDE8" w14:textId="77777777" w:rsidR="00C8533A" w:rsidRPr="006B329A" w:rsidRDefault="00C8533A" w:rsidP="006B329A">
      <w:r w:rsidRPr="006B329A">
        <w:t>The L3 Information element contains the relevant SYSTEM INFORMATION/EXTENDED MEASUREMENT ORDER message as defined in 3GPP TS 44.018.</w:t>
      </w:r>
    </w:p>
    <w:p w14:paraId="66A0AEF3" w14:textId="77777777" w:rsidR="00C8533A" w:rsidRPr="006B329A" w:rsidRDefault="00C8533A" w:rsidP="006B329A">
      <w:pPr>
        <w:pStyle w:val="Heading3"/>
      </w:pPr>
      <w:bookmarkStart w:id="117" w:name="_Toc476910091"/>
      <w:r w:rsidRPr="006B329A">
        <w:t>8.4.21</w:t>
      </w:r>
      <w:r w:rsidRPr="006B329A">
        <w:tab/>
        <w:t>TALKER DETECTION</w:t>
      </w:r>
      <w:bookmarkEnd w:id="117"/>
    </w:p>
    <w:p w14:paraId="3D64A008" w14:textId="77777777" w:rsidR="00C8533A" w:rsidRPr="006B329A" w:rsidRDefault="00C8533A" w:rsidP="006B329A">
      <w:pPr>
        <w:keepNext/>
      </w:pPr>
      <w:r w:rsidRPr="006B329A">
        <w:t>This message is sent from BTS to BSC when BTS correctly receives on a channel activated for VGCS an access from an MS indicating that it requires the uplink of the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6E752354" w14:textId="77777777">
        <w:tblPrEx>
          <w:tblCellMar>
            <w:top w:w="0" w:type="dxa"/>
            <w:bottom w:w="0" w:type="dxa"/>
          </w:tblCellMar>
        </w:tblPrEx>
        <w:trPr>
          <w:jc w:val="center"/>
        </w:trPr>
        <w:tc>
          <w:tcPr>
            <w:tcW w:w="2977" w:type="dxa"/>
            <w:tcBorders>
              <w:bottom w:val="nil"/>
            </w:tcBorders>
          </w:tcPr>
          <w:p w14:paraId="585C2121" w14:textId="77777777" w:rsidR="00C8533A" w:rsidRPr="006B329A" w:rsidRDefault="00C8533A" w:rsidP="006B329A">
            <w:pPr>
              <w:pStyle w:val="TAH"/>
            </w:pPr>
            <w:r w:rsidRPr="006B329A">
              <w:t>INFORMATION ELEMENT</w:t>
            </w:r>
          </w:p>
        </w:tc>
        <w:tc>
          <w:tcPr>
            <w:tcW w:w="1417" w:type="dxa"/>
            <w:tcBorders>
              <w:bottom w:val="nil"/>
            </w:tcBorders>
          </w:tcPr>
          <w:p w14:paraId="616FE11A" w14:textId="77777777" w:rsidR="00C8533A" w:rsidRPr="006B329A" w:rsidRDefault="00C8533A" w:rsidP="006B329A">
            <w:pPr>
              <w:pStyle w:val="TAH"/>
            </w:pPr>
            <w:r w:rsidRPr="006B329A">
              <w:t>REFERENCE</w:t>
            </w:r>
          </w:p>
        </w:tc>
        <w:tc>
          <w:tcPr>
            <w:tcW w:w="1418" w:type="dxa"/>
            <w:tcBorders>
              <w:bottom w:val="nil"/>
            </w:tcBorders>
          </w:tcPr>
          <w:p w14:paraId="1C1B94CA" w14:textId="77777777" w:rsidR="00C8533A" w:rsidRPr="006B329A" w:rsidRDefault="00C8533A" w:rsidP="006B329A">
            <w:pPr>
              <w:pStyle w:val="TAH"/>
            </w:pPr>
            <w:r w:rsidRPr="006B329A">
              <w:t>PRESENCE</w:t>
            </w:r>
          </w:p>
        </w:tc>
        <w:tc>
          <w:tcPr>
            <w:tcW w:w="992" w:type="dxa"/>
            <w:tcBorders>
              <w:bottom w:val="nil"/>
            </w:tcBorders>
          </w:tcPr>
          <w:p w14:paraId="6927C3E6" w14:textId="77777777" w:rsidR="00C8533A" w:rsidRPr="006B329A" w:rsidRDefault="00C8533A" w:rsidP="006B329A">
            <w:pPr>
              <w:pStyle w:val="TAH"/>
            </w:pPr>
            <w:r w:rsidRPr="006B329A">
              <w:t>FORMAT</w:t>
            </w:r>
          </w:p>
        </w:tc>
        <w:tc>
          <w:tcPr>
            <w:tcW w:w="992" w:type="dxa"/>
            <w:tcBorders>
              <w:bottom w:val="nil"/>
            </w:tcBorders>
          </w:tcPr>
          <w:p w14:paraId="35934970" w14:textId="77777777" w:rsidR="00C8533A" w:rsidRPr="006B329A" w:rsidRDefault="00C8533A" w:rsidP="006B329A">
            <w:pPr>
              <w:pStyle w:val="TAH"/>
            </w:pPr>
            <w:r w:rsidRPr="006B329A">
              <w:t>LENGTH</w:t>
            </w:r>
          </w:p>
        </w:tc>
      </w:tr>
      <w:tr w:rsidR="00C8533A" w:rsidRPr="006B329A" w14:paraId="633C3A84" w14:textId="77777777">
        <w:tblPrEx>
          <w:tblCellMar>
            <w:top w:w="0" w:type="dxa"/>
            <w:bottom w:w="0" w:type="dxa"/>
          </w:tblCellMar>
        </w:tblPrEx>
        <w:trPr>
          <w:jc w:val="center"/>
        </w:trPr>
        <w:tc>
          <w:tcPr>
            <w:tcW w:w="2977" w:type="dxa"/>
            <w:tcBorders>
              <w:bottom w:val="nil"/>
              <w:right w:val="single" w:sz="4" w:space="0" w:color="auto"/>
            </w:tcBorders>
          </w:tcPr>
          <w:p w14:paraId="1ED93EF6"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0F511725"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34F1ADA0"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369E9C08" w14:textId="77777777" w:rsidR="00C8533A" w:rsidRPr="006B329A" w:rsidRDefault="00C8533A" w:rsidP="006B329A">
            <w:pPr>
              <w:pStyle w:val="TAC"/>
            </w:pPr>
            <w:r w:rsidRPr="006B329A">
              <w:t>V</w:t>
            </w:r>
          </w:p>
        </w:tc>
        <w:tc>
          <w:tcPr>
            <w:tcW w:w="992" w:type="dxa"/>
            <w:tcBorders>
              <w:left w:val="single" w:sz="4" w:space="0" w:color="auto"/>
              <w:bottom w:val="nil"/>
            </w:tcBorders>
          </w:tcPr>
          <w:p w14:paraId="7DD4AEA0" w14:textId="77777777" w:rsidR="00C8533A" w:rsidRPr="006B329A" w:rsidRDefault="00C8533A" w:rsidP="006B329A">
            <w:pPr>
              <w:pStyle w:val="TAC"/>
            </w:pPr>
            <w:r w:rsidRPr="006B329A">
              <w:t>1</w:t>
            </w:r>
          </w:p>
        </w:tc>
      </w:tr>
      <w:tr w:rsidR="00C8533A" w:rsidRPr="006B329A" w14:paraId="694EC240" w14:textId="77777777">
        <w:tblPrEx>
          <w:tblCellMar>
            <w:top w:w="0" w:type="dxa"/>
            <w:bottom w:w="0" w:type="dxa"/>
          </w:tblCellMar>
        </w:tblPrEx>
        <w:trPr>
          <w:jc w:val="center"/>
        </w:trPr>
        <w:tc>
          <w:tcPr>
            <w:tcW w:w="2977" w:type="dxa"/>
            <w:tcBorders>
              <w:top w:val="nil"/>
              <w:bottom w:val="nil"/>
              <w:right w:val="single" w:sz="4" w:space="0" w:color="auto"/>
            </w:tcBorders>
          </w:tcPr>
          <w:p w14:paraId="189DC6AD"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77DBA3D3"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4028D2B5"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792849BC"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19A1A54A" w14:textId="77777777" w:rsidR="00C8533A" w:rsidRPr="006B329A" w:rsidRDefault="00C8533A" w:rsidP="006B329A">
            <w:pPr>
              <w:pStyle w:val="TAC"/>
            </w:pPr>
            <w:r w:rsidRPr="006B329A">
              <w:t>1</w:t>
            </w:r>
          </w:p>
        </w:tc>
      </w:tr>
      <w:tr w:rsidR="00C8533A" w:rsidRPr="006B329A" w14:paraId="4EFF2270" w14:textId="77777777">
        <w:tblPrEx>
          <w:tblCellMar>
            <w:top w:w="0" w:type="dxa"/>
            <w:bottom w:w="0" w:type="dxa"/>
          </w:tblCellMar>
        </w:tblPrEx>
        <w:trPr>
          <w:jc w:val="center"/>
        </w:trPr>
        <w:tc>
          <w:tcPr>
            <w:tcW w:w="2977" w:type="dxa"/>
            <w:tcBorders>
              <w:top w:val="nil"/>
              <w:bottom w:val="nil"/>
              <w:right w:val="single" w:sz="4" w:space="0" w:color="auto"/>
            </w:tcBorders>
          </w:tcPr>
          <w:p w14:paraId="0D7EFE33"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5BEAA20C"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5357970D"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24AAEC1"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661F0491" w14:textId="77777777" w:rsidR="00C8533A" w:rsidRPr="006B329A" w:rsidRDefault="00C8533A" w:rsidP="006B329A">
            <w:pPr>
              <w:pStyle w:val="TAC"/>
            </w:pPr>
            <w:r w:rsidRPr="006B329A">
              <w:t>2</w:t>
            </w:r>
          </w:p>
        </w:tc>
      </w:tr>
      <w:tr w:rsidR="00C8533A" w:rsidRPr="006B329A" w14:paraId="1045D295"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2CD914E1" w14:textId="77777777" w:rsidR="00C8533A" w:rsidRPr="006B329A" w:rsidRDefault="00C8533A" w:rsidP="006B329A">
            <w:pPr>
              <w:pStyle w:val="TAL"/>
            </w:pPr>
            <w:r w:rsidRPr="006B329A">
              <w:t>Access Delay</w:t>
            </w:r>
          </w:p>
        </w:tc>
        <w:tc>
          <w:tcPr>
            <w:tcW w:w="1417" w:type="dxa"/>
            <w:tcBorders>
              <w:top w:val="nil"/>
              <w:left w:val="single" w:sz="4" w:space="0" w:color="auto"/>
              <w:bottom w:val="single" w:sz="4" w:space="0" w:color="auto"/>
              <w:right w:val="single" w:sz="4" w:space="0" w:color="auto"/>
            </w:tcBorders>
          </w:tcPr>
          <w:p w14:paraId="1F02CEB0" w14:textId="77777777" w:rsidR="00C8533A" w:rsidRPr="006B329A" w:rsidRDefault="00C8533A" w:rsidP="006B329A">
            <w:pPr>
              <w:pStyle w:val="TAL"/>
            </w:pPr>
            <w:r w:rsidRPr="006B329A">
              <w:t>9.3.17</w:t>
            </w:r>
          </w:p>
        </w:tc>
        <w:tc>
          <w:tcPr>
            <w:tcW w:w="1418" w:type="dxa"/>
            <w:tcBorders>
              <w:top w:val="nil"/>
              <w:left w:val="single" w:sz="4" w:space="0" w:color="auto"/>
              <w:bottom w:val="single" w:sz="4" w:space="0" w:color="auto"/>
              <w:right w:val="single" w:sz="4" w:space="0" w:color="auto"/>
            </w:tcBorders>
          </w:tcPr>
          <w:p w14:paraId="49BFEC56" w14:textId="77777777" w:rsidR="00C8533A" w:rsidRPr="006B329A" w:rsidRDefault="00C8533A" w:rsidP="006B329A">
            <w:pPr>
              <w:pStyle w:val="TAC"/>
            </w:pPr>
            <w:r w:rsidRPr="006B329A">
              <w:t>O 1)</w:t>
            </w:r>
          </w:p>
        </w:tc>
        <w:tc>
          <w:tcPr>
            <w:tcW w:w="992" w:type="dxa"/>
            <w:tcBorders>
              <w:top w:val="nil"/>
              <w:left w:val="single" w:sz="4" w:space="0" w:color="auto"/>
              <w:bottom w:val="single" w:sz="4" w:space="0" w:color="auto"/>
              <w:right w:val="single" w:sz="4" w:space="0" w:color="auto"/>
            </w:tcBorders>
          </w:tcPr>
          <w:p w14:paraId="62DA7422"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71A634D5" w14:textId="77777777" w:rsidR="00C8533A" w:rsidRPr="006B329A" w:rsidRDefault="00C8533A" w:rsidP="006B329A">
            <w:pPr>
              <w:pStyle w:val="TAC"/>
            </w:pPr>
            <w:r w:rsidRPr="006B329A">
              <w:t>2</w:t>
            </w:r>
          </w:p>
        </w:tc>
      </w:tr>
    </w:tbl>
    <w:p w14:paraId="61AC53B3" w14:textId="77777777" w:rsidR="00C8533A" w:rsidRPr="006B329A" w:rsidRDefault="00C8533A" w:rsidP="006B329A"/>
    <w:p w14:paraId="2B13F55C" w14:textId="77777777" w:rsidR="00C8533A" w:rsidRPr="006B329A" w:rsidRDefault="00C8533A" w:rsidP="006B329A">
      <w:pPr>
        <w:pStyle w:val="NO"/>
      </w:pPr>
      <w:r w:rsidRPr="006B329A">
        <w:t>1)</w:t>
      </w:r>
      <w:r w:rsidRPr="006B329A">
        <w:tab/>
        <w:t>The Access Delay element is included if the sending of the uplink access message was triggered by the reception of an uplink access burst with the correct values.</w:t>
      </w:r>
    </w:p>
    <w:p w14:paraId="37B8A383" w14:textId="77777777" w:rsidR="00C8533A" w:rsidRPr="006B329A" w:rsidRDefault="00C8533A" w:rsidP="006B329A">
      <w:pPr>
        <w:pStyle w:val="Heading3"/>
      </w:pPr>
      <w:bookmarkStart w:id="118" w:name="_Toc476910092"/>
      <w:r w:rsidRPr="006B329A">
        <w:t>8.4.22</w:t>
      </w:r>
      <w:r w:rsidRPr="006B329A">
        <w:tab/>
        <w:t>LISTENER DETECTION</w:t>
      </w:r>
      <w:bookmarkEnd w:id="118"/>
    </w:p>
    <w:p w14:paraId="4165B14E" w14:textId="77777777" w:rsidR="00C8533A" w:rsidRPr="006B329A" w:rsidRDefault="00C8533A" w:rsidP="006B329A">
      <w:pPr>
        <w:keepNext/>
      </w:pPr>
      <w:r w:rsidRPr="006B329A">
        <w:t>This message is sent from BTS to BSC when BTS correctly receives on a channel activated for VGCS or VBS an access from an MS indicating its presence on the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5B423313" w14:textId="77777777">
        <w:tblPrEx>
          <w:tblCellMar>
            <w:top w:w="0" w:type="dxa"/>
            <w:bottom w:w="0" w:type="dxa"/>
          </w:tblCellMar>
        </w:tblPrEx>
        <w:trPr>
          <w:jc w:val="center"/>
        </w:trPr>
        <w:tc>
          <w:tcPr>
            <w:tcW w:w="2977" w:type="dxa"/>
            <w:tcBorders>
              <w:bottom w:val="nil"/>
            </w:tcBorders>
          </w:tcPr>
          <w:p w14:paraId="754FD992" w14:textId="77777777" w:rsidR="00C8533A" w:rsidRPr="006B329A" w:rsidRDefault="00C8533A" w:rsidP="006B329A">
            <w:pPr>
              <w:pStyle w:val="TAH"/>
            </w:pPr>
            <w:r w:rsidRPr="006B329A">
              <w:t>INFORMATION ELEMENT</w:t>
            </w:r>
          </w:p>
        </w:tc>
        <w:tc>
          <w:tcPr>
            <w:tcW w:w="1417" w:type="dxa"/>
            <w:tcBorders>
              <w:bottom w:val="nil"/>
            </w:tcBorders>
          </w:tcPr>
          <w:p w14:paraId="135AA6E2" w14:textId="77777777" w:rsidR="00C8533A" w:rsidRPr="006B329A" w:rsidRDefault="00C8533A" w:rsidP="006B329A">
            <w:pPr>
              <w:pStyle w:val="TAH"/>
            </w:pPr>
            <w:r w:rsidRPr="006B329A">
              <w:t>REFERENCE</w:t>
            </w:r>
          </w:p>
        </w:tc>
        <w:tc>
          <w:tcPr>
            <w:tcW w:w="1418" w:type="dxa"/>
            <w:tcBorders>
              <w:bottom w:val="nil"/>
            </w:tcBorders>
          </w:tcPr>
          <w:p w14:paraId="17C0F4DC" w14:textId="77777777" w:rsidR="00C8533A" w:rsidRPr="006B329A" w:rsidRDefault="00C8533A" w:rsidP="006B329A">
            <w:pPr>
              <w:pStyle w:val="TAH"/>
            </w:pPr>
            <w:r w:rsidRPr="006B329A">
              <w:t>PRESENCE</w:t>
            </w:r>
          </w:p>
        </w:tc>
        <w:tc>
          <w:tcPr>
            <w:tcW w:w="992" w:type="dxa"/>
            <w:tcBorders>
              <w:bottom w:val="nil"/>
            </w:tcBorders>
          </w:tcPr>
          <w:p w14:paraId="607E5DB5" w14:textId="77777777" w:rsidR="00C8533A" w:rsidRPr="006B329A" w:rsidRDefault="00C8533A" w:rsidP="006B329A">
            <w:pPr>
              <w:pStyle w:val="TAH"/>
            </w:pPr>
            <w:r w:rsidRPr="006B329A">
              <w:t>FORMAT</w:t>
            </w:r>
          </w:p>
        </w:tc>
        <w:tc>
          <w:tcPr>
            <w:tcW w:w="992" w:type="dxa"/>
            <w:tcBorders>
              <w:bottom w:val="nil"/>
            </w:tcBorders>
          </w:tcPr>
          <w:p w14:paraId="6ADDD506" w14:textId="77777777" w:rsidR="00C8533A" w:rsidRPr="006B329A" w:rsidRDefault="00C8533A" w:rsidP="006B329A">
            <w:pPr>
              <w:pStyle w:val="TAH"/>
            </w:pPr>
            <w:r w:rsidRPr="006B329A">
              <w:t>LENGTH</w:t>
            </w:r>
          </w:p>
        </w:tc>
      </w:tr>
      <w:tr w:rsidR="00C8533A" w:rsidRPr="006B329A" w14:paraId="523E36F5" w14:textId="77777777">
        <w:tblPrEx>
          <w:tblCellMar>
            <w:top w:w="0" w:type="dxa"/>
            <w:bottom w:w="0" w:type="dxa"/>
          </w:tblCellMar>
        </w:tblPrEx>
        <w:trPr>
          <w:jc w:val="center"/>
        </w:trPr>
        <w:tc>
          <w:tcPr>
            <w:tcW w:w="2977" w:type="dxa"/>
            <w:tcBorders>
              <w:bottom w:val="nil"/>
              <w:right w:val="single" w:sz="4" w:space="0" w:color="auto"/>
            </w:tcBorders>
          </w:tcPr>
          <w:p w14:paraId="15AE4F53"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5B25DA73"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563A4990"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152506B6" w14:textId="77777777" w:rsidR="00C8533A" w:rsidRPr="006B329A" w:rsidRDefault="00C8533A" w:rsidP="006B329A">
            <w:pPr>
              <w:pStyle w:val="TAC"/>
            </w:pPr>
            <w:r w:rsidRPr="006B329A">
              <w:t>V</w:t>
            </w:r>
          </w:p>
        </w:tc>
        <w:tc>
          <w:tcPr>
            <w:tcW w:w="992" w:type="dxa"/>
            <w:tcBorders>
              <w:left w:val="single" w:sz="4" w:space="0" w:color="auto"/>
              <w:bottom w:val="nil"/>
            </w:tcBorders>
          </w:tcPr>
          <w:p w14:paraId="487F2F16" w14:textId="77777777" w:rsidR="00C8533A" w:rsidRPr="006B329A" w:rsidRDefault="00C8533A" w:rsidP="006B329A">
            <w:pPr>
              <w:pStyle w:val="TAC"/>
            </w:pPr>
            <w:r w:rsidRPr="006B329A">
              <w:t>1</w:t>
            </w:r>
          </w:p>
        </w:tc>
      </w:tr>
      <w:tr w:rsidR="00C8533A" w:rsidRPr="006B329A" w14:paraId="7FB5E12E" w14:textId="77777777">
        <w:tblPrEx>
          <w:tblCellMar>
            <w:top w:w="0" w:type="dxa"/>
            <w:bottom w:w="0" w:type="dxa"/>
          </w:tblCellMar>
        </w:tblPrEx>
        <w:trPr>
          <w:jc w:val="center"/>
        </w:trPr>
        <w:tc>
          <w:tcPr>
            <w:tcW w:w="2977" w:type="dxa"/>
            <w:tcBorders>
              <w:top w:val="nil"/>
              <w:bottom w:val="nil"/>
              <w:right w:val="single" w:sz="4" w:space="0" w:color="auto"/>
            </w:tcBorders>
          </w:tcPr>
          <w:p w14:paraId="37CF3849"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23AF15D9"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0EE5EAB2"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25695F5F"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567C7589" w14:textId="77777777" w:rsidR="00C8533A" w:rsidRPr="006B329A" w:rsidRDefault="00C8533A" w:rsidP="006B329A">
            <w:pPr>
              <w:pStyle w:val="TAC"/>
            </w:pPr>
            <w:r w:rsidRPr="006B329A">
              <w:t>1</w:t>
            </w:r>
          </w:p>
        </w:tc>
      </w:tr>
      <w:tr w:rsidR="00C8533A" w:rsidRPr="006B329A" w14:paraId="5F23CE1E" w14:textId="77777777">
        <w:tblPrEx>
          <w:tblCellMar>
            <w:top w:w="0" w:type="dxa"/>
            <w:bottom w:w="0" w:type="dxa"/>
          </w:tblCellMar>
        </w:tblPrEx>
        <w:trPr>
          <w:jc w:val="center"/>
        </w:trPr>
        <w:tc>
          <w:tcPr>
            <w:tcW w:w="2977" w:type="dxa"/>
            <w:tcBorders>
              <w:top w:val="nil"/>
              <w:bottom w:val="nil"/>
              <w:right w:val="single" w:sz="4" w:space="0" w:color="auto"/>
            </w:tcBorders>
          </w:tcPr>
          <w:p w14:paraId="7F8CAECC"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531AC982"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45B174BD"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3D861CF"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5F2D124C" w14:textId="77777777" w:rsidR="00C8533A" w:rsidRPr="006B329A" w:rsidRDefault="00C8533A" w:rsidP="006B329A">
            <w:pPr>
              <w:pStyle w:val="TAC"/>
            </w:pPr>
            <w:r w:rsidRPr="006B329A">
              <w:t>2</w:t>
            </w:r>
          </w:p>
        </w:tc>
      </w:tr>
      <w:tr w:rsidR="00C8533A" w:rsidRPr="006B329A" w14:paraId="1BED60B5"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7BA72CF0" w14:textId="77777777" w:rsidR="00C8533A" w:rsidRPr="006B329A" w:rsidRDefault="00C8533A" w:rsidP="006B329A">
            <w:pPr>
              <w:pStyle w:val="TAL"/>
            </w:pPr>
            <w:r w:rsidRPr="006B329A">
              <w:t>Access Delay</w:t>
            </w:r>
          </w:p>
        </w:tc>
        <w:tc>
          <w:tcPr>
            <w:tcW w:w="1417" w:type="dxa"/>
            <w:tcBorders>
              <w:top w:val="nil"/>
              <w:left w:val="single" w:sz="4" w:space="0" w:color="auto"/>
              <w:bottom w:val="single" w:sz="4" w:space="0" w:color="auto"/>
              <w:right w:val="single" w:sz="4" w:space="0" w:color="auto"/>
            </w:tcBorders>
          </w:tcPr>
          <w:p w14:paraId="5773DD6F" w14:textId="77777777" w:rsidR="00C8533A" w:rsidRPr="006B329A" w:rsidRDefault="00C8533A" w:rsidP="006B329A">
            <w:pPr>
              <w:pStyle w:val="TAL"/>
            </w:pPr>
            <w:r w:rsidRPr="006B329A">
              <w:t>9.3.17</w:t>
            </w:r>
          </w:p>
        </w:tc>
        <w:tc>
          <w:tcPr>
            <w:tcW w:w="1418" w:type="dxa"/>
            <w:tcBorders>
              <w:top w:val="nil"/>
              <w:left w:val="single" w:sz="4" w:space="0" w:color="auto"/>
              <w:bottom w:val="single" w:sz="4" w:space="0" w:color="auto"/>
              <w:right w:val="single" w:sz="4" w:space="0" w:color="auto"/>
            </w:tcBorders>
          </w:tcPr>
          <w:p w14:paraId="1302DB0C" w14:textId="77777777" w:rsidR="00C8533A" w:rsidRPr="006B329A" w:rsidRDefault="00C8533A" w:rsidP="006B329A">
            <w:pPr>
              <w:pStyle w:val="TAC"/>
            </w:pPr>
            <w:r w:rsidRPr="006B329A">
              <w:t>O 1)</w:t>
            </w:r>
          </w:p>
        </w:tc>
        <w:tc>
          <w:tcPr>
            <w:tcW w:w="992" w:type="dxa"/>
            <w:tcBorders>
              <w:top w:val="nil"/>
              <w:left w:val="single" w:sz="4" w:space="0" w:color="auto"/>
              <w:bottom w:val="single" w:sz="4" w:space="0" w:color="auto"/>
              <w:right w:val="single" w:sz="4" w:space="0" w:color="auto"/>
            </w:tcBorders>
          </w:tcPr>
          <w:p w14:paraId="6F9A082A"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033824EE" w14:textId="77777777" w:rsidR="00C8533A" w:rsidRPr="006B329A" w:rsidRDefault="00C8533A" w:rsidP="006B329A">
            <w:pPr>
              <w:pStyle w:val="TAC"/>
            </w:pPr>
            <w:r w:rsidRPr="006B329A">
              <w:t>2</w:t>
            </w:r>
          </w:p>
        </w:tc>
      </w:tr>
    </w:tbl>
    <w:p w14:paraId="7CA3B39A" w14:textId="77777777" w:rsidR="00C8533A" w:rsidRPr="006B329A" w:rsidRDefault="00C8533A" w:rsidP="006B329A"/>
    <w:p w14:paraId="2F2E2677" w14:textId="77777777" w:rsidR="00C8533A" w:rsidRPr="006B329A" w:rsidRDefault="00596507" w:rsidP="00596507">
      <w:pPr>
        <w:pStyle w:val="B1"/>
      </w:pPr>
      <w:r>
        <w:t>1)</w:t>
      </w:r>
      <w:r>
        <w:tab/>
      </w:r>
      <w:r w:rsidR="00C8533A" w:rsidRPr="006B329A">
        <w:t>The Access Delay element is included if the sending of the uplink access message was triggered by the reception of an uplink access burst with the correct value.</w:t>
      </w:r>
    </w:p>
    <w:p w14:paraId="18865F1A" w14:textId="77777777" w:rsidR="00C8533A" w:rsidRPr="006B329A" w:rsidRDefault="00C8533A" w:rsidP="006B329A">
      <w:pPr>
        <w:pStyle w:val="Heading3"/>
      </w:pPr>
      <w:bookmarkStart w:id="119" w:name="_Toc476910093"/>
      <w:r w:rsidRPr="006B329A">
        <w:t>8.4.23</w:t>
      </w:r>
      <w:r w:rsidRPr="006B329A">
        <w:tab/>
        <w:t>REMOTE CODEC CONFIGURATION REPORT</w:t>
      </w:r>
      <w:bookmarkEnd w:id="119"/>
    </w:p>
    <w:p w14:paraId="75FB20F0" w14:textId="77777777" w:rsidR="00C8533A" w:rsidRPr="006B329A" w:rsidRDefault="00C8533A" w:rsidP="006B329A">
      <w:r w:rsidRPr="006B329A">
        <w:t>This message is sent by the BTS to the BSC to report the codec information received from a remote BTS prior to TFO establishment or in TFO.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06B3A404" w14:textId="77777777">
        <w:tblPrEx>
          <w:tblCellMar>
            <w:top w:w="0" w:type="dxa"/>
            <w:bottom w:w="0" w:type="dxa"/>
          </w:tblCellMar>
        </w:tblPrEx>
        <w:trPr>
          <w:jc w:val="center"/>
        </w:trPr>
        <w:tc>
          <w:tcPr>
            <w:tcW w:w="2977" w:type="dxa"/>
          </w:tcPr>
          <w:p w14:paraId="3E2B95BE" w14:textId="77777777" w:rsidR="00C8533A" w:rsidRPr="006B329A" w:rsidRDefault="00C8533A" w:rsidP="006B329A">
            <w:pPr>
              <w:pStyle w:val="TAH"/>
            </w:pPr>
            <w:r w:rsidRPr="006B329A">
              <w:t>INFORMATION ELEMENT</w:t>
            </w:r>
          </w:p>
        </w:tc>
        <w:tc>
          <w:tcPr>
            <w:tcW w:w="1417" w:type="dxa"/>
          </w:tcPr>
          <w:p w14:paraId="291C6BEC" w14:textId="77777777" w:rsidR="00C8533A" w:rsidRPr="006B329A" w:rsidRDefault="00C8533A" w:rsidP="006B329A">
            <w:pPr>
              <w:pStyle w:val="TAH"/>
            </w:pPr>
            <w:r w:rsidRPr="006B329A">
              <w:t>REFERENCE</w:t>
            </w:r>
          </w:p>
        </w:tc>
        <w:tc>
          <w:tcPr>
            <w:tcW w:w="1418" w:type="dxa"/>
          </w:tcPr>
          <w:p w14:paraId="426504AA" w14:textId="77777777" w:rsidR="00C8533A" w:rsidRPr="006B329A" w:rsidRDefault="00C8533A" w:rsidP="006B329A">
            <w:pPr>
              <w:pStyle w:val="TAH"/>
            </w:pPr>
            <w:r w:rsidRPr="006B329A">
              <w:t>PRESENCE</w:t>
            </w:r>
          </w:p>
        </w:tc>
        <w:tc>
          <w:tcPr>
            <w:tcW w:w="992" w:type="dxa"/>
          </w:tcPr>
          <w:p w14:paraId="3870D5FC" w14:textId="77777777" w:rsidR="00C8533A" w:rsidRPr="006B329A" w:rsidRDefault="00C8533A" w:rsidP="006B329A">
            <w:pPr>
              <w:pStyle w:val="TAH"/>
            </w:pPr>
            <w:r w:rsidRPr="006B329A">
              <w:t>FORMAT</w:t>
            </w:r>
          </w:p>
        </w:tc>
        <w:tc>
          <w:tcPr>
            <w:tcW w:w="992" w:type="dxa"/>
          </w:tcPr>
          <w:p w14:paraId="5BCDF16C" w14:textId="77777777" w:rsidR="00C8533A" w:rsidRPr="006B329A" w:rsidRDefault="00C8533A" w:rsidP="006B329A">
            <w:pPr>
              <w:pStyle w:val="TAH"/>
            </w:pPr>
            <w:r w:rsidRPr="006B329A">
              <w:t>LENGTH</w:t>
            </w:r>
          </w:p>
        </w:tc>
      </w:tr>
      <w:tr w:rsidR="00C8533A" w:rsidRPr="006B329A" w14:paraId="463EBCD4" w14:textId="77777777">
        <w:tblPrEx>
          <w:tblCellMar>
            <w:top w:w="0" w:type="dxa"/>
            <w:bottom w:w="0" w:type="dxa"/>
          </w:tblCellMar>
        </w:tblPrEx>
        <w:trPr>
          <w:jc w:val="center"/>
        </w:trPr>
        <w:tc>
          <w:tcPr>
            <w:tcW w:w="2977" w:type="dxa"/>
          </w:tcPr>
          <w:p w14:paraId="34A7D085" w14:textId="77777777" w:rsidR="00C8533A" w:rsidRPr="006B329A" w:rsidRDefault="00C8533A" w:rsidP="006B329A">
            <w:pPr>
              <w:pStyle w:val="TAL"/>
            </w:pPr>
            <w:r w:rsidRPr="006B329A">
              <w:t>Message discriminator</w:t>
            </w:r>
          </w:p>
        </w:tc>
        <w:tc>
          <w:tcPr>
            <w:tcW w:w="1417" w:type="dxa"/>
          </w:tcPr>
          <w:p w14:paraId="24F75875" w14:textId="77777777" w:rsidR="00C8533A" w:rsidRPr="006B329A" w:rsidRDefault="00C8533A" w:rsidP="006B329A">
            <w:pPr>
              <w:pStyle w:val="TAL"/>
            </w:pPr>
            <w:r w:rsidRPr="006B329A">
              <w:t>9.1</w:t>
            </w:r>
          </w:p>
        </w:tc>
        <w:tc>
          <w:tcPr>
            <w:tcW w:w="1418" w:type="dxa"/>
          </w:tcPr>
          <w:p w14:paraId="400947B0" w14:textId="77777777" w:rsidR="00C8533A" w:rsidRPr="006B329A" w:rsidRDefault="00C8533A" w:rsidP="006B329A">
            <w:pPr>
              <w:pStyle w:val="TAC"/>
            </w:pPr>
            <w:r w:rsidRPr="006B329A">
              <w:t>M</w:t>
            </w:r>
          </w:p>
        </w:tc>
        <w:tc>
          <w:tcPr>
            <w:tcW w:w="992" w:type="dxa"/>
          </w:tcPr>
          <w:p w14:paraId="3F0FF3D8" w14:textId="77777777" w:rsidR="00C8533A" w:rsidRPr="006B329A" w:rsidRDefault="00C8533A" w:rsidP="006B329A">
            <w:pPr>
              <w:pStyle w:val="TAC"/>
            </w:pPr>
            <w:r w:rsidRPr="006B329A">
              <w:t>V</w:t>
            </w:r>
          </w:p>
        </w:tc>
        <w:tc>
          <w:tcPr>
            <w:tcW w:w="992" w:type="dxa"/>
          </w:tcPr>
          <w:p w14:paraId="620A7531" w14:textId="77777777" w:rsidR="00C8533A" w:rsidRPr="006B329A" w:rsidRDefault="00C8533A" w:rsidP="006B329A">
            <w:pPr>
              <w:pStyle w:val="TAC"/>
            </w:pPr>
            <w:r w:rsidRPr="006B329A">
              <w:t>1</w:t>
            </w:r>
          </w:p>
        </w:tc>
      </w:tr>
      <w:tr w:rsidR="00C8533A" w:rsidRPr="006B329A" w14:paraId="5E9E1F78" w14:textId="77777777">
        <w:tblPrEx>
          <w:tblCellMar>
            <w:top w:w="0" w:type="dxa"/>
            <w:bottom w:w="0" w:type="dxa"/>
          </w:tblCellMar>
        </w:tblPrEx>
        <w:trPr>
          <w:jc w:val="center"/>
        </w:trPr>
        <w:tc>
          <w:tcPr>
            <w:tcW w:w="2977" w:type="dxa"/>
          </w:tcPr>
          <w:p w14:paraId="6FDEFDA9" w14:textId="77777777" w:rsidR="00C8533A" w:rsidRPr="006B329A" w:rsidRDefault="00C8533A" w:rsidP="006B329A">
            <w:pPr>
              <w:pStyle w:val="TAL"/>
            </w:pPr>
            <w:r w:rsidRPr="006B329A">
              <w:t>Message type</w:t>
            </w:r>
          </w:p>
        </w:tc>
        <w:tc>
          <w:tcPr>
            <w:tcW w:w="1417" w:type="dxa"/>
          </w:tcPr>
          <w:p w14:paraId="58B624C5" w14:textId="77777777" w:rsidR="00C8533A" w:rsidRPr="006B329A" w:rsidRDefault="00C8533A" w:rsidP="006B329A">
            <w:pPr>
              <w:pStyle w:val="TAL"/>
            </w:pPr>
            <w:r w:rsidRPr="006B329A">
              <w:t>9.2</w:t>
            </w:r>
          </w:p>
        </w:tc>
        <w:tc>
          <w:tcPr>
            <w:tcW w:w="1418" w:type="dxa"/>
          </w:tcPr>
          <w:p w14:paraId="5EAD7474" w14:textId="77777777" w:rsidR="00C8533A" w:rsidRPr="006B329A" w:rsidRDefault="00C8533A" w:rsidP="006B329A">
            <w:pPr>
              <w:pStyle w:val="TAC"/>
            </w:pPr>
            <w:r w:rsidRPr="006B329A">
              <w:t>M</w:t>
            </w:r>
          </w:p>
        </w:tc>
        <w:tc>
          <w:tcPr>
            <w:tcW w:w="992" w:type="dxa"/>
          </w:tcPr>
          <w:p w14:paraId="3F596CA5" w14:textId="77777777" w:rsidR="00C8533A" w:rsidRPr="006B329A" w:rsidRDefault="00C8533A" w:rsidP="006B329A">
            <w:pPr>
              <w:pStyle w:val="TAC"/>
            </w:pPr>
            <w:r w:rsidRPr="006B329A">
              <w:t>V</w:t>
            </w:r>
          </w:p>
        </w:tc>
        <w:tc>
          <w:tcPr>
            <w:tcW w:w="992" w:type="dxa"/>
          </w:tcPr>
          <w:p w14:paraId="64A9BBFF" w14:textId="77777777" w:rsidR="00C8533A" w:rsidRPr="006B329A" w:rsidRDefault="00C8533A" w:rsidP="006B329A">
            <w:pPr>
              <w:pStyle w:val="TAC"/>
            </w:pPr>
            <w:r w:rsidRPr="006B329A">
              <w:t>1</w:t>
            </w:r>
          </w:p>
        </w:tc>
      </w:tr>
      <w:tr w:rsidR="00C8533A" w:rsidRPr="006B329A" w14:paraId="06D29D1E" w14:textId="77777777">
        <w:tblPrEx>
          <w:tblCellMar>
            <w:top w:w="0" w:type="dxa"/>
            <w:bottom w:w="0" w:type="dxa"/>
          </w:tblCellMar>
        </w:tblPrEx>
        <w:trPr>
          <w:jc w:val="center"/>
        </w:trPr>
        <w:tc>
          <w:tcPr>
            <w:tcW w:w="2977" w:type="dxa"/>
          </w:tcPr>
          <w:p w14:paraId="732A25C4" w14:textId="77777777" w:rsidR="00C8533A" w:rsidRPr="006B329A" w:rsidRDefault="00C8533A" w:rsidP="006B329A">
            <w:pPr>
              <w:pStyle w:val="TAL"/>
            </w:pPr>
            <w:r w:rsidRPr="006B329A">
              <w:t>Channel number</w:t>
            </w:r>
          </w:p>
        </w:tc>
        <w:tc>
          <w:tcPr>
            <w:tcW w:w="1417" w:type="dxa"/>
          </w:tcPr>
          <w:p w14:paraId="32F7D4FA" w14:textId="77777777" w:rsidR="00C8533A" w:rsidRPr="006B329A" w:rsidRDefault="00C8533A" w:rsidP="006B329A">
            <w:pPr>
              <w:pStyle w:val="TAL"/>
            </w:pPr>
            <w:r w:rsidRPr="006B329A">
              <w:t>9.3.1</w:t>
            </w:r>
          </w:p>
        </w:tc>
        <w:tc>
          <w:tcPr>
            <w:tcW w:w="1418" w:type="dxa"/>
          </w:tcPr>
          <w:p w14:paraId="68B24F90" w14:textId="77777777" w:rsidR="00C8533A" w:rsidRPr="006B329A" w:rsidRDefault="00C8533A" w:rsidP="006B329A">
            <w:pPr>
              <w:pStyle w:val="TAC"/>
            </w:pPr>
            <w:r w:rsidRPr="006B329A">
              <w:t>M</w:t>
            </w:r>
          </w:p>
        </w:tc>
        <w:tc>
          <w:tcPr>
            <w:tcW w:w="992" w:type="dxa"/>
          </w:tcPr>
          <w:p w14:paraId="1BA331DD" w14:textId="77777777" w:rsidR="00C8533A" w:rsidRPr="006B329A" w:rsidRDefault="00C8533A" w:rsidP="006B329A">
            <w:pPr>
              <w:pStyle w:val="TAC"/>
            </w:pPr>
            <w:r w:rsidRPr="006B329A">
              <w:t>TV</w:t>
            </w:r>
          </w:p>
        </w:tc>
        <w:tc>
          <w:tcPr>
            <w:tcW w:w="992" w:type="dxa"/>
          </w:tcPr>
          <w:p w14:paraId="5EBCAA00" w14:textId="77777777" w:rsidR="00C8533A" w:rsidRPr="006B329A" w:rsidRDefault="00C8533A" w:rsidP="006B329A">
            <w:pPr>
              <w:pStyle w:val="TAC"/>
              <w:rPr>
                <w:lang w:val="fr-FR"/>
              </w:rPr>
            </w:pPr>
            <w:r w:rsidRPr="006B329A">
              <w:rPr>
                <w:lang w:val="fr-FR"/>
              </w:rPr>
              <w:t>2</w:t>
            </w:r>
          </w:p>
        </w:tc>
      </w:tr>
      <w:tr w:rsidR="00C8533A" w:rsidRPr="006B329A" w14:paraId="5A5D1CC2" w14:textId="77777777">
        <w:tblPrEx>
          <w:tblCellMar>
            <w:top w:w="0" w:type="dxa"/>
            <w:bottom w:w="0" w:type="dxa"/>
          </w:tblCellMar>
        </w:tblPrEx>
        <w:trPr>
          <w:jc w:val="center"/>
        </w:trPr>
        <w:tc>
          <w:tcPr>
            <w:tcW w:w="2977" w:type="dxa"/>
          </w:tcPr>
          <w:p w14:paraId="58E23694" w14:textId="77777777" w:rsidR="00C8533A" w:rsidRPr="006B329A" w:rsidRDefault="00C8533A" w:rsidP="006B329A">
            <w:pPr>
              <w:pStyle w:val="TAL"/>
              <w:rPr>
                <w:lang w:val="fr-FR"/>
              </w:rPr>
            </w:pPr>
            <w:r w:rsidRPr="006B329A">
              <w:rPr>
                <w:lang w:val="fr-FR"/>
              </w:rPr>
              <w:t>Codec Configuration</w:t>
            </w:r>
          </w:p>
        </w:tc>
        <w:tc>
          <w:tcPr>
            <w:tcW w:w="1417" w:type="dxa"/>
          </w:tcPr>
          <w:p w14:paraId="7954ABD2" w14:textId="77777777" w:rsidR="00C8533A" w:rsidRPr="006B329A" w:rsidRDefault="00C8533A" w:rsidP="006B329A">
            <w:pPr>
              <w:pStyle w:val="TAL"/>
              <w:rPr>
                <w:lang w:val="fr-FR"/>
              </w:rPr>
            </w:pPr>
            <w:r w:rsidRPr="006B329A">
              <w:rPr>
                <w:lang w:val="fr-FR"/>
              </w:rPr>
              <w:t>9.3.55</w:t>
            </w:r>
          </w:p>
        </w:tc>
        <w:tc>
          <w:tcPr>
            <w:tcW w:w="1418" w:type="dxa"/>
          </w:tcPr>
          <w:p w14:paraId="4050923F" w14:textId="77777777" w:rsidR="00C8533A" w:rsidRPr="006B329A" w:rsidRDefault="00C8533A" w:rsidP="006B329A">
            <w:pPr>
              <w:pStyle w:val="TAC"/>
              <w:rPr>
                <w:lang w:val="fr-FR"/>
              </w:rPr>
            </w:pPr>
            <w:r w:rsidRPr="006B329A">
              <w:rPr>
                <w:lang w:val="fr-FR"/>
              </w:rPr>
              <w:t>M</w:t>
            </w:r>
          </w:p>
        </w:tc>
        <w:tc>
          <w:tcPr>
            <w:tcW w:w="992" w:type="dxa"/>
          </w:tcPr>
          <w:p w14:paraId="6E075792" w14:textId="77777777" w:rsidR="00C8533A" w:rsidRPr="006B329A" w:rsidRDefault="00C8533A" w:rsidP="006B329A">
            <w:pPr>
              <w:pStyle w:val="TAC"/>
            </w:pPr>
            <w:r w:rsidRPr="006B329A">
              <w:t>TLV</w:t>
            </w:r>
          </w:p>
        </w:tc>
        <w:tc>
          <w:tcPr>
            <w:tcW w:w="992" w:type="dxa"/>
          </w:tcPr>
          <w:p w14:paraId="2AB77054" w14:textId="77777777" w:rsidR="00C8533A" w:rsidRPr="006B329A" w:rsidRDefault="00C8533A" w:rsidP="006B329A">
            <w:pPr>
              <w:pStyle w:val="TAC"/>
            </w:pPr>
            <w:r w:rsidRPr="006B329A">
              <w:t>&gt;=3</w:t>
            </w:r>
          </w:p>
        </w:tc>
      </w:tr>
      <w:tr w:rsidR="00C8533A" w:rsidRPr="006B329A" w14:paraId="689819B7" w14:textId="77777777">
        <w:tblPrEx>
          <w:tblCellMar>
            <w:top w:w="0" w:type="dxa"/>
            <w:bottom w:w="0" w:type="dxa"/>
          </w:tblCellMar>
        </w:tblPrEx>
        <w:trPr>
          <w:jc w:val="center"/>
        </w:trPr>
        <w:tc>
          <w:tcPr>
            <w:tcW w:w="2977" w:type="dxa"/>
          </w:tcPr>
          <w:p w14:paraId="41251AF0" w14:textId="77777777" w:rsidR="00C8533A" w:rsidRPr="006B329A" w:rsidRDefault="00C8533A" w:rsidP="006B329A">
            <w:pPr>
              <w:pStyle w:val="TAL"/>
            </w:pPr>
            <w:r w:rsidRPr="006B329A">
              <w:t>Supported Codec Types</w:t>
            </w:r>
          </w:p>
        </w:tc>
        <w:tc>
          <w:tcPr>
            <w:tcW w:w="1417" w:type="dxa"/>
          </w:tcPr>
          <w:p w14:paraId="47874892" w14:textId="77777777" w:rsidR="00C8533A" w:rsidRPr="006B329A" w:rsidRDefault="00C8533A" w:rsidP="006B329A">
            <w:pPr>
              <w:pStyle w:val="TAL"/>
            </w:pPr>
            <w:r w:rsidRPr="006B329A">
              <w:t>9.3.54</w:t>
            </w:r>
          </w:p>
        </w:tc>
        <w:tc>
          <w:tcPr>
            <w:tcW w:w="1418" w:type="dxa"/>
          </w:tcPr>
          <w:p w14:paraId="2BF7EBA5" w14:textId="77777777" w:rsidR="00C8533A" w:rsidRPr="006B329A" w:rsidRDefault="00C8533A" w:rsidP="006B329A">
            <w:pPr>
              <w:pStyle w:val="TAC"/>
            </w:pPr>
            <w:r w:rsidRPr="006B329A">
              <w:t>M</w:t>
            </w:r>
          </w:p>
        </w:tc>
        <w:tc>
          <w:tcPr>
            <w:tcW w:w="992" w:type="dxa"/>
          </w:tcPr>
          <w:p w14:paraId="6117F447" w14:textId="77777777" w:rsidR="00C8533A" w:rsidRPr="006B329A" w:rsidRDefault="00C8533A" w:rsidP="006B329A">
            <w:pPr>
              <w:pStyle w:val="TAC"/>
            </w:pPr>
            <w:r w:rsidRPr="006B329A">
              <w:t>TLV</w:t>
            </w:r>
          </w:p>
        </w:tc>
        <w:tc>
          <w:tcPr>
            <w:tcW w:w="992" w:type="dxa"/>
          </w:tcPr>
          <w:p w14:paraId="6F0331BD" w14:textId="77777777" w:rsidR="00C8533A" w:rsidRPr="006B329A" w:rsidRDefault="00C8533A" w:rsidP="006B329A">
            <w:pPr>
              <w:pStyle w:val="TAC"/>
            </w:pPr>
            <w:r w:rsidRPr="006B329A">
              <w:t>&gt;=5</w:t>
            </w:r>
          </w:p>
        </w:tc>
      </w:tr>
      <w:tr w:rsidR="00C8533A" w:rsidRPr="006B329A" w14:paraId="02236B13" w14:textId="77777777">
        <w:tblPrEx>
          <w:tblCellMar>
            <w:top w:w="0" w:type="dxa"/>
            <w:bottom w:w="0" w:type="dxa"/>
          </w:tblCellMar>
        </w:tblPrEx>
        <w:trPr>
          <w:jc w:val="center"/>
        </w:trPr>
        <w:tc>
          <w:tcPr>
            <w:tcW w:w="2977" w:type="dxa"/>
          </w:tcPr>
          <w:p w14:paraId="2E1F7DA3" w14:textId="77777777" w:rsidR="00C8533A" w:rsidRPr="006B329A" w:rsidRDefault="00C8533A" w:rsidP="006B329A">
            <w:pPr>
              <w:pStyle w:val="TAL"/>
            </w:pPr>
            <w:r w:rsidRPr="006B329A">
              <w:t>TFO transparent container</w:t>
            </w:r>
          </w:p>
        </w:tc>
        <w:tc>
          <w:tcPr>
            <w:tcW w:w="1417" w:type="dxa"/>
          </w:tcPr>
          <w:p w14:paraId="0923AF3C" w14:textId="77777777" w:rsidR="00C8533A" w:rsidRPr="006B329A" w:rsidRDefault="00C8533A" w:rsidP="006B329A">
            <w:pPr>
              <w:pStyle w:val="TAL"/>
            </w:pPr>
            <w:r w:rsidRPr="006B329A">
              <w:t>9.3.59</w:t>
            </w:r>
          </w:p>
        </w:tc>
        <w:tc>
          <w:tcPr>
            <w:tcW w:w="1418" w:type="dxa"/>
          </w:tcPr>
          <w:p w14:paraId="39063C2E" w14:textId="77777777" w:rsidR="00C8533A" w:rsidRPr="006B329A" w:rsidRDefault="00C8533A" w:rsidP="006B329A">
            <w:pPr>
              <w:pStyle w:val="TAC"/>
            </w:pPr>
            <w:r w:rsidRPr="006B329A">
              <w:t>O 4)</w:t>
            </w:r>
          </w:p>
        </w:tc>
        <w:tc>
          <w:tcPr>
            <w:tcW w:w="992" w:type="dxa"/>
          </w:tcPr>
          <w:p w14:paraId="3F3F9112" w14:textId="77777777" w:rsidR="00C8533A" w:rsidRPr="006B329A" w:rsidRDefault="00C8533A" w:rsidP="006B329A">
            <w:pPr>
              <w:pStyle w:val="TAC"/>
            </w:pPr>
            <w:r w:rsidRPr="006B329A">
              <w:t>TLV</w:t>
            </w:r>
          </w:p>
        </w:tc>
        <w:tc>
          <w:tcPr>
            <w:tcW w:w="992" w:type="dxa"/>
          </w:tcPr>
          <w:p w14:paraId="04AD29A6" w14:textId="77777777" w:rsidR="00C8533A" w:rsidRPr="006B329A" w:rsidRDefault="00C8533A" w:rsidP="006B329A">
            <w:pPr>
              <w:pStyle w:val="TAC"/>
            </w:pPr>
            <w:r w:rsidRPr="006B329A">
              <w:t>&gt;=3</w:t>
            </w:r>
          </w:p>
        </w:tc>
      </w:tr>
    </w:tbl>
    <w:p w14:paraId="23CF59FF" w14:textId="77777777" w:rsidR="00C8533A" w:rsidRPr="006B329A" w:rsidRDefault="00C8533A" w:rsidP="006B329A"/>
    <w:p w14:paraId="64BC57EA" w14:textId="77777777" w:rsidR="00C8533A" w:rsidRPr="006B329A" w:rsidRDefault="00C8533A" w:rsidP="006B329A">
      <w:pPr>
        <w:pStyle w:val="Heading3"/>
      </w:pPr>
      <w:bookmarkStart w:id="120" w:name="_Toc476910094"/>
      <w:r w:rsidRPr="006B329A">
        <w:lastRenderedPageBreak/>
        <w:t>8.4.24</w:t>
      </w:r>
      <w:r w:rsidRPr="006B329A">
        <w:tab/>
        <w:t>ROUND TRIP DELAY REPORT</w:t>
      </w:r>
      <w:bookmarkEnd w:id="120"/>
    </w:p>
    <w:p w14:paraId="28859968" w14:textId="77777777" w:rsidR="00C8533A" w:rsidRPr="006B329A" w:rsidRDefault="00C8533A" w:rsidP="006B329A">
      <w:pPr>
        <w:keepNext/>
      </w:pPr>
      <w:r w:rsidRPr="006B329A">
        <w:t>This message is sent by the BSC to the BTS to report the computed round trip transmission delay between the BTS and the transcoder or between the BTS and the remote BTS when TFO is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0F8252C1" w14:textId="77777777">
        <w:tblPrEx>
          <w:tblCellMar>
            <w:top w:w="0" w:type="dxa"/>
            <w:bottom w:w="0" w:type="dxa"/>
          </w:tblCellMar>
        </w:tblPrEx>
        <w:trPr>
          <w:jc w:val="center"/>
        </w:trPr>
        <w:tc>
          <w:tcPr>
            <w:tcW w:w="2977" w:type="dxa"/>
            <w:tcBorders>
              <w:bottom w:val="nil"/>
            </w:tcBorders>
          </w:tcPr>
          <w:p w14:paraId="285AE5C0" w14:textId="77777777" w:rsidR="00C8533A" w:rsidRPr="006B329A" w:rsidRDefault="00C8533A" w:rsidP="006B329A">
            <w:pPr>
              <w:pStyle w:val="TAH"/>
            </w:pPr>
            <w:r w:rsidRPr="006B329A">
              <w:t>INFORMATION ELEMENT</w:t>
            </w:r>
          </w:p>
        </w:tc>
        <w:tc>
          <w:tcPr>
            <w:tcW w:w="1417" w:type="dxa"/>
            <w:tcBorders>
              <w:bottom w:val="nil"/>
            </w:tcBorders>
          </w:tcPr>
          <w:p w14:paraId="422CCEB7" w14:textId="77777777" w:rsidR="00C8533A" w:rsidRPr="006B329A" w:rsidRDefault="00C8533A" w:rsidP="006B329A">
            <w:pPr>
              <w:pStyle w:val="TAH"/>
            </w:pPr>
            <w:r w:rsidRPr="006B329A">
              <w:t>REFERENCE</w:t>
            </w:r>
          </w:p>
        </w:tc>
        <w:tc>
          <w:tcPr>
            <w:tcW w:w="1418" w:type="dxa"/>
            <w:tcBorders>
              <w:bottom w:val="nil"/>
            </w:tcBorders>
          </w:tcPr>
          <w:p w14:paraId="4C0325C3" w14:textId="77777777" w:rsidR="00C8533A" w:rsidRPr="006B329A" w:rsidRDefault="00C8533A" w:rsidP="006B329A">
            <w:pPr>
              <w:pStyle w:val="TAH"/>
            </w:pPr>
            <w:r w:rsidRPr="006B329A">
              <w:t>PRESENCE</w:t>
            </w:r>
          </w:p>
        </w:tc>
        <w:tc>
          <w:tcPr>
            <w:tcW w:w="992" w:type="dxa"/>
            <w:tcBorders>
              <w:bottom w:val="nil"/>
            </w:tcBorders>
          </w:tcPr>
          <w:p w14:paraId="2FCC772B" w14:textId="77777777" w:rsidR="00C8533A" w:rsidRPr="006B329A" w:rsidRDefault="00C8533A" w:rsidP="006B329A">
            <w:pPr>
              <w:pStyle w:val="TAH"/>
            </w:pPr>
            <w:r w:rsidRPr="006B329A">
              <w:t>FORMAT</w:t>
            </w:r>
          </w:p>
        </w:tc>
        <w:tc>
          <w:tcPr>
            <w:tcW w:w="992" w:type="dxa"/>
            <w:tcBorders>
              <w:bottom w:val="nil"/>
            </w:tcBorders>
          </w:tcPr>
          <w:p w14:paraId="5204717B" w14:textId="77777777" w:rsidR="00C8533A" w:rsidRPr="006B329A" w:rsidRDefault="00C8533A" w:rsidP="006B329A">
            <w:pPr>
              <w:pStyle w:val="TAH"/>
            </w:pPr>
            <w:r w:rsidRPr="006B329A">
              <w:t>LENGTH</w:t>
            </w:r>
          </w:p>
        </w:tc>
      </w:tr>
      <w:tr w:rsidR="00C8533A" w:rsidRPr="006B329A" w14:paraId="01A87C9F" w14:textId="77777777">
        <w:tblPrEx>
          <w:tblCellMar>
            <w:top w:w="0" w:type="dxa"/>
            <w:bottom w:w="0" w:type="dxa"/>
          </w:tblCellMar>
        </w:tblPrEx>
        <w:trPr>
          <w:jc w:val="center"/>
        </w:trPr>
        <w:tc>
          <w:tcPr>
            <w:tcW w:w="2977" w:type="dxa"/>
            <w:tcBorders>
              <w:bottom w:val="nil"/>
              <w:right w:val="single" w:sz="4" w:space="0" w:color="auto"/>
            </w:tcBorders>
          </w:tcPr>
          <w:p w14:paraId="15AD6C24"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391A5322"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41F3FFB7"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48A5EA71" w14:textId="77777777" w:rsidR="00C8533A" w:rsidRPr="006B329A" w:rsidRDefault="00C8533A" w:rsidP="006B329A">
            <w:pPr>
              <w:pStyle w:val="TAC"/>
            </w:pPr>
            <w:r w:rsidRPr="006B329A">
              <w:t>V</w:t>
            </w:r>
          </w:p>
        </w:tc>
        <w:tc>
          <w:tcPr>
            <w:tcW w:w="992" w:type="dxa"/>
            <w:tcBorders>
              <w:left w:val="single" w:sz="4" w:space="0" w:color="auto"/>
              <w:bottom w:val="nil"/>
            </w:tcBorders>
          </w:tcPr>
          <w:p w14:paraId="201FDE86" w14:textId="77777777" w:rsidR="00C8533A" w:rsidRPr="006B329A" w:rsidRDefault="00C8533A" w:rsidP="006B329A">
            <w:pPr>
              <w:pStyle w:val="TAC"/>
            </w:pPr>
            <w:r w:rsidRPr="006B329A">
              <w:t>1</w:t>
            </w:r>
          </w:p>
        </w:tc>
      </w:tr>
      <w:tr w:rsidR="00C8533A" w:rsidRPr="006B329A" w14:paraId="0CCF16FD" w14:textId="77777777">
        <w:tblPrEx>
          <w:tblCellMar>
            <w:top w:w="0" w:type="dxa"/>
            <w:bottom w:w="0" w:type="dxa"/>
          </w:tblCellMar>
        </w:tblPrEx>
        <w:trPr>
          <w:jc w:val="center"/>
        </w:trPr>
        <w:tc>
          <w:tcPr>
            <w:tcW w:w="2977" w:type="dxa"/>
            <w:tcBorders>
              <w:top w:val="nil"/>
              <w:bottom w:val="nil"/>
              <w:right w:val="single" w:sz="4" w:space="0" w:color="auto"/>
            </w:tcBorders>
          </w:tcPr>
          <w:p w14:paraId="37C18D3E"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1754672F"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1C0724FB"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59227FC8"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1B8D0A41" w14:textId="77777777" w:rsidR="00C8533A" w:rsidRPr="006B329A" w:rsidRDefault="00C8533A" w:rsidP="006B329A">
            <w:pPr>
              <w:pStyle w:val="TAC"/>
            </w:pPr>
            <w:r w:rsidRPr="006B329A">
              <w:t>1</w:t>
            </w:r>
          </w:p>
        </w:tc>
      </w:tr>
      <w:tr w:rsidR="00C8533A" w:rsidRPr="006B329A" w14:paraId="6E04EDB9" w14:textId="77777777">
        <w:tblPrEx>
          <w:tblCellMar>
            <w:top w:w="0" w:type="dxa"/>
            <w:bottom w:w="0" w:type="dxa"/>
          </w:tblCellMar>
        </w:tblPrEx>
        <w:trPr>
          <w:jc w:val="center"/>
        </w:trPr>
        <w:tc>
          <w:tcPr>
            <w:tcW w:w="2977" w:type="dxa"/>
            <w:tcBorders>
              <w:top w:val="nil"/>
              <w:bottom w:val="nil"/>
              <w:right w:val="single" w:sz="4" w:space="0" w:color="auto"/>
            </w:tcBorders>
          </w:tcPr>
          <w:p w14:paraId="7FB1A44C"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5CF9073F"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5897DDAB"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551FC488"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3EC38653" w14:textId="77777777" w:rsidR="00C8533A" w:rsidRPr="006B329A" w:rsidRDefault="00C8533A" w:rsidP="006B329A">
            <w:pPr>
              <w:pStyle w:val="TAC"/>
            </w:pPr>
            <w:r w:rsidRPr="006B329A">
              <w:t>2</w:t>
            </w:r>
          </w:p>
        </w:tc>
      </w:tr>
      <w:tr w:rsidR="00C8533A" w:rsidRPr="006B329A" w14:paraId="5B49A242"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4E20CEAA" w14:textId="77777777" w:rsidR="00C8533A" w:rsidRPr="006B329A" w:rsidRDefault="00C8533A" w:rsidP="006B329A">
            <w:pPr>
              <w:pStyle w:val="TAL"/>
            </w:pPr>
            <w:r w:rsidRPr="006B329A">
              <w:t>Round Trip Delay</w:t>
            </w:r>
          </w:p>
        </w:tc>
        <w:tc>
          <w:tcPr>
            <w:tcW w:w="1417" w:type="dxa"/>
            <w:tcBorders>
              <w:top w:val="nil"/>
              <w:left w:val="single" w:sz="4" w:space="0" w:color="auto"/>
              <w:bottom w:val="single" w:sz="4" w:space="0" w:color="auto"/>
              <w:right w:val="single" w:sz="4" w:space="0" w:color="auto"/>
            </w:tcBorders>
          </w:tcPr>
          <w:p w14:paraId="5BA51E5B" w14:textId="77777777" w:rsidR="00C8533A" w:rsidRPr="006B329A" w:rsidRDefault="00C8533A" w:rsidP="006B329A">
            <w:pPr>
              <w:pStyle w:val="TAL"/>
            </w:pPr>
            <w:r w:rsidRPr="006B329A">
              <w:t>9.3.56</w:t>
            </w:r>
          </w:p>
        </w:tc>
        <w:tc>
          <w:tcPr>
            <w:tcW w:w="1418" w:type="dxa"/>
            <w:tcBorders>
              <w:top w:val="nil"/>
              <w:left w:val="single" w:sz="4" w:space="0" w:color="auto"/>
              <w:bottom w:val="single" w:sz="4" w:space="0" w:color="auto"/>
              <w:right w:val="single" w:sz="4" w:space="0" w:color="auto"/>
            </w:tcBorders>
          </w:tcPr>
          <w:p w14:paraId="688A77A7"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231D1F68"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2F4A952D" w14:textId="77777777" w:rsidR="00C8533A" w:rsidRPr="006B329A" w:rsidRDefault="00C8533A" w:rsidP="006B329A">
            <w:pPr>
              <w:pStyle w:val="TAC"/>
            </w:pPr>
            <w:r w:rsidRPr="006B329A">
              <w:t>2</w:t>
            </w:r>
          </w:p>
        </w:tc>
      </w:tr>
    </w:tbl>
    <w:p w14:paraId="32E29FAF" w14:textId="77777777" w:rsidR="00C8533A" w:rsidRPr="006B329A" w:rsidRDefault="00C8533A" w:rsidP="006B329A"/>
    <w:p w14:paraId="3B14D105" w14:textId="77777777" w:rsidR="00C8533A" w:rsidRPr="006B329A" w:rsidRDefault="00C8533A" w:rsidP="006B329A">
      <w:pPr>
        <w:pStyle w:val="Heading3"/>
      </w:pPr>
      <w:bookmarkStart w:id="121" w:name="_Toc476910095"/>
      <w:r w:rsidRPr="006B329A">
        <w:t>8.4.25</w:t>
      </w:r>
      <w:r w:rsidRPr="006B329A">
        <w:tab/>
        <w:t>PRE-HANDOVER NOTIFICATION</w:t>
      </w:r>
      <w:bookmarkEnd w:id="121"/>
    </w:p>
    <w:p w14:paraId="28A37B7E" w14:textId="77777777" w:rsidR="00C8533A" w:rsidRPr="006B329A" w:rsidRDefault="00C8533A" w:rsidP="006B329A">
      <w:r w:rsidRPr="006B329A">
        <w:t>This message is sent by the BSC to the serving BTS to notify the BTS that an handover is going to be performed.</w:t>
      </w:r>
      <w:r w:rsidRPr="006B329A">
        <w:br/>
        <w:t>It is also sent by the BSC to the serving BTS if the announced handover has failed.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3367D7A4" w14:textId="77777777">
        <w:tblPrEx>
          <w:tblCellMar>
            <w:top w:w="0" w:type="dxa"/>
            <w:bottom w:w="0" w:type="dxa"/>
          </w:tblCellMar>
        </w:tblPrEx>
        <w:trPr>
          <w:jc w:val="center"/>
        </w:trPr>
        <w:tc>
          <w:tcPr>
            <w:tcW w:w="2977" w:type="dxa"/>
          </w:tcPr>
          <w:p w14:paraId="22C55FFA" w14:textId="77777777" w:rsidR="00C8533A" w:rsidRPr="006B329A" w:rsidRDefault="00C8533A" w:rsidP="006B329A">
            <w:pPr>
              <w:pStyle w:val="TAH"/>
            </w:pPr>
            <w:r w:rsidRPr="006B329A">
              <w:t>INFORMATION ELEMENT</w:t>
            </w:r>
          </w:p>
        </w:tc>
        <w:tc>
          <w:tcPr>
            <w:tcW w:w="1417" w:type="dxa"/>
          </w:tcPr>
          <w:p w14:paraId="08FFAD13" w14:textId="77777777" w:rsidR="00C8533A" w:rsidRPr="006B329A" w:rsidRDefault="00C8533A" w:rsidP="006B329A">
            <w:pPr>
              <w:pStyle w:val="TAH"/>
            </w:pPr>
            <w:r w:rsidRPr="006B329A">
              <w:t>REFERENCE</w:t>
            </w:r>
          </w:p>
        </w:tc>
        <w:tc>
          <w:tcPr>
            <w:tcW w:w="1418" w:type="dxa"/>
          </w:tcPr>
          <w:p w14:paraId="539F6EAB" w14:textId="77777777" w:rsidR="00C8533A" w:rsidRPr="006B329A" w:rsidRDefault="00C8533A" w:rsidP="006B329A">
            <w:pPr>
              <w:pStyle w:val="TAH"/>
            </w:pPr>
            <w:r w:rsidRPr="006B329A">
              <w:t>PRESENCE</w:t>
            </w:r>
          </w:p>
        </w:tc>
        <w:tc>
          <w:tcPr>
            <w:tcW w:w="992" w:type="dxa"/>
          </w:tcPr>
          <w:p w14:paraId="26657BE0" w14:textId="77777777" w:rsidR="00C8533A" w:rsidRPr="006B329A" w:rsidRDefault="00C8533A" w:rsidP="006B329A">
            <w:pPr>
              <w:pStyle w:val="TAH"/>
            </w:pPr>
            <w:r w:rsidRPr="006B329A">
              <w:t>FORMAT</w:t>
            </w:r>
          </w:p>
        </w:tc>
        <w:tc>
          <w:tcPr>
            <w:tcW w:w="992" w:type="dxa"/>
          </w:tcPr>
          <w:p w14:paraId="1E4E0D7B" w14:textId="77777777" w:rsidR="00C8533A" w:rsidRPr="006B329A" w:rsidRDefault="00C8533A" w:rsidP="006B329A">
            <w:pPr>
              <w:pStyle w:val="TAH"/>
            </w:pPr>
            <w:r w:rsidRPr="006B329A">
              <w:t>LENGTH</w:t>
            </w:r>
          </w:p>
        </w:tc>
      </w:tr>
      <w:tr w:rsidR="00C8533A" w:rsidRPr="006B329A" w14:paraId="70CFC1D3" w14:textId="77777777">
        <w:tblPrEx>
          <w:tblCellMar>
            <w:top w:w="0" w:type="dxa"/>
            <w:bottom w:w="0" w:type="dxa"/>
          </w:tblCellMar>
        </w:tblPrEx>
        <w:trPr>
          <w:jc w:val="center"/>
        </w:trPr>
        <w:tc>
          <w:tcPr>
            <w:tcW w:w="2977" w:type="dxa"/>
          </w:tcPr>
          <w:p w14:paraId="31C86BA5" w14:textId="77777777" w:rsidR="00C8533A" w:rsidRPr="006B329A" w:rsidRDefault="00C8533A" w:rsidP="006B329A">
            <w:pPr>
              <w:pStyle w:val="TAL"/>
            </w:pPr>
            <w:r w:rsidRPr="006B329A">
              <w:t>Message discriminator</w:t>
            </w:r>
          </w:p>
        </w:tc>
        <w:tc>
          <w:tcPr>
            <w:tcW w:w="1417" w:type="dxa"/>
          </w:tcPr>
          <w:p w14:paraId="70D67434" w14:textId="77777777" w:rsidR="00C8533A" w:rsidRPr="006B329A" w:rsidRDefault="00C8533A" w:rsidP="006B329A">
            <w:pPr>
              <w:pStyle w:val="TAL"/>
            </w:pPr>
            <w:r w:rsidRPr="006B329A">
              <w:t>9.1</w:t>
            </w:r>
          </w:p>
        </w:tc>
        <w:tc>
          <w:tcPr>
            <w:tcW w:w="1418" w:type="dxa"/>
          </w:tcPr>
          <w:p w14:paraId="6E34D1DE" w14:textId="77777777" w:rsidR="00C8533A" w:rsidRPr="006B329A" w:rsidRDefault="00C8533A" w:rsidP="006B329A">
            <w:pPr>
              <w:pStyle w:val="TAC"/>
            </w:pPr>
            <w:r w:rsidRPr="006B329A">
              <w:t>M</w:t>
            </w:r>
          </w:p>
        </w:tc>
        <w:tc>
          <w:tcPr>
            <w:tcW w:w="992" w:type="dxa"/>
          </w:tcPr>
          <w:p w14:paraId="7B642FE6" w14:textId="77777777" w:rsidR="00C8533A" w:rsidRPr="006B329A" w:rsidRDefault="00C8533A" w:rsidP="006B329A">
            <w:pPr>
              <w:pStyle w:val="TAC"/>
            </w:pPr>
            <w:r w:rsidRPr="006B329A">
              <w:t>V</w:t>
            </w:r>
          </w:p>
        </w:tc>
        <w:tc>
          <w:tcPr>
            <w:tcW w:w="992" w:type="dxa"/>
          </w:tcPr>
          <w:p w14:paraId="4D8E8D4E" w14:textId="77777777" w:rsidR="00C8533A" w:rsidRPr="006B329A" w:rsidRDefault="00C8533A" w:rsidP="006B329A">
            <w:pPr>
              <w:pStyle w:val="TAC"/>
            </w:pPr>
            <w:r w:rsidRPr="006B329A">
              <w:t>1</w:t>
            </w:r>
          </w:p>
        </w:tc>
      </w:tr>
      <w:tr w:rsidR="00C8533A" w:rsidRPr="006B329A" w14:paraId="1CE97511" w14:textId="77777777">
        <w:tblPrEx>
          <w:tblCellMar>
            <w:top w:w="0" w:type="dxa"/>
            <w:bottom w:w="0" w:type="dxa"/>
          </w:tblCellMar>
        </w:tblPrEx>
        <w:trPr>
          <w:jc w:val="center"/>
        </w:trPr>
        <w:tc>
          <w:tcPr>
            <w:tcW w:w="2977" w:type="dxa"/>
          </w:tcPr>
          <w:p w14:paraId="6D4BA958" w14:textId="77777777" w:rsidR="00C8533A" w:rsidRPr="006B329A" w:rsidRDefault="00C8533A" w:rsidP="006B329A">
            <w:pPr>
              <w:pStyle w:val="TAL"/>
            </w:pPr>
            <w:r w:rsidRPr="006B329A">
              <w:t>Message type</w:t>
            </w:r>
          </w:p>
        </w:tc>
        <w:tc>
          <w:tcPr>
            <w:tcW w:w="1417" w:type="dxa"/>
          </w:tcPr>
          <w:p w14:paraId="0AAC922D" w14:textId="77777777" w:rsidR="00C8533A" w:rsidRPr="006B329A" w:rsidRDefault="00C8533A" w:rsidP="006B329A">
            <w:pPr>
              <w:pStyle w:val="TAL"/>
            </w:pPr>
            <w:r w:rsidRPr="006B329A">
              <w:t>9.2</w:t>
            </w:r>
          </w:p>
        </w:tc>
        <w:tc>
          <w:tcPr>
            <w:tcW w:w="1418" w:type="dxa"/>
          </w:tcPr>
          <w:p w14:paraId="19708FE8" w14:textId="77777777" w:rsidR="00C8533A" w:rsidRPr="006B329A" w:rsidRDefault="00C8533A" w:rsidP="006B329A">
            <w:pPr>
              <w:pStyle w:val="TAC"/>
            </w:pPr>
            <w:r w:rsidRPr="006B329A">
              <w:t>M</w:t>
            </w:r>
          </w:p>
        </w:tc>
        <w:tc>
          <w:tcPr>
            <w:tcW w:w="992" w:type="dxa"/>
          </w:tcPr>
          <w:p w14:paraId="0E4D7CAB" w14:textId="77777777" w:rsidR="00C8533A" w:rsidRPr="006B329A" w:rsidRDefault="00C8533A" w:rsidP="006B329A">
            <w:pPr>
              <w:pStyle w:val="TAC"/>
            </w:pPr>
            <w:r w:rsidRPr="006B329A">
              <w:t>V</w:t>
            </w:r>
          </w:p>
        </w:tc>
        <w:tc>
          <w:tcPr>
            <w:tcW w:w="992" w:type="dxa"/>
          </w:tcPr>
          <w:p w14:paraId="4DB4673D" w14:textId="77777777" w:rsidR="00C8533A" w:rsidRPr="006B329A" w:rsidRDefault="00C8533A" w:rsidP="006B329A">
            <w:pPr>
              <w:pStyle w:val="TAC"/>
            </w:pPr>
            <w:r w:rsidRPr="006B329A">
              <w:t>1</w:t>
            </w:r>
          </w:p>
        </w:tc>
      </w:tr>
      <w:tr w:rsidR="00C8533A" w:rsidRPr="006B329A" w14:paraId="18FB2231" w14:textId="77777777">
        <w:tblPrEx>
          <w:tblCellMar>
            <w:top w:w="0" w:type="dxa"/>
            <w:bottom w:w="0" w:type="dxa"/>
          </w:tblCellMar>
        </w:tblPrEx>
        <w:trPr>
          <w:jc w:val="center"/>
        </w:trPr>
        <w:tc>
          <w:tcPr>
            <w:tcW w:w="2977" w:type="dxa"/>
          </w:tcPr>
          <w:p w14:paraId="433CC1DA" w14:textId="77777777" w:rsidR="00C8533A" w:rsidRPr="006B329A" w:rsidRDefault="00C8533A" w:rsidP="006B329A">
            <w:pPr>
              <w:pStyle w:val="TAL"/>
            </w:pPr>
            <w:r w:rsidRPr="006B329A">
              <w:t>Channel number</w:t>
            </w:r>
          </w:p>
        </w:tc>
        <w:tc>
          <w:tcPr>
            <w:tcW w:w="1417" w:type="dxa"/>
          </w:tcPr>
          <w:p w14:paraId="0CE59646" w14:textId="77777777" w:rsidR="00C8533A" w:rsidRPr="006B329A" w:rsidRDefault="00C8533A" w:rsidP="006B329A">
            <w:pPr>
              <w:pStyle w:val="TAL"/>
            </w:pPr>
            <w:r w:rsidRPr="006B329A">
              <w:t>9.3.1</w:t>
            </w:r>
          </w:p>
        </w:tc>
        <w:tc>
          <w:tcPr>
            <w:tcW w:w="1418" w:type="dxa"/>
          </w:tcPr>
          <w:p w14:paraId="5EC2B93E" w14:textId="77777777" w:rsidR="00C8533A" w:rsidRPr="006B329A" w:rsidRDefault="00C8533A" w:rsidP="006B329A">
            <w:pPr>
              <w:pStyle w:val="TAC"/>
            </w:pPr>
            <w:r w:rsidRPr="006B329A">
              <w:t>M</w:t>
            </w:r>
          </w:p>
        </w:tc>
        <w:tc>
          <w:tcPr>
            <w:tcW w:w="992" w:type="dxa"/>
          </w:tcPr>
          <w:p w14:paraId="6F497A1B" w14:textId="77777777" w:rsidR="00C8533A" w:rsidRPr="006B329A" w:rsidRDefault="00C8533A" w:rsidP="006B329A">
            <w:pPr>
              <w:pStyle w:val="TAC"/>
            </w:pPr>
            <w:r w:rsidRPr="006B329A">
              <w:t>TV</w:t>
            </w:r>
          </w:p>
        </w:tc>
        <w:tc>
          <w:tcPr>
            <w:tcW w:w="992" w:type="dxa"/>
          </w:tcPr>
          <w:p w14:paraId="70DE3DF0" w14:textId="77777777" w:rsidR="00C8533A" w:rsidRPr="006B329A" w:rsidRDefault="00C8533A" w:rsidP="006B329A">
            <w:pPr>
              <w:pStyle w:val="TAC"/>
            </w:pPr>
            <w:r w:rsidRPr="006B329A">
              <w:t>2</w:t>
            </w:r>
          </w:p>
        </w:tc>
      </w:tr>
      <w:tr w:rsidR="00C8533A" w:rsidRPr="006B329A" w14:paraId="038F5909" w14:textId="77777777">
        <w:tblPrEx>
          <w:tblCellMar>
            <w:top w:w="0" w:type="dxa"/>
            <w:bottom w:w="0" w:type="dxa"/>
          </w:tblCellMar>
        </w:tblPrEx>
        <w:trPr>
          <w:jc w:val="center"/>
        </w:trPr>
        <w:tc>
          <w:tcPr>
            <w:tcW w:w="2977" w:type="dxa"/>
          </w:tcPr>
          <w:p w14:paraId="755B6AF8" w14:textId="77777777" w:rsidR="00C8533A" w:rsidRPr="006B329A" w:rsidRDefault="00C8533A" w:rsidP="006B329A">
            <w:pPr>
              <w:pStyle w:val="TAL"/>
            </w:pPr>
            <w:r w:rsidRPr="006B329A">
              <w:t>MultiRateControl</w:t>
            </w:r>
          </w:p>
        </w:tc>
        <w:tc>
          <w:tcPr>
            <w:tcW w:w="1417" w:type="dxa"/>
          </w:tcPr>
          <w:p w14:paraId="4F239CA3" w14:textId="77777777" w:rsidR="00C8533A" w:rsidRPr="006B329A" w:rsidRDefault="00C8533A" w:rsidP="006B329A">
            <w:pPr>
              <w:pStyle w:val="TAL"/>
            </w:pPr>
            <w:r w:rsidRPr="006B329A">
              <w:t>9.3.53</w:t>
            </w:r>
          </w:p>
        </w:tc>
        <w:tc>
          <w:tcPr>
            <w:tcW w:w="1418" w:type="dxa"/>
          </w:tcPr>
          <w:p w14:paraId="243CEC76" w14:textId="77777777" w:rsidR="00C8533A" w:rsidRPr="006B329A" w:rsidRDefault="00C8533A" w:rsidP="006B329A">
            <w:pPr>
              <w:pStyle w:val="TAC"/>
            </w:pPr>
            <w:r w:rsidRPr="006B329A">
              <w:t>M</w:t>
            </w:r>
          </w:p>
        </w:tc>
        <w:tc>
          <w:tcPr>
            <w:tcW w:w="992" w:type="dxa"/>
          </w:tcPr>
          <w:p w14:paraId="50483D23" w14:textId="77777777" w:rsidR="00C8533A" w:rsidRPr="006B329A" w:rsidRDefault="00C8533A" w:rsidP="006B329A">
            <w:pPr>
              <w:pStyle w:val="TAC"/>
            </w:pPr>
            <w:r w:rsidRPr="006B329A">
              <w:t>TV</w:t>
            </w:r>
          </w:p>
        </w:tc>
        <w:tc>
          <w:tcPr>
            <w:tcW w:w="992" w:type="dxa"/>
          </w:tcPr>
          <w:p w14:paraId="7E5E527C" w14:textId="77777777" w:rsidR="00C8533A" w:rsidRPr="006B329A" w:rsidRDefault="00C8533A" w:rsidP="006B329A">
            <w:pPr>
              <w:pStyle w:val="TAC"/>
              <w:rPr>
                <w:lang w:val="fr-FR"/>
              </w:rPr>
            </w:pPr>
            <w:r w:rsidRPr="006B329A">
              <w:rPr>
                <w:lang w:val="fr-FR"/>
              </w:rPr>
              <w:t>2</w:t>
            </w:r>
          </w:p>
        </w:tc>
      </w:tr>
      <w:tr w:rsidR="00C8533A" w:rsidRPr="006B329A" w14:paraId="16BD08AE" w14:textId="77777777">
        <w:tblPrEx>
          <w:tblCellMar>
            <w:top w:w="0" w:type="dxa"/>
            <w:bottom w:w="0" w:type="dxa"/>
          </w:tblCellMar>
        </w:tblPrEx>
        <w:trPr>
          <w:jc w:val="center"/>
        </w:trPr>
        <w:tc>
          <w:tcPr>
            <w:tcW w:w="2977" w:type="dxa"/>
          </w:tcPr>
          <w:p w14:paraId="2D5756A8" w14:textId="77777777" w:rsidR="00C8533A" w:rsidRPr="006B329A" w:rsidRDefault="00C8533A" w:rsidP="006B329A">
            <w:pPr>
              <w:pStyle w:val="TAL"/>
              <w:rPr>
                <w:lang w:val="fr-FR"/>
              </w:rPr>
            </w:pPr>
            <w:r w:rsidRPr="006B329A">
              <w:rPr>
                <w:lang w:val="fr-FR"/>
              </w:rPr>
              <w:t>Codec Configuration</w:t>
            </w:r>
          </w:p>
        </w:tc>
        <w:tc>
          <w:tcPr>
            <w:tcW w:w="1417" w:type="dxa"/>
          </w:tcPr>
          <w:p w14:paraId="0AA44134" w14:textId="77777777" w:rsidR="00C8533A" w:rsidRPr="006B329A" w:rsidRDefault="00C8533A" w:rsidP="006B329A">
            <w:pPr>
              <w:pStyle w:val="TAL"/>
              <w:rPr>
                <w:lang w:val="fr-FR"/>
              </w:rPr>
            </w:pPr>
            <w:r w:rsidRPr="006B329A">
              <w:rPr>
                <w:lang w:val="fr-FR"/>
              </w:rPr>
              <w:t>9.3.55</w:t>
            </w:r>
          </w:p>
        </w:tc>
        <w:tc>
          <w:tcPr>
            <w:tcW w:w="1418" w:type="dxa"/>
          </w:tcPr>
          <w:p w14:paraId="5A661705" w14:textId="77777777" w:rsidR="00C8533A" w:rsidRPr="006B329A" w:rsidRDefault="00C8533A" w:rsidP="006B329A">
            <w:pPr>
              <w:pStyle w:val="TAC"/>
              <w:rPr>
                <w:lang w:val="fr-FR"/>
              </w:rPr>
            </w:pPr>
            <w:r w:rsidRPr="006B329A">
              <w:rPr>
                <w:lang w:val="fr-FR"/>
              </w:rPr>
              <w:t>M</w:t>
            </w:r>
          </w:p>
        </w:tc>
        <w:tc>
          <w:tcPr>
            <w:tcW w:w="992" w:type="dxa"/>
          </w:tcPr>
          <w:p w14:paraId="198DFE53" w14:textId="77777777" w:rsidR="00C8533A" w:rsidRPr="006B329A" w:rsidRDefault="00C8533A" w:rsidP="006B329A">
            <w:pPr>
              <w:pStyle w:val="TAC"/>
              <w:rPr>
                <w:lang w:val="fr-FR"/>
              </w:rPr>
            </w:pPr>
            <w:r w:rsidRPr="006B329A">
              <w:rPr>
                <w:lang w:val="fr-FR"/>
              </w:rPr>
              <w:t>TLV</w:t>
            </w:r>
          </w:p>
        </w:tc>
        <w:tc>
          <w:tcPr>
            <w:tcW w:w="992" w:type="dxa"/>
          </w:tcPr>
          <w:p w14:paraId="77627204" w14:textId="77777777" w:rsidR="00C8533A" w:rsidRPr="006B329A" w:rsidRDefault="00C8533A" w:rsidP="006B329A">
            <w:pPr>
              <w:pStyle w:val="TAC"/>
              <w:rPr>
                <w:lang w:val="fr-FR"/>
              </w:rPr>
            </w:pPr>
            <w:r w:rsidRPr="006B329A">
              <w:rPr>
                <w:lang w:val="fr-FR"/>
              </w:rPr>
              <w:t>&gt;=3</w:t>
            </w:r>
          </w:p>
        </w:tc>
      </w:tr>
      <w:tr w:rsidR="00C8533A" w:rsidRPr="006B329A" w14:paraId="0B5C5439" w14:textId="77777777">
        <w:tblPrEx>
          <w:tblCellMar>
            <w:top w:w="0" w:type="dxa"/>
            <w:bottom w:w="0" w:type="dxa"/>
          </w:tblCellMar>
        </w:tblPrEx>
        <w:trPr>
          <w:jc w:val="center"/>
        </w:trPr>
        <w:tc>
          <w:tcPr>
            <w:tcW w:w="2977" w:type="dxa"/>
          </w:tcPr>
          <w:p w14:paraId="6D02AD30" w14:textId="77777777" w:rsidR="00C8533A" w:rsidRPr="006B329A" w:rsidRDefault="00C8533A" w:rsidP="006B329A">
            <w:pPr>
              <w:pStyle w:val="TAL"/>
            </w:pPr>
            <w:r w:rsidRPr="006B329A">
              <w:t>TFO transparent container</w:t>
            </w:r>
          </w:p>
        </w:tc>
        <w:tc>
          <w:tcPr>
            <w:tcW w:w="1417" w:type="dxa"/>
          </w:tcPr>
          <w:p w14:paraId="1ABAEA33" w14:textId="77777777" w:rsidR="00C8533A" w:rsidRPr="006B329A" w:rsidRDefault="00C8533A" w:rsidP="006B329A">
            <w:pPr>
              <w:pStyle w:val="TAL"/>
            </w:pPr>
            <w:r w:rsidRPr="006B329A">
              <w:t>9.3.59</w:t>
            </w:r>
          </w:p>
        </w:tc>
        <w:tc>
          <w:tcPr>
            <w:tcW w:w="1418" w:type="dxa"/>
          </w:tcPr>
          <w:p w14:paraId="0FB75F67" w14:textId="77777777" w:rsidR="00C8533A" w:rsidRPr="006B329A" w:rsidRDefault="00C8533A" w:rsidP="006B329A">
            <w:pPr>
              <w:pStyle w:val="TAC"/>
            </w:pPr>
            <w:r w:rsidRPr="006B329A">
              <w:t>O 4)</w:t>
            </w:r>
          </w:p>
        </w:tc>
        <w:tc>
          <w:tcPr>
            <w:tcW w:w="992" w:type="dxa"/>
          </w:tcPr>
          <w:p w14:paraId="08D3A0BA" w14:textId="77777777" w:rsidR="00C8533A" w:rsidRPr="006B329A" w:rsidRDefault="00C8533A" w:rsidP="006B329A">
            <w:pPr>
              <w:pStyle w:val="TAC"/>
            </w:pPr>
            <w:r w:rsidRPr="006B329A">
              <w:t>TLV</w:t>
            </w:r>
          </w:p>
        </w:tc>
        <w:tc>
          <w:tcPr>
            <w:tcW w:w="992" w:type="dxa"/>
          </w:tcPr>
          <w:p w14:paraId="39C9BCCA" w14:textId="77777777" w:rsidR="00C8533A" w:rsidRPr="006B329A" w:rsidRDefault="00C8533A" w:rsidP="006B329A">
            <w:pPr>
              <w:pStyle w:val="TAC"/>
            </w:pPr>
            <w:r w:rsidRPr="006B329A">
              <w:t>&gt;=3</w:t>
            </w:r>
          </w:p>
        </w:tc>
      </w:tr>
    </w:tbl>
    <w:p w14:paraId="7017C314" w14:textId="77777777" w:rsidR="00C8533A" w:rsidRPr="006B329A" w:rsidRDefault="00C8533A" w:rsidP="006B329A">
      <w:pPr>
        <w:rPr>
          <w:lang w:val="fr-FR"/>
        </w:rPr>
      </w:pPr>
    </w:p>
    <w:p w14:paraId="5AA3D531" w14:textId="77777777" w:rsidR="00C8533A" w:rsidRPr="006B329A" w:rsidRDefault="00C8533A" w:rsidP="006B329A">
      <w:pPr>
        <w:pStyle w:val="Heading3"/>
        <w:rPr>
          <w:lang w:val="fr-FR"/>
        </w:rPr>
      </w:pPr>
      <w:bookmarkStart w:id="122" w:name="_Toc476910096"/>
      <w:r w:rsidRPr="006B329A">
        <w:rPr>
          <w:lang w:val="fr-FR"/>
        </w:rPr>
        <w:t>8.4.26</w:t>
      </w:r>
      <w:r w:rsidRPr="006B329A">
        <w:rPr>
          <w:lang w:val="fr-FR"/>
        </w:rPr>
        <w:tab/>
        <w:t>MULTIRATE CODEC MODIFICATION REQUEST</w:t>
      </w:r>
      <w:bookmarkEnd w:id="122"/>
    </w:p>
    <w:p w14:paraId="5A36AD9D" w14:textId="77777777" w:rsidR="00C8533A" w:rsidRPr="006B329A" w:rsidRDefault="00C8533A" w:rsidP="006B329A">
      <w:r w:rsidRPr="006B329A">
        <w:t>This message is sent by the BSC to the BTS to request and authorise the BTS to change the Multi-Rate codec configuration using inband signalling message exchange.</w:t>
      </w:r>
    </w:p>
    <w:p w14:paraId="7EAF40B0" w14:textId="77777777" w:rsidR="00C8533A" w:rsidRPr="006B329A" w:rsidRDefault="00C8533A" w:rsidP="006B329A">
      <w:r w:rsidRPr="006B329A">
        <w:t>It is also sent by the BTS to the BSC, in the case where the TC or the BTS runs the TFO algorithm, and the BSC is responsible for changing the codec configuration. In this case, it is not acknowledged by the BSC.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4256D48C" w14:textId="77777777">
        <w:tblPrEx>
          <w:tblCellMar>
            <w:top w:w="0" w:type="dxa"/>
            <w:bottom w:w="0" w:type="dxa"/>
          </w:tblCellMar>
        </w:tblPrEx>
        <w:trPr>
          <w:jc w:val="center"/>
        </w:trPr>
        <w:tc>
          <w:tcPr>
            <w:tcW w:w="2977" w:type="dxa"/>
            <w:tcBorders>
              <w:bottom w:val="nil"/>
            </w:tcBorders>
          </w:tcPr>
          <w:p w14:paraId="2451AC48" w14:textId="77777777" w:rsidR="00C8533A" w:rsidRPr="006B329A" w:rsidRDefault="00C8533A" w:rsidP="006B329A">
            <w:pPr>
              <w:pStyle w:val="TAH"/>
            </w:pPr>
            <w:r w:rsidRPr="006B329A">
              <w:t>INFORMATION ELEMENT</w:t>
            </w:r>
          </w:p>
        </w:tc>
        <w:tc>
          <w:tcPr>
            <w:tcW w:w="1417" w:type="dxa"/>
            <w:tcBorders>
              <w:bottom w:val="nil"/>
            </w:tcBorders>
          </w:tcPr>
          <w:p w14:paraId="6C4B01DF" w14:textId="77777777" w:rsidR="00C8533A" w:rsidRPr="006B329A" w:rsidRDefault="00C8533A" w:rsidP="006B329A">
            <w:pPr>
              <w:pStyle w:val="TAH"/>
            </w:pPr>
            <w:r w:rsidRPr="006B329A">
              <w:t>REFERENCE</w:t>
            </w:r>
          </w:p>
        </w:tc>
        <w:tc>
          <w:tcPr>
            <w:tcW w:w="1418" w:type="dxa"/>
            <w:tcBorders>
              <w:bottom w:val="nil"/>
            </w:tcBorders>
          </w:tcPr>
          <w:p w14:paraId="1493BF4D" w14:textId="77777777" w:rsidR="00C8533A" w:rsidRPr="006B329A" w:rsidRDefault="00C8533A" w:rsidP="006B329A">
            <w:pPr>
              <w:pStyle w:val="TAH"/>
            </w:pPr>
            <w:r w:rsidRPr="006B329A">
              <w:t>PRESENCE</w:t>
            </w:r>
          </w:p>
        </w:tc>
        <w:tc>
          <w:tcPr>
            <w:tcW w:w="992" w:type="dxa"/>
            <w:tcBorders>
              <w:bottom w:val="nil"/>
            </w:tcBorders>
          </w:tcPr>
          <w:p w14:paraId="031EA70C" w14:textId="77777777" w:rsidR="00C8533A" w:rsidRPr="006B329A" w:rsidRDefault="00C8533A" w:rsidP="006B329A">
            <w:pPr>
              <w:pStyle w:val="TAH"/>
            </w:pPr>
            <w:r w:rsidRPr="006B329A">
              <w:t>FORMAT</w:t>
            </w:r>
          </w:p>
        </w:tc>
        <w:tc>
          <w:tcPr>
            <w:tcW w:w="992" w:type="dxa"/>
            <w:tcBorders>
              <w:bottom w:val="nil"/>
            </w:tcBorders>
          </w:tcPr>
          <w:p w14:paraId="49FB2211" w14:textId="77777777" w:rsidR="00C8533A" w:rsidRPr="006B329A" w:rsidRDefault="00C8533A" w:rsidP="006B329A">
            <w:pPr>
              <w:pStyle w:val="TAH"/>
            </w:pPr>
            <w:r w:rsidRPr="006B329A">
              <w:t>LENGTH</w:t>
            </w:r>
          </w:p>
        </w:tc>
      </w:tr>
      <w:tr w:rsidR="00C8533A" w:rsidRPr="006B329A" w14:paraId="233AEF3D" w14:textId="77777777">
        <w:tblPrEx>
          <w:tblCellMar>
            <w:top w:w="0" w:type="dxa"/>
            <w:bottom w:w="0" w:type="dxa"/>
          </w:tblCellMar>
        </w:tblPrEx>
        <w:trPr>
          <w:jc w:val="center"/>
        </w:trPr>
        <w:tc>
          <w:tcPr>
            <w:tcW w:w="2977" w:type="dxa"/>
            <w:tcBorders>
              <w:bottom w:val="nil"/>
              <w:right w:val="single" w:sz="4" w:space="0" w:color="auto"/>
            </w:tcBorders>
          </w:tcPr>
          <w:p w14:paraId="1824DEB2"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5980125A"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214CEFAC"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1F935F52" w14:textId="77777777" w:rsidR="00C8533A" w:rsidRPr="006B329A" w:rsidRDefault="00C8533A" w:rsidP="006B329A">
            <w:pPr>
              <w:pStyle w:val="TAC"/>
            </w:pPr>
            <w:r w:rsidRPr="006B329A">
              <w:t>V</w:t>
            </w:r>
          </w:p>
        </w:tc>
        <w:tc>
          <w:tcPr>
            <w:tcW w:w="992" w:type="dxa"/>
            <w:tcBorders>
              <w:left w:val="single" w:sz="4" w:space="0" w:color="auto"/>
              <w:bottom w:val="nil"/>
            </w:tcBorders>
          </w:tcPr>
          <w:p w14:paraId="73BC8B5A" w14:textId="77777777" w:rsidR="00C8533A" w:rsidRPr="006B329A" w:rsidRDefault="00C8533A" w:rsidP="006B329A">
            <w:pPr>
              <w:pStyle w:val="TAC"/>
            </w:pPr>
            <w:r w:rsidRPr="006B329A">
              <w:t>1</w:t>
            </w:r>
          </w:p>
        </w:tc>
      </w:tr>
      <w:tr w:rsidR="00C8533A" w:rsidRPr="006B329A" w14:paraId="7FD82D6A" w14:textId="77777777">
        <w:tblPrEx>
          <w:tblCellMar>
            <w:top w:w="0" w:type="dxa"/>
            <w:bottom w:w="0" w:type="dxa"/>
          </w:tblCellMar>
        </w:tblPrEx>
        <w:trPr>
          <w:jc w:val="center"/>
        </w:trPr>
        <w:tc>
          <w:tcPr>
            <w:tcW w:w="2977" w:type="dxa"/>
            <w:tcBorders>
              <w:top w:val="nil"/>
              <w:bottom w:val="nil"/>
              <w:right w:val="single" w:sz="4" w:space="0" w:color="auto"/>
            </w:tcBorders>
          </w:tcPr>
          <w:p w14:paraId="26F8AE3C"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2D40FAAE"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30DDB89B"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4FFF284"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2A07947C" w14:textId="77777777" w:rsidR="00C8533A" w:rsidRPr="006B329A" w:rsidRDefault="00C8533A" w:rsidP="006B329A">
            <w:pPr>
              <w:pStyle w:val="TAC"/>
            </w:pPr>
            <w:r w:rsidRPr="006B329A">
              <w:t>1</w:t>
            </w:r>
          </w:p>
        </w:tc>
      </w:tr>
      <w:tr w:rsidR="00C8533A" w:rsidRPr="006B329A" w14:paraId="12ED7C83" w14:textId="77777777">
        <w:tblPrEx>
          <w:tblCellMar>
            <w:top w:w="0" w:type="dxa"/>
            <w:bottom w:w="0" w:type="dxa"/>
          </w:tblCellMar>
        </w:tblPrEx>
        <w:trPr>
          <w:jc w:val="center"/>
        </w:trPr>
        <w:tc>
          <w:tcPr>
            <w:tcW w:w="2977" w:type="dxa"/>
            <w:tcBorders>
              <w:top w:val="nil"/>
              <w:bottom w:val="nil"/>
              <w:right w:val="single" w:sz="4" w:space="0" w:color="auto"/>
            </w:tcBorders>
          </w:tcPr>
          <w:p w14:paraId="23532994"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486EE629"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6180931A"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C982EFA"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154F0131" w14:textId="77777777" w:rsidR="00C8533A" w:rsidRPr="006B329A" w:rsidRDefault="00C8533A" w:rsidP="006B329A">
            <w:pPr>
              <w:pStyle w:val="TAC"/>
              <w:rPr>
                <w:lang w:val="fr-FR"/>
              </w:rPr>
            </w:pPr>
            <w:r w:rsidRPr="006B329A">
              <w:rPr>
                <w:lang w:val="fr-FR"/>
              </w:rPr>
              <w:t>2</w:t>
            </w:r>
          </w:p>
        </w:tc>
      </w:tr>
      <w:tr w:rsidR="00C8533A" w:rsidRPr="006B329A" w14:paraId="5711449C"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3BCE5A8C" w14:textId="77777777" w:rsidR="00C8533A" w:rsidRPr="006B329A" w:rsidRDefault="00C8533A" w:rsidP="006B329A">
            <w:pPr>
              <w:pStyle w:val="TAL"/>
              <w:rPr>
                <w:lang w:val="fr-FR"/>
              </w:rPr>
            </w:pPr>
            <w:r w:rsidRPr="006B329A">
              <w:rPr>
                <w:lang w:val="fr-FR"/>
              </w:rPr>
              <w:t>MultiRate Configuration</w:t>
            </w:r>
          </w:p>
        </w:tc>
        <w:tc>
          <w:tcPr>
            <w:tcW w:w="1417" w:type="dxa"/>
            <w:tcBorders>
              <w:top w:val="nil"/>
              <w:left w:val="single" w:sz="4" w:space="0" w:color="auto"/>
              <w:bottom w:val="single" w:sz="4" w:space="0" w:color="auto"/>
              <w:right w:val="single" w:sz="4" w:space="0" w:color="auto"/>
            </w:tcBorders>
          </w:tcPr>
          <w:p w14:paraId="76748619" w14:textId="77777777" w:rsidR="00C8533A" w:rsidRPr="006B329A" w:rsidRDefault="00C8533A" w:rsidP="006B329A">
            <w:pPr>
              <w:pStyle w:val="TAL"/>
              <w:rPr>
                <w:lang w:val="fr-FR"/>
              </w:rPr>
            </w:pPr>
            <w:r w:rsidRPr="006B329A">
              <w:rPr>
                <w:lang w:val="fr-FR"/>
              </w:rPr>
              <w:t>9.3.52</w:t>
            </w:r>
          </w:p>
        </w:tc>
        <w:tc>
          <w:tcPr>
            <w:tcW w:w="1418" w:type="dxa"/>
            <w:tcBorders>
              <w:top w:val="nil"/>
              <w:left w:val="single" w:sz="4" w:space="0" w:color="auto"/>
              <w:bottom w:val="single" w:sz="4" w:space="0" w:color="auto"/>
              <w:right w:val="single" w:sz="4" w:space="0" w:color="auto"/>
            </w:tcBorders>
          </w:tcPr>
          <w:p w14:paraId="6F4953BB" w14:textId="77777777" w:rsidR="00C8533A" w:rsidRPr="006B329A" w:rsidRDefault="00C8533A" w:rsidP="006B329A">
            <w:pPr>
              <w:pStyle w:val="TAC"/>
              <w:rPr>
                <w:lang w:val="fr-FR"/>
              </w:rPr>
            </w:pPr>
            <w:r w:rsidRPr="006B329A">
              <w:rPr>
                <w:lang w:val="fr-FR"/>
              </w:rPr>
              <w:t>O 1)</w:t>
            </w:r>
          </w:p>
        </w:tc>
        <w:tc>
          <w:tcPr>
            <w:tcW w:w="992" w:type="dxa"/>
            <w:tcBorders>
              <w:top w:val="nil"/>
              <w:left w:val="single" w:sz="4" w:space="0" w:color="auto"/>
              <w:bottom w:val="single" w:sz="4" w:space="0" w:color="auto"/>
              <w:right w:val="single" w:sz="4" w:space="0" w:color="auto"/>
            </w:tcBorders>
          </w:tcPr>
          <w:p w14:paraId="6B1E2770"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7EDBF349" w14:textId="77777777" w:rsidR="00C8533A" w:rsidRPr="006B329A" w:rsidRDefault="00C8533A" w:rsidP="006B329A">
            <w:pPr>
              <w:pStyle w:val="TAC"/>
            </w:pPr>
            <w:r w:rsidRPr="006B329A">
              <w:t>&gt;=4</w:t>
            </w:r>
          </w:p>
        </w:tc>
      </w:tr>
    </w:tbl>
    <w:p w14:paraId="4C81EFB6" w14:textId="77777777" w:rsidR="00C8533A" w:rsidRPr="006B329A" w:rsidRDefault="00C8533A" w:rsidP="006B329A"/>
    <w:p w14:paraId="2FD5E732" w14:textId="77777777" w:rsidR="00C8533A" w:rsidRPr="006B329A" w:rsidRDefault="00C8533A" w:rsidP="006B329A">
      <w:pPr>
        <w:pStyle w:val="NO"/>
        <w:ind w:left="1138" w:hanging="850"/>
      </w:pPr>
      <w:r w:rsidRPr="006B329A">
        <w:t>1)</w:t>
      </w:r>
      <w:r w:rsidRPr="006B329A">
        <w:tab/>
        <w:t>Not included if the BTS can solve the codec mismatch for TFO establisment</w:t>
      </w:r>
    </w:p>
    <w:p w14:paraId="3C1326FB" w14:textId="77777777" w:rsidR="00C8533A" w:rsidRPr="006B329A" w:rsidRDefault="00C8533A" w:rsidP="006B329A">
      <w:pPr>
        <w:pStyle w:val="Heading3"/>
      </w:pPr>
      <w:bookmarkStart w:id="123" w:name="_Toc476910097"/>
      <w:r w:rsidRPr="006B329A">
        <w:t>8.4.27</w:t>
      </w:r>
      <w:r w:rsidRPr="006B329A">
        <w:tab/>
        <w:t>MULTIRATE CODEC MODIFICATION ACKNOWLEDGE</w:t>
      </w:r>
      <w:bookmarkEnd w:id="123"/>
    </w:p>
    <w:p w14:paraId="45CB3F67" w14:textId="77777777" w:rsidR="00C8533A" w:rsidRPr="006B329A" w:rsidRDefault="00C8533A" w:rsidP="006B329A">
      <w:pPr>
        <w:keepNext/>
      </w:pPr>
      <w:r w:rsidRPr="006B329A">
        <w:t>This message is sent by the BTS to the BSC to acknowledge the performed change of the MultiRate Codec configuration, when it was requested by the BSC with the MultiRate CODEC MODification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3D3DD28B" w14:textId="77777777">
        <w:tblPrEx>
          <w:tblCellMar>
            <w:top w:w="0" w:type="dxa"/>
            <w:bottom w:w="0" w:type="dxa"/>
          </w:tblCellMar>
        </w:tblPrEx>
        <w:trPr>
          <w:jc w:val="center"/>
        </w:trPr>
        <w:tc>
          <w:tcPr>
            <w:tcW w:w="2977" w:type="dxa"/>
            <w:tcBorders>
              <w:bottom w:val="nil"/>
            </w:tcBorders>
          </w:tcPr>
          <w:p w14:paraId="214C328E" w14:textId="77777777" w:rsidR="00C8533A" w:rsidRPr="006B329A" w:rsidRDefault="00C8533A" w:rsidP="006B329A">
            <w:pPr>
              <w:pStyle w:val="TAH"/>
            </w:pPr>
            <w:r w:rsidRPr="006B329A">
              <w:t>INFORMATION ELEMENT</w:t>
            </w:r>
          </w:p>
        </w:tc>
        <w:tc>
          <w:tcPr>
            <w:tcW w:w="1417" w:type="dxa"/>
            <w:tcBorders>
              <w:bottom w:val="nil"/>
            </w:tcBorders>
          </w:tcPr>
          <w:p w14:paraId="033C26CA" w14:textId="77777777" w:rsidR="00C8533A" w:rsidRPr="006B329A" w:rsidRDefault="00C8533A" w:rsidP="006B329A">
            <w:pPr>
              <w:pStyle w:val="TAH"/>
            </w:pPr>
            <w:r w:rsidRPr="006B329A">
              <w:t>REFERENCE</w:t>
            </w:r>
          </w:p>
        </w:tc>
        <w:tc>
          <w:tcPr>
            <w:tcW w:w="1418" w:type="dxa"/>
            <w:tcBorders>
              <w:bottom w:val="nil"/>
            </w:tcBorders>
          </w:tcPr>
          <w:p w14:paraId="35A8C583" w14:textId="77777777" w:rsidR="00C8533A" w:rsidRPr="006B329A" w:rsidRDefault="00C8533A" w:rsidP="006B329A">
            <w:pPr>
              <w:pStyle w:val="TAH"/>
            </w:pPr>
            <w:r w:rsidRPr="006B329A">
              <w:t>PRESENCE</w:t>
            </w:r>
          </w:p>
        </w:tc>
        <w:tc>
          <w:tcPr>
            <w:tcW w:w="992" w:type="dxa"/>
            <w:tcBorders>
              <w:bottom w:val="nil"/>
            </w:tcBorders>
          </w:tcPr>
          <w:p w14:paraId="26ADF9ED" w14:textId="77777777" w:rsidR="00C8533A" w:rsidRPr="006B329A" w:rsidRDefault="00C8533A" w:rsidP="006B329A">
            <w:pPr>
              <w:pStyle w:val="TAH"/>
            </w:pPr>
            <w:r w:rsidRPr="006B329A">
              <w:t>FORMAT</w:t>
            </w:r>
          </w:p>
        </w:tc>
        <w:tc>
          <w:tcPr>
            <w:tcW w:w="992" w:type="dxa"/>
            <w:tcBorders>
              <w:bottom w:val="nil"/>
            </w:tcBorders>
          </w:tcPr>
          <w:p w14:paraId="7B59C093" w14:textId="77777777" w:rsidR="00C8533A" w:rsidRPr="006B329A" w:rsidRDefault="00C8533A" w:rsidP="006B329A">
            <w:pPr>
              <w:pStyle w:val="TAH"/>
            </w:pPr>
            <w:r w:rsidRPr="006B329A">
              <w:t>LENGTH</w:t>
            </w:r>
          </w:p>
        </w:tc>
      </w:tr>
      <w:tr w:rsidR="00C8533A" w:rsidRPr="006B329A" w14:paraId="0ACC4FD8" w14:textId="77777777">
        <w:tblPrEx>
          <w:tblCellMar>
            <w:top w:w="0" w:type="dxa"/>
            <w:bottom w:w="0" w:type="dxa"/>
          </w:tblCellMar>
        </w:tblPrEx>
        <w:trPr>
          <w:jc w:val="center"/>
        </w:trPr>
        <w:tc>
          <w:tcPr>
            <w:tcW w:w="2977" w:type="dxa"/>
            <w:tcBorders>
              <w:bottom w:val="nil"/>
              <w:right w:val="single" w:sz="4" w:space="0" w:color="auto"/>
            </w:tcBorders>
          </w:tcPr>
          <w:p w14:paraId="07C3042D"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5F83F87B"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64E0611F"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0EFAC552" w14:textId="77777777" w:rsidR="00C8533A" w:rsidRPr="006B329A" w:rsidRDefault="00C8533A" w:rsidP="006B329A">
            <w:pPr>
              <w:pStyle w:val="TAC"/>
            </w:pPr>
            <w:r w:rsidRPr="006B329A">
              <w:t>V</w:t>
            </w:r>
          </w:p>
        </w:tc>
        <w:tc>
          <w:tcPr>
            <w:tcW w:w="992" w:type="dxa"/>
            <w:tcBorders>
              <w:left w:val="single" w:sz="4" w:space="0" w:color="auto"/>
              <w:bottom w:val="nil"/>
            </w:tcBorders>
          </w:tcPr>
          <w:p w14:paraId="45709336" w14:textId="77777777" w:rsidR="00C8533A" w:rsidRPr="006B329A" w:rsidRDefault="00C8533A" w:rsidP="006B329A">
            <w:pPr>
              <w:pStyle w:val="TAC"/>
            </w:pPr>
            <w:r w:rsidRPr="006B329A">
              <w:t>1</w:t>
            </w:r>
          </w:p>
        </w:tc>
      </w:tr>
      <w:tr w:rsidR="00C8533A" w:rsidRPr="006B329A" w14:paraId="1663D3CD" w14:textId="77777777">
        <w:tblPrEx>
          <w:tblCellMar>
            <w:top w:w="0" w:type="dxa"/>
            <w:bottom w:w="0" w:type="dxa"/>
          </w:tblCellMar>
        </w:tblPrEx>
        <w:trPr>
          <w:jc w:val="center"/>
        </w:trPr>
        <w:tc>
          <w:tcPr>
            <w:tcW w:w="2977" w:type="dxa"/>
            <w:tcBorders>
              <w:top w:val="nil"/>
              <w:bottom w:val="nil"/>
              <w:right w:val="single" w:sz="4" w:space="0" w:color="auto"/>
            </w:tcBorders>
          </w:tcPr>
          <w:p w14:paraId="5B1FC10C"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6C3DD04F"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1A6D5692"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F9ED9DB"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3C1896F4" w14:textId="77777777" w:rsidR="00C8533A" w:rsidRPr="006B329A" w:rsidRDefault="00C8533A" w:rsidP="006B329A">
            <w:pPr>
              <w:pStyle w:val="TAC"/>
            </w:pPr>
            <w:r w:rsidRPr="006B329A">
              <w:t>1</w:t>
            </w:r>
          </w:p>
        </w:tc>
      </w:tr>
      <w:tr w:rsidR="00C8533A" w:rsidRPr="006B329A" w14:paraId="220081A1" w14:textId="77777777">
        <w:tblPrEx>
          <w:tblCellMar>
            <w:top w:w="0" w:type="dxa"/>
            <w:bottom w:w="0" w:type="dxa"/>
          </w:tblCellMar>
        </w:tblPrEx>
        <w:trPr>
          <w:jc w:val="center"/>
        </w:trPr>
        <w:tc>
          <w:tcPr>
            <w:tcW w:w="2977" w:type="dxa"/>
            <w:tcBorders>
              <w:top w:val="nil"/>
              <w:bottom w:val="nil"/>
              <w:right w:val="single" w:sz="4" w:space="0" w:color="auto"/>
            </w:tcBorders>
          </w:tcPr>
          <w:p w14:paraId="0EC12C0D"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23C3BAA1"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26DB660A"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9E66646"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26EE60B3" w14:textId="77777777" w:rsidR="00C8533A" w:rsidRPr="006B329A" w:rsidRDefault="00C8533A" w:rsidP="006B329A">
            <w:pPr>
              <w:pStyle w:val="TAC"/>
              <w:rPr>
                <w:lang w:val="fr-FR"/>
              </w:rPr>
            </w:pPr>
            <w:r w:rsidRPr="006B329A">
              <w:rPr>
                <w:lang w:val="fr-FR"/>
              </w:rPr>
              <w:t>2</w:t>
            </w:r>
          </w:p>
        </w:tc>
      </w:tr>
      <w:tr w:rsidR="00C8533A" w:rsidRPr="006B329A" w14:paraId="6982A9C2"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0879C5B9" w14:textId="77777777" w:rsidR="00C8533A" w:rsidRPr="006B329A" w:rsidRDefault="00C8533A" w:rsidP="006B329A">
            <w:pPr>
              <w:pStyle w:val="TAL"/>
              <w:rPr>
                <w:lang w:val="fr-FR"/>
              </w:rPr>
            </w:pPr>
            <w:r w:rsidRPr="006B329A">
              <w:rPr>
                <w:lang w:val="fr-FR"/>
              </w:rPr>
              <w:t>MultiRate Configuration</w:t>
            </w:r>
          </w:p>
        </w:tc>
        <w:tc>
          <w:tcPr>
            <w:tcW w:w="1417" w:type="dxa"/>
            <w:tcBorders>
              <w:top w:val="nil"/>
              <w:left w:val="single" w:sz="4" w:space="0" w:color="auto"/>
              <w:bottom w:val="single" w:sz="4" w:space="0" w:color="auto"/>
              <w:right w:val="single" w:sz="4" w:space="0" w:color="auto"/>
            </w:tcBorders>
          </w:tcPr>
          <w:p w14:paraId="42A30194" w14:textId="77777777" w:rsidR="00C8533A" w:rsidRPr="006B329A" w:rsidRDefault="00C8533A" w:rsidP="006B329A">
            <w:pPr>
              <w:pStyle w:val="TAL"/>
              <w:rPr>
                <w:lang w:val="fr-FR"/>
              </w:rPr>
            </w:pPr>
            <w:r w:rsidRPr="006B329A">
              <w:rPr>
                <w:lang w:val="fr-FR"/>
              </w:rPr>
              <w:t>9.3.52</w:t>
            </w:r>
          </w:p>
        </w:tc>
        <w:tc>
          <w:tcPr>
            <w:tcW w:w="1418" w:type="dxa"/>
            <w:tcBorders>
              <w:top w:val="nil"/>
              <w:left w:val="single" w:sz="4" w:space="0" w:color="auto"/>
              <w:bottom w:val="single" w:sz="4" w:space="0" w:color="auto"/>
              <w:right w:val="single" w:sz="4" w:space="0" w:color="auto"/>
            </w:tcBorders>
          </w:tcPr>
          <w:p w14:paraId="02806D86" w14:textId="77777777" w:rsidR="00C8533A" w:rsidRPr="006B329A" w:rsidRDefault="00C8533A" w:rsidP="006B329A">
            <w:pPr>
              <w:pStyle w:val="TAC"/>
              <w:rPr>
                <w:lang w:val="fr-FR"/>
              </w:rPr>
            </w:pPr>
            <w:r w:rsidRPr="006B329A">
              <w:rPr>
                <w:lang w:val="fr-FR"/>
              </w:rPr>
              <w:t>O 1)</w:t>
            </w:r>
          </w:p>
        </w:tc>
        <w:tc>
          <w:tcPr>
            <w:tcW w:w="992" w:type="dxa"/>
            <w:tcBorders>
              <w:top w:val="nil"/>
              <w:left w:val="single" w:sz="4" w:space="0" w:color="auto"/>
              <w:bottom w:val="single" w:sz="4" w:space="0" w:color="auto"/>
              <w:right w:val="single" w:sz="4" w:space="0" w:color="auto"/>
            </w:tcBorders>
          </w:tcPr>
          <w:p w14:paraId="13F67098"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704A3290" w14:textId="77777777" w:rsidR="00C8533A" w:rsidRPr="006B329A" w:rsidRDefault="00C8533A" w:rsidP="006B329A">
            <w:pPr>
              <w:pStyle w:val="TAC"/>
            </w:pPr>
            <w:r w:rsidRPr="006B329A">
              <w:t>&gt;=4</w:t>
            </w:r>
          </w:p>
        </w:tc>
      </w:tr>
    </w:tbl>
    <w:p w14:paraId="54B76399" w14:textId="77777777" w:rsidR="00C8533A" w:rsidRPr="006B329A" w:rsidRDefault="00C8533A" w:rsidP="006B329A"/>
    <w:p w14:paraId="1A74C28B" w14:textId="77777777" w:rsidR="00C8533A" w:rsidRPr="006B329A" w:rsidRDefault="00C8533A" w:rsidP="006B329A">
      <w:pPr>
        <w:pStyle w:val="Heading3"/>
      </w:pPr>
      <w:bookmarkStart w:id="124" w:name="_Toc476910098"/>
      <w:r w:rsidRPr="006B329A">
        <w:t>8.4.28</w:t>
      </w:r>
      <w:r w:rsidRPr="006B329A">
        <w:tab/>
        <w:t>MULTIRATE CODEC MODIFICATION NEGATIVE ACKNOWLEDGE</w:t>
      </w:r>
      <w:bookmarkEnd w:id="124"/>
    </w:p>
    <w:p w14:paraId="0C581FCC" w14:textId="77777777" w:rsidR="00C8533A" w:rsidRPr="006B329A" w:rsidRDefault="00C8533A" w:rsidP="006B329A">
      <w:r w:rsidRPr="006B329A">
        <w:t>This message is sent by the BTS to the BSC to report a failure to change the MultiRate Codec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2EA5470A" w14:textId="77777777">
        <w:tblPrEx>
          <w:tblCellMar>
            <w:top w:w="0" w:type="dxa"/>
            <w:bottom w:w="0" w:type="dxa"/>
          </w:tblCellMar>
        </w:tblPrEx>
        <w:trPr>
          <w:jc w:val="center"/>
        </w:trPr>
        <w:tc>
          <w:tcPr>
            <w:tcW w:w="2977" w:type="dxa"/>
            <w:tcBorders>
              <w:bottom w:val="nil"/>
            </w:tcBorders>
          </w:tcPr>
          <w:p w14:paraId="2BC88BA9" w14:textId="77777777" w:rsidR="00C8533A" w:rsidRPr="006B329A" w:rsidRDefault="00C8533A" w:rsidP="006B329A">
            <w:pPr>
              <w:pStyle w:val="TAH"/>
            </w:pPr>
            <w:r w:rsidRPr="006B329A">
              <w:lastRenderedPageBreak/>
              <w:t>INFORMATION ELEMENT</w:t>
            </w:r>
          </w:p>
        </w:tc>
        <w:tc>
          <w:tcPr>
            <w:tcW w:w="1417" w:type="dxa"/>
            <w:tcBorders>
              <w:bottom w:val="nil"/>
            </w:tcBorders>
          </w:tcPr>
          <w:p w14:paraId="47A28EDD" w14:textId="77777777" w:rsidR="00C8533A" w:rsidRPr="006B329A" w:rsidRDefault="00C8533A" w:rsidP="006B329A">
            <w:pPr>
              <w:pStyle w:val="TAH"/>
            </w:pPr>
            <w:r w:rsidRPr="006B329A">
              <w:t>REFERENCE</w:t>
            </w:r>
          </w:p>
        </w:tc>
        <w:tc>
          <w:tcPr>
            <w:tcW w:w="1418" w:type="dxa"/>
            <w:tcBorders>
              <w:bottom w:val="nil"/>
            </w:tcBorders>
          </w:tcPr>
          <w:p w14:paraId="424F7E2A" w14:textId="77777777" w:rsidR="00C8533A" w:rsidRPr="006B329A" w:rsidRDefault="00C8533A" w:rsidP="006B329A">
            <w:pPr>
              <w:pStyle w:val="TAH"/>
            </w:pPr>
            <w:r w:rsidRPr="006B329A">
              <w:t>PRESENCE</w:t>
            </w:r>
          </w:p>
        </w:tc>
        <w:tc>
          <w:tcPr>
            <w:tcW w:w="992" w:type="dxa"/>
            <w:tcBorders>
              <w:bottom w:val="nil"/>
            </w:tcBorders>
          </w:tcPr>
          <w:p w14:paraId="7EA7EED7" w14:textId="77777777" w:rsidR="00C8533A" w:rsidRPr="006B329A" w:rsidRDefault="00C8533A" w:rsidP="006B329A">
            <w:pPr>
              <w:pStyle w:val="TAH"/>
            </w:pPr>
            <w:r w:rsidRPr="006B329A">
              <w:t>FORMAT</w:t>
            </w:r>
          </w:p>
        </w:tc>
        <w:tc>
          <w:tcPr>
            <w:tcW w:w="992" w:type="dxa"/>
            <w:tcBorders>
              <w:bottom w:val="nil"/>
            </w:tcBorders>
          </w:tcPr>
          <w:p w14:paraId="0B82A94B" w14:textId="77777777" w:rsidR="00C8533A" w:rsidRPr="006B329A" w:rsidRDefault="00C8533A" w:rsidP="006B329A">
            <w:pPr>
              <w:pStyle w:val="TAH"/>
            </w:pPr>
            <w:r w:rsidRPr="006B329A">
              <w:t>LENGTH</w:t>
            </w:r>
          </w:p>
        </w:tc>
      </w:tr>
      <w:tr w:rsidR="00C8533A" w:rsidRPr="006B329A" w14:paraId="48D8990A" w14:textId="77777777">
        <w:tblPrEx>
          <w:tblCellMar>
            <w:top w:w="0" w:type="dxa"/>
            <w:bottom w:w="0" w:type="dxa"/>
          </w:tblCellMar>
        </w:tblPrEx>
        <w:trPr>
          <w:jc w:val="center"/>
        </w:trPr>
        <w:tc>
          <w:tcPr>
            <w:tcW w:w="2977" w:type="dxa"/>
            <w:tcBorders>
              <w:bottom w:val="nil"/>
              <w:right w:val="single" w:sz="4" w:space="0" w:color="auto"/>
            </w:tcBorders>
          </w:tcPr>
          <w:p w14:paraId="15A3053B"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2A0C5D8F"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376E0879"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1347D56A" w14:textId="77777777" w:rsidR="00C8533A" w:rsidRPr="006B329A" w:rsidRDefault="00C8533A" w:rsidP="006B329A">
            <w:pPr>
              <w:pStyle w:val="TAC"/>
            </w:pPr>
            <w:r w:rsidRPr="006B329A">
              <w:t>V</w:t>
            </w:r>
          </w:p>
        </w:tc>
        <w:tc>
          <w:tcPr>
            <w:tcW w:w="992" w:type="dxa"/>
            <w:tcBorders>
              <w:left w:val="single" w:sz="4" w:space="0" w:color="auto"/>
              <w:bottom w:val="nil"/>
            </w:tcBorders>
          </w:tcPr>
          <w:p w14:paraId="45D2F39D" w14:textId="77777777" w:rsidR="00C8533A" w:rsidRPr="006B329A" w:rsidRDefault="00C8533A" w:rsidP="006B329A">
            <w:pPr>
              <w:pStyle w:val="TAC"/>
            </w:pPr>
            <w:r w:rsidRPr="006B329A">
              <w:t>1</w:t>
            </w:r>
          </w:p>
        </w:tc>
      </w:tr>
      <w:tr w:rsidR="00C8533A" w:rsidRPr="006B329A" w14:paraId="56B4CE89" w14:textId="77777777">
        <w:tblPrEx>
          <w:tblCellMar>
            <w:top w:w="0" w:type="dxa"/>
            <w:bottom w:w="0" w:type="dxa"/>
          </w:tblCellMar>
        </w:tblPrEx>
        <w:trPr>
          <w:jc w:val="center"/>
        </w:trPr>
        <w:tc>
          <w:tcPr>
            <w:tcW w:w="2977" w:type="dxa"/>
            <w:tcBorders>
              <w:top w:val="nil"/>
              <w:bottom w:val="nil"/>
              <w:right w:val="single" w:sz="4" w:space="0" w:color="auto"/>
            </w:tcBorders>
          </w:tcPr>
          <w:p w14:paraId="3873E7A7"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518AD566"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56297AD4"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059E984"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64601FE7" w14:textId="77777777" w:rsidR="00C8533A" w:rsidRPr="006B329A" w:rsidRDefault="00C8533A" w:rsidP="006B329A">
            <w:pPr>
              <w:pStyle w:val="TAC"/>
            </w:pPr>
            <w:r w:rsidRPr="006B329A">
              <w:t>1</w:t>
            </w:r>
          </w:p>
        </w:tc>
      </w:tr>
      <w:tr w:rsidR="00C8533A" w:rsidRPr="006B329A" w14:paraId="0AB35E2D" w14:textId="77777777">
        <w:tblPrEx>
          <w:tblCellMar>
            <w:top w:w="0" w:type="dxa"/>
            <w:bottom w:w="0" w:type="dxa"/>
          </w:tblCellMar>
        </w:tblPrEx>
        <w:trPr>
          <w:jc w:val="center"/>
        </w:trPr>
        <w:tc>
          <w:tcPr>
            <w:tcW w:w="2977" w:type="dxa"/>
            <w:tcBorders>
              <w:top w:val="nil"/>
              <w:bottom w:val="nil"/>
              <w:right w:val="single" w:sz="4" w:space="0" w:color="auto"/>
            </w:tcBorders>
          </w:tcPr>
          <w:p w14:paraId="71645401"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30F79C55"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263526FF"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025CE5D"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256ABBCD" w14:textId="77777777" w:rsidR="00C8533A" w:rsidRPr="006B329A" w:rsidRDefault="00C8533A" w:rsidP="006B329A">
            <w:pPr>
              <w:pStyle w:val="TAC"/>
              <w:rPr>
                <w:lang w:val="fr-FR"/>
              </w:rPr>
            </w:pPr>
            <w:r w:rsidRPr="006B329A">
              <w:rPr>
                <w:lang w:val="fr-FR"/>
              </w:rPr>
              <w:t>2</w:t>
            </w:r>
          </w:p>
        </w:tc>
      </w:tr>
      <w:tr w:rsidR="00C8533A" w:rsidRPr="006B329A" w14:paraId="01F7A09F"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1E308864" w14:textId="77777777" w:rsidR="00C8533A" w:rsidRPr="006B329A" w:rsidRDefault="00C8533A" w:rsidP="006B329A">
            <w:pPr>
              <w:pStyle w:val="TAL"/>
              <w:rPr>
                <w:lang w:val="fr-FR"/>
              </w:rPr>
            </w:pPr>
            <w:r w:rsidRPr="006B329A">
              <w:rPr>
                <w:lang w:val="fr-FR"/>
              </w:rPr>
              <w:t>Cause</w:t>
            </w:r>
          </w:p>
        </w:tc>
        <w:tc>
          <w:tcPr>
            <w:tcW w:w="1417" w:type="dxa"/>
            <w:tcBorders>
              <w:top w:val="nil"/>
              <w:left w:val="single" w:sz="4" w:space="0" w:color="auto"/>
              <w:bottom w:val="single" w:sz="4" w:space="0" w:color="auto"/>
              <w:right w:val="single" w:sz="4" w:space="0" w:color="auto"/>
            </w:tcBorders>
          </w:tcPr>
          <w:p w14:paraId="46ED25F7" w14:textId="77777777" w:rsidR="00C8533A" w:rsidRPr="006B329A" w:rsidRDefault="00C8533A" w:rsidP="006B329A">
            <w:pPr>
              <w:pStyle w:val="TAL"/>
              <w:rPr>
                <w:lang w:val="fr-FR"/>
              </w:rPr>
            </w:pPr>
            <w:r w:rsidRPr="006B329A">
              <w:rPr>
                <w:lang w:val="fr-FR"/>
              </w:rPr>
              <w:t>9.3.26</w:t>
            </w:r>
          </w:p>
        </w:tc>
        <w:tc>
          <w:tcPr>
            <w:tcW w:w="1418" w:type="dxa"/>
            <w:tcBorders>
              <w:top w:val="nil"/>
              <w:left w:val="single" w:sz="4" w:space="0" w:color="auto"/>
              <w:bottom w:val="single" w:sz="4" w:space="0" w:color="auto"/>
              <w:right w:val="single" w:sz="4" w:space="0" w:color="auto"/>
            </w:tcBorders>
          </w:tcPr>
          <w:p w14:paraId="12D65311" w14:textId="77777777" w:rsidR="00C8533A" w:rsidRPr="006B329A" w:rsidRDefault="00C8533A" w:rsidP="006B329A">
            <w:pPr>
              <w:pStyle w:val="TAC"/>
              <w:rPr>
                <w:lang w:val="fr-FR"/>
              </w:rPr>
            </w:pPr>
            <w:r w:rsidRPr="006B329A">
              <w:rPr>
                <w:lang w:val="fr-FR"/>
              </w:rPr>
              <w:t>M</w:t>
            </w:r>
          </w:p>
        </w:tc>
        <w:tc>
          <w:tcPr>
            <w:tcW w:w="992" w:type="dxa"/>
            <w:tcBorders>
              <w:top w:val="nil"/>
              <w:left w:val="single" w:sz="4" w:space="0" w:color="auto"/>
              <w:bottom w:val="single" w:sz="4" w:space="0" w:color="auto"/>
              <w:right w:val="single" w:sz="4" w:space="0" w:color="auto"/>
            </w:tcBorders>
          </w:tcPr>
          <w:p w14:paraId="433D80F4" w14:textId="77777777" w:rsidR="00C8533A" w:rsidRPr="006B329A" w:rsidRDefault="00C8533A" w:rsidP="006B329A">
            <w:pPr>
              <w:pStyle w:val="TAC"/>
              <w:rPr>
                <w:lang w:val="fr-FR"/>
              </w:rPr>
            </w:pPr>
            <w:r w:rsidRPr="006B329A">
              <w:rPr>
                <w:lang w:val="fr-FR"/>
              </w:rPr>
              <w:t>TLV</w:t>
            </w:r>
          </w:p>
        </w:tc>
        <w:tc>
          <w:tcPr>
            <w:tcW w:w="992" w:type="dxa"/>
            <w:tcBorders>
              <w:top w:val="nil"/>
              <w:left w:val="single" w:sz="4" w:space="0" w:color="auto"/>
              <w:bottom w:val="single" w:sz="4" w:space="0" w:color="auto"/>
            </w:tcBorders>
          </w:tcPr>
          <w:p w14:paraId="2988D8F3" w14:textId="77777777" w:rsidR="00C8533A" w:rsidRPr="006B329A" w:rsidRDefault="00C8533A" w:rsidP="006B329A">
            <w:pPr>
              <w:pStyle w:val="TAC"/>
              <w:rPr>
                <w:lang w:val="fr-FR"/>
              </w:rPr>
            </w:pPr>
            <w:r w:rsidRPr="006B329A">
              <w:rPr>
                <w:lang w:val="fr-FR"/>
              </w:rPr>
              <w:t>&gt;=3</w:t>
            </w:r>
          </w:p>
        </w:tc>
      </w:tr>
    </w:tbl>
    <w:p w14:paraId="13D9AC09" w14:textId="77777777" w:rsidR="00C8533A" w:rsidRPr="006B329A" w:rsidRDefault="00C8533A" w:rsidP="006B329A">
      <w:pPr>
        <w:rPr>
          <w:lang w:val="fr-FR"/>
        </w:rPr>
      </w:pPr>
    </w:p>
    <w:p w14:paraId="20A9988F" w14:textId="77777777" w:rsidR="00C8533A" w:rsidRPr="006B329A" w:rsidRDefault="00C8533A" w:rsidP="006B329A">
      <w:pPr>
        <w:pStyle w:val="Heading3"/>
        <w:rPr>
          <w:lang w:val="fr-FR"/>
        </w:rPr>
      </w:pPr>
      <w:bookmarkStart w:id="125" w:name="_Toc476910099"/>
      <w:r w:rsidRPr="006B329A">
        <w:rPr>
          <w:lang w:val="fr-FR"/>
        </w:rPr>
        <w:t>8.4.29</w:t>
      </w:r>
      <w:r w:rsidRPr="006B329A">
        <w:rPr>
          <w:lang w:val="fr-FR"/>
        </w:rPr>
        <w:tab/>
        <w:t>MULTIRATE CODEC MODIFICATION PERFORMED</w:t>
      </w:r>
      <w:bookmarkEnd w:id="125"/>
    </w:p>
    <w:p w14:paraId="254E74C7" w14:textId="77777777" w:rsidR="00C8533A" w:rsidRPr="006B329A" w:rsidRDefault="00C8533A" w:rsidP="006B329A">
      <w:r w:rsidRPr="006B329A">
        <w:t>This message is sent by the BTS to the BSC to inform the BSC of a performed change of the MultiRate Codec Configuration in case the BTS is generally authorised to perform this change and has initiated this on its 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47594C44" w14:textId="77777777">
        <w:tblPrEx>
          <w:tblCellMar>
            <w:top w:w="0" w:type="dxa"/>
            <w:bottom w:w="0" w:type="dxa"/>
          </w:tblCellMar>
        </w:tblPrEx>
        <w:trPr>
          <w:jc w:val="center"/>
        </w:trPr>
        <w:tc>
          <w:tcPr>
            <w:tcW w:w="2977" w:type="dxa"/>
            <w:tcBorders>
              <w:bottom w:val="nil"/>
            </w:tcBorders>
          </w:tcPr>
          <w:p w14:paraId="4DE2AD11" w14:textId="77777777" w:rsidR="00C8533A" w:rsidRPr="006B329A" w:rsidRDefault="00C8533A" w:rsidP="006B329A">
            <w:pPr>
              <w:pStyle w:val="TAH"/>
            </w:pPr>
            <w:r w:rsidRPr="006B329A">
              <w:t>INFORMATION ELEMENT</w:t>
            </w:r>
          </w:p>
        </w:tc>
        <w:tc>
          <w:tcPr>
            <w:tcW w:w="1417" w:type="dxa"/>
            <w:tcBorders>
              <w:bottom w:val="nil"/>
            </w:tcBorders>
          </w:tcPr>
          <w:p w14:paraId="0C16368D" w14:textId="77777777" w:rsidR="00C8533A" w:rsidRPr="006B329A" w:rsidRDefault="00C8533A" w:rsidP="006B329A">
            <w:pPr>
              <w:pStyle w:val="TAH"/>
            </w:pPr>
            <w:r w:rsidRPr="006B329A">
              <w:t>REFERENCE</w:t>
            </w:r>
          </w:p>
        </w:tc>
        <w:tc>
          <w:tcPr>
            <w:tcW w:w="1418" w:type="dxa"/>
            <w:tcBorders>
              <w:bottom w:val="nil"/>
            </w:tcBorders>
          </w:tcPr>
          <w:p w14:paraId="4B377CBD" w14:textId="77777777" w:rsidR="00C8533A" w:rsidRPr="006B329A" w:rsidRDefault="00C8533A" w:rsidP="006B329A">
            <w:pPr>
              <w:pStyle w:val="TAH"/>
            </w:pPr>
            <w:r w:rsidRPr="006B329A">
              <w:t>PRESENCE</w:t>
            </w:r>
          </w:p>
        </w:tc>
        <w:tc>
          <w:tcPr>
            <w:tcW w:w="992" w:type="dxa"/>
            <w:tcBorders>
              <w:bottom w:val="nil"/>
            </w:tcBorders>
          </w:tcPr>
          <w:p w14:paraId="2AB93D5F" w14:textId="77777777" w:rsidR="00C8533A" w:rsidRPr="006B329A" w:rsidRDefault="00C8533A" w:rsidP="006B329A">
            <w:pPr>
              <w:pStyle w:val="TAH"/>
            </w:pPr>
            <w:r w:rsidRPr="006B329A">
              <w:t>FORMAT</w:t>
            </w:r>
          </w:p>
        </w:tc>
        <w:tc>
          <w:tcPr>
            <w:tcW w:w="992" w:type="dxa"/>
            <w:tcBorders>
              <w:bottom w:val="nil"/>
            </w:tcBorders>
          </w:tcPr>
          <w:p w14:paraId="1F742FC5" w14:textId="77777777" w:rsidR="00C8533A" w:rsidRPr="006B329A" w:rsidRDefault="00C8533A" w:rsidP="006B329A">
            <w:pPr>
              <w:pStyle w:val="TAH"/>
            </w:pPr>
            <w:r w:rsidRPr="006B329A">
              <w:t>LENGTH</w:t>
            </w:r>
          </w:p>
        </w:tc>
      </w:tr>
      <w:tr w:rsidR="00C8533A" w:rsidRPr="006B329A" w14:paraId="6849A5DB" w14:textId="77777777">
        <w:tblPrEx>
          <w:tblCellMar>
            <w:top w:w="0" w:type="dxa"/>
            <w:bottom w:w="0" w:type="dxa"/>
          </w:tblCellMar>
        </w:tblPrEx>
        <w:trPr>
          <w:jc w:val="center"/>
        </w:trPr>
        <w:tc>
          <w:tcPr>
            <w:tcW w:w="2977" w:type="dxa"/>
            <w:tcBorders>
              <w:bottom w:val="nil"/>
              <w:right w:val="single" w:sz="4" w:space="0" w:color="auto"/>
            </w:tcBorders>
          </w:tcPr>
          <w:p w14:paraId="47CFB348"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061D9E30"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394A406D"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709656C8" w14:textId="77777777" w:rsidR="00C8533A" w:rsidRPr="006B329A" w:rsidRDefault="00C8533A" w:rsidP="006B329A">
            <w:pPr>
              <w:pStyle w:val="TAC"/>
            </w:pPr>
            <w:r w:rsidRPr="006B329A">
              <w:t>V</w:t>
            </w:r>
          </w:p>
        </w:tc>
        <w:tc>
          <w:tcPr>
            <w:tcW w:w="992" w:type="dxa"/>
            <w:tcBorders>
              <w:left w:val="single" w:sz="4" w:space="0" w:color="auto"/>
              <w:bottom w:val="nil"/>
            </w:tcBorders>
          </w:tcPr>
          <w:p w14:paraId="528C37E8" w14:textId="77777777" w:rsidR="00C8533A" w:rsidRPr="006B329A" w:rsidRDefault="00C8533A" w:rsidP="006B329A">
            <w:pPr>
              <w:pStyle w:val="TAC"/>
            </w:pPr>
            <w:r w:rsidRPr="006B329A">
              <w:t>1</w:t>
            </w:r>
          </w:p>
        </w:tc>
      </w:tr>
      <w:tr w:rsidR="00C8533A" w:rsidRPr="006B329A" w14:paraId="279B16BC" w14:textId="77777777">
        <w:tblPrEx>
          <w:tblCellMar>
            <w:top w:w="0" w:type="dxa"/>
            <w:bottom w:w="0" w:type="dxa"/>
          </w:tblCellMar>
        </w:tblPrEx>
        <w:trPr>
          <w:jc w:val="center"/>
        </w:trPr>
        <w:tc>
          <w:tcPr>
            <w:tcW w:w="2977" w:type="dxa"/>
            <w:tcBorders>
              <w:top w:val="nil"/>
              <w:bottom w:val="nil"/>
              <w:right w:val="single" w:sz="4" w:space="0" w:color="auto"/>
            </w:tcBorders>
          </w:tcPr>
          <w:p w14:paraId="6C6CB5F2"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218CFAA1"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3877B3C0"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337AE9B"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6A3252B0" w14:textId="77777777" w:rsidR="00C8533A" w:rsidRPr="006B329A" w:rsidRDefault="00C8533A" w:rsidP="006B329A">
            <w:pPr>
              <w:pStyle w:val="TAC"/>
            </w:pPr>
            <w:r w:rsidRPr="006B329A">
              <w:t>1</w:t>
            </w:r>
          </w:p>
        </w:tc>
      </w:tr>
      <w:tr w:rsidR="00C8533A" w:rsidRPr="006B329A" w14:paraId="2AECFDC2" w14:textId="77777777">
        <w:tblPrEx>
          <w:tblCellMar>
            <w:top w:w="0" w:type="dxa"/>
            <w:bottom w:w="0" w:type="dxa"/>
          </w:tblCellMar>
        </w:tblPrEx>
        <w:trPr>
          <w:jc w:val="center"/>
        </w:trPr>
        <w:tc>
          <w:tcPr>
            <w:tcW w:w="2977" w:type="dxa"/>
            <w:tcBorders>
              <w:top w:val="nil"/>
              <w:bottom w:val="nil"/>
              <w:right w:val="single" w:sz="4" w:space="0" w:color="auto"/>
            </w:tcBorders>
          </w:tcPr>
          <w:p w14:paraId="03C3FA40"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10641576"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6A9809C9"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5BC4D84"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03F6B792" w14:textId="77777777" w:rsidR="00C8533A" w:rsidRPr="006B329A" w:rsidRDefault="00C8533A" w:rsidP="006B329A">
            <w:pPr>
              <w:pStyle w:val="TAC"/>
              <w:rPr>
                <w:lang w:val="fr-FR"/>
              </w:rPr>
            </w:pPr>
            <w:r w:rsidRPr="006B329A">
              <w:rPr>
                <w:lang w:val="fr-FR"/>
              </w:rPr>
              <w:t>2</w:t>
            </w:r>
          </w:p>
        </w:tc>
      </w:tr>
      <w:tr w:rsidR="00C8533A" w:rsidRPr="006B329A" w14:paraId="46F2E79B"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60CFCB46" w14:textId="77777777" w:rsidR="00C8533A" w:rsidRPr="006B329A" w:rsidRDefault="00C8533A" w:rsidP="006B329A">
            <w:pPr>
              <w:pStyle w:val="TAL"/>
              <w:rPr>
                <w:lang w:val="fr-FR"/>
              </w:rPr>
            </w:pPr>
            <w:r w:rsidRPr="006B329A">
              <w:rPr>
                <w:lang w:val="fr-FR"/>
              </w:rPr>
              <w:t>MultiRate Configuration</w:t>
            </w:r>
          </w:p>
        </w:tc>
        <w:tc>
          <w:tcPr>
            <w:tcW w:w="1417" w:type="dxa"/>
            <w:tcBorders>
              <w:top w:val="nil"/>
              <w:left w:val="single" w:sz="4" w:space="0" w:color="auto"/>
              <w:bottom w:val="single" w:sz="4" w:space="0" w:color="auto"/>
              <w:right w:val="single" w:sz="4" w:space="0" w:color="auto"/>
            </w:tcBorders>
          </w:tcPr>
          <w:p w14:paraId="1EB6276E" w14:textId="77777777" w:rsidR="00C8533A" w:rsidRPr="006B329A" w:rsidRDefault="00C8533A" w:rsidP="006B329A">
            <w:pPr>
              <w:pStyle w:val="TAL"/>
              <w:rPr>
                <w:lang w:val="fr-FR"/>
              </w:rPr>
            </w:pPr>
            <w:r w:rsidRPr="006B329A">
              <w:rPr>
                <w:lang w:val="fr-FR"/>
              </w:rPr>
              <w:t>9.3.52</w:t>
            </w:r>
          </w:p>
        </w:tc>
        <w:tc>
          <w:tcPr>
            <w:tcW w:w="1418" w:type="dxa"/>
            <w:tcBorders>
              <w:top w:val="nil"/>
              <w:left w:val="single" w:sz="4" w:space="0" w:color="auto"/>
              <w:bottom w:val="single" w:sz="4" w:space="0" w:color="auto"/>
              <w:right w:val="single" w:sz="4" w:space="0" w:color="auto"/>
            </w:tcBorders>
          </w:tcPr>
          <w:p w14:paraId="4D13691F" w14:textId="77777777" w:rsidR="00C8533A" w:rsidRPr="006B329A" w:rsidRDefault="00C8533A" w:rsidP="006B329A">
            <w:pPr>
              <w:pStyle w:val="TAC"/>
              <w:rPr>
                <w:lang w:val="fr-FR"/>
              </w:rPr>
            </w:pPr>
            <w:r w:rsidRPr="006B329A">
              <w:rPr>
                <w:lang w:val="fr-FR"/>
              </w:rPr>
              <w:t>M</w:t>
            </w:r>
          </w:p>
        </w:tc>
        <w:tc>
          <w:tcPr>
            <w:tcW w:w="992" w:type="dxa"/>
            <w:tcBorders>
              <w:top w:val="nil"/>
              <w:left w:val="single" w:sz="4" w:space="0" w:color="auto"/>
              <w:bottom w:val="single" w:sz="4" w:space="0" w:color="auto"/>
              <w:right w:val="single" w:sz="4" w:space="0" w:color="auto"/>
            </w:tcBorders>
          </w:tcPr>
          <w:p w14:paraId="7CB4B302"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3B445162" w14:textId="77777777" w:rsidR="00C8533A" w:rsidRPr="006B329A" w:rsidRDefault="00C8533A" w:rsidP="006B329A">
            <w:pPr>
              <w:pStyle w:val="TAC"/>
            </w:pPr>
            <w:r w:rsidRPr="006B329A">
              <w:t>&gt;=4</w:t>
            </w:r>
          </w:p>
        </w:tc>
      </w:tr>
    </w:tbl>
    <w:p w14:paraId="6FABF854" w14:textId="77777777" w:rsidR="00C8533A" w:rsidRPr="006B329A" w:rsidRDefault="00C8533A" w:rsidP="006B329A"/>
    <w:p w14:paraId="3362923F" w14:textId="77777777" w:rsidR="00C8533A" w:rsidRPr="006B329A" w:rsidRDefault="00C8533A" w:rsidP="006B329A">
      <w:pPr>
        <w:pStyle w:val="Heading3"/>
      </w:pPr>
      <w:bookmarkStart w:id="126" w:name="_Toc476910100"/>
      <w:r w:rsidRPr="006B329A">
        <w:t>8.4.30</w:t>
      </w:r>
      <w:r w:rsidRPr="006B329A">
        <w:tab/>
        <w:t>TFO REPORT</w:t>
      </w:r>
      <w:bookmarkEnd w:id="126"/>
    </w:p>
    <w:p w14:paraId="67914BBB" w14:textId="77777777" w:rsidR="00C8533A" w:rsidRPr="006B329A" w:rsidRDefault="00C8533A" w:rsidP="006B329A">
      <w:r w:rsidRPr="006B329A">
        <w:t>This message is sent by the BTS to the BSC to inform the BSC that Tandem Free Operation with AMR is established, or is not established anymore.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68C35C06" w14:textId="77777777">
        <w:tblPrEx>
          <w:tblCellMar>
            <w:top w:w="0" w:type="dxa"/>
            <w:bottom w:w="0" w:type="dxa"/>
          </w:tblCellMar>
        </w:tblPrEx>
        <w:trPr>
          <w:jc w:val="center"/>
        </w:trPr>
        <w:tc>
          <w:tcPr>
            <w:tcW w:w="2977" w:type="dxa"/>
            <w:tcBorders>
              <w:bottom w:val="nil"/>
            </w:tcBorders>
          </w:tcPr>
          <w:p w14:paraId="4C1344C3" w14:textId="77777777" w:rsidR="00C8533A" w:rsidRPr="006B329A" w:rsidRDefault="00C8533A" w:rsidP="006B329A">
            <w:pPr>
              <w:pStyle w:val="TAH"/>
            </w:pPr>
            <w:r w:rsidRPr="006B329A">
              <w:t>INFORMATION ELEMENT</w:t>
            </w:r>
          </w:p>
        </w:tc>
        <w:tc>
          <w:tcPr>
            <w:tcW w:w="1417" w:type="dxa"/>
            <w:tcBorders>
              <w:bottom w:val="nil"/>
            </w:tcBorders>
          </w:tcPr>
          <w:p w14:paraId="1A41C209" w14:textId="77777777" w:rsidR="00C8533A" w:rsidRPr="006B329A" w:rsidRDefault="00C8533A" w:rsidP="006B329A">
            <w:pPr>
              <w:pStyle w:val="TAH"/>
            </w:pPr>
            <w:r w:rsidRPr="006B329A">
              <w:t>REFERENCE</w:t>
            </w:r>
          </w:p>
        </w:tc>
        <w:tc>
          <w:tcPr>
            <w:tcW w:w="1418" w:type="dxa"/>
            <w:tcBorders>
              <w:bottom w:val="nil"/>
            </w:tcBorders>
          </w:tcPr>
          <w:p w14:paraId="67BD9AE6" w14:textId="77777777" w:rsidR="00C8533A" w:rsidRPr="006B329A" w:rsidRDefault="00C8533A" w:rsidP="006B329A">
            <w:pPr>
              <w:pStyle w:val="TAH"/>
            </w:pPr>
            <w:r w:rsidRPr="006B329A">
              <w:t>PRESENCE</w:t>
            </w:r>
          </w:p>
        </w:tc>
        <w:tc>
          <w:tcPr>
            <w:tcW w:w="992" w:type="dxa"/>
            <w:tcBorders>
              <w:bottom w:val="nil"/>
            </w:tcBorders>
          </w:tcPr>
          <w:p w14:paraId="6FEC5C44" w14:textId="77777777" w:rsidR="00C8533A" w:rsidRPr="006B329A" w:rsidRDefault="00C8533A" w:rsidP="006B329A">
            <w:pPr>
              <w:pStyle w:val="TAH"/>
            </w:pPr>
            <w:r w:rsidRPr="006B329A">
              <w:t>FORMAT</w:t>
            </w:r>
          </w:p>
        </w:tc>
        <w:tc>
          <w:tcPr>
            <w:tcW w:w="992" w:type="dxa"/>
            <w:tcBorders>
              <w:bottom w:val="nil"/>
            </w:tcBorders>
          </w:tcPr>
          <w:p w14:paraId="599CA06D" w14:textId="77777777" w:rsidR="00C8533A" w:rsidRPr="006B329A" w:rsidRDefault="00C8533A" w:rsidP="006B329A">
            <w:pPr>
              <w:pStyle w:val="TAH"/>
            </w:pPr>
            <w:r w:rsidRPr="006B329A">
              <w:t>LENGTH</w:t>
            </w:r>
          </w:p>
        </w:tc>
      </w:tr>
      <w:tr w:rsidR="00C8533A" w:rsidRPr="006B329A" w14:paraId="623EE421" w14:textId="77777777">
        <w:tblPrEx>
          <w:tblCellMar>
            <w:top w:w="0" w:type="dxa"/>
            <w:bottom w:w="0" w:type="dxa"/>
          </w:tblCellMar>
        </w:tblPrEx>
        <w:trPr>
          <w:jc w:val="center"/>
        </w:trPr>
        <w:tc>
          <w:tcPr>
            <w:tcW w:w="2977" w:type="dxa"/>
            <w:tcBorders>
              <w:bottom w:val="nil"/>
              <w:right w:val="single" w:sz="4" w:space="0" w:color="auto"/>
            </w:tcBorders>
          </w:tcPr>
          <w:p w14:paraId="29AE37A2"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1B991972"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5B71EADA"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3C4B8F21" w14:textId="77777777" w:rsidR="00C8533A" w:rsidRPr="006B329A" w:rsidRDefault="00C8533A" w:rsidP="006B329A">
            <w:pPr>
              <w:pStyle w:val="TAC"/>
            </w:pPr>
            <w:r w:rsidRPr="006B329A">
              <w:t>V</w:t>
            </w:r>
          </w:p>
        </w:tc>
        <w:tc>
          <w:tcPr>
            <w:tcW w:w="992" w:type="dxa"/>
            <w:tcBorders>
              <w:left w:val="single" w:sz="4" w:space="0" w:color="auto"/>
              <w:bottom w:val="nil"/>
            </w:tcBorders>
          </w:tcPr>
          <w:p w14:paraId="39BEA7FA" w14:textId="77777777" w:rsidR="00C8533A" w:rsidRPr="006B329A" w:rsidRDefault="00C8533A" w:rsidP="006B329A">
            <w:pPr>
              <w:pStyle w:val="TAC"/>
            </w:pPr>
            <w:r w:rsidRPr="006B329A">
              <w:t>1</w:t>
            </w:r>
          </w:p>
        </w:tc>
      </w:tr>
      <w:tr w:rsidR="00C8533A" w:rsidRPr="006B329A" w14:paraId="63CC3B40" w14:textId="77777777">
        <w:tblPrEx>
          <w:tblCellMar>
            <w:top w:w="0" w:type="dxa"/>
            <w:bottom w:w="0" w:type="dxa"/>
          </w:tblCellMar>
        </w:tblPrEx>
        <w:trPr>
          <w:jc w:val="center"/>
        </w:trPr>
        <w:tc>
          <w:tcPr>
            <w:tcW w:w="2977" w:type="dxa"/>
            <w:tcBorders>
              <w:top w:val="nil"/>
              <w:bottom w:val="nil"/>
              <w:right w:val="single" w:sz="4" w:space="0" w:color="auto"/>
            </w:tcBorders>
          </w:tcPr>
          <w:p w14:paraId="21C2BCAD"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46CD07E6"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42B4CE3C"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2D5898CF"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3AEAFBD7" w14:textId="77777777" w:rsidR="00C8533A" w:rsidRPr="006B329A" w:rsidRDefault="00C8533A" w:rsidP="006B329A">
            <w:pPr>
              <w:pStyle w:val="TAC"/>
            </w:pPr>
            <w:r w:rsidRPr="006B329A">
              <w:t>1</w:t>
            </w:r>
          </w:p>
        </w:tc>
      </w:tr>
      <w:tr w:rsidR="00C8533A" w:rsidRPr="006B329A" w14:paraId="6B1AF423" w14:textId="77777777">
        <w:tblPrEx>
          <w:tblCellMar>
            <w:top w:w="0" w:type="dxa"/>
            <w:bottom w:w="0" w:type="dxa"/>
          </w:tblCellMar>
        </w:tblPrEx>
        <w:trPr>
          <w:jc w:val="center"/>
        </w:trPr>
        <w:tc>
          <w:tcPr>
            <w:tcW w:w="2977" w:type="dxa"/>
            <w:tcBorders>
              <w:top w:val="nil"/>
              <w:bottom w:val="nil"/>
              <w:right w:val="single" w:sz="4" w:space="0" w:color="auto"/>
            </w:tcBorders>
          </w:tcPr>
          <w:p w14:paraId="2D09DF6B"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6ECCC530"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40B5C0EB"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7B6C23A"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5945F027" w14:textId="77777777" w:rsidR="00C8533A" w:rsidRPr="006B329A" w:rsidRDefault="00C8533A" w:rsidP="006B329A">
            <w:pPr>
              <w:pStyle w:val="TAC"/>
            </w:pPr>
            <w:r w:rsidRPr="006B329A">
              <w:t>2</w:t>
            </w:r>
          </w:p>
        </w:tc>
      </w:tr>
      <w:tr w:rsidR="00C8533A" w:rsidRPr="006B329A" w14:paraId="55BF3FB0"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0414D91B" w14:textId="77777777" w:rsidR="00C8533A" w:rsidRPr="006B329A" w:rsidRDefault="00C8533A" w:rsidP="006B329A">
            <w:pPr>
              <w:pStyle w:val="TAL"/>
            </w:pPr>
            <w:r w:rsidRPr="006B329A">
              <w:t>TFO Status</w:t>
            </w:r>
          </w:p>
        </w:tc>
        <w:tc>
          <w:tcPr>
            <w:tcW w:w="1417" w:type="dxa"/>
            <w:tcBorders>
              <w:top w:val="nil"/>
              <w:left w:val="single" w:sz="4" w:space="0" w:color="auto"/>
              <w:bottom w:val="single" w:sz="4" w:space="0" w:color="auto"/>
              <w:right w:val="single" w:sz="4" w:space="0" w:color="auto"/>
            </w:tcBorders>
          </w:tcPr>
          <w:p w14:paraId="2ED993FC" w14:textId="77777777" w:rsidR="00C8533A" w:rsidRPr="006B329A" w:rsidRDefault="00C8533A" w:rsidP="006B329A">
            <w:pPr>
              <w:pStyle w:val="TAL"/>
            </w:pPr>
            <w:r w:rsidRPr="006B329A">
              <w:t>9.3.57</w:t>
            </w:r>
          </w:p>
        </w:tc>
        <w:tc>
          <w:tcPr>
            <w:tcW w:w="1418" w:type="dxa"/>
            <w:tcBorders>
              <w:top w:val="nil"/>
              <w:left w:val="single" w:sz="4" w:space="0" w:color="auto"/>
              <w:bottom w:val="single" w:sz="4" w:space="0" w:color="auto"/>
              <w:right w:val="single" w:sz="4" w:space="0" w:color="auto"/>
            </w:tcBorders>
          </w:tcPr>
          <w:p w14:paraId="6C0F06B5"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178137A1"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533FE84A" w14:textId="77777777" w:rsidR="00C8533A" w:rsidRPr="006B329A" w:rsidRDefault="00C8533A" w:rsidP="006B329A">
            <w:pPr>
              <w:pStyle w:val="TAC"/>
            </w:pPr>
            <w:r w:rsidRPr="006B329A">
              <w:t>1</w:t>
            </w:r>
          </w:p>
        </w:tc>
      </w:tr>
    </w:tbl>
    <w:p w14:paraId="24FB36DB" w14:textId="77777777" w:rsidR="00C8533A" w:rsidRPr="006B329A" w:rsidRDefault="00C8533A" w:rsidP="006B329A"/>
    <w:p w14:paraId="547422F5" w14:textId="77777777" w:rsidR="00C8533A" w:rsidRPr="006B329A" w:rsidRDefault="00C8533A" w:rsidP="006B329A">
      <w:pPr>
        <w:pStyle w:val="Heading3"/>
      </w:pPr>
      <w:bookmarkStart w:id="127" w:name="_Toc476910101"/>
      <w:r w:rsidRPr="006B329A">
        <w:t>8.4.31</w:t>
      </w:r>
      <w:r w:rsidRPr="006B329A">
        <w:tab/>
        <w:t>TFO MODIFICATION REQUEST</w:t>
      </w:r>
      <w:bookmarkEnd w:id="127"/>
    </w:p>
    <w:p w14:paraId="066E0213" w14:textId="77777777" w:rsidR="00C8533A" w:rsidRPr="006B329A" w:rsidRDefault="00C8533A" w:rsidP="006B329A">
      <w:r w:rsidRPr="006B329A">
        <w:t>This message is sent by the BSC to the BTS to change the configuration of TFO while operating with AMR.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4A70355D" w14:textId="77777777">
        <w:tblPrEx>
          <w:tblCellMar>
            <w:top w:w="0" w:type="dxa"/>
            <w:bottom w:w="0" w:type="dxa"/>
          </w:tblCellMar>
        </w:tblPrEx>
        <w:trPr>
          <w:jc w:val="center"/>
        </w:trPr>
        <w:tc>
          <w:tcPr>
            <w:tcW w:w="2977" w:type="dxa"/>
          </w:tcPr>
          <w:p w14:paraId="45524A0D" w14:textId="77777777" w:rsidR="00C8533A" w:rsidRPr="006B329A" w:rsidRDefault="00C8533A" w:rsidP="006B329A">
            <w:pPr>
              <w:pStyle w:val="TAH"/>
            </w:pPr>
            <w:r w:rsidRPr="006B329A">
              <w:t>INFORMATION ELEMENT</w:t>
            </w:r>
          </w:p>
        </w:tc>
        <w:tc>
          <w:tcPr>
            <w:tcW w:w="1417" w:type="dxa"/>
          </w:tcPr>
          <w:p w14:paraId="00EFA294" w14:textId="77777777" w:rsidR="00C8533A" w:rsidRPr="006B329A" w:rsidRDefault="00C8533A" w:rsidP="006B329A">
            <w:pPr>
              <w:pStyle w:val="TAH"/>
            </w:pPr>
            <w:r w:rsidRPr="006B329A">
              <w:t>REFERENCE</w:t>
            </w:r>
          </w:p>
        </w:tc>
        <w:tc>
          <w:tcPr>
            <w:tcW w:w="1418" w:type="dxa"/>
          </w:tcPr>
          <w:p w14:paraId="043CB0AE" w14:textId="77777777" w:rsidR="00C8533A" w:rsidRPr="006B329A" w:rsidRDefault="00C8533A" w:rsidP="006B329A">
            <w:pPr>
              <w:pStyle w:val="TAH"/>
            </w:pPr>
            <w:r w:rsidRPr="006B329A">
              <w:t>PRESENCE</w:t>
            </w:r>
          </w:p>
        </w:tc>
        <w:tc>
          <w:tcPr>
            <w:tcW w:w="992" w:type="dxa"/>
          </w:tcPr>
          <w:p w14:paraId="2752BD6F" w14:textId="77777777" w:rsidR="00C8533A" w:rsidRPr="006B329A" w:rsidRDefault="00C8533A" w:rsidP="006B329A">
            <w:pPr>
              <w:pStyle w:val="TAH"/>
            </w:pPr>
            <w:r w:rsidRPr="006B329A">
              <w:t>FORMAT</w:t>
            </w:r>
          </w:p>
        </w:tc>
        <w:tc>
          <w:tcPr>
            <w:tcW w:w="992" w:type="dxa"/>
          </w:tcPr>
          <w:p w14:paraId="2C3A0F78" w14:textId="77777777" w:rsidR="00C8533A" w:rsidRPr="006B329A" w:rsidRDefault="00C8533A" w:rsidP="006B329A">
            <w:pPr>
              <w:pStyle w:val="TAH"/>
            </w:pPr>
            <w:r w:rsidRPr="006B329A">
              <w:t>LENGTH</w:t>
            </w:r>
          </w:p>
        </w:tc>
      </w:tr>
      <w:tr w:rsidR="00C8533A" w:rsidRPr="006B329A" w14:paraId="61DDD82A" w14:textId="77777777">
        <w:tblPrEx>
          <w:tblCellMar>
            <w:top w:w="0" w:type="dxa"/>
            <w:bottom w:w="0" w:type="dxa"/>
          </w:tblCellMar>
        </w:tblPrEx>
        <w:trPr>
          <w:jc w:val="center"/>
        </w:trPr>
        <w:tc>
          <w:tcPr>
            <w:tcW w:w="2977" w:type="dxa"/>
          </w:tcPr>
          <w:p w14:paraId="4DBC0CE9" w14:textId="77777777" w:rsidR="00C8533A" w:rsidRPr="006B329A" w:rsidRDefault="00C8533A" w:rsidP="006B329A">
            <w:pPr>
              <w:pStyle w:val="TAL"/>
            </w:pPr>
            <w:r w:rsidRPr="006B329A">
              <w:t>Message discriminator</w:t>
            </w:r>
          </w:p>
        </w:tc>
        <w:tc>
          <w:tcPr>
            <w:tcW w:w="1417" w:type="dxa"/>
          </w:tcPr>
          <w:p w14:paraId="424819D1" w14:textId="77777777" w:rsidR="00C8533A" w:rsidRPr="006B329A" w:rsidRDefault="00C8533A" w:rsidP="006B329A">
            <w:pPr>
              <w:pStyle w:val="TAL"/>
            </w:pPr>
            <w:r w:rsidRPr="006B329A">
              <w:t>9.1</w:t>
            </w:r>
          </w:p>
        </w:tc>
        <w:tc>
          <w:tcPr>
            <w:tcW w:w="1418" w:type="dxa"/>
          </w:tcPr>
          <w:p w14:paraId="6313323A" w14:textId="77777777" w:rsidR="00C8533A" w:rsidRPr="006B329A" w:rsidRDefault="00C8533A" w:rsidP="006B329A">
            <w:pPr>
              <w:pStyle w:val="TAC"/>
            </w:pPr>
            <w:r w:rsidRPr="006B329A">
              <w:t>M</w:t>
            </w:r>
          </w:p>
        </w:tc>
        <w:tc>
          <w:tcPr>
            <w:tcW w:w="992" w:type="dxa"/>
          </w:tcPr>
          <w:p w14:paraId="727AC9F6" w14:textId="77777777" w:rsidR="00C8533A" w:rsidRPr="006B329A" w:rsidRDefault="00C8533A" w:rsidP="006B329A">
            <w:pPr>
              <w:pStyle w:val="TAC"/>
            </w:pPr>
            <w:r w:rsidRPr="006B329A">
              <w:t>V</w:t>
            </w:r>
          </w:p>
        </w:tc>
        <w:tc>
          <w:tcPr>
            <w:tcW w:w="992" w:type="dxa"/>
          </w:tcPr>
          <w:p w14:paraId="6BA2DBF9" w14:textId="77777777" w:rsidR="00C8533A" w:rsidRPr="006B329A" w:rsidRDefault="00C8533A" w:rsidP="006B329A">
            <w:pPr>
              <w:pStyle w:val="TAC"/>
            </w:pPr>
            <w:r w:rsidRPr="006B329A">
              <w:t>1</w:t>
            </w:r>
          </w:p>
        </w:tc>
      </w:tr>
      <w:tr w:rsidR="00C8533A" w:rsidRPr="006B329A" w14:paraId="134F6337" w14:textId="77777777">
        <w:tblPrEx>
          <w:tblCellMar>
            <w:top w:w="0" w:type="dxa"/>
            <w:bottom w:w="0" w:type="dxa"/>
          </w:tblCellMar>
        </w:tblPrEx>
        <w:trPr>
          <w:jc w:val="center"/>
        </w:trPr>
        <w:tc>
          <w:tcPr>
            <w:tcW w:w="2977" w:type="dxa"/>
          </w:tcPr>
          <w:p w14:paraId="16BAB514" w14:textId="77777777" w:rsidR="00C8533A" w:rsidRPr="006B329A" w:rsidRDefault="00C8533A" w:rsidP="006B329A">
            <w:pPr>
              <w:pStyle w:val="TAL"/>
            </w:pPr>
            <w:r w:rsidRPr="006B329A">
              <w:t>Message type</w:t>
            </w:r>
          </w:p>
        </w:tc>
        <w:tc>
          <w:tcPr>
            <w:tcW w:w="1417" w:type="dxa"/>
          </w:tcPr>
          <w:p w14:paraId="13C1705F" w14:textId="77777777" w:rsidR="00C8533A" w:rsidRPr="006B329A" w:rsidRDefault="00C8533A" w:rsidP="006B329A">
            <w:pPr>
              <w:pStyle w:val="TAL"/>
            </w:pPr>
            <w:r w:rsidRPr="006B329A">
              <w:t>9.2</w:t>
            </w:r>
          </w:p>
        </w:tc>
        <w:tc>
          <w:tcPr>
            <w:tcW w:w="1418" w:type="dxa"/>
          </w:tcPr>
          <w:p w14:paraId="7F00B783" w14:textId="77777777" w:rsidR="00C8533A" w:rsidRPr="006B329A" w:rsidRDefault="00C8533A" w:rsidP="006B329A">
            <w:pPr>
              <w:pStyle w:val="TAC"/>
            </w:pPr>
            <w:r w:rsidRPr="006B329A">
              <w:t>M</w:t>
            </w:r>
          </w:p>
        </w:tc>
        <w:tc>
          <w:tcPr>
            <w:tcW w:w="992" w:type="dxa"/>
          </w:tcPr>
          <w:p w14:paraId="598D15F9" w14:textId="77777777" w:rsidR="00C8533A" w:rsidRPr="006B329A" w:rsidRDefault="00C8533A" w:rsidP="006B329A">
            <w:pPr>
              <w:pStyle w:val="TAC"/>
            </w:pPr>
            <w:r w:rsidRPr="006B329A">
              <w:t>V</w:t>
            </w:r>
          </w:p>
        </w:tc>
        <w:tc>
          <w:tcPr>
            <w:tcW w:w="992" w:type="dxa"/>
          </w:tcPr>
          <w:p w14:paraId="1490D531" w14:textId="77777777" w:rsidR="00C8533A" w:rsidRPr="006B329A" w:rsidRDefault="00C8533A" w:rsidP="006B329A">
            <w:pPr>
              <w:pStyle w:val="TAC"/>
            </w:pPr>
            <w:r w:rsidRPr="006B329A">
              <w:t>1</w:t>
            </w:r>
          </w:p>
        </w:tc>
      </w:tr>
      <w:tr w:rsidR="00C8533A" w:rsidRPr="006B329A" w14:paraId="3EA2787E" w14:textId="77777777">
        <w:tblPrEx>
          <w:tblCellMar>
            <w:top w:w="0" w:type="dxa"/>
            <w:bottom w:w="0" w:type="dxa"/>
          </w:tblCellMar>
        </w:tblPrEx>
        <w:trPr>
          <w:jc w:val="center"/>
        </w:trPr>
        <w:tc>
          <w:tcPr>
            <w:tcW w:w="2977" w:type="dxa"/>
          </w:tcPr>
          <w:p w14:paraId="679DE11C" w14:textId="77777777" w:rsidR="00C8533A" w:rsidRPr="006B329A" w:rsidRDefault="00C8533A" w:rsidP="006B329A">
            <w:pPr>
              <w:pStyle w:val="TAL"/>
            </w:pPr>
            <w:r w:rsidRPr="006B329A">
              <w:t>Channel number</w:t>
            </w:r>
          </w:p>
        </w:tc>
        <w:tc>
          <w:tcPr>
            <w:tcW w:w="1417" w:type="dxa"/>
          </w:tcPr>
          <w:p w14:paraId="2ED1EEDA" w14:textId="77777777" w:rsidR="00C8533A" w:rsidRPr="006B329A" w:rsidRDefault="00C8533A" w:rsidP="006B329A">
            <w:pPr>
              <w:pStyle w:val="TAL"/>
            </w:pPr>
            <w:r w:rsidRPr="006B329A">
              <w:t>9.3.1</w:t>
            </w:r>
          </w:p>
        </w:tc>
        <w:tc>
          <w:tcPr>
            <w:tcW w:w="1418" w:type="dxa"/>
          </w:tcPr>
          <w:p w14:paraId="46C4E874" w14:textId="77777777" w:rsidR="00C8533A" w:rsidRPr="006B329A" w:rsidRDefault="00C8533A" w:rsidP="006B329A">
            <w:pPr>
              <w:pStyle w:val="TAC"/>
            </w:pPr>
            <w:r w:rsidRPr="006B329A">
              <w:t>M</w:t>
            </w:r>
          </w:p>
        </w:tc>
        <w:tc>
          <w:tcPr>
            <w:tcW w:w="992" w:type="dxa"/>
          </w:tcPr>
          <w:p w14:paraId="0B167A05" w14:textId="77777777" w:rsidR="00C8533A" w:rsidRPr="006B329A" w:rsidRDefault="00C8533A" w:rsidP="006B329A">
            <w:pPr>
              <w:pStyle w:val="TAC"/>
            </w:pPr>
            <w:r w:rsidRPr="006B329A">
              <w:t>TV</w:t>
            </w:r>
          </w:p>
        </w:tc>
        <w:tc>
          <w:tcPr>
            <w:tcW w:w="992" w:type="dxa"/>
          </w:tcPr>
          <w:p w14:paraId="7853B70D" w14:textId="77777777" w:rsidR="00C8533A" w:rsidRPr="006B329A" w:rsidRDefault="00C8533A" w:rsidP="006B329A">
            <w:pPr>
              <w:pStyle w:val="TAC"/>
            </w:pPr>
            <w:r w:rsidRPr="006B329A">
              <w:t>2</w:t>
            </w:r>
          </w:p>
        </w:tc>
      </w:tr>
      <w:tr w:rsidR="00C8533A" w:rsidRPr="006B329A" w14:paraId="0C2D8A52" w14:textId="77777777">
        <w:tblPrEx>
          <w:tblCellMar>
            <w:top w:w="0" w:type="dxa"/>
            <w:bottom w:w="0" w:type="dxa"/>
          </w:tblCellMar>
        </w:tblPrEx>
        <w:trPr>
          <w:jc w:val="center"/>
        </w:trPr>
        <w:tc>
          <w:tcPr>
            <w:tcW w:w="2977" w:type="dxa"/>
          </w:tcPr>
          <w:p w14:paraId="79F53C88" w14:textId="77777777" w:rsidR="00C8533A" w:rsidRPr="006B329A" w:rsidRDefault="00C8533A" w:rsidP="006B329A">
            <w:pPr>
              <w:pStyle w:val="TAL"/>
            </w:pPr>
            <w:r w:rsidRPr="006B329A">
              <w:t>MultiRateControl</w:t>
            </w:r>
          </w:p>
        </w:tc>
        <w:tc>
          <w:tcPr>
            <w:tcW w:w="1417" w:type="dxa"/>
          </w:tcPr>
          <w:p w14:paraId="5020278A" w14:textId="77777777" w:rsidR="00C8533A" w:rsidRPr="006B329A" w:rsidRDefault="00C8533A" w:rsidP="006B329A">
            <w:pPr>
              <w:pStyle w:val="TAL"/>
            </w:pPr>
            <w:r w:rsidRPr="006B329A">
              <w:t>9.3.53</w:t>
            </w:r>
          </w:p>
        </w:tc>
        <w:tc>
          <w:tcPr>
            <w:tcW w:w="1418" w:type="dxa"/>
          </w:tcPr>
          <w:p w14:paraId="7C99B5F7" w14:textId="77777777" w:rsidR="00C8533A" w:rsidRPr="006B329A" w:rsidRDefault="00C8533A" w:rsidP="006B329A">
            <w:pPr>
              <w:pStyle w:val="TAC"/>
            </w:pPr>
            <w:r w:rsidRPr="006B329A">
              <w:t>M</w:t>
            </w:r>
          </w:p>
        </w:tc>
        <w:tc>
          <w:tcPr>
            <w:tcW w:w="992" w:type="dxa"/>
          </w:tcPr>
          <w:p w14:paraId="2FE6C6F5" w14:textId="77777777" w:rsidR="00C8533A" w:rsidRPr="006B329A" w:rsidRDefault="00C8533A" w:rsidP="006B329A">
            <w:pPr>
              <w:pStyle w:val="TAC"/>
            </w:pPr>
            <w:r w:rsidRPr="006B329A">
              <w:t>TV</w:t>
            </w:r>
          </w:p>
        </w:tc>
        <w:tc>
          <w:tcPr>
            <w:tcW w:w="992" w:type="dxa"/>
          </w:tcPr>
          <w:p w14:paraId="436B7327" w14:textId="77777777" w:rsidR="00C8533A" w:rsidRPr="006B329A" w:rsidRDefault="00C8533A" w:rsidP="006B329A">
            <w:pPr>
              <w:pStyle w:val="TAC"/>
            </w:pPr>
            <w:r w:rsidRPr="006B329A">
              <w:t>2</w:t>
            </w:r>
          </w:p>
        </w:tc>
      </w:tr>
      <w:tr w:rsidR="00C8533A" w:rsidRPr="006B329A" w14:paraId="5458DD1F" w14:textId="77777777">
        <w:tblPrEx>
          <w:tblCellMar>
            <w:top w:w="0" w:type="dxa"/>
            <w:bottom w:w="0" w:type="dxa"/>
          </w:tblCellMar>
        </w:tblPrEx>
        <w:trPr>
          <w:jc w:val="center"/>
        </w:trPr>
        <w:tc>
          <w:tcPr>
            <w:tcW w:w="2977" w:type="dxa"/>
          </w:tcPr>
          <w:p w14:paraId="4A201586" w14:textId="77777777" w:rsidR="00C8533A" w:rsidRPr="006B329A" w:rsidRDefault="00C8533A" w:rsidP="006B329A">
            <w:pPr>
              <w:pStyle w:val="TAL"/>
            </w:pPr>
            <w:r w:rsidRPr="006B329A">
              <w:t>Supported Codec Type</w:t>
            </w:r>
          </w:p>
        </w:tc>
        <w:tc>
          <w:tcPr>
            <w:tcW w:w="1417" w:type="dxa"/>
          </w:tcPr>
          <w:p w14:paraId="4BE69630" w14:textId="77777777" w:rsidR="00C8533A" w:rsidRPr="006B329A" w:rsidRDefault="00C8533A" w:rsidP="006B329A">
            <w:pPr>
              <w:pStyle w:val="TAL"/>
            </w:pPr>
            <w:r w:rsidRPr="006B329A">
              <w:t>9.3.54</w:t>
            </w:r>
          </w:p>
        </w:tc>
        <w:tc>
          <w:tcPr>
            <w:tcW w:w="1418" w:type="dxa"/>
          </w:tcPr>
          <w:p w14:paraId="681C877A" w14:textId="77777777" w:rsidR="00C8533A" w:rsidRPr="006B329A" w:rsidRDefault="00C8533A" w:rsidP="006B329A">
            <w:pPr>
              <w:pStyle w:val="TAC"/>
            </w:pPr>
            <w:r w:rsidRPr="006B329A">
              <w:t>O 1)</w:t>
            </w:r>
          </w:p>
        </w:tc>
        <w:tc>
          <w:tcPr>
            <w:tcW w:w="992" w:type="dxa"/>
          </w:tcPr>
          <w:p w14:paraId="29863D92" w14:textId="77777777" w:rsidR="00C8533A" w:rsidRPr="006B329A" w:rsidRDefault="00C8533A" w:rsidP="006B329A">
            <w:pPr>
              <w:pStyle w:val="TAC"/>
            </w:pPr>
            <w:r w:rsidRPr="006B329A">
              <w:t>TLV</w:t>
            </w:r>
          </w:p>
        </w:tc>
        <w:tc>
          <w:tcPr>
            <w:tcW w:w="992" w:type="dxa"/>
          </w:tcPr>
          <w:p w14:paraId="1DF4D33F" w14:textId="77777777" w:rsidR="00C8533A" w:rsidRPr="006B329A" w:rsidRDefault="00C8533A" w:rsidP="006B329A">
            <w:pPr>
              <w:pStyle w:val="TAC"/>
            </w:pPr>
            <w:r w:rsidRPr="006B329A">
              <w:t>&gt;=5</w:t>
            </w:r>
          </w:p>
        </w:tc>
      </w:tr>
      <w:tr w:rsidR="00C8533A" w:rsidRPr="006B329A" w14:paraId="49D9F957" w14:textId="77777777">
        <w:tblPrEx>
          <w:tblCellMar>
            <w:top w:w="0" w:type="dxa"/>
            <w:bottom w:w="0" w:type="dxa"/>
          </w:tblCellMar>
        </w:tblPrEx>
        <w:trPr>
          <w:jc w:val="center"/>
        </w:trPr>
        <w:tc>
          <w:tcPr>
            <w:tcW w:w="2977" w:type="dxa"/>
          </w:tcPr>
          <w:p w14:paraId="7027C1CE" w14:textId="77777777" w:rsidR="00C8533A" w:rsidRPr="006B329A" w:rsidRDefault="00C8533A" w:rsidP="006B329A">
            <w:pPr>
              <w:pStyle w:val="TAL"/>
            </w:pPr>
            <w:r w:rsidRPr="006B329A">
              <w:t>TFO transparent container</w:t>
            </w:r>
          </w:p>
        </w:tc>
        <w:tc>
          <w:tcPr>
            <w:tcW w:w="1417" w:type="dxa"/>
          </w:tcPr>
          <w:p w14:paraId="4042E9FB" w14:textId="77777777" w:rsidR="00C8533A" w:rsidRPr="006B329A" w:rsidRDefault="00C8533A" w:rsidP="006B329A">
            <w:pPr>
              <w:pStyle w:val="TAL"/>
            </w:pPr>
            <w:r w:rsidRPr="006B329A">
              <w:t>9.3.59</w:t>
            </w:r>
          </w:p>
        </w:tc>
        <w:tc>
          <w:tcPr>
            <w:tcW w:w="1418" w:type="dxa"/>
          </w:tcPr>
          <w:p w14:paraId="62171C9F" w14:textId="77777777" w:rsidR="00C8533A" w:rsidRPr="006B329A" w:rsidRDefault="00C8533A" w:rsidP="006B329A">
            <w:pPr>
              <w:pStyle w:val="TAC"/>
            </w:pPr>
            <w:r w:rsidRPr="006B329A">
              <w:t>O 4)</w:t>
            </w:r>
          </w:p>
        </w:tc>
        <w:tc>
          <w:tcPr>
            <w:tcW w:w="992" w:type="dxa"/>
          </w:tcPr>
          <w:p w14:paraId="2BB1E2D2" w14:textId="77777777" w:rsidR="00C8533A" w:rsidRPr="006B329A" w:rsidRDefault="00C8533A" w:rsidP="006B329A">
            <w:pPr>
              <w:pStyle w:val="TAC"/>
            </w:pPr>
            <w:r w:rsidRPr="006B329A">
              <w:t>TLV</w:t>
            </w:r>
          </w:p>
        </w:tc>
        <w:tc>
          <w:tcPr>
            <w:tcW w:w="992" w:type="dxa"/>
          </w:tcPr>
          <w:p w14:paraId="62574AB5" w14:textId="77777777" w:rsidR="00C8533A" w:rsidRPr="006B329A" w:rsidRDefault="00C8533A" w:rsidP="006B329A">
            <w:pPr>
              <w:pStyle w:val="TAC"/>
            </w:pPr>
            <w:r w:rsidRPr="006B329A">
              <w:t>&gt;=3</w:t>
            </w:r>
          </w:p>
        </w:tc>
      </w:tr>
    </w:tbl>
    <w:p w14:paraId="4A3F548C" w14:textId="77777777" w:rsidR="00C8533A" w:rsidRPr="006B329A" w:rsidRDefault="00C8533A" w:rsidP="006B329A"/>
    <w:p w14:paraId="7A9B65CF" w14:textId="77777777" w:rsidR="00C8533A" w:rsidRPr="006B329A" w:rsidRDefault="00C8533A" w:rsidP="006B329A">
      <w:pPr>
        <w:pStyle w:val="NO"/>
      </w:pPr>
      <w:r w:rsidRPr="006B329A">
        <w:t>1)</w:t>
      </w:r>
      <w:r w:rsidRPr="006B329A">
        <w:tab/>
        <w:t>Optionally included if TFO is enabled within I.E. MultiRateControl</w:t>
      </w:r>
    </w:p>
    <w:p w14:paraId="369DA611" w14:textId="77777777" w:rsidR="00C8533A" w:rsidRPr="006B329A" w:rsidRDefault="00C8533A" w:rsidP="006B329A">
      <w:pPr>
        <w:pStyle w:val="Heading2"/>
      </w:pPr>
      <w:bookmarkStart w:id="128" w:name="_Toc476910102"/>
      <w:r w:rsidRPr="006B329A">
        <w:t>8.5</w:t>
      </w:r>
      <w:r w:rsidRPr="006B329A">
        <w:tab/>
        <w:t>COMMON CHANNEL MANAGEMENT MESSAGES</w:t>
      </w:r>
      <w:bookmarkEnd w:id="128"/>
    </w:p>
    <w:p w14:paraId="58F8BB5B" w14:textId="77777777" w:rsidR="00C8533A" w:rsidRPr="006B329A" w:rsidRDefault="00C8533A" w:rsidP="006B329A">
      <w:r w:rsidRPr="006B329A">
        <w:t>These messages are related to Common Channel Management procedures. They all have the following general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42656BC6" w14:textId="77777777">
        <w:tblPrEx>
          <w:tblCellMar>
            <w:top w:w="0" w:type="dxa"/>
            <w:bottom w:w="0" w:type="dxa"/>
          </w:tblCellMar>
        </w:tblPrEx>
        <w:trPr>
          <w:jc w:val="center"/>
        </w:trPr>
        <w:tc>
          <w:tcPr>
            <w:tcW w:w="2977" w:type="dxa"/>
            <w:tcBorders>
              <w:bottom w:val="nil"/>
            </w:tcBorders>
          </w:tcPr>
          <w:p w14:paraId="59388273" w14:textId="77777777" w:rsidR="00C8533A" w:rsidRPr="006B329A" w:rsidRDefault="00C8533A" w:rsidP="006B329A">
            <w:pPr>
              <w:pStyle w:val="TAH"/>
            </w:pPr>
            <w:r w:rsidRPr="006B329A">
              <w:t>INFORMATION ELEMENT</w:t>
            </w:r>
          </w:p>
        </w:tc>
        <w:tc>
          <w:tcPr>
            <w:tcW w:w="1417" w:type="dxa"/>
            <w:tcBorders>
              <w:bottom w:val="nil"/>
            </w:tcBorders>
          </w:tcPr>
          <w:p w14:paraId="67F1614C" w14:textId="77777777" w:rsidR="00C8533A" w:rsidRPr="006B329A" w:rsidRDefault="00C8533A" w:rsidP="006B329A">
            <w:pPr>
              <w:pStyle w:val="TAH"/>
            </w:pPr>
            <w:r w:rsidRPr="006B329A">
              <w:t>REFERENCE</w:t>
            </w:r>
          </w:p>
        </w:tc>
        <w:tc>
          <w:tcPr>
            <w:tcW w:w="1418" w:type="dxa"/>
            <w:tcBorders>
              <w:bottom w:val="nil"/>
            </w:tcBorders>
          </w:tcPr>
          <w:p w14:paraId="322E938D" w14:textId="77777777" w:rsidR="00C8533A" w:rsidRPr="006B329A" w:rsidRDefault="00C8533A" w:rsidP="006B329A">
            <w:pPr>
              <w:pStyle w:val="TAH"/>
            </w:pPr>
            <w:r w:rsidRPr="006B329A">
              <w:t>PRESENCE</w:t>
            </w:r>
          </w:p>
        </w:tc>
        <w:tc>
          <w:tcPr>
            <w:tcW w:w="992" w:type="dxa"/>
            <w:tcBorders>
              <w:bottom w:val="nil"/>
            </w:tcBorders>
          </w:tcPr>
          <w:p w14:paraId="3FDF5420" w14:textId="77777777" w:rsidR="00C8533A" w:rsidRPr="006B329A" w:rsidRDefault="00C8533A" w:rsidP="006B329A">
            <w:pPr>
              <w:pStyle w:val="TAH"/>
            </w:pPr>
            <w:r w:rsidRPr="006B329A">
              <w:t>FORMAT</w:t>
            </w:r>
          </w:p>
        </w:tc>
        <w:tc>
          <w:tcPr>
            <w:tcW w:w="992" w:type="dxa"/>
            <w:tcBorders>
              <w:bottom w:val="nil"/>
            </w:tcBorders>
          </w:tcPr>
          <w:p w14:paraId="75AB2989" w14:textId="77777777" w:rsidR="00C8533A" w:rsidRPr="006B329A" w:rsidRDefault="00C8533A" w:rsidP="006B329A">
            <w:pPr>
              <w:pStyle w:val="TAH"/>
            </w:pPr>
            <w:r w:rsidRPr="006B329A">
              <w:t>LENGTH</w:t>
            </w:r>
          </w:p>
        </w:tc>
      </w:tr>
      <w:tr w:rsidR="00C8533A" w:rsidRPr="006B329A" w14:paraId="30BC3D00" w14:textId="77777777">
        <w:tblPrEx>
          <w:tblCellMar>
            <w:top w:w="0" w:type="dxa"/>
            <w:bottom w:w="0" w:type="dxa"/>
          </w:tblCellMar>
        </w:tblPrEx>
        <w:trPr>
          <w:jc w:val="center"/>
        </w:trPr>
        <w:tc>
          <w:tcPr>
            <w:tcW w:w="2977" w:type="dxa"/>
            <w:tcBorders>
              <w:bottom w:val="nil"/>
              <w:right w:val="single" w:sz="4" w:space="0" w:color="auto"/>
            </w:tcBorders>
          </w:tcPr>
          <w:p w14:paraId="47E46046"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1F4E3300"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16074B1D"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30D94F48" w14:textId="77777777" w:rsidR="00C8533A" w:rsidRPr="006B329A" w:rsidRDefault="00C8533A" w:rsidP="006B329A">
            <w:pPr>
              <w:pStyle w:val="TAC"/>
            </w:pPr>
            <w:r w:rsidRPr="006B329A">
              <w:t>V</w:t>
            </w:r>
          </w:p>
        </w:tc>
        <w:tc>
          <w:tcPr>
            <w:tcW w:w="992" w:type="dxa"/>
            <w:tcBorders>
              <w:left w:val="single" w:sz="4" w:space="0" w:color="auto"/>
              <w:bottom w:val="nil"/>
            </w:tcBorders>
          </w:tcPr>
          <w:p w14:paraId="1BC35C65" w14:textId="77777777" w:rsidR="00C8533A" w:rsidRPr="006B329A" w:rsidRDefault="00C8533A" w:rsidP="006B329A">
            <w:pPr>
              <w:pStyle w:val="TAC"/>
            </w:pPr>
            <w:r w:rsidRPr="006B329A">
              <w:t>1</w:t>
            </w:r>
          </w:p>
        </w:tc>
      </w:tr>
      <w:tr w:rsidR="00C8533A" w:rsidRPr="006B329A" w14:paraId="5BB7A3C9" w14:textId="77777777">
        <w:tblPrEx>
          <w:tblCellMar>
            <w:top w:w="0" w:type="dxa"/>
            <w:bottom w:w="0" w:type="dxa"/>
          </w:tblCellMar>
        </w:tblPrEx>
        <w:trPr>
          <w:jc w:val="center"/>
        </w:trPr>
        <w:tc>
          <w:tcPr>
            <w:tcW w:w="2977" w:type="dxa"/>
            <w:tcBorders>
              <w:top w:val="nil"/>
              <w:bottom w:val="nil"/>
              <w:right w:val="single" w:sz="4" w:space="0" w:color="auto"/>
            </w:tcBorders>
          </w:tcPr>
          <w:p w14:paraId="407CE637"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1298B52F"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076B8074"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22B9458"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1CE6C245" w14:textId="77777777" w:rsidR="00C8533A" w:rsidRPr="006B329A" w:rsidRDefault="00C8533A" w:rsidP="006B329A">
            <w:pPr>
              <w:pStyle w:val="TAC"/>
            </w:pPr>
            <w:r w:rsidRPr="006B329A">
              <w:t>1</w:t>
            </w:r>
          </w:p>
        </w:tc>
      </w:tr>
      <w:tr w:rsidR="00C8533A" w:rsidRPr="006B329A" w14:paraId="5973EA3B" w14:textId="77777777">
        <w:tblPrEx>
          <w:tblCellMar>
            <w:top w:w="0" w:type="dxa"/>
            <w:bottom w:w="0" w:type="dxa"/>
          </w:tblCellMar>
        </w:tblPrEx>
        <w:trPr>
          <w:jc w:val="center"/>
        </w:trPr>
        <w:tc>
          <w:tcPr>
            <w:tcW w:w="2977" w:type="dxa"/>
            <w:tcBorders>
              <w:top w:val="nil"/>
              <w:bottom w:val="nil"/>
              <w:right w:val="single" w:sz="4" w:space="0" w:color="auto"/>
            </w:tcBorders>
          </w:tcPr>
          <w:p w14:paraId="2F13443E"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112DB96C"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222F0EDF"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25A420E"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5BA4B9AC" w14:textId="77777777" w:rsidR="00C8533A" w:rsidRPr="006B329A" w:rsidRDefault="00C8533A" w:rsidP="006B329A">
            <w:pPr>
              <w:pStyle w:val="TAC"/>
            </w:pPr>
            <w:r w:rsidRPr="006B329A">
              <w:t>2</w:t>
            </w:r>
          </w:p>
        </w:tc>
      </w:tr>
      <w:tr w:rsidR="00C8533A" w:rsidRPr="006B329A" w14:paraId="73D4F4B8" w14:textId="77777777">
        <w:tblPrEx>
          <w:tblCellMar>
            <w:top w:w="0" w:type="dxa"/>
            <w:bottom w:w="0" w:type="dxa"/>
          </w:tblCellMar>
        </w:tblPrEx>
        <w:trPr>
          <w:jc w:val="center"/>
        </w:trPr>
        <w:tc>
          <w:tcPr>
            <w:tcW w:w="2977" w:type="dxa"/>
            <w:tcBorders>
              <w:top w:val="single" w:sz="6" w:space="0" w:color="auto"/>
              <w:left w:val="single" w:sz="6" w:space="0" w:color="auto"/>
              <w:bottom w:val="single" w:sz="6" w:space="0" w:color="auto"/>
              <w:right w:val="nil"/>
            </w:tcBorders>
          </w:tcPr>
          <w:p w14:paraId="4EEDB5BF" w14:textId="77777777" w:rsidR="00C8533A" w:rsidRPr="006B329A" w:rsidRDefault="00C8533A" w:rsidP="006B329A">
            <w:pPr>
              <w:pStyle w:val="TAL"/>
            </w:pPr>
            <w:r w:rsidRPr="006B329A">
              <w:t>(Information elements depending on message type)</w:t>
            </w:r>
          </w:p>
        </w:tc>
        <w:tc>
          <w:tcPr>
            <w:tcW w:w="1417" w:type="dxa"/>
            <w:tcBorders>
              <w:top w:val="single" w:sz="6" w:space="0" w:color="auto"/>
              <w:left w:val="nil"/>
              <w:bottom w:val="single" w:sz="6" w:space="0" w:color="auto"/>
              <w:right w:val="nil"/>
            </w:tcBorders>
          </w:tcPr>
          <w:p w14:paraId="106231D6" w14:textId="77777777" w:rsidR="00C8533A" w:rsidRPr="006B329A" w:rsidRDefault="00C8533A" w:rsidP="006B329A">
            <w:pPr>
              <w:pStyle w:val="TAL"/>
            </w:pPr>
          </w:p>
        </w:tc>
        <w:tc>
          <w:tcPr>
            <w:tcW w:w="1418" w:type="dxa"/>
            <w:tcBorders>
              <w:top w:val="single" w:sz="6" w:space="0" w:color="auto"/>
              <w:left w:val="nil"/>
              <w:bottom w:val="single" w:sz="6" w:space="0" w:color="auto"/>
              <w:right w:val="nil"/>
            </w:tcBorders>
          </w:tcPr>
          <w:p w14:paraId="221EA33B" w14:textId="77777777" w:rsidR="00C8533A" w:rsidRPr="006B329A" w:rsidRDefault="00C8533A" w:rsidP="006B329A">
            <w:pPr>
              <w:pStyle w:val="TAC"/>
            </w:pPr>
          </w:p>
        </w:tc>
        <w:tc>
          <w:tcPr>
            <w:tcW w:w="992" w:type="dxa"/>
            <w:tcBorders>
              <w:top w:val="single" w:sz="6" w:space="0" w:color="auto"/>
              <w:left w:val="nil"/>
              <w:bottom w:val="single" w:sz="6" w:space="0" w:color="auto"/>
              <w:right w:val="nil"/>
            </w:tcBorders>
          </w:tcPr>
          <w:p w14:paraId="0C68C2A9" w14:textId="77777777" w:rsidR="00C8533A" w:rsidRPr="006B329A" w:rsidRDefault="00C8533A" w:rsidP="006B329A">
            <w:pPr>
              <w:pStyle w:val="TAC"/>
            </w:pPr>
          </w:p>
        </w:tc>
        <w:tc>
          <w:tcPr>
            <w:tcW w:w="992" w:type="dxa"/>
            <w:tcBorders>
              <w:top w:val="single" w:sz="6" w:space="0" w:color="auto"/>
              <w:left w:val="nil"/>
              <w:bottom w:val="single" w:sz="6" w:space="0" w:color="auto"/>
              <w:right w:val="single" w:sz="6" w:space="0" w:color="auto"/>
            </w:tcBorders>
          </w:tcPr>
          <w:p w14:paraId="2A009806" w14:textId="77777777" w:rsidR="00C8533A" w:rsidRPr="006B329A" w:rsidRDefault="00C8533A" w:rsidP="006B329A">
            <w:pPr>
              <w:pStyle w:val="TAC"/>
            </w:pPr>
          </w:p>
        </w:tc>
      </w:tr>
    </w:tbl>
    <w:p w14:paraId="4BBD2F2E" w14:textId="77777777" w:rsidR="00C8533A" w:rsidRPr="006B329A" w:rsidRDefault="00C8533A" w:rsidP="006B329A"/>
    <w:p w14:paraId="33C7C6C3" w14:textId="77777777" w:rsidR="00C8533A" w:rsidRPr="006B329A" w:rsidRDefault="00C8533A" w:rsidP="006B329A">
      <w:r w:rsidRPr="006B329A">
        <w:t>The messages concerned are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10"/>
        <w:gridCol w:w="2552"/>
      </w:tblGrid>
      <w:tr w:rsidR="00C8533A" w:rsidRPr="006B329A" w14:paraId="6D145E27" w14:textId="77777777">
        <w:tblPrEx>
          <w:tblCellMar>
            <w:top w:w="0" w:type="dxa"/>
            <w:bottom w:w="0" w:type="dxa"/>
          </w:tblCellMar>
        </w:tblPrEx>
        <w:trPr>
          <w:cantSplit/>
          <w:jc w:val="center"/>
        </w:trPr>
        <w:tc>
          <w:tcPr>
            <w:tcW w:w="3510" w:type="dxa"/>
          </w:tcPr>
          <w:p w14:paraId="1220F285" w14:textId="77777777" w:rsidR="00C8533A" w:rsidRPr="006B329A" w:rsidRDefault="00C8533A" w:rsidP="006B329A">
            <w:pPr>
              <w:pStyle w:val="TAH"/>
            </w:pPr>
            <w:r w:rsidRPr="006B329A">
              <w:lastRenderedPageBreak/>
              <w:t>Message name</w:t>
            </w:r>
          </w:p>
        </w:tc>
        <w:tc>
          <w:tcPr>
            <w:tcW w:w="2552" w:type="dxa"/>
          </w:tcPr>
          <w:p w14:paraId="15049D54" w14:textId="77777777" w:rsidR="00C8533A" w:rsidRPr="006B329A" w:rsidRDefault="00C8533A" w:rsidP="006B329A">
            <w:pPr>
              <w:pStyle w:val="TAH"/>
            </w:pPr>
            <w:r w:rsidRPr="006B329A">
              <w:t>Reference sub-clause</w:t>
            </w:r>
          </w:p>
        </w:tc>
      </w:tr>
      <w:tr w:rsidR="00C8533A" w:rsidRPr="006B329A" w14:paraId="1330D8A6" w14:textId="77777777">
        <w:tblPrEx>
          <w:tblCellMar>
            <w:top w:w="0" w:type="dxa"/>
            <w:bottom w:w="0" w:type="dxa"/>
          </w:tblCellMar>
        </w:tblPrEx>
        <w:trPr>
          <w:cantSplit/>
          <w:jc w:val="center"/>
        </w:trPr>
        <w:tc>
          <w:tcPr>
            <w:tcW w:w="3510" w:type="dxa"/>
          </w:tcPr>
          <w:p w14:paraId="416CF8AD" w14:textId="77777777" w:rsidR="00C8533A" w:rsidRPr="006B329A" w:rsidRDefault="00C8533A" w:rsidP="006B329A">
            <w:pPr>
              <w:pStyle w:val="TAL"/>
            </w:pPr>
            <w:r w:rsidRPr="006B329A">
              <w:t>BCCH INFOrmation</w:t>
            </w:r>
          </w:p>
        </w:tc>
        <w:tc>
          <w:tcPr>
            <w:tcW w:w="2552" w:type="dxa"/>
          </w:tcPr>
          <w:p w14:paraId="0C8CDE17" w14:textId="77777777" w:rsidR="00C8533A" w:rsidRPr="006B329A" w:rsidRDefault="00C8533A" w:rsidP="006B329A">
            <w:pPr>
              <w:pStyle w:val="TAC"/>
            </w:pPr>
            <w:r w:rsidRPr="006B329A">
              <w:t>8.5.1</w:t>
            </w:r>
          </w:p>
        </w:tc>
      </w:tr>
      <w:tr w:rsidR="00C8533A" w:rsidRPr="006B329A" w14:paraId="05E83170" w14:textId="77777777">
        <w:tblPrEx>
          <w:tblCellMar>
            <w:top w:w="0" w:type="dxa"/>
            <w:bottom w:w="0" w:type="dxa"/>
          </w:tblCellMar>
        </w:tblPrEx>
        <w:trPr>
          <w:cantSplit/>
          <w:jc w:val="center"/>
        </w:trPr>
        <w:tc>
          <w:tcPr>
            <w:tcW w:w="3510" w:type="dxa"/>
          </w:tcPr>
          <w:p w14:paraId="53F405EF" w14:textId="77777777" w:rsidR="00C8533A" w:rsidRPr="006B329A" w:rsidRDefault="00C8533A" w:rsidP="006B329A">
            <w:pPr>
              <w:pStyle w:val="TAL"/>
            </w:pPr>
            <w:r w:rsidRPr="006B329A">
              <w:t>CCCH LOAD INDication</w:t>
            </w:r>
          </w:p>
        </w:tc>
        <w:tc>
          <w:tcPr>
            <w:tcW w:w="2552" w:type="dxa"/>
          </w:tcPr>
          <w:p w14:paraId="5394936A" w14:textId="77777777" w:rsidR="00C8533A" w:rsidRPr="006B329A" w:rsidRDefault="00C8533A" w:rsidP="006B329A">
            <w:pPr>
              <w:pStyle w:val="TAC"/>
            </w:pPr>
            <w:r w:rsidRPr="006B329A">
              <w:t>8.5.2</w:t>
            </w:r>
          </w:p>
        </w:tc>
      </w:tr>
      <w:tr w:rsidR="00C8533A" w:rsidRPr="006B329A" w14:paraId="09B95A76" w14:textId="77777777">
        <w:tblPrEx>
          <w:tblCellMar>
            <w:top w:w="0" w:type="dxa"/>
            <w:bottom w:w="0" w:type="dxa"/>
          </w:tblCellMar>
        </w:tblPrEx>
        <w:trPr>
          <w:cantSplit/>
          <w:jc w:val="center"/>
        </w:trPr>
        <w:tc>
          <w:tcPr>
            <w:tcW w:w="3510" w:type="dxa"/>
          </w:tcPr>
          <w:p w14:paraId="37BD46B1" w14:textId="77777777" w:rsidR="00C8533A" w:rsidRPr="006B329A" w:rsidRDefault="00C8533A" w:rsidP="006B329A">
            <w:pPr>
              <w:pStyle w:val="TAL"/>
            </w:pPr>
            <w:r w:rsidRPr="006B329A">
              <w:t>CHANnel ReQuireD</w:t>
            </w:r>
          </w:p>
        </w:tc>
        <w:tc>
          <w:tcPr>
            <w:tcW w:w="2552" w:type="dxa"/>
          </w:tcPr>
          <w:p w14:paraId="734DC632" w14:textId="77777777" w:rsidR="00C8533A" w:rsidRPr="006B329A" w:rsidRDefault="00C8533A" w:rsidP="006B329A">
            <w:pPr>
              <w:pStyle w:val="TAC"/>
            </w:pPr>
            <w:r w:rsidRPr="006B329A">
              <w:t>8.5.3</w:t>
            </w:r>
          </w:p>
        </w:tc>
      </w:tr>
      <w:tr w:rsidR="00C8533A" w:rsidRPr="006B329A" w14:paraId="08B0E8FB" w14:textId="77777777">
        <w:tblPrEx>
          <w:tblCellMar>
            <w:top w:w="0" w:type="dxa"/>
            <w:bottom w:w="0" w:type="dxa"/>
          </w:tblCellMar>
        </w:tblPrEx>
        <w:trPr>
          <w:cantSplit/>
          <w:jc w:val="center"/>
        </w:trPr>
        <w:tc>
          <w:tcPr>
            <w:tcW w:w="3510" w:type="dxa"/>
          </w:tcPr>
          <w:p w14:paraId="26D022BB" w14:textId="77777777" w:rsidR="00C8533A" w:rsidRPr="006B329A" w:rsidRDefault="00C8533A" w:rsidP="006B329A">
            <w:pPr>
              <w:pStyle w:val="TAL"/>
            </w:pPr>
            <w:r w:rsidRPr="006B329A">
              <w:t>DELETE INDication</w:t>
            </w:r>
          </w:p>
        </w:tc>
        <w:tc>
          <w:tcPr>
            <w:tcW w:w="2552" w:type="dxa"/>
          </w:tcPr>
          <w:p w14:paraId="19D12CD0" w14:textId="77777777" w:rsidR="00C8533A" w:rsidRPr="006B329A" w:rsidRDefault="00C8533A" w:rsidP="006B329A">
            <w:pPr>
              <w:pStyle w:val="TAC"/>
            </w:pPr>
            <w:r w:rsidRPr="006B329A">
              <w:t>8.5.4</w:t>
            </w:r>
          </w:p>
        </w:tc>
      </w:tr>
      <w:tr w:rsidR="00C8533A" w:rsidRPr="006B329A" w14:paraId="13719883" w14:textId="77777777">
        <w:tblPrEx>
          <w:tblCellMar>
            <w:top w:w="0" w:type="dxa"/>
            <w:bottom w:w="0" w:type="dxa"/>
          </w:tblCellMar>
        </w:tblPrEx>
        <w:trPr>
          <w:cantSplit/>
          <w:jc w:val="center"/>
        </w:trPr>
        <w:tc>
          <w:tcPr>
            <w:tcW w:w="3510" w:type="dxa"/>
          </w:tcPr>
          <w:p w14:paraId="05E68841" w14:textId="77777777" w:rsidR="00C8533A" w:rsidRPr="006B329A" w:rsidRDefault="00C8533A" w:rsidP="006B329A">
            <w:pPr>
              <w:pStyle w:val="TAL"/>
            </w:pPr>
            <w:r w:rsidRPr="006B329A">
              <w:t>PAGING CoMmanD</w:t>
            </w:r>
          </w:p>
        </w:tc>
        <w:tc>
          <w:tcPr>
            <w:tcW w:w="2552" w:type="dxa"/>
          </w:tcPr>
          <w:p w14:paraId="7805D963" w14:textId="77777777" w:rsidR="00C8533A" w:rsidRPr="006B329A" w:rsidRDefault="00C8533A" w:rsidP="006B329A">
            <w:pPr>
              <w:pStyle w:val="TAC"/>
            </w:pPr>
            <w:r w:rsidRPr="006B329A">
              <w:t>8.5.5</w:t>
            </w:r>
          </w:p>
        </w:tc>
      </w:tr>
      <w:tr w:rsidR="00C8533A" w:rsidRPr="006B329A" w14:paraId="44E2FCBC" w14:textId="77777777">
        <w:tblPrEx>
          <w:tblCellMar>
            <w:top w:w="0" w:type="dxa"/>
            <w:bottom w:w="0" w:type="dxa"/>
          </w:tblCellMar>
        </w:tblPrEx>
        <w:trPr>
          <w:cantSplit/>
          <w:jc w:val="center"/>
        </w:trPr>
        <w:tc>
          <w:tcPr>
            <w:tcW w:w="3510" w:type="dxa"/>
          </w:tcPr>
          <w:p w14:paraId="07F4A2A6" w14:textId="77777777" w:rsidR="00C8533A" w:rsidRPr="006B329A" w:rsidRDefault="00C8533A" w:rsidP="006B329A">
            <w:pPr>
              <w:pStyle w:val="TAL"/>
            </w:pPr>
            <w:r w:rsidRPr="006B329A">
              <w:t>NOTification CoMmanD</w:t>
            </w:r>
          </w:p>
        </w:tc>
        <w:tc>
          <w:tcPr>
            <w:tcW w:w="2552" w:type="dxa"/>
          </w:tcPr>
          <w:p w14:paraId="4F10719A" w14:textId="77777777" w:rsidR="00C8533A" w:rsidRPr="006B329A" w:rsidRDefault="00C8533A" w:rsidP="006B329A">
            <w:pPr>
              <w:pStyle w:val="TAC"/>
            </w:pPr>
            <w:r w:rsidRPr="006B329A">
              <w:t>8.5.10</w:t>
            </w:r>
          </w:p>
        </w:tc>
      </w:tr>
      <w:tr w:rsidR="00C8533A" w:rsidRPr="006B329A" w14:paraId="77F44ECB" w14:textId="77777777">
        <w:tblPrEx>
          <w:tblCellMar>
            <w:top w:w="0" w:type="dxa"/>
            <w:bottom w:w="0" w:type="dxa"/>
          </w:tblCellMar>
        </w:tblPrEx>
        <w:trPr>
          <w:cantSplit/>
          <w:jc w:val="center"/>
        </w:trPr>
        <w:tc>
          <w:tcPr>
            <w:tcW w:w="3510" w:type="dxa"/>
          </w:tcPr>
          <w:p w14:paraId="53067F54" w14:textId="77777777" w:rsidR="00C8533A" w:rsidRPr="006B329A" w:rsidRDefault="00C8533A" w:rsidP="006B329A">
            <w:pPr>
              <w:pStyle w:val="TAL"/>
            </w:pPr>
            <w:r w:rsidRPr="006B329A">
              <w:t>IMMEDIATE ASSIGN COMMAND</w:t>
            </w:r>
          </w:p>
        </w:tc>
        <w:tc>
          <w:tcPr>
            <w:tcW w:w="2552" w:type="dxa"/>
          </w:tcPr>
          <w:p w14:paraId="3B4F9AD9" w14:textId="77777777" w:rsidR="00C8533A" w:rsidRPr="006B329A" w:rsidRDefault="00C8533A" w:rsidP="006B329A">
            <w:pPr>
              <w:pStyle w:val="TAC"/>
            </w:pPr>
            <w:r w:rsidRPr="006B329A">
              <w:t>8.5.6</w:t>
            </w:r>
          </w:p>
        </w:tc>
      </w:tr>
      <w:tr w:rsidR="00C8533A" w:rsidRPr="006B329A" w14:paraId="484C39D6" w14:textId="77777777">
        <w:tblPrEx>
          <w:tblCellMar>
            <w:top w:w="0" w:type="dxa"/>
            <w:bottom w:w="0" w:type="dxa"/>
          </w:tblCellMar>
        </w:tblPrEx>
        <w:trPr>
          <w:cantSplit/>
          <w:jc w:val="center"/>
        </w:trPr>
        <w:tc>
          <w:tcPr>
            <w:tcW w:w="3510" w:type="dxa"/>
          </w:tcPr>
          <w:p w14:paraId="727FCB63" w14:textId="77777777" w:rsidR="00C8533A" w:rsidRPr="006B329A" w:rsidRDefault="00C8533A" w:rsidP="006B329A">
            <w:pPr>
              <w:pStyle w:val="TAL"/>
            </w:pPr>
            <w:r w:rsidRPr="006B329A">
              <w:t>SMS BroadCast REQuest</w:t>
            </w:r>
          </w:p>
        </w:tc>
        <w:tc>
          <w:tcPr>
            <w:tcW w:w="2552" w:type="dxa"/>
          </w:tcPr>
          <w:p w14:paraId="2BAA88BB" w14:textId="77777777" w:rsidR="00C8533A" w:rsidRPr="006B329A" w:rsidRDefault="00C8533A" w:rsidP="006B329A">
            <w:pPr>
              <w:pStyle w:val="TAC"/>
            </w:pPr>
            <w:r w:rsidRPr="006B329A">
              <w:t>8.5.7</w:t>
            </w:r>
          </w:p>
        </w:tc>
      </w:tr>
      <w:tr w:rsidR="00C8533A" w:rsidRPr="006B329A" w14:paraId="627D0CC0" w14:textId="77777777">
        <w:tblPrEx>
          <w:tblCellMar>
            <w:top w:w="0" w:type="dxa"/>
            <w:bottom w:w="0" w:type="dxa"/>
          </w:tblCellMar>
        </w:tblPrEx>
        <w:trPr>
          <w:cantSplit/>
          <w:jc w:val="center"/>
        </w:trPr>
        <w:tc>
          <w:tcPr>
            <w:tcW w:w="3510" w:type="dxa"/>
          </w:tcPr>
          <w:p w14:paraId="2F53A0A8" w14:textId="77777777" w:rsidR="00C8533A" w:rsidRPr="006B329A" w:rsidRDefault="00C8533A" w:rsidP="006B329A">
            <w:pPr>
              <w:pStyle w:val="TAL"/>
            </w:pPr>
            <w:r w:rsidRPr="006B329A">
              <w:t>SMS Broadcast Command</w:t>
            </w:r>
          </w:p>
        </w:tc>
        <w:tc>
          <w:tcPr>
            <w:tcW w:w="2552" w:type="dxa"/>
          </w:tcPr>
          <w:p w14:paraId="364725AC" w14:textId="77777777" w:rsidR="00C8533A" w:rsidRPr="006B329A" w:rsidRDefault="00C8533A" w:rsidP="006B329A">
            <w:pPr>
              <w:pStyle w:val="TAC"/>
            </w:pPr>
            <w:r w:rsidRPr="006B329A">
              <w:t>8.5.8</w:t>
            </w:r>
          </w:p>
        </w:tc>
      </w:tr>
      <w:tr w:rsidR="00C8533A" w:rsidRPr="006B329A" w14:paraId="5A614DDA" w14:textId="77777777">
        <w:tblPrEx>
          <w:tblCellMar>
            <w:top w:w="0" w:type="dxa"/>
            <w:bottom w:w="0" w:type="dxa"/>
          </w:tblCellMar>
        </w:tblPrEx>
        <w:trPr>
          <w:cantSplit/>
          <w:jc w:val="center"/>
        </w:trPr>
        <w:tc>
          <w:tcPr>
            <w:tcW w:w="3510" w:type="dxa"/>
          </w:tcPr>
          <w:p w14:paraId="725F16B6" w14:textId="77777777" w:rsidR="00C8533A" w:rsidRPr="006B329A" w:rsidRDefault="00C8533A" w:rsidP="006B329A">
            <w:pPr>
              <w:pStyle w:val="TAL"/>
            </w:pPr>
            <w:r w:rsidRPr="006B329A">
              <w:t>CBCH LOAD INDICATION</w:t>
            </w:r>
          </w:p>
        </w:tc>
        <w:tc>
          <w:tcPr>
            <w:tcW w:w="2552" w:type="dxa"/>
          </w:tcPr>
          <w:p w14:paraId="44F732B6" w14:textId="77777777" w:rsidR="00C8533A" w:rsidRPr="006B329A" w:rsidRDefault="00C8533A" w:rsidP="006B329A">
            <w:pPr>
              <w:pStyle w:val="TAC"/>
            </w:pPr>
            <w:r w:rsidRPr="006B329A">
              <w:t>8.5.9</w:t>
            </w:r>
          </w:p>
        </w:tc>
      </w:tr>
    </w:tbl>
    <w:p w14:paraId="61F486F3" w14:textId="77777777" w:rsidR="00C8533A" w:rsidRPr="006B329A" w:rsidRDefault="00C8533A" w:rsidP="006B329A">
      <w:pPr>
        <w:pStyle w:val="FP"/>
      </w:pPr>
    </w:p>
    <w:p w14:paraId="7CEA018C" w14:textId="77777777" w:rsidR="00C8533A" w:rsidRPr="006B329A" w:rsidRDefault="00C8533A" w:rsidP="006B329A">
      <w:pPr>
        <w:pStyle w:val="Heading3"/>
      </w:pPr>
      <w:bookmarkStart w:id="129" w:name="_Toc476910103"/>
      <w:r w:rsidRPr="006B329A">
        <w:t>8.5.1</w:t>
      </w:r>
      <w:r w:rsidRPr="006B329A">
        <w:tab/>
        <w:t>BCCH INFORMATION</w:t>
      </w:r>
      <w:bookmarkEnd w:id="129"/>
    </w:p>
    <w:p w14:paraId="384A5FEE" w14:textId="77777777" w:rsidR="00C8533A" w:rsidRPr="006B329A" w:rsidRDefault="00C8533A" w:rsidP="006B329A">
      <w:pPr>
        <w:keepNext/>
      </w:pPr>
      <w:r w:rsidRPr="006B329A">
        <w:t>This message is sent from BSC to BTS to indicate new information to be broadcast on BCCH.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0E757208" w14:textId="77777777">
        <w:tblPrEx>
          <w:tblCellMar>
            <w:top w:w="0" w:type="dxa"/>
            <w:bottom w:w="0" w:type="dxa"/>
          </w:tblCellMar>
        </w:tblPrEx>
        <w:trPr>
          <w:jc w:val="center"/>
        </w:trPr>
        <w:tc>
          <w:tcPr>
            <w:tcW w:w="2977" w:type="dxa"/>
            <w:tcBorders>
              <w:bottom w:val="nil"/>
            </w:tcBorders>
          </w:tcPr>
          <w:p w14:paraId="184F01E8" w14:textId="77777777" w:rsidR="00C8533A" w:rsidRPr="006B329A" w:rsidRDefault="00C8533A" w:rsidP="006B329A">
            <w:pPr>
              <w:pStyle w:val="TAH"/>
            </w:pPr>
            <w:r w:rsidRPr="006B329A">
              <w:t>INFORMATION ELEMENT</w:t>
            </w:r>
          </w:p>
        </w:tc>
        <w:tc>
          <w:tcPr>
            <w:tcW w:w="1417" w:type="dxa"/>
            <w:tcBorders>
              <w:bottom w:val="nil"/>
            </w:tcBorders>
          </w:tcPr>
          <w:p w14:paraId="2A08EFF5" w14:textId="77777777" w:rsidR="00C8533A" w:rsidRPr="006B329A" w:rsidRDefault="00C8533A" w:rsidP="006B329A">
            <w:pPr>
              <w:pStyle w:val="TAH"/>
            </w:pPr>
            <w:r w:rsidRPr="006B329A">
              <w:t>REFERENCE</w:t>
            </w:r>
          </w:p>
        </w:tc>
        <w:tc>
          <w:tcPr>
            <w:tcW w:w="1418" w:type="dxa"/>
            <w:tcBorders>
              <w:bottom w:val="nil"/>
            </w:tcBorders>
          </w:tcPr>
          <w:p w14:paraId="33EA5934" w14:textId="77777777" w:rsidR="00C8533A" w:rsidRPr="006B329A" w:rsidRDefault="00C8533A" w:rsidP="006B329A">
            <w:pPr>
              <w:pStyle w:val="TAH"/>
            </w:pPr>
            <w:r w:rsidRPr="006B329A">
              <w:t>PRESENCE</w:t>
            </w:r>
          </w:p>
        </w:tc>
        <w:tc>
          <w:tcPr>
            <w:tcW w:w="992" w:type="dxa"/>
            <w:tcBorders>
              <w:bottom w:val="nil"/>
            </w:tcBorders>
          </w:tcPr>
          <w:p w14:paraId="406CF981" w14:textId="77777777" w:rsidR="00C8533A" w:rsidRPr="006B329A" w:rsidRDefault="00C8533A" w:rsidP="006B329A">
            <w:pPr>
              <w:pStyle w:val="TAH"/>
            </w:pPr>
            <w:r w:rsidRPr="006B329A">
              <w:t>FORMAT</w:t>
            </w:r>
          </w:p>
        </w:tc>
        <w:tc>
          <w:tcPr>
            <w:tcW w:w="992" w:type="dxa"/>
            <w:tcBorders>
              <w:bottom w:val="nil"/>
            </w:tcBorders>
          </w:tcPr>
          <w:p w14:paraId="2FACACFF" w14:textId="77777777" w:rsidR="00C8533A" w:rsidRPr="006B329A" w:rsidRDefault="00C8533A" w:rsidP="006B329A">
            <w:pPr>
              <w:pStyle w:val="TAH"/>
            </w:pPr>
            <w:r w:rsidRPr="006B329A">
              <w:t>LENGTH</w:t>
            </w:r>
          </w:p>
        </w:tc>
      </w:tr>
      <w:tr w:rsidR="00C8533A" w:rsidRPr="006B329A" w14:paraId="1335E9A4" w14:textId="77777777">
        <w:tblPrEx>
          <w:tblCellMar>
            <w:top w:w="0" w:type="dxa"/>
            <w:bottom w:w="0" w:type="dxa"/>
          </w:tblCellMar>
        </w:tblPrEx>
        <w:trPr>
          <w:jc w:val="center"/>
        </w:trPr>
        <w:tc>
          <w:tcPr>
            <w:tcW w:w="2977" w:type="dxa"/>
            <w:tcBorders>
              <w:bottom w:val="nil"/>
              <w:right w:val="single" w:sz="4" w:space="0" w:color="auto"/>
            </w:tcBorders>
          </w:tcPr>
          <w:p w14:paraId="4AA443A5"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1AC3E743"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688BB267"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52481B0B" w14:textId="77777777" w:rsidR="00C8533A" w:rsidRPr="006B329A" w:rsidRDefault="00C8533A" w:rsidP="006B329A">
            <w:pPr>
              <w:pStyle w:val="TAC"/>
            </w:pPr>
            <w:r w:rsidRPr="006B329A">
              <w:t>V</w:t>
            </w:r>
          </w:p>
        </w:tc>
        <w:tc>
          <w:tcPr>
            <w:tcW w:w="992" w:type="dxa"/>
            <w:tcBorders>
              <w:left w:val="single" w:sz="4" w:space="0" w:color="auto"/>
              <w:bottom w:val="nil"/>
            </w:tcBorders>
          </w:tcPr>
          <w:p w14:paraId="334257FA" w14:textId="77777777" w:rsidR="00C8533A" w:rsidRPr="006B329A" w:rsidRDefault="00C8533A" w:rsidP="006B329A">
            <w:pPr>
              <w:pStyle w:val="TAC"/>
            </w:pPr>
            <w:r w:rsidRPr="006B329A">
              <w:t>1</w:t>
            </w:r>
          </w:p>
        </w:tc>
      </w:tr>
      <w:tr w:rsidR="00C8533A" w:rsidRPr="006B329A" w14:paraId="7B2D17A7" w14:textId="77777777">
        <w:tblPrEx>
          <w:tblCellMar>
            <w:top w:w="0" w:type="dxa"/>
            <w:bottom w:w="0" w:type="dxa"/>
          </w:tblCellMar>
        </w:tblPrEx>
        <w:trPr>
          <w:jc w:val="center"/>
        </w:trPr>
        <w:tc>
          <w:tcPr>
            <w:tcW w:w="2977" w:type="dxa"/>
            <w:tcBorders>
              <w:top w:val="nil"/>
              <w:bottom w:val="nil"/>
              <w:right w:val="single" w:sz="4" w:space="0" w:color="auto"/>
            </w:tcBorders>
          </w:tcPr>
          <w:p w14:paraId="1650E790"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38D02E85"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2595686E"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FD3FBB4"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326C2DFD" w14:textId="77777777" w:rsidR="00C8533A" w:rsidRPr="006B329A" w:rsidRDefault="00C8533A" w:rsidP="006B329A">
            <w:pPr>
              <w:pStyle w:val="TAC"/>
            </w:pPr>
            <w:r w:rsidRPr="006B329A">
              <w:t>1</w:t>
            </w:r>
          </w:p>
        </w:tc>
      </w:tr>
      <w:tr w:rsidR="00C8533A" w:rsidRPr="006B329A" w14:paraId="26157B3B" w14:textId="77777777">
        <w:tblPrEx>
          <w:tblCellMar>
            <w:top w:w="0" w:type="dxa"/>
            <w:bottom w:w="0" w:type="dxa"/>
          </w:tblCellMar>
        </w:tblPrEx>
        <w:trPr>
          <w:jc w:val="center"/>
        </w:trPr>
        <w:tc>
          <w:tcPr>
            <w:tcW w:w="2977" w:type="dxa"/>
            <w:tcBorders>
              <w:top w:val="nil"/>
              <w:bottom w:val="nil"/>
              <w:right w:val="single" w:sz="4" w:space="0" w:color="auto"/>
            </w:tcBorders>
          </w:tcPr>
          <w:p w14:paraId="0BF14C38"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4305BF35"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4E853D4E"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88DA623"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1D2B6D86" w14:textId="77777777" w:rsidR="00C8533A" w:rsidRPr="006B329A" w:rsidRDefault="00C8533A" w:rsidP="006B329A">
            <w:pPr>
              <w:pStyle w:val="TAC"/>
            </w:pPr>
            <w:r w:rsidRPr="006B329A">
              <w:t>2</w:t>
            </w:r>
          </w:p>
        </w:tc>
      </w:tr>
      <w:tr w:rsidR="00C8533A" w:rsidRPr="006B329A" w14:paraId="6CD73AE7" w14:textId="77777777">
        <w:tblPrEx>
          <w:tblCellMar>
            <w:top w:w="0" w:type="dxa"/>
            <w:bottom w:w="0" w:type="dxa"/>
          </w:tblCellMar>
        </w:tblPrEx>
        <w:trPr>
          <w:jc w:val="center"/>
        </w:trPr>
        <w:tc>
          <w:tcPr>
            <w:tcW w:w="2977" w:type="dxa"/>
            <w:tcBorders>
              <w:top w:val="nil"/>
              <w:bottom w:val="nil"/>
              <w:right w:val="single" w:sz="4" w:space="0" w:color="auto"/>
            </w:tcBorders>
          </w:tcPr>
          <w:p w14:paraId="21256033" w14:textId="77777777" w:rsidR="00C8533A" w:rsidRPr="006B329A" w:rsidRDefault="00C8533A" w:rsidP="006B329A">
            <w:pPr>
              <w:pStyle w:val="TAL"/>
            </w:pPr>
            <w:r w:rsidRPr="006B329A">
              <w:t>System Info Type</w:t>
            </w:r>
          </w:p>
        </w:tc>
        <w:tc>
          <w:tcPr>
            <w:tcW w:w="1417" w:type="dxa"/>
            <w:tcBorders>
              <w:top w:val="nil"/>
              <w:left w:val="single" w:sz="4" w:space="0" w:color="auto"/>
              <w:bottom w:val="nil"/>
              <w:right w:val="single" w:sz="4" w:space="0" w:color="auto"/>
            </w:tcBorders>
          </w:tcPr>
          <w:p w14:paraId="31E84F3B" w14:textId="77777777" w:rsidR="00C8533A" w:rsidRPr="006B329A" w:rsidRDefault="00C8533A" w:rsidP="006B329A">
            <w:pPr>
              <w:pStyle w:val="TAL"/>
            </w:pPr>
            <w:r w:rsidRPr="006B329A">
              <w:t>9.3.30</w:t>
            </w:r>
          </w:p>
        </w:tc>
        <w:tc>
          <w:tcPr>
            <w:tcW w:w="1418" w:type="dxa"/>
            <w:tcBorders>
              <w:top w:val="nil"/>
              <w:left w:val="single" w:sz="4" w:space="0" w:color="auto"/>
              <w:bottom w:val="nil"/>
              <w:right w:val="single" w:sz="4" w:space="0" w:color="auto"/>
            </w:tcBorders>
          </w:tcPr>
          <w:p w14:paraId="383467F2"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D847CC4"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6EB33A7A" w14:textId="77777777" w:rsidR="00C8533A" w:rsidRPr="006B329A" w:rsidRDefault="00C8533A" w:rsidP="006B329A">
            <w:pPr>
              <w:pStyle w:val="TAC"/>
            </w:pPr>
            <w:r w:rsidRPr="006B329A">
              <w:t>2</w:t>
            </w:r>
          </w:p>
        </w:tc>
      </w:tr>
      <w:tr w:rsidR="00C8533A" w:rsidRPr="006B329A" w14:paraId="00D8186E" w14:textId="77777777">
        <w:tblPrEx>
          <w:tblCellMar>
            <w:top w:w="0" w:type="dxa"/>
            <w:bottom w:w="0" w:type="dxa"/>
          </w:tblCellMar>
        </w:tblPrEx>
        <w:trPr>
          <w:jc w:val="center"/>
        </w:trPr>
        <w:tc>
          <w:tcPr>
            <w:tcW w:w="2977" w:type="dxa"/>
            <w:tcBorders>
              <w:top w:val="nil"/>
              <w:bottom w:val="nil"/>
              <w:right w:val="single" w:sz="4" w:space="0" w:color="auto"/>
            </w:tcBorders>
          </w:tcPr>
          <w:p w14:paraId="17FB8F01" w14:textId="77777777" w:rsidR="00C8533A" w:rsidRPr="006B329A" w:rsidRDefault="00C8533A" w:rsidP="006B329A">
            <w:pPr>
              <w:pStyle w:val="TAL"/>
            </w:pPr>
            <w:r w:rsidRPr="006B329A">
              <w:t>Full BCCH Info (SYS INFO)</w:t>
            </w:r>
          </w:p>
        </w:tc>
        <w:tc>
          <w:tcPr>
            <w:tcW w:w="1417" w:type="dxa"/>
            <w:tcBorders>
              <w:top w:val="nil"/>
              <w:left w:val="single" w:sz="4" w:space="0" w:color="auto"/>
              <w:bottom w:val="nil"/>
              <w:right w:val="single" w:sz="4" w:space="0" w:color="auto"/>
            </w:tcBorders>
          </w:tcPr>
          <w:p w14:paraId="28A9E02C" w14:textId="77777777" w:rsidR="00C8533A" w:rsidRPr="006B329A" w:rsidRDefault="00C8533A" w:rsidP="006B329A">
            <w:pPr>
              <w:pStyle w:val="TAL"/>
            </w:pPr>
            <w:r w:rsidRPr="006B329A">
              <w:t>9.3.39</w:t>
            </w:r>
          </w:p>
        </w:tc>
        <w:tc>
          <w:tcPr>
            <w:tcW w:w="1418" w:type="dxa"/>
            <w:tcBorders>
              <w:top w:val="nil"/>
              <w:left w:val="single" w:sz="4" w:space="0" w:color="auto"/>
              <w:bottom w:val="nil"/>
              <w:right w:val="single" w:sz="4" w:space="0" w:color="auto"/>
            </w:tcBorders>
          </w:tcPr>
          <w:p w14:paraId="1809C46A" w14:textId="77777777" w:rsidR="00C8533A" w:rsidRPr="006B329A" w:rsidRDefault="00C8533A" w:rsidP="006B329A">
            <w:pPr>
              <w:pStyle w:val="TAC"/>
            </w:pPr>
            <w:r w:rsidRPr="006B329A">
              <w:t>O 1)</w:t>
            </w:r>
          </w:p>
        </w:tc>
        <w:tc>
          <w:tcPr>
            <w:tcW w:w="992" w:type="dxa"/>
            <w:tcBorders>
              <w:top w:val="nil"/>
              <w:left w:val="single" w:sz="4" w:space="0" w:color="auto"/>
              <w:bottom w:val="nil"/>
              <w:right w:val="single" w:sz="4" w:space="0" w:color="auto"/>
            </w:tcBorders>
          </w:tcPr>
          <w:p w14:paraId="49C0D479"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05A4081E" w14:textId="77777777" w:rsidR="00C8533A" w:rsidRPr="006B329A" w:rsidRDefault="00C8533A" w:rsidP="006B329A">
            <w:pPr>
              <w:pStyle w:val="TAC"/>
            </w:pPr>
            <w:r w:rsidRPr="006B329A">
              <w:t>25</w:t>
            </w:r>
          </w:p>
        </w:tc>
      </w:tr>
      <w:tr w:rsidR="00C8533A" w:rsidRPr="006B329A" w14:paraId="0954A70A"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7D2DE9E8" w14:textId="77777777" w:rsidR="00C8533A" w:rsidRPr="006B329A" w:rsidRDefault="00C8533A" w:rsidP="006B329A">
            <w:pPr>
              <w:pStyle w:val="TAL"/>
            </w:pPr>
            <w:r w:rsidRPr="006B329A">
              <w:t>Starting Time</w:t>
            </w:r>
          </w:p>
        </w:tc>
        <w:tc>
          <w:tcPr>
            <w:tcW w:w="1417" w:type="dxa"/>
            <w:tcBorders>
              <w:top w:val="nil"/>
              <w:left w:val="single" w:sz="4" w:space="0" w:color="auto"/>
              <w:bottom w:val="single" w:sz="4" w:space="0" w:color="auto"/>
              <w:right w:val="single" w:sz="4" w:space="0" w:color="auto"/>
            </w:tcBorders>
          </w:tcPr>
          <w:p w14:paraId="65736117" w14:textId="77777777" w:rsidR="00C8533A" w:rsidRPr="006B329A" w:rsidRDefault="00C8533A" w:rsidP="006B329A">
            <w:pPr>
              <w:pStyle w:val="TAL"/>
            </w:pPr>
            <w:r w:rsidRPr="006B329A">
              <w:t>9.3.23</w:t>
            </w:r>
          </w:p>
        </w:tc>
        <w:tc>
          <w:tcPr>
            <w:tcW w:w="1418" w:type="dxa"/>
            <w:tcBorders>
              <w:top w:val="nil"/>
              <w:left w:val="single" w:sz="4" w:space="0" w:color="auto"/>
              <w:bottom w:val="single" w:sz="4" w:space="0" w:color="auto"/>
              <w:right w:val="single" w:sz="4" w:space="0" w:color="auto"/>
            </w:tcBorders>
          </w:tcPr>
          <w:p w14:paraId="1660A5D2" w14:textId="77777777" w:rsidR="00C8533A" w:rsidRPr="006B329A" w:rsidRDefault="00C8533A" w:rsidP="006B329A">
            <w:pPr>
              <w:pStyle w:val="TAC"/>
            </w:pPr>
            <w:r w:rsidRPr="006B329A">
              <w:t>O 2)</w:t>
            </w:r>
          </w:p>
        </w:tc>
        <w:tc>
          <w:tcPr>
            <w:tcW w:w="992" w:type="dxa"/>
            <w:tcBorders>
              <w:top w:val="nil"/>
              <w:left w:val="single" w:sz="4" w:space="0" w:color="auto"/>
              <w:bottom w:val="single" w:sz="4" w:space="0" w:color="auto"/>
              <w:right w:val="single" w:sz="4" w:space="0" w:color="auto"/>
            </w:tcBorders>
          </w:tcPr>
          <w:p w14:paraId="14C62370"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104A315E" w14:textId="77777777" w:rsidR="00C8533A" w:rsidRPr="006B329A" w:rsidRDefault="00C8533A" w:rsidP="006B329A">
            <w:pPr>
              <w:pStyle w:val="TAC"/>
            </w:pPr>
            <w:r w:rsidRPr="006B329A">
              <w:t>3</w:t>
            </w:r>
          </w:p>
        </w:tc>
      </w:tr>
    </w:tbl>
    <w:p w14:paraId="0F98CD7A" w14:textId="77777777" w:rsidR="00C8533A" w:rsidRPr="006B329A" w:rsidRDefault="00C8533A" w:rsidP="006B329A"/>
    <w:p w14:paraId="740F868D" w14:textId="77777777" w:rsidR="00C8533A" w:rsidRPr="006B329A" w:rsidRDefault="00C8533A" w:rsidP="006B329A">
      <w:pPr>
        <w:pStyle w:val="NO"/>
      </w:pPr>
      <w:r w:rsidRPr="006B329A">
        <w:t>1)</w:t>
      </w:r>
      <w:r w:rsidRPr="006B329A">
        <w:tab/>
        <w:t>If the Full BCCH information element is not included this indicates that transmission of the indicated SYSTEM INFORMATION message shall be stopped.</w:t>
      </w:r>
    </w:p>
    <w:p w14:paraId="12A9C922" w14:textId="77777777" w:rsidR="00C8533A" w:rsidRPr="006B329A" w:rsidRDefault="00C8533A" w:rsidP="006B329A">
      <w:pPr>
        <w:pStyle w:val="NO"/>
      </w:pPr>
      <w:r w:rsidRPr="006B329A">
        <w:t>2)</w:t>
      </w:r>
      <w:r w:rsidRPr="006B329A">
        <w:tab/>
        <w:t>The Starting Time element is optionally used to indicate when transmission of the new information is to start or when transmission is to stop.</w:t>
      </w:r>
    </w:p>
    <w:p w14:paraId="1695E536" w14:textId="77777777" w:rsidR="00C8533A" w:rsidRPr="006B329A" w:rsidRDefault="00C8533A" w:rsidP="006B329A">
      <w:r w:rsidRPr="006B329A">
        <w:t>The System Info Type element indicates the type of SYSTEM INFORMATION message which follows in the Full BCCH Information element.</w:t>
      </w:r>
    </w:p>
    <w:p w14:paraId="0F870384" w14:textId="77777777" w:rsidR="00C8533A" w:rsidRPr="006B329A" w:rsidRDefault="00C8533A" w:rsidP="006B329A">
      <w:r w:rsidRPr="006B329A">
        <w:t>The Full BCCH Information element contains the relevant SYSTEM INFORMATION message as defined in 3GPP TS 44.018.</w:t>
      </w:r>
    </w:p>
    <w:p w14:paraId="499E8996" w14:textId="77777777" w:rsidR="00C8533A" w:rsidRPr="006B329A" w:rsidRDefault="00C8533A" w:rsidP="006B329A">
      <w:pPr>
        <w:pStyle w:val="Heading3"/>
      </w:pPr>
      <w:bookmarkStart w:id="130" w:name="_Toc476910104"/>
      <w:r w:rsidRPr="006B329A">
        <w:t>8.5.2</w:t>
      </w:r>
      <w:r w:rsidRPr="006B329A">
        <w:tab/>
        <w:t>CCCH LOAD INDICATION</w:t>
      </w:r>
      <w:bookmarkEnd w:id="130"/>
    </w:p>
    <w:p w14:paraId="621126E4" w14:textId="77777777" w:rsidR="00C8533A" w:rsidRPr="006B329A" w:rsidRDefault="00C8533A" w:rsidP="006B329A">
      <w:r w:rsidRPr="006B329A">
        <w:t>This message is sent from BTS to BSC to report the current load on the indicated CCCH timeslot (random access, RACH, and paging, PCH).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7D2ED764" w14:textId="77777777">
        <w:tblPrEx>
          <w:tblCellMar>
            <w:top w:w="0" w:type="dxa"/>
            <w:bottom w:w="0" w:type="dxa"/>
          </w:tblCellMar>
        </w:tblPrEx>
        <w:trPr>
          <w:jc w:val="center"/>
        </w:trPr>
        <w:tc>
          <w:tcPr>
            <w:tcW w:w="2977" w:type="dxa"/>
            <w:tcBorders>
              <w:bottom w:val="nil"/>
            </w:tcBorders>
          </w:tcPr>
          <w:p w14:paraId="470DEC25" w14:textId="77777777" w:rsidR="00C8533A" w:rsidRPr="006B329A" w:rsidRDefault="00C8533A" w:rsidP="006B329A">
            <w:pPr>
              <w:pStyle w:val="TAH"/>
            </w:pPr>
            <w:r w:rsidRPr="006B329A">
              <w:t>INFORMATION ELEMENT</w:t>
            </w:r>
          </w:p>
        </w:tc>
        <w:tc>
          <w:tcPr>
            <w:tcW w:w="1417" w:type="dxa"/>
            <w:tcBorders>
              <w:bottom w:val="nil"/>
            </w:tcBorders>
          </w:tcPr>
          <w:p w14:paraId="7C290FD2" w14:textId="77777777" w:rsidR="00C8533A" w:rsidRPr="006B329A" w:rsidRDefault="00C8533A" w:rsidP="006B329A">
            <w:pPr>
              <w:pStyle w:val="TAH"/>
            </w:pPr>
            <w:r w:rsidRPr="006B329A">
              <w:t>REFERENCE</w:t>
            </w:r>
          </w:p>
        </w:tc>
        <w:tc>
          <w:tcPr>
            <w:tcW w:w="1418" w:type="dxa"/>
            <w:tcBorders>
              <w:bottom w:val="nil"/>
            </w:tcBorders>
          </w:tcPr>
          <w:p w14:paraId="4E50D6F6" w14:textId="77777777" w:rsidR="00C8533A" w:rsidRPr="006B329A" w:rsidRDefault="00C8533A" w:rsidP="006B329A">
            <w:pPr>
              <w:pStyle w:val="TAH"/>
            </w:pPr>
            <w:r w:rsidRPr="006B329A">
              <w:t>PRESENCE</w:t>
            </w:r>
          </w:p>
        </w:tc>
        <w:tc>
          <w:tcPr>
            <w:tcW w:w="992" w:type="dxa"/>
            <w:tcBorders>
              <w:bottom w:val="nil"/>
            </w:tcBorders>
          </w:tcPr>
          <w:p w14:paraId="0E5375F5" w14:textId="77777777" w:rsidR="00C8533A" w:rsidRPr="006B329A" w:rsidRDefault="00C8533A" w:rsidP="006B329A">
            <w:pPr>
              <w:pStyle w:val="TAH"/>
            </w:pPr>
            <w:r w:rsidRPr="006B329A">
              <w:t>FORMAT</w:t>
            </w:r>
          </w:p>
        </w:tc>
        <w:tc>
          <w:tcPr>
            <w:tcW w:w="992" w:type="dxa"/>
            <w:tcBorders>
              <w:bottom w:val="nil"/>
            </w:tcBorders>
          </w:tcPr>
          <w:p w14:paraId="32E102A2" w14:textId="77777777" w:rsidR="00C8533A" w:rsidRPr="006B329A" w:rsidRDefault="00C8533A" w:rsidP="006B329A">
            <w:pPr>
              <w:pStyle w:val="TAH"/>
            </w:pPr>
            <w:r w:rsidRPr="006B329A">
              <w:t>LENGTH</w:t>
            </w:r>
          </w:p>
        </w:tc>
      </w:tr>
      <w:tr w:rsidR="00C8533A" w:rsidRPr="006B329A" w14:paraId="06BBDB7A" w14:textId="77777777">
        <w:tblPrEx>
          <w:tblCellMar>
            <w:top w:w="0" w:type="dxa"/>
            <w:bottom w:w="0" w:type="dxa"/>
          </w:tblCellMar>
        </w:tblPrEx>
        <w:trPr>
          <w:jc w:val="center"/>
        </w:trPr>
        <w:tc>
          <w:tcPr>
            <w:tcW w:w="2977" w:type="dxa"/>
            <w:tcBorders>
              <w:bottom w:val="nil"/>
              <w:right w:val="single" w:sz="4" w:space="0" w:color="auto"/>
            </w:tcBorders>
          </w:tcPr>
          <w:p w14:paraId="090A0FAB"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6207BBCE"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5DBCBFE0"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2D19DFC0" w14:textId="77777777" w:rsidR="00C8533A" w:rsidRPr="006B329A" w:rsidRDefault="00C8533A" w:rsidP="006B329A">
            <w:pPr>
              <w:pStyle w:val="TAC"/>
            </w:pPr>
            <w:r w:rsidRPr="006B329A">
              <w:t>V</w:t>
            </w:r>
          </w:p>
        </w:tc>
        <w:tc>
          <w:tcPr>
            <w:tcW w:w="992" w:type="dxa"/>
            <w:tcBorders>
              <w:left w:val="single" w:sz="4" w:space="0" w:color="auto"/>
              <w:bottom w:val="nil"/>
            </w:tcBorders>
          </w:tcPr>
          <w:p w14:paraId="54A98764" w14:textId="77777777" w:rsidR="00C8533A" w:rsidRPr="006B329A" w:rsidRDefault="00C8533A" w:rsidP="006B329A">
            <w:pPr>
              <w:pStyle w:val="TAC"/>
            </w:pPr>
            <w:r w:rsidRPr="006B329A">
              <w:t>1</w:t>
            </w:r>
          </w:p>
        </w:tc>
      </w:tr>
      <w:tr w:rsidR="00C8533A" w:rsidRPr="006B329A" w14:paraId="21DFA3CE" w14:textId="77777777">
        <w:tblPrEx>
          <w:tblCellMar>
            <w:top w:w="0" w:type="dxa"/>
            <w:bottom w:w="0" w:type="dxa"/>
          </w:tblCellMar>
        </w:tblPrEx>
        <w:trPr>
          <w:jc w:val="center"/>
        </w:trPr>
        <w:tc>
          <w:tcPr>
            <w:tcW w:w="2977" w:type="dxa"/>
            <w:tcBorders>
              <w:top w:val="nil"/>
              <w:bottom w:val="nil"/>
              <w:right w:val="single" w:sz="4" w:space="0" w:color="auto"/>
            </w:tcBorders>
          </w:tcPr>
          <w:p w14:paraId="6FDF8A1E"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6DC2A6F1"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5F8B6A1A"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2725FB6"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78CE6AAF" w14:textId="77777777" w:rsidR="00C8533A" w:rsidRPr="006B329A" w:rsidRDefault="00C8533A" w:rsidP="006B329A">
            <w:pPr>
              <w:pStyle w:val="TAC"/>
            </w:pPr>
            <w:r w:rsidRPr="006B329A">
              <w:t>1</w:t>
            </w:r>
          </w:p>
        </w:tc>
      </w:tr>
      <w:tr w:rsidR="00C8533A" w:rsidRPr="006B329A" w14:paraId="5E533088" w14:textId="77777777">
        <w:tblPrEx>
          <w:tblCellMar>
            <w:top w:w="0" w:type="dxa"/>
            <w:bottom w:w="0" w:type="dxa"/>
          </w:tblCellMar>
        </w:tblPrEx>
        <w:trPr>
          <w:jc w:val="center"/>
        </w:trPr>
        <w:tc>
          <w:tcPr>
            <w:tcW w:w="2977" w:type="dxa"/>
            <w:tcBorders>
              <w:top w:val="nil"/>
              <w:bottom w:val="nil"/>
              <w:right w:val="single" w:sz="4" w:space="0" w:color="auto"/>
            </w:tcBorders>
          </w:tcPr>
          <w:p w14:paraId="1B9BD35B" w14:textId="77777777" w:rsidR="00C8533A" w:rsidRPr="006B329A" w:rsidRDefault="00C8533A" w:rsidP="006B329A">
            <w:pPr>
              <w:pStyle w:val="TAL"/>
            </w:pPr>
            <w:r w:rsidRPr="006B329A">
              <w:t>Channel number (note)</w:t>
            </w:r>
          </w:p>
        </w:tc>
        <w:tc>
          <w:tcPr>
            <w:tcW w:w="1417" w:type="dxa"/>
            <w:tcBorders>
              <w:top w:val="nil"/>
              <w:left w:val="single" w:sz="4" w:space="0" w:color="auto"/>
              <w:bottom w:val="nil"/>
              <w:right w:val="single" w:sz="4" w:space="0" w:color="auto"/>
            </w:tcBorders>
          </w:tcPr>
          <w:p w14:paraId="44080268"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02511A0A"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7C60A554"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22B39476" w14:textId="77777777" w:rsidR="00C8533A" w:rsidRPr="006B329A" w:rsidRDefault="00C8533A" w:rsidP="006B329A">
            <w:pPr>
              <w:pStyle w:val="TAC"/>
            </w:pPr>
            <w:r w:rsidRPr="006B329A">
              <w:t>2</w:t>
            </w:r>
          </w:p>
        </w:tc>
      </w:tr>
      <w:tr w:rsidR="00C8533A" w:rsidRPr="006B329A" w14:paraId="5FD75BD8" w14:textId="77777777">
        <w:tblPrEx>
          <w:tblCellMar>
            <w:top w:w="0" w:type="dxa"/>
            <w:bottom w:w="0" w:type="dxa"/>
          </w:tblCellMar>
        </w:tblPrEx>
        <w:trPr>
          <w:jc w:val="center"/>
        </w:trPr>
        <w:tc>
          <w:tcPr>
            <w:tcW w:w="2977" w:type="dxa"/>
            <w:tcBorders>
              <w:top w:val="nil"/>
              <w:bottom w:val="nil"/>
              <w:right w:val="single" w:sz="4" w:space="0" w:color="auto"/>
            </w:tcBorders>
          </w:tcPr>
          <w:p w14:paraId="3879BE0E" w14:textId="77777777" w:rsidR="00C8533A" w:rsidRPr="006B329A" w:rsidRDefault="00C8533A" w:rsidP="006B329A">
            <w:pPr>
              <w:pStyle w:val="TAL"/>
            </w:pPr>
            <w:r w:rsidRPr="006B329A">
              <w:t>RACH Load</w:t>
            </w:r>
          </w:p>
        </w:tc>
        <w:tc>
          <w:tcPr>
            <w:tcW w:w="1417" w:type="dxa"/>
            <w:tcBorders>
              <w:top w:val="nil"/>
              <w:left w:val="single" w:sz="4" w:space="0" w:color="auto"/>
              <w:bottom w:val="nil"/>
              <w:right w:val="single" w:sz="4" w:space="0" w:color="auto"/>
            </w:tcBorders>
          </w:tcPr>
          <w:p w14:paraId="317CE119" w14:textId="77777777" w:rsidR="00C8533A" w:rsidRPr="006B329A" w:rsidRDefault="00C8533A" w:rsidP="006B329A">
            <w:pPr>
              <w:pStyle w:val="TAL"/>
            </w:pPr>
            <w:r w:rsidRPr="006B329A">
              <w:t>9.3.18</w:t>
            </w:r>
          </w:p>
        </w:tc>
        <w:tc>
          <w:tcPr>
            <w:tcW w:w="1418" w:type="dxa"/>
            <w:tcBorders>
              <w:top w:val="nil"/>
              <w:left w:val="single" w:sz="4" w:space="0" w:color="auto"/>
              <w:bottom w:val="nil"/>
              <w:right w:val="single" w:sz="4" w:space="0" w:color="auto"/>
            </w:tcBorders>
          </w:tcPr>
          <w:p w14:paraId="1ED456E6" w14:textId="77777777" w:rsidR="00C8533A" w:rsidRPr="006B329A" w:rsidRDefault="00C8533A" w:rsidP="006B329A">
            <w:pPr>
              <w:pStyle w:val="TAC"/>
            </w:pPr>
            <w:r w:rsidRPr="006B329A">
              <w:t>C 1)</w:t>
            </w:r>
          </w:p>
        </w:tc>
        <w:tc>
          <w:tcPr>
            <w:tcW w:w="992" w:type="dxa"/>
            <w:tcBorders>
              <w:top w:val="nil"/>
              <w:left w:val="single" w:sz="4" w:space="0" w:color="auto"/>
              <w:bottom w:val="nil"/>
              <w:right w:val="single" w:sz="4" w:space="0" w:color="auto"/>
            </w:tcBorders>
          </w:tcPr>
          <w:p w14:paraId="53166EB9"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1EA29FC0" w14:textId="77777777" w:rsidR="00C8533A" w:rsidRPr="006B329A" w:rsidRDefault="00C8533A" w:rsidP="006B329A">
            <w:pPr>
              <w:pStyle w:val="TAC"/>
            </w:pPr>
            <w:r w:rsidRPr="006B329A">
              <w:t>&gt;=8</w:t>
            </w:r>
          </w:p>
        </w:tc>
      </w:tr>
      <w:tr w:rsidR="00C8533A" w:rsidRPr="006B329A" w14:paraId="4F1DCB17"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63EB582A" w14:textId="77777777" w:rsidR="00C8533A" w:rsidRPr="006B329A" w:rsidRDefault="00C8533A" w:rsidP="006B329A">
            <w:pPr>
              <w:pStyle w:val="TAL"/>
            </w:pPr>
            <w:r w:rsidRPr="006B329A">
              <w:t>Paging Load</w:t>
            </w:r>
          </w:p>
        </w:tc>
        <w:tc>
          <w:tcPr>
            <w:tcW w:w="1417" w:type="dxa"/>
            <w:tcBorders>
              <w:top w:val="nil"/>
              <w:left w:val="single" w:sz="4" w:space="0" w:color="auto"/>
              <w:bottom w:val="single" w:sz="4" w:space="0" w:color="auto"/>
              <w:right w:val="single" w:sz="4" w:space="0" w:color="auto"/>
            </w:tcBorders>
          </w:tcPr>
          <w:p w14:paraId="56A23646" w14:textId="77777777" w:rsidR="00C8533A" w:rsidRPr="006B329A" w:rsidRDefault="00C8533A" w:rsidP="006B329A">
            <w:pPr>
              <w:pStyle w:val="TAL"/>
            </w:pPr>
            <w:r w:rsidRPr="006B329A">
              <w:t>9.3.15</w:t>
            </w:r>
          </w:p>
        </w:tc>
        <w:tc>
          <w:tcPr>
            <w:tcW w:w="1418" w:type="dxa"/>
            <w:tcBorders>
              <w:top w:val="nil"/>
              <w:left w:val="single" w:sz="4" w:space="0" w:color="auto"/>
              <w:bottom w:val="single" w:sz="4" w:space="0" w:color="auto"/>
              <w:right w:val="single" w:sz="4" w:space="0" w:color="auto"/>
            </w:tcBorders>
          </w:tcPr>
          <w:p w14:paraId="2808EE4D" w14:textId="77777777" w:rsidR="00C8533A" w:rsidRPr="006B329A" w:rsidRDefault="00C8533A" w:rsidP="006B329A">
            <w:pPr>
              <w:pStyle w:val="TAC"/>
            </w:pPr>
            <w:r w:rsidRPr="006B329A">
              <w:t>C 2)</w:t>
            </w:r>
          </w:p>
        </w:tc>
        <w:tc>
          <w:tcPr>
            <w:tcW w:w="992" w:type="dxa"/>
            <w:tcBorders>
              <w:top w:val="nil"/>
              <w:left w:val="single" w:sz="4" w:space="0" w:color="auto"/>
              <w:bottom w:val="single" w:sz="4" w:space="0" w:color="auto"/>
              <w:right w:val="single" w:sz="4" w:space="0" w:color="auto"/>
            </w:tcBorders>
          </w:tcPr>
          <w:p w14:paraId="79AAD5C3"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29D79938" w14:textId="77777777" w:rsidR="00C8533A" w:rsidRPr="006B329A" w:rsidRDefault="00C8533A" w:rsidP="006B329A">
            <w:pPr>
              <w:pStyle w:val="TAC"/>
            </w:pPr>
            <w:r w:rsidRPr="006B329A">
              <w:t>3</w:t>
            </w:r>
          </w:p>
        </w:tc>
      </w:tr>
    </w:tbl>
    <w:p w14:paraId="450511B7" w14:textId="77777777" w:rsidR="00C8533A" w:rsidRPr="006B329A" w:rsidRDefault="00C8533A" w:rsidP="006B329A"/>
    <w:p w14:paraId="6E856395" w14:textId="77777777" w:rsidR="00C8533A" w:rsidRPr="006B329A" w:rsidRDefault="00C8533A" w:rsidP="006B329A">
      <w:pPr>
        <w:pStyle w:val="NO"/>
      </w:pPr>
      <w:r w:rsidRPr="006B329A">
        <w:t>NOTE:</w:t>
      </w:r>
      <w:r w:rsidRPr="006B329A">
        <w:tab/>
        <w:t>The BTS may set the "Channel Number" information element in this message to either the "uplink CCCH" or the "downlink CCCH" on that timeslot number.</w:t>
      </w:r>
    </w:p>
    <w:p w14:paraId="0E4A3D9F" w14:textId="77777777" w:rsidR="00C8533A" w:rsidRPr="006B329A" w:rsidRDefault="00C8533A" w:rsidP="006B329A">
      <w:pPr>
        <w:pStyle w:val="NO"/>
      </w:pPr>
      <w:r w:rsidRPr="006B329A">
        <w:t>1)</w:t>
      </w:r>
      <w:r w:rsidRPr="006B329A">
        <w:tab/>
        <w:t>The RACH load information element is included only if the Channel number information indicates "uplink CCCH".</w:t>
      </w:r>
    </w:p>
    <w:p w14:paraId="512AC537" w14:textId="77777777" w:rsidR="00C8533A" w:rsidRPr="006B329A" w:rsidRDefault="00C8533A" w:rsidP="006B329A">
      <w:pPr>
        <w:pStyle w:val="NO"/>
      </w:pPr>
      <w:r w:rsidRPr="006B329A">
        <w:t>2)</w:t>
      </w:r>
      <w:r w:rsidRPr="006B329A">
        <w:tab/>
        <w:t>The Paging load information element is included only if the Channel number information indicates "downlink CCCH".</w:t>
      </w:r>
    </w:p>
    <w:p w14:paraId="70DCC19E" w14:textId="77777777" w:rsidR="00C8533A" w:rsidRPr="006B329A" w:rsidRDefault="00C8533A" w:rsidP="006B329A">
      <w:pPr>
        <w:pStyle w:val="Heading3"/>
      </w:pPr>
      <w:bookmarkStart w:id="131" w:name="_Toc476910105"/>
      <w:r w:rsidRPr="006B329A">
        <w:lastRenderedPageBreak/>
        <w:t>8.5.3</w:t>
      </w:r>
      <w:r w:rsidRPr="006B329A">
        <w:tab/>
        <w:t>CHANNEL REQUIRED</w:t>
      </w:r>
      <w:bookmarkEnd w:id="131"/>
    </w:p>
    <w:p w14:paraId="5FFCC727" w14:textId="77777777" w:rsidR="00C8533A" w:rsidRPr="006B329A" w:rsidRDefault="00C8533A" w:rsidP="006B329A">
      <w:pPr>
        <w:keepNext/>
        <w:keepLines/>
      </w:pPr>
      <w:r w:rsidRPr="006B329A">
        <w:t>This message is sent from BTS to BSC to indicate the reception of a CHANnel REQuest message (special access burst message) from an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14CDAD17" w14:textId="77777777">
        <w:tblPrEx>
          <w:tblCellMar>
            <w:top w:w="0" w:type="dxa"/>
            <w:bottom w:w="0" w:type="dxa"/>
          </w:tblCellMar>
        </w:tblPrEx>
        <w:trPr>
          <w:jc w:val="center"/>
        </w:trPr>
        <w:tc>
          <w:tcPr>
            <w:tcW w:w="2977" w:type="dxa"/>
            <w:tcBorders>
              <w:bottom w:val="nil"/>
            </w:tcBorders>
          </w:tcPr>
          <w:p w14:paraId="7F710DA3" w14:textId="77777777" w:rsidR="00C8533A" w:rsidRPr="006B329A" w:rsidRDefault="00C8533A" w:rsidP="006B329A">
            <w:pPr>
              <w:pStyle w:val="TAH"/>
            </w:pPr>
            <w:r w:rsidRPr="006B329A">
              <w:t>INFORMATION ELEMENT</w:t>
            </w:r>
          </w:p>
        </w:tc>
        <w:tc>
          <w:tcPr>
            <w:tcW w:w="1417" w:type="dxa"/>
            <w:tcBorders>
              <w:bottom w:val="nil"/>
            </w:tcBorders>
          </w:tcPr>
          <w:p w14:paraId="2F252AB0" w14:textId="77777777" w:rsidR="00C8533A" w:rsidRPr="006B329A" w:rsidRDefault="00C8533A" w:rsidP="006B329A">
            <w:pPr>
              <w:pStyle w:val="TAH"/>
            </w:pPr>
            <w:r w:rsidRPr="006B329A">
              <w:t>REFERENCE</w:t>
            </w:r>
          </w:p>
        </w:tc>
        <w:tc>
          <w:tcPr>
            <w:tcW w:w="1418" w:type="dxa"/>
            <w:tcBorders>
              <w:bottom w:val="nil"/>
            </w:tcBorders>
          </w:tcPr>
          <w:p w14:paraId="3FE3812C" w14:textId="77777777" w:rsidR="00C8533A" w:rsidRPr="006B329A" w:rsidRDefault="00C8533A" w:rsidP="006B329A">
            <w:pPr>
              <w:pStyle w:val="TAH"/>
            </w:pPr>
            <w:r w:rsidRPr="006B329A">
              <w:t>PRESENCE</w:t>
            </w:r>
          </w:p>
        </w:tc>
        <w:tc>
          <w:tcPr>
            <w:tcW w:w="992" w:type="dxa"/>
            <w:tcBorders>
              <w:bottom w:val="nil"/>
            </w:tcBorders>
          </w:tcPr>
          <w:p w14:paraId="15DF49A8" w14:textId="77777777" w:rsidR="00C8533A" w:rsidRPr="006B329A" w:rsidRDefault="00C8533A" w:rsidP="006B329A">
            <w:pPr>
              <w:pStyle w:val="TAH"/>
            </w:pPr>
            <w:r w:rsidRPr="006B329A">
              <w:t>FORMAT</w:t>
            </w:r>
          </w:p>
        </w:tc>
        <w:tc>
          <w:tcPr>
            <w:tcW w:w="992" w:type="dxa"/>
            <w:tcBorders>
              <w:bottom w:val="nil"/>
            </w:tcBorders>
          </w:tcPr>
          <w:p w14:paraId="32196F40" w14:textId="77777777" w:rsidR="00C8533A" w:rsidRPr="006B329A" w:rsidRDefault="00C8533A" w:rsidP="006B329A">
            <w:pPr>
              <w:pStyle w:val="TAH"/>
            </w:pPr>
            <w:r w:rsidRPr="006B329A">
              <w:t>LENGTH</w:t>
            </w:r>
          </w:p>
        </w:tc>
      </w:tr>
      <w:tr w:rsidR="00C8533A" w:rsidRPr="006B329A" w14:paraId="7D4E6F12" w14:textId="77777777">
        <w:tblPrEx>
          <w:tblCellMar>
            <w:top w:w="0" w:type="dxa"/>
            <w:bottom w:w="0" w:type="dxa"/>
          </w:tblCellMar>
        </w:tblPrEx>
        <w:trPr>
          <w:jc w:val="center"/>
        </w:trPr>
        <w:tc>
          <w:tcPr>
            <w:tcW w:w="2977" w:type="dxa"/>
            <w:tcBorders>
              <w:bottom w:val="nil"/>
              <w:right w:val="single" w:sz="4" w:space="0" w:color="auto"/>
            </w:tcBorders>
          </w:tcPr>
          <w:p w14:paraId="3175FFBB"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16E08180"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3DD4D9CD"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29B46032" w14:textId="77777777" w:rsidR="00C8533A" w:rsidRPr="006B329A" w:rsidRDefault="00C8533A" w:rsidP="006B329A">
            <w:pPr>
              <w:pStyle w:val="TAC"/>
            </w:pPr>
            <w:r w:rsidRPr="006B329A">
              <w:t>V</w:t>
            </w:r>
          </w:p>
        </w:tc>
        <w:tc>
          <w:tcPr>
            <w:tcW w:w="992" w:type="dxa"/>
            <w:tcBorders>
              <w:left w:val="single" w:sz="4" w:space="0" w:color="auto"/>
              <w:bottom w:val="nil"/>
            </w:tcBorders>
          </w:tcPr>
          <w:p w14:paraId="07DB2606" w14:textId="77777777" w:rsidR="00C8533A" w:rsidRPr="006B329A" w:rsidRDefault="00C8533A" w:rsidP="006B329A">
            <w:pPr>
              <w:pStyle w:val="TAC"/>
            </w:pPr>
            <w:r w:rsidRPr="006B329A">
              <w:t>1</w:t>
            </w:r>
          </w:p>
        </w:tc>
      </w:tr>
      <w:tr w:rsidR="00C8533A" w:rsidRPr="006B329A" w14:paraId="76A2CE4F" w14:textId="77777777">
        <w:tblPrEx>
          <w:tblCellMar>
            <w:top w:w="0" w:type="dxa"/>
            <w:bottom w:w="0" w:type="dxa"/>
          </w:tblCellMar>
        </w:tblPrEx>
        <w:trPr>
          <w:jc w:val="center"/>
        </w:trPr>
        <w:tc>
          <w:tcPr>
            <w:tcW w:w="2977" w:type="dxa"/>
            <w:tcBorders>
              <w:top w:val="nil"/>
              <w:bottom w:val="nil"/>
              <w:right w:val="single" w:sz="4" w:space="0" w:color="auto"/>
            </w:tcBorders>
          </w:tcPr>
          <w:p w14:paraId="4507FCE6"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5E7DEB07"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1FAE65D4"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0853A48"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12197B7B" w14:textId="77777777" w:rsidR="00C8533A" w:rsidRPr="006B329A" w:rsidRDefault="00C8533A" w:rsidP="006B329A">
            <w:pPr>
              <w:pStyle w:val="TAC"/>
            </w:pPr>
            <w:r w:rsidRPr="006B329A">
              <w:t>1</w:t>
            </w:r>
          </w:p>
        </w:tc>
      </w:tr>
      <w:tr w:rsidR="00C8533A" w:rsidRPr="006B329A" w14:paraId="0984C935" w14:textId="77777777">
        <w:tblPrEx>
          <w:tblCellMar>
            <w:top w:w="0" w:type="dxa"/>
            <w:bottom w:w="0" w:type="dxa"/>
          </w:tblCellMar>
        </w:tblPrEx>
        <w:trPr>
          <w:jc w:val="center"/>
        </w:trPr>
        <w:tc>
          <w:tcPr>
            <w:tcW w:w="2977" w:type="dxa"/>
            <w:tcBorders>
              <w:top w:val="nil"/>
              <w:bottom w:val="nil"/>
              <w:right w:val="single" w:sz="4" w:space="0" w:color="auto"/>
            </w:tcBorders>
          </w:tcPr>
          <w:p w14:paraId="5ED1B3FB"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2DF28F68"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4D745FD9"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48DE439"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527910C2" w14:textId="77777777" w:rsidR="00C8533A" w:rsidRPr="006B329A" w:rsidRDefault="00C8533A" w:rsidP="006B329A">
            <w:pPr>
              <w:pStyle w:val="TAC"/>
            </w:pPr>
            <w:r w:rsidRPr="006B329A">
              <w:t>2</w:t>
            </w:r>
          </w:p>
        </w:tc>
      </w:tr>
      <w:tr w:rsidR="00C8533A" w:rsidRPr="006B329A" w14:paraId="06D43699" w14:textId="77777777">
        <w:tblPrEx>
          <w:tblCellMar>
            <w:top w:w="0" w:type="dxa"/>
            <w:bottom w:w="0" w:type="dxa"/>
          </w:tblCellMar>
        </w:tblPrEx>
        <w:trPr>
          <w:jc w:val="center"/>
        </w:trPr>
        <w:tc>
          <w:tcPr>
            <w:tcW w:w="2977" w:type="dxa"/>
            <w:tcBorders>
              <w:top w:val="nil"/>
              <w:bottom w:val="nil"/>
              <w:right w:val="single" w:sz="4" w:space="0" w:color="auto"/>
            </w:tcBorders>
          </w:tcPr>
          <w:p w14:paraId="4627AADB" w14:textId="77777777" w:rsidR="00C8533A" w:rsidRPr="006B329A" w:rsidRDefault="00C8533A" w:rsidP="006B329A">
            <w:pPr>
              <w:pStyle w:val="TAL"/>
            </w:pPr>
            <w:r w:rsidRPr="006B329A">
              <w:t>Request Reference</w:t>
            </w:r>
          </w:p>
        </w:tc>
        <w:tc>
          <w:tcPr>
            <w:tcW w:w="1417" w:type="dxa"/>
            <w:tcBorders>
              <w:top w:val="nil"/>
              <w:left w:val="single" w:sz="4" w:space="0" w:color="auto"/>
              <w:bottom w:val="nil"/>
              <w:right w:val="single" w:sz="4" w:space="0" w:color="auto"/>
            </w:tcBorders>
          </w:tcPr>
          <w:p w14:paraId="7AD25AAA" w14:textId="77777777" w:rsidR="00C8533A" w:rsidRPr="006B329A" w:rsidRDefault="00C8533A" w:rsidP="006B329A">
            <w:pPr>
              <w:pStyle w:val="TAL"/>
            </w:pPr>
            <w:r w:rsidRPr="006B329A">
              <w:t>9.3.19</w:t>
            </w:r>
          </w:p>
        </w:tc>
        <w:tc>
          <w:tcPr>
            <w:tcW w:w="1418" w:type="dxa"/>
            <w:tcBorders>
              <w:top w:val="nil"/>
              <w:left w:val="single" w:sz="4" w:space="0" w:color="auto"/>
              <w:bottom w:val="nil"/>
              <w:right w:val="single" w:sz="4" w:space="0" w:color="auto"/>
            </w:tcBorders>
          </w:tcPr>
          <w:p w14:paraId="72ED140E"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C27574C"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5C4CBBF9" w14:textId="77777777" w:rsidR="00C8533A" w:rsidRPr="006B329A" w:rsidRDefault="00C8533A" w:rsidP="006B329A">
            <w:pPr>
              <w:pStyle w:val="TAC"/>
            </w:pPr>
            <w:r w:rsidRPr="006B329A">
              <w:t>4</w:t>
            </w:r>
          </w:p>
        </w:tc>
      </w:tr>
      <w:tr w:rsidR="00C8533A" w:rsidRPr="006B329A" w14:paraId="5C44BD0F" w14:textId="77777777">
        <w:tblPrEx>
          <w:tblCellMar>
            <w:top w:w="0" w:type="dxa"/>
            <w:bottom w:w="0" w:type="dxa"/>
          </w:tblCellMar>
        </w:tblPrEx>
        <w:trPr>
          <w:jc w:val="center"/>
        </w:trPr>
        <w:tc>
          <w:tcPr>
            <w:tcW w:w="2977" w:type="dxa"/>
            <w:tcBorders>
              <w:top w:val="nil"/>
              <w:bottom w:val="nil"/>
              <w:right w:val="single" w:sz="4" w:space="0" w:color="auto"/>
            </w:tcBorders>
          </w:tcPr>
          <w:p w14:paraId="163F37B8" w14:textId="77777777" w:rsidR="00C8533A" w:rsidRPr="006B329A" w:rsidRDefault="00C8533A" w:rsidP="006B329A">
            <w:pPr>
              <w:pStyle w:val="TAL"/>
            </w:pPr>
            <w:r w:rsidRPr="006B329A">
              <w:t>Access Delay</w:t>
            </w:r>
          </w:p>
        </w:tc>
        <w:tc>
          <w:tcPr>
            <w:tcW w:w="1417" w:type="dxa"/>
            <w:tcBorders>
              <w:top w:val="nil"/>
              <w:left w:val="single" w:sz="4" w:space="0" w:color="auto"/>
              <w:bottom w:val="nil"/>
              <w:right w:val="single" w:sz="4" w:space="0" w:color="auto"/>
            </w:tcBorders>
          </w:tcPr>
          <w:p w14:paraId="124940CC" w14:textId="77777777" w:rsidR="00C8533A" w:rsidRPr="006B329A" w:rsidRDefault="00C8533A" w:rsidP="006B329A">
            <w:pPr>
              <w:pStyle w:val="TAL"/>
            </w:pPr>
            <w:r w:rsidRPr="006B329A">
              <w:t>9.3.17</w:t>
            </w:r>
          </w:p>
        </w:tc>
        <w:tc>
          <w:tcPr>
            <w:tcW w:w="1418" w:type="dxa"/>
            <w:tcBorders>
              <w:top w:val="nil"/>
              <w:left w:val="single" w:sz="4" w:space="0" w:color="auto"/>
              <w:bottom w:val="nil"/>
              <w:right w:val="single" w:sz="4" w:space="0" w:color="auto"/>
            </w:tcBorders>
          </w:tcPr>
          <w:p w14:paraId="1F47995E"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8D37B06"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042360C9" w14:textId="77777777" w:rsidR="00C8533A" w:rsidRPr="006B329A" w:rsidRDefault="00C8533A" w:rsidP="006B329A">
            <w:pPr>
              <w:pStyle w:val="TAC"/>
            </w:pPr>
            <w:r w:rsidRPr="006B329A">
              <w:t>2</w:t>
            </w:r>
          </w:p>
        </w:tc>
      </w:tr>
      <w:tr w:rsidR="00C8533A" w:rsidRPr="006B329A" w14:paraId="39F87C6D"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5415D193" w14:textId="77777777" w:rsidR="00C8533A" w:rsidRPr="006B329A" w:rsidRDefault="00C8533A" w:rsidP="006B329A">
            <w:pPr>
              <w:pStyle w:val="TAL"/>
            </w:pPr>
            <w:r w:rsidRPr="006B329A">
              <w:t>Physical Context</w:t>
            </w:r>
          </w:p>
        </w:tc>
        <w:tc>
          <w:tcPr>
            <w:tcW w:w="1417" w:type="dxa"/>
            <w:tcBorders>
              <w:top w:val="nil"/>
              <w:left w:val="single" w:sz="4" w:space="0" w:color="auto"/>
              <w:bottom w:val="single" w:sz="4" w:space="0" w:color="auto"/>
              <w:right w:val="single" w:sz="4" w:space="0" w:color="auto"/>
            </w:tcBorders>
          </w:tcPr>
          <w:p w14:paraId="6415C82C" w14:textId="77777777" w:rsidR="00C8533A" w:rsidRPr="006B329A" w:rsidRDefault="00C8533A" w:rsidP="006B329A">
            <w:pPr>
              <w:pStyle w:val="TAL"/>
            </w:pPr>
            <w:r w:rsidRPr="006B329A">
              <w:t>9.3.16</w:t>
            </w:r>
          </w:p>
        </w:tc>
        <w:tc>
          <w:tcPr>
            <w:tcW w:w="1418" w:type="dxa"/>
            <w:tcBorders>
              <w:top w:val="nil"/>
              <w:left w:val="single" w:sz="4" w:space="0" w:color="auto"/>
              <w:bottom w:val="single" w:sz="4" w:space="0" w:color="auto"/>
              <w:right w:val="single" w:sz="4" w:space="0" w:color="auto"/>
            </w:tcBorders>
          </w:tcPr>
          <w:p w14:paraId="32AD1CAC" w14:textId="77777777" w:rsidR="00C8533A" w:rsidRPr="006B329A" w:rsidRDefault="00C8533A" w:rsidP="006B329A">
            <w:pPr>
              <w:pStyle w:val="TAC"/>
            </w:pPr>
            <w:r w:rsidRPr="006B329A">
              <w:t>O 1)</w:t>
            </w:r>
          </w:p>
        </w:tc>
        <w:tc>
          <w:tcPr>
            <w:tcW w:w="992" w:type="dxa"/>
            <w:tcBorders>
              <w:top w:val="nil"/>
              <w:left w:val="single" w:sz="4" w:space="0" w:color="auto"/>
              <w:bottom w:val="single" w:sz="4" w:space="0" w:color="auto"/>
              <w:right w:val="single" w:sz="4" w:space="0" w:color="auto"/>
            </w:tcBorders>
          </w:tcPr>
          <w:p w14:paraId="3631C069"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2DAF5263" w14:textId="77777777" w:rsidR="00C8533A" w:rsidRPr="006B329A" w:rsidRDefault="00C8533A" w:rsidP="006B329A">
            <w:pPr>
              <w:pStyle w:val="TAC"/>
            </w:pPr>
            <w:r w:rsidRPr="006B329A">
              <w:t>&gt;=2</w:t>
            </w:r>
          </w:p>
        </w:tc>
      </w:tr>
    </w:tbl>
    <w:p w14:paraId="0CCA40FC" w14:textId="77777777" w:rsidR="00C8533A" w:rsidRPr="006B329A" w:rsidRDefault="00C8533A" w:rsidP="006B329A"/>
    <w:p w14:paraId="462BBFCA" w14:textId="77777777" w:rsidR="00C8533A" w:rsidRPr="006B329A" w:rsidRDefault="00C8533A" w:rsidP="006B329A">
      <w:pPr>
        <w:pStyle w:val="NO"/>
      </w:pPr>
      <w:r w:rsidRPr="006B329A">
        <w:t>1)</w:t>
      </w:r>
      <w:r w:rsidRPr="006B329A">
        <w:tab/>
        <w:t>Optional element for additional physical channel information.</w:t>
      </w:r>
    </w:p>
    <w:p w14:paraId="176983B9" w14:textId="77777777" w:rsidR="00C8533A" w:rsidRPr="006B329A" w:rsidRDefault="00C8533A" w:rsidP="006B329A">
      <w:r w:rsidRPr="006B329A">
        <w:t>The Request Reference element contains the random access reference value sent by MS in the CHANnel REQuest message and some low order bits of the absolute frame number for the reception of the access burst.</w:t>
      </w:r>
    </w:p>
    <w:p w14:paraId="45EF13CB" w14:textId="77777777" w:rsidR="00C8533A" w:rsidRPr="006B329A" w:rsidRDefault="00C8533A" w:rsidP="006B329A">
      <w:pPr>
        <w:pStyle w:val="Heading3"/>
      </w:pPr>
      <w:bookmarkStart w:id="132" w:name="_Toc476910106"/>
      <w:r w:rsidRPr="006B329A">
        <w:t>8.5.4</w:t>
      </w:r>
      <w:r w:rsidRPr="006B329A">
        <w:tab/>
        <w:t>DELETE INDICATION</w:t>
      </w:r>
      <w:bookmarkEnd w:id="132"/>
    </w:p>
    <w:p w14:paraId="7FD72670" w14:textId="77777777" w:rsidR="00C8533A" w:rsidRPr="006B329A" w:rsidRDefault="00C8533A" w:rsidP="006B329A">
      <w:r w:rsidRPr="006B329A">
        <w:t>This message is sent from BTS to BSC to indicate the deletion of an access grant message (IMMediate ASSIGN) due to overload of downlink CCCH.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32EB7053" w14:textId="77777777">
        <w:tblPrEx>
          <w:tblCellMar>
            <w:top w:w="0" w:type="dxa"/>
            <w:bottom w:w="0" w:type="dxa"/>
          </w:tblCellMar>
        </w:tblPrEx>
        <w:trPr>
          <w:jc w:val="center"/>
        </w:trPr>
        <w:tc>
          <w:tcPr>
            <w:tcW w:w="2977" w:type="dxa"/>
            <w:tcBorders>
              <w:bottom w:val="nil"/>
            </w:tcBorders>
          </w:tcPr>
          <w:p w14:paraId="7BEA92C4" w14:textId="77777777" w:rsidR="00C8533A" w:rsidRPr="006B329A" w:rsidRDefault="00C8533A" w:rsidP="006B329A">
            <w:pPr>
              <w:pStyle w:val="TAH"/>
            </w:pPr>
            <w:r w:rsidRPr="006B329A">
              <w:t>INFORMATION ELEMENT</w:t>
            </w:r>
          </w:p>
        </w:tc>
        <w:tc>
          <w:tcPr>
            <w:tcW w:w="1417" w:type="dxa"/>
            <w:tcBorders>
              <w:bottom w:val="nil"/>
            </w:tcBorders>
          </w:tcPr>
          <w:p w14:paraId="710D619C" w14:textId="77777777" w:rsidR="00C8533A" w:rsidRPr="006B329A" w:rsidRDefault="00C8533A" w:rsidP="006B329A">
            <w:pPr>
              <w:pStyle w:val="TAH"/>
            </w:pPr>
            <w:r w:rsidRPr="006B329A">
              <w:t>REFERENCE</w:t>
            </w:r>
          </w:p>
        </w:tc>
        <w:tc>
          <w:tcPr>
            <w:tcW w:w="1418" w:type="dxa"/>
            <w:tcBorders>
              <w:bottom w:val="nil"/>
            </w:tcBorders>
          </w:tcPr>
          <w:p w14:paraId="296699FB" w14:textId="77777777" w:rsidR="00C8533A" w:rsidRPr="006B329A" w:rsidRDefault="00C8533A" w:rsidP="006B329A">
            <w:pPr>
              <w:pStyle w:val="TAH"/>
            </w:pPr>
            <w:r w:rsidRPr="006B329A">
              <w:t>PRESENCE</w:t>
            </w:r>
          </w:p>
        </w:tc>
        <w:tc>
          <w:tcPr>
            <w:tcW w:w="992" w:type="dxa"/>
            <w:tcBorders>
              <w:bottom w:val="nil"/>
            </w:tcBorders>
          </w:tcPr>
          <w:p w14:paraId="602DF2D8" w14:textId="77777777" w:rsidR="00C8533A" w:rsidRPr="006B329A" w:rsidRDefault="00C8533A" w:rsidP="006B329A">
            <w:pPr>
              <w:pStyle w:val="TAH"/>
            </w:pPr>
            <w:r w:rsidRPr="006B329A">
              <w:t>FORMAT</w:t>
            </w:r>
          </w:p>
        </w:tc>
        <w:tc>
          <w:tcPr>
            <w:tcW w:w="992" w:type="dxa"/>
            <w:tcBorders>
              <w:bottom w:val="nil"/>
            </w:tcBorders>
          </w:tcPr>
          <w:p w14:paraId="5DCA3F4E" w14:textId="77777777" w:rsidR="00C8533A" w:rsidRPr="006B329A" w:rsidRDefault="00C8533A" w:rsidP="006B329A">
            <w:pPr>
              <w:pStyle w:val="TAH"/>
            </w:pPr>
            <w:r w:rsidRPr="006B329A">
              <w:t>LENGTH</w:t>
            </w:r>
          </w:p>
        </w:tc>
      </w:tr>
      <w:tr w:rsidR="00C8533A" w:rsidRPr="006B329A" w14:paraId="334DC821" w14:textId="77777777">
        <w:tblPrEx>
          <w:tblCellMar>
            <w:top w:w="0" w:type="dxa"/>
            <w:bottom w:w="0" w:type="dxa"/>
          </w:tblCellMar>
        </w:tblPrEx>
        <w:trPr>
          <w:jc w:val="center"/>
        </w:trPr>
        <w:tc>
          <w:tcPr>
            <w:tcW w:w="2977" w:type="dxa"/>
            <w:tcBorders>
              <w:bottom w:val="nil"/>
              <w:right w:val="single" w:sz="4" w:space="0" w:color="auto"/>
            </w:tcBorders>
          </w:tcPr>
          <w:p w14:paraId="0D40E397"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0D67DD9E"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64ADADFE"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75F8E0EE" w14:textId="77777777" w:rsidR="00C8533A" w:rsidRPr="006B329A" w:rsidRDefault="00C8533A" w:rsidP="006B329A">
            <w:pPr>
              <w:pStyle w:val="TAC"/>
            </w:pPr>
            <w:r w:rsidRPr="006B329A">
              <w:t>V</w:t>
            </w:r>
          </w:p>
        </w:tc>
        <w:tc>
          <w:tcPr>
            <w:tcW w:w="992" w:type="dxa"/>
            <w:tcBorders>
              <w:left w:val="single" w:sz="4" w:space="0" w:color="auto"/>
              <w:bottom w:val="nil"/>
            </w:tcBorders>
          </w:tcPr>
          <w:p w14:paraId="67DA0DBC" w14:textId="77777777" w:rsidR="00C8533A" w:rsidRPr="006B329A" w:rsidRDefault="00C8533A" w:rsidP="006B329A">
            <w:pPr>
              <w:pStyle w:val="TAC"/>
            </w:pPr>
            <w:r w:rsidRPr="006B329A">
              <w:t>1</w:t>
            </w:r>
          </w:p>
        </w:tc>
      </w:tr>
      <w:tr w:rsidR="00C8533A" w:rsidRPr="006B329A" w14:paraId="3CA03533" w14:textId="77777777">
        <w:tblPrEx>
          <w:tblCellMar>
            <w:top w:w="0" w:type="dxa"/>
            <w:bottom w:w="0" w:type="dxa"/>
          </w:tblCellMar>
        </w:tblPrEx>
        <w:trPr>
          <w:jc w:val="center"/>
        </w:trPr>
        <w:tc>
          <w:tcPr>
            <w:tcW w:w="2977" w:type="dxa"/>
            <w:tcBorders>
              <w:top w:val="nil"/>
              <w:bottom w:val="nil"/>
              <w:right w:val="single" w:sz="4" w:space="0" w:color="auto"/>
            </w:tcBorders>
          </w:tcPr>
          <w:p w14:paraId="4A0363DE"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7F1B193B"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4DA3E79D"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23F9638E"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316CF92E" w14:textId="77777777" w:rsidR="00C8533A" w:rsidRPr="006B329A" w:rsidRDefault="00C8533A" w:rsidP="006B329A">
            <w:pPr>
              <w:pStyle w:val="TAC"/>
            </w:pPr>
            <w:r w:rsidRPr="006B329A">
              <w:t>1</w:t>
            </w:r>
          </w:p>
        </w:tc>
      </w:tr>
      <w:tr w:rsidR="00C8533A" w:rsidRPr="006B329A" w14:paraId="79642469" w14:textId="77777777">
        <w:tblPrEx>
          <w:tblCellMar>
            <w:top w:w="0" w:type="dxa"/>
            <w:bottom w:w="0" w:type="dxa"/>
          </w:tblCellMar>
        </w:tblPrEx>
        <w:trPr>
          <w:jc w:val="center"/>
        </w:trPr>
        <w:tc>
          <w:tcPr>
            <w:tcW w:w="2977" w:type="dxa"/>
            <w:tcBorders>
              <w:top w:val="nil"/>
              <w:bottom w:val="nil"/>
              <w:right w:val="single" w:sz="4" w:space="0" w:color="auto"/>
            </w:tcBorders>
          </w:tcPr>
          <w:p w14:paraId="6925B70C"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66EC392C"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0F5A49D1"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5CEA1EF"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3326FA7C" w14:textId="77777777" w:rsidR="00C8533A" w:rsidRPr="006B329A" w:rsidRDefault="00C8533A" w:rsidP="006B329A">
            <w:pPr>
              <w:pStyle w:val="TAC"/>
            </w:pPr>
            <w:r w:rsidRPr="006B329A">
              <w:t>2</w:t>
            </w:r>
          </w:p>
        </w:tc>
      </w:tr>
      <w:tr w:rsidR="00C8533A" w:rsidRPr="006B329A" w14:paraId="6FB94275"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11D5C749" w14:textId="77777777" w:rsidR="00C8533A" w:rsidRPr="006B329A" w:rsidRDefault="00C8533A" w:rsidP="006B329A">
            <w:pPr>
              <w:pStyle w:val="TAL"/>
            </w:pPr>
            <w:r w:rsidRPr="006B329A">
              <w:t>Full Imm. Assign Info</w:t>
            </w:r>
          </w:p>
        </w:tc>
        <w:tc>
          <w:tcPr>
            <w:tcW w:w="1417" w:type="dxa"/>
            <w:tcBorders>
              <w:top w:val="nil"/>
              <w:left w:val="single" w:sz="4" w:space="0" w:color="auto"/>
              <w:bottom w:val="single" w:sz="4" w:space="0" w:color="auto"/>
              <w:right w:val="single" w:sz="4" w:space="0" w:color="auto"/>
            </w:tcBorders>
          </w:tcPr>
          <w:p w14:paraId="514AE7CD" w14:textId="77777777" w:rsidR="00C8533A" w:rsidRPr="006B329A" w:rsidRDefault="00C8533A" w:rsidP="006B329A">
            <w:pPr>
              <w:pStyle w:val="TAL"/>
            </w:pPr>
            <w:r w:rsidRPr="006B329A">
              <w:t>9.3.35</w:t>
            </w:r>
          </w:p>
        </w:tc>
        <w:tc>
          <w:tcPr>
            <w:tcW w:w="1418" w:type="dxa"/>
            <w:tcBorders>
              <w:top w:val="nil"/>
              <w:left w:val="single" w:sz="4" w:space="0" w:color="auto"/>
              <w:bottom w:val="single" w:sz="4" w:space="0" w:color="auto"/>
              <w:right w:val="single" w:sz="4" w:space="0" w:color="auto"/>
            </w:tcBorders>
          </w:tcPr>
          <w:p w14:paraId="41AB8AB9"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6CF5C095"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2AEA0B1E" w14:textId="77777777" w:rsidR="00C8533A" w:rsidRPr="006B329A" w:rsidRDefault="00C8533A" w:rsidP="006B329A">
            <w:pPr>
              <w:pStyle w:val="TAC"/>
            </w:pPr>
            <w:r w:rsidRPr="006B329A">
              <w:t>25</w:t>
            </w:r>
          </w:p>
        </w:tc>
      </w:tr>
    </w:tbl>
    <w:p w14:paraId="31376410" w14:textId="77777777" w:rsidR="00C8533A" w:rsidRPr="006B329A" w:rsidRDefault="00C8533A" w:rsidP="006B329A"/>
    <w:p w14:paraId="35068079" w14:textId="77777777" w:rsidR="00C8533A" w:rsidRPr="006B329A" w:rsidRDefault="00C8533A" w:rsidP="006B329A">
      <w:pPr>
        <w:pStyle w:val="Heading3"/>
      </w:pPr>
      <w:bookmarkStart w:id="133" w:name="_Toc476910107"/>
      <w:r w:rsidRPr="006B329A">
        <w:t>8.5.5</w:t>
      </w:r>
      <w:r w:rsidRPr="006B329A">
        <w:tab/>
        <w:t>PAGING COMMAND</w:t>
      </w:r>
      <w:bookmarkEnd w:id="133"/>
    </w:p>
    <w:p w14:paraId="557B6072" w14:textId="77777777" w:rsidR="00C8533A" w:rsidRPr="006B329A" w:rsidRDefault="00C8533A" w:rsidP="006B329A">
      <w:pPr>
        <w:keepNext/>
      </w:pPr>
      <w:r w:rsidRPr="006B329A">
        <w:t>This message is sent from BSC to BTS to request the paging of an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3DDDE6CB" w14:textId="77777777">
        <w:tblPrEx>
          <w:tblCellMar>
            <w:top w:w="0" w:type="dxa"/>
            <w:bottom w:w="0" w:type="dxa"/>
          </w:tblCellMar>
        </w:tblPrEx>
        <w:trPr>
          <w:jc w:val="center"/>
        </w:trPr>
        <w:tc>
          <w:tcPr>
            <w:tcW w:w="2977" w:type="dxa"/>
            <w:tcBorders>
              <w:bottom w:val="nil"/>
            </w:tcBorders>
          </w:tcPr>
          <w:p w14:paraId="792FE1FB" w14:textId="77777777" w:rsidR="00C8533A" w:rsidRPr="006B329A" w:rsidRDefault="00C8533A" w:rsidP="006B329A">
            <w:pPr>
              <w:pStyle w:val="TAH"/>
            </w:pPr>
            <w:r w:rsidRPr="006B329A">
              <w:t>INFORMATION ELEMENT</w:t>
            </w:r>
          </w:p>
        </w:tc>
        <w:tc>
          <w:tcPr>
            <w:tcW w:w="1417" w:type="dxa"/>
            <w:tcBorders>
              <w:bottom w:val="nil"/>
            </w:tcBorders>
          </w:tcPr>
          <w:p w14:paraId="3CFD61F4" w14:textId="77777777" w:rsidR="00C8533A" w:rsidRPr="006B329A" w:rsidRDefault="00C8533A" w:rsidP="006B329A">
            <w:pPr>
              <w:pStyle w:val="TAH"/>
            </w:pPr>
            <w:r w:rsidRPr="006B329A">
              <w:t>REFERENCE</w:t>
            </w:r>
          </w:p>
        </w:tc>
        <w:tc>
          <w:tcPr>
            <w:tcW w:w="1418" w:type="dxa"/>
            <w:tcBorders>
              <w:bottom w:val="nil"/>
            </w:tcBorders>
          </w:tcPr>
          <w:p w14:paraId="5FA3AC93" w14:textId="77777777" w:rsidR="00C8533A" w:rsidRPr="006B329A" w:rsidRDefault="00C8533A" w:rsidP="006B329A">
            <w:pPr>
              <w:pStyle w:val="TAH"/>
            </w:pPr>
            <w:r w:rsidRPr="006B329A">
              <w:t>PRESENCE</w:t>
            </w:r>
          </w:p>
        </w:tc>
        <w:tc>
          <w:tcPr>
            <w:tcW w:w="992" w:type="dxa"/>
            <w:tcBorders>
              <w:bottom w:val="nil"/>
            </w:tcBorders>
          </w:tcPr>
          <w:p w14:paraId="25206290" w14:textId="77777777" w:rsidR="00C8533A" w:rsidRPr="006B329A" w:rsidRDefault="00C8533A" w:rsidP="006B329A">
            <w:pPr>
              <w:pStyle w:val="TAH"/>
            </w:pPr>
            <w:r w:rsidRPr="006B329A">
              <w:t>FORMAT</w:t>
            </w:r>
          </w:p>
        </w:tc>
        <w:tc>
          <w:tcPr>
            <w:tcW w:w="992" w:type="dxa"/>
            <w:tcBorders>
              <w:bottom w:val="nil"/>
            </w:tcBorders>
          </w:tcPr>
          <w:p w14:paraId="6671FC03" w14:textId="77777777" w:rsidR="00C8533A" w:rsidRPr="006B329A" w:rsidRDefault="00C8533A" w:rsidP="006B329A">
            <w:pPr>
              <w:pStyle w:val="TAH"/>
            </w:pPr>
            <w:r w:rsidRPr="006B329A">
              <w:t>LENGTH</w:t>
            </w:r>
          </w:p>
        </w:tc>
      </w:tr>
      <w:tr w:rsidR="00C8533A" w:rsidRPr="006B329A" w14:paraId="44637410" w14:textId="77777777">
        <w:tblPrEx>
          <w:tblCellMar>
            <w:top w:w="0" w:type="dxa"/>
            <w:bottom w:w="0" w:type="dxa"/>
          </w:tblCellMar>
        </w:tblPrEx>
        <w:trPr>
          <w:jc w:val="center"/>
        </w:trPr>
        <w:tc>
          <w:tcPr>
            <w:tcW w:w="2977" w:type="dxa"/>
            <w:tcBorders>
              <w:bottom w:val="nil"/>
              <w:right w:val="single" w:sz="4" w:space="0" w:color="auto"/>
            </w:tcBorders>
          </w:tcPr>
          <w:p w14:paraId="04EBBC36"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62A01B83"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334C5DC3"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13B5CE45" w14:textId="77777777" w:rsidR="00C8533A" w:rsidRPr="006B329A" w:rsidRDefault="00C8533A" w:rsidP="006B329A">
            <w:pPr>
              <w:pStyle w:val="TAC"/>
            </w:pPr>
            <w:r w:rsidRPr="006B329A">
              <w:t>V</w:t>
            </w:r>
          </w:p>
        </w:tc>
        <w:tc>
          <w:tcPr>
            <w:tcW w:w="992" w:type="dxa"/>
            <w:tcBorders>
              <w:left w:val="single" w:sz="4" w:space="0" w:color="auto"/>
              <w:bottom w:val="nil"/>
            </w:tcBorders>
          </w:tcPr>
          <w:p w14:paraId="40B6EB08" w14:textId="77777777" w:rsidR="00C8533A" w:rsidRPr="006B329A" w:rsidRDefault="00C8533A" w:rsidP="006B329A">
            <w:pPr>
              <w:pStyle w:val="TAC"/>
            </w:pPr>
            <w:r w:rsidRPr="006B329A">
              <w:t>1</w:t>
            </w:r>
          </w:p>
        </w:tc>
      </w:tr>
      <w:tr w:rsidR="00C8533A" w:rsidRPr="006B329A" w14:paraId="2D4E0F0B" w14:textId="77777777">
        <w:tblPrEx>
          <w:tblCellMar>
            <w:top w:w="0" w:type="dxa"/>
            <w:bottom w:w="0" w:type="dxa"/>
          </w:tblCellMar>
        </w:tblPrEx>
        <w:trPr>
          <w:jc w:val="center"/>
        </w:trPr>
        <w:tc>
          <w:tcPr>
            <w:tcW w:w="2977" w:type="dxa"/>
            <w:tcBorders>
              <w:top w:val="nil"/>
              <w:bottom w:val="nil"/>
              <w:right w:val="single" w:sz="4" w:space="0" w:color="auto"/>
            </w:tcBorders>
          </w:tcPr>
          <w:p w14:paraId="366861B4"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5D7912B3"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08CF54D7"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4F68098"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4FAFFB71" w14:textId="77777777" w:rsidR="00C8533A" w:rsidRPr="006B329A" w:rsidRDefault="00C8533A" w:rsidP="006B329A">
            <w:pPr>
              <w:pStyle w:val="TAC"/>
            </w:pPr>
            <w:r w:rsidRPr="006B329A">
              <w:t>1</w:t>
            </w:r>
          </w:p>
        </w:tc>
      </w:tr>
      <w:tr w:rsidR="00C8533A" w:rsidRPr="006B329A" w14:paraId="699FD720" w14:textId="77777777">
        <w:tblPrEx>
          <w:tblCellMar>
            <w:top w:w="0" w:type="dxa"/>
            <w:bottom w:w="0" w:type="dxa"/>
          </w:tblCellMar>
        </w:tblPrEx>
        <w:trPr>
          <w:jc w:val="center"/>
        </w:trPr>
        <w:tc>
          <w:tcPr>
            <w:tcW w:w="2977" w:type="dxa"/>
            <w:tcBorders>
              <w:top w:val="nil"/>
              <w:bottom w:val="nil"/>
              <w:right w:val="single" w:sz="4" w:space="0" w:color="auto"/>
            </w:tcBorders>
          </w:tcPr>
          <w:p w14:paraId="26A3EF8A"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7A29531A"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1E6601B6"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A5C60EF"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54FF850B" w14:textId="77777777" w:rsidR="00C8533A" w:rsidRPr="006B329A" w:rsidRDefault="00C8533A" w:rsidP="006B329A">
            <w:pPr>
              <w:pStyle w:val="TAC"/>
            </w:pPr>
            <w:r w:rsidRPr="006B329A">
              <w:t>2</w:t>
            </w:r>
          </w:p>
        </w:tc>
      </w:tr>
      <w:tr w:rsidR="00C8533A" w:rsidRPr="006B329A" w14:paraId="401C3A10" w14:textId="77777777">
        <w:tblPrEx>
          <w:tblCellMar>
            <w:top w:w="0" w:type="dxa"/>
            <w:bottom w:w="0" w:type="dxa"/>
          </w:tblCellMar>
        </w:tblPrEx>
        <w:trPr>
          <w:jc w:val="center"/>
        </w:trPr>
        <w:tc>
          <w:tcPr>
            <w:tcW w:w="2977" w:type="dxa"/>
            <w:tcBorders>
              <w:top w:val="nil"/>
              <w:bottom w:val="nil"/>
              <w:right w:val="single" w:sz="4" w:space="0" w:color="auto"/>
            </w:tcBorders>
          </w:tcPr>
          <w:p w14:paraId="340CE88D" w14:textId="77777777" w:rsidR="00C8533A" w:rsidRPr="006B329A" w:rsidRDefault="00C8533A" w:rsidP="006B329A">
            <w:pPr>
              <w:pStyle w:val="TAL"/>
            </w:pPr>
            <w:r w:rsidRPr="006B329A">
              <w:t>Paging Group</w:t>
            </w:r>
          </w:p>
        </w:tc>
        <w:tc>
          <w:tcPr>
            <w:tcW w:w="1417" w:type="dxa"/>
            <w:tcBorders>
              <w:top w:val="nil"/>
              <w:left w:val="single" w:sz="4" w:space="0" w:color="auto"/>
              <w:bottom w:val="nil"/>
              <w:right w:val="single" w:sz="4" w:space="0" w:color="auto"/>
            </w:tcBorders>
          </w:tcPr>
          <w:p w14:paraId="6E4241B6" w14:textId="77777777" w:rsidR="00C8533A" w:rsidRPr="006B329A" w:rsidRDefault="00C8533A" w:rsidP="006B329A">
            <w:pPr>
              <w:pStyle w:val="TAL"/>
            </w:pPr>
            <w:r w:rsidRPr="006B329A">
              <w:t>9.3.14</w:t>
            </w:r>
          </w:p>
        </w:tc>
        <w:tc>
          <w:tcPr>
            <w:tcW w:w="1418" w:type="dxa"/>
            <w:tcBorders>
              <w:top w:val="nil"/>
              <w:left w:val="single" w:sz="4" w:space="0" w:color="auto"/>
              <w:bottom w:val="nil"/>
              <w:right w:val="single" w:sz="4" w:space="0" w:color="auto"/>
            </w:tcBorders>
          </w:tcPr>
          <w:p w14:paraId="7EDFD0CF"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B5A9267"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0CAF6757" w14:textId="77777777" w:rsidR="00C8533A" w:rsidRPr="006B329A" w:rsidRDefault="00C8533A" w:rsidP="006B329A">
            <w:pPr>
              <w:pStyle w:val="TAC"/>
            </w:pPr>
            <w:r w:rsidRPr="006B329A">
              <w:t>2</w:t>
            </w:r>
          </w:p>
        </w:tc>
      </w:tr>
      <w:tr w:rsidR="00C8533A" w:rsidRPr="006B329A" w14:paraId="4181275E" w14:textId="77777777">
        <w:tblPrEx>
          <w:tblCellMar>
            <w:top w:w="0" w:type="dxa"/>
            <w:bottom w:w="0" w:type="dxa"/>
          </w:tblCellMar>
        </w:tblPrEx>
        <w:trPr>
          <w:jc w:val="center"/>
        </w:trPr>
        <w:tc>
          <w:tcPr>
            <w:tcW w:w="2977" w:type="dxa"/>
            <w:tcBorders>
              <w:top w:val="nil"/>
              <w:bottom w:val="nil"/>
              <w:right w:val="single" w:sz="4" w:space="0" w:color="auto"/>
            </w:tcBorders>
          </w:tcPr>
          <w:p w14:paraId="15EC6044" w14:textId="77777777" w:rsidR="00C8533A" w:rsidRPr="006B329A" w:rsidRDefault="00C8533A" w:rsidP="006B329A">
            <w:pPr>
              <w:pStyle w:val="TAL"/>
            </w:pPr>
            <w:r w:rsidRPr="006B329A">
              <w:t>MS Identity</w:t>
            </w:r>
          </w:p>
        </w:tc>
        <w:tc>
          <w:tcPr>
            <w:tcW w:w="1417" w:type="dxa"/>
            <w:tcBorders>
              <w:top w:val="nil"/>
              <w:left w:val="single" w:sz="4" w:space="0" w:color="auto"/>
              <w:bottom w:val="nil"/>
              <w:right w:val="single" w:sz="4" w:space="0" w:color="auto"/>
            </w:tcBorders>
          </w:tcPr>
          <w:p w14:paraId="2835CC1F" w14:textId="77777777" w:rsidR="00C8533A" w:rsidRPr="006B329A" w:rsidRDefault="00C8533A" w:rsidP="006B329A">
            <w:pPr>
              <w:pStyle w:val="TAL"/>
            </w:pPr>
            <w:r w:rsidRPr="006B329A">
              <w:t>9.3.12</w:t>
            </w:r>
          </w:p>
        </w:tc>
        <w:tc>
          <w:tcPr>
            <w:tcW w:w="1418" w:type="dxa"/>
            <w:tcBorders>
              <w:top w:val="nil"/>
              <w:left w:val="single" w:sz="4" w:space="0" w:color="auto"/>
              <w:bottom w:val="nil"/>
              <w:right w:val="single" w:sz="4" w:space="0" w:color="auto"/>
            </w:tcBorders>
          </w:tcPr>
          <w:p w14:paraId="32E49CAD"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75B6368"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580135FE" w14:textId="77777777" w:rsidR="00C8533A" w:rsidRPr="006B329A" w:rsidRDefault="00C8533A" w:rsidP="006B329A">
            <w:pPr>
              <w:pStyle w:val="TAC"/>
            </w:pPr>
            <w:r w:rsidRPr="006B329A">
              <w:t>2</w:t>
            </w:r>
            <w:r w:rsidRPr="006B329A">
              <w:noBreakHyphen/>
              <w:t>10</w:t>
            </w:r>
          </w:p>
        </w:tc>
      </w:tr>
      <w:tr w:rsidR="00C8533A" w:rsidRPr="006B329A" w14:paraId="7C7B465A" w14:textId="77777777">
        <w:tblPrEx>
          <w:tblCellMar>
            <w:top w:w="0" w:type="dxa"/>
            <w:bottom w:w="0" w:type="dxa"/>
          </w:tblCellMar>
        </w:tblPrEx>
        <w:trPr>
          <w:jc w:val="center"/>
        </w:trPr>
        <w:tc>
          <w:tcPr>
            <w:tcW w:w="2977" w:type="dxa"/>
            <w:tcBorders>
              <w:top w:val="nil"/>
              <w:bottom w:val="nil"/>
              <w:right w:val="single" w:sz="4" w:space="0" w:color="auto"/>
            </w:tcBorders>
          </w:tcPr>
          <w:p w14:paraId="12D00FAD" w14:textId="77777777" w:rsidR="00C8533A" w:rsidRPr="006B329A" w:rsidRDefault="00C8533A" w:rsidP="006B329A">
            <w:pPr>
              <w:pStyle w:val="TAL"/>
            </w:pPr>
            <w:r w:rsidRPr="006B329A">
              <w:t>Channel Needed</w:t>
            </w:r>
          </w:p>
        </w:tc>
        <w:tc>
          <w:tcPr>
            <w:tcW w:w="1417" w:type="dxa"/>
            <w:tcBorders>
              <w:top w:val="nil"/>
              <w:left w:val="single" w:sz="4" w:space="0" w:color="auto"/>
              <w:bottom w:val="nil"/>
              <w:right w:val="single" w:sz="4" w:space="0" w:color="auto"/>
            </w:tcBorders>
          </w:tcPr>
          <w:p w14:paraId="52F6211C" w14:textId="77777777" w:rsidR="00C8533A" w:rsidRPr="006B329A" w:rsidRDefault="00C8533A" w:rsidP="006B329A">
            <w:pPr>
              <w:pStyle w:val="TAL"/>
            </w:pPr>
            <w:r w:rsidRPr="006B329A">
              <w:t>9.3.40</w:t>
            </w:r>
          </w:p>
        </w:tc>
        <w:tc>
          <w:tcPr>
            <w:tcW w:w="1418" w:type="dxa"/>
            <w:tcBorders>
              <w:top w:val="nil"/>
              <w:left w:val="single" w:sz="4" w:space="0" w:color="auto"/>
              <w:bottom w:val="nil"/>
              <w:right w:val="single" w:sz="4" w:space="0" w:color="auto"/>
            </w:tcBorders>
          </w:tcPr>
          <w:p w14:paraId="47611107" w14:textId="77777777" w:rsidR="00C8533A" w:rsidRPr="006B329A" w:rsidRDefault="00C8533A" w:rsidP="006B329A">
            <w:pPr>
              <w:pStyle w:val="TAC"/>
            </w:pPr>
            <w:r w:rsidRPr="006B329A">
              <w:t>O 1)</w:t>
            </w:r>
          </w:p>
        </w:tc>
        <w:tc>
          <w:tcPr>
            <w:tcW w:w="992" w:type="dxa"/>
            <w:tcBorders>
              <w:top w:val="nil"/>
              <w:left w:val="single" w:sz="4" w:space="0" w:color="auto"/>
              <w:bottom w:val="nil"/>
              <w:right w:val="single" w:sz="4" w:space="0" w:color="auto"/>
            </w:tcBorders>
          </w:tcPr>
          <w:p w14:paraId="71D71BEC"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64571987" w14:textId="77777777" w:rsidR="00C8533A" w:rsidRPr="006B329A" w:rsidRDefault="00C8533A" w:rsidP="006B329A">
            <w:pPr>
              <w:pStyle w:val="TAC"/>
            </w:pPr>
            <w:r w:rsidRPr="006B329A">
              <w:t>2</w:t>
            </w:r>
          </w:p>
        </w:tc>
      </w:tr>
      <w:tr w:rsidR="00C8533A" w:rsidRPr="006B329A" w14:paraId="005D889F"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2046E3A2" w14:textId="77777777" w:rsidR="00C8533A" w:rsidRPr="006B329A" w:rsidRDefault="00C8533A" w:rsidP="006B329A">
            <w:pPr>
              <w:pStyle w:val="TAL"/>
            </w:pPr>
            <w:r w:rsidRPr="006B329A">
              <w:t>eMLPP Priority</w:t>
            </w:r>
          </w:p>
        </w:tc>
        <w:tc>
          <w:tcPr>
            <w:tcW w:w="1417" w:type="dxa"/>
            <w:tcBorders>
              <w:top w:val="nil"/>
              <w:left w:val="single" w:sz="4" w:space="0" w:color="auto"/>
              <w:bottom w:val="single" w:sz="4" w:space="0" w:color="auto"/>
              <w:right w:val="single" w:sz="4" w:space="0" w:color="auto"/>
            </w:tcBorders>
          </w:tcPr>
          <w:p w14:paraId="5A9777EB" w14:textId="77777777" w:rsidR="00C8533A" w:rsidRPr="006B329A" w:rsidRDefault="00C8533A" w:rsidP="006B329A">
            <w:pPr>
              <w:pStyle w:val="TAL"/>
            </w:pPr>
            <w:r w:rsidRPr="006B329A">
              <w:t>9.3.49</w:t>
            </w:r>
          </w:p>
        </w:tc>
        <w:tc>
          <w:tcPr>
            <w:tcW w:w="1418" w:type="dxa"/>
            <w:tcBorders>
              <w:top w:val="nil"/>
              <w:left w:val="single" w:sz="4" w:space="0" w:color="auto"/>
              <w:bottom w:val="single" w:sz="4" w:space="0" w:color="auto"/>
              <w:right w:val="single" w:sz="4" w:space="0" w:color="auto"/>
            </w:tcBorders>
          </w:tcPr>
          <w:p w14:paraId="7FE069CE" w14:textId="77777777" w:rsidR="00C8533A" w:rsidRPr="006B329A" w:rsidRDefault="00C8533A" w:rsidP="006B329A">
            <w:pPr>
              <w:pStyle w:val="TAC"/>
            </w:pPr>
            <w:r w:rsidRPr="006B329A">
              <w:t>O 2)</w:t>
            </w:r>
          </w:p>
        </w:tc>
        <w:tc>
          <w:tcPr>
            <w:tcW w:w="992" w:type="dxa"/>
            <w:tcBorders>
              <w:top w:val="nil"/>
              <w:left w:val="single" w:sz="4" w:space="0" w:color="auto"/>
              <w:bottom w:val="single" w:sz="4" w:space="0" w:color="auto"/>
              <w:right w:val="single" w:sz="4" w:space="0" w:color="auto"/>
            </w:tcBorders>
          </w:tcPr>
          <w:p w14:paraId="5F47F234"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6623A428" w14:textId="77777777" w:rsidR="00C8533A" w:rsidRPr="006B329A" w:rsidRDefault="00C8533A" w:rsidP="006B329A">
            <w:pPr>
              <w:pStyle w:val="TAC"/>
            </w:pPr>
            <w:r w:rsidRPr="006B329A">
              <w:t>2</w:t>
            </w:r>
          </w:p>
        </w:tc>
      </w:tr>
      <w:tr w:rsidR="00586C48" w:rsidRPr="006B329A" w14:paraId="5925EEC2" w14:textId="77777777" w:rsidTr="00741F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jc w:val="center"/>
        </w:trPr>
        <w:tc>
          <w:tcPr>
            <w:tcW w:w="2977"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F4EF96E" w14:textId="77777777" w:rsidR="00586C48" w:rsidRPr="006B329A" w:rsidRDefault="00090F1D" w:rsidP="006B329A">
            <w:pPr>
              <w:pStyle w:val="TAL"/>
            </w:pPr>
            <w:r w:rsidRPr="006B329A">
              <w:t>DRX INfo</w:t>
            </w:r>
          </w:p>
        </w:tc>
        <w:tc>
          <w:tcPr>
            <w:tcW w:w="1417" w:type="dxa"/>
            <w:tcBorders>
              <w:top w:val="nil"/>
              <w:left w:val="nil"/>
              <w:bottom w:val="single" w:sz="8" w:space="0" w:color="auto"/>
              <w:right w:val="single" w:sz="8" w:space="0" w:color="auto"/>
            </w:tcBorders>
            <w:tcMar>
              <w:top w:w="0" w:type="dxa"/>
              <w:left w:w="28" w:type="dxa"/>
              <w:bottom w:w="0" w:type="dxa"/>
              <w:right w:w="108" w:type="dxa"/>
            </w:tcMar>
            <w:hideMark/>
          </w:tcPr>
          <w:p w14:paraId="33C3B73F" w14:textId="77777777" w:rsidR="00586C48" w:rsidRPr="006B329A" w:rsidRDefault="00586C48" w:rsidP="006B329A">
            <w:pPr>
              <w:pStyle w:val="TAL"/>
            </w:pPr>
            <w:r w:rsidRPr="006B329A">
              <w:t>9.3.60</w:t>
            </w:r>
          </w:p>
        </w:tc>
        <w:tc>
          <w:tcPr>
            <w:tcW w:w="1418" w:type="dxa"/>
            <w:tcBorders>
              <w:top w:val="nil"/>
              <w:left w:val="nil"/>
              <w:bottom w:val="single" w:sz="8" w:space="0" w:color="auto"/>
              <w:right w:val="single" w:sz="8" w:space="0" w:color="auto"/>
            </w:tcBorders>
            <w:tcMar>
              <w:top w:w="0" w:type="dxa"/>
              <w:left w:w="28" w:type="dxa"/>
              <w:bottom w:w="0" w:type="dxa"/>
              <w:right w:w="108" w:type="dxa"/>
            </w:tcMar>
            <w:hideMark/>
          </w:tcPr>
          <w:p w14:paraId="7659BC48" w14:textId="77777777" w:rsidR="00586C48" w:rsidRPr="006B329A" w:rsidRDefault="00586C48" w:rsidP="006B329A">
            <w:pPr>
              <w:pStyle w:val="TAC"/>
              <w:rPr>
                <w:rFonts w:eastAsia="Calibri"/>
                <w:szCs w:val="18"/>
              </w:rPr>
            </w:pPr>
            <w:r w:rsidRPr="006B329A">
              <w:t>O</w:t>
            </w:r>
          </w:p>
        </w:tc>
        <w:tc>
          <w:tcPr>
            <w:tcW w:w="992" w:type="dxa"/>
            <w:tcBorders>
              <w:top w:val="nil"/>
              <w:left w:val="nil"/>
              <w:bottom w:val="single" w:sz="8" w:space="0" w:color="auto"/>
              <w:right w:val="single" w:sz="8" w:space="0" w:color="auto"/>
            </w:tcBorders>
            <w:tcMar>
              <w:top w:w="0" w:type="dxa"/>
              <w:left w:w="28" w:type="dxa"/>
              <w:bottom w:w="0" w:type="dxa"/>
              <w:right w:w="108" w:type="dxa"/>
            </w:tcMar>
            <w:hideMark/>
          </w:tcPr>
          <w:p w14:paraId="6B991289" w14:textId="77777777" w:rsidR="00586C48" w:rsidRPr="006B329A" w:rsidRDefault="00586C48" w:rsidP="006B329A">
            <w:pPr>
              <w:pStyle w:val="TAC"/>
              <w:rPr>
                <w:rFonts w:eastAsia="Calibri"/>
                <w:szCs w:val="18"/>
              </w:rPr>
            </w:pPr>
            <w:r w:rsidRPr="006B329A">
              <w:t>TV</w:t>
            </w:r>
          </w:p>
        </w:tc>
        <w:tc>
          <w:tcPr>
            <w:tcW w:w="992" w:type="dxa"/>
            <w:tcBorders>
              <w:top w:val="nil"/>
              <w:left w:val="nil"/>
              <w:bottom w:val="single" w:sz="8" w:space="0" w:color="auto"/>
              <w:right w:val="single" w:sz="8" w:space="0" w:color="auto"/>
            </w:tcBorders>
            <w:tcMar>
              <w:top w:w="0" w:type="dxa"/>
              <w:left w:w="28" w:type="dxa"/>
              <w:bottom w:w="0" w:type="dxa"/>
              <w:right w:w="108" w:type="dxa"/>
            </w:tcMar>
            <w:hideMark/>
          </w:tcPr>
          <w:p w14:paraId="6A68FFB0" w14:textId="77777777" w:rsidR="00586C48" w:rsidRPr="006B329A" w:rsidRDefault="00586C48" w:rsidP="006B329A">
            <w:pPr>
              <w:pStyle w:val="TAC"/>
              <w:rPr>
                <w:rFonts w:eastAsia="Calibri"/>
                <w:szCs w:val="18"/>
              </w:rPr>
            </w:pPr>
            <w:r w:rsidRPr="006B329A">
              <w:t>3</w:t>
            </w:r>
          </w:p>
        </w:tc>
      </w:tr>
    </w:tbl>
    <w:p w14:paraId="1F4570EE" w14:textId="77777777" w:rsidR="00C8533A" w:rsidRPr="006B329A" w:rsidRDefault="00C8533A" w:rsidP="006B329A"/>
    <w:p w14:paraId="460A15E1" w14:textId="77777777" w:rsidR="00C8533A" w:rsidRPr="006B329A" w:rsidRDefault="00C8533A" w:rsidP="006B329A">
      <w:pPr>
        <w:pStyle w:val="NO"/>
      </w:pPr>
      <w:r w:rsidRPr="006B329A">
        <w:t>1)</w:t>
      </w:r>
      <w:r w:rsidRPr="006B329A">
        <w:tab/>
        <w:t>If the Channel Needed element is not present, the default value is assumed to be 00 (any channel).</w:t>
      </w:r>
    </w:p>
    <w:p w14:paraId="0BF63428" w14:textId="77777777" w:rsidR="00C8533A" w:rsidRPr="006B329A" w:rsidRDefault="00C8533A" w:rsidP="006B329A">
      <w:pPr>
        <w:pStyle w:val="NO"/>
      </w:pPr>
      <w:r w:rsidRPr="006B329A">
        <w:t>2)</w:t>
      </w:r>
      <w:r w:rsidRPr="006B329A">
        <w:tab/>
        <w:t>If the eMLPP Priority is not present then the BTS does not include the eMLPP priority in the radio interface message.</w:t>
      </w:r>
    </w:p>
    <w:p w14:paraId="7F3B86B8" w14:textId="77777777" w:rsidR="00C8533A" w:rsidRPr="006B329A" w:rsidRDefault="00C8533A" w:rsidP="006B329A">
      <w:r w:rsidRPr="006B329A">
        <w:t>The Paging Group element is used by BTS to calculate the correct DRX paging block to be used for the transmission of the PAGing REQuest message as defined in 3GPP TS 45.002.</w:t>
      </w:r>
    </w:p>
    <w:p w14:paraId="29AC36C8" w14:textId="77777777" w:rsidR="00090F1D" w:rsidRPr="006B329A" w:rsidRDefault="00090F1D" w:rsidP="006B329A">
      <w:r w:rsidRPr="006B329A">
        <w:t xml:space="preserve">When the eDRX Info element is included it is used instead of the Paging Group element to calculate the DRX paging block to be used for the transmission of the PAGing REQuest message over the radio interface (see 3GPP TS 45.002 [8]). </w:t>
      </w:r>
    </w:p>
    <w:p w14:paraId="4EBE6CE6" w14:textId="77777777" w:rsidR="00C8533A" w:rsidRPr="006B329A" w:rsidRDefault="00C8533A" w:rsidP="006B329A">
      <w:pPr>
        <w:pStyle w:val="Heading3"/>
      </w:pPr>
      <w:bookmarkStart w:id="134" w:name="_Toc476910108"/>
      <w:r w:rsidRPr="006B329A">
        <w:t>8.5.6</w:t>
      </w:r>
      <w:r w:rsidRPr="006B329A">
        <w:tab/>
        <w:t>IMMEDIATE ASSIGN COMMAND</w:t>
      </w:r>
      <w:bookmarkEnd w:id="134"/>
    </w:p>
    <w:p w14:paraId="7A649003" w14:textId="77777777" w:rsidR="00C8533A" w:rsidRPr="006B329A" w:rsidRDefault="00C8533A" w:rsidP="006B329A">
      <w:r w:rsidRPr="006B329A">
        <w:t>This message is sent from BSC to BTS to request the transmission of an immediate assignment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21C36B17" w14:textId="77777777">
        <w:tblPrEx>
          <w:tblCellMar>
            <w:top w:w="0" w:type="dxa"/>
            <w:bottom w:w="0" w:type="dxa"/>
          </w:tblCellMar>
        </w:tblPrEx>
        <w:trPr>
          <w:jc w:val="center"/>
        </w:trPr>
        <w:tc>
          <w:tcPr>
            <w:tcW w:w="2977" w:type="dxa"/>
            <w:tcBorders>
              <w:bottom w:val="nil"/>
            </w:tcBorders>
          </w:tcPr>
          <w:p w14:paraId="7EF5C8D5" w14:textId="77777777" w:rsidR="00C8533A" w:rsidRPr="006B329A" w:rsidRDefault="00C8533A" w:rsidP="006B329A">
            <w:pPr>
              <w:pStyle w:val="TAH"/>
            </w:pPr>
            <w:r w:rsidRPr="006B329A">
              <w:lastRenderedPageBreak/>
              <w:t>INFORMATION ELEMENT</w:t>
            </w:r>
          </w:p>
        </w:tc>
        <w:tc>
          <w:tcPr>
            <w:tcW w:w="1417" w:type="dxa"/>
            <w:tcBorders>
              <w:bottom w:val="nil"/>
            </w:tcBorders>
          </w:tcPr>
          <w:p w14:paraId="36269C6C" w14:textId="77777777" w:rsidR="00C8533A" w:rsidRPr="006B329A" w:rsidRDefault="00C8533A" w:rsidP="006B329A">
            <w:pPr>
              <w:pStyle w:val="TAH"/>
            </w:pPr>
            <w:r w:rsidRPr="006B329A">
              <w:t>REFERENCE</w:t>
            </w:r>
          </w:p>
        </w:tc>
        <w:tc>
          <w:tcPr>
            <w:tcW w:w="1418" w:type="dxa"/>
            <w:tcBorders>
              <w:bottom w:val="nil"/>
            </w:tcBorders>
          </w:tcPr>
          <w:p w14:paraId="024BBD9F" w14:textId="77777777" w:rsidR="00C8533A" w:rsidRPr="006B329A" w:rsidRDefault="00C8533A" w:rsidP="006B329A">
            <w:pPr>
              <w:pStyle w:val="TAH"/>
            </w:pPr>
            <w:r w:rsidRPr="006B329A">
              <w:t>PRESENCE</w:t>
            </w:r>
          </w:p>
        </w:tc>
        <w:tc>
          <w:tcPr>
            <w:tcW w:w="992" w:type="dxa"/>
            <w:tcBorders>
              <w:bottom w:val="nil"/>
            </w:tcBorders>
          </w:tcPr>
          <w:p w14:paraId="2EB61CD5" w14:textId="77777777" w:rsidR="00C8533A" w:rsidRPr="006B329A" w:rsidRDefault="00C8533A" w:rsidP="006B329A">
            <w:pPr>
              <w:pStyle w:val="TAH"/>
            </w:pPr>
            <w:r w:rsidRPr="006B329A">
              <w:t>FORMAT</w:t>
            </w:r>
          </w:p>
        </w:tc>
        <w:tc>
          <w:tcPr>
            <w:tcW w:w="992" w:type="dxa"/>
            <w:tcBorders>
              <w:bottom w:val="nil"/>
            </w:tcBorders>
          </w:tcPr>
          <w:p w14:paraId="1B7CE755" w14:textId="77777777" w:rsidR="00C8533A" w:rsidRPr="006B329A" w:rsidRDefault="00C8533A" w:rsidP="006B329A">
            <w:pPr>
              <w:pStyle w:val="TAH"/>
            </w:pPr>
            <w:r w:rsidRPr="006B329A">
              <w:t>LENGTH</w:t>
            </w:r>
          </w:p>
        </w:tc>
      </w:tr>
      <w:tr w:rsidR="00C8533A" w:rsidRPr="006B329A" w14:paraId="7FFA5859" w14:textId="77777777">
        <w:tblPrEx>
          <w:tblCellMar>
            <w:top w:w="0" w:type="dxa"/>
            <w:bottom w:w="0" w:type="dxa"/>
          </w:tblCellMar>
        </w:tblPrEx>
        <w:trPr>
          <w:jc w:val="center"/>
        </w:trPr>
        <w:tc>
          <w:tcPr>
            <w:tcW w:w="2977" w:type="dxa"/>
            <w:tcBorders>
              <w:bottom w:val="nil"/>
              <w:right w:val="single" w:sz="4" w:space="0" w:color="auto"/>
            </w:tcBorders>
          </w:tcPr>
          <w:p w14:paraId="60F02892"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7851535C"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62F7E6F5"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5B642CA1" w14:textId="77777777" w:rsidR="00C8533A" w:rsidRPr="006B329A" w:rsidRDefault="00C8533A" w:rsidP="006B329A">
            <w:pPr>
              <w:pStyle w:val="TAC"/>
            </w:pPr>
            <w:r w:rsidRPr="006B329A">
              <w:t>V</w:t>
            </w:r>
          </w:p>
        </w:tc>
        <w:tc>
          <w:tcPr>
            <w:tcW w:w="992" w:type="dxa"/>
            <w:tcBorders>
              <w:left w:val="single" w:sz="4" w:space="0" w:color="auto"/>
              <w:bottom w:val="nil"/>
            </w:tcBorders>
          </w:tcPr>
          <w:p w14:paraId="2D10FE59" w14:textId="77777777" w:rsidR="00C8533A" w:rsidRPr="006B329A" w:rsidRDefault="00C8533A" w:rsidP="006B329A">
            <w:pPr>
              <w:pStyle w:val="TAC"/>
            </w:pPr>
            <w:r w:rsidRPr="006B329A">
              <w:t>1</w:t>
            </w:r>
          </w:p>
        </w:tc>
      </w:tr>
      <w:tr w:rsidR="00C8533A" w:rsidRPr="006B329A" w14:paraId="45E59512" w14:textId="77777777">
        <w:tblPrEx>
          <w:tblCellMar>
            <w:top w:w="0" w:type="dxa"/>
            <w:bottom w:w="0" w:type="dxa"/>
          </w:tblCellMar>
        </w:tblPrEx>
        <w:trPr>
          <w:jc w:val="center"/>
        </w:trPr>
        <w:tc>
          <w:tcPr>
            <w:tcW w:w="2977" w:type="dxa"/>
            <w:tcBorders>
              <w:top w:val="nil"/>
              <w:bottom w:val="nil"/>
              <w:right w:val="single" w:sz="4" w:space="0" w:color="auto"/>
            </w:tcBorders>
          </w:tcPr>
          <w:p w14:paraId="421C3B21"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501530F0"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580339C2"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ECBA7C3"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35EFA6FA" w14:textId="77777777" w:rsidR="00C8533A" w:rsidRPr="006B329A" w:rsidRDefault="00C8533A" w:rsidP="006B329A">
            <w:pPr>
              <w:pStyle w:val="TAC"/>
            </w:pPr>
            <w:r w:rsidRPr="006B329A">
              <w:t>1</w:t>
            </w:r>
          </w:p>
        </w:tc>
      </w:tr>
      <w:tr w:rsidR="00C8533A" w:rsidRPr="006B329A" w14:paraId="1F95C2FB" w14:textId="77777777">
        <w:tblPrEx>
          <w:tblCellMar>
            <w:top w:w="0" w:type="dxa"/>
            <w:bottom w:w="0" w:type="dxa"/>
          </w:tblCellMar>
        </w:tblPrEx>
        <w:trPr>
          <w:jc w:val="center"/>
        </w:trPr>
        <w:tc>
          <w:tcPr>
            <w:tcW w:w="2977" w:type="dxa"/>
            <w:tcBorders>
              <w:top w:val="nil"/>
              <w:bottom w:val="nil"/>
              <w:right w:val="single" w:sz="4" w:space="0" w:color="auto"/>
            </w:tcBorders>
          </w:tcPr>
          <w:p w14:paraId="13949BA0"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4722F28F"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22C042F3"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4D52670"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40307F70" w14:textId="77777777" w:rsidR="00C8533A" w:rsidRPr="006B329A" w:rsidRDefault="00C8533A" w:rsidP="006B329A">
            <w:pPr>
              <w:pStyle w:val="TAC"/>
            </w:pPr>
            <w:r w:rsidRPr="006B329A">
              <w:t>2</w:t>
            </w:r>
          </w:p>
        </w:tc>
      </w:tr>
      <w:tr w:rsidR="00C8533A" w:rsidRPr="006B329A" w14:paraId="4C527D2D"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4F65E21C" w14:textId="77777777" w:rsidR="00C8533A" w:rsidRPr="006B329A" w:rsidRDefault="00C8533A" w:rsidP="006B329A">
            <w:pPr>
              <w:pStyle w:val="TAL"/>
            </w:pPr>
            <w:r w:rsidRPr="006B329A">
              <w:t>Full Imm. Assign Info</w:t>
            </w:r>
          </w:p>
        </w:tc>
        <w:tc>
          <w:tcPr>
            <w:tcW w:w="1417" w:type="dxa"/>
            <w:tcBorders>
              <w:top w:val="nil"/>
              <w:left w:val="single" w:sz="4" w:space="0" w:color="auto"/>
              <w:bottom w:val="single" w:sz="4" w:space="0" w:color="auto"/>
              <w:right w:val="single" w:sz="4" w:space="0" w:color="auto"/>
            </w:tcBorders>
          </w:tcPr>
          <w:p w14:paraId="12A03E97" w14:textId="77777777" w:rsidR="00C8533A" w:rsidRPr="006B329A" w:rsidRDefault="00C8533A" w:rsidP="006B329A">
            <w:pPr>
              <w:pStyle w:val="TAL"/>
            </w:pPr>
            <w:r w:rsidRPr="006B329A">
              <w:t>9.3.35</w:t>
            </w:r>
          </w:p>
        </w:tc>
        <w:tc>
          <w:tcPr>
            <w:tcW w:w="1418" w:type="dxa"/>
            <w:tcBorders>
              <w:top w:val="nil"/>
              <w:left w:val="single" w:sz="4" w:space="0" w:color="auto"/>
              <w:bottom w:val="single" w:sz="4" w:space="0" w:color="auto"/>
              <w:right w:val="single" w:sz="4" w:space="0" w:color="auto"/>
            </w:tcBorders>
          </w:tcPr>
          <w:p w14:paraId="288DE858"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6717485D"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0340142C" w14:textId="77777777" w:rsidR="00C8533A" w:rsidRPr="006B329A" w:rsidRDefault="00C8533A" w:rsidP="006B329A">
            <w:pPr>
              <w:pStyle w:val="TAC"/>
            </w:pPr>
            <w:r w:rsidRPr="006B329A">
              <w:t>25</w:t>
            </w:r>
          </w:p>
        </w:tc>
      </w:tr>
    </w:tbl>
    <w:p w14:paraId="1399131A" w14:textId="77777777" w:rsidR="00C8533A" w:rsidRPr="006B329A" w:rsidRDefault="00C8533A" w:rsidP="006B329A"/>
    <w:p w14:paraId="727E7833" w14:textId="77777777" w:rsidR="00C8533A" w:rsidRPr="006B329A" w:rsidRDefault="00C8533A" w:rsidP="006B329A">
      <w:r w:rsidRPr="006B329A">
        <w:t>The Full Imm. Assign Info element contains the relevant immediate assignment message as defined in 3GPP TS 44.018 (IMMEDIATE ASSIGNMENT or IMMEDIATE ASSIGNMENT EXTENDED or IMMEDIATE ASSIGNMENT REJECT) with the "Page Mode" element set to the value "no change".</w:t>
      </w:r>
    </w:p>
    <w:p w14:paraId="78D63FB9" w14:textId="77777777" w:rsidR="00C8533A" w:rsidRPr="006B329A" w:rsidRDefault="00C8533A" w:rsidP="006B329A">
      <w:pPr>
        <w:pStyle w:val="Heading3"/>
      </w:pPr>
      <w:bookmarkStart w:id="135" w:name="_Toc476910109"/>
      <w:r w:rsidRPr="006B329A">
        <w:t>8.5.7</w:t>
      </w:r>
      <w:r w:rsidRPr="006B329A">
        <w:tab/>
        <w:t>SMS BROADCAST REQUEST</w:t>
      </w:r>
      <w:bookmarkEnd w:id="135"/>
    </w:p>
    <w:p w14:paraId="4E579E82" w14:textId="77777777" w:rsidR="00C8533A" w:rsidRPr="006B329A" w:rsidRDefault="00C8533A" w:rsidP="006B329A">
      <w:r w:rsidRPr="006B329A">
        <w:t>This message is sent from BSC to BTS to request the sending of a Short Message Service Cell Broadcast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2EAEE5BB" w14:textId="77777777">
        <w:tblPrEx>
          <w:tblCellMar>
            <w:top w:w="0" w:type="dxa"/>
            <w:bottom w:w="0" w:type="dxa"/>
          </w:tblCellMar>
        </w:tblPrEx>
        <w:trPr>
          <w:jc w:val="center"/>
        </w:trPr>
        <w:tc>
          <w:tcPr>
            <w:tcW w:w="2977" w:type="dxa"/>
            <w:tcBorders>
              <w:bottom w:val="nil"/>
            </w:tcBorders>
          </w:tcPr>
          <w:p w14:paraId="1268B646" w14:textId="77777777" w:rsidR="00C8533A" w:rsidRPr="006B329A" w:rsidRDefault="00C8533A" w:rsidP="006B329A">
            <w:pPr>
              <w:pStyle w:val="TAH"/>
            </w:pPr>
            <w:r w:rsidRPr="006B329A">
              <w:t>INFORMATION ELEMENT</w:t>
            </w:r>
          </w:p>
        </w:tc>
        <w:tc>
          <w:tcPr>
            <w:tcW w:w="1417" w:type="dxa"/>
            <w:tcBorders>
              <w:bottom w:val="nil"/>
            </w:tcBorders>
          </w:tcPr>
          <w:p w14:paraId="56255520" w14:textId="77777777" w:rsidR="00C8533A" w:rsidRPr="006B329A" w:rsidRDefault="00C8533A" w:rsidP="006B329A">
            <w:pPr>
              <w:pStyle w:val="TAH"/>
            </w:pPr>
            <w:r w:rsidRPr="006B329A">
              <w:t>REFERENCE</w:t>
            </w:r>
          </w:p>
        </w:tc>
        <w:tc>
          <w:tcPr>
            <w:tcW w:w="1418" w:type="dxa"/>
            <w:tcBorders>
              <w:bottom w:val="nil"/>
            </w:tcBorders>
          </w:tcPr>
          <w:p w14:paraId="713F8137" w14:textId="77777777" w:rsidR="00C8533A" w:rsidRPr="006B329A" w:rsidRDefault="00C8533A" w:rsidP="006B329A">
            <w:pPr>
              <w:pStyle w:val="TAH"/>
            </w:pPr>
            <w:r w:rsidRPr="006B329A">
              <w:t>PRESENCE</w:t>
            </w:r>
          </w:p>
        </w:tc>
        <w:tc>
          <w:tcPr>
            <w:tcW w:w="992" w:type="dxa"/>
            <w:tcBorders>
              <w:bottom w:val="nil"/>
            </w:tcBorders>
          </w:tcPr>
          <w:p w14:paraId="2C4D1DF5" w14:textId="77777777" w:rsidR="00C8533A" w:rsidRPr="006B329A" w:rsidRDefault="00C8533A" w:rsidP="006B329A">
            <w:pPr>
              <w:pStyle w:val="TAH"/>
            </w:pPr>
            <w:r w:rsidRPr="006B329A">
              <w:t>FORMAT</w:t>
            </w:r>
          </w:p>
        </w:tc>
        <w:tc>
          <w:tcPr>
            <w:tcW w:w="992" w:type="dxa"/>
            <w:tcBorders>
              <w:bottom w:val="nil"/>
            </w:tcBorders>
          </w:tcPr>
          <w:p w14:paraId="258306F7" w14:textId="77777777" w:rsidR="00C8533A" w:rsidRPr="006B329A" w:rsidRDefault="00C8533A" w:rsidP="006B329A">
            <w:pPr>
              <w:pStyle w:val="TAH"/>
            </w:pPr>
            <w:r w:rsidRPr="006B329A">
              <w:t>LENGTH</w:t>
            </w:r>
          </w:p>
        </w:tc>
      </w:tr>
      <w:tr w:rsidR="00C8533A" w:rsidRPr="006B329A" w14:paraId="033CBB82" w14:textId="77777777">
        <w:tblPrEx>
          <w:tblCellMar>
            <w:top w:w="0" w:type="dxa"/>
            <w:bottom w:w="0" w:type="dxa"/>
          </w:tblCellMar>
        </w:tblPrEx>
        <w:trPr>
          <w:jc w:val="center"/>
        </w:trPr>
        <w:tc>
          <w:tcPr>
            <w:tcW w:w="2977" w:type="dxa"/>
            <w:tcBorders>
              <w:bottom w:val="nil"/>
              <w:right w:val="single" w:sz="4" w:space="0" w:color="auto"/>
            </w:tcBorders>
          </w:tcPr>
          <w:p w14:paraId="06B01306"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2BD689B9"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606E4F0E"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02DBA58E" w14:textId="77777777" w:rsidR="00C8533A" w:rsidRPr="006B329A" w:rsidRDefault="00C8533A" w:rsidP="006B329A">
            <w:pPr>
              <w:pStyle w:val="TAC"/>
            </w:pPr>
            <w:r w:rsidRPr="006B329A">
              <w:t>V</w:t>
            </w:r>
          </w:p>
        </w:tc>
        <w:tc>
          <w:tcPr>
            <w:tcW w:w="992" w:type="dxa"/>
            <w:tcBorders>
              <w:left w:val="single" w:sz="4" w:space="0" w:color="auto"/>
              <w:bottom w:val="nil"/>
            </w:tcBorders>
          </w:tcPr>
          <w:p w14:paraId="3F6AE76B" w14:textId="77777777" w:rsidR="00C8533A" w:rsidRPr="006B329A" w:rsidRDefault="00C8533A" w:rsidP="006B329A">
            <w:pPr>
              <w:pStyle w:val="TAC"/>
            </w:pPr>
            <w:r w:rsidRPr="006B329A">
              <w:t>1</w:t>
            </w:r>
          </w:p>
        </w:tc>
      </w:tr>
      <w:tr w:rsidR="00C8533A" w:rsidRPr="006B329A" w14:paraId="3DE90403" w14:textId="77777777">
        <w:tblPrEx>
          <w:tblCellMar>
            <w:top w:w="0" w:type="dxa"/>
            <w:bottom w:w="0" w:type="dxa"/>
          </w:tblCellMar>
        </w:tblPrEx>
        <w:trPr>
          <w:jc w:val="center"/>
        </w:trPr>
        <w:tc>
          <w:tcPr>
            <w:tcW w:w="2977" w:type="dxa"/>
            <w:tcBorders>
              <w:top w:val="nil"/>
              <w:bottom w:val="nil"/>
              <w:right w:val="single" w:sz="4" w:space="0" w:color="auto"/>
            </w:tcBorders>
          </w:tcPr>
          <w:p w14:paraId="4BF22738"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23D763A4"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19166252"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AC6B22B"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03ADCEF3" w14:textId="77777777" w:rsidR="00C8533A" w:rsidRPr="006B329A" w:rsidRDefault="00C8533A" w:rsidP="006B329A">
            <w:pPr>
              <w:pStyle w:val="TAC"/>
            </w:pPr>
            <w:r w:rsidRPr="006B329A">
              <w:t>1</w:t>
            </w:r>
          </w:p>
        </w:tc>
      </w:tr>
      <w:tr w:rsidR="00C8533A" w:rsidRPr="006B329A" w14:paraId="417B87B0" w14:textId="77777777">
        <w:tblPrEx>
          <w:tblCellMar>
            <w:top w:w="0" w:type="dxa"/>
            <w:bottom w:w="0" w:type="dxa"/>
          </w:tblCellMar>
        </w:tblPrEx>
        <w:trPr>
          <w:jc w:val="center"/>
        </w:trPr>
        <w:tc>
          <w:tcPr>
            <w:tcW w:w="2977" w:type="dxa"/>
            <w:tcBorders>
              <w:top w:val="nil"/>
              <w:bottom w:val="nil"/>
              <w:right w:val="single" w:sz="4" w:space="0" w:color="auto"/>
            </w:tcBorders>
          </w:tcPr>
          <w:p w14:paraId="2F4BC8B9"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09602EB0"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49EBC25F"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748C8555"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4DE41161" w14:textId="77777777" w:rsidR="00C8533A" w:rsidRPr="006B329A" w:rsidRDefault="00C8533A" w:rsidP="006B329A">
            <w:pPr>
              <w:pStyle w:val="TAC"/>
            </w:pPr>
            <w:r w:rsidRPr="006B329A">
              <w:t>2</w:t>
            </w:r>
          </w:p>
        </w:tc>
      </w:tr>
      <w:tr w:rsidR="00C8533A" w:rsidRPr="006B329A" w14:paraId="674448E6" w14:textId="77777777">
        <w:tblPrEx>
          <w:tblCellMar>
            <w:top w:w="0" w:type="dxa"/>
            <w:bottom w:w="0" w:type="dxa"/>
          </w:tblCellMar>
        </w:tblPrEx>
        <w:trPr>
          <w:jc w:val="center"/>
        </w:trPr>
        <w:tc>
          <w:tcPr>
            <w:tcW w:w="2977" w:type="dxa"/>
            <w:tcBorders>
              <w:top w:val="nil"/>
              <w:bottom w:val="nil"/>
              <w:right w:val="single" w:sz="4" w:space="0" w:color="auto"/>
            </w:tcBorders>
          </w:tcPr>
          <w:p w14:paraId="3B112F6C" w14:textId="77777777" w:rsidR="00C8533A" w:rsidRPr="006B329A" w:rsidRDefault="00C8533A" w:rsidP="006B329A">
            <w:pPr>
              <w:pStyle w:val="TAL"/>
            </w:pPr>
            <w:r w:rsidRPr="006B329A">
              <w:t>SMSCB Information</w:t>
            </w:r>
          </w:p>
        </w:tc>
        <w:tc>
          <w:tcPr>
            <w:tcW w:w="1417" w:type="dxa"/>
            <w:tcBorders>
              <w:top w:val="nil"/>
              <w:left w:val="single" w:sz="4" w:space="0" w:color="auto"/>
              <w:bottom w:val="nil"/>
              <w:right w:val="single" w:sz="4" w:space="0" w:color="auto"/>
            </w:tcBorders>
          </w:tcPr>
          <w:p w14:paraId="1D551CD3" w14:textId="77777777" w:rsidR="00C8533A" w:rsidRPr="006B329A" w:rsidRDefault="00C8533A" w:rsidP="006B329A">
            <w:pPr>
              <w:pStyle w:val="TAL"/>
            </w:pPr>
            <w:r w:rsidRPr="006B329A">
              <w:t>9.3.36</w:t>
            </w:r>
          </w:p>
        </w:tc>
        <w:tc>
          <w:tcPr>
            <w:tcW w:w="1418" w:type="dxa"/>
            <w:tcBorders>
              <w:top w:val="nil"/>
              <w:left w:val="single" w:sz="4" w:space="0" w:color="auto"/>
              <w:bottom w:val="nil"/>
              <w:right w:val="single" w:sz="4" w:space="0" w:color="auto"/>
            </w:tcBorders>
          </w:tcPr>
          <w:p w14:paraId="653F9547"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534EC1B3"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0F69C201" w14:textId="77777777" w:rsidR="00C8533A" w:rsidRPr="006B329A" w:rsidRDefault="00C8533A" w:rsidP="006B329A">
            <w:pPr>
              <w:pStyle w:val="TAC"/>
            </w:pPr>
            <w:r w:rsidRPr="006B329A">
              <w:t>24</w:t>
            </w:r>
          </w:p>
        </w:tc>
      </w:tr>
      <w:tr w:rsidR="00C8533A" w:rsidRPr="006B329A" w14:paraId="767B51B0"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41AD83A9" w14:textId="77777777" w:rsidR="00C8533A" w:rsidRPr="006B329A" w:rsidRDefault="00C8533A" w:rsidP="006B329A">
            <w:pPr>
              <w:pStyle w:val="TAL"/>
            </w:pPr>
            <w:r w:rsidRPr="006B329A">
              <w:t>SMSCB Channel Indicator</w:t>
            </w:r>
          </w:p>
        </w:tc>
        <w:tc>
          <w:tcPr>
            <w:tcW w:w="1417" w:type="dxa"/>
            <w:tcBorders>
              <w:top w:val="nil"/>
              <w:left w:val="single" w:sz="4" w:space="0" w:color="auto"/>
              <w:bottom w:val="single" w:sz="4" w:space="0" w:color="auto"/>
              <w:right w:val="single" w:sz="4" w:space="0" w:color="auto"/>
            </w:tcBorders>
          </w:tcPr>
          <w:p w14:paraId="38A0B7A5" w14:textId="77777777" w:rsidR="00C8533A" w:rsidRPr="006B329A" w:rsidRDefault="00C8533A" w:rsidP="006B329A">
            <w:pPr>
              <w:pStyle w:val="TAL"/>
            </w:pPr>
            <w:r w:rsidRPr="006B329A">
              <w:t>9.3.44</w:t>
            </w:r>
          </w:p>
        </w:tc>
        <w:tc>
          <w:tcPr>
            <w:tcW w:w="1418" w:type="dxa"/>
            <w:tcBorders>
              <w:top w:val="nil"/>
              <w:left w:val="single" w:sz="4" w:space="0" w:color="auto"/>
              <w:bottom w:val="single" w:sz="4" w:space="0" w:color="auto"/>
              <w:right w:val="single" w:sz="4" w:space="0" w:color="auto"/>
            </w:tcBorders>
          </w:tcPr>
          <w:p w14:paraId="08B21933" w14:textId="77777777" w:rsidR="00C8533A" w:rsidRPr="006B329A" w:rsidRDefault="00C8533A" w:rsidP="006B329A">
            <w:pPr>
              <w:pStyle w:val="TAC"/>
            </w:pPr>
            <w:r w:rsidRPr="006B329A">
              <w:t>O 1)</w:t>
            </w:r>
          </w:p>
        </w:tc>
        <w:tc>
          <w:tcPr>
            <w:tcW w:w="992" w:type="dxa"/>
            <w:tcBorders>
              <w:top w:val="nil"/>
              <w:left w:val="single" w:sz="4" w:space="0" w:color="auto"/>
              <w:bottom w:val="single" w:sz="4" w:space="0" w:color="auto"/>
              <w:right w:val="single" w:sz="4" w:space="0" w:color="auto"/>
            </w:tcBorders>
          </w:tcPr>
          <w:p w14:paraId="337D6E5A"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6DFF4EB4" w14:textId="77777777" w:rsidR="00C8533A" w:rsidRPr="006B329A" w:rsidRDefault="00C8533A" w:rsidP="006B329A">
            <w:pPr>
              <w:pStyle w:val="TAC"/>
            </w:pPr>
            <w:r w:rsidRPr="006B329A">
              <w:t>2</w:t>
            </w:r>
          </w:p>
        </w:tc>
      </w:tr>
    </w:tbl>
    <w:p w14:paraId="73F9C857" w14:textId="77777777" w:rsidR="00C8533A" w:rsidRPr="006B329A" w:rsidRDefault="00C8533A" w:rsidP="006B329A"/>
    <w:p w14:paraId="5087B81A" w14:textId="77777777" w:rsidR="00C8533A" w:rsidRPr="006B329A" w:rsidRDefault="00C8533A" w:rsidP="006B329A">
      <w:r w:rsidRPr="006B329A">
        <w:t>The SMSCB Information element contains the complete information to be broadcast on the CBCH as defined in 3GPP TS 44.012 (including the Layer 2 header to be used on the radio path).</w:t>
      </w:r>
    </w:p>
    <w:p w14:paraId="01AE9916" w14:textId="77777777" w:rsidR="00C8533A" w:rsidRPr="006B329A" w:rsidRDefault="00C8533A" w:rsidP="006B329A">
      <w:pPr>
        <w:pStyle w:val="NO"/>
      </w:pPr>
      <w:r w:rsidRPr="006B329A">
        <w:t>1)</w:t>
      </w:r>
      <w:r w:rsidRPr="006B329A">
        <w:tab/>
        <w:t>The SMSCB Channel Indicator IE indicates the CBCH which shall be used for broadcasting the data. If this information element is not present the basic CBCH (see 3GPP TS 45.002) shall be used.</w:t>
      </w:r>
    </w:p>
    <w:p w14:paraId="22339A17" w14:textId="77777777" w:rsidR="00C8533A" w:rsidRPr="006B329A" w:rsidRDefault="00C8533A" w:rsidP="006B329A">
      <w:pPr>
        <w:pStyle w:val="Heading3"/>
      </w:pPr>
      <w:bookmarkStart w:id="136" w:name="_Toc476910110"/>
      <w:r w:rsidRPr="006B329A">
        <w:t>8.5.8</w:t>
      </w:r>
      <w:r w:rsidRPr="006B329A">
        <w:tab/>
        <w:t>SMS BROADCAST COMMAND</w:t>
      </w:r>
      <w:bookmarkEnd w:id="136"/>
    </w:p>
    <w:p w14:paraId="30AB2792" w14:textId="77777777" w:rsidR="00C8533A" w:rsidRPr="006B329A" w:rsidRDefault="00C8533A" w:rsidP="006B329A">
      <w:pPr>
        <w:keepNext/>
      </w:pPr>
      <w:r w:rsidRPr="006B329A">
        <w:t>This message is sent from BSC to BTS to command Short Message Service Cell Broadcast.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573648D5" w14:textId="77777777">
        <w:tblPrEx>
          <w:tblCellMar>
            <w:top w:w="0" w:type="dxa"/>
            <w:bottom w:w="0" w:type="dxa"/>
          </w:tblCellMar>
        </w:tblPrEx>
        <w:trPr>
          <w:jc w:val="center"/>
        </w:trPr>
        <w:tc>
          <w:tcPr>
            <w:tcW w:w="2977" w:type="dxa"/>
            <w:tcBorders>
              <w:bottom w:val="nil"/>
            </w:tcBorders>
          </w:tcPr>
          <w:p w14:paraId="3119D3E6" w14:textId="77777777" w:rsidR="00C8533A" w:rsidRPr="006B329A" w:rsidRDefault="00C8533A" w:rsidP="006B329A">
            <w:pPr>
              <w:pStyle w:val="TAH"/>
            </w:pPr>
            <w:r w:rsidRPr="006B329A">
              <w:t>INFORMATION ELEMENT</w:t>
            </w:r>
          </w:p>
        </w:tc>
        <w:tc>
          <w:tcPr>
            <w:tcW w:w="1417" w:type="dxa"/>
            <w:tcBorders>
              <w:bottom w:val="nil"/>
            </w:tcBorders>
          </w:tcPr>
          <w:p w14:paraId="46E2D973" w14:textId="77777777" w:rsidR="00C8533A" w:rsidRPr="006B329A" w:rsidRDefault="00C8533A" w:rsidP="006B329A">
            <w:pPr>
              <w:pStyle w:val="TAH"/>
            </w:pPr>
            <w:r w:rsidRPr="006B329A">
              <w:t>REFERENCE</w:t>
            </w:r>
          </w:p>
        </w:tc>
        <w:tc>
          <w:tcPr>
            <w:tcW w:w="1418" w:type="dxa"/>
            <w:tcBorders>
              <w:bottom w:val="nil"/>
            </w:tcBorders>
          </w:tcPr>
          <w:p w14:paraId="07BCE1C7" w14:textId="77777777" w:rsidR="00C8533A" w:rsidRPr="006B329A" w:rsidRDefault="00C8533A" w:rsidP="006B329A">
            <w:pPr>
              <w:pStyle w:val="TAH"/>
            </w:pPr>
            <w:r w:rsidRPr="006B329A">
              <w:t>PRESENCE</w:t>
            </w:r>
          </w:p>
        </w:tc>
        <w:tc>
          <w:tcPr>
            <w:tcW w:w="992" w:type="dxa"/>
            <w:tcBorders>
              <w:bottom w:val="nil"/>
            </w:tcBorders>
          </w:tcPr>
          <w:p w14:paraId="742E5054" w14:textId="77777777" w:rsidR="00C8533A" w:rsidRPr="006B329A" w:rsidRDefault="00C8533A" w:rsidP="006B329A">
            <w:pPr>
              <w:pStyle w:val="TAH"/>
            </w:pPr>
            <w:r w:rsidRPr="006B329A">
              <w:t>FORMAT</w:t>
            </w:r>
          </w:p>
        </w:tc>
        <w:tc>
          <w:tcPr>
            <w:tcW w:w="992" w:type="dxa"/>
            <w:tcBorders>
              <w:bottom w:val="nil"/>
            </w:tcBorders>
          </w:tcPr>
          <w:p w14:paraId="2FCC99D5" w14:textId="77777777" w:rsidR="00C8533A" w:rsidRPr="006B329A" w:rsidRDefault="00C8533A" w:rsidP="006B329A">
            <w:pPr>
              <w:pStyle w:val="TAH"/>
            </w:pPr>
            <w:r w:rsidRPr="006B329A">
              <w:t>LENGTH</w:t>
            </w:r>
          </w:p>
        </w:tc>
      </w:tr>
      <w:tr w:rsidR="00C8533A" w:rsidRPr="006B329A" w14:paraId="4DBC13C0" w14:textId="77777777">
        <w:tblPrEx>
          <w:tblCellMar>
            <w:top w:w="0" w:type="dxa"/>
            <w:bottom w:w="0" w:type="dxa"/>
          </w:tblCellMar>
        </w:tblPrEx>
        <w:trPr>
          <w:jc w:val="center"/>
        </w:trPr>
        <w:tc>
          <w:tcPr>
            <w:tcW w:w="2977" w:type="dxa"/>
            <w:tcBorders>
              <w:bottom w:val="nil"/>
              <w:right w:val="single" w:sz="4" w:space="0" w:color="auto"/>
            </w:tcBorders>
          </w:tcPr>
          <w:p w14:paraId="58950605"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6814C435"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7FB80FA6"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533D50CF" w14:textId="77777777" w:rsidR="00C8533A" w:rsidRPr="006B329A" w:rsidRDefault="00C8533A" w:rsidP="006B329A">
            <w:pPr>
              <w:pStyle w:val="TAC"/>
            </w:pPr>
            <w:r w:rsidRPr="006B329A">
              <w:t>V</w:t>
            </w:r>
          </w:p>
        </w:tc>
        <w:tc>
          <w:tcPr>
            <w:tcW w:w="992" w:type="dxa"/>
            <w:tcBorders>
              <w:left w:val="single" w:sz="4" w:space="0" w:color="auto"/>
              <w:bottom w:val="nil"/>
            </w:tcBorders>
          </w:tcPr>
          <w:p w14:paraId="7251F8A0" w14:textId="77777777" w:rsidR="00C8533A" w:rsidRPr="006B329A" w:rsidRDefault="00C8533A" w:rsidP="006B329A">
            <w:pPr>
              <w:pStyle w:val="TAC"/>
            </w:pPr>
            <w:r w:rsidRPr="006B329A">
              <w:t>1</w:t>
            </w:r>
          </w:p>
        </w:tc>
      </w:tr>
      <w:tr w:rsidR="00C8533A" w:rsidRPr="006B329A" w14:paraId="3B0FDB32" w14:textId="77777777">
        <w:tblPrEx>
          <w:tblCellMar>
            <w:top w:w="0" w:type="dxa"/>
            <w:bottom w:w="0" w:type="dxa"/>
          </w:tblCellMar>
        </w:tblPrEx>
        <w:trPr>
          <w:jc w:val="center"/>
        </w:trPr>
        <w:tc>
          <w:tcPr>
            <w:tcW w:w="2977" w:type="dxa"/>
            <w:tcBorders>
              <w:top w:val="nil"/>
              <w:bottom w:val="nil"/>
              <w:right w:val="single" w:sz="4" w:space="0" w:color="auto"/>
            </w:tcBorders>
          </w:tcPr>
          <w:p w14:paraId="434E8FE1"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37F2907E"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6F9DFEDF"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B47ADB2"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27DF42BC" w14:textId="77777777" w:rsidR="00C8533A" w:rsidRPr="006B329A" w:rsidRDefault="00C8533A" w:rsidP="006B329A">
            <w:pPr>
              <w:pStyle w:val="TAC"/>
            </w:pPr>
            <w:r w:rsidRPr="006B329A">
              <w:t>1</w:t>
            </w:r>
          </w:p>
        </w:tc>
      </w:tr>
      <w:tr w:rsidR="00C8533A" w:rsidRPr="006B329A" w14:paraId="4DFED968" w14:textId="77777777">
        <w:tblPrEx>
          <w:tblCellMar>
            <w:top w:w="0" w:type="dxa"/>
            <w:bottom w:w="0" w:type="dxa"/>
          </w:tblCellMar>
        </w:tblPrEx>
        <w:trPr>
          <w:jc w:val="center"/>
        </w:trPr>
        <w:tc>
          <w:tcPr>
            <w:tcW w:w="2977" w:type="dxa"/>
            <w:tcBorders>
              <w:top w:val="nil"/>
              <w:bottom w:val="nil"/>
              <w:right w:val="single" w:sz="4" w:space="0" w:color="auto"/>
            </w:tcBorders>
          </w:tcPr>
          <w:p w14:paraId="6A58F024"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71019341"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647B2051"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293BF6E"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5923D067" w14:textId="77777777" w:rsidR="00C8533A" w:rsidRPr="006B329A" w:rsidRDefault="00C8533A" w:rsidP="006B329A">
            <w:pPr>
              <w:pStyle w:val="TAC"/>
            </w:pPr>
            <w:r w:rsidRPr="006B329A">
              <w:t>2</w:t>
            </w:r>
          </w:p>
        </w:tc>
      </w:tr>
      <w:tr w:rsidR="00C8533A" w:rsidRPr="006B329A" w14:paraId="243C33C8" w14:textId="77777777">
        <w:tblPrEx>
          <w:tblCellMar>
            <w:top w:w="0" w:type="dxa"/>
            <w:bottom w:w="0" w:type="dxa"/>
          </w:tblCellMar>
        </w:tblPrEx>
        <w:trPr>
          <w:jc w:val="center"/>
        </w:trPr>
        <w:tc>
          <w:tcPr>
            <w:tcW w:w="2977" w:type="dxa"/>
            <w:tcBorders>
              <w:top w:val="nil"/>
              <w:bottom w:val="nil"/>
              <w:right w:val="single" w:sz="4" w:space="0" w:color="auto"/>
            </w:tcBorders>
          </w:tcPr>
          <w:p w14:paraId="44E74A64" w14:textId="77777777" w:rsidR="00C8533A" w:rsidRPr="006B329A" w:rsidRDefault="00C8533A" w:rsidP="006B329A">
            <w:pPr>
              <w:pStyle w:val="TAL"/>
            </w:pPr>
            <w:r w:rsidRPr="006B329A">
              <w:t>CB Command type</w:t>
            </w:r>
          </w:p>
        </w:tc>
        <w:tc>
          <w:tcPr>
            <w:tcW w:w="1417" w:type="dxa"/>
            <w:tcBorders>
              <w:top w:val="nil"/>
              <w:left w:val="single" w:sz="4" w:space="0" w:color="auto"/>
              <w:bottom w:val="nil"/>
              <w:right w:val="single" w:sz="4" w:space="0" w:color="auto"/>
            </w:tcBorders>
          </w:tcPr>
          <w:p w14:paraId="781DAF79" w14:textId="77777777" w:rsidR="00C8533A" w:rsidRPr="006B329A" w:rsidRDefault="00C8533A" w:rsidP="006B329A">
            <w:pPr>
              <w:pStyle w:val="TAL"/>
            </w:pPr>
            <w:r w:rsidRPr="006B329A">
              <w:t>9.3.41</w:t>
            </w:r>
          </w:p>
        </w:tc>
        <w:tc>
          <w:tcPr>
            <w:tcW w:w="1418" w:type="dxa"/>
            <w:tcBorders>
              <w:top w:val="nil"/>
              <w:left w:val="single" w:sz="4" w:space="0" w:color="auto"/>
              <w:bottom w:val="nil"/>
              <w:right w:val="single" w:sz="4" w:space="0" w:color="auto"/>
            </w:tcBorders>
          </w:tcPr>
          <w:p w14:paraId="25E1AA4C"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5D4EEA78"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3785D4A9" w14:textId="77777777" w:rsidR="00C8533A" w:rsidRPr="006B329A" w:rsidRDefault="00C8533A" w:rsidP="006B329A">
            <w:pPr>
              <w:pStyle w:val="TAC"/>
            </w:pPr>
            <w:r w:rsidRPr="006B329A">
              <w:t>2</w:t>
            </w:r>
          </w:p>
        </w:tc>
      </w:tr>
      <w:tr w:rsidR="00C8533A" w:rsidRPr="006B329A" w14:paraId="5AA21C5B" w14:textId="77777777">
        <w:tblPrEx>
          <w:tblCellMar>
            <w:top w:w="0" w:type="dxa"/>
            <w:bottom w:w="0" w:type="dxa"/>
          </w:tblCellMar>
        </w:tblPrEx>
        <w:trPr>
          <w:jc w:val="center"/>
        </w:trPr>
        <w:tc>
          <w:tcPr>
            <w:tcW w:w="2977" w:type="dxa"/>
            <w:tcBorders>
              <w:top w:val="nil"/>
              <w:bottom w:val="nil"/>
              <w:right w:val="single" w:sz="4" w:space="0" w:color="auto"/>
            </w:tcBorders>
          </w:tcPr>
          <w:p w14:paraId="349B5813" w14:textId="77777777" w:rsidR="00C8533A" w:rsidRPr="006B329A" w:rsidRDefault="00C8533A" w:rsidP="006B329A">
            <w:pPr>
              <w:pStyle w:val="TAL"/>
            </w:pPr>
            <w:r w:rsidRPr="006B329A">
              <w:t>SMSCB message</w:t>
            </w:r>
          </w:p>
        </w:tc>
        <w:tc>
          <w:tcPr>
            <w:tcW w:w="1417" w:type="dxa"/>
            <w:tcBorders>
              <w:top w:val="nil"/>
              <w:left w:val="single" w:sz="4" w:space="0" w:color="auto"/>
              <w:bottom w:val="nil"/>
              <w:right w:val="single" w:sz="4" w:space="0" w:color="auto"/>
            </w:tcBorders>
          </w:tcPr>
          <w:p w14:paraId="468E9144" w14:textId="77777777" w:rsidR="00C8533A" w:rsidRPr="006B329A" w:rsidRDefault="00C8533A" w:rsidP="006B329A">
            <w:pPr>
              <w:pStyle w:val="TAL"/>
            </w:pPr>
            <w:r w:rsidRPr="006B329A">
              <w:t>9.3.42</w:t>
            </w:r>
          </w:p>
        </w:tc>
        <w:tc>
          <w:tcPr>
            <w:tcW w:w="1418" w:type="dxa"/>
            <w:tcBorders>
              <w:top w:val="nil"/>
              <w:left w:val="single" w:sz="4" w:space="0" w:color="auto"/>
              <w:bottom w:val="nil"/>
              <w:right w:val="single" w:sz="4" w:space="0" w:color="auto"/>
            </w:tcBorders>
          </w:tcPr>
          <w:p w14:paraId="6667B8AA"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34243F3B"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6D9A7C5E" w14:textId="77777777" w:rsidR="00C8533A" w:rsidRPr="006B329A" w:rsidRDefault="00C8533A" w:rsidP="006B329A">
            <w:pPr>
              <w:pStyle w:val="TAC"/>
            </w:pPr>
            <w:r w:rsidRPr="006B329A">
              <w:t>2</w:t>
            </w:r>
            <w:r w:rsidRPr="006B329A">
              <w:noBreakHyphen/>
              <w:t>90</w:t>
            </w:r>
          </w:p>
        </w:tc>
      </w:tr>
      <w:tr w:rsidR="00C8533A" w:rsidRPr="006B329A" w14:paraId="243DB996"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1826B2CA" w14:textId="77777777" w:rsidR="00C8533A" w:rsidRPr="006B329A" w:rsidRDefault="00C8533A" w:rsidP="006B329A">
            <w:pPr>
              <w:pStyle w:val="TAL"/>
            </w:pPr>
            <w:r w:rsidRPr="006B329A">
              <w:t>SMSCB Channel Indicator</w:t>
            </w:r>
          </w:p>
        </w:tc>
        <w:tc>
          <w:tcPr>
            <w:tcW w:w="1417" w:type="dxa"/>
            <w:tcBorders>
              <w:top w:val="nil"/>
              <w:left w:val="single" w:sz="4" w:space="0" w:color="auto"/>
              <w:bottom w:val="single" w:sz="4" w:space="0" w:color="auto"/>
              <w:right w:val="single" w:sz="4" w:space="0" w:color="auto"/>
            </w:tcBorders>
          </w:tcPr>
          <w:p w14:paraId="1FA5C028" w14:textId="77777777" w:rsidR="00C8533A" w:rsidRPr="006B329A" w:rsidRDefault="00C8533A" w:rsidP="006B329A">
            <w:pPr>
              <w:pStyle w:val="TAL"/>
            </w:pPr>
            <w:r w:rsidRPr="006B329A">
              <w:t>9.3.44</w:t>
            </w:r>
          </w:p>
        </w:tc>
        <w:tc>
          <w:tcPr>
            <w:tcW w:w="1418" w:type="dxa"/>
            <w:tcBorders>
              <w:top w:val="nil"/>
              <w:left w:val="single" w:sz="4" w:space="0" w:color="auto"/>
              <w:bottom w:val="single" w:sz="4" w:space="0" w:color="auto"/>
              <w:right w:val="single" w:sz="4" w:space="0" w:color="auto"/>
            </w:tcBorders>
          </w:tcPr>
          <w:p w14:paraId="34C99107" w14:textId="77777777" w:rsidR="00C8533A" w:rsidRPr="006B329A" w:rsidRDefault="00C8533A" w:rsidP="006B329A">
            <w:pPr>
              <w:pStyle w:val="TAC"/>
            </w:pPr>
            <w:r w:rsidRPr="006B329A">
              <w:t>O 1)</w:t>
            </w:r>
          </w:p>
        </w:tc>
        <w:tc>
          <w:tcPr>
            <w:tcW w:w="992" w:type="dxa"/>
            <w:tcBorders>
              <w:top w:val="nil"/>
              <w:left w:val="single" w:sz="4" w:space="0" w:color="auto"/>
              <w:bottom w:val="single" w:sz="4" w:space="0" w:color="auto"/>
              <w:right w:val="single" w:sz="4" w:space="0" w:color="auto"/>
            </w:tcBorders>
          </w:tcPr>
          <w:p w14:paraId="33CD92DC"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7087C92D" w14:textId="77777777" w:rsidR="00C8533A" w:rsidRPr="006B329A" w:rsidRDefault="00C8533A" w:rsidP="006B329A">
            <w:pPr>
              <w:pStyle w:val="TAC"/>
            </w:pPr>
            <w:r w:rsidRPr="006B329A">
              <w:t>2</w:t>
            </w:r>
          </w:p>
        </w:tc>
      </w:tr>
    </w:tbl>
    <w:p w14:paraId="6F057B3E" w14:textId="77777777" w:rsidR="00C8533A" w:rsidRPr="006B329A" w:rsidRDefault="00C8533A" w:rsidP="006B329A"/>
    <w:p w14:paraId="4055EBDD" w14:textId="77777777" w:rsidR="00C8533A" w:rsidRPr="006B329A" w:rsidRDefault="00C8533A" w:rsidP="006B329A">
      <w:pPr>
        <w:keepNext/>
        <w:keepLines/>
      </w:pPr>
      <w:r w:rsidRPr="006B329A">
        <w:t>The CB Command type IE contains the command to be performed, allowing the BSC to:</w:t>
      </w:r>
    </w:p>
    <w:p w14:paraId="3B465E51" w14:textId="77777777" w:rsidR="00C8533A" w:rsidRPr="006B329A" w:rsidRDefault="00C8533A" w:rsidP="006B329A">
      <w:pPr>
        <w:pStyle w:val="B1"/>
      </w:pPr>
      <w:r w:rsidRPr="006B329A">
        <w:t>-</w:t>
      </w:r>
      <w:r w:rsidRPr="006B329A">
        <w:tab/>
        <w:t>request immediate broadcast i.e. transmission in the next CBCH opportunity;</w:t>
      </w:r>
    </w:p>
    <w:p w14:paraId="159D2BE2" w14:textId="77777777" w:rsidR="00C8533A" w:rsidRPr="006B329A" w:rsidRDefault="00C8533A" w:rsidP="006B329A">
      <w:pPr>
        <w:pStyle w:val="B1"/>
      </w:pPr>
      <w:r w:rsidRPr="006B329A">
        <w:t>-</w:t>
      </w:r>
      <w:r w:rsidRPr="006B329A">
        <w:tab/>
        <w:t>set the BTS broadcast default mode.</w:t>
      </w:r>
    </w:p>
    <w:p w14:paraId="49A94A81" w14:textId="77777777" w:rsidR="00C8533A" w:rsidRPr="006B329A" w:rsidRDefault="00C8533A" w:rsidP="006B329A">
      <w:r w:rsidRPr="006B329A">
        <w:t>The SMSCB message IE contains the actual message to be broadcast on the CBCH i.e. a maximum of 88 octets of data. The BTS is responsible for performing the segmentation, building the block types and padding if necessary, see 3GPP TS 44.012 for the message format on the radio path.</w:t>
      </w:r>
    </w:p>
    <w:p w14:paraId="7E9C02B0" w14:textId="77777777" w:rsidR="00C8533A" w:rsidRPr="006B329A" w:rsidRDefault="00C8533A" w:rsidP="006B329A">
      <w:pPr>
        <w:pStyle w:val="NO"/>
      </w:pPr>
      <w:r w:rsidRPr="006B329A">
        <w:t>1)</w:t>
      </w:r>
      <w:r w:rsidRPr="006B329A">
        <w:tab/>
        <w:t>The SMSCB Channel Indicator IE indicates the CBCH which shall be used for broadcasting the data.</w:t>
      </w:r>
      <w:r w:rsidRPr="006B329A">
        <w:br/>
        <w:t>If this information element is not present the basic CBCH [see 3GPP TS 45.002] shall be used.</w:t>
      </w:r>
    </w:p>
    <w:p w14:paraId="4220133F" w14:textId="77777777" w:rsidR="00C8533A" w:rsidRPr="006B329A" w:rsidRDefault="00C8533A" w:rsidP="006B329A">
      <w:pPr>
        <w:pStyle w:val="Heading3"/>
      </w:pPr>
      <w:bookmarkStart w:id="137" w:name="_Toc476910111"/>
      <w:r w:rsidRPr="006B329A">
        <w:t>8.5.9</w:t>
      </w:r>
      <w:r w:rsidRPr="006B329A">
        <w:tab/>
        <w:t>CBCH LOAD INDICATION</w:t>
      </w:r>
      <w:bookmarkEnd w:id="137"/>
    </w:p>
    <w:p w14:paraId="638F34B9" w14:textId="77777777" w:rsidR="00C8533A" w:rsidRPr="006B329A" w:rsidRDefault="00C8533A" w:rsidP="006B329A">
      <w:r w:rsidRPr="006B329A">
        <w:t>This message is sent from BTS to BSC to indicate a CBCH underflow/overflow situation in the BTS and to request the BSC to accelerate or pause the cell broadcast for a period indicated by BTS.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06160997" w14:textId="77777777">
        <w:tblPrEx>
          <w:tblCellMar>
            <w:top w:w="0" w:type="dxa"/>
            <w:bottom w:w="0" w:type="dxa"/>
          </w:tblCellMar>
        </w:tblPrEx>
        <w:trPr>
          <w:jc w:val="center"/>
        </w:trPr>
        <w:tc>
          <w:tcPr>
            <w:tcW w:w="2977" w:type="dxa"/>
            <w:tcBorders>
              <w:bottom w:val="nil"/>
            </w:tcBorders>
          </w:tcPr>
          <w:p w14:paraId="07E67913" w14:textId="77777777" w:rsidR="00C8533A" w:rsidRPr="006B329A" w:rsidRDefault="00C8533A" w:rsidP="006B329A">
            <w:pPr>
              <w:pStyle w:val="TAH"/>
            </w:pPr>
            <w:r w:rsidRPr="006B329A">
              <w:lastRenderedPageBreak/>
              <w:t>INFORMATION ELEMENT</w:t>
            </w:r>
          </w:p>
        </w:tc>
        <w:tc>
          <w:tcPr>
            <w:tcW w:w="1417" w:type="dxa"/>
            <w:tcBorders>
              <w:bottom w:val="nil"/>
            </w:tcBorders>
          </w:tcPr>
          <w:p w14:paraId="2FBF758A" w14:textId="77777777" w:rsidR="00C8533A" w:rsidRPr="006B329A" w:rsidRDefault="00C8533A" w:rsidP="006B329A">
            <w:pPr>
              <w:pStyle w:val="TAH"/>
            </w:pPr>
            <w:r w:rsidRPr="006B329A">
              <w:t>REFERENCE</w:t>
            </w:r>
          </w:p>
        </w:tc>
        <w:tc>
          <w:tcPr>
            <w:tcW w:w="1418" w:type="dxa"/>
            <w:tcBorders>
              <w:bottom w:val="nil"/>
            </w:tcBorders>
          </w:tcPr>
          <w:p w14:paraId="5F0D0C58" w14:textId="77777777" w:rsidR="00C8533A" w:rsidRPr="006B329A" w:rsidRDefault="00C8533A" w:rsidP="006B329A">
            <w:pPr>
              <w:pStyle w:val="TAH"/>
            </w:pPr>
            <w:r w:rsidRPr="006B329A">
              <w:t>PRESENCE</w:t>
            </w:r>
          </w:p>
        </w:tc>
        <w:tc>
          <w:tcPr>
            <w:tcW w:w="992" w:type="dxa"/>
            <w:tcBorders>
              <w:bottom w:val="nil"/>
            </w:tcBorders>
          </w:tcPr>
          <w:p w14:paraId="129F6450" w14:textId="77777777" w:rsidR="00C8533A" w:rsidRPr="006B329A" w:rsidRDefault="00C8533A" w:rsidP="006B329A">
            <w:pPr>
              <w:pStyle w:val="TAH"/>
            </w:pPr>
            <w:r w:rsidRPr="006B329A">
              <w:t>FORMAT</w:t>
            </w:r>
          </w:p>
        </w:tc>
        <w:tc>
          <w:tcPr>
            <w:tcW w:w="992" w:type="dxa"/>
            <w:tcBorders>
              <w:bottom w:val="nil"/>
            </w:tcBorders>
          </w:tcPr>
          <w:p w14:paraId="07D80A76" w14:textId="77777777" w:rsidR="00C8533A" w:rsidRPr="006B329A" w:rsidRDefault="00C8533A" w:rsidP="006B329A">
            <w:pPr>
              <w:pStyle w:val="TAH"/>
            </w:pPr>
            <w:r w:rsidRPr="006B329A">
              <w:t>LENGTH</w:t>
            </w:r>
          </w:p>
        </w:tc>
      </w:tr>
      <w:tr w:rsidR="00C8533A" w:rsidRPr="006B329A" w14:paraId="0D725370" w14:textId="77777777">
        <w:tblPrEx>
          <w:tblCellMar>
            <w:top w:w="0" w:type="dxa"/>
            <w:bottom w:w="0" w:type="dxa"/>
          </w:tblCellMar>
        </w:tblPrEx>
        <w:trPr>
          <w:jc w:val="center"/>
        </w:trPr>
        <w:tc>
          <w:tcPr>
            <w:tcW w:w="2977" w:type="dxa"/>
            <w:tcBorders>
              <w:bottom w:val="nil"/>
              <w:right w:val="single" w:sz="4" w:space="0" w:color="auto"/>
            </w:tcBorders>
          </w:tcPr>
          <w:p w14:paraId="167AAC97"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7B3BE250"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4365FF83"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3B082686" w14:textId="77777777" w:rsidR="00C8533A" w:rsidRPr="006B329A" w:rsidRDefault="00C8533A" w:rsidP="006B329A">
            <w:pPr>
              <w:pStyle w:val="TAC"/>
            </w:pPr>
            <w:r w:rsidRPr="006B329A">
              <w:t>V</w:t>
            </w:r>
          </w:p>
        </w:tc>
        <w:tc>
          <w:tcPr>
            <w:tcW w:w="992" w:type="dxa"/>
            <w:tcBorders>
              <w:left w:val="single" w:sz="4" w:space="0" w:color="auto"/>
              <w:bottom w:val="nil"/>
            </w:tcBorders>
          </w:tcPr>
          <w:p w14:paraId="42BAA5AA" w14:textId="77777777" w:rsidR="00C8533A" w:rsidRPr="006B329A" w:rsidRDefault="00C8533A" w:rsidP="006B329A">
            <w:pPr>
              <w:pStyle w:val="TAC"/>
            </w:pPr>
            <w:r w:rsidRPr="006B329A">
              <w:t>1</w:t>
            </w:r>
          </w:p>
        </w:tc>
      </w:tr>
      <w:tr w:rsidR="00C8533A" w:rsidRPr="006B329A" w14:paraId="188DFA0D" w14:textId="77777777">
        <w:tblPrEx>
          <w:tblCellMar>
            <w:top w:w="0" w:type="dxa"/>
            <w:bottom w:w="0" w:type="dxa"/>
          </w:tblCellMar>
        </w:tblPrEx>
        <w:trPr>
          <w:jc w:val="center"/>
        </w:trPr>
        <w:tc>
          <w:tcPr>
            <w:tcW w:w="2977" w:type="dxa"/>
            <w:tcBorders>
              <w:top w:val="nil"/>
              <w:bottom w:val="nil"/>
              <w:right w:val="single" w:sz="4" w:space="0" w:color="auto"/>
            </w:tcBorders>
          </w:tcPr>
          <w:p w14:paraId="75F799A5"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36CE445B"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222122D0"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C41518A"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20E1FC04" w14:textId="77777777" w:rsidR="00C8533A" w:rsidRPr="006B329A" w:rsidRDefault="00C8533A" w:rsidP="006B329A">
            <w:pPr>
              <w:pStyle w:val="TAC"/>
            </w:pPr>
            <w:r w:rsidRPr="006B329A">
              <w:t>1</w:t>
            </w:r>
          </w:p>
        </w:tc>
      </w:tr>
      <w:tr w:rsidR="00C8533A" w:rsidRPr="006B329A" w14:paraId="2F685BC2" w14:textId="77777777">
        <w:tblPrEx>
          <w:tblCellMar>
            <w:top w:w="0" w:type="dxa"/>
            <w:bottom w:w="0" w:type="dxa"/>
          </w:tblCellMar>
        </w:tblPrEx>
        <w:trPr>
          <w:jc w:val="center"/>
        </w:trPr>
        <w:tc>
          <w:tcPr>
            <w:tcW w:w="2977" w:type="dxa"/>
            <w:tcBorders>
              <w:top w:val="nil"/>
              <w:bottom w:val="nil"/>
              <w:right w:val="single" w:sz="4" w:space="0" w:color="auto"/>
            </w:tcBorders>
          </w:tcPr>
          <w:p w14:paraId="19BE7AF9"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3B80696A"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4858E1DF"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4DE041A"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245015FD" w14:textId="77777777" w:rsidR="00C8533A" w:rsidRPr="006B329A" w:rsidRDefault="00C8533A" w:rsidP="006B329A">
            <w:pPr>
              <w:pStyle w:val="TAC"/>
            </w:pPr>
            <w:r w:rsidRPr="006B329A">
              <w:t>2</w:t>
            </w:r>
          </w:p>
        </w:tc>
      </w:tr>
      <w:tr w:rsidR="00C8533A" w:rsidRPr="006B329A" w14:paraId="44E6CC76" w14:textId="77777777">
        <w:tblPrEx>
          <w:tblCellMar>
            <w:top w:w="0" w:type="dxa"/>
            <w:bottom w:w="0" w:type="dxa"/>
          </w:tblCellMar>
        </w:tblPrEx>
        <w:trPr>
          <w:jc w:val="center"/>
        </w:trPr>
        <w:tc>
          <w:tcPr>
            <w:tcW w:w="2977" w:type="dxa"/>
            <w:tcBorders>
              <w:top w:val="nil"/>
              <w:bottom w:val="nil"/>
              <w:right w:val="single" w:sz="4" w:space="0" w:color="auto"/>
            </w:tcBorders>
          </w:tcPr>
          <w:p w14:paraId="5194FAF1" w14:textId="77777777" w:rsidR="00C8533A" w:rsidRPr="006B329A" w:rsidRDefault="00C8533A" w:rsidP="006B329A">
            <w:pPr>
              <w:pStyle w:val="TAL"/>
            </w:pPr>
            <w:r w:rsidRPr="006B329A">
              <w:t>CBCH Load Information</w:t>
            </w:r>
          </w:p>
        </w:tc>
        <w:tc>
          <w:tcPr>
            <w:tcW w:w="1417" w:type="dxa"/>
            <w:tcBorders>
              <w:top w:val="nil"/>
              <w:left w:val="single" w:sz="4" w:space="0" w:color="auto"/>
              <w:bottom w:val="nil"/>
              <w:right w:val="single" w:sz="4" w:space="0" w:color="auto"/>
            </w:tcBorders>
          </w:tcPr>
          <w:p w14:paraId="5B6BC4BE" w14:textId="77777777" w:rsidR="00C8533A" w:rsidRPr="006B329A" w:rsidRDefault="00C8533A" w:rsidP="006B329A">
            <w:pPr>
              <w:pStyle w:val="TAL"/>
            </w:pPr>
            <w:r w:rsidRPr="006B329A">
              <w:t>9.3.43</w:t>
            </w:r>
          </w:p>
        </w:tc>
        <w:tc>
          <w:tcPr>
            <w:tcW w:w="1418" w:type="dxa"/>
            <w:tcBorders>
              <w:top w:val="nil"/>
              <w:left w:val="single" w:sz="4" w:space="0" w:color="auto"/>
              <w:bottom w:val="nil"/>
              <w:right w:val="single" w:sz="4" w:space="0" w:color="auto"/>
            </w:tcBorders>
          </w:tcPr>
          <w:p w14:paraId="50679B04"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31B2DB2B"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358EDDFC" w14:textId="77777777" w:rsidR="00C8533A" w:rsidRPr="006B329A" w:rsidRDefault="00C8533A" w:rsidP="006B329A">
            <w:pPr>
              <w:pStyle w:val="TAC"/>
            </w:pPr>
            <w:r w:rsidRPr="006B329A">
              <w:t>2</w:t>
            </w:r>
          </w:p>
        </w:tc>
      </w:tr>
      <w:tr w:rsidR="00C8533A" w:rsidRPr="006B329A" w14:paraId="3CF34279"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653EA262" w14:textId="77777777" w:rsidR="00C8533A" w:rsidRPr="006B329A" w:rsidRDefault="00C8533A" w:rsidP="006B329A">
            <w:pPr>
              <w:pStyle w:val="TAL"/>
            </w:pPr>
            <w:r w:rsidRPr="006B329A">
              <w:t>SMSCB Channel Indicator</w:t>
            </w:r>
          </w:p>
        </w:tc>
        <w:tc>
          <w:tcPr>
            <w:tcW w:w="1417" w:type="dxa"/>
            <w:tcBorders>
              <w:top w:val="nil"/>
              <w:left w:val="single" w:sz="4" w:space="0" w:color="auto"/>
              <w:bottom w:val="single" w:sz="4" w:space="0" w:color="auto"/>
              <w:right w:val="single" w:sz="4" w:space="0" w:color="auto"/>
            </w:tcBorders>
          </w:tcPr>
          <w:p w14:paraId="2EE86970" w14:textId="77777777" w:rsidR="00C8533A" w:rsidRPr="006B329A" w:rsidRDefault="00C8533A" w:rsidP="006B329A">
            <w:pPr>
              <w:pStyle w:val="TAL"/>
            </w:pPr>
            <w:r w:rsidRPr="006B329A">
              <w:t>9.3.44</w:t>
            </w:r>
          </w:p>
        </w:tc>
        <w:tc>
          <w:tcPr>
            <w:tcW w:w="1418" w:type="dxa"/>
            <w:tcBorders>
              <w:top w:val="nil"/>
              <w:left w:val="single" w:sz="4" w:space="0" w:color="auto"/>
              <w:bottom w:val="single" w:sz="4" w:space="0" w:color="auto"/>
              <w:right w:val="single" w:sz="4" w:space="0" w:color="auto"/>
            </w:tcBorders>
          </w:tcPr>
          <w:p w14:paraId="2521AD61" w14:textId="77777777" w:rsidR="00C8533A" w:rsidRPr="006B329A" w:rsidRDefault="00C8533A" w:rsidP="006B329A">
            <w:pPr>
              <w:pStyle w:val="TAC"/>
            </w:pPr>
            <w:r w:rsidRPr="006B329A">
              <w:t>O 1)</w:t>
            </w:r>
          </w:p>
        </w:tc>
        <w:tc>
          <w:tcPr>
            <w:tcW w:w="992" w:type="dxa"/>
            <w:tcBorders>
              <w:top w:val="nil"/>
              <w:left w:val="single" w:sz="4" w:space="0" w:color="auto"/>
              <w:bottom w:val="single" w:sz="4" w:space="0" w:color="auto"/>
              <w:right w:val="single" w:sz="4" w:space="0" w:color="auto"/>
            </w:tcBorders>
          </w:tcPr>
          <w:p w14:paraId="180524DA"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18638508" w14:textId="77777777" w:rsidR="00C8533A" w:rsidRPr="006B329A" w:rsidRDefault="00C8533A" w:rsidP="006B329A">
            <w:pPr>
              <w:pStyle w:val="TAC"/>
            </w:pPr>
            <w:r w:rsidRPr="006B329A">
              <w:t>2</w:t>
            </w:r>
          </w:p>
        </w:tc>
      </w:tr>
    </w:tbl>
    <w:p w14:paraId="5B49E922" w14:textId="77777777" w:rsidR="00C8533A" w:rsidRPr="006B329A" w:rsidRDefault="00C8533A" w:rsidP="006B329A"/>
    <w:p w14:paraId="3D819AA3" w14:textId="77777777" w:rsidR="00C8533A" w:rsidRPr="006B329A" w:rsidRDefault="00C8533A" w:rsidP="006B329A">
      <w:r w:rsidRPr="006B329A">
        <w:t>The CBCH Load Information element indicates the load situation in CBCH (underflow/overflow) and information about the requested acceleration/suspension period of cell broadcast.</w:t>
      </w:r>
    </w:p>
    <w:p w14:paraId="30163E86" w14:textId="77777777" w:rsidR="00C8533A" w:rsidRPr="006B329A" w:rsidRDefault="00C8533A" w:rsidP="006B329A">
      <w:r w:rsidRPr="006B329A">
        <w:t>1) The SMSCB Channel Indicator IE indicates the CBCH which shall be used for broadcasting the data. If this information element is not present the basic CBCH [see 3GPP TS 45.002] shall be used.</w:t>
      </w:r>
    </w:p>
    <w:p w14:paraId="60697651" w14:textId="77777777" w:rsidR="00C8533A" w:rsidRPr="006B329A" w:rsidRDefault="00C8533A" w:rsidP="006B329A">
      <w:pPr>
        <w:pStyle w:val="Heading3"/>
      </w:pPr>
      <w:bookmarkStart w:id="138" w:name="_Toc476910112"/>
      <w:r w:rsidRPr="006B329A">
        <w:t>8.5.10</w:t>
      </w:r>
      <w:r w:rsidRPr="006B329A">
        <w:tab/>
        <w:t>NOTIFICATION COMMAND</w:t>
      </w:r>
      <w:bookmarkEnd w:id="138"/>
    </w:p>
    <w:p w14:paraId="48ECE0E2" w14:textId="77777777" w:rsidR="00C8533A" w:rsidRPr="006B329A" w:rsidRDefault="00C8533A" w:rsidP="006B329A">
      <w:pPr>
        <w:keepNext/>
      </w:pPr>
      <w:r w:rsidRPr="006B329A">
        <w:t>This message is sent from BSC to BTS to request a change of notification for voice group call.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6683FD78" w14:textId="77777777">
        <w:tblPrEx>
          <w:tblCellMar>
            <w:top w:w="0" w:type="dxa"/>
            <w:bottom w:w="0" w:type="dxa"/>
          </w:tblCellMar>
        </w:tblPrEx>
        <w:trPr>
          <w:jc w:val="center"/>
        </w:trPr>
        <w:tc>
          <w:tcPr>
            <w:tcW w:w="2977" w:type="dxa"/>
            <w:tcBorders>
              <w:bottom w:val="nil"/>
            </w:tcBorders>
          </w:tcPr>
          <w:p w14:paraId="427C27AD" w14:textId="77777777" w:rsidR="00C8533A" w:rsidRPr="006B329A" w:rsidRDefault="00C8533A" w:rsidP="006B329A">
            <w:pPr>
              <w:pStyle w:val="TAH"/>
            </w:pPr>
            <w:r w:rsidRPr="006B329A">
              <w:t>INFORMATION ELEMENT</w:t>
            </w:r>
          </w:p>
        </w:tc>
        <w:tc>
          <w:tcPr>
            <w:tcW w:w="1417" w:type="dxa"/>
            <w:tcBorders>
              <w:bottom w:val="nil"/>
            </w:tcBorders>
          </w:tcPr>
          <w:p w14:paraId="300AEF11" w14:textId="77777777" w:rsidR="00C8533A" w:rsidRPr="006B329A" w:rsidRDefault="00C8533A" w:rsidP="006B329A">
            <w:pPr>
              <w:pStyle w:val="TAH"/>
            </w:pPr>
            <w:r w:rsidRPr="006B329A">
              <w:t>REFERENCE</w:t>
            </w:r>
          </w:p>
        </w:tc>
        <w:tc>
          <w:tcPr>
            <w:tcW w:w="1418" w:type="dxa"/>
            <w:tcBorders>
              <w:bottom w:val="nil"/>
            </w:tcBorders>
          </w:tcPr>
          <w:p w14:paraId="2E822323" w14:textId="77777777" w:rsidR="00C8533A" w:rsidRPr="006B329A" w:rsidRDefault="00C8533A" w:rsidP="006B329A">
            <w:pPr>
              <w:pStyle w:val="TAH"/>
            </w:pPr>
            <w:r w:rsidRPr="006B329A">
              <w:t>PRESENCE</w:t>
            </w:r>
          </w:p>
        </w:tc>
        <w:tc>
          <w:tcPr>
            <w:tcW w:w="992" w:type="dxa"/>
            <w:tcBorders>
              <w:bottom w:val="nil"/>
            </w:tcBorders>
          </w:tcPr>
          <w:p w14:paraId="518AC5E3" w14:textId="77777777" w:rsidR="00C8533A" w:rsidRPr="006B329A" w:rsidRDefault="00C8533A" w:rsidP="006B329A">
            <w:pPr>
              <w:pStyle w:val="TAH"/>
            </w:pPr>
            <w:r w:rsidRPr="006B329A">
              <w:t>FORMAT</w:t>
            </w:r>
          </w:p>
        </w:tc>
        <w:tc>
          <w:tcPr>
            <w:tcW w:w="992" w:type="dxa"/>
            <w:tcBorders>
              <w:bottom w:val="nil"/>
            </w:tcBorders>
          </w:tcPr>
          <w:p w14:paraId="53D67CF1" w14:textId="77777777" w:rsidR="00C8533A" w:rsidRPr="006B329A" w:rsidRDefault="00C8533A" w:rsidP="006B329A">
            <w:pPr>
              <w:pStyle w:val="TAH"/>
            </w:pPr>
            <w:r w:rsidRPr="006B329A">
              <w:t>LENGTH</w:t>
            </w:r>
          </w:p>
        </w:tc>
      </w:tr>
      <w:tr w:rsidR="00C8533A" w:rsidRPr="006B329A" w14:paraId="6FA3B0F4" w14:textId="77777777">
        <w:tblPrEx>
          <w:tblCellMar>
            <w:top w:w="0" w:type="dxa"/>
            <w:bottom w:w="0" w:type="dxa"/>
          </w:tblCellMar>
        </w:tblPrEx>
        <w:trPr>
          <w:jc w:val="center"/>
        </w:trPr>
        <w:tc>
          <w:tcPr>
            <w:tcW w:w="2977" w:type="dxa"/>
            <w:tcBorders>
              <w:bottom w:val="nil"/>
              <w:right w:val="single" w:sz="4" w:space="0" w:color="auto"/>
            </w:tcBorders>
          </w:tcPr>
          <w:p w14:paraId="709FCF37"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3DDD5D07"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7046ACAF"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625B98ED" w14:textId="77777777" w:rsidR="00C8533A" w:rsidRPr="006B329A" w:rsidRDefault="00C8533A" w:rsidP="006B329A">
            <w:pPr>
              <w:pStyle w:val="TAC"/>
            </w:pPr>
            <w:r w:rsidRPr="006B329A">
              <w:t>V</w:t>
            </w:r>
          </w:p>
        </w:tc>
        <w:tc>
          <w:tcPr>
            <w:tcW w:w="992" w:type="dxa"/>
            <w:tcBorders>
              <w:left w:val="single" w:sz="4" w:space="0" w:color="auto"/>
              <w:bottom w:val="nil"/>
            </w:tcBorders>
          </w:tcPr>
          <w:p w14:paraId="6F06B6E7" w14:textId="77777777" w:rsidR="00C8533A" w:rsidRPr="006B329A" w:rsidRDefault="00C8533A" w:rsidP="006B329A">
            <w:pPr>
              <w:pStyle w:val="TAC"/>
            </w:pPr>
            <w:r w:rsidRPr="006B329A">
              <w:t>1</w:t>
            </w:r>
          </w:p>
        </w:tc>
      </w:tr>
      <w:tr w:rsidR="00C8533A" w:rsidRPr="006B329A" w14:paraId="036A6DA6" w14:textId="77777777">
        <w:tblPrEx>
          <w:tblCellMar>
            <w:top w:w="0" w:type="dxa"/>
            <w:bottom w:w="0" w:type="dxa"/>
          </w:tblCellMar>
        </w:tblPrEx>
        <w:trPr>
          <w:jc w:val="center"/>
        </w:trPr>
        <w:tc>
          <w:tcPr>
            <w:tcW w:w="2977" w:type="dxa"/>
            <w:tcBorders>
              <w:top w:val="nil"/>
              <w:bottom w:val="nil"/>
              <w:right w:val="single" w:sz="4" w:space="0" w:color="auto"/>
            </w:tcBorders>
          </w:tcPr>
          <w:p w14:paraId="75C8765A"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26714253"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620A25B8"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3A55ED32"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0D79597B" w14:textId="77777777" w:rsidR="00C8533A" w:rsidRPr="006B329A" w:rsidRDefault="00C8533A" w:rsidP="006B329A">
            <w:pPr>
              <w:pStyle w:val="TAC"/>
            </w:pPr>
            <w:r w:rsidRPr="006B329A">
              <w:t>1</w:t>
            </w:r>
          </w:p>
        </w:tc>
      </w:tr>
      <w:tr w:rsidR="00C8533A" w:rsidRPr="006B329A" w14:paraId="070BA7A3" w14:textId="77777777">
        <w:tblPrEx>
          <w:tblCellMar>
            <w:top w:w="0" w:type="dxa"/>
            <w:bottom w:w="0" w:type="dxa"/>
          </w:tblCellMar>
        </w:tblPrEx>
        <w:trPr>
          <w:jc w:val="center"/>
        </w:trPr>
        <w:tc>
          <w:tcPr>
            <w:tcW w:w="2977" w:type="dxa"/>
            <w:tcBorders>
              <w:top w:val="nil"/>
              <w:bottom w:val="nil"/>
              <w:right w:val="single" w:sz="4" w:space="0" w:color="auto"/>
            </w:tcBorders>
          </w:tcPr>
          <w:p w14:paraId="24FD21FE"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1E0DD8F4"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1448CDA7"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48063E4F"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329130D8" w14:textId="77777777" w:rsidR="00C8533A" w:rsidRPr="006B329A" w:rsidRDefault="00C8533A" w:rsidP="006B329A">
            <w:pPr>
              <w:pStyle w:val="TAC"/>
            </w:pPr>
            <w:r w:rsidRPr="006B329A">
              <w:t>2</w:t>
            </w:r>
          </w:p>
        </w:tc>
      </w:tr>
      <w:tr w:rsidR="00C8533A" w:rsidRPr="006B329A" w14:paraId="6606E6A5" w14:textId="77777777">
        <w:tblPrEx>
          <w:tblCellMar>
            <w:top w:w="0" w:type="dxa"/>
            <w:bottom w:w="0" w:type="dxa"/>
          </w:tblCellMar>
        </w:tblPrEx>
        <w:trPr>
          <w:jc w:val="center"/>
        </w:trPr>
        <w:tc>
          <w:tcPr>
            <w:tcW w:w="2977" w:type="dxa"/>
            <w:tcBorders>
              <w:top w:val="nil"/>
              <w:bottom w:val="nil"/>
              <w:right w:val="single" w:sz="4" w:space="0" w:color="auto"/>
            </w:tcBorders>
          </w:tcPr>
          <w:p w14:paraId="652AD188" w14:textId="77777777" w:rsidR="00C8533A" w:rsidRPr="006B329A" w:rsidRDefault="00C8533A" w:rsidP="006B329A">
            <w:pPr>
              <w:pStyle w:val="TAL"/>
            </w:pPr>
            <w:r w:rsidRPr="006B329A">
              <w:t>Command indicator</w:t>
            </w:r>
          </w:p>
        </w:tc>
        <w:tc>
          <w:tcPr>
            <w:tcW w:w="1417" w:type="dxa"/>
            <w:tcBorders>
              <w:top w:val="nil"/>
              <w:left w:val="single" w:sz="4" w:space="0" w:color="auto"/>
              <w:bottom w:val="nil"/>
              <w:right w:val="single" w:sz="4" w:space="0" w:color="auto"/>
            </w:tcBorders>
          </w:tcPr>
          <w:p w14:paraId="36B54CE3" w14:textId="77777777" w:rsidR="00C8533A" w:rsidRPr="006B329A" w:rsidRDefault="00C8533A" w:rsidP="006B329A">
            <w:pPr>
              <w:pStyle w:val="TAL"/>
            </w:pPr>
            <w:r w:rsidRPr="006B329A">
              <w:t>9.3.48</w:t>
            </w:r>
          </w:p>
        </w:tc>
        <w:tc>
          <w:tcPr>
            <w:tcW w:w="1418" w:type="dxa"/>
            <w:tcBorders>
              <w:top w:val="nil"/>
              <w:left w:val="single" w:sz="4" w:space="0" w:color="auto"/>
              <w:bottom w:val="nil"/>
              <w:right w:val="single" w:sz="4" w:space="0" w:color="auto"/>
            </w:tcBorders>
          </w:tcPr>
          <w:p w14:paraId="64536B51" w14:textId="77777777" w:rsidR="00C8533A" w:rsidRPr="006B329A" w:rsidRDefault="00C8533A" w:rsidP="006B329A">
            <w:pPr>
              <w:pStyle w:val="TAC"/>
            </w:pPr>
            <w:r w:rsidRPr="006B329A">
              <w:t>M 1)</w:t>
            </w:r>
          </w:p>
        </w:tc>
        <w:tc>
          <w:tcPr>
            <w:tcW w:w="992" w:type="dxa"/>
            <w:tcBorders>
              <w:top w:val="nil"/>
              <w:left w:val="single" w:sz="4" w:space="0" w:color="auto"/>
              <w:bottom w:val="nil"/>
              <w:right w:val="single" w:sz="4" w:space="0" w:color="auto"/>
            </w:tcBorders>
          </w:tcPr>
          <w:p w14:paraId="6F48EDDF"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5BDA6FFB" w14:textId="77777777" w:rsidR="00C8533A" w:rsidRPr="006B329A" w:rsidRDefault="00C8533A" w:rsidP="006B329A">
            <w:pPr>
              <w:pStyle w:val="TAC"/>
            </w:pPr>
            <w:r w:rsidRPr="006B329A">
              <w:t>3</w:t>
            </w:r>
            <w:r w:rsidRPr="006B329A">
              <w:noBreakHyphen/>
              <w:t>4</w:t>
            </w:r>
          </w:p>
        </w:tc>
      </w:tr>
      <w:tr w:rsidR="00C8533A" w:rsidRPr="006B329A" w14:paraId="0CB65DD6" w14:textId="77777777">
        <w:tblPrEx>
          <w:tblCellMar>
            <w:top w:w="0" w:type="dxa"/>
            <w:bottom w:w="0" w:type="dxa"/>
          </w:tblCellMar>
        </w:tblPrEx>
        <w:trPr>
          <w:jc w:val="center"/>
        </w:trPr>
        <w:tc>
          <w:tcPr>
            <w:tcW w:w="2977" w:type="dxa"/>
            <w:tcBorders>
              <w:top w:val="nil"/>
              <w:bottom w:val="nil"/>
              <w:right w:val="single" w:sz="4" w:space="0" w:color="auto"/>
            </w:tcBorders>
          </w:tcPr>
          <w:p w14:paraId="31CB2873" w14:textId="77777777" w:rsidR="00C8533A" w:rsidRPr="006B329A" w:rsidRDefault="00C8533A" w:rsidP="006B329A">
            <w:pPr>
              <w:pStyle w:val="TAL"/>
            </w:pPr>
            <w:r w:rsidRPr="006B329A">
              <w:t>Group call reference</w:t>
            </w:r>
          </w:p>
        </w:tc>
        <w:tc>
          <w:tcPr>
            <w:tcW w:w="1417" w:type="dxa"/>
            <w:tcBorders>
              <w:top w:val="nil"/>
              <w:left w:val="single" w:sz="4" w:space="0" w:color="auto"/>
              <w:bottom w:val="nil"/>
              <w:right w:val="single" w:sz="4" w:space="0" w:color="auto"/>
            </w:tcBorders>
          </w:tcPr>
          <w:p w14:paraId="59DB9BD1" w14:textId="77777777" w:rsidR="00C8533A" w:rsidRPr="006B329A" w:rsidRDefault="00C8533A" w:rsidP="006B329A">
            <w:pPr>
              <w:pStyle w:val="TAL"/>
            </w:pPr>
            <w:r w:rsidRPr="006B329A">
              <w:t>9.3.45</w:t>
            </w:r>
          </w:p>
        </w:tc>
        <w:tc>
          <w:tcPr>
            <w:tcW w:w="1418" w:type="dxa"/>
            <w:tcBorders>
              <w:top w:val="nil"/>
              <w:left w:val="single" w:sz="4" w:space="0" w:color="auto"/>
              <w:bottom w:val="nil"/>
              <w:right w:val="single" w:sz="4" w:space="0" w:color="auto"/>
            </w:tcBorders>
          </w:tcPr>
          <w:p w14:paraId="58F58B2C" w14:textId="77777777" w:rsidR="00C8533A" w:rsidRPr="006B329A" w:rsidRDefault="00C8533A" w:rsidP="006B329A">
            <w:pPr>
              <w:pStyle w:val="TAC"/>
            </w:pPr>
            <w:r w:rsidRPr="006B329A">
              <w:t>O</w:t>
            </w:r>
          </w:p>
        </w:tc>
        <w:tc>
          <w:tcPr>
            <w:tcW w:w="992" w:type="dxa"/>
            <w:tcBorders>
              <w:top w:val="nil"/>
              <w:left w:val="single" w:sz="4" w:space="0" w:color="auto"/>
              <w:bottom w:val="nil"/>
              <w:right w:val="single" w:sz="4" w:space="0" w:color="auto"/>
            </w:tcBorders>
          </w:tcPr>
          <w:p w14:paraId="5EE9068D"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2CAD3AD2" w14:textId="77777777" w:rsidR="00C8533A" w:rsidRPr="006B329A" w:rsidRDefault="00C8533A" w:rsidP="006B329A">
            <w:pPr>
              <w:pStyle w:val="TAC"/>
            </w:pPr>
            <w:r w:rsidRPr="006B329A">
              <w:t>7</w:t>
            </w:r>
          </w:p>
        </w:tc>
      </w:tr>
      <w:tr w:rsidR="00C8533A" w:rsidRPr="006B329A" w14:paraId="0953927F" w14:textId="77777777">
        <w:tblPrEx>
          <w:tblCellMar>
            <w:top w:w="0" w:type="dxa"/>
            <w:bottom w:w="0" w:type="dxa"/>
          </w:tblCellMar>
        </w:tblPrEx>
        <w:trPr>
          <w:jc w:val="center"/>
        </w:trPr>
        <w:tc>
          <w:tcPr>
            <w:tcW w:w="2977" w:type="dxa"/>
            <w:tcBorders>
              <w:top w:val="nil"/>
              <w:bottom w:val="nil"/>
              <w:right w:val="single" w:sz="4" w:space="0" w:color="auto"/>
            </w:tcBorders>
          </w:tcPr>
          <w:p w14:paraId="4B3AA286" w14:textId="77777777" w:rsidR="00C8533A" w:rsidRPr="006B329A" w:rsidRDefault="00C8533A" w:rsidP="006B329A">
            <w:pPr>
              <w:pStyle w:val="TAL"/>
            </w:pPr>
            <w:r w:rsidRPr="006B329A">
              <w:t>Channel Description</w:t>
            </w:r>
          </w:p>
        </w:tc>
        <w:tc>
          <w:tcPr>
            <w:tcW w:w="1417" w:type="dxa"/>
            <w:tcBorders>
              <w:top w:val="nil"/>
              <w:left w:val="single" w:sz="4" w:space="0" w:color="auto"/>
              <w:bottom w:val="nil"/>
              <w:right w:val="single" w:sz="4" w:space="0" w:color="auto"/>
            </w:tcBorders>
          </w:tcPr>
          <w:p w14:paraId="2379C8F8" w14:textId="77777777" w:rsidR="00C8533A" w:rsidRPr="006B329A" w:rsidRDefault="00C8533A" w:rsidP="006B329A">
            <w:pPr>
              <w:pStyle w:val="TAL"/>
            </w:pPr>
            <w:r w:rsidRPr="006B329A">
              <w:t>9.3.46</w:t>
            </w:r>
          </w:p>
        </w:tc>
        <w:tc>
          <w:tcPr>
            <w:tcW w:w="1418" w:type="dxa"/>
            <w:tcBorders>
              <w:top w:val="nil"/>
              <w:left w:val="single" w:sz="4" w:space="0" w:color="auto"/>
              <w:bottom w:val="nil"/>
              <w:right w:val="single" w:sz="4" w:space="0" w:color="auto"/>
            </w:tcBorders>
          </w:tcPr>
          <w:p w14:paraId="121FA737" w14:textId="77777777" w:rsidR="00C8533A" w:rsidRPr="006B329A" w:rsidRDefault="00C8533A" w:rsidP="006B329A">
            <w:pPr>
              <w:pStyle w:val="TAC"/>
            </w:pPr>
            <w:r w:rsidRPr="006B329A">
              <w:t>O</w:t>
            </w:r>
          </w:p>
        </w:tc>
        <w:tc>
          <w:tcPr>
            <w:tcW w:w="992" w:type="dxa"/>
            <w:tcBorders>
              <w:top w:val="nil"/>
              <w:left w:val="single" w:sz="4" w:space="0" w:color="auto"/>
              <w:bottom w:val="nil"/>
              <w:right w:val="single" w:sz="4" w:space="0" w:color="auto"/>
            </w:tcBorders>
          </w:tcPr>
          <w:p w14:paraId="635EA9A4"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419EEF6A" w14:textId="77777777" w:rsidR="00C8533A" w:rsidRPr="006B329A" w:rsidRDefault="00C8533A" w:rsidP="006B329A">
            <w:pPr>
              <w:pStyle w:val="TAC"/>
            </w:pPr>
            <w:r w:rsidRPr="006B329A">
              <w:t>3-n</w:t>
            </w:r>
          </w:p>
        </w:tc>
      </w:tr>
      <w:tr w:rsidR="00C8533A" w:rsidRPr="006B329A" w14:paraId="1018DE6D"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6627D592" w14:textId="77777777" w:rsidR="00C8533A" w:rsidRPr="006B329A" w:rsidRDefault="00C8533A" w:rsidP="006B329A">
            <w:pPr>
              <w:pStyle w:val="TAL"/>
            </w:pPr>
            <w:r w:rsidRPr="006B329A">
              <w:t>NCH DRX information</w:t>
            </w:r>
          </w:p>
        </w:tc>
        <w:tc>
          <w:tcPr>
            <w:tcW w:w="1417" w:type="dxa"/>
            <w:tcBorders>
              <w:top w:val="nil"/>
              <w:left w:val="single" w:sz="4" w:space="0" w:color="auto"/>
              <w:bottom w:val="single" w:sz="4" w:space="0" w:color="auto"/>
              <w:right w:val="single" w:sz="4" w:space="0" w:color="auto"/>
            </w:tcBorders>
          </w:tcPr>
          <w:p w14:paraId="21392E2A" w14:textId="77777777" w:rsidR="00C8533A" w:rsidRPr="006B329A" w:rsidRDefault="00C8533A" w:rsidP="006B329A">
            <w:pPr>
              <w:pStyle w:val="TAL"/>
            </w:pPr>
            <w:r w:rsidRPr="006B329A">
              <w:t>9.3.47</w:t>
            </w:r>
          </w:p>
        </w:tc>
        <w:tc>
          <w:tcPr>
            <w:tcW w:w="1418" w:type="dxa"/>
            <w:tcBorders>
              <w:top w:val="nil"/>
              <w:left w:val="single" w:sz="4" w:space="0" w:color="auto"/>
              <w:bottom w:val="single" w:sz="4" w:space="0" w:color="auto"/>
              <w:right w:val="single" w:sz="4" w:space="0" w:color="auto"/>
            </w:tcBorders>
          </w:tcPr>
          <w:p w14:paraId="29ACB8DB" w14:textId="77777777" w:rsidR="00C8533A" w:rsidRPr="006B329A" w:rsidRDefault="00C8533A" w:rsidP="006B329A">
            <w:pPr>
              <w:pStyle w:val="TAC"/>
            </w:pPr>
            <w:r w:rsidRPr="006B329A">
              <w:t>O</w:t>
            </w:r>
          </w:p>
        </w:tc>
        <w:tc>
          <w:tcPr>
            <w:tcW w:w="992" w:type="dxa"/>
            <w:tcBorders>
              <w:top w:val="nil"/>
              <w:left w:val="single" w:sz="4" w:space="0" w:color="auto"/>
              <w:bottom w:val="single" w:sz="4" w:space="0" w:color="auto"/>
              <w:right w:val="single" w:sz="4" w:space="0" w:color="auto"/>
            </w:tcBorders>
          </w:tcPr>
          <w:p w14:paraId="623C7ADB"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45420078" w14:textId="77777777" w:rsidR="00C8533A" w:rsidRPr="006B329A" w:rsidRDefault="00C8533A" w:rsidP="006B329A">
            <w:pPr>
              <w:pStyle w:val="TAC"/>
            </w:pPr>
            <w:r w:rsidRPr="006B329A">
              <w:t>3</w:t>
            </w:r>
          </w:p>
        </w:tc>
      </w:tr>
    </w:tbl>
    <w:p w14:paraId="2519C57B" w14:textId="77777777" w:rsidR="00C8533A" w:rsidRPr="006B329A" w:rsidRDefault="00C8533A" w:rsidP="006B329A"/>
    <w:p w14:paraId="68B9B6E7" w14:textId="77777777" w:rsidR="00C8533A" w:rsidRPr="006B329A" w:rsidRDefault="00C8533A" w:rsidP="006B329A">
      <w:pPr>
        <w:pStyle w:val="NO"/>
      </w:pPr>
      <w:r w:rsidRPr="006B329A">
        <w:t>1)</w:t>
      </w:r>
      <w:r w:rsidRPr="006B329A">
        <w:tab/>
        <w:t>This information element indicates the type of command that is to be performed by the BTS with respect to information contained in the rest of the message.</w:t>
      </w:r>
    </w:p>
    <w:p w14:paraId="37AAB71A" w14:textId="77777777" w:rsidR="00C8533A" w:rsidRPr="006B329A" w:rsidRDefault="00C8533A" w:rsidP="006B329A">
      <w:pPr>
        <w:pStyle w:val="Heading2"/>
      </w:pPr>
      <w:bookmarkStart w:id="139" w:name="_Toc476910113"/>
      <w:r w:rsidRPr="006B329A">
        <w:t>8.6</w:t>
      </w:r>
      <w:r w:rsidRPr="006B329A">
        <w:tab/>
        <w:t>TRX MANAGEMENT MESSAGES</w:t>
      </w:r>
      <w:bookmarkEnd w:id="139"/>
    </w:p>
    <w:p w14:paraId="2B3F2B9A" w14:textId="77777777" w:rsidR="00C8533A" w:rsidRPr="006B329A" w:rsidRDefault="00C8533A" w:rsidP="006B329A">
      <w:pPr>
        <w:keepNext/>
        <w:keepLines/>
      </w:pPr>
      <w:r w:rsidRPr="006B329A">
        <w:t>These messages are related to TRX Management procedures. They all have the following general format (no channel number included):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7C64EB19" w14:textId="77777777">
        <w:tblPrEx>
          <w:tblCellMar>
            <w:top w:w="0" w:type="dxa"/>
            <w:bottom w:w="0" w:type="dxa"/>
          </w:tblCellMar>
        </w:tblPrEx>
        <w:trPr>
          <w:jc w:val="center"/>
        </w:trPr>
        <w:tc>
          <w:tcPr>
            <w:tcW w:w="2977" w:type="dxa"/>
            <w:tcBorders>
              <w:bottom w:val="nil"/>
            </w:tcBorders>
          </w:tcPr>
          <w:p w14:paraId="31786D8A" w14:textId="77777777" w:rsidR="00C8533A" w:rsidRPr="006B329A" w:rsidRDefault="00C8533A" w:rsidP="006B329A">
            <w:pPr>
              <w:pStyle w:val="TAH"/>
            </w:pPr>
            <w:r w:rsidRPr="006B329A">
              <w:t>INFORMATION ELEMENT</w:t>
            </w:r>
          </w:p>
        </w:tc>
        <w:tc>
          <w:tcPr>
            <w:tcW w:w="1417" w:type="dxa"/>
            <w:tcBorders>
              <w:bottom w:val="nil"/>
            </w:tcBorders>
          </w:tcPr>
          <w:p w14:paraId="740F229E" w14:textId="77777777" w:rsidR="00C8533A" w:rsidRPr="006B329A" w:rsidRDefault="00C8533A" w:rsidP="006B329A">
            <w:pPr>
              <w:pStyle w:val="TAH"/>
            </w:pPr>
            <w:r w:rsidRPr="006B329A">
              <w:t>REFERENCE</w:t>
            </w:r>
          </w:p>
        </w:tc>
        <w:tc>
          <w:tcPr>
            <w:tcW w:w="1418" w:type="dxa"/>
            <w:tcBorders>
              <w:bottom w:val="nil"/>
            </w:tcBorders>
          </w:tcPr>
          <w:p w14:paraId="03AFFF4A" w14:textId="77777777" w:rsidR="00C8533A" w:rsidRPr="006B329A" w:rsidRDefault="00C8533A" w:rsidP="006B329A">
            <w:pPr>
              <w:pStyle w:val="TAH"/>
            </w:pPr>
            <w:r w:rsidRPr="006B329A">
              <w:t>PRESENCE</w:t>
            </w:r>
          </w:p>
        </w:tc>
        <w:tc>
          <w:tcPr>
            <w:tcW w:w="992" w:type="dxa"/>
            <w:tcBorders>
              <w:bottom w:val="nil"/>
            </w:tcBorders>
          </w:tcPr>
          <w:p w14:paraId="11E15EFA" w14:textId="77777777" w:rsidR="00C8533A" w:rsidRPr="006B329A" w:rsidRDefault="00C8533A" w:rsidP="006B329A">
            <w:pPr>
              <w:pStyle w:val="TAH"/>
            </w:pPr>
            <w:r w:rsidRPr="006B329A">
              <w:t>FORMAT</w:t>
            </w:r>
          </w:p>
        </w:tc>
        <w:tc>
          <w:tcPr>
            <w:tcW w:w="992" w:type="dxa"/>
            <w:tcBorders>
              <w:bottom w:val="nil"/>
            </w:tcBorders>
          </w:tcPr>
          <w:p w14:paraId="0E054CED" w14:textId="77777777" w:rsidR="00C8533A" w:rsidRPr="006B329A" w:rsidRDefault="00C8533A" w:rsidP="006B329A">
            <w:pPr>
              <w:pStyle w:val="TAH"/>
            </w:pPr>
            <w:r w:rsidRPr="006B329A">
              <w:t>LENGTH</w:t>
            </w:r>
          </w:p>
        </w:tc>
      </w:tr>
      <w:tr w:rsidR="00C8533A" w:rsidRPr="006B329A" w14:paraId="20F2A5E2" w14:textId="77777777">
        <w:tblPrEx>
          <w:tblCellMar>
            <w:top w:w="0" w:type="dxa"/>
            <w:bottom w:w="0" w:type="dxa"/>
          </w:tblCellMar>
        </w:tblPrEx>
        <w:trPr>
          <w:jc w:val="center"/>
        </w:trPr>
        <w:tc>
          <w:tcPr>
            <w:tcW w:w="2977" w:type="dxa"/>
            <w:tcBorders>
              <w:bottom w:val="nil"/>
              <w:right w:val="single" w:sz="4" w:space="0" w:color="auto"/>
            </w:tcBorders>
          </w:tcPr>
          <w:p w14:paraId="469C1777"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6D3D13F5"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5B339523"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64ED58B9" w14:textId="77777777" w:rsidR="00C8533A" w:rsidRPr="006B329A" w:rsidRDefault="00C8533A" w:rsidP="006B329A">
            <w:pPr>
              <w:pStyle w:val="TAC"/>
            </w:pPr>
            <w:r w:rsidRPr="006B329A">
              <w:t>V</w:t>
            </w:r>
          </w:p>
        </w:tc>
        <w:tc>
          <w:tcPr>
            <w:tcW w:w="992" w:type="dxa"/>
            <w:tcBorders>
              <w:left w:val="single" w:sz="4" w:space="0" w:color="auto"/>
              <w:bottom w:val="nil"/>
            </w:tcBorders>
          </w:tcPr>
          <w:p w14:paraId="00719876" w14:textId="77777777" w:rsidR="00C8533A" w:rsidRPr="006B329A" w:rsidRDefault="00C8533A" w:rsidP="006B329A">
            <w:pPr>
              <w:pStyle w:val="TAC"/>
            </w:pPr>
            <w:r w:rsidRPr="006B329A">
              <w:t>1</w:t>
            </w:r>
          </w:p>
        </w:tc>
      </w:tr>
      <w:tr w:rsidR="00C8533A" w:rsidRPr="006B329A" w14:paraId="5491C5B3" w14:textId="77777777">
        <w:tblPrEx>
          <w:tblCellMar>
            <w:top w:w="0" w:type="dxa"/>
            <w:bottom w:w="0" w:type="dxa"/>
          </w:tblCellMar>
        </w:tblPrEx>
        <w:trPr>
          <w:jc w:val="center"/>
        </w:trPr>
        <w:tc>
          <w:tcPr>
            <w:tcW w:w="2977" w:type="dxa"/>
            <w:tcBorders>
              <w:top w:val="nil"/>
              <w:bottom w:val="nil"/>
              <w:right w:val="single" w:sz="4" w:space="0" w:color="auto"/>
            </w:tcBorders>
          </w:tcPr>
          <w:p w14:paraId="17D29FBA"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064672A3"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57A87AB1"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7577C595"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0EE3CF3B" w14:textId="77777777" w:rsidR="00C8533A" w:rsidRPr="006B329A" w:rsidRDefault="00C8533A" w:rsidP="006B329A">
            <w:pPr>
              <w:pStyle w:val="TAC"/>
            </w:pPr>
            <w:r w:rsidRPr="006B329A">
              <w:t>1</w:t>
            </w:r>
          </w:p>
        </w:tc>
      </w:tr>
      <w:tr w:rsidR="00C8533A" w:rsidRPr="006B329A" w14:paraId="32234444" w14:textId="77777777">
        <w:tblPrEx>
          <w:tblCellMar>
            <w:top w:w="0" w:type="dxa"/>
            <w:bottom w:w="0" w:type="dxa"/>
          </w:tblCellMar>
        </w:tblPrEx>
        <w:trPr>
          <w:jc w:val="center"/>
        </w:trPr>
        <w:tc>
          <w:tcPr>
            <w:tcW w:w="2977" w:type="dxa"/>
            <w:tcBorders>
              <w:top w:val="single" w:sz="6" w:space="0" w:color="auto"/>
              <w:left w:val="single" w:sz="6" w:space="0" w:color="auto"/>
              <w:bottom w:val="single" w:sz="6" w:space="0" w:color="auto"/>
              <w:right w:val="nil"/>
            </w:tcBorders>
          </w:tcPr>
          <w:p w14:paraId="775A57DD" w14:textId="77777777" w:rsidR="00C8533A" w:rsidRPr="006B329A" w:rsidRDefault="00C8533A" w:rsidP="006B329A">
            <w:pPr>
              <w:pStyle w:val="TAL"/>
            </w:pPr>
            <w:r w:rsidRPr="006B329A">
              <w:t>(Information elements depending on message type)</w:t>
            </w:r>
          </w:p>
        </w:tc>
        <w:tc>
          <w:tcPr>
            <w:tcW w:w="1417" w:type="dxa"/>
            <w:tcBorders>
              <w:top w:val="single" w:sz="6" w:space="0" w:color="auto"/>
              <w:left w:val="nil"/>
              <w:bottom w:val="single" w:sz="6" w:space="0" w:color="auto"/>
              <w:right w:val="nil"/>
            </w:tcBorders>
          </w:tcPr>
          <w:p w14:paraId="5FE9B271" w14:textId="77777777" w:rsidR="00C8533A" w:rsidRPr="006B329A" w:rsidRDefault="00C8533A" w:rsidP="006B329A">
            <w:pPr>
              <w:pStyle w:val="TAL"/>
            </w:pPr>
          </w:p>
        </w:tc>
        <w:tc>
          <w:tcPr>
            <w:tcW w:w="1418" w:type="dxa"/>
            <w:tcBorders>
              <w:top w:val="single" w:sz="6" w:space="0" w:color="auto"/>
              <w:left w:val="nil"/>
              <w:bottom w:val="single" w:sz="6" w:space="0" w:color="auto"/>
              <w:right w:val="nil"/>
            </w:tcBorders>
          </w:tcPr>
          <w:p w14:paraId="236F8E51" w14:textId="77777777" w:rsidR="00C8533A" w:rsidRPr="006B329A" w:rsidRDefault="00C8533A" w:rsidP="006B329A">
            <w:pPr>
              <w:pStyle w:val="TAC"/>
            </w:pPr>
          </w:p>
        </w:tc>
        <w:tc>
          <w:tcPr>
            <w:tcW w:w="992" w:type="dxa"/>
            <w:tcBorders>
              <w:top w:val="single" w:sz="6" w:space="0" w:color="auto"/>
              <w:left w:val="nil"/>
              <w:bottom w:val="single" w:sz="6" w:space="0" w:color="auto"/>
              <w:right w:val="nil"/>
            </w:tcBorders>
          </w:tcPr>
          <w:p w14:paraId="09B3772C" w14:textId="77777777" w:rsidR="00C8533A" w:rsidRPr="006B329A" w:rsidRDefault="00C8533A" w:rsidP="006B329A">
            <w:pPr>
              <w:pStyle w:val="TAC"/>
            </w:pPr>
          </w:p>
        </w:tc>
        <w:tc>
          <w:tcPr>
            <w:tcW w:w="992" w:type="dxa"/>
            <w:tcBorders>
              <w:top w:val="single" w:sz="6" w:space="0" w:color="auto"/>
              <w:left w:val="nil"/>
              <w:bottom w:val="single" w:sz="6" w:space="0" w:color="auto"/>
              <w:right w:val="single" w:sz="6" w:space="0" w:color="auto"/>
            </w:tcBorders>
          </w:tcPr>
          <w:p w14:paraId="44EF79DF" w14:textId="77777777" w:rsidR="00C8533A" w:rsidRPr="006B329A" w:rsidRDefault="00C8533A" w:rsidP="006B329A">
            <w:pPr>
              <w:pStyle w:val="TAC"/>
            </w:pPr>
          </w:p>
        </w:tc>
      </w:tr>
    </w:tbl>
    <w:p w14:paraId="0DFEBFE5" w14:textId="77777777" w:rsidR="00C8533A" w:rsidRPr="006B329A" w:rsidRDefault="00C8533A" w:rsidP="006B329A"/>
    <w:p w14:paraId="011469D8" w14:textId="77777777" w:rsidR="00C8533A" w:rsidRPr="006B329A" w:rsidRDefault="00C8533A" w:rsidP="006B329A">
      <w:r w:rsidRPr="006B329A">
        <w:t>The messages concerned are the following:</w:t>
      </w:r>
    </w:p>
    <w:p w14:paraId="072D390C" w14:textId="77777777" w:rsidR="00C8533A" w:rsidRPr="006B329A" w:rsidRDefault="00C8533A" w:rsidP="006B329A">
      <w:pPr>
        <w:pStyle w:val="EW"/>
        <w:ind w:left="3119" w:hanging="2835"/>
        <w:rPr>
          <w:b/>
          <w:bCs/>
          <w:u w:val="single"/>
        </w:rPr>
      </w:pPr>
      <w:r w:rsidRPr="006B329A">
        <w:rPr>
          <w:b/>
          <w:bCs/>
          <w:u w:val="single"/>
        </w:rPr>
        <w:t>Message name</w:t>
      </w:r>
      <w:r w:rsidRPr="006B329A">
        <w:rPr>
          <w:b/>
          <w:bCs/>
          <w:u w:val="single"/>
        </w:rPr>
        <w:tab/>
      </w:r>
      <w:r w:rsidRPr="006B329A">
        <w:rPr>
          <w:b/>
          <w:bCs/>
          <w:u w:val="single"/>
        </w:rPr>
        <w:tab/>
        <w:t>Reference sub-clause</w:t>
      </w:r>
    </w:p>
    <w:p w14:paraId="6CF22FF7" w14:textId="77777777" w:rsidR="00C8533A" w:rsidRPr="006B329A" w:rsidRDefault="00C8533A" w:rsidP="006B329A">
      <w:pPr>
        <w:pStyle w:val="EW"/>
        <w:ind w:left="3119" w:hanging="2835"/>
      </w:pPr>
      <w:r w:rsidRPr="006B329A">
        <w:t>RF RESource INDication</w:t>
      </w:r>
      <w:r w:rsidRPr="006B329A">
        <w:tab/>
        <w:t>8.6.1</w:t>
      </w:r>
    </w:p>
    <w:p w14:paraId="2226FB53" w14:textId="77777777" w:rsidR="00C8533A" w:rsidRPr="006B329A" w:rsidRDefault="00C8533A" w:rsidP="006B329A">
      <w:pPr>
        <w:pStyle w:val="EW"/>
        <w:ind w:left="3119" w:hanging="2835"/>
      </w:pPr>
      <w:r w:rsidRPr="006B329A">
        <w:t>SACCH FILLing</w:t>
      </w:r>
      <w:r w:rsidRPr="006B329A">
        <w:tab/>
        <w:t>8.6.2</w:t>
      </w:r>
    </w:p>
    <w:p w14:paraId="4C846044" w14:textId="77777777" w:rsidR="00C8533A" w:rsidRPr="006B329A" w:rsidRDefault="00C8533A" w:rsidP="006B329A">
      <w:pPr>
        <w:pStyle w:val="EW"/>
        <w:ind w:left="3119" w:hanging="2835"/>
      </w:pPr>
      <w:r w:rsidRPr="006B329A">
        <w:t>OVERLOAD</w:t>
      </w:r>
      <w:r w:rsidRPr="006B329A">
        <w:tab/>
        <w:t>8.6.3</w:t>
      </w:r>
    </w:p>
    <w:p w14:paraId="0D6DE4A0" w14:textId="77777777" w:rsidR="00C8533A" w:rsidRPr="006B329A" w:rsidRDefault="00C8533A" w:rsidP="006B329A">
      <w:pPr>
        <w:pStyle w:val="EX"/>
        <w:ind w:left="3119" w:hanging="2835"/>
      </w:pPr>
      <w:r w:rsidRPr="006B329A">
        <w:t>ERROR REPORT</w:t>
      </w:r>
      <w:r w:rsidRPr="006B329A">
        <w:tab/>
        <w:t>8.6.4</w:t>
      </w:r>
    </w:p>
    <w:p w14:paraId="4BE89262" w14:textId="77777777" w:rsidR="00C8533A" w:rsidRPr="006B329A" w:rsidRDefault="00C8533A" w:rsidP="006B329A">
      <w:pPr>
        <w:pStyle w:val="Heading3"/>
      </w:pPr>
      <w:bookmarkStart w:id="140" w:name="_Toc476910114"/>
      <w:r w:rsidRPr="006B329A">
        <w:t>8.6.1</w:t>
      </w:r>
      <w:r w:rsidRPr="006B329A">
        <w:tab/>
        <w:t>RF RESOURCE INDICATION</w:t>
      </w:r>
      <w:bookmarkEnd w:id="140"/>
    </w:p>
    <w:p w14:paraId="3444A5A6" w14:textId="77777777" w:rsidR="00C8533A" w:rsidRPr="006B329A" w:rsidRDefault="00C8533A" w:rsidP="006B329A">
      <w:r w:rsidRPr="006B329A">
        <w:t>This message is sent from BTS to BSC to indicate the interference level on idle channels of a TRX.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78B8A3E3" w14:textId="77777777">
        <w:tblPrEx>
          <w:tblCellMar>
            <w:top w:w="0" w:type="dxa"/>
            <w:bottom w:w="0" w:type="dxa"/>
          </w:tblCellMar>
        </w:tblPrEx>
        <w:trPr>
          <w:jc w:val="center"/>
        </w:trPr>
        <w:tc>
          <w:tcPr>
            <w:tcW w:w="2977" w:type="dxa"/>
            <w:tcBorders>
              <w:bottom w:val="nil"/>
            </w:tcBorders>
          </w:tcPr>
          <w:p w14:paraId="4893A84C" w14:textId="77777777" w:rsidR="00C8533A" w:rsidRPr="006B329A" w:rsidRDefault="00C8533A" w:rsidP="006B329A">
            <w:pPr>
              <w:pStyle w:val="TAH"/>
            </w:pPr>
            <w:r w:rsidRPr="006B329A">
              <w:t>INFORMATION ELEMENT</w:t>
            </w:r>
          </w:p>
        </w:tc>
        <w:tc>
          <w:tcPr>
            <w:tcW w:w="1417" w:type="dxa"/>
            <w:tcBorders>
              <w:bottom w:val="nil"/>
            </w:tcBorders>
          </w:tcPr>
          <w:p w14:paraId="63AC4107" w14:textId="77777777" w:rsidR="00C8533A" w:rsidRPr="006B329A" w:rsidRDefault="00C8533A" w:rsidP="006B329A">
            <w:pPr>
              <w:pStyle w:val="TAH"/>
            </w:pPr>
            <w:r w:rsidRPr="006B329A">
              <w:t>REFERENCE</w:t>
            </w:r>
          </w:p>
        </w:tc>
        <w:tc>
          <w:tcPr>
            <w:tcW w:w="1418" w:type="dxa"/>
            <w:tcBorders>
              <w:bottom w:val="nil"/>
            </w:tcBorders>
          </w:tcPr>
          <w:p w14:paraId="62478614" w14:textId="77777777" w:rsidR="00C8533A" w:rsidRPr="006B329A" w:rsidRDefault="00C8533A" w:rsidP="006B329A">
            <w:pPr>
              <w:pStyle w:val="TAH"/>
            </w:pPr>
            <w:r w:rsidRPr="006B329A">
              <w:t>PRESENCE</w:t>
            </w:r>
          </w:p>
        </w:tc>
        <w:tc>
          <w:tcPr>
            <w:tcW w:w="992" w:type="dxa"/>
            <w:tcBorders>
              <w:bottom w:val="nil"/>
            </w:tcBorders>
          </w:tcPr>
          <w:p w14:paraId="6CEF939E" w14:textId="77777777" w:rsidR="00C8533A" w:rsidRPr="006B329A" w:rsidRDefault="00C8533A" w:rsidP="006B329A">
            <w:pPr>
              <w:pStyle w:val="TAH"/>
            </w:pPr>
            <w:r w:rsidRPr="006B329A">
              <w:t>FORMAT</w:t>
            </w:r>
          </w:p>
        </w:tc>
        <w:tc>
          <w:tcPr>
            <w:tcW w:w="992" w:type="dxa"/>
            <w:tcBorders>
              <w:bottom w:val="nil"/>
            </w:tcBorders>
          </w:tcPr>
          <w:p w14:paraId="3DFEF2E2" w14:textId="77777777" w:rsidR="00C8533A" w:rsidRPr="006B329A" w:rsidRDefault="00C8533A" w:rsidP="006B329A">
            <w:pPr>
              <w:pStyle w:val="TAH"/>
            </w:pPr>
            <w:r w:rsidRPr="006B329A">
              <w:t>LENGTH</w:t>
            </w:r>
          </w:p>
        </w:tc>
      </w:tr>
      <w:tr w:rsidR="00C8533A" w:rsidRPr="006B329A" w14:paraId="27BF2CCC" w14:textId="77777777">
        <w:tblPrEx>
          <w:tblCellMar>
            <w:top w:w="0" w:type="dxa"/>
            <w:bottom w:w="0" w:type="dxa"/>
          </w:tblCellMar>
        </w:tblPrEx>
        <w:trPr>
          <w:jc w:val="center"/>
        </w:trPr>
        <w:tc>
          <w:tcPr>
            <w:tcW w:w="2977" w:type="dxa"/>
            <w:tcBorders>
              <w:bottom w:val="nil"/>
              <w:right w:val="single" w:sz="4" w:space="0" w:color="auto"/>
            </w:tcBorders>
          </w:tcPr>
          <w:p w14:paraId="5E7428DC"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29506141"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0BAFD295"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732E5B0B" w14:textId="77777777" w:rsidR="00C8533A" w:rsidRPr="006B329A" w:rsidRDefault="00C8533A" w:rsidP="006B329A">
            <w:pPr>
              <w:pStyle w:val="TAC"/>
            </w:pPr>
            <w:r w:rsidRPr="006B329A">
              <w:t>V</w:t>
            </w:r>
          </w:p>
        </w:tc>
        <w:tc>
          <w:tcPr>
            <w:tcW w:w="992" w:type="dxa"/>
            <w:tcBorders>
              <w:left w:val="single" w:sz="4" w:space="0" w:color="auto"/>
              <w:bottom w:val="nil"/>
            </w:tcBorders>
          </w:tcPr>
          <w:p w14:paraId="5467A8AF" w14:textId="77777777" w:rsidR="00C8533A" w:rsidRPr="006B329A" w:rsidRDefault="00C8533A" w:rsidP="006B329A">
            <w:pPr>
              <w:pStyle w:val="TAC"/>
            </w:pPr>
            <w:r w:rsidRPr="006B329A">
              <w:t>1</w:t>
            </w:r>
          </w:p>
        </w:tc>
      </w:tr>
      <w:tr w:rsidR="00C8533A" w:rsidRPr="006B329A" w14:paraId="17EF49A3" w14:textId="77777777">
        <w:tblPrEx>
          <w:tblCellMar>
            <w:top w:w="0" w:type="dxa"/>
            <w:bottom w:w="0" w:type="dxa"/>
          </w:tblCellMar>
        </w:tblPrEx>
        <w:trPr>
          <w:jc w:val="center"/>
        </w:trPr>
        <w:tc>
          <w:tcPr>
            <w:tcW w:w="2977" w:type="dxa"/>
            <w:tcBorders>
              <w:top w:val="nil"/>
              <w:bottom w:val="nil"/>
              <w:right w:val="single" w:sz="4" w:space="0" w:color="auto"/>
            </w:tcBorders>
          </w:tcPr>
          <w:p w14:paraId="6C26652C"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18044BBD"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77DA43C9"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0B6763B8"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18693A53" w14:textId="77777777" w:rsidR="00C8533A" w:rsidRPr="006B329A" w:rsidRDefault="00C8533A" w:rsidP="006B329A">
            <w:pPr>
              <w:pStyle w:val="TAC"/>
            </w:pPr>
            <w:r w:rsidRPr="006B329A">
              <w:t>1</w:t>
            </w:r>
          </w:p>
        </w:tc>
      </w:tr>
      <w:tr w:rsidR="00C8533A" w:rsidRPr="006B329A" w14:paraId="650B7E48"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51E8B0A1" w14:textId="77777777" w:rsidR="00C8533A" w:rsidRPr="006B329A" w:rsidRDefault="00C8533A" w:rsidP="006B329A">
            <w:pPr>
              <w:pStyle w:val="TAL"/>
            </w:pPr>
            <w:r w:rsidRPr="006B329A">
              <w:t>Resource Information</w:t>
            </w:r>
          </w:p>
        </w:tc>
        <w:tc>
          <w:tcPr>
            <w:tcW w:w="1417" w:type="dxa"/>
            <w:tcBorders>
              <w:top w:val="nil"/>
              <w:left w:val="single" w:sz="4" w:space="0" w:color="auto"/>
              <w:bottom w:val="single" w:sz="4" w:space="0" w:color="auto"/>
              <w:right w:val="single" w:sz="4" w:space="0" w:color="auto"/>
            </w:tcBorders>
          </w:tcPr>
          <w:p w14:paraId="66CCF617" w14:textId="77777777" w:rsidR="00C8533A" w:rsidRPr="006B329A" w:rsidRDefault="00C8533A" w:rsidP="006B329A">
            <w:pPr>
              <w:pStyle w:val="TAL"/>
            </w:pPr>
            <w:r w:rsidRPr="006B329A">
              <w:t>9.3.21</w:t>
            </w:r>
          </w:p>
        </w:tc>
        <w:tc>
          <w:tcPr>
            <w:tcW w:w="1418" w:type="dxa"/>
            <w:tcBorders>
              <w:top w:val="nil"/>
              <w:left w:val="single" w:sz="4" w:space="0" w:color="auto"/>
              <w:bottom w:val="single" w:sz="4" w:space="0" w:color="auto"/>
              <w:right w:val="single" w:sz="4" w:space="0" w:color="auto"/>
            </w:tcBorders>
          </w:tcPr>
          <w:p w14:paraId="6009B5E2"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6F937DA9"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08489F14" w14:textId="77777777" w:rsidR="00C8533A" w:rsidRPr="006B329A" w:rsidRDefault="00C8533A" w:rsidP="006B329A">
            <w:pPr>
              <w:pStyle w:val="TAC"/>
            </w:pPr>
            <w:r w:rsidRPr="006B329A">
              <w:t>&gt;=2</w:t>
            </w:r>
          </w:p>
        </w:tc>
      </w:tr>
    </w:tbl>
    <w:p w14:paraId="04F87CF5" w14:textId="77777777" w:rsidR="00C8533A" w:rsidRPr="006B329A" w:rsidRDefault="00C8533A" w:rsidP="006B329A"/>
    <w:p w14:paraId="4BDE6C97" w14:textId="77777777" w:rsidR="00C8533A" w:rsidRPr="006B329A" w:rsidRDefault="00C8533A" w:rsidP="006B329A">
      <w:pPr>
        <w:pStyle w:val="Heading3"/>
      </w:pPr>
      <w:bookmarkStart w:id="141" w:name="_Toc476910115"/>
      <w:r w:rsidRPr="006B329A">
        <w:lastRenderedPageBreak/>
        <w:t>8.6.2</w:t>
      </w:r>
      <w:r w:rsidRPr="006B329A">
        <w:tab/>
        <w:t>SACCH FILLING</w:t>
      </w:r>
      <w:bookmarkEnd w:id="141"/>
    </w:p>
    <w:p w14:paraId="2EF8AF6E" w14:textId="77777777" w:rsidR="00C8533A" w:rsidRPr="006B329A" w:rsidRDefault="00C8533A" w:rsidP="006B329A">
      <w:pPr>
        <w:keepNext/>
      </w:pPr>
      <w:r w:rsidRPr="006B329A">
        <w:t>This message is sent from BSC to BTS to indicate the new broadcast information to be used as filling information on downlink SACCH.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762AB0A5" w14:textId="77777777">
        <w:tblPrEx>
          <w:tblCellMar>
            <w:top w:w="0" w:type="dxa"/>
            <w:bottom w:w="0" w:type="dxa"/>
          </w:tblCellMar>
        </w:tblPrEx>
        <w:trPr>
          <w:jc w:val="center"/>
        </w:trPr>
        <w:tc>
          <w:tcPr>
            <w:tcW w:w="2977" w:type="dxa"/>
            <w:tcBorders>
              <w:bottom w:val="nil"/>
            </w:tcBorders>
          </w:tcPr>
          <w:p w14:paraId="156EC8E2" w14:textId="77777777" w:rsidR="00C8533A" w:rsidRPr="006B329A" w:rsidRDefault="00C8533A" w:rsidP="006B329A">
            <w:pPr>
              <w:pStyle w:val="TAH"/>
            </w:pPr>
            <w:r w:rsidRPr="006B329A">
              <w:t>INFORMATION ELEMENT</w:t>
            </w:r>
          </w:p>
        </w:tc>
        <w:tc>
          <w:tcPr>
            <w:tcW w:w="1417" w:type="dxa"/>
            <w:tcBorders>
              <w:bottom w:val="nil"/>
            </w:tcBorders>
          </w:tcPr>
          <w:p w14:paraId="561D493C" w14:textId="77777777" w:rsidR="00C8533A" w:rsidRPr="006B329A" w:rsidRDefault="00C8533A" w:rsidP="006B329A">
            <w:pPr>
              <w:pStyle w:val="TAH"/>
            </w:pPr>
            <w:r w:rsidRPr="006B329A">
              <w:t>REFERENCE</w:t>
            </w:r>
          </w:p>
        </w:tc>
        <w:tc>
          <w:tcPr>
            <w:tcW w:w="1418" w:type="dxa"/>
            <w:tcBorders>
              <w:bottom w:val="nil"/>
            </w:tcBorders>
          </w:tcPr>
          <w:p w14:paraId="3C8F7969" w14:textId="77777777" w:rsidR="00C8533A" w:rsidRPr="006B329A" w:rsidRDefault="00C8533A" w:rsidP="006B329A">
            <w:pPr>
              <w:pStyle w:val="TAH"/>
            </w:pPr>
            <w:r w:rsidRPr="006B329A">
              <w:t>PRESENCE</w:t>
            </w:r>
          </w:p>
        </w:tc>
        <w:tc>
          <w:tcPr>
            <w:tcW w:w="992" w:type="dxa"/>
            <w:tcBorders>
              <w:bottom w:val="nil"/>
            </w:tcBorders>
          </w:tcPr>
          <w:p w14:paraId="67317939" w14:textId="77777777" w:rsidR="00C8533A" w:rsidRPr="006B329A" w:rsidRDefault="00C8533A" w:rsidP="006B329A">
            <w:pPr>
              <w:pStyle w:val="TAH"/>
            </w:pPr>
            <w:r w:rsidRPr="006B329A">
              <w:t>FORMAT</w:t>
            </w:r>
          </w:p>
        </w:tc>
        <w:tc>
          <w:tcPr>
            <w:tcW w:w="992" w:type="dxa"/>
            <w:tcBorders>
              <w:bottom w:val="nil"/>
            </w:tcBorders>
          </w:tcPr>
          <w:p w14:paraId="700475DE" w14:textId="77777777" w:rsidR="00C8533A" w:rsidRPr="006B329A" w:rsidRDefault="00C8533A" w:rsidP="006B329A">
            <w:pPr>
              <w:pStyle w:val="TAH"/>
            </w:pPr>
            <w:r w:rsidRPr="006B329A">
              <w:t>LENGTH</w:t>
            </w:r>
          </w:p>
        </w:tc>
      </w:tr>
      <w:tr w:rsidR="00C8533A" w:rsidRPr="006B329A" w14:paraId="6FB3E631" w14:textId="77777777">
        <w:tblPrEx>
          <w:tblCellMar>
            <w:top w:w="0" w:type="dxa"/>
            <w:bottom w:w="0" w:type="dxa"/>
          </w:tblCellMar>
        </w:tblPrEx>
        <w:trPr>
          <w:jc w:val="center"/>
        </w:trPr>
        <w:tc>
          <w:tcPr>
            <w:tcW w:w="2977" w:type="dxa"/>
            <w:tcBorders>
              <w:bottom w:val="nil"/>
              <w:right w:val="single" w:sz="4" w:space="0" w:color="auto"/>
            </w:tcBorders>
          </w:tcPr>
          <w:p w14:paraId="5EC79277"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294AC80F"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34E99F59"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0192E025" w14:textId="77777777" w:rsidR="00C8533A" w:rsidRPr="006B329A" w:rsidRDefault="00C8533A" w:rsidP="006B329A">
            <w:pPr>
              <w:pStyle w:val="TAC"/>
            </w:pPr>
            <w:r w:rsidRPr="006B329A">
              <w:t>V</w:t>
            </w:r>
          </w:p>
        </w:tc>
        <w:tc>
          <w:tcPr>
            <w:tcW w:w="992" w:type="dxa"/>
            <w:tcBorders>
              <w:left w:val="single" w:sz="4" w:space="0" w:color="auto"/>
              <w:bottom w:val="nil"/>
            </w:tcBorders>
          </w:tcPr>
          <w:p w14:paraId="7AAD9180" w14:textId="77777777" w:rsidR="00C8533A" w:rsidRPr="006B329A" w:rsidRDefault="00C8533A" w:rsidP="006B329A">
            <w:pPr>
              <w:pStyle w:val="TAC"/>
            </w:pPr>
            <w:r w:rsidRPr="006B329A">
              <w:t>1</w:t>
            </w:r>
          </w:p>
        </w:tc>
      </w:tr>
      <w:tr w:rsidR="00C8533A" w:rsidRPr="006B329A" w14:paraId="774E2C76" w14:textId="77777777">
        <w:tblPrEx>
          <w:tblCellMar>
            <w:top w:w="0" w:type="dxa"/>
            <w:bottom w:w="0" w:type="dxa"/>
          </w:tblCellMar>
        </w:tblPrEx>
        <w:trPr>
          <w:jc w:val="center"/>
        </w:trPr>
        <w:tc>
          <w:tcPr>
            <w:tcW w:w="2977" w:type="dxa"/>
            <w:tcBorders>
              <w:top w:val="nil"/>
              <w:bottom w:val="nil"/>
              <w:right w:val="single" w:sz="4" w:space="0" w:color="auto"/>
            </w:tcBorders>
          </w:tcPr>
          <w:p w14:paraId="6392D392"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12CB65ED"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2011FF6E"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D80D9A1"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0329D7F3" w14:textId="77777777" w:rsidR="00C8533A" w:rsidRPr="006B329A" w:rsidRDefault="00C8533A" w:rsidP="006B329A">
            <w:pPr>
              <w:pStyle w:val="TAC"/>
            </w:pPr>
            <w:r w:rsidRPr="006B329A">
              <w:t>1</w:t>
            </w:r>
          </w:p>
        </w:tc>
      </w:tr>
      <w:tr w:rsidR="00C8533A" w:rsidRPr="006B329A" w14:paraId="491072F4" w14:textId="77777777">
        <w:tblPrEx>
          <w:tblCellMar>
            <w:top w:w="0" w:type="dxa"/>
            <w:bottom w:w="0" w:type="dxa"/>
          </w:tblCellMar>
        </w:tblPrEx>
        <w:trPr>
          <w:jc w:val="center"/>
        </w:trPr>
        <w:tc>
          <w:tcPr>
            <w:tcW w:w="2977" w:type="dxa"/>
            <w:tcBorders>
              <w:top w:val="nil"/>
              <w:bottom w:val="nil"/>
              <w:right w:val="single" w:sz="4" w:space="0" w:color="auto"/>
            </w:tcBorders>
          </w:tcPr>
          <w:p w14:paraId="0D0CAB00" w14:textId="77777777" w:rsidR="00C8533A" w:rsidRPr="006B329A" w:rsidRDefault="00C8533A" w:rsidP="006B329A">
            <w:pPr>
              <w:pStyle w:val="TAL"/>
            </w:pPr>
            <w:r w:rsidRPr="006B329A">
              <w:t>System Info Type</w:t>
            </w:r>
          </w:p>
        </w:tc>
        <w:tc>
          <w:tcPr>
            <w:tcW w:w="1417" w:type="dxa"/>
            <w:tcBorders>
              <w:top w:val="nil"/>
              <w:left w:val="single" w:sz="4" w:space="0" w:color="auto"/>
              <w:bottom w:val="nil"/>
              <w:right w:val="single" w:sz="4" w:space="0" w:color="auto"/>
            </w:tcBorders>
          </w:tcPr>
          <w:p w14:paraId="3A08DA6B" w14:textId="77777777" w:rsidR="00C8533A" w:rsidRPr="006B329A" w:rsidRDefault="00C8533A" w:rsidP="006B329A">
            <w:pPr>
              <w:pStyle w:val="TAL"/>
            </w:pPr>
            <w:r w:rsidRPr="006B329A">
              <w:t>9.3.30</w:t>
            </w:r>
          </w:p>
        </w:tc>
        <w:tc>
          <w:tcPr>
            <w:tcW w:w="1418" w:type="dxa"/>
            <w:tcBorders>
              <w:top w:val="nil"/>
              <w:left w:val="single" w:sz="4" w:space="0" w:color="auto"/>
              <w:bottom w:val="nil"/>
              <w:right w:val="single" w:sz="4" w:space="0" w:color="auto"/>
            </w:tcBorders>
          </w:tcPr>
          <w:p w14:paraId="00B0164A"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7E53B912"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6CEFDD7A" w14:textId="77777777" w:rsidR="00C8533A" w:rsidRPr="006B329A" w:rsidRDefault="00C8533A" w:rsidP="006B329A">
            <w:pPr>
              <w:pStyle w:val="TAC"/>
            </w:pPr>
            <w:r w:rsidRPr="006B329A">
              <w:t>2</w:t>
            </w:r>
          </w:p>
        </w:tc>
      </w:tr>
      <w:tr w:rsidR="00C8533A" w:rsidRPr="006B329A" w14:paraId="46A02238" w14:textId="77777777">
        <w:tblPrEx>
          <w:tblCellMar>
            <w:top w:w="0" w:type="dxa"/>
            <w:bottom w:w="0" w:type="dxa"/>
          </w:tblCellMar>
        </w:tblPrEx>
        <w:trPr>
          <w:jc w:val="center"/>
        </w:trPr>
        <w:tc>
          <w:tcPr>
            <w:tcW w:w="2977" w:type="dxa"/>
            <w:tcBorders>
              <w:top w:val="nil"/>
              <w:bottom w:val="nil"/>
              <w:right w:val="single" w:sz="4" w:space="0" w:color="auto"/>
            </w:tcBorders>
          </w:tcPr>
          <w:p w14:paraId="1716C832" w14:textId="77777777" w:rsidR="00C8533A" w:rsidRPr="006B329A" w:rsidRDefault="00C8533A" w:rsidP="006B329A">
            <w:pPr>
              <w:pStyle w:val="TAL"/>
            </w:pPr>
            <w:r w:rsidRPr="006B329A">
              <w:t>L3 Info (SYS INFO)</w:t>
            </w:r>
          </w:p>
        </w:tc>
        <w:tc>
          <w:tcPr>
            <w:tcW w:w="1417" w:type="dxa"/>
            <w:tcBorders>
              <w:top w:val="nil"/>
              <w:left w:val="single" w:sz="4" w:space="0" w:color="auto"/>
              <w:bottom w:val="nil"/>
              <w:right w:val="single" w:sz="4" w:space="0" w:color="auto"/>
            </w:tcBorders>
          </w:tcPr>
          <w:p w14:paraId="600AD990" w14:textId="77777777" w:rsidR="00C8533A" w:rsidRPr="006B329A" w:rsidRDefault="00C8533A" w:rsidP="006B329A">
            <w:pPr>
              <w:pStyle w:val="TAL"/>
            </w:pPr>
            <w:r w:rsidRPr="006B329A">
              <w:t>9.3.11</w:t>
            </w:r>
          </w:p>
        </w:tc>
        <w:tc>
          <w:tcPr>
            <w:tcW w:w="1418" w:type="dxa"/>
            <w:tcBorders>
              <w:top w:val="nil"/>
              <w:left w:val="single" w:sz="4" w:space="0" w:color="auto"/>
              <w:bottom w:val="nil"/>
              <w:right w:val="single" w:sz="4" w:space="0" w:color="auto"/>
            </w:tcBorders>
          </w:tcPr>
          <w:p w14:paraId="1B495A62" w14:textId="77777777" w:rsidR="00C8533A" w:rsidRPr="006B329A" w:rsidRDefault="00C8533A" w:rsidP="006B329A">
            <w:pPr>
              <w:pStyle w:val="TAC"/>
            </w:pPr>
            <w:r w:rsidRPr="006B329A">
              <w:t>O 1)</w:t>
            </w:r>
          </w:p>
        </w:tc>
        <w:tc>
          <w:tcPr>
            <w:tcW w:w="992" w:type="dxa"/>
            <w:tcBorders>
              <w:top w:val="nil"/>
              <w:left w:val="single" w:sz="4" w:space="0" w:color="auto"/>
              <w:bottom w:val="nil"/>
              <w:right w:val="single" w:sz="4" w:space="0" w:color="auto"/>
            </w:tcBorders>
          </w:tcPr>
          <w:p w14:paraId="681D18BF"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3F4B4B9A" w14:textId="77777777" w:rsidR="00C8533A" w:rsidRPr="006B329A" w:rsidRDefault="00C8533A" w:rsidP="006B329A">
            <w:pPr>
              <w:pStyle w:val="TAC"/>
            </w:pPr>
            <w:r w:rsidRPr="006B329A">
              <w:t>22</w:t>
            </w:r>
          </w:p>
        </w:tc>
      </w:tr>
      <w:tr w:rsidR="00C8533A" w:rsidRPr="006B329A" w14:paraId="5BD9E218"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084D9EEE" w14:textId="77777777" w:rsidR="00C8533A" w:rsidRPr="006B329A" w:rsidRDefault="00C8533A" w:rsidP="006B329A">
            <w:pPr>
              <w:pStyle w:val="TAL"/>
            </w:pPr>
            <w:r w:rsidRPr="006B329A">
              <w:t>Starting Time</w:t>
            </w:r>
          </w:p>
        </w:tc>
        <w:tc>
          <w:tcPr>
            <w:tcW w:w="1417" w:type="dxa"/>
            <w:tcBorders>
              <w:top w:val="nil"/>
              <w:left w:val="single" w:sz="4" w:space="0" w:color="auto"/>
              <w:bottom w:val="single" w:sz="4" w:space="0" w:color="auto"/>
              <w:right w:val="single" w:sz="4" w:space="0" w:color="auto"/>
            </w:tcBorders>
          </w:tcPr>
          <w:p w14:paraId="24D6C91C" w14:textId="77777777" w:rsidR="00C8533A" w:rsidRPr="006B329A" w:rsidRDefault="00C8533A" w:rsidP="006B329A">
            <w:pPr>
              <w:pStyle w:val="TAL"/>
            </w:pPr>
            <w:r w:rsidRPr="006B329A">
              <w:t>9.3.23</w:t>
            </w:r>
          </w:p>
        </w:tc>
        <w:tc>
          <w:tcPr>
            <w:tcW w:w="1418" w:type="dxa"/>
            <w:tcBorders>
              <w:top w:val="nil"/>
              <w:left w:val="single" w:sz="4" w:space="0" w:color="auto"/>
              <w:bottom w:val="single" w:sz="4" w:space="0" w:color="auto"/>
              <w:right w:val="single" w:sz="4" w:space="0" w:color="auto"/>
            </w:tcBorders>
          </w:tcPr>
          <w:p w14:paraId="5EEDF6EF" w14:textId="77777777" w:rsidR="00C8533A" w:rsidRPr="006B329A" w:rsidRDefault="00C8533A" w:rsidP="006B329A">
            <w:pPr>
              <w:pStyle w:val="TAC"/>
            </w:pPr>
            <w:r w:rsidRPr="006B329A">
              <w:t>O 2)</w:t>
            </w:r>
          </w:p>
        </w:tc>
        <w:tc>
          <w:tcPr>
            <w:tcW w:w="992" w:type="dxa"/>
            <w:tcBorders>
              <w:top w:val="nil"/>
              <w:left w:val="single" w:sz="4" w:space="0" w:color="auto"/>
              <w:bottom w:val="single" w:sz="4" w:space="0" w:color="auto"/>
              <w:right w:val="single" w:sz="4" w:space="0" w:color="auto"/>
            </w:tcBorders>
          </w:tcPr>
          <w:p w14:paraId="6A271EC4" w14:textId="77777777" w:rsidR="00C8533A" w:rsidRPr="006B329A" w:rsidRDefault="00C8533A" w:rsidP="006B329A">
            <w:pPr>
              <w:pStyle w:val="TAC"/>
            </w:pPr>
            <w:r w:rsidRPr="006B329A">
              <w:t>TV</w:t>
            </w:r>
          </w:p>
        </w:tc>
        <w:tc>
          <w:tcPr>
            <w:tcW w:w="992" w:type="dxa"/>
            <w:tcBorders>
              <w:top w:val="nil"/>
              <w:left w:val="single" w:sz="4" w:space="0" w:color="auto"/>
              <w:bottom w:val="single" w:sz="4" w:space="0" w:color="auto"/>
            </w:tcBorders>
          </w:tcPr>
          <w:p w14:paraId="79D42D46" w14:textId="77777777" w:rsidR="00C8533A" w:rsidRPr="006B329A" w:rsidRDefault="00C8533A" w:rsidP="006B329A">
            <w:pPr>
              <w:pStyle w:val="TAC"/>
            </w:pPr>
            <w:r w:rsidRPr="006B329A">
              <w:t>3</w:t>
            </w:r>
          </w:p>
        </w:tc>
      </w:tr>
    </w:tbl>
    <w:p w14:paraId="50C3A2BC" w14:textId="77777777" w:rsidR="00C8533A" w:rsidRPr="006B329A" w:rsidRDefault="00C8533A" w:rsidP="006B329A"/>
    <w:p w14:paraId="7C46F556" w14:textId="77777777" w:rsidR="00C8533A" w:rsidRPr="006B329A" w:rsidRDefault="00C8533A" w:rsidP="006B329A">
      <w:pPr>
        <w:pStyle w:val="NO"/>
      </w:pPr>
      <w:r w:rsidRPr="006B329A">
        <w:t>1)</w:t>
      </w:r>
      <w:r w:rsidRPr="006B329A">
        <w:tab/>
        <w:t>If the L3 Info information element is not included this indicates that transmission of the indicated SYSTEM INFORMATION message shall be stopped.</w:t>
      </w:r>
    </w:p>
    <w:p w14:paraId="493EEBCA" w14:textId="77777777" w:rsidR="00C8533A" w:rsidRPr="006B329A" w:rsidRDefault="00C8533A" w:rsidP="006B329A">
      <w:pPr>
        <w:pStyle w:val="NO"/>
      </w:pPr>
      <w:r w:rsidRPr="006B329A">
        <w:t>2)</w:t>
      </w:r>
      <w:r w:rsidRPr="006B329A">
        <w:tab/>
        <w:t>The Starting Time element is optionally used to indicate when transmission of the new information is to start and when transmission is to stop.</w:t>
      </w:r>
    </w:p>
    <w:p w14:paraId="0DE86E7E" w14:textId="77777777" w:rsidR="00C8533A" w:rsidRPr="006B329A" w:rsidRDefault="00C8533A" w:rsidP="006B329A">
      <w:r w:rsidRPr="006B329A">
        <w:t>The System Info Type element indicates the type of SYSTEM INFORMATION message which follows in the L3 Info field.</w:t>
      </w:r>
    </w:p>
    <w:p w14:paraId="28E37D8A" w14:textId="77777777" w:rsidR="00C8533A" w:rsidRPr="006B329A" w:rsidRDefault="00C8533A" w:rsidP="006B329A">
      <w:r w:rsidRPr="006B329A">
        <w:t>The L3 Information element contains the relevant SYSTEM INFORMATION message as defined in 3GPP TS 44.018.</w:t>
      </w:r>
    </w:p>
    <w:p w14:paraId="3A53DF97" w14:textId="77777777" w:rsidR="00C8533A" w:rsidRPr="006B329A" w:rsidRDefault="00C8533A" w:rsidP="006B329A">
      <w:pPr>
        <w:pStyle w:val="Heading3"/>
      </w:pPr>
      <w:bookmarkStart w:id="142" w:name="_Toc476910116"/>
      <w:r w:rsidRPr="006B329A">
        <w:t>8.6.3</w:t>
      </w:r>
      <w:r w:rsidRPr="006B329A">
        <w:tab/>
        <w:t>OVERLOAD</w:t>
      </w:r>
      <w:bookmarkEnd w:id="142"/>
    </w:p>
    <w:p w14:paraId="3EB57022" w14:textId="77777777" w:rsidR="00C8533A" w:rsidRPr="006B329A" w:rsidRDefault="00C8533A" w:rsidP="006B329A">
      <w:r w:rsidRPr="006B329A">
        <w:t>This message is sent from BTS to BSC to indicate an overload situation. Possible cause values include:</w:t>
      </w:r>
    </w:p>
    <w:p w14:paraId="519B9EBE" w14:textId="77777777" w:rsidR="00C8533A" w:rsidRPr="006B329A" w:rsidRDefault="00C8533A" w:rsidP="006B329A">
      <w:pPr>
        <w:pStyle w:val="B1"/>
      </w:pPr>
      <w:r w:rsidRPr="006B329A">
        <w:t>-</w:t>
      </w:r>
      <w:r w:rsidRPr="006B329A">
        <w:tab/>
        <w:t>CCCH overload;</w:t>
      </w:r>
    </w:p>
    <w:p w14:paraId="5A25C96C" w14:textId="77777777" w:rsidR="00C8533A" w:rsidRPr="006B329A" w:rsidRDefault="00C8533A" w:rsidP="006B329A">
      <w:pPr>
        <w:pStyle w:val="B1"/>
      </w:pPr>
      <w:r w:rsidRPr="006B329A">
        <w:t>-</w:t>
      </w:r>
      <w:r w:rsidRPr="006B329A">
        <w:tab/>
        <w:t>ACCH overload;</w:t>
      </w:r>
    </w:p>
    <w:p w14:paraId="76AD0B5F" w14:textId="77777777" w:rsidR="00C8533A" w:rsidRPr="006B329A" w:rsidRDefault="00C8533A" w:rsidP="006B329A">
      <w:pPr>
        <w:pStyle w:val="B1"/>
      </w:pPr>
      <w:r w:rsidRPr="006B329A">
        <w:t>-</w:t>
      </w:r>
      <w:r w:rsidRPr="006B329A">
        <w:tab/>
        <w:t>processor overload.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105E8148" w14:textId="77777777">
        <w:tblPrEx>
          <w:tblCellMar>
            <w:top w:w="0" w:type="dxa"/>
            <w:bottom w:w="0" w:type="dxa"/>
          </w:tblCellMar>
        </w:tblPrEx>
        <w:trPr>
          <w:jc w:val="center"/>
        </w:trPr>
        <w:tc>
          <w:tcPr>
            <w:tcW w:w="2977" w:type="dxa"/>
            <w:tcBorders>
              <w:bottom w:val="nil"/>
            </w:tcBorders>
          </w:tcPr>
          <w:p w14:paraId="679A453A" w14:textId="77777777" w:rsidR="00C8533A" w:rsidRPr="006B329A" w:rsidRDefault="00C8533A" w:rsidP="006B329A">
            <w:pPr>
              <w:pStyle w:val="TAH"/>
            </w:pPr>
            <w:r w:rsidRPr="006B329A">
              <w:t>INFORMATION ELEMENT</w:t>
            </w:r>
          </w:p>
        </w:tc>
        <w:tc>
          <w:tcPr>
            <w:tcW w:w="1417" w:type="dxa"/>
            <w:tcBorders>
              <w:bottom w:val="nil"/>
            </w:tcBorders>
          </w:tcPr>
          <w:p w14:paraId="245EBCE1" w14:textId="77777777" w:rsidR="00C8533A" w:rsidRPr="006B329A" w:rsidRDefault="00C8533A" w:rsidP="006B329A">
            <w:pPr>
              <w:pStyle w:val="TAH"/>
            </w:pPr>
            <w:r w:rsidRPr="006B329A">
              <w:t>REFERENCE</w:t>
            </w:r>
          </w:p>
        </w:tc>
        <w:tc>
          <w:tcPr>
            <w:tcW w:w="1418" w:type="dxa"/>
            <w:tcBorders>
              <w:bottom w:val="nil"/>
            </w:tcBorders>
          </w:tcPr>
          <w:p w14:paraId="6180D269" w14:textId="77777777" w:rsidR="00C8533A" w:rsidRPr="006B329A" w:rsidRDefault="00C8533A" w:rsidP="006B329A">
            <w:pPr>
              <w:pStyle w:val="TAH"/>
            </w:pPr>
            <w:r w:rsidRPr="006B329A">
              <w:t>PRESENCE</w:t>
            </w:r>
          </w:p>
        </w:tc>
        <w:tc>
          <w:tcPr>
            <w:tcW w:w="992" w:type="dxa"/>
            <w:tcBorders>
              <w:bottom w:val="nil"/>
            </w:tcBorders>
          </w:tcPr>
          <w:p w14:paraId="2614FBB5" w14:textId="77777777" w:rsidR="00C8533A" w:rsidRPr="006B329A" w:rsidRDefault="00C8533A" w:rsidP="006B329A">
            <w:pPr>
              <w:pStyle w:val="TAH"/>
            </w:pPr>
            <w:r w:rsidRPr="006B329A">
              <w:t>FORMAT</w:t>
            </w:r>
          </w:p>
        </w:tc>
        <w:tc>
          <w:tcPr>
            <w:tcW w:w="992" w:type="dxa"/>
            <w:tcBorders>
              <w:bottom w:val="nil"/>
            </w:tcBorders>
          </w:tcPr>
          <w:p w14:paraId="0E09285F" w14:textId="77777777" w:rsidR="00C8533A" w:rsidRPr="006B329A" w:rsidRDefault="00C8533A" w:rsidP="006B329A">
            <w:pPr>
              <w:pStyle w:val="TAH"/>
            </w:pPr>
            <w:r w:rsidRPr="006B329A">
              <w:t>LENGTH</w:t>
            </w:r>
          </w:p>
        </w:tc>
      </w:tr>
      <w:tr w:rsidR="00C8533A" w:rsidRPr="006B329A" w14:paraId="17086342" w14:textId="77777777">
        <w:tblPrEx>
          <w:tblCellMar>
            <w:top w:w="0" w:type="dxa"/>
            <w:bottom w:w="0" w:type="dxa"/>
          </w:tblCellMar>
        </w:tblPrEx>
        <w:trPr>
          <w:jc w:val="center"/>
        </w:trPr>
        <w:tc>
          <w:tcPr>
            <w:tcW w:w="2977" w:type="dxa"/>
            <w:tcBorders>
              <w:bottom w:val="nil"/>
              <w:right w:val="single" w:sz="4" w:space="0" w:color="auto"/>
            </w:tcBorders>
          </w:tcPr>
          <w:p w14:paraId="1492668C"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4F74D5F6"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504114AF"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6BC36100" w14:textId="77777777" w:rsidR="00C8533A" w:rsidRPr="006B329A" w:rsidRDefault="00C8533A" w:rsidP="006B329A">
            <w:pPr>
              <w:pStyle w:val="TAC"/>
            </w:pPr>
            <w:r w:rsidRPr="006B329A">
              <w:t>V</w:t>
            </w:r>
          </w:p>
        </w:tc>
        <w:tc>
          <w:tcPr>
            <w:tcW w:w="992" w:type="dxa"/>
            <w:tcBorders>
              <w:left w:val="single" w:sz="4" w:space="0" w:color="auto"/>
              <w:bottom w:val="nil"/>
            </w:tcBorders>
          </w:tcPr>
          <w:p w14:paraId="416D3EA0" w14:textId="77777777" w:rsidR="00C8533A" w:rsidRPr="006B329A" w:rsidRDefault="00C8533A" w:rsidP="006B329A">
            <w:pPr>
              <w:pStyle w:val="TAC"/>
            </w:pPr>
            <w:r w:rsidRPr="006B329A">
              <w:t>1</w:t>
            </w:r>
          </w:p>
        </w:tc>
      </w:tr>
      <w:tr w:rsidR="00C8533A" w:rsidRPr="006B329A" w14:paraId="641C9484" w14:textId="77777777">
        <w:tblPrEx>
          <w:tblCellMar>
            <w:top w:w="0" w:type="dxa"/>
            <w:bottom w:w="0" w:type="dxa"/>
          </w:tblCellMar>
        </w:tblPrEx>
        <w:trPr>
          <w:jc w:val="center"/>
        </w:trPr>
        <w:tc>
          <w:tcPr>
            <w:tcW w:w="2977" w:type="dxa"/>
            <w:tcBorders>
              <w:top w:val="nil"/>
              <w:bottom w:val="nil"/>
              <w:right w:val="single" w:sz="4" w:space="0" w:color="auto"/>
            </w:tcBorders>
          </w:tcPr>
          <w:p w14:paraId="37D49A5E"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7232D53F"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232BCE92"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2A0741B"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40930B12" w14:textId="77777777" w:rsidR="00C8533A" w:rsidRPr="006B329A" w:rsidRDefault="00C8533A" w:rsidP="006B329A">
            <w:pPr>
              <w:pStyle w:val="TAC"/>
            </w:pPr>
            <w:r w:rsidRPr="006B329A">
              <w:t>1</w:t>
            </w:r>
          </w:p>
        </w:tc>
      </w:tr>
      <w:tr w:rsidR="00C8533A" w:rsidRPr="006B329A" w14:paraId="5DB0DB58"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377A8A22" w14:textId="77777777" w:rsidR="00C8533A" w:rsidRPr="006B329A" w:rsidRDefault="00C8533A" w:rsidP="006B329A">
            <w:pPr>
              <w:pStyle w:val="TAL"/>
            </w:pPr>
            <w:r w:rsidRPr="006B329A">
              <w:t>Cause</w:t>
            </w:r>
          </w:p>
        </w:tc>
        <w:tc>
          <w:tcPr>
            <w:tcW w:w="1417" w:type="dxa"/>
            <w:tcBorders>
              <w:top w:val="nil"/>
              <w:left w:val="single" w:sz="4" w:space="0" w:color="auto"/>
              <w:bottom w:val="single" w:sz="4" w:space="0" w:color="auto"/>
              <w:right w:val="single" w:sz="4" w:space="0" w:color="auto"/>
            </w:tcBorders>
          </w:tcPr>
          <w:p w14:paraId="73120FB1" w14:textId="77777777" w:rsidR="00C8533A" w:rsidRPr="006B329A" w:rsidRDefault="00C8533A" w:rsidP="006B329A">
            <w:pPr>
              <w:pStyle w:val="TAL"/>
            </w:pPr>
            <w:r w:rsidRPr="006B329A">
              <w:t>9.3.26</w:t>
            </w:r>
          </w:p>
        </w:tc>
        <w:tc>
          <w:tcPr>
            <w:tcW w:w="1418" w:type="dxa"/>
            <w:tcBorders>
              <w:top w:val="nil"/>
              <w:left w:val="single" w:sz="4" w:space="0" w:color="auto"/>
              <w:bottom w:val="single" w:sz="4" w:space="0" w:color="auto"/>
              <w:right w:val="single" w:sz="4" w:space="0" w:color="auto"/>
            </w:tcBorders>
          </w:tcPr>
          <w:p w14:paraId="16F0F53C"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34FCC30F"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5FD3DC22" w14:textId="77777777" w:rsidR="00C8533A" w:rsidRPr="006B329A" w:rsidRDefault="00C8533A" w:rsidP="006B329A">
            <w:pPr>
              <w:pStyle w:val="TAC"/>
            </w:pPr>
            <w:r w:rsidRPr="006B329A">
              <w:t>&gt;=3</w:t>
            </w:r>
          </w:p>
        </w:tc>
      </w:tr>
    </w:tbl>
    <w:p w14:paraId="64DB9463" w14:textId="77777777" w:rsidR="00C8533A" w:rsidRPr="006B329A" w:rsidRDefault="00C8533A" w:rsidP="006B329A"/>
    <w:p w14:paraId="56D87680" w14:textId="77777777" w:rsidR="00C8533A" w:rsidRPr="006B329A" w:rsidRDefault="00C8533A" w:rsidP="006B329A">
      <w:pPr>
        <w:pStyle w:val="Heading3"/>
      </w:pPr>
      <w:bookmarkStart w:id="143" w:name="_Toc476910117"/>
      <w:r w:rsidRPr="006B329A">
        <w:t>8.6.4</w:t>
      </w:r>
      <w:r w:rsidRPr="006B329A">
        <w:tab/>
        <w:t>ERROR REPORT</w:t>
      </w:r>
      <w:bookmarkEnd w:id="143"/>
    </w:p>
    <w:p w14:paraId="4946F2DA" w14:textId="77777777" w:rsidR="00C8533A" w:rsidRPr="006B329A" w:rsidRDefault="00C8533A" w:rsidP="006B329A">
      <w:pPr>
        <w:keepNext/>
      </w:pPr>
      <w:r w:rsidRPr="006B329A">
        <w:t>This message is sent from BTS to BSC to report a detected error which cannot be reported in any other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38A2909D" w14:textId="77777777">
        <w:tblPrEx>
          <w:tblCellMar>
            <w:top w:w="0" w:type="dxa"/>
            <w:bottom w:w="0" w:type="dxa"/>
          </w:tblCellMar>
        </w:tblPrEx>
        <w:trPr>
          <w:jc w:val="center"/>
        </w:trPr>
        <w:tc>
          <w:tcPr>
            <w:tcW w:w="2977" w:type="dxa"/>
            <w:tcBorders>
              <w:bottom w:val="nil"/>
            </w:tcBorders>
          </w:tcPr>
          <w:p w14:paraId="41DF73AE" w14:textId="77777777" w:rsidR="00C8533A" w:rsidRPr="006B329A" w:rsidRDefault="00C8533A" w:rsidP="006B329A">
            <w:pPr>
              <w:pStyle w:val="TAH"/>
            </w:pPr>
            <w:r w:rsidRPr="006B329A">
              <w:t>INFORMATION ELEMENT</w:t>
            </w:r>
          </w:p>
        </w:tc>
        <w:tc>
          <w:tcPr>
            <w:tcW w:w="1417" w:type="dxa"/>
            <w:tcBorders>
              <w:bottom w:val="nil"/>
            </w:tcBorders>
          </w:tcPr>
          <w:p w14:paraId="3465B5ED" w14:textId="77777777" w:rsidR="00C8533A" w:rsidRPr="006B329A" w:rsidRDefault="00C8533A" w:rsidP="006B329A">
            <w:pPr>
              <w:pStyle w:val="TAH"/>
            </w:pPr>
            <w:r w:rsidRPr="006B329A">
              <w:t>REFERENCE</w:t>
            </w:r>
          </w:p>
        </w:tc>
        <w:tc>
          <w:tcPr>
            <w:tcW w:w="1418" w:type="dxa"/>
            <w:tcBorders>
              <w:bottom w:val="nil"/>
            </w:tcBorders>
          </w:tcPr>
          <w:p w14:paraId="3D010529" w14:textId="77777777" w:rsidR="00C8533A" w:rsidRPr="006B329A" w:rsidRDefault="00C8533A" w:rsidP="006B329A">
            <w:pPr>
              <w:pStyle w:val="TAH"/>
            </w:pPr>
            <w:r w:rsidRPr="006B329A">
              <w:t>PRESENCE</w:t>
            </w:r>
          </w:p>
        </w:tc>
        <w:tc>
          <w:tcPr>
            <w:tcW w:w="992" w:type="dxa"/>
            <w:tcBorders>
              <w:bottom w:val="nil"/>
            </w:tcBorders>
          </w:tcPr>
          <w:p w14:paraId="6B2FDB58" w14:textId="77777777" w:rsidR="00C8533A" w:rsidRPr="006B329A" w:rsidRDefault="00C8533A" w:rsidP="006B329A">
            <w:pPr>
              <w:pStyle w:val="TAH"/>
            </w:pPr>
            <w:r w:rsidRPr="006B329A">
              <w:t>FORMAT</w:t>
            </w:r>
          </w:p>
        </w:tc>
        <w:tc>
          <w:tcPr>
            <w:tcW w:w="992" w:type="dxa"/>
            <w:tcBorders>
              <w:bottom w:val="nil"/>
            </w:tcBorders>
          </w:tcPr>
          <w:p w14:paraId="25FEBCED" w14:textId="77777777" w:rsidR="00C8533A" w:rsidRPr="006B329A" w:rsidRDefault="00C8533A" w:rsidP="006B329A">
            <w:pPr>
              <w:pStyle w:val="TAH"/>
            </w:pPr>
            <w:r w:rsidRPr="006B329A">
              <w:t>LENGTH</w:t>
            </w:r>
          </w:p>
        </w:tc>
      </w:tr>
      <w:tr w:rsidR="00C8533A" w:rsidRPr="006B329A" w14:paraId="6615CC58" w14:textId="77777777">
        <w:tblPrEx>
          <w:tblCellMar>
            <w:top w:w="0" w:type="dxa"/>
            <w:bottom w:w="0" w:type="dxa"/>
          </w:tblCellMar>
        </w:tblPrEx>
        <w:trPr>
          <w:jc w:val="center"/>
        </w:trPr>
        <w:tc>
          <w:tcPr>
            <w:tcW w:w="2977" w:type="dxa"/>
            <w:tcBorders>
              <w:bottom w:val="nil"/>
              <w:right w:val="single" w:sz="4" w:space="0" w:color="auto"/>
            </w:tcBorders>
          </w:tcPr>
          <w:p w14:paraId="4F929992"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461A5B44"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7C2C28C0"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452440EA" w14:textId="77777777" w:rsidR="00C8533A" w:rsidRPr="006B329A" w:rsidRDefault="00C8533A" w:rsidP="006B329A">
            <w:pPr>
              <w:pStyle w:val="TAC"/>
            </w:pPr>
            <w:r w:rsidRPr="006B329A">
              <w:t>V</w:t>
            </w:r>
          </w:p>
        </w:tc>
        <w:tc>
          <w:tcPr>
            <w:tcW w:w="992" w:type="dxa"/>
            <w:tcBorders>
              <w:left w:val="single" w:sz="4" w:space="0" w:color="auto"/>
              <w:bottom w:val="nil"/>
            </w:tcBorders>
          </w:tcPr>
          <w:p w14:paraId="1ADB31E5" w14:textId="77777777" w:rsidR="00C8533A" w:rsidRPr="006B329A" w:rsidRDefault="00C8533A" w:rsidP="006B329A">
            <w:pPr>
              <w:pStyle w:val="TAC"/>
            </w:pPr>
            <w:r w:rsidRPr="006B329A">
              <w:t>1</w:t>
            </w:r>
          </w:p>
        </w:tc>
      </w:tr>
      <w:tr w:rsidR="00C8533A" w:rsidRPr="006B329A" w14:paraId="73FDC775" w14:textId="77777777">
        <w:tblPrEx>
          <w:tblCellMar>
            <w:top w:w="0" w:type="dxa"/>
            <w:bottom w:w="0" w:type="dxa"/>
          </w:tblCellMar>
        </w:tblPrEx>
        <w:trPr>
          <w:jc w:val="center"/>
        </w:trPr>
        <w:tc>
          <w:tcPr>
            <w:tcW w:w="2977" w:type="dxa"/>
            <w:tcBorders>
              <w:top w:val="nil"/>
              <w:bottom w:val="nil"/>
              <w:right w:val="single" w:sz="4" w:space="0" w:color="auto"/>
            </w:tcBorders>
          </w:tcPr>
          <w:p w14:paraId="6D4D47F9"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48CF0CE6"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4A2EADB1"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7BCA4CD8"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1AF2E9BD" w14:textId="77777777" w:rsidR="00C8533A" w:rsidRPr="006B329A" w:rsidRDefault="00C8533A" w:rsidP="006B329A">
            <w:pPr>
              <w:pStyle w:val="TAC"/>
            </w:pPr>
            <w:r w:rsidRPr="006B329A">
              <w:t>1</w:t>
            </w:r>
          </w:p>
        </w:tc>
      </w:tr>
      <w:tr w:rsidR="00C8533A" w:rsidRPr="006B329A" w14:paraId="2477E90D" w14:textId="77777777">
        <w:tblPrEx>
          <w:tblCellMar>
            <w:top w:w="0" w:type="dxa"/>
            <w:bottom w:w="0" w:type="dxa"/>
          </w:tblCellMar>
        </w:tblPrEx>
        <w:trPr>
          <w:jc w:val="center"/>
        </w:trPr>
        <w:tc>
          <w:tcPr>
            <w:tcW w:w="2977" w:type="dxa"/>
            <w:tcBorders>
              <w:top w:val="nil"/>
              <w:bottom w:val="nil"/>
              <w:right w:val="single" w:sz="4" w:space="0" w:color="auto"/>
            </w:tcBorders>
          </w:tcPr>
          <w:p w14:paraId="69D9BE80" w14:textId="77777777" w:rsidR="00C8533A" w:rsidRPr="006B329A" w:rsidRDefault="00C8533A" w:rsidP="006B329A">
            <w:pPr>
              <w:pStyle w:val="TAL"/>
            </w:pPr>
            <w:r w:rsidRPr="006B329A">
              <w:t>Cause</w:t>
            </w:r>
          </w:p>
        </w:tc>
        <w:tc>
          <w:tcPr>
            <w:tcW w:w="1417" w:type="dxa"/>
            <w:tcBorders>
              <w:top w:val="nil"/>
              <w:left w:val="single" w:sz="4" w:space="0" w:color="auto"/>
              <w:bottom w:val="nil"/>
              <w:right w:val="single" w:sz="4" w:space="0" w:color="auto"/>
            </w:tcBorders>
          </w:tcPr>
          <w:p w14:paraId="616E1D06" w14:textId="77777777" w:rsidR="00C8533A" w:rsidRPr="006B329A" w:rsidRDefault="00C8533A" w:rsidP="006B329A">
            <w:pPr>
              <w:pStyle w:val="TAL"/>
            </w:pPr>
            <w:r w:rsidRPr="006B329A">
              <w:t>9.3.26</w:t>
            </w:r>
          </w:p>
        </w:tc>
        <w:tc>
          <w:tcPr>
            <w:tcW w:w="1418" w:type="dxa"/>
            <w:tcBorders>
              <w:top w:val="nil"/>
              <w:left w:val="single" w:sz="4" w:space="0" w:color="auto"/>
              <w:bottom w:val="nil"/>
              <w:right w:val="single" w:sz="4" w:space="0" w:color="auto"/>
            </w:tcBorders>
          </w:tcPr>
          <w:p w14:paraId="585C57EE"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69A61CC0" w14:textId="77777777" w:rsidR="00C8533A" w:rsidRPr="006B329A" w:rsidRDefault="00C8533A" w:rsidP="006B329A">
            <w:pPr>
              <w:pStyle w:val="TAC"/>
            </w:pPr>
            <w:r w:rsidRPr="006B329A">
              <w:t>TLV</w:t>
            </w:r>
          </w:p>
        </w:tc>
        <w:tc>
          <w:tcPr>
            <w:tcW w:w="992" w:type="dxa"/>
            <w:tcBorders>
              <w:top w:val="nil"/>
              <w:left w:val="single" w:sz="4" w:space="0" w:color="auto"/>
              <w:bottom w:val="nil"/>
            </w:tcBorders>
          </w:tcPr>
          <w:p w14:paraId="24A9E30B" w14:textId="77777777" w:rsidR="00C8533A" w:rsidRPr="006B329A" w:rsidRDefault="00C8533A" w:rsidP="006B329A">
            <w:pPr>
              <w:pStyle w:val="TAC"/>
            </w:pPr>
            <w:r w:rsidRPr="006B329A">
              <w:t>&gt;=3</w:t>
            </w:r>
          </w:p>
        </w:tc>
      </w:tr>
      <w:tr w:rsidR="00C8533A" w:rsidRPr="006B329A" w14:paraId="025BE6BA" w14:textId="77777777">
        <w:tblPrEx>
          <w:tblCellMar>
            <w:top w:w="0" w:type="dxa"/>
            <w:bottom w:w="0" w:type="dxa"/>
          </w:tblCellMar>
        </w:tblPrEx>
        <w:trPr>
          <w:jc w:val="center"/>
        </w:trPr>
        <w:tc>
          <w:tcPr>
            <w:tcW w:w="2977" w:type="dxa"/>
            <w:tcBorders>
              <w:top w:val="nil"/>
              <w:bottom w:val="nil"/>
              <w:right w:val="single" w:sz="4" w:space="0" w:color="auto"/>
            </w:tcBorders>
          </w:tcPr>
          <w:p w14:paraId="27345936" w14:textId="77777777" w:rsidR="00C8533A" w:rsidRPr="006B329A" w:rsidRDefault="00C8533A" w:rsidP="006B329A">
            <w:pPr>
              <w:pStyle w:val="TAL"/>
            </w:pPr>
            <w:r w:rsidRPr="006B329A">
              <w:t>Message Identifier</w:t>
            </w:r>
          </w:p>
        </w:tc>
        <w:tc>
          <w:tcPr>
            <w:tcW w:w="1417" w:type="dxa"/>
            <w:tcBorders>
              <w:top w:val="nil"/>
              <w:left w:val="single" w:sz="4" w:space="0" w:color="auto"/>
              <w:bottom w:val="nil"/>
              <w:right w:val="single" w:sz="4" w:space="0" w:color="auto"/>
            </w:tcBorders>
          </w:tcPr>
          <w:p w14:paraId="1E4F3D05" w14:textId="77777777" w:rsidR="00C8533A" w:rsidRPr="006B329A" w:rsidRDefault="00C8533A" w:rsidP="006B329A">
            <w:pPr>
              <w:pStyle w:val="TAL"/>
            </w:pPr>
            <w:r w:rsidRPr="006B329A">
              <w:t>9.3.28</w:t>
            </w:r>
          </w:p>
        </w:tc>
        <w:tc>
          <w:tcPr>
            <w:tcW w:w="1418" w:type="dxa"/>
            <w:tcBorders>
              <w:top w:val="nil"/>
              <w:left w:val="single" w:sz="4" w:space="0" w:color="auto"/>
              <w:bottom w:val="nil"/>
              <w:right w:val="single" w:sz="4" w:space="0" w:color="auto"/>
            </w:tcBorders>
          </w:tcPr>
          <w:p w14:paraId="60E49878" w14:textId="77777777" w:rsidR="00C8533A" w:rsidRPr="006B329A" w:rsidRDefault="00C8533A" w:rsidP="006B329A">
            <w:pPr>
              <w:pStyle w:val="TAC"/>
            </w:pPr>
            <w:r w:rsidRPr="006B329A">
              <w:t>O 1)</w:t>
            </w:r>
          </w:p>
        </w:tc>
        <w:tc>
          <w:tcPr>
            <w:tcW w:w="992" w:type="dxa"/>
            <w:tcBorders>
              <w:top w:val="nil"/>
              <w:left w:val="single" w:sz="4" w:space="0" w:color="auto"/>
              <w:bottom w:val="nil"/>
              <w:right w:val="single" w:sz="4" w:space="0" w:color="auto"/>
            </w:tcBorders>
          </w:tcPr>
          <w:p w14:paraId="3CBA2184"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4BA48A56" w14:textId="77777777" w:rsidR="00C8533A" w:rsidRPr="006B329A" w:rsidRDefault="00C8533A" w:rsidP="006B329A">
            <w:pPr>
              <w:pStyle w:val="TAC"/>
            </w:pPr>
            <w:r w:rsidRPr="006B329A">
              <w:t>2</w:t>
            </w:r>
          </w:p>
        </w:tc>
      </w:tr>
      <w:tr w:rsidR="00C8533A" w:rsidRPr="006B329A" w14:paraId="2CBE9F4D" w14:textId="77777777">
        <w:tblPrEx>
          <w:tblCellMar>
            <w:top w:w="0" w:type="dxa"/>
            <w:bottom w:w="0" w:type="dxa"/>
          </w:tblCellMar>
        </w:tblPrEx>
        <w:trPr>
          <w:jc w:val="center"/>
        </w:trPr>
        <w:tc>
          <w:tcPr>
            <w:tcW w:w="2977" w:type="dxa"/>
            <w:tcBorders>
              <w:top w:val="nil"/>
              <w:bottom w:val="nil"/>
              <w:right w:val="single" w:sz="4" w:space="0" w:color="auto"/>
            </w:tcBorders>
          </w:tcPr>
          <w:p w14:paraId="1AAF2D1D" w14:textId="77777777" w:rsidR="00C8533A" w:rsidRPr="006B329A" w:rsidRDefault="00C8533A" w:rsidP="006B329A">
            <w:pPr>
              <w:pStyle w:val="TAL"/>
            </w:pPr>
            <w:r w:rsidRPr="006B329A">
              <w:t>Channel Number</w:t>
            </w:r>
          </w:p>
        </w:tc>
        <w:tc>
          <w:tcPr>
            <w:tcW w:w="1417" w:type="dxa"/>
            <w:tcBorders>
              <w:top w:val="nil"/>
              <w:left w:val="single" w:sz="4" w:space="0" w:color="auto"/>
              <w:bottom w:val="nil"/>
              <w:right w:val="single" w:sz="4" w:space="0" w:color="auto"/>
            </w:tcBorders>
          </w:tcPr>
          <w:p w14:paraId="4D626636" w14:textId="77777777" w:rsidR="00C8533A" w:rsidRPr="006B329A" w:rsidRDefault="00C8533A" w:rsidP="006B329A">
            <w:pPr>
              <w:pStyle w:val="TAL"/>
            </w:pPr>
            <w:r w:rsidRPr="006B329A">
              <w:t>9.3.1</w:t>
            </w:r>
          </w:p>
        </w:tc>
        <w:tc>
          <w:tcPr>
            <w:tcW w:w="1418" w:type="dxa"/>
            <w:tcBorders>
              <w:top w:val="nil"/>
              <w:left w:val="single" w:sz="4" w:space="0" w:color="auto"/>
              <w:bottom w:val="nil"/>
              <w:right w:val="single" w:sz="4" w:space="0" w:color="auto"/>
            </w:tcBorders>
          </w:tcPr>
          <w:p w14:paraId="52F80AB2" w14:textId="77777777" w:rsidR="00C8533A" w:rsidRPr="006B329A" w:rsidRDefault="00C8533A" w:rsidP="006B329A">
            <w:pPr>
              <w:pStyle w:val="TAC"/>
            </w:pPr>
            <w:r w:rsidRPr="006B329A">
              <w:t>O 2)</w:t>
            </w:r>
          </w:p>
        </w:tc>
        <w:tc>
          <w:tcPr>
            <w:tcW w:w="992" w:type="dxa"/>
            <w:tcBorders>
              <w:top w:val="nil"/>
              <w:left w:val="single" w:sz="4" w:space="0" w:color="auto"/>
              <w:bottom w:val="nil"/>
              <w:right w:val="single" w:sz="4" w:space="0" w:color="auto"/>
            </w:tcBorders>
          </w:tcPr>
          <w:p w14:paraId="10BF29C8"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10B28C57" w14:textId="77777777" w:rsidR="00C8533A" w:rsidRPr="006B329A" w:rsidRDefault="00C8533A" w:rsidP="006B329A">
            <w:pPr>
              <w:pStyle w:val="TAC"/>
            </w:pPr>
            <w:r w:rsidRPr="006B329A">
              <w:t>2</w:t>
            </w:r>
          </w:p>
        </w:tc>
      </w:tr>
      <w:tr w:rsidR="00C8533A" w:rsidRPr="006B329A" w14:paraId="1274581F" w14:textId="77777777">
        <w:tblPrEx>
          <w:tblCellMar>
            <w:top w:w="0" w:type="dxa"/>
            <w:bottom w:w="0" w:type="dxa"/>
          </w:tblCellMar>
        </w:tblPrEx>
        <w:trPr>
          <w:jc w:val="center"/>
        </w:trPr>
        <w:tc>
          <w:tcPr>
            <w:tcW w:w="2977" w:type="dxa"/>
            <w:tcBorders>
              <w:top w:val="nil"/>
              <w:bottom w:val="nil"/>
              <w:right w:val="single" w:sz="4" w:space="0" w:color="auto"/>
            </w:tcBorders>
          </w:tcPr>
          <w:p w14:paraId="27F22192" w14:textId="77777777" w:rsidR="00C8533A" w:rsidRPr="006B329A" w:rsidRDefault="00C8533A" w:rsidP="006B329A">
            <w:pPr>
              <w:pStyle w:val="TAL"/>
            </w:pPr>
            <w:r w:rsidRPr="006B329A">
              <w:t>Link identifier</w:t>
            </w:r>
          </w:p>
        </w:tc>
        <w:tc>
          <w:tcPr>
            <w:tcW w:w="1417" w:type="dxa"/>
            <w:tcBorders>
              <w:top w:val="nil"/>
              <w:left w:val="single" w:sz="4" w:space="0" w:color="auto"/>
              <w:bottom w:val="nil"/>
              <w:right w:val="single" w:sz="4" w:space="0" w:color="auto"/>
            </w:tcBorders>
          </w:tcPr>
          <w:p w14:paraId="0EFE944A" w14:textId="77777777" w:rsidR="00C8533A" w:rsidRPr="006B329A" w:rsidRDefault="00C8533A" w:rsidP="006B329A">
            <w:pPr>
              <w:pStyle w:val="TAL"/>
            </w:pPr>
            <w:r w:rsidRPr="006B329A">
              <w:t>9.3.2</w:t>
            </w:r>
          </w:p>
        </w:tc>
        <w:tc>
          <w:tcPr>
            <w:tcW w:w="1418" w:type="dxa"/>
            <w:tcBorders>
              <w:top w:val="nil"/>
              <w:left w:val="single" w:sz="4" w:space="0" w:color="auto"/>
              <w:bottom w:val="nil"/>
              <w:right w:val="single" w:sz="4" w:space="0" w:color="auto"/>
            </w:tcBorders>
          </w:tcPr>
          <w:p w14:paraId="578BA1D7" w14:textId="77777777" w:rsidR="00C8533A" w:rsidRPr="006B329A" w:rsidRDefault="00C8533A" w:rsidP="006B329A">
            <w:pPr>
              <w:pStyle w:val="TAC"/>
            </w:pPr>
            <w:r w:rsidRPr="006B329A">
              <w:t>O 3)</w:t>
            </w:r>
          </w:p>
        </w:tc>
        <w:tc>
          <w:tcPr>
            <w:tcW w:w="992" w:type="dxa"/>
            <w:tcBorders>
              <w:top w:val="nil"/>
              <w:left w:val="single" w:sz="4" w:space="0" w:color="auto"/>
              <w:bottom w:val="nil"/>
              <w:right w:val="single" w:sz="4" w:space="0" w:color="auto"/>
            </w:tcBorders>
          </w:tcPr>
          <w:p w14:paraId="22CC8F79" w14:textId="77777777" w:rsidR="00C8533A" w:rsidRPr="006B329A" w:rsidRDefault="00C8533A" w:rsidP="006B329A">
            <w:pPr>
              <w:pStyle w:val="TAC"/>
            </w:pPr>
            <w:r w:rsidRPr="006B329A">
              <w:t>TV</w:t>
            </w:r>
          </w:p>
        </w:tc>
        <w:tc>
          <w:tcPr>
            <w:tcW w:w="992" w:type="dxa"/>
            <w:tcBorders>
              <w:top w:val="nil"/>
              <w:left w:val="single" w:sz="4" w:space="0" w:color="auto"/>
              <w:bottom w:val="nil"/>
            </w:tcBorders>
          </w:tcPr>
          <w:p w14:paraId="1CA8CAAF" w14:textId="77777777" w:rsidR="00C8533A" w:rsidRPr="006B329A" w:rsidRDefault="00C8533A" w:rsidP="006B329A">
            <w:pPr>
              <w:pStyle w:val="TAC"/>
            </w:pPr>
            <w:r w:rsidRPr="006B329A">
              <w:t>2</w:t>
            </w:r>
          </w:p>
        </w:tc>
      </w:tr>
      <w:tr w:rsidR="00C8533A" w:rsidRPr="006B329A" w14:paraId="13F92335"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146547C0" w14:textId="77777777" w:rsidR="00C8533A" w:rsidRPr="006B329A" w:rsidRDefault="00C8533A" w:rsidP="006B329A">
            <w:pPr>
              <w:pStyle w:val="TAL"/>
            </w:pPr>
            <w:r w:rsidRPr="006B329A">
              <w:t>Erroneous Message</w:t>
            </w:r>
          </w:p>
        </w:tc>
        <w:tc>
          <w:tcPr>
            <w:tcW w:w="1417" w:type="dxa"/>
            <w:tcBorders>
              <w:top w:val="nil"/>
              <w:left w:val="single" w:sz="4" w:space="0" w:color="auto"/>
              <w:bottom w:val="single" w:sz="4" w:space="0" w:color="auto"/>
              <w:right w:val="single" w:sz="4" w:space="0" w:color="auto"/>
            </w:tcBorders>
          </w:tcPr>
          <w:p w14:paraId="0C7E43DB" w14:textId="77777777" w:rsidR="00C8533A" w:rsidRPr="006B329A" w:rsidRDefault="00C8533A" w:rsidP="006B329A">
            <w:pPr>
              <w:pStyle w:val="TAL"/>
            </w:pPr>
            <w:r w:rsidRPr="006B329A">
              <w:t>9.3.38</w:t>
            </w:r>
          </w:p>
        </w:tc>
        <w:tc>
          <w:tcPr>
            <w:tcW w:w="1418" w:type="dxa"/>
            <w:tcBorders>
              <w:top w:val="nil"/>
              <w:left w:val="single" w:sz="4" w:space="0" w:color="auto"/>
              <w:bottom w:val="single" w:sz="4" w:space="0" w:color="auto"/>
              <w:right w:val="single" w:sz="4" w:space="0" w:color="auto"/>
            </w:tcBorders>
          </w:tcPr>
          <w:p w14:paraId="62FDD763" w14:textId="77777777" w:rsidR="00C8533A" w:rsidRPr="006B329A" w:rsidRDefault="00C8533A" w:rsidP="006B329A">
            <w:pPr>
              <w:pStyle w:val="TAC"/>
            </w:pPr>
            <w:r w:rsidRPr="006B329A">
              <w:t>O 4)</w:t>
            </w:r>
          </w:p>
        </w:tc>
        <w:tc>
          <w:tcPr>
            <w:tcW w:w="992" w:type="dxa"/>
            <w:tcBorders>
              <w:top w:val="nil"/>
              <w:left w:val="single" w:sz="4" w:space="0" w:color="auto"/>
              <w:bottom w:val="single" w:sz="4" w:space="0" w:color="auto"/>
              <w:right w:val="single" w:sz="4" w:space="0" w:color="auto"/>
            </w:tcBorders>
          </w:tcPr>
          <w:p w14:paraId="3F3CDEF6" w14:textId="77777777" w:rsidR="00C8533A" w:rsidRPr="006B329A" w:rsidRDefault="00C8533A" w:rsidP="006B329A">
            <w:pPr>
              <w:pStyle w:val="TAC"/>
            </w:pPr>
            <w:r w:rsidRPr="006B329A">
              <w:t>TLV</w:t>
            </w:r>
          </w:p>
        </w:tc>
        <w:tc>
          <w:tcPr>
            <w:tcW w:w="992" w:type="dxa"/>
            <w:tcBorders>
              <w:top w:val="nil"/>
              <w:left w:val="single" w:sz="4" w:space="0" w:color="auto"/>
              <w:bottom w:val="single" w:sz="4" w:space="0" w:color="auto"/>
            </w:tcBorders>
          </w:tcPr>
          <w:p w14:paraId="1D424FB9" w14:textId="77777777" w:rsidR="00C8533A" w:rsidRPr="006B329A" w:rsidRDefault="00C8533A" w:rsidP="006B329A">
            <w:pPr>
              <w:pStyle w:val="TAC"/>
            </w:pPr>
            <w:r w:rsidRPr="006B329A">
              <w:t>&gt;=3</w:t>
            </w:r>
          </w:p>
        </w:tc>
      </w:tr>
    </w:tbl>
    <w:p w14:paraId="57C8682B" w14:textId="77777777" w:rsidR="00C8533A" w:rsidRPr="006B329A" w:rsidRDefault="00C8533A" w:rsidP="006B329A"/>
    <w:p w14:paraId="3E511123" w14:textId="77777777" w:rsidR="00C8533A" w:rsidRPr="006B329A" w:rsidRDefault="00C8533A" w:rsidP="006B329A">
      <w:pPr>
        <w:pStyle w:val="NO"/>
      </w:pPr>
      <w:r w:rsidRPr="006B329A">
        <w:t>1)</w:t>
      </w:r>
      <w:r w:rsidRPr="006B329A">
        <w:tab/>
        <w:t>Used to indicate which type of message was considered erroneous.</w:t>
      </w:r>
    </w:p>
    <w:p w14:paraId="470B4B8C" w14:textId="77777777" w:rsidR="00C8533A" w:rsidRPr="006B329A" w:rsidRDefault="00C8533A" w:rsidP="006B329A">
      <w:pPr>
        <w:pStyle w:val="NO"/>
      </w:pPr>
      <w:r w:rsidRPr="006B329A">
        <w:t>2)</w:t>
      </w:r>
      <w:r w:rsidRPr="006B329A">
        <w:tab/>
        <w:t>Used to indicate for which radio channel the error is reported.</w:t>
      </w:r>
    </w:p>
    <w:p w14:paraId="175E1FEA" w14:textId="77777777" w:rsidR="00C8533A" w:rsidRPr="006B329A" w:rsidRDefault="00C8533A" w:rsidP="006B329A">
      <w:pPr>
        <w:pStyle w:val="NO"/>
      </w:pPr>
      <w:r w:rsidRPr="006B329A">
        <w:t>3)</w:t>
      </w:r>
      <w:r w:rsidRPr="006B329A">
        <w:tab/>
        <w:t>Used to indicate for which radio L2 link the error is reported.</w:t>
      </w:r>
    </w:p>
    <w:p w14:paraId="10FB169F" w14:textId="77777777" w:rsidR="00C8533A" w:rsidRPr="006B329A" w:rsidRDefault="00C8533A" w:rsidP="006B329A">
      <w:pPr>
        <w:pStyle w:val="NO"/>
      </w:pPr>
      <w:r w:rsidRPr="006B329A">
        <w:t>4)</w:t>
      </w:r>
      <w:r w:rsidRPr="006B329A">
        <w:tab/>
        <w:t xml:space="preserve">This element may be used to carry the complete erroneous message as it was received from the BSC. </w:t>
      </w:r>
    </w:p>
    <w:p w14:paraId="0B9F9799" w14:textId="77777777" w:rsidR="00C8533A" w:rsidRPr="006B329A" w:rsidRDefault="00C8533A" w:rsidP="006B329A">
      <w:pPr>
        <w:pStyle w:val="Heading2"/>
      </w:pPr>
      <w:bookmarkStart w:id="144" w:name="_Toc476910118"/>
      <w:r w:rsidRPr="006B329A">
        <w:lastRenderedPageBreak/>
        <w:t>8.7</w:t>
      </w:r>
      <w:r w:rsidRPr="006B329A">
        <w:tab/>
        <w:t>LOCATION SERVICES MESSAGES</w:t>
      </w:r>
      <w:bookmarkEnd w:id="144"/>
    </w:p>
    <w:p w14:paraId="04878727" w14:textId="77777777" w:rsidR="00C8533A" w:rsidRPr="006B329A" w:rsidRDefault="00C8533A" w:rsidP="006B329A">
      <w:r w:rsidRPr="006B329A">
        <w:t>These messages are related to Location Services (LCS).</w:t>
      </w:r>
    </w:p>
    <w:p w14:paraId="5E5889FB" w14:textId="77777777" w:rsidR="00C8533A" w:rsidRPr="006B329A" w:rsidRDefault="00C8533A" w:rsidP="006B329A">
      <w:pPr>
        <w:pStyle w:val="Heading3"/>
      </w:pPr>
      <w:bookmarkStart w:id="145" w:name="_Toc476910119"/>
      <w:r w:rsidRPr="006B329A">
        <w:t>8.7.1</w:t>
      </w:r>
      <w:r w:rsidRPr="006B329A">
        <w:tab/>
        <w:t>LOCATION INFORMATION</w:t>
      </w:r>
      <w:bookmarkEnd w:id="145"/>
    </w:p>
    <w:p w14:paraId="05B23F79" w14:textId="77777777" w:rsidR="00C8533A" w:rsidRPr="006B329A" w:rsidRDefault="00C8533A" w:rsidP="006B329A">
      <w:pPr>
        <w:keepNext/>
      </w:pPr>
      <w:r w:rsidRPr="006B329A">
        <w:t>This message is sent by the BSC, the BTS or Sandalone Type B LMU via Abis interface to convey an embedded LCS LLP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1417"/>
        <w:gridCol w:w="1418"/>
        <w:gridCol w:w="992"/>
        <w:gridCol w:w="992"/>
      </w:tblGrid>
      <w:tr w:rsidR="00C8533A" w:rsidRPr="006B329A" w14:paraId="1FD84BF0" w14:textId="77777777">
        <w:tblPrEx>
          <w:tblCellMar>
            <w:top w:w="0" w:type="dxa"/>
            <w:bottom w:w="0" w:type="dxa"/>
          </w:tblCellMar>
        </w:tblPrEx>
        <w:trPr>
          <w:jc w:val="center"/>
        </w:trPr>
        <w:tc>
          <w:tcPr>
            <w:tcW w:w="2977" w:type="dxa"/>
            <w:tcBorders>
              <w:bottom w:val="nil"/>
            </w:tcBorders>
          </w:tcPr>
          <w:p w14:paraId="2239BDE8" w14:textId="77777777" w:rsidR="00C8533A" w:rsidRPr="006B329A" w:rsidRDefault="00C8533A" w:rsidP="006B329A">
            <w:pPr>
              <w:pStyle w:val="TAH"/>
            </w:pPr>
            <w:r w:rsidRPr="006B329A">
              <w:t>INFORMATION ELEMENT</w:t>
            </w:r>
          </w:p>
        </w:tc>
        <w:tc>
          <w:tcPr>
            <w:tcW w:w="1417" w:type="dxa"/>
            <w:tcBorders>
              <w:bottom w:val="nil"/>
            </w:tcBorders>
          </w:tcPr>
          <w:p w14:paraId="1C37228F" w14:textId="77777777" w:rsidR="00C8533A" w:rsidRPr="006B329A" w:rsidRDefault="00C8533A" w:rsidP="006B329A">
            <w:pPr>
              <w:pStyle w:val="TAH"/>
            </w:pPr>
            <w:r w:rsidRPr="006B329A">
              <w:t>REFERENCE</w:t>
            </w:r>
          </w:p>
        </w:tc>
        <w:tc>
          <w:tcPr>
            <w:tcW w:w="1418" w:type="dxa"/>
            <w:tcBorders>
              <w:bottom w:val="nil"/>
            </w:tcBorders>
          </w:tcPr>
          <w:p w14:paraId="0A35810C" w14:textId="77777777" w:rsidR="00C8533A" w:rsidRPr="006B329A" w:rsidRDefault="00C8533A" w:rsidP="006B329A">
            <w:pPr>
              <w:pStyle w:val="TAH"/>
            </w:pPr>
            <w:r w:rsidRPr="006B329A">
              <w:t>PRESENCE</w:t>
            </w:r>
          </w:p>
        </w:tc>
        <w:tc>
          <w:tcPr>
            <w:tcW w:w="992" w:type="dxa"/>
            <w:tcBorders>
              <w:bottom w:val="nil"/>
            </w:tcBorders>
          </w:tcPr>
          <w:p w14:paraId="41A46C92" w14:textId="77777777" w:rsidR="00C8533A" w:rsidRPr="006B329A" w:rsidRDefault="00C8533A" w:rsidP="006B329A">
            <w:pPr>
              <w:pStyle w:val="TAH"/>
            </w:pPr>
            <w:r w:rsidRPr="006B329A">
              <w:t>FORMAT</w:t>
            </w:r>
          </w:p>
        </w:tc>
        <w:tc>
          <w:tcPr>
            <w:tcW w:w="992" w:type="dxa"/>
            <w:tcBorders>
              <w:bottom w:val="nil"/>
            </w:tcBorders>
          </w:tcPr>
          <w:p w14:paraId="5BE5F441" w14:textId="77777777" w:rsidR="00C8533A" w:rsidRPr="006B329A" w:rsidRDefault="00C8533A" w:rsidP="006B329A">
            <w:pPr>
              <w:pStyle w:val="TAH"/>
            </w:pPr>
            <w:r w:rsidRPr="006B329A">
              <w:t>LENGTH</w:t>
            </w:r>
          </w:p>
        </w:tc>
      </w:tr>
      <w:tr w:rsidR="00C8533A" w:rsidRPr="006B329A" w14:paraId="1158388F" w14:textId="77777777">
        <w:tblPrEx>
          <w:tblCellMar>
            <w:top w:w="0" w:type="dxa"/>
            <w:bottom w:w="0" w:type="dxa"/>
          </w:tblCellMar>
        </w:tblPrEx>
        <w:trPr>
          <w:jc w:val="center"/>
        </w:trPr>
        <w:tc>
          <w:tcPr>
            <w:tcW w:w="2977" w:type="dxa"/>
            <w:tcBorders>
              <w:bottom w:val="nil"/>
              <w:right w:val="single" w:sz="4" w:space="0" w:color="auto"/>
            </w:tcBorders>
          </w:tcPr>
          <w:p w14:paraId="47E6065C" w14:textId="77777777" w:rsidR="00C8533A" w:rsidRPr="006B329A" w:rsidRDefault="00C8533A" w:rsidP="006B329A">
            <w:pPr>
              <w:pStyle w:val="TAL"/>
            </w:pPr>
            <w:r w:rsidRPr="006B329A">
              <w:t>Message discriminator</w:t>
            </w:r>
          </w:p>
        </w:tc>
        <w:tc>
          <w:tcPr>
            <w:tcW w:w="1417" w:type="dxa"/>
            <w:tcBorders>
              <w:left w:val="single" w:sz="4" w:space="0" w:color="auto"/>
              <w:bottom w:val="nil"/>
              <w:right w:val="single" w:sz="4" w:space="0" w:color="auto"/>
            </w:tcBorders>
          </w:tcPr>
          <w:p w14:paraId="5E8EDEE5" w14:textId="77777777" w:rsidR="00C8533A" w:rsidRPr="006B329A" w:rsidRDefault="00C8533A" w:rsidP="006B329A">
            <w:pPr>
              <w:pStyle w:val="TAL"/>
            </w:pPr>
            <w:r w:rsidRPr="006B329A">
              <w:t>9.1</w:t>
            </w:r>
          </w:p>
        </w:tc>
        <w:tc>
          <w:tcPr>
            <w:tcW w:w="1418" w:type="dxa"/>
            <w:tcBorders>
              <w:left w:val="single" w:sz="4" w:space="0" w:color="auto"/>
              <w:bottom w:val="nil"/>
              <w:right w:val="single" w:sz="4" w:space="0" w:color="auto"/>
            </w:tcBorders>
          </w:tcPr>
          <w:p w14:paraId="2A09F17A" w14:textId="77777777" w:rsidR="00C8533A" w:rsidRPr="006B329A" w:rsidRDefault="00C8533A" w:rsidP="006B329A">
            <w:pPr>
              <w:pStyle w:val="TAC"/>
            </w:pPr>
            <w:r w:rsidRPr="006B329A">
              <w:t>M</w:t>
            </w:r>
          </w:p>
        </w:tc>
        <w:tc>
          <w:tcPr>
            <w:tcW w:w="992" w:type="dxa"/>
            <w:tcBorders>
              <w:left w:val="single" w:sz="4" w:space="0" w:color="auto"/>
              <w:bottom w:val="nil"/>
              <w:right w:val="single" w:sz="4" w:space="0" w:color="auto"/>
            </w:tcBorders>
          </w:tcPr>
          <w:p w14:paraId="5A819994" w14:textId="77777777" w:rsidR="00C8533A" w:rsidRPr="006B329A" w:rsidRDefault="00C8533A" w:rsidP="006B329A">
            <w:pPr>
              <w:pStyle w:val="TAC"/>
            </w:pPr>
            <w:r w:rsidRPr="006B329A">
              <w:t>V</w:t>
            </w:r>
          </w:p>
        </w:tc>
        <w:tc>
          <w:tcPr>
            <w:tcW w:w="992" w:type="dxa"/>
            <w:tcBorders>
              <w:left w:val="single" w:sz="4" w:space="0" w:color="auto"/>
              <w:bottom w:val="nil"/>
            </w:tcBorders>
          </w:tcPr>
          <w:p w14:paraId="38EDAED0" w14:textId="77777777" w:rsidR="00C8533A" w:rsidRPr="006B329A" w:rsidRDefault="00C8533A" w:rsidP="006B329A">
            <w:pPr>
              <w:pStyle w:val="TAC"/>
            </w:pPr>
            <w:r w:rsidRPr="006B329A">
              <w:t>1</w:t>
            </w:r>
          </w:p>
        </w:tc>
      </w:tr>
      <w:tr w:rsidR="00C8533A" w:rsidRPr="006B329A" w14:paraId="585CED96" w14:textId="77777777">
        <w:tblPrEx>
          <w:tblCellMar>
            <w:top w:w="0" w:type="dxa"/>
            <w:bottom w:w="0" w:type="dxa"/>
          </w:tblCellMar>
        </w:tblPrEx>
        <w:trPr>
          <w:jc w:val="center"/>
        </w:trPr>
        <w:tc>
          <w:tcPr>
            <w:tcW w:w="2977" w:type="dxa"/>
            <w:tcBorders>
              <w:top w:val="nil"/>
              <w:bottom w:val="nil"/>
              <w:right w:val="single" w:sz="4" w:space="0" w:color="auto"/>
            </w:tcBorders>
          </w:tcPr>
          <w:p w14:paraId="007E7502" w14:textId="77777777" w:rsidR="00C8533A" w:rsidRPr="006B329A" w:rsidRDefault="00C8533A" w:rsidP="006B329A">
            <w:pPr>
              <w:pStyle w:val="TAL"/>
            </w:pPr>
            <w:r w:rsidRPr="006B329A">
              <w:t>Message type</w:t>
            </w:r>
          </w:p>
        </w:tc>
        <w:tc>
          <w:tcPr>
            <w:tcW w:w="1417" w:type="dxa"/>
            <w:tcBorders>
              <w:top w:val="nil"/>
              <w:left w:val="single" w:sz="4" w:space="0" w:color="auto"/>
              <w:bottom w:val="nil"/>
              <w:right w:val="single" w:sz="4" w:space="0" w:color="auto"/>
            </w:tcBorders>
          </w:tcPr>
          <w:p w14:paraId="0E5B83E7" w14:textId="77777777" w:rsidR="00C8533A" w:rsidRPr="006B329A" w:rsidRDefault="00C8533A" w:rsidP="006B329A">
            <w:pPr>
              <w:pStyle w:val="TAL"/>
            </w:pPr>
            <w:r w:rsidRPr="006B329A">
              <w:t>9.2</w:t>
            </w:r>
          </w:p>
        </w:tc>
        <w:tc>
          <w:tcPr>
            <w:tcW w:w="1418" w:type="dxa"/>
            <w:tcBorders>
              <w:top w:val="nil"/>
              <w:left w:val="single" w:sz="4" w:space="0" w:color="auto"/>
              <w:bottom w:val="nil"/>
              <w:right w:val="single" w:sz="4" w:space="0" w:color="auto"/>
            </w:tcBorders>
          </w:tcPr>
          <w:p w14:paraId="67DFF4E8" w14:textId="77777777" w:rsidR="00C8533A" w:rsidRPr="006B329A" w:rsidRDefault="00C8533A" w:rsidP="006B329A">
            <w:pPr>
              <w:pStyle w:val="TAC"/>
            </w:pPr>
            <w:r w:rsidRPr="006B329A">
              <w:t>M</w:t>
            </w:r>
          </w:p>
        </w:tc>
        <w:tc>
          <w:tcPr>
            <w:tcW w:w="992" w:type="dxa"/>
            <w:tcBorders>
              <w:top w:val="nil"/>
              <w:left w:val="single" w:sz="4" w:space="0" w:color="auto"/>
              <w:bottom w:val="nil"/>
              <w:right w:val="single" w:sz="4" w:space="0" w:color="auto"/>
            </w:tcBorders>
          </w:tcPr>
          <w:p w14:paraId="15C35245" w14:textId="77777777" w:rsidR="00C8533A" w:rsidRPr="006B329A" w:rsidRDefault="00C8533A" w:rsidP="006B329A">
            <w:pPr>
              <w:pStyle w:val="TAC"/>
            </w:pPr>
            <w:r w:rsidRPr="006B329A">
              <w:t>V</w:t>
            </w:r>
          </w:p>
        </w:tc>
        <w:tc>
          <w:tcPr>
            <w:tcW w:w="992" w:type="dxa"/>
            <w:tcBorders>
              <w:top w:val="nil"/>
              <w:left w:val="single" w:sz="4" w:space="0" w:color="auto"/>
              <w:bottom w:val="nil"/>
            </w:tcBorders>
          </w:tcPr>
          <w:p w14:paraId="0137E51B" w14:textId="77777777" w:rsidR="00C8533A" w:rsidRPr="006B329A" w:rsidRDefault="00C8533A" w:rsidP="006B329A">
            <w:pPr>
              <w:pStyle w:val="TAC"/>
            </w:pPr>
            <w:r w:rsidRPr="006B329A">
              <w:t>1</w:t>
            </w:r>
          </w:p>
        </w:tc>
      </w:tr>
      <w:tr w:rsidR="00C8533A" w:rsidRPr="006B329A" w14:paraId="7AE4ABDF" w14:textId="77777777">
        <w:tblPrEx>
          <w:tblCellMar>
            <w:top w:w="0" w:type="dxa"/>
            <w:bottom w:w="0" w:type="dxa"/>
          </w:tblCellMar>
        </w:tblPrEx>
        <w:trPr>
          <w:jc w:val="center"/>
        </w:trPr>
        <w:tc>
          <w:tcPr>
            <w:tcW w:w="2977" w:type="dxa"/>
            <w:tcBorders>
              <w:top w:val="nil"/>
              <w:bottom w:val="single" w:sz="4" w:space="0" w:color="auto"/>
              <w:right w:val="single" w:sz="4" w:space="0" w:color="auto"/>
            </w:tcBorders>
          </w:tcPr>
          <w:p w14:paraId="001376DA" w14:textId="77777777" w:rsidR="00C8533A" w:rsidRPr="006B329A" w:rsidRDefault="00C8533A" w:rsidP="006B329A">
            <w:pPr>
              <w:pStyle w:val="TAL"/>
            </w:pPr>
            <w:r w:rsidRPr="006B329A">
              <w:t>LLP APDU</w:t>
            </w:r>
          </w:p>
        </w:tc>
        <w:tc>
          <w:tcPr>
            <w:tcW w:w="1417" w:type="dxa"/>
            <w:tcBorders>
              <w:top w:val="nil"/>
              <w:left w:val="single" w:sz="4" w:space="0" w:color="auto"/>
              <w:bottom w:val="single" w:sz="4" w:space="0" w:color="auto"/>
              <w:right w:val="single" w:sz="4" w:space="0" w:color="auto"/>
            </w:tcBorders>
          </w:tcPr>
          <w:p w14:paraId="05C34298" w14:textId="77777777" w:rsidR="00C8533A" w:rsidRPr="006B329A" w:rsidRDefault="00C8533A" w:rsidP="006B329A">
            <w:pPr>
              <w:pStyle w:val="TAL"/>
            </w:pPr>
            <w:r w:rsidRPr="006B329A">
              <w:t>9.3.58</w:t>
            </w:r>
          </w:p>
        </w:tc>
        <w:tc>
          <w:tcPr>
            <w:tcW w:w="1418" w:type="dxa"/>
            <w:tcBorders>
              <w:top w:val="nil"/>
              <w:left w:val="single" w:sz="4" w:space="0" w:color="auto"/>
              <w:bottom w:val="single" w:sz="4" w:space="0" w:color="auto"/>
              <w:right w:val="single" w:sz="4" w:space="0" w:color="auto"/>
            </w:tcBorders>
          </w:tcPr>
          <w:p w14:paraId="2EDE79F1" w14:textId="77777777" w:rsidR="00C8533A" w:rsidRPr="006B329A" w:rsidRDefault="00C8533A" w:rsidP="006B329A">
            <w:pPr>
              <w:pStyle w:val="TAC"/>
            </w:pPr>
            <w:r w:rsidRPr="006B329A">
              <w:t>M</w:t>
            </w:r>
          </w:p>
        </w:tc>
        <w:tc>
          <w:tcPr>
            <w:tcW w:w="992" w:type="dxa"/>
            <w:tcBorders>
              <w:top w:val="nil"/>
              <w:left w:val="single" w:sz="4" w:space="0" w:color="auto"/>
              <w:bottom w:val="single" w:sz="4" w:space="0" w:color="auto"/>
              <w:right w:val="single" w:sz="4" w:space="0" w:color="auto"/>
            </w:tcBorders>
          </w:tcPr>
          <w:p w14:paraId="27F8E6F1" w14:textId="77777777" w:rsidR="00C8533A" w:rsidRPr="006B329A" w:rsidRDefault="00C8533A" w:rsidP="006B329A">
            <w:pPr>
              <w:pStyle w:val="TAC"/>
            </w:pPr>
            <w:smartTag w:uri="urn:schemas-microsoft-com:office:smarttags" w:element="place">
              <w:smartTag w:uri="urn:schemas-microsoft-com:office:smarttags" w:element="City">
                <w:r w:rsidRPr="006B329A">
                  <w:t>LV</w:t>
                </w:r>
              </w:smartTag>
            </w:smartTag>
          </w:p>
        </w:tc>
        <w:tc>
          <w:tcPr>
            <w:tcW w:w="992" w:type="dxa"/>
            <w:tcBorders>
              <w:top w:val="nil"/>
              <w:left w:val="single" w:sz="4" w:space="0" w:color="auto"/>
              <w:bottom w:val="single" w:sz="4" w:space="0" w:color="auto"/>
            </w:tcBorders>
          </w:tcPr>
          <w:p w14:paraId="12C06B65" w14:textId="77777777" w:rsidR="00C8533A" w:rsidRPr="006B329A" w:rsidRDefault="00C8533A" w:rsidP="006B329A">
            <w:pPr>
              <w:pStyle w:val="TAC"/>
            </w:pPr>
            <w:r w:rsidRPr="006B329A">
              <w:t>2-N</w:t>
            </w:r>
          </w:p>
        </w:tc>
      </w:tr>
    </w:tbl>
    <w:p w14:paraId="31A29455" w14:textId="77777777" w:rsidR="00C8533A" w:rsidRPr="006B329A" w:rsidRDefault="00C8533A" w:rsidP="006B329A"/>
    <w:p w14:paraId="45214058" w14:textId="77777777" w:rsidR="00C8533A" w:rsidRPr="006B329A" w:rsidRDefault="00C8533A" w:rsidP="006B329A">
      <w:pPr>
        <w:pStyle w:val="Heading1"/>
      </w:pPr>
      <w:bookmarkStart w:id="146" w:name="_Toc476910120"/>
      <w:r w:rsidRPr="006B329A">
        <w:t>9</w:t>
      </w:r>
      <w:r w:rsidRPr="006B329A">
        <w:tab/>
        <w:t>Information element codings</w:t>
      </w:r>
      <w:bookmarkEnd w:id="146"/>
    </w:p>
    <w:p w14:paraId="27AE440A" w14:textId="77777777" w:rsidR="00C8533A" w:rsidRPr="006B329A" w:rsidRDefault="00C8533A" w:rsidP="006B329A">
      <w:r w:rsidRPr="006B329A">
        <w:t>This sub-clause contains the codings of the signalling elements used. The following conventions are assumed for the sequence of transmission of bits and bytes:</w:t>
      </w:r>
    </w:p>
    <w:tbl>
      <w:tblPr>
        <w:tblW w:w="0" w:type="auto"/>
        <w:jc w:val="center"/>
        <w:tblLayout w:type="fixed"/>
        <w:tblLook w:val="0000" w:firstRow="0" w:lastRow="0" w:firstColumn="0" w:lastColumn="0" w:noHBand="0" w:noVBand="0"/>
      </w:tblPr>
      <w:tblGrid>
        <w:gridCol w:w="4536"/>
        <w:gridCol w:w="340"/>
        <w:gridCol w:w="340"/>
        <w:gridCol w:w="340"/>
        <w:gridCol w:w="340"/>
        <w:gridCol w:w="340"/>
        <w:gridCol w:w="340"/>
        <w:gridCol w:w="340"/>
        <w:gridCol w:w="340"/>
      </w:tblGrid>
      <w:tr w:rsidR="00C8533A" w:rsidRPr="006B329A" w14:paraId="02EBB229" w14:textId="77777777">
        <w:tblPrEx>
          <w:tblCellMar>
            <w:top w:w="0" w:type="dxa"/>
            <w:bottom w:w="0" w:type="dxa"/>
          </w:tblCellMar>
        </w:tblPrEx>
        <w:trPr>
          <w:cantSplit/>
          <w:jc w:val="center"/>
        </w:trPr>
        <w:tc>
          <w:tcPr>
            <w:tcW w:w="4536" w:type="dxa"/>
          </w:tcPr>
          <w:p w14:paraId="637505D4" w14:textId="77777777" w:rsidR="00C8533A" w:rsidRPr="006B329A" w:rsidRDefault="00C8533A" w:rsidP="006B329A">
            <w:pPr>
              <w:pStyle w:val="FP"/>
              <w:keepNext/>
              <w:spacing w:before="60" w:after="60"/>
            </w:pPr>
            <w:r w:rsidRPr="006B329A">
              <w:t>-</w:t>
            </w:r>
            <w:r w:rsidRPr="006B329A">
              <w:tab/>
              <w:t>Each bit position is numbered as 1 to 8.</w:t>
            </w:r>
          </w:p>
        </w:tc>
        <w:tc>
          <w:tcPr>
            <w:tcW w:w="340" w:type="dxa"/>
            <w:tcBorders>
              <w:top w:val="single" w:sz="4" w:space="0" w:color="auto"/>
              <w:left w:val="single" w:sz="4" w:space="0" w:color="auto"/>
              <w:bottom w:val="single" w:sz="4" w:space="0" w:color="auto"/>
            </w:tcBorders>
          </w:tcPr>
          <w:p w14:paraId="1B6D79D3" w14:textId="77777777" w:rsidR="00C8533A" w:rsidRPr="006B329A" w:rsidRDefault="00C8533A" w:rsidP="006B329A">
            <w:pPr>
              <w:pStyle w:val="FP"/>
              <w:keepNext/>
              <w:spacing w:before="60" w:after="60"/>
            </w:pPr>
            <w:r w:rsidRPr="006B329A">
              <w:t>8</w:t>
            </w:r>
          </w:p>
        </w:tc>
        <w:tc>
          <w:tcPr>
            <w:tcW w:w="340" w:type="dxa"/>
            <w:tcBorders>
              <w:top w:val="single" w:sz="4" w:space="0" w:color="auto"/>
              <w:bottom w:val="single" w:sz="4" w:space="0" w:color="auto"/>
            </w:tcBorders>
          </w:tcPr>
          <w:p w14:paraId="51E74508" w14:textId="77777777" w:rsidR="00C8533A" w:rsidRPr="006B329A" w:rsidRDefault="00C8533A" w:rsidP="006B329A">
            <w:pPr>
              <w:pStyle w:val="FP"/>
              <w:keepNext/>
              <w:spacing w:before="60" w:after="60"/>
            </w:pPr>
            <w:r w:rsidRPr="006B329A">
              <w:t>7</w:t>
            </w:r>
          </w:p>
        </w:tc>
        <w:tc>
          <w:tcPr>
            <w:tcW w:w="340" w:type="dxa"/>
            <w:tcBorders>
              <w:top w:val="single" w:sz="4" w:space="0" w:color="auto"/>
              <w:bottom w:val="single" w:sz="4" w:space="0" w:color="auto"/>
            </w:tcBorders>
          </w:tcPr>
          <w:p w14:paraId="30501248" w14:textId="77777777" w:rsidR="00C8533A" w:rsidRPr="006B329A" w:rsidRDefault="00C8533A" w:rsidP="006B329A">
            <w:pPr>
              <w:pStyle w:val="FP"/>
              <w:keepNext/>
              <w:spacing w:before="60" w:after="60"/>
            </w:pPr>
            <w:r w:rsidRPr="006B329A">
              <w:t>6</w:t>
            </w:r>
          </w:p>
        </w:tc>
        <w:tc>
          <w:tcPr>
            <w:tcW w:w="340" w:type="dxa"/>
            <w:tcBorders>
              <w:top w:val="single" w:sz="4" w:space="0" w:color="auto"/>
              <w:bottom w:val="single" w:sz="4" w:space="0" w:color="auto"/>
            </w:tcBorders>
          </w:tcPr>
          <w:p w14:paraId="0ADA2DD9" w14:textId="77777777" w:rsidR="00C8533A" w:rsidRPr="006B329A" w:rsidRDefault="00C8533A" w:rsidP="006B329A">
            <w:pPr>
              <w:pStyle w:val="FP"/>
              <w:keepNext/>
              <w:spacing w:before="60" w:after="60"/>
            </w:pPr>
            <w:r w:rsidRPr="006B329A">
              <w:t>5</w:t>
            </w:r>
          </w:p>
        </w:tc>
        <w:tc>
          <w:tcPr>
            <w:tcW w:w="340" w:type="dxa"/>
            <w:tcBorders>
              <w:top w:val="single" w:sz="4" w:space="0" w:color="auto"/>
              <w:bottom w:val="single" w:sz="4" w:space="0" w:color="auto"/>
            </w:tcBorders>
          </w:tcPr>
          <w:p w14:paraId="6F1DA191" w14:textId="77777777" w:rsidR="00C8533A" w:rsidRPr="006B329A" w:rsidRDefault="00C8533A" w:rsidP="006B329A">
            <w:pPr>
              <w:pStyle w:val="FP"/>
              <w:keepNext/>
              <w:spacing w:before="60" w:after="60"/>
            </w:pPr>
            <w:r w:rsidRPr="006B329A">
              <w:t>4</w:t>
            </w:r>
          </w:p>
        </w:tc>
        <w:tc>
          <w:tcPr>
            <w:tcW w:w="340" w:type="dxa"/>
            <w:tcBorders>
              <w:top w:val="single" w:sz="4" w:space="0" w:color="auto"/>
              <w:bottom w:val="single" w:sz="4" w:space="0" w:color="auto"/>
            </w:tcBorders>
          </w:tcPr>
          <w:p w14:paraId="5ECC194E" w14:textId="77777777" w:rsidR="00C8533A" w:rsidRPr="006B329A" w:rsidRDefault="00C8533A" w:rsidP="006B329A">
            <w:pPr>
              <w:pStyle w:val="FP"/>
              <w:keepNext/>
              <w:spacing w:before="60" w:after="60"/>
            </w:pPr>
            <w:r w:rsidRPr="006B329A">
              <w:t>3</w:t>
            </w:r>
          </w:p>
        </w:tc>
        <w:tc>
          <w:tcPr>
            <w:tcW w:w="340" w:type="dxa"/>
            <w:tcBorders>
              <w:top w:val="single" w:sz="4" w:space="0" w:color="auto"/>
              <w:bottom w:val="single" w:sz="4" w:space="0" w:color="auto"/>
            </w:tcBorders>
          </w:tcPr>
          <w:p w14:paraId="56F3B940" w14:textId="77777777" w:rsidR="00C8533A" w:rsidRPr="006B329A" w:rsidRDefault="00C8533A" w:rsidP="006B329A">
            <w:pPr>
              <w:pStyle w:val="FP"/>
              <w:keepNext/>
              <w:spacing w:before="60" w:after="60"/>
            </w:pPr>
            <w:r w:rsidRPr="006B329A">
              <w:t>2</w:t>
            </w:r>
          </w:p>
        </w:tc>
        <w:tc>
          <w:tcPr>
            <w:tcW w:w="340" w:type="dxa"/>
            <w:tcBorders>
              <w:top w:val="single" w:sz="4" w:space="0" w:color="auto"/>
              <w:bottom w:val="single" w:sz="4" w:space="0" w:color="auto"/>
              <w:right w:val="single" w:sz="4" w:space="0" w:color="auto"/>
            </w:tcBorders>
          </w:tcPr>
          <w:p w14:paraId="5F16A603" w14:textId="77777777" w:rsidR="00C8533A" w:rsidRPr="006B329A" w:rsidRDefault="00C8533A" w:rsidP="006B329A">
            <w:pPr>
              <w:pStyle w:val="FP"/>
              <w:keepNext/>
              <w:spacing w:before="60" w:after="60"/>
            </w:pPr>
            <w:r w:rsidRPr="006B329A">
              <w:t>1</w:t>
            </w:r>
          </w:p>
        </w:tc>
      </w:tr>
    </w:tbl>
    <w:p w14:paraId="271E860B" w14:textId="77777777" w:rsidR="00C8533A" w:rsidRPr="006B329A" w:rsidRDefault="00C8533A" w:rsidP="006B329A">
      <w:pPr>
        <w:pStyle w:val="TAN"/>
      </w:pPr>
    </w:p>
    <w:p w14:paraId="590921D9" w14:textId="77777777" w:rsidR="00C8533A" w:rsidRPr="006B329A" w:rsidRDefault="00C8533A" w:rsidP="006B329A">
      <w:pPr>
        <w:pStyle w:val="B1"/>
      </w:pPr>
      <w:r w:rsidRPr="006B329A">
        <w:t>-</w:t>
      </w:r>
      <w:r w:rsidRPr="006B329A">
        <w:tab/>
        <w:t>The least significant bit is bit 1 and is transmitted first, followed by bits 2, 3, 4 etc.</w:t>
      </w:r>
    </w:p>
    <w:p w14:paraId="4E64681C" w14:textId="77777777" w:rsidR="00C8533A" w:rsidRPr="006B329A" w:rsidRDefault="00C8533A" w:rsidP="006B329A">
      <w:pPr>
        <w:pStyle w:val="B1"/>
      </w:pPr>
      <w:r w:rsidRPr="006B329A">
        <w:t>-</w:t>
      </w:r>
      <w:r w:rsidRPr="006B329A">
        <w:tab/>
        <w:t>In an element, octets are identified by number. Octet 1 is transmitted first, then octet 2 etc.</w:t>
      </w:r>
    </w:p>
    <w:p w14:paraId="7CFAD1AF" w14:textId="77777777" w:rsidR="00C8533A" w:rsidRPr="006B329A" w:rsidRDefault="00C8533A" w:rsidP="006B329A">
      <w:pPr>
        <w:pStyle w:val="B1"/>
      </w:pPr>
      <w:r w:rsidRPr="006B329A">
        <w:t>-</w:t>
      </w:r>
      <w:r w:rsidRPr="006B329A">
        <w:tab/>
        <w:t>When a field extends over more than one octet, the order of bit values progressively decreases as the octet number increases. The least significant bit of the field is represented by the lowest numbered bit of the highest numbered octet of the field.</w:t>
      </w:r>
    </w:p>
    <w:p w14:paraId="3D4B2CC5" w14:textId="77777777" w:rsidR="00C8533A" w:rsidRPr="006B329A" w:rsidRDefault="00C8533A" w:rsidP="006B329A">
      <w:pPr>
        <w:pStyle w:val="B1"/>
      </w:pPr>
      <w:r w:rsidRPr="006B329A">
        <w:t>-</w:t>
      </w:r>
      <w:r w:rsidRPr="006B329A">
        <w:tab/>
        <w:t>For variable length elements, a length indicator is included. This indicates the number of octets following in the element.</w:t>
      </w:r>
    </w:p>
    <w:p w14:paraId="080167B3" w14:textId="77777777" w:rsidR="00C8533A" w:rsidRPr="006B329A" w:rsidRDefault="00C8533A" w:rsidP="006B329A">
      <w:pPr>
        <w:pStyle w:val="B1"/>
      </w:pPr>
      <w:r w:rsidRPr="006B329A">
        <w:t>-</w:t>
      </w:r>
      <w:r w:rsidRPr="006B329A">
        <w:tab/>
        <w:t>All spare or reserved bits are set to 0.</w:t>
      </w:r>
    </w:p>
    <w:p w14:paraId="38F3E13F" w14:textId="77777777" w:rsidR="00C8533A" w:rsidRPr="006B329A" w:rsidRDefault="00C8533A" w:rsidP="006B329A">
      <w:pPr>
        <w:pStyle w:val="Heading2"/>
      </w:pPr>
      <w:bookmarkStart w:id="147" w:name="_Toc476910121"/>
      <w:r w:rsidRPr="006B329A">
        <w:t>9.1</w:t>
      </w:r>
      <w:r w:rsidRPr="006B329A">
        <w:tab/>
        <w:t>Message discriminator</w:t>
      </w:r>
      <w:bookmarkEnd w:id="147"/>
    </w:p>
    <w:p w14:paraId="7F14EF98" w14:textId="77777777" w:rsidR="00C8533A" w:rsidRPr="006B329A" w:rsidRDefault="00C8533A" w:rsidP="006B329A">
      <w:r w:rsidRPr="006B329A">
        <w:t>A 1 octet field is used in all messages to discriminate between Transparent and Non-Transparent messages and also between Radio Link Layer Management, Dedicated Channel Management, Common Channel Management, TRX Management and Location Services messages.</w:t>
      </w: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tblGrid>
      <w:tr w:rsidR="00C8533A" w:rsidRPr="006B329A" w14:paraId="2800596B" w14:textId="77777777">
        <w:tblPrEx>
          <w:tblCellMar>
            <w:top w:w="0" w:type="dxa"/>
            <w:bottom w:w="0" w:type="dxa"/>
          </w:tblCellMar>
        </w:tblPrEx>
        <w:trPr>
          <w:cantSplit/>
          <w:jc w:val="center"/>
        </w:trPr>
        <w:tc>
          <w:tcPr>
            <w:tcW w:w="567" w:type="dxa"/>
            <w:tcBorders>
              <w:bottom w:val="single" w:sz="4" w:space="0" w:color="auto"/>
            </w:tcBorders>
          </w:tcPr>
          <w:p w14:paraId="6138A5E2" w14:textId="77777777" w:rsidR="00C8533A" w:rsidRPr="006B329A" w:rsidRDefault="00C8533A" w:rsidP="006B329A">
            <w:pPr>
              <w:pStyle w:val="TAC"/>
            </w:pPr>
            <w:r w:rsidRPr="006B329A">
              <w:t>8</w:t>
            </w:r>
          </w:p>
        </w:tc>
        <w:tc>
          <w:tcPr>
            <w:tcW w:w="567" w:type="dxa"/>
            <w:tcBorders>
              <w:bottom w:val="single" w:sz="4" w:space="0" w:color="auto"/>
            </w:tcBorders>
          </w:tcPr>
          <w:p w14:paraId="5540BF1E" w14:textId="77777777" w:rsidR="00C8533A" w:rsidRPr="006B329A" w:rsidRDefault="00C8533A" w:rsidP="006B329A">
            <w:pPr>
              <w:pStyle w:val="TAC"/>
            </w:pPr>
            <w:r w:rsidRPr="006B329A">
              <w:t>7</w:t>
            </w:r>
          </w:p>
        </w:tc>
        <w:tc>
          <w:tcPr>
            <w:tcW w:w="567" w:type="dxa"/>
            <w:tcBorders>
              <w:bottom w:val="single" w:sz="4" w:space="0" w:color="auto"/>
            </w:tcBorders>
          </w:tcPr>
          <w:p w14:paraId="2FF0D0F2" w14:textId="77777777" w:rsidR="00C8533A" w:rsidRPr="006B329A" w:rsidRDefault="00C8533A" w:rsidP="006B329A">
            <w:pPr>
              <w:pStyle w:val="TAC"/>
            </w:pPr>
            <w:r w:rsidRPr="006B329A">
              <w:t>6</w:t>
            </w:r>
          </w:p>
        </w:tc>
        <w:tc>
          <w:tcPr>
            <w:tcW w:w="567" w:type="dxa"/>
            <w:tcBorders>
              <w:bottom w:val="single" w:sz="4" w:space="0" w:color="auto"/>
            </w:tcBorders>
          </w:tcPr>
          <w:p w14:paraId="448C8EBC" w14:textId="77777777" w:rsidR="00C8533A" w:rsidRPr="006B329A" w:rsidRDefault="00C8533A" w:rsidP="006B329A">
            <w:pPr>
              <w:pStyle w:val="TAC"/>
            </w:pPr>
            <w:r w:rsidRPr="006B329A">
              <w:t>5</w:t>
            </w:r>
          </w:p>
        </w:tc>
        <w:tc>
          <w:tcPr>
            <w:tcW w:w="567" w:type="dxa"/>
            <w:tcBorders>
              <w:bottom w:val="single" w:sz="4" w:space="0" w:color="auto"/>
            </w:tcBorders>
          </w:tcPr>
          <w:p w14:paraId="5F4C8C53" w14:textId="77777777" w:rsidR="00C8533A" w:rsidRPr="006B329A" w:rsidRDefault="00C8533A" w:rsidP="006B329A">
            <w:pPr>
              <w:pStyle w:val="TAC"/>
            </w:pPr>
            <w:r w:rsidRPr="006B329A">
              <w:t>4</w:t>
            </w:r>
          </w:p>
        </w:tc>
        <w:tc>
          <w:tcPr>
            <w:tcW w:w="567" w:type="dxa"/>
            <w:tcBorders>
              <w:bottom w:val="single" w:sz="4" w:space="0" w:color="auto"/>
            </w:tcBorders>
          </w:tcPr>
          <w:p w14:paraId="16B037AD" w14:textId="77777777" w:rsidR="00C8533A" w:rsidRPr="006B329A" w:rsidRDefault="00C8533A" w:rsidP="006B329A">
            <w:pPr>
              <w:pStyle w:val="TAC"/>
            </w:pPr>
            <w:r w:rsidRPr="006B329A">
              <w:t>3</w:t>
            </w:r>
          </w:p>
        </w:tc>
        <w:tc>
          <w:tcPr>
            <w:tcW w:w="567" w:type="dxa"/>
          </w:tcPr>
          <w:p w14:paraId="0154B46E" w14:textId="77777777" w:rsidR="00C8533A" w:rsidRPr="006B329A" w:rsidRDefault="00C8533A" w:rsidP="006B329A">
            <w:pPr>
              <w:pStyle w:val="TAC"/>
            </w:pPr>
            <w:r w:rsidRPr="006B329A">
              <w:t>2</w:t>
            </w:r>
          </w:p>
        </w:tc>
        <w:tc>
          <w:tcPr>
            <w:tcW w:w="567" w:type="dxa"/>
          </w:tcPr>
          <w:p w14:paraId="299A8580" w14:textId="77777777" w:rsidR="00C8533A" w:rsidRPr="006B329A" w:rsidRDefault="00C8533A" w:rsidP="006B329A">
            <w:pPr>
              <w:pStyle w:val="TAC"/>
            </w:pPr>
            <w:r w:rsidRPr="006B329A">
              <w:t>1</w:t>
            </w:r>
          </w:p>
        </w:tc>
      </w:tr>
      <w:tr w:rsidR="00C8533A" w:rsidRPr="006B329A" w14:paraId="0615540E" w14:textId="77777777">
        <w:tblPrEx>
          <w:tblCellMar>
            <w:top w:w="0" w:type="dxa"/>
            <w:bottom w:w="0" w:type="dxa"/>
          </w:tblCellMar>
        </w:tblPrEx>
        <w:trPr>
          <w:cantSplit/>
          <w:jc w:val="center"/>
        </w:trPr>
        <w:tc>
          <w:tcPr>
            <w:tcW w:w="567" w:type="dxa"/>
            <w:tcBorders>
              <w:top w:val="single" w:sz="4" w:space="0" w:color="auto"/>
              <w:left w:val="single" w:sz="4" w:space="0" w:color="auto"/>
              <w:bottom w:val="single" w:sz="4" w:space="0" w:color="auto"/>
            </w:tcBorders>
          </w:tcPr>
          <w:p w14:paraId="30731BA7" w14:textId="77777777" w:rsidR="00C8533A" w:rsidRPr="006B329A" w:rsidRDefault="00C8533A" w:rsidP="006B329A">
            <w:pPr>
              <w:pStyle w:val="TAC"/>
            </w:pPr>
            <w:r w:rsidRPr="006B329A">
              <w:t>G7</w:t>
            </w:r>
          </w:p>
        </w:tc>
        <w:tc>
          <w:tcPr>
            <w:tcW w:w="567" w:type="dxa"/>
            <w:tcBorders>
              <w:top w:val="single" w:sz="4" w:space="0" w:color="auto"/>
              <w:bottom w:val="single" w:sz="4" w:space="0" w:color="auto"/>
            </w:tcBorders>
          </w:tcPr>
          <w:p w14:paraId="4AF89339" w14:textId="77777777" w:rsidR="00C8533A" w:rsidRPr="006B329A" w:rsidRDefault="00C8533A" w:rsidP="006B329A">
            <w:pPr>
              <w:pStyle w:val="TAC"/>
            </w:pPr>
            <w:r w:rsidRPr="006B329A">
              <w:t>G6</w:t>
            </w:r>
          </w:p>
        </w:tc>
        <w:tc>
          <w:tcPr>
            <w:tcW w:w="567" w:type="dxa"/>
            <w:tcBorders>
              <w:top w:val="single" w:sz="4" w:space="0" w:color="auto"/>
              <w:bottom w:val="single" w:sz="4" w:space="0" w:color="auto"/>
            </w:tcBorders>
          </w:tcPr>
          <w:p w14:paraId="3D34C0B8" w14:textId="77777777" w:rsidR="00C8533A" w:rsidRPr="006B329A" w:rsidRDefault="00C8533A" w:rsidP="006B329A">
            <w:pPr>
              <w:pStyle w:val="TAC"/>
            </w:pPr>
            <w:r w:rsidRPr="006B329A">
              <w:t>G5</w:t>
            </w:r>
          </w:p>
        </w:tc>
        <w:tc>
          <w:tcPr>
            <w:tcW w:w="567" w:type="dxa"/>
            <w:tcBorders>
              <w:top w:val="single" w:sz="4" w:space="0" w:color="auto"/>
              <w:bottom w:val="single" w:sz="4" w:space="0" w:color="auto"/>
            </w:tcBorders>
          </w:tcPr>
          <w:p w14:paraId="2BD22E42" w14:textId="77777777" w:rsidR="00C8533A" w:rsidRPr="006B329A" w:rsidRDefault="00C8533A" w:rsidP="006B329A">
            <w:pPr>
              <w:pStyle w:val="TAC"/>
            </w:pPr>
            <w:r w:rsidRPr="006B329A">
              <w:t>G4</w:t>
            </w:r>
          </w:p>
        </w:tc>
        <w:tc>
          <w:tcPr>
            <w:tcW w:w="567" w:type="dxa"/>
            <w:tcBorders>
              <w:top w:val="single" w:sz="4" w:space="0" w:color="auto"/>
              <w:bottom w:val="single" w:sz="4" w:space="0" w:color="auto"/>
            </w:tcBorders>
          </w:tcPr>
          <w:p w14:paraId="39456488" w14:textId="77777777" w:rsidR="00C8533A" w:rsidRPr="006B329A" w:rsidRDefault="00C8533A" w:rsidP="006B329A">
            <w:pPr>
              <w:pStyle w:val="TAC"/>
            </w:pPr>
            <w:r w:rsidRPr="006B329A">
              <w:t>G3</w:t>
            </w:r>
          </w:p>
        </w:tc>
        <w:tc>
          <w:tcPr>
            <w:tcW w:w="567" w:type="dxa"/>
            <w:tcBorders>
              <w:top w:val="single" w:sz="4" w:space="0" w:color="auto"/>
              <w:bottom w:val="single" w:sz="4" w:space="0" w:color="auto"/>
            </w:tcBorders>
          </w:tcPr>
          <w:p w14:paraId="362E84FB" w14:textId="77777777" w:rsidR="00C8533A" w:rsidRPr="006B329A" w:rsidRDefault="00C8533A" w:rsidP="006B329A">
            <w:pPr>
              <w:pStyle w:val="TAC"/>
            </w:pPr>
            <w:r w:rsidRPr="006B329A">
              <w:t>G2</w:t>
            </w:r>
          </w:p>
        </w:tc>
        <w:tc>
          <w:tcPr>
            <w:tcW w:w="567" w:type="dxa"/>
            <w:tcBorders>
              <w:top w:val="single" w:sz="4" w:space="0" w:color="auto"/>
              <w:bottom w:val="single" w:sz="4" w:space="0" w:color="auto"/>
              <w:right w:val="single" w:sz="4" w:space="0" w:color="auto"/>
            </w:tcBorders>
          </w:tcPr>
          <w:p w14:paraId="31B06747" w14:textId="77777777" w:rsidR="00C8533A" w:rsidRPr="006B329A" w:rsidRDefault="00C8533A" w:rsidP="006B329A">
            <w:pPr>
              <w:pStyle w:val="TAC"/>
            </w:pPr>
            <w:r w:rsidRPr="006B329A">
              <w:t>G1</w:t>
            </w:r>
          </w:p>
        </w:tc>
        <w:tc>
          <w:tcPr>
            <w:tcW w:w="567" w:type="dxa"/>
            <w:tcBorders>
              <w:top w:val="single" w:sz="4" w:space="0" w:color="auto"/>
              <w:left w:val="single" w:sz="4" w:space="0" w:color="auto"/>
              <w:bottom w:val="single" w:sz="4" w:space="0" w:color="auto"/>
              <w:right w:val="single" w:sz="4" w:space="0" w:color="auto"/>
            </w:tcBorders>
          </w:tcPr>
          <w:p w14:paraId="5776DD51" w14:textId="77777777" w:rsidR="00C8533A" w:rsidRPr="006B329A" w:rsidRDefault="00C8533A" w:rsidP="006B329A">
            <w:pPr>
              <w:pStyle w:val="TAC"/>
            </w:pPr>
            <w:r w:rsidRPr="006B329A">
              <w:t>T</w:t>
            </w:r>
          </w:p>
        </w:tc>
      </w:tr>
    </w:tbl>
    <w:p w14:paraId="7B465893" w14:textId="77777777" w:rsidR="00C8533A" w:rsidRPr="006B329A" w:rsidRDefault="00C8533A" w:rsidP="006B329A">
      <w:pPr>
        <w:pStyle w:val="TAN"/>
      </w:pPr>
    </w:p>
    <w:p w14:paraId="54C10825" w14:textId="77777777" w:rsidR="00C8533A" w:rsidRPr="006B329A" w:rsidRDefault="00C8533A" w:rsidP="006B329A">
      <w:r w:rsidRPr="006B329A">
        <w:t>The T-bit is set to 1 to indicate that the message is to be/was considered transparent by BTS. All other messages shall have the T-bit set to 0.</w:t>
      </w:r>
    </w:p>
    <w:p w14:paraId="0C626051" w14:textId="77777777" w:rsidR="00C8533A" w:rsidRPr="006B329A" w:rsidRDefault="00C8533A" w:rsidP="006B329A">
      <w:r w:rsidRPr="006B329A">
        <w:t>The G-bits are used to group the messages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59"/>
        <w:gridCol w:w="560"/>
        <w:gridCol w:w="560"/>
        <w:gridCol w:w="560"/>
        <w:gridCol w:w="560"/>
        <w:gridCol w:w="560"/>
        <w:gridCol w:w="560"/>
        <w:gridCol w:w="5712"/>
      </w:tblGrid>
      <w:tr w:rsidR="00C8533A" w:rsidRPr="006B329A" w14:paraId="7C2DB195" w14:textId="77777777">
        <w:tblPrEx>
          <w:tblCellMar>
            <w:top w:w="0" w:type="dxa"/>
            <w:bottom w:w="0" w:type="dxa"/>
          </w:tblCellMar>
        </w:tblPrEx>
        <w:trPr>
          <w:jc w:val="center"/>
        </w:trPr>
        <w:tc>
          <w:tcPr>
            <w:tcW w:w="567" w:type="dxa"/>
          </w:tcPr>
          <w:p w14:paraId="3515B3FB" w14:textId="77777777" w:rsidR="00C8533A" w:rsidRPr="006B329A" w:rsidRDefault="00C8533A" w:rsidP="006B329A">
            <w:pPr>
              <w:pStyle w:val="TAH"/>
            </w:pPr>
            <w:r w:rsidRPr="006B329A">
              <w:t xml:space="preserve"> G7</w:t>
            </w:r>
          </w:p>
        </w:tc>
        <w:tc>
          <w:tcPr>
            <w:tcW w:w="567" w:type="dxa"/>
          </w:tcPr>
          <w:p w14:paraId="1CA672A3" w14:textId="77777777" w:rsidR="00C8533A" w:rsidRPr="006B329A" w:rsidRDefault="00C8533A" w:rsidP="006B329A">
            <w:pPr>
              <w:pStyle w:val="TAH"/>
            </w:pPr>
            <w:r w:rsidRPr="006B329A">
              <w:t>G6</w:t>
            </w:r>
          </w:p>
        </w:tc>
        <w:tc>
          <w:tcPr>
            <w:tcW w:w="567" w:type="dxa"/>
          </w:tcPr>
          <w:p w14:paraId="38889183" w14:textId="77777777" w:rsidR="00C8533A" w:rsidRPr="006B329A" w:rsidRDefault="00C8533A" w:rsidP="006B329A">
            <w:pPr>
              <w:pStyle w:val="TAH"/>
            </w:pPr>
            <w:r w:rsidRPr="006B329A">
              <w:t>G5</w:t>
            </w:r>
          </w:p>
        </w:tc>
        <w:tc>
          <w:tcPr>
            <w:tcW w:w="567" w:type="dxa"/>
          </w:tcPr>
          <w:p w14:paraId="6A430E34" w14:textId="77777777" w:rsidR="00C8533A" w:rsidRPr="006B329A" w:rsidRDefault="00C8533A" w:rsidP="006B329A">
            <w:pPr>
              <w:pStyle w:val="TAH"/>
            </w:pPr>
            <w:r w:rsidRPr="006B329A">
              <w:t>G4</w:t>
            </w:r>
          </w:p>
        </w:tc>
        <w:tc>
          <w:tcPr>
            <w:tcW w:w="567" w:type="dxa"/>
          </w:tcPr>
          <w:p w14:paraId="2984C2E6" w14:textId="77777777" w:rsidR="00C8533A" w:rsidRPr="006B329A" w:rsidRDefault="00C8533A" w:rsidP="006B329A">
            <w:pPr>
              <w:pStyle w:val="TAH"/>
            </w:pPr>
            <w:r w:rsidRPr="006B329A">
              <w:t>G3</w:t>
            </w:r>
          </w:p>
        </w:tc>
        <w:tc>
          <w:tcPr>
            <w:tcW w:w="567" w:type="dxa"/>
          </w:tcPr>
          <w:p w14:paraId="6535BB82" w14:textId="77777777" w:rsidR="00C8533A" w:rsidRPr="006B329A" w:rsidRDefault="00C8533A" w:rsidP="006B329A">
            <w:pPr>
              <w:pStyle w:val="TAH"/>
            </w:pPr>
            <w:r w:rsidRPr="006B329A">
              <w:t>G2</w:t>
            </w:r>
          </w:p>
        </w:tc>
        <w:tc>
          <w:tcPr>
            <w:tcW w:w="567" w:type="dxa"/>
          </w:tcPr>
          <w:p w14:paraId="59674EC7" w14:textId="77777777" w:rsidR="00C8533A" w:rsidRPr="006B329A" w:rsidRDefault="00C8533A" w:rsidP="006B329A">
            <w:pPr>
              <w:pStyle w:val="TAH"/>
            </w:pPr>
            <w:r w:rsidRPr="006B329A">
              <w:t>G1</w:t>
            </w:r>
          </w:p>
        </w:tc>
        <w:tc>
          <w:tcPr>
            <w:tcW w:w="5888" w:type="dxa"/>
          </w:tcPr>
          <w:p w14:paraId="6B461F5A" w14:textId="77777777" w:rsidR="00C8533A" w:rsidRPr="006B329A" w:rsidRDefault="00C8533A" w:rsidP="006B329A">
            <w:pPr>
              <w:pStyle w:val="TAH"/>
            </w:pPr>
            <w:r w:rsidRPr="006B329A">
              <w:t>Message Group</w:t>
            </w:r>
          </w:p>
        </w:tc>
      </w:tr>
      <w:tr w:rsidR="00C8533A" w:rsidRPr="006B329A" w14:paraId="5F2801F9" w14:textId="77777777">
        <w:tblPrEx>
          <w:tblCellMar>
            <w:top w:w="0" w:type="dxa"/>
            <w:bottom w:w="0" w:type="dxa"/>
          </w:tblCellMar>
        </w:tblPrEx>
        <w:trPr>
          <w:jc w:val="center"/>
        </w:trPr>
        <w:tc>
          <w:tcPr>
            <w:tcW w:w="567" w:type="dxa"/>
          </w:tcPr>
          <w:p w14:paraId="0002A4EF" w14:textId="77777777" w:rsidR="00C8533A" w:rsidRPr="006B329A" w:rsidRDefault="00C8533A" w:rsidP="006B329A">
            <w:pPr>
              <w:pStyle w:val="TAC"/>
            </w:pPr>
            <w:r w:rsidRPr="006B329A">
              <w:t xml:space="preserve"> 0</w:t>
            </w:r>
          </w:p>
        </w:tc>
        <w:tc>
          <w:tcPr>
            <w:tcW w:w="567" w:type="dxa"/>
          </w:tcPr>
          <w:p w14:paraId="007E056C" w14:textId="77777777" w:rsidR="00C8533A" w:rsidRPr="006B329A" w:rsidRDefault="00C8533A" w:rsidP="006B329A">
            <w:pPr>
              <w:pStyle w:val="TAC"/>
            </w:pPr>
            <w:r w:rsidRPr="006B329A">
              <w:t>0</w:t>
            </w:r>
          </w:p>
        </w:tc>
        <w:tc>
          <w:tcPr>
            <w:tcW w:w="567" w:type="dxa"/>
          </w:tcPr>
          <w:p w14:paraId="7DA2B43C" w14:textId="77777777" w:rsidR="00C8533A" w:rsidRPr="006B329A" w:rsidRDefault="00C8533A" w:rsidP="006B329A">
            <w:pPr>
              <w:pStyle w:val="TAC"/>
            </w:pPr>
            <w:r w:rsidRPr="006B329A">
              <w:t>0</w:t>
            </w:r>
          </w:p>
        </w:tc>
        <w:tc>
          <w:tcPr>
            <w:tcW w:w="567" w:type="dxa"/>
          </w:tcPr>
          <w:p w14:paraId="65E94BB7" w14:textId="77777777" w:rsidR="00C8533A" w:rsidRPr="006B329A" w:rsidRDefault="00C8533A" w:rsidP="006B329A">
            <w:pPr>
              <w:pStyle w:val="TAC"/>
            </w:pPr>
            <w:r w:rsidRPr="006B329A">
              <w:t>0</w:t>
            </w:r>
          </w:p>
        </w:tc>
        <w:tc>
          <w:tcPr>
            <w:tcW w:w="567" w:type="dxa"/>
          </w:tcPr>
          <w:p w14:paraId="420AA9BC" w14:textId="77777777" w:rsidR="00C8533A" w:rsidRPr="006B329A" w:rsidRDefault="00C8533A" w:rsidP="006B329A">
            <w:pPr>
              <w:pStyle w:val="TAC"/>
            </w:pPr>
            <w:r w:rsidRPr="006B329A">
              <w:t>0</w:t>
            </w:r>
          </w:p>
        </w:tc>
        <w:tc>
          <w:tcPr>
            <w:tcW w:w="567" w:type="dxa"/>
          </w:tcPr>
          <w:p w14:paraId="2E1E6D9C" w14:textId="77777777" w:rsidR="00C8533A" w:rsidRPr="006B329A" w:rsidRDefault="00C8533A" w:rsidP="006B329A">
            <w:pPr>
              <w:pStyle w:val="TAC"/>
            </w:pPr>
            <w:r w:rsidRPr="006B329A">
              <w:t>0</w:t>
            </w:r>
          </w:p>
        </w:tc>
        <w:tc>
          <w:tcPr>
            <w:tcW w:w="567" w:type="dxa"/>
          </w:tcPr>
          <w:p w14:paraId="605FCB1E" w14:textId="77777777" w:rsidR="00C8533A" w:rsidRPr="006B329A" w:rsidRDefault="00C8533A" w:rsidP="006B329A">
            <w:pPr>
              <w:pStyle w:val="TAC"/>
            </w:pPr>
            <w:r w:rsidRPr="006B329A">
              <w:t>0</w:t>
            </w:r>
          </w:p>
        </w:tc>
        <w:tc>
          <w:tcPr>
            <w:tcW w:w="5888" w:type="dxa"/>
          </w:tcPr>
          <w:p w14:paraId="560028BF" w14:textId="77777777" w:rsidR="00C8533A" w:rsidRPr="006B329A" w:rsidRDefault="00C8533A" w:rsidP="006B329A">
            <w:pPr>
              <w:pStyle w:val="TAL"/>
            </w:pPr>
            <w:r w:rsidRPr="006B329A">
              <w:t>reserved</w:t>
            </w:r>
          </w:p>
        </w:tc>
      </w:tr>
      <w:tr w:rsidR="00C8533A" w:rsidRPr="006B329A" w14:paraId="3FC1E090" w14:textId="77777777">
        <w:tblPrEx>
          <w:tblCellMar>
            <w:top w:w="0" w:type="dxa"/>
            <w:bottom w:w="0" w:type="dxa"/>
          </w:tblCellMar>
        </w:tblPrEx>
        <w:trPr>
          <w:jc w:val="center"/>
        </w:trPr>
        <w:tc>
          <w:tcPr>
            <w:tcW w:w="567" w:type="dxa"/>
          </w:tcPr>
          <w:p w14:paraId="1CE09E74" w14:textId="77777777" w:rsidR="00C8533A" w:rsidRPr="006B329A" w:rsidRDefault="00C8533A" w:rsidP="006B329A">
            <w:pPr>
              <w:pStyle w:val="TAC"/>
            </w:pPr>
            <w:r w:rsidRPr="006B329A">
              <w:t xml:space="preserve"> 0</w:t>
            </w:r>
          </w:p>
        </w:tc>
        <w:tc>
          <w:tcPr>
            <w:tcW w:w="567" w:type="dxa"/>
          </w:tcPr>
          <w:p w14:paraId="702B7851" w14:textId="77777777" w:rsidR="00C8533A" w:rsidRPr="006B329A" w:rsidRDefault="00C8533A" w:rsidP="006B329A">
            <w:pPr>
              <w:pStyle w:val="TAC"/>
            </w:pPr>
            <w:r w:rsidRPr="006B329A">
              <w:t>0</w:t>
            </w:r>
          </w:p>
        </w:tc>
        <w:tc>
          <w:tcPr>
            <w:tcW w:w="567" w:type="dxa"/>
          </w:tcPr>
          <w:p w14:paraId="4EB3B3C3" w14:textId="77777777" w:rsidR="00C8533A" w:rsidRPr="006B329A" w:rsidRDefault="00C8533A" w:rsidP="006B329A">
            <w:pPr>
              <w:pStyle w:val="TAC"/>
            </w:pPr>
            <w:r w:rsidRPr="006B329A">
              <w:t>0</w:t>
            </w:r>
          </w:p>
        </w:tc>
        <w:tc>
          <w:tcPr>
            <w:tcW w:w="567" w:type="dxa"/>
          </w:tcPr>
          <w:p w14:paraId="5F040EE3" w14:textId="77777777" w:rsidR="00C8533A" w:rsidRPr="006B329A" w:rsidRDefault="00C8533A" w:rsidP="006B329A">
            <w:pPr>
              <w:pStyle w:val="TAC"/>
            </w:pPr>
            <w:r w:rsidRPr="006B329A">
              <w:t>0</w:t>
            </w:r>
          </w:p>
        </w:tc>
        <w:tc>
          <w:tcPr>
            <w:tcW w:w="567" w:type="dxa"/>
          </w:tcPr>
          <w:p w14:paraId="39BC0C82" w14:textId="77777777" w:rsidR="00C8533A" w:rsidRPr="006B329A" w:rsidRDefault="00C8533A" w:rsidP="006B329A">
            <w:pPr>
              <w:pStyle w:val="TAC"/>
            </w:pPr>
            <w:r w:rsidRPr="006B329A">
              <w:t>0</w:t>
            </w:r>
          </w:p>
        </w:tc>
        <w:tc>
          <w:tcPr>
            <w:tcW w:w="567" w:type="dxa"/>
          </w:tcPr>
          <w:p w14:paraId="7E389C3B" w14:textId="77777777" w:rsidR="00C8533A" w:rsidRPr="006B329A" w:rsidRDefault="00C8533A" w:rsidP="006B329A">
            <w:pPr>
              <w:pStyle w:val="TAC"/>
            </w:pPr>
            <w:r w:rsidRPr="006B329A">
              <w:t>0</w:t>
            </w:r>
          </w:p>
        </w:tc>
        <w:tc>
          <w:tcPr>
            <w:tcW w:w="567" w:type="dxa"/>
          </w:tcPr>
          <w:p w14:paraId="5CCE8ECC" w14:textId="77777777" w:rsidR="00C8533A" w:rsidRPr="006B329A" w:rsidRDefault="00C8533A" w:rsidP="006B329A">
            <w:pPr>
              <w:pStyle w:val="TAC"/>
            </w:pPr>
            <w:r w:rsidRPr="006B329A">
              <w:t>1</w:t>
            </w:r>
          </w:p>
        </w:tc>
        <w:tc>
          <w:tcPr>
            <w:tcW w:w="5888" w:type="dxa"/>
          </w:tcPr>
          <w:p w14:paraId="7B49229D" w14:textId="77777777" w:rsidR="00C8533A" w:rsidRPr="006B329A" w:rsidRDefault="00C8533A" w:rsidP="006B329A">
            <w:pPr>
              <w:pStyle w:val="TAL"/>
            </w:pPr>
            <w:r w:rsidRPr="006B329A">
              <w:t>Radio Link Layer Management messages</w:t>
            </w:r>
          </w:p>
        </w:tc>
      </w:tr>
      <w:tr w:rsidR="00C8533A" w:rsidRPr="006B329A" w14:paraId="0F3072FC" w14:textId="77777777">
        <w:tblPrEx>
          <w:tblCellMar>
            <w:top w:w="0" w:type="dxa"/>
            <w:bottom w:w="0" w:type="dxa"/>
          </w:tblCellMar>
        </w:tblPrEx>
        <w:trPr>
          <w:jc w:val="center"/>
        </w:trPr>
        <w:tc>
          <w:tcPr>
            <w:tcW w:w="567" w:type="dxa"/>
          </w:tcPr>
          <w:p w14:paraId="0BD0D426" w14:textId="77777777" w:rsidR="00C8533A" w:rsidRPr="006B329A" w:rsidRDefault="00C8533A" w:rsidP="006B329A">
            <w:pPr>
              <w:pStyle w:val="TAC"/>
            </w:pPr>
            <w:r w:rsidRPr="006B329A">
              <w:t xml:space="preserve"> 0</w:t>
            </w:r>
          </w:p>
        </w:tc>
        <w:tc>
          <w:tcPr>
            <w:tcW w:w="567" w:type="dxa"/>
          </w:tcPr>
          <w:p w14:paraId="6567757E" w14:textId="77777777" w:rsidR="00C8533A" w:rsidRPr="006B329A" w:rsidRDefault="00C8533A" w:rsidP="006B329A">
            <w:pPr>
              <w:pStyle w:val="TAC"/>
            </w:pPr>
            <w:r w:rsidRPr="006B329A">
              <w:t>0</w:t>
            </w:r>
          </w:p>
        </w:tc>
        <w:tc>
          <w:tcPr>
            <w:tcW w:w="567" w:type="dxa"/>
          </w:tcPr>
          <w:p w14:paraId="4D134BBF" w14:textId="77777777" w:rsidR="00C8533A" w:rsidRPr="006B329A" w:rsidRDefault="00C8533A" w:rsidP="006B329A">
            <w:pPr>
              <w:pStyle w:val="TAC"/>
            </w:pPr>
            <w:r w:rsidRPr="006B329A">
              <w:t>0</w:t>
            </w:r>
          </w:p>
        </w:tc>
        <w:tc>
          <w:tcPr>
            <w:tcW w:w="567" w:type="dxa"/>
          </w:tcPr>
          <w:p w14:paraId="784DCA94" w14:textId="77777777" w:rsidR="00C8533A" w:rsidRPr="006B329A" w:rsidRDefault="00C8533A" w:rsidP="006B329A">
            <w:pPr>
              <w:pStyle w:val="TAC"/>
            </w:pPr>
            <w:r w:rsidRPr="006B329A">
              <w:t>0</w:t>
            </w:r>
          </w:p>
        </w:tc>
        <w:tc>
          <w:tcPr>
            <w:tcW w:w="567" w:type="dxa"/>
          </w:tcPr>
          <w:p w14:paraId="5B619B0E" w14:textId="77777777" w:rsidR="00C8533A" w:rsidRPr="006B329A" w:rsidRDefault="00C8533A" w:rsidP="006B329A">
            <w:pPr>
              <w:pStyle w:val="TAC"/>
            </w:pPr>
            <w:r w:rsidRPr="006B329A">
              <w:t>1</w:t>
            </w:r>
          </w:p>
        </w:tc>
        <w:tc>
          <w:tcPr>
            <w:tcW w:w="567" w:type="dxa"/>
          </w:tcPr>
          <w:p w14:paraId="4A865BB3" w14:textId="77777777" w:rsidR="00C8533A" w:rsidRPr="006B329A" w:rsidRDefault="00C8533A" w:rsidP="006B329A">
            <w:pPr>
              <w:pStyle w:val="TAC"/>
            </w:pPr>
            <w:r w:rsidRPr="006B329A">
              <w:t>0</w:t>
            </w:r>
          </w:p>
        </w:tc>
        <w:tc>
          <w:tcPr>
            <w:tcW w:w="567" w:type="dxa"/>
          </w:tcPr>
          <w:p w14:paraId="1F78C649" w14:textId="77777777" w:rsidR="00C8533A" w:rsidRPr="006B329A" w:rsidRDefault="00C8533A" w:rsidP="006B329A">
            <w:pPr>
              <w:pStyle w:val="TAC"/>
            </w:pPr>
            <w:r w:rsidRPr="006B329A">
              <w:t>0</w:t>
            </w:r>
          </w:p>
        </w:tc>
        <w:tc>
          <w:tcPr>
            <w:tcW w:w="5888" w:type="dxa"/>
          </w:tcPr>
          <w:p w14:paraId="775B9357" w14:textId="77777777" w:rsidR="00C8533A" w:rsidRPr="006B329A" w:rsidRDefault="00C8533A" w:rsidP="006B329A">
            <w:pPr>
              <w:pStyle w:val="TAL"/>
            </w:pPr>
            <w:r w:rsidRPr="006B329A">
              <w:t>Dedicated Channel Management messages</w:t>
            </w:r>
          </w:p>
        </w:tc>
      </w:tr>
      <w:tr w:rsidR="00C8533A" w:rsidRPr="006B329A" w14:paraId="53584F51" w14:textId="77777777">
        <w:tblPrEx>
          <w:tblCellMar>
            <w:top w:w="0" w:type="dxa"/>
            <w:bottom w:w="0" w:type="dxa"/>
          </w:tblCellMar>
        </w:tblPrEx>
        <w:trPr>
          <w:jc w:val="center"/>
        </w:trPr>
        <w:tc>
          <w:tcPr>
            <w:tcW w:w="567" w:type="dxa"/>
          </w:tcPr>
          <w:p w14:paraId="50B7E31F" w14:textId="77777777" w:rsidR="00C8533A" w:rsidRPr="006B329A" w:rsidRDefault="00C8533A" w:rsidP="006B329A">
            <w:pPr>
              <w:pStyle w:val="TAC"/>
            </w:pPr>
            <w:r w:rsidRPr="006B329A">
              <w:t xml:space="preserve"> 0</w:t>
            </w:r>
          </w:p>
        </w:tc>
        <w:tc>
          <w:tcPr>
            <w:tcW w:w="567" w:type="dxa"/>
          </w:tcPr>
          <w:p w14:paraId="3990F13B" w14:textId="77777777" w:rsidR="00C8533A" w:rsidRPr="006B329A" w:rsidRDefault="00C8533A" w:rsidP="006B329A">
            <w:pPr>
              <w:pStyle w:val="TAC"/>
            </w:pPr>
            <w:r w:rsidRPr="006B329A">
              <w:t>0</w:t>
            </w:r>
          </w:p>
        </w:tc>
        <w:tc>
          <w:tcPr>
            <w:tcW w:w="567" w:type="dxa"/>
          </w:tcPr>
          <w:p w14:paraId="08833D87" w14:textId="77777777" w:rsidR="00C8533A" w:rsidRPr="006B329A" w:rsidRDefault="00C8533A" w:rsidP="006B329A">
            <w:pPr>
              <w:pStyle w:val="TAC"/>
            </w:pPr>
            <w:r w:rsidRPr="006B329A">
              <w:t>0</w:t>
            </w:r>
          </w:p>
        </w:tc>
        <w:tc>
          <w:tcPr>
            <w:tcW w:w="567" w:type="dxa"/>
          </w:tcPr>
          <w:p w14:paraId="2DDC1665" w14:textId="77777777" w:rsidR="00C8533A" w:rsidRPr="006B329A" w:rsidRDefault="00C8533A" w:rsidP="006B329A">
            <w:pPr>
              <w:pStyle w:val="TAC"/>
            </w:pPr>
            <w:r w:rsidRPr="006B329A">
              <w:t>0</w:t>
            </w:r>
          </w:p>
        </w:tc>
        <w:tc>
          <w:tcPr>
            <w:tcW w:w="567" w:type="dxa"/>
          </w:tcPr>
          <w:p w14:paraId="6F53FCED" w14:textId="77777777" w:rsidR="00C8533A" w:rsidRPr="006B329A" w:rsidRDefault="00C8533A" w:rsidP="006B329A">
            <w:pPr>
              <w:pStyle w:val="TAC"/>
            </w:pPr>
            <w:r w:rsidRPr="006B329A">
              <w:t>1</w:t>
            </w:r>
          </w:p>
        </w:tc>
        <w:tc>
          <w:tcPr>
            <w:tcW w:w="567" w:type="dxa"/>
          </w:tcPr>
          <w:p w14:paraId="041B00F2" w14:textId="77777777" w:rsidR="00C8533A" w:rsidRPr="006B329A" w:rsidRDefault="00C8533A" w:rsidP="006B329A">
            <w:pPr>
              <w:pStyle w:val="TAC"/>
            </w:pPr>
            <w:r w:rsidRPr="006B329A">
              <w:t>1</w:t>
            </w:r>
          </w:p>
        </w:tc>
        <w:tc>
          <w:tcPr>
            <w:tcW w:w="567" w:type="dxa"/>
          </w:tcPr>
          <w:p w14:paraId="1AFFE64F" w14:textId="77777777" w:rsidR="00C8533A" w:rsidRPr="006B329A" w:rsidRDefault="00C8533A" w:rsidP="006B329A">
            <w:pPr>
              <w:pStyle w:val="TAC"/>
            </w:pPr>
            <w:r w:rsidRPr="006B329A">
              <w:t>0</w:t>
            </w:r>
          </w:p>
        </w:tc>
        <w:tc>
          <w:tcPr>
            <w:tcW w:w="5888" w:type="dxa"/>
          </w:tcPr>
          <w:p w14:paraId="6633267C" w14:textId="77777777" w:rsidR="00C8533A" w:rsidRPr="006B329A" w:rsidRDefault="00C8533A" w:rsidP="006B329A">
            <w:pPr>
              <w:pStyle w:val="TAL"/>
            </w:pPr>
            <w:r w:rsidRPr="006B329A">
              <w:t>Common Channel Management messages</w:t>
            </w:r>
          </w:p>
        </w:tc>
      </w:tr>
      <w:tr w:rsidR="00C8533A" w:rsidRPr="006B329A" w14:paraId="07A714A0" w14:textId="77777777">
        <w:tblPrEx>
          <w:tblCellMar>
            <w:top w:w="0" w:type="dxa"/>
            <w:bottom w:w="0" w:type="dxa"/>
          </w:tblCellMar>
        </w:tblPrEx>
        <w:trPr>
          <w:jc w:val="center"/>
        </w:trPr>
        <w:tc>
          <w:tcPr>
            <w:tcW w:w="567" w:type="dxa"/>
          </w:tcPr>
          <w:p w14:paraId="7DE7C252" w14:textId="77777777" w:rsidR="00C8533A" w:rsidRPr="006B329A" w:rsidRDefault="00C8533A" w:rsidP="006B329A">
            <w:pPr>
              <w:pStyle w:val="TAC"/>
            </w:pPr>
            <w:r w:rsidRPr="006B329A">
              <w:t xml:space="preserve"> 0</w:t>
            </w:r>
          </w:p>
        </w:tc>
        <w:tc>
          <w:tcPr>
            <w:tcW w:w="567" w:type="dxa"/>
          </w:tcPr>
          <w:p w14:paraId="3F16B335" w14:textId="77777777" w:rsidR="00C8533A" w:rsidRPr="006B329A" w:rsidRDefault="00C8533A" w:rsidP="006B329A">
            <w:pPr>
              <w:pStyle w:val="TAC"/>
            </w:pPr>
            <w:r w:rsidRPr="006B329A">
              <w:t>0</w:t>
            </w:r>
          </w:p>
        </w:tc>
        <w:tc>
          <w:tcPr>
            <w:tcW w:w="567" w:type="dxa"/>
          </w:tcPr>
          <w:p w14:paraId="64E5D5FD" w14:textId="77777777" w:rsidR="00C8533A" w:rsidRPr="006B329A" w:rsidRDefault="00C8533A" w:rsidP="006B329A">
            <w:pPr>
              <w:pStyle w:val="TAC"/>
            </w:pPr>
            <w:r w:rsidRPr="006B329A">
              <w:t>0</w:t>
            </w:r>
          </w:p>
        </w:tc>
        <w:tc>
          <w:tcPr>
            <w:tcW w:w="567" w:type="dxa"/>
          </w:tcPr>
          <w:p w14:paraId="604F2DAA" w14:textId="77777777" w:rsidR="00C8533A" w:rsidRPr="006B329A" w:rsidRDefault="00C8533A" w:rsidP="006B329A">
            <w:pPr>
              <w:pStyle w:val="TAC"/>
            </w:pPr>
            <w:r w:rsidRPr="006B329A">
              <w:t>1</w:t>
            </w:r>
          </w:p>
        </w:tc>
        <w:tc>
          <w:tcPr>
            <w:tcW w:w="567" w:type="dxa"/>
          </w:tcPr>
          <w:p w14:paraId="5897BC08" w14:textId="77777777" w:rsidR="00C8533A" w:rsidRPr="006B329A" w:rsidRDefault="00C8533A" w:rsidP="006B329A">
            <w:pPr>
              <w:pStyle w:val="TAC"/>
            </w:pPr>
            <w:r w:rsidRPr="006B329A">
              <w:t>0</w:t>
            </w:r>
          </w:p>
        </w:tc>
        <w:tc>
          <w:tcPr>
            <w:tcW w:w="567" w:type="dxa"/>
          </w:tcPr>
          <w:p w14:paraId="5015609D" w14:textId="77777777" w:rsidR="00C8533A" w:rsidRPr="006B329A" w:rsidRDefault="00C8533A" w:rsidP="006B329A">
            <w:pPr>
              <w:pStyle w:val="TAC"/>
            </w:pPr>
            <w:r w:rsidRPr="006B329A">
              <w:t>0</w:t>
            </w:r>
          </w:p>
        </w:tc>
        <w:tc>
          <w:tcPr>
            <w:tcW w:w="567" w:type="dxa"/>
          </w:tcPr>
          <w:p w14:paraId="5F283B7A" w14:textId="77777777" w:rsidR="00C8533A" w:rsidRPr="006B329A" w:rsidRDefault="00C8533A" w:rsidP="006B329A">
            <w:pPr>
              <w:pStyle w:val="TAC"/>
            </w:pPr>
            <w:r w:rsidRPr="006B329A">
              <w:t>0</w:t>
            </w:r>
          </w:p>
        </w:tc>
        <w:tc>
          <w:tcPr>
            <w:tcW w:w="5888" w:type="dxa"/>
          </w:tcPr>
          <w:p w14:paraId="257EAC5C" w14:textId="77777777" w:rsidR="00C8533A" w:rsidRPr="006B329A" w:rsidRDefault="00C8533A" w:rsidP="006B329A">
            <w:pPr>
              <w:pStyle w:val="TAL"/>
            </w:pPr>
            <w:r w:rsidRPr="006B329A">
              <w:t>TRX Management messages</w:t>
            </w:r>
          </w:p>
        </w:tc>
      </w:tr>
      <w:tr w:rsidR="00C8533A" w:rsidRPr="006B329A" w14:paraId="767DF4E1" w14:textId="77777777">
        <w:tblPrEx>
          <w:tblCellMar>
            <w:top w:w="0" w:type="dxa"/>
            <w:bottom w:w="0" w:type="dxa"/>
          </w:tblCellMar>
        </w:tblPrEx>
        <w:trPr>
          <w:jc w:val="center"/>
        </w:trPr>
        <w:tc>
          <w:tcPr>
            <w:tcW w:w="567" w:type="dxa"/>
          </w:tcPr>
          <w:p w14:paraId="2FCEF161" w14:textId="77777777" w:rsidR="00C8533A" w:rsidRPr="006B329A" w:rsidRDefault="00C8533A" w:rsidP="006B329A">
            <w:pPr>
              <w:pStyle w:val="TAC"/>
            </w:pPr>
            <w:r w:rsidRPr="006B329A">
              <w:t xml:space="preserve"> 0</w:t>
            </w:r>
          </w:p>
        </w:tc>
        <w:tc>
          <w:tcPr>
            <w:tcW w:w="567" w:type="dxa"/>
          </w:tcPr>
          <w:p w14:paraId="310ED302" w14:textId="77777777" w:rsidR="00C8533A" w:rsidRPr="006B329A" w:rsidRDefault="00C8533A" w:rsidP="006B329A">
            <w:pPr>
              <w:pStyle w:val="TAC"/>
            </w:pPr>
            <w:r w:rsidRPr="006B329A">
              <w:t>0</w:t>
            </w:r>
          </w:p>
        </w:tc>
        <w:tc>
          <w:tcPr>
            <w:tcW w:w="567" w:type="dxa"/>
          </w:tcPr>
          <w:p w14:paraId="20C1B31E" w14:textId="77777777" w:rsidR="00C8533A" w:rsidRPr="006B329A" w:rsidRDefault="00C8533A" w:rsidP="006B329A">
            <w:pPr>
              <w:pStyle w:val="TAC"/>
            </w:pPr>
            <w:r w:rsidRPr="006B329A">
              <w:t>1</w:t>
            </w:r>
          </w:p>
        </w:tc>
        <w:tc>
          <w:tcPr>
            <w:tcW w:w="567" w:type="dxa"/>
          </w:tcPr>
          <w:p w14:paraId="42015300" w14:textId="77777777" w:rsidR="00C8533A" w:rsidRPr="006B329A" w:rsidRDefault="00C8533A" w:rsidP="006B329A">
            <w:pPr>
              <w:pStyle w:val="TAC"/>
            </w:pPr>
            <w:r w:rsidRPr="006B329A">
              <w:t>0</w:t>
            </w:r>
          </w:p>
        </w:tc>
        <w:tc>
          <w:tcPr>
            <w:tcW w:w="567" w:type="dxa"/>
          </w:tcPr>
          <w:p w14:paraId="47D9FD51" w14:textId="77777777" w:rsidR="00C8533A" w:rsidRPr="006B329A" w:rsidRDefault="00C8533A" w:rsidP="006B329A">
            <w:pPr>
              <w:pStyle w:val="TAC"/>
            </w:pPr>
            <w:r w:rsidRPr="006B329A">
              <w:t>0</w:t>
            </w:r>
          </w:p>
        </w:tc>
        <w:tc>
          <w:tcPr>
            <w:tcW w:w="567" w:type="dxa"/>
          </w:tcPr>
          <w:p w14:paraId="10D7EFDC" w14:textId="77777777" w:rsidR="00C8533A" w:rsidRPr="006B329A" w:rsidRDefault="00C8533A" w:rsidP="006B329A">
            <w:pPr>
              <w:pStyle w:val="TAC"/>
            </w:pPr>
            <w:r w:rsidRPr="006B329A">
              <w:t>0</w:t>
            </w:r>
          </w:p>
        </w:tc>
        <w:tc>
          <w:tcPr>
            <w:tcW w:w="567" w:type="dxa"/>
          </w:tcPr>
          <w:p w14:paraId="47197FD2" w14:textId="77777777" w:rsidR="00C8533A" w:rsidRPr="006B329A" w:rsidRDefault="00C8533A" w:rsidP="006B329A">
            <w:pPr>
              <w:pStyle w:val="TAC"/>
            </w:pPr>
            <w:r w:rsidRPr="006B329A">
              <w:t>0</w:t>
            </w:r>
          </w:p>
        </w:tc>
        <w:tc>
          <w:tcPr>
            <w:tcW w:w="5888" w:type="dxa"/>
          </w:tcPr>
          <w:p w14:paraId="38497E45" w14:textId="77777777" w:rsidR="00C8533A" w:rsidRPr="006B329A" w:rsidRDefault="00C8533A" w:rsidP="006B329A">
            <w:pPr>
              <w:pStyle w:val="TAL"/>
            </w:pPr>
            <w:r w:rsidRPr="006B329A">
              <w:t>Location Services messages</w:t>
            </w:r>
          </w:p>
        </w:tc>
      </w:tr>
    </w:tbl>
    <w:p w14:paraId="59285772" w14:textId="77777777" w:rsidR="00C8533A" w:rsidRPr="006B329A" w:rsidRDefault="00C8533A" w:rsidP="006B329A"/>
    <w:p w14:paraId="7BAF860E" w14:textId="77777777" w:rsidR="00C8533A" w:rsidRPr="006B329A" w:rsidRDefault="00C8533A" w:rsidP="006B329A">
      <w:r w:rsidRPr="006B329A">
        <w:t>All other values are reserved for future use.</w:t>
      </w:r>
    </w:p>
    <w:p w14:paraId="17B6B888" w14:textId="77777777" w:rsidR="00C8533A" w:rsidRPr="006B329A" w:rsidRDefault="00C8533A" w:rsidP="006B329A">
      <w:pPr>
        <w:pStyle w:val="Heading2"/>
      </w:pPr>
      <w:bookmarkStart w:id="148" w:name="_Toc476910122"/>
      <w:r w:rsidRPr="006B329A">
        <w:lastRenderedPageBreak/>
        <w:t>9.2</w:t>
      </w:r>
      <w:r w:rsidRPr="006B329A">
        <w:tab/>
        <w:t>MESSAGE TYPE</w:t>
      </w:r>
      <w:bookmarkEnd w:id="148"/>
    </w:p>
    <w:p w14:paraId="57D1ED2E" w14:textId="77777777" w:rsidR="00C8533A" w:rsidRPr="006B329A" w:rsidRDefault="00C8533A" w:rsidP="006B329A">
      <w:r w:rsidRPr="006B329A">
        <w:t>The Message Type uniquely identifies the function of the message being sent. It is a single octet and coded in the following way:</w:t>
      </w: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tblGrid>
      <w:tr w:rsidR="00C8533A" w:rsidRPr="006B329A" w14:paraId="738B384C" w14:textId="77777777">
        <w:tblPrEx>
          <w:tblCellMar>
            <w:top w:w="0" w:type="dxa"/>
            <w:bottom w:w="0" w:type="dxa"/>
          </w:tblCellMar>
        </w:tblPrEx>
        <w:trPr>
          <w:cantSplit/>
          <w:jc w:val="center"/>
        </w:trPr>
        <w:tc>
          <w:tcPr>
            <w:tcW w:w="567" w:type="dxa"/>
          </w:tcPr>
          <w:p w14:paraId="2B84EB42" w14:textId="77777777" w:rsidR="00C8533A" w:rsidRPr="006B329A" w:rsidRDefault="00C8533A" w:rsidP="006B329A">
            <w:pPr>
              <w:pStyle w:val="TAC"/>
            </w:pPr>
            <w:r w:rsidRPr="006B329A">
              <w:t>8</w:t>
            </w:r>
          </w:p>
        </w:tc>
        <w:tc>
          <w:tcPr>
            <w:tcW w:w="567" w:type="dxa"/>
          </w:tcPr>
          <w:p w14:paraId="25420BE2" w14:textId="77777777" w:rsidR="00C8533A" w:rsidRPr="006B329A" w:rsidRDefault="00C8533A" w:rsidP="006B329A">
            <w:pPr>
              <w:pStyle w:val="TAC"/>
            </w:pPr>
            <w:r w:rsidRPr="006B329A">
              <w:t>7</w:t>
            </w:r>
          </w:p>
        </w:tc>
        <w:tc>
          <w:tcPr>
            <w:tcW w:w="567" w:type="dxa"/>
          </w:tcPr>
          <w:p w14:paraId="71CEACD3" w14:textId="77777777" w:rsidR="00C8533A" w:rsidRPr="006B329A" w:rsidRDefault="00C8533A" w:rsidP="006B329A">
            <w:pPr>
              <w:pStyle w:val="TAC"/>
            </w:pPr>
            <w:r w:rsidRPr="006B329A">
              <w:t>6</w:t>
            </w:r>
          </w:p>
        </w:tc>
        <w:tc>
          <w:tcPr>
            <w:tcW w:w="567" w:type="dxa"/>
          </w:tcPr>
          <w:p w14:paraId="20C8FEAF" w14:textId="77777777" w:rsidR="00C8533A" w:rsidRPr="006B329A" w:rsidRDefault="00C8533A" w:rsidP="006B329A">
            <w:pPr>
              <w:pStyle w:val="TAC"/>
            </w:pPr>
            <w:r w:rsidRPr="006B329A">
              <w:t>5</w:t>
            </w:r>
          </w:p>
        </w:tc>
        <w:tc>
          <w:tcPr>
            <w:tcW w:w="567" w:type="dxa"/>
          </w:tcPr>
          <w:p w14:paraId="59DF45EE" w14:textId="77777777" w:rsidR="00C8533A" w:rsidRPr="006B329A" w:rsidRDefault="00C8533A" w:rsidP="006B329A">
            <w:pPr>
              <w:pStyle w:val="TAC"/>
            </w:pPr>
            <w:r w:rsidRPr="006B329A">
              <w:t>4</w:t>
            </w:r>
          </w:p>
        </w:tc>
        <w:tc>
          <w:tcPr>
            <w:tcW w:w="567" w:type="dxa"/>
          </w:tcPr>
          <w:p w14:paraId="658AAACD" w14:textId="77777777" w:rsidR="00C8533A" w:rsidRPr="006B329A" w:rsidRDefault="00C8533A" w:rsidP="006B329A">
            <w:pPr>
              <w:pStyle w:val="TAC"/>
            </w:pPr>
            <w:r w:rsidRPr="006B329A">
              <w:t>3</w:t>
            </w:r>
          </w:p>
        </w:tc>
        <w:tc>
          <w:tcPr>
            <w:tcW w:w="567" w:type="dxa"/>
          </w:tcPr>
          <w:p w14:paraId="13C77788" w14:textId="77777777" w:rsidR="00C8533A" w:rsidRPr="006B329A" w:rsidRDefault="00C8533A" w:rsidP="006B329A">
            <w:pPr>
              <w:pStyle w:val="TAC"/>
            </w:pPr>
            <w:r w:rsidRPr="006B329A">
              <w:t>2</w:t>
            </w:r>
          </w:p>
        </w:tc>
        <w:tc>
          <w:tcPr>
            <w:tcW w:w="567" w:type="dxa"/>
          </w:tcPr>
          <w:p w14:paraId="664155F3" w14:textId="77777777" w:rsidR="00C8533A" w:rsidRPr="006B329A" w:rsidRDefault="00C8533A" w:rsidP="006B329A">
            <w:pPr>
              <w:pStyle w:val="TAC"/>
            </w:pPr>
            <w:r w:rsidRPr="006B329A">
              <w:t>1</w:t>
            </w:r>
          </w:p>
        </w:tc>
      </w:tr>
      <w:tr w:rsidR="00C8533A" w:rsidRPr="006B329A" w14:paraId="45CF17E0" w14:textId="77777777">
        <w:tblPrEx>
          <w:tblCellMar>
            <w:top w:w="0" w:type="dxa"/>
            <w:bottom w:w="0" w:type="dxa"/>
          </w:tblCellMar>
        </w:tblPrEx>
        <w:trPr>
          <w:cantSplit/>
          <w:jc w:val="center"/>
        </w:trPr>
        <w:tc>
          <w:tcPr>
            <w:tcW w:w="567" w:type="dxa"/>
            <w:tcBorders>
              <w:top w:val="single" w:sz="4" w:space="0" w:color="auto"/>
              <w:left w:val="single" w:sz="4" w:space="0" w:color="auto"/>
              <w:right w:val="single" w:sz="4" w:space="0" w:color="auto"/>
            </w:tcBorders>
          </w:tcPr>
          <w:p w14:paraId="3EFBA077" w14:textId="77777777" w:rsidR="00C8533A" w:rsidRPr="006B329A" w:rsidRDefault="00C8533A" w:rsidP="006B329A">
            <w:pPr>
              <w:pStyle w:val="FP"/>
              <w:keepNext/>
              <w:spacing w:before="60" w:after="60"/>
              <w:jc w:val="center"/>
              <w:rPr>
                <w:sz w:val="4"/>
              </w:rPr>
            </w:pPr>
          </w:p>
        </w:tc>
        <w:tc>
          <w:tcPr>
            <w:tcW w:w="567" w:type="dxa"/>
            <w:tcBorders>
              <w:top w:val="single" w:sz="4" w:space="0" w:color="auto"/>
              <w:left w:val="single" w:sz="4" w:space="0" w:color="auto"/>
            </w:tcBorders>
          </w:tcPr>
          <w:p w14:paraId="5647BB96" w14:textId="77777777" w:rsidR="00C8533A" w:rsidRPr="006B329A" w:rsidRDefault="00C8533A" w:rsidP="006B329A">
            <w:pPr>
              <w:pStyle w:val="FP"/>
              <w:keepNext/>
              <w:spacing w:before="60" w:after="60"/>
              <w:jc w:val="center"/>
              <w:rPr>
                <w:sz w:val="4"/>
              </w:rPr>
            </w:pPr>
          </w:p>
        </w:tc>
        <w:tc>
          <w:tcPr>
            <w:tcW w:w="567" w:type="dxa"/>
            <w:tcBorders>
              <w:top w:val="single" w:sz="4" w:space="0" w:color="auto"/>
            </w:tcBorders>
          </w:tcPr>
          <w:p w14:paraId="18F458D7" w14:textId="77777777" w:rsidR="00C8533A" w:rsidRPr="006B329A" w:rsidRDefault="00C8533A" w:rsidP="006B329A">
            <w:pPr>
              <w:pStyle w:val="FP"/>
              <w:keepNext/>
              <w:spacing w:before="60" w:after="60"/>
              <w:jc w:val="center"/>
              <w:rPr>
                <w:sz w:val="4"/>
              </w:rPr>
            </w:pPr>
          </w:p>
        </w:tc>
        <w:tc>
          <w:tcPr>
            <w:tcW w:w="567" w:type="dxa"/>
            <w:tcBorders>
              <w:top w:val="single" w:sz="4" w:space="0" w:color="auto"/>
            </w:tcBorders>
          </w:tcPr>
          <w:p w14:paraId="7100E06E" w14:textId="77777777" w:rsidR="00C8533A" w:rsidRPr="006B329A" w:rsidRDefault="00C8533A" w:rsidP="006B329A">
            <w:pPr>
              <w:pStyle w:val="FP"/>
              <w:keepNext/>
              <w:spacing w:before="60" w:after="60"/>
              <w:jc w:val="center"/>
              <w:rPr>
                <w:sz w:val="4"/>
              </w:rPr>
            </w:pPr>
          </w:p>
        </w:tc>
        <w:tc>
          <w:tcPr>
            <w:tcW w:w="567" w:type="dxa"/>
            <w:tcBorders>
              <w:top w:val="single" w:sz="4" w:space="0" w:color="auto"/>
            </w:tcBorders>
          </w:tcPr>
          <w:p w14:paraId="49AEE23B" w14:textId="77777777" w:rsidR="00C8533A" w:rsidRPr="006B329A" w:rsidRDefault="00C8533A" w:rsidP="006B329A">
            <w:pPr>
              <w:pStyle w:val="FP"/>
              <w:keepNext/>
              <w:spacing w:before="60" w:after="60"/>
              <w:jc w:val="center"/>
              <w:rPr>
                <w:sz w:val="4"/>
              </w:rPr>
            </w:pPr>
          </w:p>
        </w:tc>
        <w:tc>
          <w:tcPr>
            <w:tcW w:w="567" w:type="dxa"/>
            <w:tcBorders>
              <w:top w:val="single" w:sz="4" w:space="0" w:color="auto"/>
            </w:tcBorders>
          </w:tcPr>
          <w:p w14:paraId="5529DE74" w14:textId="77777777" w:rsidR="00C8533A" w:rsidRPr="006B329A" w:rsidRDefault="00C8533A" w:rsidP="006B329A">
            <w:pPr>
              <w:pStyle w:val="FP"/>
              <w:keepNext/>
              <w:spacing w:before="60" w:after="60"/>
              <w:jc w:val="center"/>
              <w:rPr>
                <w:sz w:val="4"/>
              </w:rPr>
            </w:pPr>
          </w:p>
        </w:tc>
        <w:tc>
          <w:tcPr>
            <w:tcW w:w="567" w:type="dxa"/>
            <w:tcBorders>
              <w:top w:val="single" w:sz="4" w:space="0" w:color="auto"/>
            </w:tcBorders>
          </w:tcPr>
          <w:p w14:paraId="4247ECFF" w14:textId="77777777" w:rsidR="00C8533A" w:rsidRPr="006B329A" w:rsidRDefault="00C8533A" w:rsidP="006B329A">
            <w:pPr>
              <w:pStyle w:val="FP"/>
              <w:keepNext/>
              <w:spacing w:before="60" w:after="60"/>
              <w:jc w:val="center"/>
              <w:rPr>
                <w:sz w:val="4"/>
              </w:rPr>
            </w:pPr>
          </w:p>
        </w:tc>
        <w:tc>
          <w:tcPr>
            <w:tcW w:w="567" w:type="dxa"/>
            <w:tcBorders>
              <w:top w:val="single" w:sz="4" w:space="0" w:color="auto"/>
              <w:right w:val="single" w:sz="4" w:space="0" w:color="auto"/>
            </w:tcBorders>
          </w:tcPr>
          <w:p w14:paraId="5C5BB8D8" w14:textId="77777777" w:rsidR="00C8533A" w:rsidRPr="006B329A" w:rsidRDefault="00C8533A" w:rsidP="006B329A">
            <w:pPr>
              <w:pStyle w:val="FP"/>
              <w:keepNext/>
              <w:spacing w:before="60" w:after="60"/>
              <w:jc w:val="center"/>
              <w:rPr>
                <w:sz w:val="4"/>
              </w:rPr>
            </w:pPr>
          </w:p>
        </w:tc>
      </w:tr>
      <w:tr w:rsidR="00C8533A" w:rsidRPr="006B329A" w14:paraId="6A2EE99F" w14:textId="77777777">
        <w:tblPrEx>
          <w:tblCellMar>
            <w:top w:w="0" w:type="dxa"/>
            <w:bottom w:w="0" w:type="dxa"/>
          </w:tblCellMar>
        </w:tblPrEx>
        <w:trPr>
          <w:cantSplit/>
          <w:jc w:val="center"/>
        </w:trPr>
        <w:tc>
          <w:tcPr>
            <w:tcW w:w="567" w:type="dxa"/>
            <w:tcBorders>
              <w:left w:val="single" w:sz="4" w:space="0" w:color="auto"/>
            </w:tcBorders>
          </w:tcPr>
          <w:p w14:paraId="34D3CB4F" w14:textId="77777777" w:rsidR="00C8533A" w:rsidRPr="006B329A" w:rsidRDefault="00C8533A" w:rsidP="006B329A">
            <w:pPr>
              <w:pStyle w:val="FP"/>
              <w:jc w:val="center"/>
            </w:pPr>
            <w:r w:rsidRPr="006B329A">
              <w:t>EM</w:t>
            </w:r>
          </w:p>
        </w:tc>
        <w:tc>
          <w:tcPr>
            <w:tcW w:w="3969" w:type="dxa"/>
            <w:gridSpan w:val="7"/>
            <w:tcBorders>
              <w:right w:val="single" w:sz="4" w:space="0" w:color="auto"/>
            </w:tcBorders>
          </w:tcPr>
          <w:p w14:paraId="3C2B74DC" w14:textId="77777777" w:rsidR="00C8533A" w:rsidRPr="006B329A" w:rsidRDefault="00C8533A" w:rsidP="006B329A">
            <w:pPr>
              <w:pStyle w:val="FP"/>
              <w:jc w:val="center"/>
            </w:pPr>
            <w:r w:rsidRPr="006B329A">
              <w:t>Message type</w:t>
            </w:r>
          </w:p>
        </w:tc>
      </w:tr>
      <w:tr w:rsidR="00C8533A" w:rsidRPr="006B329A" w14:paraId="0481B7E1" w14:textId="77777777">
        <w:tblPrEx>
          <w:tblCellMar>
            <w:top w:w="0" w:type="dxa"/>
            <w:bottom w:w="0" w:type="dxa"/>
          </w:tblCellMar>
        </w:tblPrEx>
        <w:trPr>
          <w:cantSplit/>
          <w:jc w:val="center"/>
        </w:trPr>
        <w:tc>
          <w:tcPr>
            <w:tcW w:w="567" w:type="dxa"/>
            <w:tcBorders>
              <w:left w:val="single" w:sz="4" w:space="0" w:color="auto"/>
              <w:bottom w:val="single" w:sz="4" w:space="0" w:color="auto"/>
              <w:right w:val="single" w:sz="4" w:space="0" w:color="auto"/>
            </w:tcBorders>
          </w:tcPr>
          <w:p w14:paraId="24C56077" w14:textId="77777777" w:rsidR="00C8533A" w:rsidRPr="006B329A" w:rsidRDefault="00C8533A" w:rsidP="006B329A">
            <w:pPr>
              <w:pStyle w:val="FP"/>
              <w:keepNext/>
              <w:spacing w:before="60" w:after="60"/>
              <w:jc w:val="center"/>
              <w:rPr>
                <w:sz w:val="4"/>
              </w:rPr>
            </w:pPr>
          </w:p>
        </w:tc>
        <w:tc>
          <w:tcPr>
            <w:tcW w:w="567" w:type="dxa"/>
            <w:tcBorders>
              <w:left w:val="single" w:sz="4" w:space="0" w:color="auto"/>
              <w:bottom w:val="single" w:sz="4" w:space="0" w:color="auto"/>
            </w:tcBorders>
          </w:tcPr>
          <w:p w14:paraId="431277B1" w14:textId="77777777" w:rsidR="00C8533A" w:rsidRPr="006B329A" w:rsidRDefault="00C8533A" w:rsidP="006B329A">
            <w:pPr>
              <w:pStyle w:val="FP"/>
              <w:keepNext/>
              <w:spacing w:before="60" w:after="60"/>
              <w:jc w:val="center"/>
              <w:rPr>
                <w:sz w:val="4"/>
              </w:rPr>
            </w:pPr>
          </w:p>
        </w:tc>
        <w:tc>
          <w:tcPr>
            <w:tcW w:w="567" w:type="dxa"/>
            <w:tcBorders>
              <w:bottom w:val="single" w:sz="4" w:space="0" w:color="auto"/>
            </w:tcBorders>
          </w:tcPr>
          <w:p w14:paraId="36869F90" w14:textId="77777777" w:rsidR="00C8533A" w:rsidRPr="006B329A" w:rsidRDefault="00C8533A" w:rsidP="006B329A">
            <w:pPr>
              <w:pStyle w:val="FP"/>
              <w:keepNext/>
              <w:spacing w:before="60" w:after="60"/>
              <w:jc w:val="center"/>
              <w:rPr>
                <w:sz w:val="4"/>
              </w:rPr>
            </w:pPr>
          </w:p>
        </w:tc>
        <w:tc>
          <w:tcPr>
            <w:tcW w:w="567" w:type="dxa"/>
            <w:tcBorders>
              <w:bottom w:val="single" w:sz="4" w:space="0" w:color="auto"/>
            </w:tcBorders>
          </w:tcPr>
          <w:p w14:paraId="65A41E1E" w14:textId="77777777" w:rsidR="00C8533A" w:rsidRPr="006B329A" w:rsidRDefault="00C8533A" w:rsidP="006B329A">
            <w:pPr>
              <w:pStyle w:val="FP"/>
              <w:keepNext/>
              <w:spacing w:before="60" w:after="60"/>
              <w:jc w:val="center"/>
              <w:rPr>
                <w:sz w:val="4"/>
              </w:rPr>
            </w:pPr>
          </w:p>
        </w:tc>
        <w:tc>
          <w:tcPr>
            <w:tcW w:w="567" w:type="dxa"/>
            <w:tcBorders>
              <w:bottom w:val="single" w:sz="4" w:space="0" w:color="auto"/>
            </w:tcBorders>
          </w:tcPr>
          <w:p w14:paraId="642457B0" w14:textId="77777777" w:rsidR="00C8533A" w:rsidRPr="006B329A" w:rsidRDefault="00C8533A" w:rsidP="006B329A">
            <w:pPr>
              <w:pStyle w:val="FP"/>
              <w:keepNext/>
              <w:spacing w:before="60" w:after="60"/>
              <w:jc w:val="center"/>
              <w:rPr>
                <w:sz w:val="4"/>
              </w:rPr>
            </w:pPr>
          </w:p>
        </w:tc>
        <w:tc>
          <w:tcPr>
            <w:tcW w:w="567" w:type="dxa"/>
            <w:tcBorders>
              <w:bottom w:val="single" w:sz="4" w:space="0" w:color="auto"/>
            </w:tcBorders>
          </w:tcPr>
          <w:p w14:paraId="6144DF44" w14:textId="77777777" w:rsidR="00C8533A" w:rsidRPr="006B329A" w:rsidRDefault="00C8533A" w:rsidP="006B329A">
            <w:pPr>
              <w:pStyle w:val="FP"/>
              <w:keepNext/>
              <w:spacing w:before="60" w:after="60"/>
              <w:jc w:val="center"/>
              <w:rPr>
                <w:sz w:val="4"/>
              </w:rPr>
            </w:pPr>
          </w:p>
        </w:tc>
        <w:tc>
          <w:tcPr>
            <w:tcW w:w="567" w:type="dxa"/>
            <w:tcBorders>
              <w:bottom w:val="single" w:sz="4" w:space="0" w:color="auto"/>
            </w:tcBorders>
          </w:tcPr>
          <w:p w14:paraId="2A3615DC" w14:textId="77777777" w:rsidR="00C8533A" w:rsidRPr="006B329A" w:rsidRDefault="00C8533A" w:rsidP="006B329A">
            <w:pPr>
              <w:pStyle w:val="FP"/>
              <w:keepNext/>
              <w:spacing w:before="60" w:after="60"/>
              <w:jc w:val="center"/>
              <w:rPr>
                <w:sz w:val="4"/>
              </w:rPr>
            </w:pPr>
          </w:p>
        </w:tc>
        <w:tc>
          <w:tcPr>
            <w:tcW w:w="567" w:type="dxa"/>
            <w:tcBorders>
              <w:bottom w:val="single" w:sz="4" w:space="0" w:color="auto"/>
              <w:right w:val="single" w:sz="4" w:space="0" w:color="auto"/>
            </w:tcBorders>
          </w:tcPr>
          <w:p w14:paraId="77F170CF" w14:textId="77777777" w:rsidR="00C8533A" w:rsidRPr="006B329A" w:rsidRDefault="00C8533A" w:rsidP="006B329A">
            <w:pPr>
              <w:pStyle w:val="FP"/>
              <w:keepNext/>
              <w:spacing w:before="60" w:after="60"/>
              <w:jc w:val="center"/>
              <w:rPr>
                <w:sz w:val="4"/>
              </w:rPr>
            </w:pPr>
          </w:p>
        </w:tc>
      </w:tr>
    </w:tbl>
    <w:p w14:paraId="7F77DDD2" w14:textId="77777777" w:rsidR="00C8533A" w:rsidRPr="006B329A" w:rsidRDefault="00C8533A" w:rsidP="006B329A">
      <w:pPr>
        <w:pStyle w:val="TAN"/>
      </w:pPr>
    </w:p>
    <w:p w14:paraId="3485AC23" w14:textId="77777777" w:rsidR="00C8533A" w:rsidRPr="006B329A" w:rsidRDefault="00C8533A" w:rsidP="006B329A">
      <w:r w:rsidRPr="006B329A">
        <w:t>Bit 8 is the extension bit and is reserved for future use. The following message types are used (all other values are reserved):</w:t>
      </w:r>
    </w:p>
    <w:p w14:paraId="07299575" w14:textId="77777777" w:rsidR="00C8533A" w:rsidRPr="006B329A" w:rsidRDefault="00C8533A" w:rsidP="006B329A">
      <w:pPr>
        <w:pStyle w:val="EX"/>
        <w:tabs>
          <w:tab w:val="left" w:pos="6946"/>
        </w:tabs>
        <w:ind w:left="1985" w:hanging="1701"/>
        <w:rPr>
          <w:b/>
        </w:rPr>
      </w:pPr>
      <w:r w:rsidRPr="006B329A">
        <w:rPr>
          <w:b/>
        </w:rPr>
        <w:t xml:space="preserve"> 8 7 6 5 4 3 2 1</w:t>
      </w:r>
      <w:r w:rsidRPr="006B329A">
        <w:rPr>
          <w:b/>
        </w:rPr>
        <w:tab/>
        <w:t>Message</w:t>
      </w:r>
      <w:r w:rsidRPr="006B329A">
        <w:rPr>
          <w:b/>
        </w:rPr>
        <w:tab/>
        <w:t>Reference</w:t>
      </w:r>
    </w:p>
    <w:p w14:paraId="61575BB4" w14:textId="77777777" w:rsidR="00C8533A" w:rsidRPr="006B329A" w:rsidRDefault="00C8533A" w:rsidP="006B329A">
      <w:pPr>
        <w:pStyle w:val="EX"/>
        <w:tabs>
          <w:tab w:val="left" w:pos="6946"/>
        </w:tabs>
        <w:ind w:left="1985" w:hanging="1701"/>
        <w:rPr>
          <w:b/>
          <w:u w:val="single"/>
        </w:rPr>
      </w:pPr>
      <w:r w:rsidRPr="006B329A">
        <w:rPr>
          <w:b/>
        </w:rPr>
        <w:t xml:space="preserve">0 0 0 0 - - - - </w:t>
      </w:r>
      <w:r w:rsidRPr="006B329A">
        <w:rPr>
          <w:b/>
        </w:rPr>
        <w:tab/>
        <w:t>Radio Link Layer Management messages:</w:t>
      </w:r>
    </w:p>
    <w:p w14:paraId="6F65FD0D" w14:textId="77777777" w:rsidR="00C8533A" w:rsidRPr="006B329A" w:rsidRDefault="00C8533A" w:rsidP="006B329A">
      <w:pPr>
        <w:pStyle w:val="EW"/>
        <w:tabs>
          <w:tab w:val="left" w:pos="6946"/>
        </w:tabs>
        <w:ind w:left="1985" w:hanging="1701"/>
      </w:pPr>
      <w:r w:rsidRPr="006B329A">
        <w:t>0 0 0 1</w:t>
      </w:r>
      <w:r w:rsidRPr="006B329A">
        <w:tab/>
        <w:t>- DATA REQuest</w:t>
      </w:r>
      <w:r w:rsidRPr="006B329A">
        <w:tab/>
        <w:t>8.3.1</w:t>
      </w:r>
    </w:p>
    <w:p w14:paraId="36A9D4CF" w14:textId="77777777" w:rsidR="00C8533A" w:rsidRPr="006B329A" w:rsidRDefault="00C8533A" w:rsidP="006B329A">
      <w:pPr>
        <w:pStyle w:val="EW"/>
        <w:tabs>
          <w:tab w:val="left" w:pos="6946"/>
        </w:tabs>
        <w:ind w:left="1985" w:hanging="1701"/>
      </w:pPr>
      <w:r w:rsidRPr="006B329A">
        <w:t>0 0 1 0</w:t>
      </w:r>
      <w:r w:rsidRPr="006B329A">
        <w:tab/>
        <w:t>- DATA INDication</w:t>
      </w:r>
      <w:r w:rsidRPr="006B329A">
        <w:tab/>
        <w:t>8.3.2</w:t>
      </w:r>
    </w:p>
    <w:p w14:paraId="2C55D10F" w14:textId="77777777" w:rsidR="00C8533A" w:rsidRPr="006B329A" w:rsidRDefault="00C8533A" w:rsidP="006B329A">
      <w:pPr>
        <w:pStyle w:val="EW"/>
        <w:tabs>
          <w:tab w:val="left" w:pos="6946"/>
        </w:tabs>
        <w:ind w:left="1985" w:hanging="1701"/>
      </w:pPr>
      <w:r w:rsidRPr="006B329A">
        <w:t>0 0 1 1</w:t>
      </w:r>
      <w:r w:rsidRPr="006B329A">
        <w:tab/>
        <w:t>- ERROR INDication</w:t>
      </w:r>
      <w:r w:rsidRPr="006B329A">
        <w:tab/>
        <w:t>8.3.3</w:t>
      </w:r>
    </w:p>
    <w:p w14:paraId="7341E757" w14:textId="77777777" w:rsidR="00C8533A" w:rsidRPr="006B329A" w:rsidRDefault="00C8533A" w:rsidP="006B329A">
      <w:pPr>
        <w:pStyle w:val="EW"/>
        <w:tabs>
          <w:tab w:val="left" w:pos="6946"/>
        </w:tabs>
        <w:ind w:left="1985" w:hanging="1701"/>
      </w:pPr>
      <w:r w:rsidRPr="006B329A">
        <w:t>0 1 0 0</w:t>
      </w:r>
      <w:r w:rsidRPr="006B329A">
        <w:tab/>
        <w:t>- ESTablish REQuest</w:t>
      </w:r>
      <w:r w:rsidRPr="006B329A">
        <w:tab/>
        <w:t>8.3.4</w:t>
      </w:r>
    </w:p>
    <w:p w14:paraId="4254EBF7" w14:textId="77777777" w:rsidR="00C8533A" w:rsidRPr="006B329A" w:rsidRDefault="00C8533A" w:rsidP="006B329A">
      <w:pPr>
        <w:pStyle w:val="EW"/>
        <w:tabs>
          <w:tab w:val="left" w:pos="6946"/>
        </w:tabs>
        <w:ind w:left="1985" w:hanging="1701"/>
      </w:pPr>
      <w:r w:rsidRPr="006B329A">
        <w:t>0 1 0 1</w:t>
      </w:r>
      <w:r w:rsidRPr="006B329A">
        <w:tab/>
        <w:t>- ESTablish CONFirm</w:t>
      </w:r>
      <w:r w:rsidRPr="006B329A">
        <w:tab/>
        <w:t>8.3.5</w:t>
      </w:r>
    </w:p>
    <w:p w14:paraId="4EED4A35" w14:textId="77777777" w:rsidR="00C8533A" w:rsidRPr="006B329A" w:rsidRDefault="00C8533A" w:rsidP="006B329A">
      <w:pPr>
        <w:pStyle w:val="EW"/>
        <w:tabs>
          <w:tab w:val="left" w:pos="6946"/>
        </w:tabs>
        <w:ind w:left="1985" w:hanging="1701"/>
      </w:pPr>
      <w:r w:rsidRPr="006B329A">
        <w:t>0 1 1 0</w:t>
      </w:r>
      <w:r w:rsidRPr="006B329A">
        <w:tab/>
        <w:t>- ESTablish INDication</w:t>
      </w:r>
      <w:r w:rsidRPr="006B329A">
        <w:tab/>
        <w:t>8.3.6</w:t>
      </w:r>
    </w:p>
    <w:p w14:paraId="0044A72E" w14:textId="77777777" w:rsidR="00C8533A" w:rsidRPr="006B329A" w:rsidRDefault="00C8533A" w:rsidP="006B329A">
      <w:pPr>
        <w:pStyle w:val="EW"/>
        <w:tabs>
          <w:tab w:val="left" w:pos="6946"/>
        </w:tabs>
        <w:ind w:left="1985" w:hanging="1701"/>
      </w:pPr>
      <w:r w:rsidRPr="006B329A">
        <w:t>0 1 1 1</w:t>
      </w:r>
      <w:r w:rsidRPr="006B329A">
        <w:tab/>
        <w:t>- RELease REQuest</w:t>
      </w:r>
      <w:r w:rsidRPr="006B329A">
        <w:tab/>
        <w:t>8.3.7</w:t>
      </w:r>
    </w:p>
    <w:p w14:paraId="64CE2D9B" w14:textId="77777777" w:rsidR="00C8533A" w:rsidRPr="006B329A" w:rsidRDefault="00C8533A" w:rsidP="006B329A">
      <w:pPr>
        <w:pStyle w:val="EW"/>
        <w:tabs>
          <w:tab w:val="left" w:pos="6946"/>
        </w:tabs>
        <w:ind w:left="1985" w:hanging="1701"/>
      </w:pPr>
      <w:r w:rsidRPr="006B329A">
        <w:t>1 0 0 0</w:t>
      </w:r>
      <w:r w:rsidRPr="006B329A">
        <w:tab/>
        <w:t>- RELease CONFirm</w:t>
      </w:r>
      <w:r w:rsidRPr="006B329A">
        <w:tab/>
        <w:t>8.3.8</w:t>
      </w:r>
    </w:p>
    <w:p w14:paraId="54B87F5B" w14:textId="77777777" w:rsidR="00C8533A" w:rsidRPr="006B329A" w:rsidRDefault="00C8533A" w:rsidP="006B329A">
      <w:pPr>
        <w:pStyle w:val="EW"/>
        <w:tabs>
          <w:tab w:val="left" w:pos="6946"/>
        </w:tabs>
        <w:ind w:left="1985" w:hanging="1701"/>
      </w:pPr>
      <w:r w:rsidRPr="006B329A">
        <w:t>1 0 0 1</w:t>
      </w:r>
      <w:r w:rsidRPr="006B329A">
        <w:tab/>
        <w:t>- RELease INDication</w:t>
      </w:r>
      <w:r w:rsidRPr="006B329A">
        <w:tab/>
        <w:t>8.3.9</w:t>
      </w:r>
    </w:p>
    <w:p w14:paraId="44FAAB70" w14:textId="77777777" w:rsidR="00C8533A" w:rsidRPr="006B329A" w:rsidRDefault="00C8533A" w:rsidP="006B329A">
      <w:pPr>
        <w:pStyle w:val="EW"/>
        <w:tabs>
          <w:tab w:val="left" w:pos="6946"/>
        </w:tabs>
        <w:ind w:left="1985" w:hanging="1701"/>
      </w:pPr>
      <w:r w:rsidRPr="006B329A">
        <w:t>1 0 1 0</w:t>
      </w:r>
      <w:r w:rsidRPr="006B329A">
        <w:tab/>
        <w:t>- UNIT DATA REQuest</w:t>
      </w:r>
      <w:r w:rsidRPr="006B329A">
        <w:tab/>
        <w:t>8.3.10</w:t>
      </w:r>
    </w:p>
    <w:p w14:paraId="5F8FB84F" w14:textId="77777777" w:rsidR="00C8533A" w:rsidRPr="003C4D13" w:rsidRDefault="00C8533A" w:rsidP="006B329A">
      <w:pPr>
        <w:pStyle w:val="EX"/>
        <w:tabs>
          <w:tab w:val="left" w:pos="6946"/>
        </w:tabs>
        <w:ind w:left="1985" w:hanging="1701"/>
      </w:pPr>
      <w:r w:rsidRPr="003C4D13">
        <w:t>1 0 1 1</w:t>
      </w:r>
      <w:r w:rsidRPr="003C4D13">
        <w:tab/>
        <w:t>- UNIT DATA INDication</w:t>
      </w:r>
      <w:r w:rsidRPr="003C4D13">
        <w:tab/>
        <w:t>8.3.11</w:t>
      </w:r>
    </w:p>
    <w:p w14:paraId="279E99A0" w14:textId="77777777" w:rsidR="00C8533A" w:rsidRPr="003C4D13" w:rsidRDefault="00C8533A" w:rsidP="006B329A">
      <w:pPr>
        <w:pStyle w:val="EX"/>
        <w:tabs>
          <w:tab w:val="left" w:pos="6946"/>
        </w:tabs>
        <w:ind w:left="1985" w:hanging="1701"/>
        <w:rPr>
          <w:b/>
        </w:rPr>
      </w:pPr>
      <w:r w:rsidRPr="003C4D13">
        <w:rPr>
          <w:b/>
        </w:rPr>
        <w:t>0 0 0 1 - - - -</w:t>
      </w:r>
      <w:r w:rsidRPr="003C4D13">
        <w:rPr>
          <w:b/>
        </w:rPr>
        <w:tab/>
        <w:t>Common Channel Management/TRX Management messages:</w:t>
      </w:r>
    </w:p>
    <w:p w14:paraId="0A784A52" w14:textId="77777777" w:rsidR="00C8533A" w:rsidRPr="006B329A" w:rsidRDefault="00C8533A" w:rsidP="006B329A">
      <w:pPr>
        <w:pStyle w:val="EW"/>
        <w:tabs>
          <w:tab w:val="left" w:pos="6946"/>
        </w:tabs>
        <w:ind w:left="1985" w:hanging="1701"/>
      </w:pPr>
      <w:r w:rsidRPr="006B329A">
        <w:t>0 0 0 1</w:t>
      </w:r>
      <w:r w:rsidRPr="006B329A">
        <w:tab/>
        <w:t>- BCCH INFOrmation</w:t>
      </w:r>
      <w:r w:rsidRPr="006B329A">
        <w:tab/>
        <w:t>8.5.1</w:t>
      </w:r>
    </w:p>
    <w:p w14:paraId="43C7F24C" w14:textId="77777777" w:rsidR="00C8533A" w:rsidRPr="006B329A" w:rsidRDefault="00C8533A" w:rsidP="006B329A">
      <w:pPr>
        <w:pStyle w:val="EW"/>
        <w:tabs>
          <w:tab w:val="left" w:pos="6946"/>
        </w:tabs>
        <w:ind w:left="1985" w:hanging="1701"/>
      </w:pPr>
      <w:r w:rsidRPr="006B329A">
        <w:t>0 0 1 0</w:t>
      </w:r>
      <w:r w:rsidRPr="006B329A">
        <w:tab/>
        <w:t>- CCCH LOAD INDication</w:t>
      </w:r>
      <w:r w:rsidRPr="006B329A">
        <w:tab/>
        <w:t>8.5.2</w:t>
      </w:r>
    </w:p>
    <w:p w14:paraId="68A72486" w14:textId="77777777" w:rsidR="00C8533A" w:rsidRPr="006B329A" w:rsidRDefault="00C8533A" w:rsidP="006B329A">
      <w:pPr>
        <w:pStyle w:val="EW"/>
        <w:tabs>
          <w:tab w:val="left" w:pos="6946"/>
        </w:tabs>
        <w:ind w:left="1985" w:hanging="1701"/>
      </w:pPr>
      <w:r w:rsidRPr="006B329A">
        <w:t>0 0 1 1</w:t>
      </w:r>
      <w:r w:rsidRPr="006B329A">
        <w:tab/>
        <w:t>- CHANnel ReQuireD</w:t>
      </w:r>
      <w:r w:rsidRPr="006B329A">
        <w:tab/>
        <w:t>8.5.3</w:t>
      </w:r>
    </w:p>
    <w:p w14:paraId="6F311D7E" w14:textId="77777777" w:rsidR="00C8533A" w:rsidRPr="006B329A" w:rsidRDefault="00C8533A" w:rsidP="006B329A">
      <w:pPr>
        <w:pStyle w:val="EW"/>
        <w:tabs>
          <w:tab w:val="left" w:pos="6946"/>
        </w:tabs>
        <w:ind w:left="1985" w:hanging="1701"/>
      </w:pPr>
      <w:r w:rsidRPr="006B329A">
        <w:t>0 1 0 0</w:t>
      </w:r>
      <w:r w:rsidRPr="006B329A">
        <w:tab/>
        <w:t>- DELETE INDication</w:t>
      </w:r>
      <w:r w:rsidRPr="006B329A">
        <w:tab/>
        <w:t>8.5.4</w:t>
      </w:r>
    </w:p>
    <w:p w14:paraId="4A454B6E" w14:textId="77777777" w:rsidR="00C8533A" w:rsidRPr="006B329A" w:rsidRDefault="00C8533A" w:rsidP="006B329A">
      <w:pPr>
        <w:pStyle w:val="EW"/>
        <w:tabs>
          <w:tab w:val="left" w:pos="6946"/>
        </w:tabs>
        <w:ind w:left="1985" w:hanging="1701"/>
      </w:pPr>
      <w:r w:rsidRPr="006B329A">
        <w:t>0 1 0 1</w:t>
      </w:r>
      <w:r w:rsidRPr="006B329A">
        <w:tab/>
        <w:t>- PAGING CoMmanD</w:t>
      </w:r>
      <w:r w:rsidRPr="006B329A">
        <w:tab/>
        <w:t>8.5.5</w:t>
      </w:r>
    </w:p>
    <w:p w14:paraId="5F6BA116" w14:textId="77777777" w:rsidR="00C8533A" w:rsidRPr="006B329A" w:rsidRDefault="00C8533A" w:rsidP="006B329A">
      <w:pPr>
        <w:pStyle w:val="EW"/>
        <w:tabs>
          <w:tab w:val="left" w:pos="6946"/>
        </w:tabs>
        <w:ind w:left="1985" w:hanging="1701"/>
      </w:pPr>
      <w:r w:rsidRPr="006B329A">
        <w:t>0 1 1 0</w:t>
      </w:r>
      <w:r w:rsidRPr="006B329A">
        <w:tab/>
        <w:t>- IMMEDIATE ASSIGN COMMAND</w:t>
      </w:r>
      <w:r w:rsidRPr="006B329A">
        <w:tab/>
        <w:t>8.5.6</w:t>
      </w:r>
    </w:p>
    <w:p w14:paraId="3F0FB8EF" w14:textId="77777777" w:rsidR="00C8533A" w:rsidRPr="006B329A" w:rsidRDefault="00C8533A" w:rsidP="006B329A">
      <w:pPr>
        <w:pStyle w:val="EW"/>
        <w:tabs>
          <w:tab w:val="left" w:pos="6946"/>
        </w:tabs>
        <w:ind w:left="1985" w:hanging="1701"/>
      </w:pPr>
      <w:r w:rsidRPr="006B329A">
        <w:t>0 1 1 1</w:t>
      </w:r>
      <w:r w:rsidRPr="006B329A">
        <w:tab/>
        <w:t>- SMS BroadCast REQuest</w:t>
      </w:r>
      <w:r w:rsidRPr="006B329A">
        <w:tab/>
        <w:t>8.5.7</w:t>
      </w:r>
    </w:p>
    <w:p w14:paraId="593690E6" w14:textId="77777777" w:rsidR="00C8533A" w:rsidRPr="006B329A" w:rsidRDefault="00C8533A" w:rsidP="006B329A">
      <w:pPr>
        <w:pStyle w:val="EW"/>
        <w:tabs>
          <w:tab w:val="left" w:pos="6946"/>
        </w:tabs>
        <w:ind w:left="1985" w:hanging="1701"/>
      </w:pPr>
      <w:r w:rsidRPr="006B329A">
        <w:t>1 0 0 1</w:t>
      </w:r>
      <w:r w:rsidRPr="006B329A">
        <w:tab/>
        <w:t>- RF RESource INDication</w:t>
      </w:r>
      <w:r w:rsidRPr="006B329A">
        <w:tab/>
        <w:t>8.6.1</w:t>
      </w:r>
    </w:p>
    <w:p w14:paraId="1D61ACDC" w14:textId="77777777" w:rsidR="00C8533A" w:rsidRPr="006B329A" w:rsidRDefault="00C8533A" w:rsidP="006B329A">
      <w:pPr>
        <w:pStyle w:val="EW"/>
        <w:tabs>
          <w:tab w:val="left" w:pos="6946"/>
        </w:tabs>
        <w:ind w:left="1985" w:hanging="1701"/>
      </w:pPr>
      <w:r w:rsidRPr="006B329A">
        <w:t>1 0 1 0</w:t>
      </w:r>
      <w:r w:rsidRPr="006B329A">
        <w:tab/>
        <w:t>- SACCH FILLing</w:t>
      </w:r>
      <w:r w:rsidRPr="006B329A">
        <w:tab/>
        <w:t>8.6.2</w:t>
      </w:r>
    </w:p>
    <w:p w14:paraId="47313D94" w14:textId="77777777" w:rsidR="00C8533A" w:rsidRPr="006B329A" w:rsidRDefault="00C8533A" w:rsidP="006B329A">
      <w:pPr>
        <w:pStyle w:val="EW"/>
        <w:tabs>
          <w:tab w:val="left" w:pos="6946"/>
        </w:tabs>
        <w:ind w:left="1985" w:hanging="1701"/>
      </w:pPr>
      <w:r w:rsidRPr="006B329A">
        <w:t>1 0 1 1</w:t>
      </w:r>
      <w:r w:rsidRPr="006B329A">
        <w:tab/>
        <w:t>- OVERLOAD</w:t>
      </w:r>
      <w:r w:rsidRPr="006B329A">
        <w:tab/>
        <w:t>8.6.3</w:t>
      </w:r>
    </w:p>
    <w:p w14:paraId="47141F72" w14:textId="77777777" w:rsidR="00C8533A" w:rsidRPr="006B329A" w:rsidRDefault="00C8533A" w:rsidP="006B329A">
      <w:pPr>
        <w:pStyle w:val="EW"/>
        <w:tabs>
          <w:tab w:val="left" w:pos="6946"/>
        </w:tabs>
        <w:ind w:left="1985" w:hanging="1701"/>
      </w:pPr>
      <w:r w:rsidRPr="006B329A">
        <w:t>1 1 0 0</w:t>
      </w:r>
      <w:r w:rsidRPr="006B329A">
        <w:tab/>
        <w:t>- ERROR REPORT</w:t>
      </w:r>
      <w:r w:rsidRPr="006B329A">
        <w:tab/>
        <w:t>8.6.4</w:t>
      </w:r>
    </w:p>
    <w:p w14:paraId="6A073998" w14:textId="77777777" w:rsidR="00C8533A" w:rsidRPr="006B329A" w:rsidRDefault="00C8533A" w:rsidP="006B329A">
      <w:pPr>
        <w:pStyle w:val="EW"/>
        <w:tabs>
          <w:tab w:val="left" w:pos="6946"/>
        </w:tabs>
        <w:ind w:left="1985" w:hanging="1701"/>
      </w:pPr>
      <w:r w:rsidRPr="006B329A">
        <w:t>1 1 0 1</w:t>
      </w:r>
      <w:r w:rsidRPr="006B329A">
        <w:tab/>
        <w:t>- SMS BroadCast CoMmanD</w:t>
      </w:r>
      <w:r w:rsidRPr="006B329A">
        <w:tab/>
        <w:t>8.5.8</w:t>
      </w:r>
    </w:p>
    <w:p w14:paraId="32396C9D" w14:textId="77777777" w:rsidR="00C8533A" w:rsidRPr="006B329A" w:rsidRDefault="00C8533A" w:rsidP="006B329A">
      <w:pPr>
        <w:pStyle w:val="EW"/>
        <w:tabs>
          <w:tab w:val="left" w:pos="6946"/>
        </w:tabs>
        <w:ind w:left="1985" w:hanging="1701"/>
      </w:pPr>
      <w:r w:rsidRPr="006B329A">
        <w:t>1 1 1 0</w:t>
      </w:r>
      <w:r w:rsidRPr="006B329A">
        <w:tab/>
        <w:t>- CBCH LOAD INDication</w:t>
      </w:r>
      <w:r w:rsidRPr="006B329A">
        <w:tab/>
        <w:t>8.5.9</w:t>
      </w:r>
    </w:p>
    <w:p w14:paraId="60088831" w14:textId="77777777" w:rsidR="00C8533A" w:rsidRPr="006B329A" w:rsidRDefault="00C8533A" w:rsidP="006B329A">
      <w:pPr>
        <w:pStyle w:val="EX"/>
        <w:tabs>
          <w:tab w:val="left" w:pos="6946"/>
        </w:tabs>
        <w:ind w:left="1985" w:hanging="1701"/>
      </w:pPr>
      <w:r w:rsidRPr="006B329A">
        <w:t>1 1 1 1</w:t>
      </w:r>
      <w:r w:rsidRPr="006B329A">
        <w:tab/>
        <w:t>- NOTification CoMmanD</w:t>
      </w:r>
      <w:r w:rsidRPr="006B329A">
        <w:tab/>
        <w:t>8.5.10</w:t>
      </w:r>
    </w:p>
    <w:p w14:paraId="425DB2BE" w14:textId="77777777" w:rsidR="00C8533A" w:rsidRPr="006B329A" w:rsidRDefault="00C8533A" w:rsidP="006B329A">
      <w:pPr>
        <w:pStyle w:val="EX"/>
        <w:tabs>
          <w:tab w:val="left" w:pos="6946"/>
        </w:tabs>
        <w:ind w:left="1985" w:hanging="1701"/>
        <w:rPr>
          <w:b/>
        </w:rPr>
      </w:pPr>
      <w:r w:rsidRPr="006B329A">
        <w:rPr>
          <w:b/>
        </w:rPr>
        <w:t>0 0 1 - - - - -</w:t>
      </w:r>
      <w:r w:rsidRPr="006B329A">
        <w:rPr>
          <w:b/>
        </w:rPr>
        <w:tab/>
        <w:t>Dedicated Channel Management messages:</w:t>
      </w:r>
    </w:p>
    <w:p w14:paraId="1F9EEEEE" w14:textId="77777777" w:rsidR="00C8533A" w:rsidRPr="006B329A" w:rsidRDefault="00C8533A" w:rsidP="006B329A">
      <w:pPr>
        <w:pStyle w:val="EW"/>
        <w:tabs>
          <w:tab w:val="left" w:pos="6946"/>
        </w:tabs>
        <w:ind w:left="1985" w:hanging="1701"/>
      </w:pPr>
      <w:r w:rsidRPr="006B329A">
        <w:t>0 0 0 0 1</w:t>
      </w:r>
      <w:r w:rsidRPr="006B329A">
        <w:tab/>
        <w:t>- CHANnel ACTIVation</w:t>
      </w:r>
      <w:r w:rsidRPr="006B329A">
        <w:tab/>
        <w:t>8.4.1</w:t>
      </w:r>
    </w:p>
    <w:p w14:paraId="2F40D403" w14:textId="77777777" w:rsidR="00C8533A" w:rsidRPr="006B329A" w:rsidRDefault="00C8533A" w:rsidP="006B329A">
      <w:pPr>
        <w:pStyle w:val="EW"/>
        <w:tabs>
          <w:tab w:val="left" w:pos="6946"/>
        </w:tabs>
        <w:ind w:left="1985" w:hanging="1701"/>
      </w:pPr>
      <w:r w:rsidRPr="006B329A">
        <w:t>0 0 0 1 0</w:t>
      </w:r>
      <w:r w:rsidRPr="006B329A">
        <w:tab/>
        <w:t>- CHANnel ACTIVation ACKnowledge</w:t>
      </w:r>
      <w:r w:rsidRPr="006B329A">
        <w:tab/>
        <w:t>8.4.2</w:t>
      </w:r>
    </w:p>
    <w:p w14:paraId="65124FBA" w14:textId="77777777" w:rsidR="00C8533A" w:rsidRPr="006B329A" w:rsidRDefault="00C8533A" w:rsidP="006B329A">
      <w:pPr>
        <w:pStyle w:val="EW"/>
        <w:tabs>
          <w:tab w:val="left" w:pos="6946"/>
        </w:tabs>
        <w:ind w:left="1985" w:hanging="1701"/>
      </w:pPr>
      <w:r w:rsidRPr="006B329A">
        <w:t>0 0 0 1 1</w:t>
      </w:r>
      <w:r w:rsidRPr="006B329A">
        <w:tab/>
        <w:t>- CHANnel ACTIVation Negative ACK</w:t>
      </w:r>
      <w:r w:rsidRPr="006B329A">
        <w:tab/>
        <w:t>8.4.3</w:t>
      </w:r>
    </w:p>
    <w:p w14:paraId="0A898E35" w14:textId="77777777" w:rsidR="00C8533A" w:rsidRPr="006B329A" w:rsidRDefault="00C8533A" w:rsidP="006B329A">
      <w:pPr>
        <w:pStyle w:val="EW"/>
        <w:tabs>
          <w:tab w:val="left" w:pos="6946"/>
        </w:tabs>
        <w:ind w:left="1985" w:hanging="1701"/>
      </w:pPr>
      <w:r w:rsidRPr="006B329A">
        <w:t>0 0 1 0 0</w:t>
      </w:r>
      <w:r w:rsidRPr="006B329A">
        <w:tab/>
        <w:t>- CONNection FAILure</w:t>
      </w:r>
      <w:r w:rsidRPr="006B329A">
        <w:tab/>
        <w:t>8.4.4</w:t>
      </w:r>
    </w:p>
    <w:p w14:paraId="5A212F7D" w14:textId="77777777" w:rsidR="00C8533A" w:rsidRPr="006B329A" w:rsidRDefault="00C8533A" w:rsidP="006B329A">
      <w:pPr>
        <w:pStyle w:val="EW"/>
        <w:tabs>
          <w:tab w:val="left" w:pos="6946"/>
        </w:tabs>
        <w:ind w:left="1985" w:hanging="1701"/>
      </w:pPr>
      <w:r w:rsidRPr="006B329A">
        <w:t>0 0 1 0 1</w:t>
      </w:r>
      <w:r w:rsidRPr="006B329A">
        <w:tab/>
        <w:t>- DEACTIVATE SACCH</w:t>
      </w:r>
      <w:r w:rsidRPr="006B329A">
        <w:tab/>
        <w:t>8.4.5</w:t>
      </w:r>
    </w:p>
    <w:p w14:paraId="4627BD01" w14:textId="77777777" w:rsidR="00C8533A" w:rsidRPr="006B329A" w:rsidRDefault="00C8533A" w:rsidP="006B329A">
      <w:pPr>
        <w:pStyle w:val="EW"/>
        <w:tabs>
          <w:tab w:val="left" w:pos="6946"/>
        </w:tabs>
        <w:ind w:left="1985" w:hanging="1701"/>
      </w:pPr>
      <w:r w:rsidRPr="006B329A">
        <w:t>0 0 1 1 0</w:t>
      </w:r>
      <w:r w:rsidRPr="006B329A">
        <w:tab/>
        <w:t>- ENCRyption CoMmanD</w:t>
      </w:r>
      <w:r w:rsidRPr="006B329A">
        <w:tab/>
        <w:t>8.4.6</w:t>
      </w:r>
    </w:p>
    <w:p w14:paraId="7D8AAD18" w14:textId="77777777" w:rsidR="00C8533A" w:rsidRPr="006B329A" w:rsidRDefault="00C8533A" w:rsidP="006B329A">
      <w:pPr>
        <w:pStyle w:val="EW"/>
        <w:tabs>
          <w:tab w:val="left" w:pos="6946"/>
        </w:tabs>
        <w:ind w:left="1985" w:hanging="1701"/>
      </w:pPr>
      <w:r w:rsidRPr="006B329A">
        <w:t>0 0 1 1 1</w:t>
      </w:r>
      <w:r w:rsidRPr="006B329A">
        <w:tab/>
        <w:t>- HANDOver DETection</w:t>
      </w:r>
      <w:r w:rsidRPr="006B329A">
        <w:tab/>
        <w:t>8.4.7</w:t>
      </w:r>
    </w:p>
    <w:p w14:paraId="4C1F7AD6" w14:textId="77777777" w:rsidR="00C8533A" w:rsidRPr="006B329A" w:rsidRDefault="00C8533A" w:rsidP="006B329A">
      <w:pPr>
        <w:pStyle w:val="EW"/>
        <w:tabs>
          <w:tab w:val="left" w:pos="6946"/>
        </w:tabs>
        <w:ind w:left="1985" w:hanging="1701"/>
      </w:pPr>
      <w:r w:rsidRPr="006B329A">
        <w:t>0 1 0 0 0</w:t>
      </w:r>
      <w:r w:rsidRPr="006B329A">
        <w:tab/>
        <w:t>- MEASurement RESult</w:t>
      </w:r>
      <w:r w:rsidRPr="006B329A">
        <w:tab/>
        <w:t>8.4.8</w:t>
      </w:r>
    </w:p>
    <w:p w14:paraId="6EB84D2A" w14:textId="77777777" w:rsidR="00C8533A" w:rsidRPr="006B329A" w:rsidRDefault="00C8533A" w:rsidP="006B329A">
      <w:pPr>
        <w:pStyle w:val="EW"/>
        <w:tabs>
          <w:tab w:val="left" w:pos="6946"/>
        </w:tabs>
        <w:ind w:left="1985" w:hanging="1701"/>
      </w:pPr>
      <w:r w:rsidRPr="006B329A">
        <w:t>0 1 0 0 1</w:t>
      </w:r>
      <w:r w:rsidRPr="006B329A">
        <w:tab/>
        <w:t>- MODE MODIFY REQuest</w:t>
      </w:r>
      <w:r w:rsidRPr="006B329A">
        <w:tab/>
        <w:t>8.4.9</w:t>
      </w:r>
    </w:p>
    <w:p w14:paraId="2F7533E7" w14:textId="77777777" w:rsidR="00C8533A" w:rsidRPr="006B329A" w:rsidRDefault="00C8533A" w:rsidP="006B329A">
      <w:pPr>
        <w:pStyle w:val="EW"/>
        <w:tabs>
          <w:tab w:val="left" w:pos="6946"/>
        </w:tabs>
        <w:ind w:left="1985" w:hanging="1701"/>
      </w:pPr>
      <w:r w:rsidRPr="006B329A">
        <w:t>0 1 0 1 0</w:t>
      </w:r>
      <w:r w:rsidRPr="006B329A">
        <w:tab/>
        <w:t>- MODE MODIFY ACKnowledge</w:t>
      </w:r>
      <w:r w:rsidRPr="006B329A">
        <w:tab/>
        <w:t>8.4.10</w:t>
      </w:r>
    </w:p>
    <w:p w14:paraId="3E54F145" w14:textId="77777777" w:rsidR="00C8533A" w:rsidRPr="006B329A" w:rsidRDefault="00C8533A" w:rsidP="006B329A">
      <w:pPr>
        <w:pStyle w:val="EW"/>
        <w:tabs>
          <w:tab w:val="left" w:pos="6946"/>
        </w:tabs>
        <w:ind w:left="1985" w:hanging="1701"/>
      </w:pPr>
      <w:r w:rsidRPr="006B329A">
        <w:t>0 1 0 1 1</w:t>
      </w:r>
      <w:r w:rsidRPr="006B329A">
        <w:tab/>
        <w:t>- MODE MODIFY Negative ACKnowledge</w:t>
      </w:r>
      <w:r w:rsidRPr="006B329A">
        <w:tab/>
        <w:t>8.4.11</w:t>
      </w:r>
    </w:p>
    <w:p w14:paraId="5BB8C16D" w14:textId="77777777" w:rsidR="00C8533A" w:rsidRPr="006B329A" w:rsidRDefault="00C8533A" w:rsidP="006B329A">
      <w:pPr>
        <w:pStyle w:val="EW"/>
        <w:tabs>
          <w:tab w:val="left" w:pos="6946"/>
        </w:tabs>
        <w:ind w:left="1985" w:hanging="1701"/>
      </w:pPr>
      <w:r w:rsidRPr="006B329A">
        <w:t>0 1 1 0 0</w:t>
      </w:r>
      <w:r w:rsidRPr="006B329A">
        <w:tab/>
        <w:t>- PHYsical CONTEXT REQuest</w:t>
      </w:r>
      <w:r w:rsidRPr="006B329A">
        <w:tab/>
        <w:t>8.4.12</w:t>
      </w:r>
    </w:p>
    <w:p w14:paraId="59E158E0" w14:textId="77777777" w:rsidR="00C8533A" w:rsidRPr="006B329A" w:rsidRDefault="00C8533A" w:rsidP="006B329A">
      <w:pPr>
        <w:pStyle w:val="EW"/>
        <w:tabs>
          <w:tab w:val="left" w:pos="6946"/>
        </w:tabs>
        <w:ind w:left="1985" w:hanging="1701"/>
      </w:pPr>
      <w:r w:rsidRPr="006B329A">
        <w:t>0 1 1 0 1</w:t>
      </w:r>
      <w:r w:rsidRPr="006B329A">
        <w:tab/>
        <w:t>- PHYsical CONTEXT CONFirm</w:t>
      </w:r>
      <w:r w:rsidRPr="006B329A">
        <w:tab/>
        <w:t>8.4.13</w:t>
      </w:r>
    </w:p>
    <w:p w14:paraId="351B60E4" w14:textId="77777777" w:rsidR="00C8533A" w:rsidRPr="006B329A" w:rsidRDefault="00C8533A" w:rsidP="006B329A">
      <w:pPr>
        <w:pStyle w:val="EW"/>
        <w:tabs>
          <w:tab w:val="left" w:pos="6946"/>
        </w:tabs>
        <w:ind w:left="1985" w:hanging="1701"/>
      </w:pPr>
      <w:r w:rsidRPr="006B329A">
        <w:t>0 1 1 1 0</w:t>
      </w:r>
      <w:r w:rsidRPr="006B329A">
        <w:tab/>
        <w:t>- RF CHANnel RELease</w:t>
      </w:r>
      <w:r w:rsidRPr="006B329A">
        <w:tab/>
        <w:t>8.4.14</w:t>
      </w:r>
    </w:p>
    <w:p w14:paraId="7660EAA9" w14:textId="77777777" w:rsidR="00C8533A" w:rsidRPr="006B329A" w:rsidRDefault="00C8533A" w:rsidP="006B329A">
      <w:pPr>
        <w:pStyle w:val="EW"/>
        <w:tabs>
          <w:tab w:val="left" w:pos="6946"/>
        </w:tabs>
        <w:ind w:left="1985" w:hanging="1701"/>
      </w:pPr>
      <w:r w:rsidRPr="006B329A">
        <w:t>0 1 1 1 1</w:t>
      </w:r>
      <w:r w:rsidRPr="006B329A">
        <w:tab/>
        <w:t>- MS POWER CONTROL</w:t>
      </w:r>
      <w:r w:rsidRPr="006B329A">
        <w:tab/>
        <w:t>8.4.15</w:t>
      </w:r>
    </w:p>
    <w:p w14:paraId="7F173B71" w14:textId="77777777" w:rsidR="00C8533A" w:rsidRPr="006B329A" w:rsidRDefault="00C8533A" w:rsidP="006B329A">
      <w:pPr>
        <w:pStyle w:val="EW"/>
        <w:tabs>
          <w:tab w:val="left" w:pos="6946"/>
        </w:tabs>
        <w:ind w:left="1985" w:hanging="1701"/>
      </w:pPr>
      <w:r w:rsidRPr="006B329A">
        <w:t>1 0 0 0 0</w:t>
      </w:r>
      <w:r w:rsidRPr="006B329A">
        <w:tab/>
        <w:t>- BS POWER CONTROL</w:t>
      </w:r>
      <w:r w:rsidRPr="006B329A">
        <w:tab/>
        <w:t>8.4.16</w:t>
      </w:r>
    </w:p>
    <w:p w14:paraId="39506D8A" w14:textId="77777777" w:rsidR="00C8533A" w:rsidRPr="006B329A" w:rsidRDefault="00C8533A" w:rsidP="006B329A">
      <w:pPr>
        <w:pStyle w:val="EW"/>
        <w:tabs>
          <w:tab w:val="left" w:pos="6946"/>
        </w:tabs>
        <w:ind w:left="1985" w:hanging="1701"/>
      </w:pPr>
      <w:r w:rsidRPr="006B329A">
        <w:lastRenderedPageBreak/>
        <w:t>1 0 0 0 1</w:t>
      </w:r>
      <w:r w:rsidRPr="006B329A">
        <w:tab/>
        <w:t>- PREPROCess CONFIGure</w:t>
      </w:r>
      <w:r w:rsidRPr="006B329A">
        <w:tab/>
        <w:t>8.4.17</w:t>
      </w:r>
    </w:p>
    <w:p w14:paraId="5D871AFA" w14:textId="77777777" w:rsidR="00C8533A" w:rsidRPr="006B329A" w:rsidRDefault="00C8533A" w:rsidP="006B329A">
      <w:pPr>
        <w:pStyle w:val="EW"/>
        <w:tabs>
          <w:tab w:val="left" w:pos="6946"/>
        </w:tabs>
        <w:ind w:left="1985" w:hanging="1701"/>
      </w:pPr>
      <w:r w:rsidRPr="006B329A">
        <w:t>1 0 0 1 0</w:t>
      </w:r>
      <w:r w:rsidRPr="006B329A">
        <w:tab/>
        <w:t>- PREPROCessed MEASurement RESult</w:t>
      </w:r>
      <w:r w:rsidRPr="006B329A">
        <w:tab/>
        <w:t>8.4.18</w:t>
      </w:r>
    </w:p>
    <w:p w14:paraId="2322CC7A" w14:textId="77777777" w:rsidR="00C8533A" w:rsidRPr="006B329A" w:rsidRDefault="00C8533A" w:rsidP="006B329A">
      <w:pPr>
        <w:pStyle w:val="EW"/>
        <w:tabs>
          <w:tab w:val="left" w:pos="6946"/>
        </w:tabs>
        <w:ind w:left="1985" w:hanging="1701"/>
      </w:pPr>
      <w:r w:rsidRPr="006B329A">
        <w:t>1 0 0 1 1</w:t>
      </w:r>
      <w:r w:rsidRPr="006B329A">
        <w:tab/>
        <w:t>- RF CHANnel RELease ACKnowledge</w:t>
      </w:r>
      <w:r w:rsidRPr="006B329A">
        <w:tab/>
        <w:t>8.4.19</w:t>
      </w:r>
    </w:p>
    <w:p w14:paraId="090B2E21" w14:textId="77777777" w:rsidR="00C8533A" w:rsidRPr="006B329A" w:rsidRDefault="00C8533A" w:rsidP="006B329A">
      <w:pPr>
        <w:pStyle w:val="EW"/>
        <w:tabs>
          <w:tab w:val="left" w:pos="6946"/>
        </w:tabs>
        <w:ind w:left="1985" w:hanging="1701"/>
      </w:pPr>
      <w:r w:rsidRPr="006B329A">
        <w:t>1 0 1 0 0</w:t>
      </w:r>
      <w:r w:rsidRPr="006B329A">
        <w:tab/>
        <w:t>- SACCH INFO MODIFY</w:t>
      </w:r>
      <w:r w:rsidRPr="006B329A">
        <w:tab/>
        <w:t>8.4.20</w:t>
      </w:r>
    </w:p>
    <w:p w14:paraId="0CF5583F" w14:textId="77777777" w:rsidR="00C8533A" w:rsidRPr="006B329A" w:rsidRDefault="00C8533A" w:rsidP="006B329A">
      <w:pPr>
        <w:pStyle w:val="EW"/>
        <w:tabs>
          <w:tab w:val="left" w:pos="6946"/>
        </w:tabs>
        <w:ind w:left="1985" w:hanging="1701"/>
      </w:pPr>
      <w:r w:rsidRPr="006B329A">
        <w:t>1 0 1 0 1</w:t>
      </w:r>
      <w:r w:rsidRPr="006B329A">
        <w:tab/>
        <w:t>- TALKER DETection</w:t>
      </w:r>
      <w:r w:rsidRPr="006B329A">
        <w:tab/>
        <w:t>8.4.21</w:t>
      </w:r>
    </w:p>
    <w:p w14:paraId="3B471B77" w14:textId="77777777" w:rsidR="00C8533A" w:rsidRPr="006B329A" w:rsidRDefault="00C8533A" w:rsidP="006B329A">
      <w:pPr>
        <w:pStyle w:val="EW"/>
        <w:tabs>
          <w:tab w:val="left" w:pos="6946"/>
        </w:tabs>
        <w:ind w:left="1985" w:hanging="1701"/>
      </w:pPr>
      <w:r w:rsidRPr="006B329A">
        <w:t>1 0 1 1 0</w:t>
      </w:r>
      <w:r w:rsidRPr="006B329A">
        <w:tab/>
        <w:t>- LISTENER DETection</w:t>
      </w:r>
      <w:r w:rsidRPr="006B329A">
        <w:tab/>
        <w:t>8.4.22</w:t>
      </w:r>
    </w:p>
    <w:p w14:paraId="31F56F03" w14:textId="77777777" w:rsidR="00C8533A" w:rsidRPr="006B329A" w:rsidRDefault="00C8533A" w:rsidP="006B329A">
      <w:pPr>
        <w:pStyle w:val="EW"/>
        <w:tabs>
          <w:tab w:val="left" w:pos="6946"/>
        </w:tabs>
        <w:ind w:left="1985" w:hanging="1701"/>
      </w:pPr>
      <w:r w:rsidRPr="006B329A">
        <w:t>1 0 1 1 1</w:t>
      </w:r>
      <w:r w:rsidRPr="006B329A">
        <w:tab/>
        <w:t>- REMOTE CODEC CONFiguration REPort</w:t>
      </w:r>
      <w:r w:rsidRPr="006B329A">
        <w:tab/>
        <w:t>8.4.23</w:t>
      </w:r>
    </w:p>
    <w:p w14:paraId="2FB08435" w14:textId="77777777" w:rsidR="00C8533A" w:rsidRPr="006B329A" w:rsidRDefault="00C8533A" w:rsidP="006B329A">
      <w:pPr>
        <w:pStyle w:val="EW"/>
        <w:tabs>
          <w:tab w:val="left" w:pos="6946"/>
        </w:tabs>
        <w:ind w:left="1985" w:hanging="1701"/>
      </w:pPr>
      <w:r w:rsidRPr="006B329A">
        <w:t>1 1 0 0 0</w:t>
      </w:r>
      <w:r w:rsidRPr="006B329A">
        <w:tab/>
        <w:t>- Round Trip Delay REPort</w:t>
      </w:r>
      <w:r w:rsidRPr="006B329A">
        <w:tab/>
        <w:t>8.4.24</w:t>
      </w:r>
    </w:p>
    <w:p w14:paraId="21CCAEFC" w14:textId="77777777" w:rsidR="00C8533A" w:rsidRPr="006B329A" w:rsidRDefault="00C8533A" w:rsidP="006B329A">
      <w:pPr>
        <w:pStyle w:val="EW"/>
        <w:tabs>
          <w:tab w:val="left" w:pos="6946"/>
        </w:tabs>
        <w:ind w:left="1985" w:hanging="1701"/>
      </w:pPr>
      <w:r w:rsidRPr="006B329A">
        <w:t>1 1 0 0 1</w:t>
      </w:r>
      <w:r w:rsidRPr="006B329A">
        <w:tab/>
        <w:t>- PRE-HANDOver NOTIFication</w:t>
      </w:r>
      <w:r w:rsidRPr="006B329A">
        <w:tab/>
        <w:t>8.4.25</w:t>
      </w:r>
    </w:p>
    <w:p w14:paraId="4461C932" w14:textId="77777777" w:rsidR="00C8533A" w:rsidRPr="006B329A" w:rsidRDefault="00C8533A" w:rsidP="006B329A">
      <w:pPr>
        <w:pStyle w:val="EW"/>
        <w:tabs>
          <w:tab w:val="left" w:pos="6946"/>
        </w:tabs>
        <w:ind w:left="1985" w:hanging="1701"/>
      </w:pPr>
      <w:r w:rsidRPr="006B329A">
        <w:t>1 1 0 1 0</w:t>
      </w:r>
      <w:r w:rsidRPr="006B329A">
        <w:tab/>
        <w:t>- MultiRate CODEC MODification REQest</w:t>
      </w:r>
      <w:r w:rsidRPr="006B329A">
        <w:tab/>
        <w:t>8.4.26</w:t>
      </w:r>
    </w:p>
    <w:p w14:paraId="76706039" w14:textId="77777777" w:rsidR="00C8533A" w:rsidRPr="006B329A" w:rsidRDefault="00C8533A" w:rsidP="006B329A">
      <w:pPr>
        <w:pStyle w:val="EW"/>
        <w:tabs>
          <w:tab w:val="left" w:pos="6946"/>
        </w:tabs>
        <w:ind w:left="1985" w:hanging="1701"/>
      </w:pPr>
      <w:r w:rsidRPr="006B329A">
        <w:t>1 1 0 1 1</w:t>
      </w:r>
      <w:r w:rsidRPr="006B329A">
        <w:tab/>
        <w:t>- MultiRate CODEC MOD ACKnowledge</w:t>
      </w:r>
      <w:r w:rsidRPr="006B329A">
        <w:tab/>
        <w:t>8.4.27</w:t>
      </w:r>
    </w:p>
    <w:p w14:paraId="50285B79" w14:textId="77777777" w:rsidR="00C8533A" w:rsidRPr="006B329A" w:rsidRDefault="00C8533A" w:rsidP="006B329A">
      <w:pPr>
        <w:pStyle w:val="EW"/>
        <w:tabs>
          <w:tab w:val="left" w:pos="6946"/>
        </w:tabs>
        <w:ind w:left="1985" w:hanging="1701"/>
      </w:pPr>
      <w:r w:rsidRPr="006B329A">
        <w:t>1 1 1 0 0</w:t>
      </w:r>
      <w:r w:rsidRPr="006B329A">
        <w:tab/>
        <w:t>- MultiRate CODEC MOD Negative ACKnowledge</w:t>
      </w:r>
      <w:r w:rsidRPr="006B329A">
        <w:tab/>
        <w:t>8.4.28</w:t>
      </w:r>
    </w:p>
    <w:p w14:paraId="374A1909" w14:textId="77777777" w:rsidR="00C8533A" w:rsidRPr="006B329A" w:rsidRDefault="00C8533A" w:rsidP="006B329A">
      <w:pPr>
        <w:pStyle w:val="EW"/>
        <w:tabs>
          <w:tab w:val="left" w:pos="6946"/>
        </w:tabs>
        <w:ind w:left="1985" w:hanging="1701"/>
      </w:pPr>
      <w:r w:rsidRPr="006B329A">
        <w:t>1 1 1 0 1</w:t>
      </w:r>
      <w:r w:rsidRPr="006B329A">
        <w:tab/>
        <w:t>- MultiRate CODEC MOD PERformed</w:t>
      </w:r>
      <w:r w:rsidRPr="006B329A">
        <w:tab/>
        <w:t>8.4.29</w:t>
      </w:r>
    </w:p>
    <w:p w14:paraId="30AF2D36" w14:textId="77777777" w:rsidR="00C8533A" w:rsidRPr="003C4D13" w:rsidRDefault="00C8533A" w:rsidP="006B329A">
      <w:pPr>
        <w:pStyle w:val="EW"/>
        <w:tabs>
          <w:tab w:val="left" w:pos="6946"/>
        </w:tabs>
        <w:ind w:left="1985" w:hanging="1701"/>
      </w:pPr>
      <w:r w:rsidRPr="003C4D13">
        <w:t>1 1 1 1 0</w:t>
      </w:r>
      <w:r w:rsidRPr="003C4D13">
        <w:tab/>
        <w:t>- TFO REPort</w:t>
      </w:r>
      <w:r w:rsidRPr="003C4D13">
        <w:tab/>
        <w:t>8.4.30</w:t>
      </w:r>
    </w:p>
    <w:p w14:paraId="4B663A45" w14:textId="77777777" w:rsidR="00C8533A" w:rsidRPr="003C4D13" w:rsidRDefault="00C8533A" w:rsidP="006B329A">
      <w:pPr>
        <w:pStyle w:val="EW"/>
        <w:tabs>
          <w:tab w:val="left" w:pos="6946"/>
        </w:tabs>
        <w:ind w:left="1985" w:hanging="1701"/>
      </w:pPr>
      <w:r w:rsidRPr="003C4D13">
        <w:t>1 1 1 1 1</w:t>
      </w:r>
      <w:r w:rsidRPr="003C4D13">
        <w:tab/>
        <w:t>- TFO MODification REQuest</w:t>
      </w:r>
      <w:r w:rsidRPr="003C4D13">
        <w:tab/>
        <w:t>8.4.31</w:t>
      </w:r>
    </w:p>
    <w:p w14:paraId="2BD6581D" w14:textId="77777777" w:rsidR="00C8533A" w:rsidRPr="003C4D13" w:rsidRDefault="00C8533A" w:rsidP="006B329A">
      <w:pPr>
        <w:pStyle w:val="EW"/>
        <w:tabs>
          <w:tab w:val="left" w:pos="6946"/>
        </w:tabs>
        <w:ind w:left="1985" w:hanging="1701"/>
      </w:pPr>
    </w:p>
    <w:p w14:paraId="58FF0B5A" w14:textId="77777777" w:rsidR="00C8533A" w:rsidRPr="006B329A" w:rsidRDefault="00C8533A" w:rsidP="006B329A">
      <w:pPr>
        <w:pStyle w:val="EX"/>
        <w:tabs>
          <w:tab w:val="left" w:pos="6946"/>
        </w:tabs>
        <w:ind w:left="1985" w:hanging="1701"/>
        <w:rPr>
          <w:b/>
          <w:lang w:val="fr-FR"/>
        </w:rPr>
      </w:pPr>
      <w:r w:rsidRPr="006B329A">
        <w:rPr>
          <w:b/>
          <w:lang w:val="fr-FR"/>
        </w:rPr>
        <w:t>0 1 - - - - - -</w:t>
      </w:r>
      <w:r w:rsidRPr="006B329A">
        <w:rPr>
          <w:b/>
          <w:lang w:val="fr-FR"/>
        </w:rPr>
        <w:tab/>
        <w:t>Location Services messages:</w:t>
      </w:r>
    </w:p>
    <w:p w14:paraId="4B636C16" w14:textId="77777777" w:rsidR="00C8533A" w:rsidRPr="006B329A" w:rsidRDefault="00C8533A" w:rsidP="006B329A">
      <w:pPr>
        <w:pStyle w:val="EW"/>
        <w:tabs>
          <w:tab w:val="left" w:pos="6946"/>
        </w:tabs>
        <w:ind w:left="1985" w:hanging="1701"/>
        <w:rPr>
          <w:lang w:val="fr-FR"/>
        </w:rPr>
      </w:pPr>
      <w:r w:rsidRPr="006B329A">
        <w:rPr>
          <w:lang w:val="fr-FR"/>
        </w:rPr>
        <w:t>0 0 0 0 0 1</w:t>
      </w:r>
      <w:r w:rsidRPr="006B329A">
        <w:rPr>
          <w:lang w:val="fr-FR"/>
        </w:rPr>
        <w:tab/>
        <w:t>- Location Information</w:t>
      </w:r>
      <w:r w:rsidRPr="006B329A">
        <w:rPr>
          <w:lang w:val="fr-FR"/>
        </w:rPr>
        <w:tab/>
        <w:t>8.7.1</w:t>
      </w:r>
    </w:p>
    <w:p w14:paraId="40367384" w14:textId="77777777" w:rsidR="00C8533A" w:rsidRPr="006B329A" w:rsidRDefault="00C8533A" w:rsidP="006B329A">
      <w:pPr>
        <w:pStyle w:val="Heading2"/>
      </w:pPr>
      <w:bookmarkStart w:id="149" w:name="_Toc476910123"/>
      <w:r w:rsidRPr="006B329A">
        <w:t>9.3</w:t>
      </w:r>
      <w:r w:rsidRPr="006B329A">
        <w:tab/>
        <w:t>Other information elements</w:t>
      </w:r>
      <w:bookmarkEnd w:id="149"/>
    </w:p>
    <w:p w14:paraId="03FA5B89" w14:textId="77777777" w:rsidR="00C8533A" w:rsidRPr="006B329A" w:rsidRDefault="00C8533A" w:rsidP="006B329A">
      <w:pPr>
        <w:spacing w:after="120"/>
      </w:pPr>
      <w:r w:rsidRPr="006B329A">
        <w:t>The information elements used and the coding of their Element Identifier fields are:</w:t>
      </w:r>
    </w:p>
    <w:p w14:paraId="36963C4F" w14:textId="77777777" w:rsidR="00C8533A" w:rsidRPr="006B329A" w:rsidRDefault="00C8533A" w:rsidP="006B329A">
      <w:pPr>
        <w:pStyle w:val="EW"/>
        <w:tabs>
          <w:tab w:val="left" w:pos="6946"/>
        </w:tabs>
        <w:ind w:left="1985" w:hanging="1701"/>
        <w:outlineLvl w:val="0"/>
        <w:rPr>
          <w:b/>
        </w:rPr>
      </w:pPr>
      <w:r w:rsidRPr="006B329A">
        <w:rPr>
          <w:b/>
        </w:rPr>
        <w:t>Element</w:t>
      </w:r>
    </w:p>
    <w:p w14:paraId="3C947C9D" w14:textId="77777777" w:rsidR="00C8533A" w:rsidRPr="006B329A" w:rsidRDefault="00C8533A" w:rsidP="006B329A">
      <w:pPr>
        <w:pStyle w:val="EW"/>
        <w:tabs>
          <w:tab w:val="left" w:pos="6946"/>
        </w:tabs>
        <w:ind w:left="1985" w:hanging="1701"/>
        <w:outlineLvl w:val="0"/>
        <w:rPr>
          <w:b/>
        </w:rPr>
      </w:pPr>
      <w:r w:rsidRPr="006B329A">
        <w:rPr>
          <w:b/>
        </w:rPr>
        <w:t>Identifier bits</w:t>
      </w:r>
    </w:p>
    <w:p w14:paraId="277D6BAD" w14:textId="77777777" w:rsidR="00C8533A" w:rsidRPr="006B329A" w:rsidRDefault="00C8533A" w:rsidP="006B329A">
      <w:pPr>
        <w:pStyle w:val="EX"/>
        <w:tabs>
          <w:tab w:val="left" w:pos="6946"/>
        </w:tabs>
        <w:ind w:left="1985" w:hanging="1701"/>
        <w:rPr>
          <w:b/>
        </w:rPr>
      </w:pPr>
      <w:r w:rsidRPr="006B329A">
        <w:rPr>
          <w:b/>
        </w:rPr>
        <w:t>8 7 6 5 4 3 2 1</w:t>
      </w:r>
      <w:r w:rsidRPr="006B329A">
        <w:rPr>
          <w:b/>
        </w:rPr>
        <w:tab/>
        <w:t>Element name</w:t>
      </w:r>
      <w:r w:rsidRPr="006B329A">
        <w:rPr>
          <w:b/>
        </w:rPr>
        <w:tab/>
        <w:t>Reference</w:t>
      </w:r>
    </w:p>
    <w:p w14:paraId="1198A11F" w14:textId="77777777" w:rsidR="00C8533A" w:rsidRPr="006B329A" w:rsidRDefault="00C8533A" w:rsidP="006B329A">
      <w:pPr>
        <w:pStyle w:val="EW"/>
        <w:tabs>
          <w:tab w:val="left" w:pos="6946"/>
        </w:tabs>
        <w:ind w:left="1985" w:hanging="1701"/>
      </w:pPr>
      <w:r w:rsidRPr="006B329A">
        <w:t>0 0 0 0 0 0 0 1</w:t>
      </w:r>
      <w:r w:rsidRPr="006B329A">
        <w:tab/>
        <w:t>Channel Number</w:t>
      </w:r>
      <w:r w:rsidRPr="006B329A">
        <w:tab/>
        <w:t>9.3.1</w:t>
      </w:r>
    </w:p>
    <w:p w14:paraId="2769CA80" w14:textId="77777777" w:rsidR="00C8533A" w:rsidRPr="006B329A" w:rsidRDefault="00C8533A" w:rsidP="006B329A">
      <w:pPr>
        <w:pStyle w:val="EW"/>
        <w:tabs>
          <w:tab w:val="left" w:pos="6946"/>
        </w:tabs>
        <w:ind w:left="1985" w:hanging="1701"/>
      </w:pPr>
      <w:r w:rsidRPr="006B329A">
        <w:t>0 0 0 0 0 0 1 0</w:t>
      </w:r>
      <w:r w:rsidRPr="006B329A">
        <w:tab/>
        <w:t>Link Identifier</w:t>
      </w:r>
      <w:r w:rsidRPr="006B329A">
        <w:tab/>
        <w:t>9.3.2</w:t>
      </w:r>
    </w:p>
    <w:p w14:paraId="208A58BC" w14:textId="77777777" w:rsidR="00C8533A" w:rsidRPr="006B329A" w:rsidRDefault="00C8533A" w:rsidP="006B329A">
      <w:pPr>
        <w:pStyle w:val="EW"/>
        <w:tabs>
          <w:tab w:val="left" w:pos="6946"/>
        </w:tabs>
        <w:ind w:left="1985" w:hanging="1701"/>
      </w:pPr>
      <w:r w:rsidRPr="006B329A">
        <w:t>0 0 0 0 0 0 1 1</w:t>
      </w:r>
      <w:r w:rsidRPr="006B329A">
        <w:tab/>
        <w:t>Activation Type</w:t>
      </w:r>
      <w:r w:rsidRPr="006B329A">
        <w:tab/>
        <w:t>9.3.3</w:t>
      </w:r>
    </w:p>
    <w:p w14:paraId="767ADBAA" w14:textId="77777777" w:rsidR="00C8533A" w:rsidRPr="006B329A" w:rsidRDefault="00C8533A" w:rsidP="006B329A">
      <w:pPr>
        <w:pStyle w:val="EW"/>
        <w:tabs>
          <w:tab w:val="left" w:pos="6946"/>
        </w:tabs>
        <w:ind w:left="1985" w:hanging="1701"/>
      </w:pPr>
      <w:r w:rsidRPr="006B329A">
        <w:t>0 0 0 0 0 1 0 0</w:t>
      </w:r>
      <w:r w:rsidRPr="006B329A">
        <w:tab/>
        <w:t>BS Power</w:t>
      </w:r>
      <w:r w:rsidRPr="006B329A">
        <w:tab/>
        <w:t>9.3.4</w:t>
      </w:r>
    </w:p>
    <w:p w14:paraId="624A11E0" w14:textId="77777777" w:rsidR="00C8533A" w:rsidRPr="006B329A" w:rsidRDefault="00C8533A" w:rsidP="006B329A">
      <w:pPr>
        <w:pStyle w:val="EW"/>
        <w:tabs>
          <w:tab w:val="left" w:pos="6946"/>
        </w:tabs>
        <w:ind w:left="1985" w:hanging="1701"/>
        <w:rPr>
          <w:lang w:val="fr-FR"/>
        </w:rPr>
      </w:pPr>
      <w:r w:rsidRPr="006B329A">
        <w:rPr>
          <w:lang w:val="fr-FR"/>
        </w:rPr>
        <w:t>0 0 0 0 0 1 0 1</w:t>
      </w:r>
      <w:r w:rsidRPr="006B329A">
        <w:rPr>
          <w:lang w:val="fr-FR"/>
        </w:rPr>
        <w:tab/>
        <w:t>Channel Identification</w:t>
      </w:r>
      <w:r w:rsidRPr="006B329A">
        <w:rPr>
          <w:lang w:val="fr-FR"/>
        </w:rPr>
        <w:tab/>
        <w:t>9.3.5</w:t>
      </w:r>
    </w:p>
    <w:p w14:paraId="4E9CA7CC" w14:textId="77777777" w:rsidR="00C8533A" w:rsidRPr="006B329A" w:rsidRDefault="00C8533A" w:rsidP="006B329A">
      <w:pPr>
        <w:pStyle w:val="EW"/>
        <w:tabs>
          <w:tab w:val="left" w:pos="6946"/>
        </w:tabs>
        <w:ind w:left="1985" w:hanging="1701"/>
        <w:rPr>
          <w:lang w:val="fr-FR"/>
        </w:rPr>
      </w:pPr>
      <w:r w:rsidRPr="006B329A">
        <w:rPr>
          <w:lang w:val="fr-FR"/>
        </w:rPr>
        <w:t>0 0 0 0 0 1 1 0</w:t>
      </w:r>
      <w:r w:rsidRPr="006B329A">
        <w:rPr>
          <w:lang w:val="fr-FR"/>
        </w:rPr>
        <w:tab/>
        <w:t>Channel Mode</w:t>
      </w:r>
      <w:r w:rsidRPr="006B329A">
        <w:rPr>
          <w:lang w:val="fr-FR"/>
        </w:rPr>
        <w:tab/>
        <w:t>9.3.6</w:t>
      </w:r>
    </w:p>
    <w:p w14:paraId="6ADE2CC0" w14:textId="77777777" w:rsidR="00C8533A" w:rsidRPr="006B329A" w:rsidRDefault="00C8533A" w:rsidP="006B329A">
      <w:pPr>
        <w:pStyle w:val="EW"/>
        <w:tabs>
          <w:tab w:val="left" w:pos="6946"/>
        </w:tabs>
        <w:ind w:left="1985" w:hanging="1701"/>
        <w:rPr>
          <w:lang w:val="fr-FR"/>
        </w:rPr>
      </w:pPr>
      <w:r w:rsidRPr="006B329A">
        <w:rPr>
          <w:lang w:val="fr-FR"/>
        </w:rPr>
        <w:t>0 0 0 0 0 1 1 1</w:t>
      </w:r>
      <w:r w:rsidRPr="006B329A">
        <w:rPr>
          <w:lang w:val="fr-FR"/>
        </w:rPr>
        <w:tab/>
        <w:t>Encryption Information</w:t>
      </w:r>
      <w:r w:rsidRPr="006B329A">
        <w:rPr>
          <w:lang w:val="fr-FR"/>
        </w:rPr>
        <w:tab/>
        <w:t>9.3.7</w:t>
      </w:r>
    </w:p>
    <w:p w14:paraId="6867B450" w14:textId="77777777" w:rsidR="00C8533A" w:rsidRPr="006B329A" w:rsidRDefault="00C8533A" w:rsidP="006B329A">
      <w:pPr>
        <w:pStyle w:val="EW"/>
        <w:tabs>
          <w:tab w:val="left" w:pos="6946"/>
        </w:tabs>
        <w:ind w:left="1985" w:hanging="1701"/>
      </w:pPr>
      <w:r w:rsidRPr="006B329A">
        <w:t>0 0 0 0 1 0 0 0</w:t>
      </w:r>
      <w:r w:rsidRPr="006B329A">
        <w:tab/>
        <w:t>Frame Number</w:t>
      </w:r>
      <w:r w:rsidRPr="006B329A">
        <w:tab/>
        <w:t>9.3.8</w:t>
      </w:r>
    </w:p>
    <w:p w14:paraId="6D7D56EC" w14:textId="77777777" w:rsidR="00C8533A" w:rsidRPr="006B329A" w:rsidRDefault="00C8533A" w:rsidP="006B329A">
      <w:pPr>
        <w:pStyle w:val="EW"/>
        <w:tabs>
          <w:tab w:val="left" w:pos="6946"/>
        </w:tabs>
        <w:ind w:left="1985" w:hanging="1701"/>
      </w:pPr>
      <w:r w:rsidRPr="006B329A">
        <w:t>0 0 0 0 1 0 0 1</w:t>
      </w:r>
      <w:r w:rsidRPr="006B329A">
        <w:tab/>
        <w:t>Handover Reference</w:t>
      </w:r>
      <w:r w:rsidRPr="006B329A">
        <w:tab/>
        <w:t>9.3.9</w:t>
      </w:r>
    </w:p>
    <w:p w14:paraId="7C7C9138" w14:textId="77777777" w:rsidR="00C8533A" w:rsidRPr="006B329A" w:rsidRDefault="00C8533A" w:rsidP="006B329A">
      <w:pPr>
        <w:pStyle w:val="EW"/>
        <w:tabs>
          <w:tab w:val="left" w:pos="6946"/>
        </w:tabs>
        <w:ind w:left="1985" w:hanging="1701"/>
      </w:pPr>
      <w:r w:rsidRPr="006B329A">
        <w:t>0 0 0 0 1 0 1 0</w:t>
      </w:r>
      <w:r w:rsidRPr="006B329A">
        <w:tab/>
        <w:t>L1 Information</w:t>
      </w:r>
      <w:r w:rsidRPr="006B329A">
        <w:tab/>
        <w:t>9.3.10</w:t>
      </w:r>
    </w:p>
    <w:p w14:paraId="51DC0A5A" w14:textId="77777777" w:rsidR="00C8533A" w:rsidRPr="006B329A" w:rsidRDefault="00C8533A" w:rsidP="006B329A">
      <w:pPr>
        <w:pStyle w:val="EW"/>
        <w:tabs>
          <w:tab w:val="left" w:pos="6946"/>
        </w:tabs>
        <w:ind w:left="1985" w:hanging="1701"/>
      </w:pPr>
      <w:r w:rsidRPr="006B329A">
        <w:t>0 0 0 0 1 0 1 1</w:t>
      </w:r>
      <w:r w:rsidRPr="006B329A">
        <w:tab/>
        <w:t>L3 Information</w:t>
      </w:r>
      <w:r w:rsidRPr="006B329A">
        <w:tab/>
        <w:t>9.3.11</w:t>
      </w:r>
    </w:p>
    <w:p w14:paraId="01860607" w14:textId="77777777" w:rsidR="00C8533A" w:rsidRPr="006B329A" w:rsidRDefault="00C8533A" w:rsidP="006B329A">
      <w:pPr>
        <w:pStyle w:val="EW"/>
        <w:tabs>
          <w:tab w:val="left" w:pos="6946"/>
        </w:tabs>
        <w:ind w:left="1985" w:hanging="1701"/>
      </w:pPr>
      <w:r w:rsidRPr="006B329A">
        <w:t>0 0 0 0 1 1 0 0</w:t>
      </w:r>
      <w:r w:rsidRPr="006B329A">
        <w:tab/>
        <w:t>MS Identity</w:t>
      </w:r>
      <w:r w:rsidRPr="006B329A">
        <w:tab/>
        <w:t>9.3.12</w:t>
      </w:r>
    </w:p>
    <w:p w14:paraId="0DA1DA2B" w14:textId="77777777" w:rsidR="00C8533A" w:rsidRPr="006B329A" w:rsidRDefault="00C8533A" w:rsidP="006B329A">
      <w:pPr>
        <w:pStyle w:val="EW"/>
        <w:tabs>
          <w:tab w:val="left" w:pos="6946"/>
        </w:tabs>
        <w:ind w:left="1985" w:hanging="1701"/>
      </w:pPr>
      <w:r w:rsidRPr="006B329A">
        <w:t>0 0 0 0 1 1 0 1</w:t>
      </w:r>
      <w:r w:rsidRPr="006B329A">
        <w:tab/>
        <w:t>MS Power</w:t>
      </w:r>
      <w:r w:rsidRPr="006B329A">
        <w:tab/>
        <w:t>9.3.13</w:t>
      </w:r>
    </w:p>
    <w:p w14:paraId="153B49C4" w14:textId="77777777" w:rsidR="00C8533A" w:rsidRPr="006B329A" w:rsidRDefault="00C8533A" w:rsidP="006B329A">
      <w:pPr>
        <w:pStyle w:val="EW"/>
        <w:tabs>
          <w:tab w:val="left" w:pos="6946"/>
        </w:tabs>
        <w:ind w:left="1985" w:hanging="1701"/>
      </w:pPr>
      <w:r w:rsidRPr="006B329A">
        <w:t>0 0 0 0 1 1 1 0</w:t>
      </w:r>
      <w:r w:rsidRPr="006B329A">
        <w:tab/>
        <w:t>Paging Group</w:t>
      </w:r>
      <w:r w:rsidRPr="006B329A">
        <w:tab/>
        <w:t>9.3.14</w:t>
      </w:r>
    </w:p>
    <w:p w14:paraId="1E898E47" w14:textId="77777777" w:rsidR="00C8533A" w:rsidRPr="006B329A" w:rsidRDefault="00C8533A" w:rsidP="006B329A">
      <w:pPr>
        <w:pStyle w:val="EW"/>
        <w:tabs>
          <w:tab w:val="left" w:pos="6946"/>
        </w:tabs>
        <w:ind w:left="1985" w:hanging="1701"/>
      </w:pPr>
      <w:r w:rsidRPr="006B329A">
        <w:t>0 0 0 0 1 1 1 1</w:t>
      </w:r>
      <w:r w:rsidRPr="006B329A">
        <w:tab/>
        <w:t>Paging Load</w:t>
      </w:r>
      <w:r w:rsidRPr="006B329A">
        <w:tab/>
        <w:t>9.3.15</w:t>
      </w:r>
    </w:p>
    <w:p w14:paraId="1E24001E" w14:textId="77777777" w:rsidR="00C8533A" w:rsidRPr="006B329A" w:rsidRDefault="00C8533A" w:rsidP="006B329A">
      <w:pPr>
        <w:pStyle w:val="EW"/>
        <w:tabs>
          <w:tab w:val="left" w:pos="6946"/>
        </w:tabs>
        <w:ind w:left="1985" w:hanging="1701"/>
      </w:pPr>
      <w:r w:rsidRPr="006B329A">
        <w:t>0 0 0 1 0 0 0 0</w:t>
      </w:r>
      <w:r w:rsidRPr="006B329A">
        <w:tab/>
        <w:t>Physical Context</w:t>
      </w:r>
      <w:r w:rsidRPr="006B329A">
        <w:tab/>
        <w:t>9.3.16</w:t>
      </w:r>
    </w:p>
    <w:p w14:paraId="66253136" w14:textId="77777777" w:rsidR="00C8533A" w:rsidRPr="006B329A" w:rsidRDefault="00C8533A" w:rsidP="006B329A">
      <w:pPr>
        <w:pStyle w:val="EW"/>
        <w:tabs>
          <w:tab w:val="left" w:pos="6946"/>
        </w:tabs>
        <w:ind w:left="1985" w:hanging="1701"/>
      </w:pPr>
      <w:r w:rsidRPr="006B329A">
        <w:t>0 0 0 1 0 0 0 1</w:t>
      </w:r>
      <w:r w:rsidRPr="006B329A">
        <w:tab/>
        <w:t>Access Delay</w:t>
      </w:r>
      <w:r w:rsidRPr="006B329A">
        <w:tab/>
        <w:t>9.3.17</w:t>
      </w:r>
    </w:p>
    <w:p w14:paraId="3BDDD08D" w14:textId="77777777" w:rsidR="00C8533A" w:rsidRPr="006B329A" w:rsidRDefault="00C8533A" w:rsidP="006B329A">
      <w:pPr>
        <w:pStyle w:val="EW"/>
        <w:tabs>
          <w:tab w:val="left" w:pos="6946"/>
        </w:tabs>
        <w:ind w:left="1985" w:hanging="1701"/>
      </w:pPr>
      <w:r w:rsidRPr="006B329A">
        <w:t>0 0 0 1 0 0 1 0</w:t>
      </w:r>
      <w:r w:rsidRPr="006B329A">
        <w:tab/>
        <w:t>RACH Load</w:t>
      </w:r>
      <w:r w:rsidRPr="006B329A">
        <w:tab/>
        <w:t>9.3.18</w:t>
      </w:r>
    </w:p>
    <w:p w14:paraId="479690FB" w14:textId="77777777" w:rsidR="00C8533A" w:rsidRPr="006B329A" w:rsidRDefault="00C8533A" w:rsidP="006B329A">
      <w:pPr>
        <w:pStyle w:val="EW"/>
        <w:tabs>
          <w:tab w:val="left" w:pos="6946"/>
        </w:tabs>
        <w:ind w:left="1985" w:hanging="1701"/>
      </w:pPr>
      <w:r w:rsidRPr="006B329A">
        <w:t>0 0 0 1 0 0 1 1</w:t>
      </w:r>
      <w:r w:rsidRPr="006B329A">
        <w:tab/>
        <w:t>Request Reference</w:t>
      </w:r>
      <w:r w:rsidRPr="006B329A">
        <w:tab/>
        <w:t>9.3.19</w:t>
      </w:r>
    </w:p>
    <w:p w14:paraId="7644CC44" w14:textId="77777777" w:rsidR="00C8533A" w:rsidRPr="003C4D13" w:rsidRDefault="00C8533A" w:rsidP="006B329A">
      <w:pPr>
        <w:pStyle w:val="EW"/>
        <w:tabs>
          <w:tab w:val="left" w:pos="6946"/>
        </w:tabs>
        <w:ind w:left="1985" w:hanging="1701"/>
        <w:rPr>
          <w:lang w:val="fr-FR"/>
        </w:rPr>
      </w:pPr>
      <w:r w:rsidRPr="003C4D13">
        <w:rPr>
          <w:lang w:val="fr-FR"/>
        </w:rPr>
        <w:t>0 0 0 1 0 1 0 0</w:t>
      </w:r>
      <w:r w:rsidRPr="003C4D13">
        <w:rPr>
          <w:lang w:val="fr-FR"/>
        </w:rPr>
        <w:tab/>
        <w:t>Release Mode</w:t>
      </w:r>
      <w:r w:rsidRPr="003C4D13">
        <w:rPr>
          <w:lang w:val="fr-FR"/>
        </w:rPr>
        <w:tab/>
        <w:t>9.3.20</w:t>
      </w:r>
    </w:p>
    <w:p w14:paraId="485D39CC" w14:textId="77777777" w:rsidR="00C8533A" w:rsidRPr="003C4D13" w:rsidRDefault="00C8533A" w:rsidP="006B329A">
      <w:pPr>
        <w:pStyle w:val="EW"/>
        <w:tabs>
          <w:tab w:val="left" w:pos="6946"/>
        </w:tabs>
        <w:ind w:left="1985" w:hanging="1701"/>
        <w:rPr>
          <w:lang w:val="fr-FR"/>
        </w:rPr>
      </w:pPr>
      <w:r w:rsidRPr="003C4D13">
        <w:rPr>
          <w:lang w:val="fr-FR"/>
        </w:rPr>
        <w:t>0 0 0 1 0 1 0 1</w:t>
      </w:r>
      <w:r w:rsidRPr="003C4D13">
        <w:rPr>
          <w:lang w:val="fr-FR"/>
        </w:rPr>
        <w:tab/>
        <w:t>Resource Information</w:t>
      </w:r>
      <w:r w:rsidRPr="003C4D13">
        <w:rPr>
          <w:lang w:val="fr-FR"/>
        </w:rPr>
        <w:tab/>
        <w:t>9.3.21</w:t>
      </w:r>
    </w:p>
    <w:p w14:paraId="3B7F32EF" w14:textId="77777777" w:rsidR="00C8533A" w:rsidRPr="003C4D13" w:rsidRDefault="00C8533A" w:rsidP="006B329A">
      <w:pPr>
        <w:pStyle w:val="EW"/>
        <w:tabs>
          <w:tab w:val="left" w:pos="6946"/>
        </w:tabs>
        <w:ind w:left="1985" w:hanging="1701"/>
        <w:rPr>
          <w:lang w:val="fr-FR"/>
        </w:rPr>
      </w:pPr>
      <w:r w:rsidRPr="003C4D13">
        <w:rPr>
          <w:lang w:val="fr-FR"/>
        </w:rPr>
        <w:t>0 0 0 1 0 1 1 0</w:t>
      </w:r>
      <w:r w:rsidRPr="003C4D13">
        <w:rPr>
          <w:lang w:val="fr-FR"/>
        </w:rPr>
        <w:tab/>
        <w:t>RLM Cause</w:t>
      </w:r>
      <w:r w:rsidRPr="003C4D13">
        <w:rPr>
          <w:lang w:val="fr-FR"/>
        </w:rPr>
        <w:tab/>
        <w:t>9.3.22</w:t>
      </w:r>
    </w:p>
    <w:p w14:paraId="19D1BCEA" w14:textId="77777777" w:rsidR="00C8533A" w:rsidRPr="006B329A" w:rsidRDefault="00C8533A" w:rsidP="006B329A">
      <w:pPr>
        <w:pStyle w:val="EW"/>
        <w:tabs>
          <w:tab w:val="left" w:pos="6946"/>
        </w:tabs>
        <w:ind w:left="1985" w:hanging="1701"/>
      </w:pPr>
      <w:r w:rsidRPr="006B329A">
        <w:t>0 0 0 1 0 1 1 1</w:t>
      </w:r>
      <w:r w:rsidRPr="006B329A">
        <w:tab/>
        <w:t>Starting Time</w:t>
      </w:r>
      <w:r w:rsidRPr="006B329A">
        <w:tab/>
        <w:t>9.3.23</w:t>
      </w:r>
    </w:p>
    <w:p w14:paraId="1E49186E" w14:textId="77777777" w:rsidR="00C8533A" w:rsidRPr="006B329A" w:rsidRDefault="00C8533A" w:rsidP="006B329A">
      <w:pPr>
        <w:pStyle w:val="EW"/>
        <w:tabs>
          <w:tab w:val="left" w:pos="6946"/>
        </w:tabs>
        <w:ind w:left="1985" w:hanging="1701"/>
      </w:pPr>
      <w:r w:rsidRPr="006B329A">
        <w:t>0 0 0 1 1 0 0 0</w:t>
      </w:r>
      <w:r w:rsidRPr="006B329A">
        <w:tab/>
        <w:t>Timing Advance</w:t>
      </w:r>
      <w:r w:rsidRPr="006B329A">
        <w:tab/>
        <w:t>9.3.24</w:t>
      </w:r>
    </w:p>
    <w:p w14:paraId="753AE902" w14:textId="77777777" w:rsidR="00C8533A" w:rsidRPr="006B329A" w:rsidRDefault="00C8533A" w:rsidP="006B329A">
      <w:pPr>
        <w:pStyle w:val="EW"/>
        <w:tabs>
          <w:tab w:val="left" w:pos="6946"/>
        </w:tabs>
        <w:ind w:left="1985" w:hanging="1701"/>
      </w:pPr>
      <w:r w:rsidRPr="006B329A">
        <w:t>0 0 0 1 1 0 0 1</w:t>
      </w:r>
      <w:r w:rsidRPr="006B329A">
        <w:tab/>
        <w:t>Uplink Measurements</w:t>
      </w:r>
      <w:r w:rsidRPr="006B329A">
        <w:tab/>
        <w:t>9.3.25</w:t>
      </w:r>
    </w:p>
    <w:p w14:paraId="7009E2A4" w14:textId="77777777" w:rsidR="00C8533A" w:rsidRPr="006B329A" w:rsidRDefault="00C8533A" w:rsidP="006B329A">
      <w:pPr>
        <w:pStyle w:val="EW"/>
        <w:tabs>
          <w:tab w:val="left" w:pos="6946"/>
        </w:tabs>
        <w:ind w:left="1985" w:hanging="1701"/>
      </w:pPr>
      <w:r w:rsidRPr="006B329A">
        <w:t>0 0 0 1 1 0 1 0</w:t>
      </w:r>
      <w:r w:rsidRPr="006B329A">
        <w:tab/>
        <w:t>Cause</w:t>
      </w:r>
      <w:r w:rsidRPr="006B329A">
        <w:tab/>
        <w:t>9.3.26</w:t>
      </w:r>
    </w:p>
    <w:p w14:paraId="4648A397" w14:textId="77777777" w:rsidR="00C8533A" w:rsidRPr="006B329A" w:rsidRDefault="00C8533A" w:rsidP="006B329A">
      <w:pPr>
        <w:pStyle w:val="EW"/>
        <w:tabs>
          <w:tab w:val="left" w:pos="6946"/>
        </w:tabs>
        <w:ind w:left="1985" w:hanging="1701"/>
      </w:pPr>
      <w:r w:rsidRPr="006B329A">
        <w:t>0 0 0 1 1 0 1 1</w:t>
      </w:r>
      <w:r w:rsidRPr="006B329A">
        <w:tab/>
        <w:t>Measurement result number</w:t>
      </w:r>
      <w:r w:rsidRPr="006B329A">
        <w:tab/>
        <w:t>9.3.27</w:t>
      </w:r>
    </w:p>
    <w:p w14:paraId="6BB8B4FD" w14:textId="77777777" w:rsidR="00C8533A" w:rsidRPr="006B329A" w:rsidRDefault="00C8533A" w:rsidP="006B329A">
      <w:pPr>
        <w:pStyle w:val="EW"/>
        <w:tabs>
          <w:tab w:val="left" w:pos="6946"/>
        </w:tabs>
        <w:ind w:left="1985" w:hanging="1701"/>
      </w:pPr>
      <w:r w:rsidRPr="006B329A">
        <w:t>0 0 0 1 1 1 0 0</w:t>
      </w:r>
      <w:r w:rsidRPr="006B329A">
        <w:tab/>
        <w:t>Message Identifier</w:t>
      </w:r>
      <w:r w:rsidRPr="006B329A">
        <w:tab/>
        <w:t>9.3.28</w:t>
      </w:r>
    </w:p>
    <w:p w14:paraId="280445A6" w14:textId="77777777" w:rsidR="00C8533A" w:rsidRPr="006B329A" w:rsidRDefault="00C8533A" w:rsidP="006B329A">
      <w:pPr>
        <w:pStyle w:val="EW"/>
        <w:tabs>
          <w:tab w:val="left" w:pos="6946"/>
        </w:tabs>
        <w:ind w:left="1985" w:hanging="1701"/>
      </w:pPr>
      <w:r w:rsidRPr="006B329A">
        <w:t>0 0 0 1 1 1 0 1</w:t>
      </w:r>
      <w:r w:rsidRPr="006B329A">
        <w:tab/>
        <w:t>reserved</w:t>
      </w:r>
    </w:p>
    <w:p w14:paraId="46F0AEF8" w14:textId="77777777" w:rsidR="00C8533A" w:rsidRPr="006B329A" w:rsidRDefault="00C8533A" w:rsidP="006B329A">
      <w:pPr>
        <w:pStyle w:val="EW"/>
        <w:tabs>
          <w:tab w:val="left" w:pos="6946"/>
        </w:tabs>
        <w:ind w:left="1985" w:hanging="1701"/>
      </w:pPr>
      <w:r w:rsidRPr="006B329A">
        <w:t>0 0 0 1 1 1 1 0</w:t>
      </w:r>
      <w:r w:rsidRPr="006B329A">
        <w:tab/>
        <w:t>System Info Type</w:t>
      </w:r>
      <w:r w:rsidRPr="006B329A">
        <w:tab/>
        <w:t>9.3.30</w:t>
      </w:r>
    </w:p>
    <w:p w14:paraId="1A754CBE" w14:textId="77777777" w:rsidR="00C8533A" w:rsidRPr="006B329A" w:rsidRDefault="00C8533A" w:rsidP="006B329A">
      <w:pPr>
        <w:pStyle w:val="EW"/>
        <w:tabs>
          <w:tab w:val="left" w:pos="6946"/>
        </w:tabs>
        <w:ind w:left="1985" w:hanging="1701"/>
      </w:pPr>
      <w:r w:rsidRPr="006B329A">
        <w:t>0 0 0 1 1 1 1 1</w:t>
      </w:r>
      <w:r w:rsidRPr="006B329A">
        <w:tab/>
        <w:t>MS Power Parameters</w:t>
      </w:r>
      <w:r w:rsidRPr="006B329A">
        <w:tab/>
        <w:t>9.3.31</w:t>
      </w:r>
    </w:p>
    <w:p w14:paraId="210DD70A" w14:textId="77777777" w:rsidR="00C8533A" w:rsidRPr="006B329A" w:rsidRDefault="00C8533A" w:rsidP="006B329A">
      <w:pPr>
        <w:pStyle w:val="EW"/>
        <w:tabs>
          <w:tab w:val="left" w:pos="6946"/>
        </w:tabs>
        <w:ind w:left="1985" w:hanging="1701"/>
      </w:pPr>
      <w:r w:rsidRPr="006B329A">
        <w:t>0 0 1 0 0 0 0 0</w:t>
      </w:r>
      <w:r w:rsidRPr="006B329A">
        <w:tab/>
        <w:t>BS Power Parameters</w:t>
      </w:r>
      <w:r w:rsidRPr="006B329A">
        <w:tab/>
        <w:t>9.3.32</w:t>
      </w:r>
    </w:p>
    <w:p w14:paraId="2AFF4F16" w14:textId="77777777" w:rsidR="00C8533A" w:rsidRPr="006B329A" w:rsidRDefault="00C8533A" w:rsidP="006B329A">
      <w:pPr>
        <w:pStyle w:val="EW"/>
        <w:tabs>
          <w:tab w:val="left" w:pos="6946"/>
        </w:tabs>
        <w:ind w:left="1985" w:hanging="1701"/>
      </w:pPr>
      <w:r w:rsidRPr="006B329A">
        <w:t>0 0 1 0 0 0 0 1</w:t>
      </w:r>
      <w:r w:rsidRPr="006B329A">
        <w:tab/>
        <w:t>Pre-processing Parameters</w:t>
      </w:r>
      <w:r w:rsidRPr="006B329A">
        <w:tab/>
        <w:t>9.3.33</w:t>
      </w:r>
    </w:p>
    <w:p w14:paraId="1F89B82A" w14:textId="77777777" w:rsidR="00C8533A" w:rsidRPr="006B329A" w:rsidRDefault="00C8533A" w:rsidP="006B329A">
      <w:pPr>
        <w:pStyle w:val="EW"/>
        <w:tabs>
          <w:tab w:val="left" w:pos="6946"/>
        </w:tabs>
        <w:ind w:left="1985" w:hanging="1701"/>
      </w:pPr>
      <w:r w:rsidRPr="006B329A">
        <w:t>0 0 1 0 0 0 1 0</w:t>
      </w:r>
      <w:r w:rsidRPr="006B329A">
        <w:tab/>
        <w:t>Pre-processed Measurements</w:t>
      </w:r>
      <w:r w:rsidRPr="006B329A">
        <w:tab/>
        <w:t>9.3.34</w:t>
      </w:r>
    </w:p>
    <w:p w14:paraId="016AED71" w14:textId="77777777" w:rsidR="00C8533A" w:rsidRPr="006B329A" w:rsidRDefault="00C8533A" w:rsidP="006B329A">
      <w:pPr>
        <w:pStyle w:val="EW"/>
        <w:tabs>
          <w:tab w:val="left" w:pos="6946"/>
        </w:tabs>
        <w:ind w:left="1985" w:hanging="1701"/>
      </w:pPr>
      <w:r w:rsidRPr="006B329A">
        <w:lastRenderedPageBreak/>
        <w:t>0 0 1 0 0 0 1 1</w:t>
      </w:r>
      <w:r w:rsidRPr="006B329A">
        <w:tab/>
        <w:t>reserved</w:t>
      </w:r>
    </w:p>
    <w:p w14:paraId="7E23B4C8" w14:textId="77777777" w:rsidR="00C8533A" w:rsidRPr="006B329A" w:rsidRDefault="00C8533A" w:rsidP="006B329A">
      <w:pPr>
        <w:pStyle w:val="EW"/>
        <w:tabs>
          <w:tab w:val="left" w:pos="6946"/>
        </w:tabs>
        <w:ind w:left="1985" w:hanging="1701"/>
      </w:pPr>
      <w:r w:rsidRPr="006B329A">
        <w:t>0 0 1 0 0 1 0 0</w:t>
      </w:r>
      <w:r w:rsidRPr="006B329A">
        <w:tab/>
        <w:t>SMSCB Information</w:t>
      </w:r>
      <w:r w:rsidRPr="006B329A">
        <w:tab/>
        <w:t>9.3.36</w:t>
      </w:r>
    </w:p>
    <w:p w14:paraId="3ADB475B" w14:textId="77777777" w:rsidR="00C8533A" w:rsidRPr="006B329A" w:rsidRDefault="00C8533A" w:rsidP="006B329A">
      <w:pPr>
        <w:pStyle w:val="EW"/>
        <w:tabs>
          <w:tab w:val="left" w:pos="6946"/>
        </w:tabs>
        <w:ind w:left="1985" w:hanging="1701"/>
      </w:pPr>
      <w:r w:rsidRPr="006B329A">
        <w:t>0 0 1 0 0 1 0 1</w:t>
      </w:r>
      <w:r w:rsidRPr="006B329A">
        <w:tab/>
        <w:t>MS Timing Offset</w:t>
      </w:r>
      <w:r w:rsidRPr="006B329A">
        <w:tab/>
        <w:t>9.3.37</w:t>
      </w:r>
    </w:p>
    <w:p w14:paraId="094D4641" w14:textId="77777777" w:rsidR="00C8533A" w:rsidRPr="006B329A" w:rsidRDefault="00C8533A" w:rsidP="006B329A">
      <w:pPr>
        <w:pStyle w:val="EW"/>
        <w:tabs>
          <w:tab w:val="left" w:pos="6946"/>
        </w:tabs>
        <w:ind w:left="1985" w:hanging="1701"/>
      </w:pPr>
      <w:r w:rsidRPr="006B329A">
        <w:t>0 0 1 0 0 1 1 0</w:t>
      </w:r>
      <w:r w:rsidRPr="006B329A">
        <w:tab/>
        <w:t>Erroneous Message</w:t>
      </w:r>
      <w:r w:rsidRPr="006B329A">
        <w:tab/>
        <w:t>9.3.38</w:t>
      </w:r>
    </w:p>
    <w:p w14:paraId="748CD712" w14:textId="77777777" w:rsidR="00C8533A" w:rsidRPr="006B329A" w:rsidRDefault="00C8533A" w:rsidP="006B329A">
      <w:pPr>
        <w:pStyle w:val="EW"/>
        <w:tabs>
          <w:tab w:val="left" w:pos="6946"/>
        </w:tabs>
        <w:ind w:left="1985" w:hanging="1701"/>
      </w:pPr>
      <w:r w:rsidRPr="006B329A">
        <w:t>0 0 1 0 0 1 1 1</w:t>
      </w:r>
      <w:r w:rsidRPr="006B329A">
        <w:tab/>
        <w:t>Full BCCH Information</w:t>
      </w:r>
      <w:r w:rsidRPr="006B329A">
        <w:tab/>
        <w:t>9.3.39</w:t>
      </w:r>
    </w:p>
    <w:p w14:paraId="5A23B4DD" w14:textId="77777777" w:rsidR="00C8533A" w:rsidRPr="006B329A" w:rsidRDefault="00C8533A" w:rsidP="006B329A">
      <w:pPr>
        <w:pStyle w:val="EW"/>
        <w:tabs>
          <w:tab w:val="left" w:pos="6946"/>
        </w:tabs>
        <w:ind w:left="1985" w:hanging="1701"/>
      </w:pPr>
      <w:r w:rsidRPr="006B329A">
        <w:t>0 0 1 0 1 0 0 0</w:t>
      </w:r>
      <w:r w:rsidRPr="006B329A">
        <w:tab/>
        <w:t>Channel Needed</w:t>
      </w:r>
      <w:r w:rsidRPr="006B329A">
        <w:tab/>
        <w:t>9.3.40</w:t>
      </w:r>
    </w:p>
    <w:p w14:paraId="26DE6EB5" w14:textId="77777777" w:rsidR="00C8533A" w:rsidRPr="006B329A" w:rsidRDefault="00C8533A" w:rsidP="006B329A">
      <w:pPr>
        <w:pStyle w:val="EW"/>
        <w:tabs>
          <w:tab w:val="left" w:pos="6946"/>
        </w:tabs>
        <w:ind w:left="1985" w:hanging="1701"/>
      </w:pPr>
      <w:r w:rsidRPr="006B329A">
        <w:t>0 0 1 0 1 0 0 1</w:t>
      </w:r>
      <w:r w:rsidRPr="006B329A">
        <w:tab/>
        <w:t>CB Command type</w:t>
      </w:r>
      <w:r w:rsidRPr="006B329A">
        <w:tab/>
        <w:t>9.3.41</w:t>
      </w:r>
    </w:p>
    <w:p w14:paraId="3E49E939" w14:textId="77777777" w:rsidR="00C8533A" w:rsidRPr="006B329A" w:rsidRDefault="00C8533A" w:rsidP="006B329A">
      <w:pPr>
        <w:pStyle w:val="EW"/>
        <w:tabs>
          <w:tab w:val="left" w:pos="6946"/>
        </w:tabs>
        <w:ind w:left="1985" w:hanging="1701"/>
      </w:pPr>
      <w:r w:rsidRPr="006B329A">
        <w:t>0 0 1 0 1 0 1 0</w:t>
      </w:r>
      <w:r w:rsidRPr="006B329A">
        <w:tab/>
        <w:t>SMSCB message</w:t>
      </w:r>
      <w:r w:rsidRPr="006B329A">
        <w:tab/>
        <w:t>9.3.42</w:t>
      </w:r>
    </w:p>
    <w:p w14:paraId="348516E2" w14:textId="77777777" w:rsidR="00C8533A" w:rsidRPr="006B329A" w:rsidRDefault="00C8533A" w:rsidP="006B329A">
      <w:pPr>
        <w:pStyle w:val="EW"/>
        <w:tabs>
          <w:tab w:val="left" w:pos="6946"/>
        </w:tabs>
        <w:ind w:left="1985" w:hanging="1701"/>
      </w:pPr>
      <w:r w:rsidRPr="006B329A">
        <w:t>0 0 1 0 1 0 1 1</w:t>
      </w:r>
      <w:r w:rsidRPr="006B329A">
        <w:tab/>
        <w:t>Full Immediate Assign Info</w:t>
      </w:r>
      <w:r w:rsidRPr="006B329A">
        <w:tab/>
        <w:t>9.3.35</w:t>
      </w:r>
    </w:p>
    <w:p w14:paraId="70CBBA82" w14:textId="77777777" w:rsidR="00C8533A" w:rsidRPr="006B329A" w:rsidRDefault="00C8533A" w:rsidP="006B329A">
      <w:pPr>
        <w:pStyle w:val="EW"/>
        <w:tabs>
          <w:tab w:val="left" w:pos="6946"/>
        </w:tabs>
        <w:ind w:left="1985" w:hanging="1701"/>
      </w:pPr>
      <w:r w:rsidRPr="006B329A">
        <w:t>0 0 1 0 1 1 0 0</w:t>
      </w:r>
      <w:r w:rsidRPr="006B329A">
        <w:tab/>
        <w:t>SACCH Information</w:t>
      </w:r>
      <w:r w:rsidRPr="006B329A">
        <w:tab/>
        <w:t>9.3.29</w:t>
      </w:r>
    </w:p>
    <w:p w14:paraId="52BF0855" w14:textId="77777777" w:rsidR="00C8533A" w:rsidRPr="006B329A" w:rsidRDefault="00C8533A" w:rsidP="006B329A">
      <w:pPr>
        <w:pStyle w:val="EX"/>
        <w:tabs>
          <w:tab w:val="left" w:pos="6946"/>
        </w:tabs>
        <w:ind w:left="1985" w:hanging="1701"/>
      </w:pPr>
      <w:r w:rsidRPr="006B329A">
        <w:t>0 0 1 0 1 1 0 1</w:t>
      </w:r>
      <w:r w:rsidRPr="006B329A">
        <w:tab/>
        <w:t>CBCH Load Information</w:t>
      </w:r>
      <w:r w:rsidRPr="006B329A">
        <w:tab/>
        <w:t>9.3.43</w:t>
      </w:r>
    </w:p>
    <w:p w14:paraId="05AF8F81" w14:textId="77777777" w:rsidR="00C8533A" w:rsidRPr="006B329A" w:rsidRDefault="00C8533A" w:rsidP="006B329A">
      <w:pPr>
        <w:pStyle w:val="EW"/>
        <w:tabs>
          <w:tab w:val="left" w:pos="6946"/>
        </w:tabs>
        <w:ind w:left="1985" w:hanging="1701"/>
        <w:outlineLvl w:val="0"/>
        <w:rPr>
          <w:b/>
        </w:rPr>
      </w:pPr>
      <w:r w:rsidRPr="006B329A">
        <w:rPr>
          <w:b/>
        </w:rPr>
        <w:t>Element</w:t>
      </w:r>
    </w:p>
    <w:p w14:paraId="3B210D8C" w14:textId="77777777" w:rsidR="00C8533A" w:rsidRPr="006B329A" w:rsidRDefault="00C8533A" w:rsidP="006B329A">
      <w:pPr>
        <w:pStyle w:val="EW"/>
        <w:tabs>
          <w:tab w:val="left" w:pos="6946"/>
        </w:tabs>
        <w:ind w:left="1985" w:hanging="1701"/>
        <w:outlineLvl w:val="0"/>
        <w:rPr>
          <w:b/>
        </w:rPr>
      </w:pPr>
      <w:r w:rsidRPr="006B329A">
        <w:rPr>
          <w:b/>
        </w:rPr>
        <w:t>Identifier bits</w:t>
      </w:r>
    </w:p>
    <w:p w14:paraId="7E118AD9" w14:textId="77777777" w:rsidR="00C8533A" w:rsidRPr="006B329A" w:rsidRDefault="00C8533A" w:rsidP="006B329A">
      <w:pPr>
        <w:pStyle w:val="EX"/>
        <w:tabs>
          <w:tab w:val="left" w:pos="6946"/>
        </w:tabs>
        <w:ind w:left="1985" w:hanging="1701"/>
        <w:rPr>
          <w:b/>
        </w:rPr>
      </w:pPr>
      <w:r w:rsidRPr="006B329A">
        <w:rPr>
          <w:b/>
        </w:rPr>
        <w:t>8 7 6 5 4 3 2 1</w:t>
      </w:r>
      <w:r w:rsidRPr="006B329A">
        <w:rPr>
          <w:b/>
        </w:rPr>
        <w:tab/>
        <w:t>Element name</w:t>
      </w:r>
      <w:r w:rsidRPr="006B329A">
        <w:rPr>
          <w:b/>
        </w:rPr>
        <w:tab/>
        <w:t>Reference</w:t>
      </w:r>
    </w:p>
    <w:p w14:paraId="0208A29E" w14:textId="77777777" w:rsidR="00C8533A" w:rsidRPr="006B329A" w:rsidRDefault="00C8533A" w:rsidP="006B329A">
      <w:pPr>
        <w:pStyle w:val="EW"/>
        <w:tabs>
          <w:tab w:val="left" w:pos="6946"/>
        </w:tabs>
        <w:ind w:left="1985" w:hanging="1701"/>
      </w:pPr>
      <w:r w:rsidRPr="006B329A">
        <w:t>0 0 1 0 1 1 1 0</w:t>
      </w:r>
      <w:r w:rsidRPr="006B329A">
        <w:tab/>
        <w:t>SMSCB Channel Indicator</w:t>
      </w:r>
      <w:r w:rsidRPr="006B329A">
        <w:tab/>
        <w:t>9.3.44</w:t>
      </w:r>
    </w:p>
    <w:p w14:paraId="20533D93" w14:textId="77777777" w:rsidR="00C8533A" w:rsidRPr="006B329A" w:rsidRDefault="00C8533A" w:rsidP="006B329A">
      <w:pPr>
        <w:pStyle w:val="EW"/>
        <w:tabs>
          <w:tab w:val="left" w:pos="6946"/>
        </w:tabs>
        <w:ind w:left="1985" w:hanging="1701"/>
      </w:pPr>
      <w:r w:rsidRPr="006B329A">
        <w:t>0 0 1 0 1 1 1 1</w:t>
      </w:r>
      <w:r w:rsidRPr="006B329A">
        <w:tab/>
        <w:t>Group call reference</w:t>
      </w:r>
      <w:r w:rsidRPr="006B329A">
        <w:tab/>
        <w:t>9.3.45</w:t>
      </w:r>
    </w:p>
    <w:p w14:paraId="346DF065" w14:textId="77777777" w:rsidR="00C8533A" w:rsidRPr="006B329A" w:rsidRDefault="00C8533A" w:rsidP="006B329A">
      <w:pPr>
        <w:pStyle w:val="EW"/>
        <w:tabs>
          <w:tab w:val="left" w:pos="6946"/>
        </w:tabs>
        <w:ind w:left="1985" w:hanging="1701"/>
        <w:rPr>
          <w:lang w:val="fr-FR"/>
        </w:rPr>
      </w:pPr>
      <w:r w:rsidRPr="006B329A">
        <w:rPr>
          <w:lang w:val="fr-FR"/>
        </w:rPr>
        <w:t>0 0 1 1 0 0 0 0</w:t>
      </w:r>
      <w:r w:rsidRPr="006B329A">
        <w:rPr>
          <w:lang w:val="fr-FR"/>
        </w:rPr>
        <w:tab/>
        <w:t>Channel description</w:t>
      </w:r>
      <w:r w:rsidRPr="006B329A">
        <w:rPr>
          <w:lang w:val="fr-FR"/>
        </w:rPr>
        <w:tab/>
        <w:t>9.3.46</w:t>
      </w:r>
    </w:p>
    <w:p w14:paraId="78AC21D0" w14:textId="77777777" w:rsidR="00C8533A" w:rsidRPr="006B329A" w:rsidRDefault="00C8533A" w:rsidP="006B329A">
      <w:pPr>
        <w:pStyle w:val="EW"/>
        <w:tabs>
          <w:tab w:val="left" w:pos="6946"/>
        </w:tabs>
        <w:ind w:left="1985" w:hanging="1701"/>
        <w:rPr>
          <w:lang w:val="fr-FR"/>
        </w:rPr>
      </w:pPr>
      <w:r w:rsidRPr="006B329A">
        <w:rPr>
          <w:lang w:val="fr-FR"/>
        </w:rPr>
        <w:t>0 0 1 1 0 0 0 1</w:t>
      </w:r>
      <w:r w:rsidRPr="006B329A">
        <w:rPr>
          <w:lang w:val="fr-FR"/>
        </w:rPr>
        <w:tab/>
        <w:t>NCH DRX information</w:t>
      </w:r>
      <w:r w:rsidRPr="006B329A">
        <w:rPr>
          <w:lang w:val="fr-FR"/>
        </w:rPr>
        <w:tab/>
        <w:t>9.3.47</w:t>
      </w:r>
    </w:p>
    <w:p w14:paraId="7E9A2191" w14:textId="77777777" w:rsidR="00C8533A" w:rsidRPr="006B329A" w:rsidRDefault="00C8533A" w:rsidP="006B329A">
      <w:pPr>
        <w:pStyle w:val="EW"/>
        <w:tabs>
          <w:tab w:val="left" w:pos="6946"/>
        </w:tabs>
        <w:ind w:left="1985" w:hanging="1701"/>
      </w:pPr>
      <w:r w:rsidRPr="006B329A">
        <w:t>0 0 1 1 0 0 1 0</w:t>
      </w:r>
      <w:r w:rsidRPr="006B329A">
        <w:tab/>
        <w:t>Command indicator</w:t>
      </w:r>
      <w:r w:rsidRPr="006B329A">
        <w:tab/>
        <w:t>9.3.48</w:t>
      </w:r>
    </w:p>
    <w:p w14:paraId="7A06C55D" w14:textId="77777777" w:rsidR="00C8533A" w:rsidRPr="006B329A" w:rsidRDefault="00C8533A" w:rsidP="006B329A">
      <w:pPr>
        <w:pStyle w:val="EW"/>
        <w:tabs>
          <w:tab w:val="left" w:pos="6946"/>
        </w:tabs>
        <w:ind w:left="1985" w:hanging="1701"/>
      </w:pPr>
      <w:r w:rsidRPr="006B329A">
        <w:t>0 0 1 1 0 0 1 1</w:t>
      </w:r>
      <w:r w:rsidRPr="006B329A">
        <w:tab/>
        <w:t>eMLPP Priority</w:t>
      </w:r>
      <w:r w:rsidRPr="006B329A">
        <w:tab/>
        <w:t>9.3.49</w:t>
      </w:r>
    </w:p>
    <w:p w14:paraId="70CE6D34" w14:textId="77777777" w:rsidR="00C8533A" w:rsidRPr="006B329A" w:rsidRDefault="00C8533A" w:rsidP="006B329A">
      <w:pPr>
        <w:pStyle w:val="EW"/>
        <w:tabs>
          <w:tab w:val="left" w:pos="6946"/>
        </w:tabs>
        <w:ind w:left="1985" w:hanging="1701"/>
      </w:pPr>
      <w:r w:rsidRPr="006B329A">
        <w:t>0 0 1 1 0 1 0 0</w:t>
      </w:r>
      <w:r w:rsidRPr="006B329A">
        <w:tab/>
        <w:t>UIC</w:t>
      </w:r>
      <w:r w:rsidRPr="006B329A">
        <w:tab/>
        <w:t>9.3.50</w:t>
      </w:r>
    </w:p>
    <w:p w14:paraId="3A405DCD" w14:textId="77777777" w:rsidR="00C8533A" w:rsidRPr="006B329A" w:rsidRDefault="00C8533A" w:rsidP="006B329A">
      <w:pPr>
        <w:pStyle w:val="EW"/>
        <w:tabs>
          <w:tab w:val="left" w:pos="6946"/>
        </w:tabs>
        <w:ind w:left="1985" w:hanging="1701"/>
      </w:pPr>
      <w:r w:rsidRPr="006B329A">
        <w:t>0 0 1 1 0 1 0 1</w:t>
      </w:r>
      <w:r w:rsidRPr="006B329A">
        <w:tab/>
        <w:t>Main channel reference</w:t>
      </w:r>
      <w:r w:rsidRPr="006B329A">
        <w:tab/>
        <w:t>9.3.51</w:t>
      </w:r>
    </w:p>
    <w:p w14:paraId="525B4954" w14:textId="77777777" w:rsidR="00C8533A" w:rsidRPr="006B329A" w:rsidRDefault="00C8533A" w:rsidP="006B329A">
      <w:pPr>
        <w:pStyle w:val="EW"/>
        <w:tabs>
          <w:tab w:val="left" w:pos="6946"/>
        </w:tabs>
        <w:ind w:left="1985" w:hanging="1701"/>
      </w:pPr>
      <w:r w:rsidRPr="006B329A">
        <w:t>0 0 1 1 0 1 1 0</w:t>
      </w:r>
      <w:r w:rsidRPr="006B329A">
        <w:tab/>
        <w:t>MultiRate configuration</w:t>
      </w:r>
      <w:r w:rsidRPr="006B329A">
        <w:tab/>
        <w:t>9.3.52</w:t>
      </w:r>
    </w:p>
    <w:p w14:paraId="1318FCC7" w14:textId="77777777" w:rsidR="00C8533A" w:rsidRPr="006B329A" w:rsidRDefault="00C8533A" w:rsidP="006B329A">
      <w:pPr>
        <w:pStyle w:val="EW"/>
        <w:tabs>
          <w:tab w:val="left" w:pos="6946"/>
        </w:tabs>
        <w:ind w:left="1985" w:hanging="1701"/>
      </w:pPr>
      <w:r w:rsidRPr="006B329A">
        <w:t>0 0 1 1 0 1 1 1</w:t>
      </w:r>
      <w:r w:rsidRPr="006B329A">
        <w:tab/>
        <w:t>MultiRate Control</w:t>
      </w:r>
      <w:r w:rsidRPr="006B329A">
        <w:tab/>
        <w:t>9.3.53</w:t>
      </w:r>
    </w:p>
    <w:p w14:paraId="40A608ED" w14:textId="77777777" w:rsidR="00C8533A" w:rsidRPr="006B329A" w:rsidRDefault="00C8533A" w:rsidP="006B329A">
      <w:pPr>
        <w:pStyle w:val="EW"/>
        <w:tabs>
          <w:tab w:val="left" w:pos="6946"/>
        </w:tabs>
        <w:ind w:left="1985" w:hanging="1701"/>
      </w:pPr>
      <w:r w:rsidRPr="006B329A">
        <w:t>0 0 1 1 1 0 0 0</w:t>
      </w:r>
      <w:r w:rsidRPr="006B329A">
        <w:tab/>
        <w:t>Supported Codec Types</w:t>
      </w:r>
      <w:r w:rsidRPr="006B329A">
        <w:tab/>
        <w:t>9.3.54</w:t>
      </w:r>
    </w:p>
    <w:p w14:paraId="3CB15380" w14:textId="77777777" w:rsidR="00C8533A" w:rsidRPr="006B329A" w:rsidRDefault="00C8533A" w:rsidP="006B329A">
      <w:pPr>
        <w:pStyle w:val="EW"/>
        <w:tabs>
          <w:tab w:val="left" w:pos="6946"/>
        </w:tabs>
        <w:ind w:left="1985" w:hanging="1701"/>
      </w:pPr>
      <w:r w:rsidRPr="006B329A">
        <w:t>0 0 1 1 1 0 0 1</w:t>
      </w:r>
      <w:r w:rsidRPr="006B329A">
        <w:tab/>
        <w:t>Codec Configuration</w:t>
      </w:r>
      <w:r w:rsidRPr="006B329A">
        <w:tab/>
        <w:t>9.3.55</w:t>
      </w:r>
    </w:p>
    <w:p w14:paraId="79DD2273" w14:textId="77777777" w:rsidR="00C8533A" w:rsidRPr="006B329A" w:rsidRDefault="00C8533A" w:rsidP="006B329A">
      <w:pPr>
        <w:pStyle w:val="EW"/>
        <w:tabs>
          <w:tab w:val="left" w:pos="6946"/>
        </w:tabs>
        <w:ind w:left="1985" w:hanging="1701"/>
      </w:pPr>
      <w:r w:rsidRPr="006B329A">
        <w:t>0 0 1 1 1 0 1 0</w:t>
      </w:r>
      <w:r w:rsidRPr="006B329A">
        <w:tab/>
        <w:t>Round Trip Delay</w:t>
      </w:r>
      <w:r w:rsidRPr="006B329A">
        <w:tab/>
        <w:t>9.3.56</w:t>
      </w:r>
    </w:p>
    <w:p w14:paraId="337F8486" w14:textId="77777777" w:rsidR="00C8533A" w:rsidRPr="006B329A" w:rsidRDefault="00C8533A" w:rsidP="006B329A">
      <w:pPr>
        <w:pStyle w:val="EW"/>
        <w:tabs>
          <w:tab w:val="left" w:pos="6946"/>
        </w:tabs>
        <w:ind w:left="1985" w:hanging="1701"/>
      </w:pPr>
      <w:r w:rsidRPr="006B329A">
        <w:t>0 0 1 1 1 0 1 1</w:t>
      </w:r>
      <w:r w:rsidRPr="006B329A">
        <w:tab/>
        <w:t>TFO Status</w:t>
      </w:r>
      <w:r w:rsidRPr="006B329A">
        <w:tab/>
        <w:t>9.3.57</w:t>
      </w:r>
    </w:p>
    <w:p w14:paraId="3E0BCE23" w14:textId="77777777" w:rsidR="00C8533A" w:rsidRPr="006B329A" w:rsidRDefault="00C8533A" w:rsidP="006B329A">
      <w:pPr>
        <w:pStyle w:val="EW"/>
        <w:tabs>
          <w:tab w:val="left" w:pos="6946"/>
        </w:tabs>
        <w:ind w:left="1985" w:hanging="1701"/>
      </w:pPr>
      <w:r w:rsidRPr="006B329A">
        <w:t>0 0 1 1 1 1 0 0</w:t>
      </w:r>
      <w:r w:rsidRPr="006B329A">
        <w:tab/>
        <w:t>LLP APDU</w:t>
      </w:r>
      <w:r w:rsidRPr="006B329A">
        <w:tab/>
        <w:t>9.3.58</w:t>
      </w:r>
    </w:p>
    <w:p w14:paraId="65EFFD2A" w14:textId="77777777" w:rsidR="00C8533A" w:rsidRPr="006B329A" w:rsidRDefault="00C8533A" w:rsidP="006B329A">
      <w:pPr>
        <w:pStyle w:val="EW"/>
        <w:tabs>
          <w:tab w:val="left" w:pos="6946"/>
        </w:tabs>
        <w:ind w:left="1985" w:hanging="1701"/>
      </w:pPr>
      <w:r w:rsidRPr="006B329A">
        <w:t>0 0 1 1 1 1 0 1</w:t>
      </w:r>
      <w:r w:rsidRPr="006B329A">
        <w:tab/>
        <w:t>TFO transparent container</w:t>
      </w:r>
      <w:r w:rsidRPr="006B329A">
        <w:tab/>
        <w:t>9.3.59</w:t>
      </w:r>
    </w:p>
    <w:p w14:paraId="42D0160A" w14:textId="77777777" w:rsidR="00586C48" w:rsidRPr="006B329A" w:rsidRDefault="00586C48" w:rsidP="006B329A">
      <w:pPr>
        <w:pStyle w:val="EW"/>
        <w:tabs>
          <w:tab w:val="left" w:pos="6946"/>
        </w:tabs>
        <w:ind w:left="1985" w:hanging="1701"/>
      </w:pPr>
      <w:r w:rsidRPr="006B329A">
        <w:t>0 0 1 1 1 1 1 0</w:t>
      </w:r>
      <w:r w:rsidRPr="006B329A">
        <w:tab/>
        <w:t>Paging Group Extension</w:t>
      </w:r>
      <w:r w:rsidRPr="006B329A">
        <w:tab/>
        <w:t>9.3.60</w:t>
      </w:r>
    </w:p>
    <w:p w14:paraId="43EA590C" w14:textId="77777777" w:rsidR="00C8533A" w:rsidRPr="006B329A" w:rsidRDefault="00C8533A" w:rsidP="006B329A">
      <w:pPr>
        <w:pStyle w:val="EW"/>
        <w:tabs>
          <w:tab w:val="left" w:pos="6946"/>
        </w:tabs>
        <w:ind w:left="1985" w:hanging="1701"/>
      </w:pPr>
    </w:p>
    <w:p w14:paraId="1066EBEB" w14:textId="77777777" w:rsidR="00C8533A" w:rsidRPr="006B329A" w:rsidRDefault="00586C48" w:rsidP="006B329A">
      <w:pPr>
        <w:pStyle w:val="EW"/>
        <w:tabs>
          <w:tab w:val="left" w:pos="6946"/>
        </w:tabs>
        <w:ind w:left="1985" w:hanging="1701"/>
      </w:pPr>
      <w:r w:rsidRPr="006B329A">
        <w:t>0 0 1 1 1 1 1 1</w:t>
      </w:r>
    </w:p>
    <w:p w14:paraId="57753F95" w14:textId="77777777" w:rsidR="00C8533A" w:rsidRPr="006B329A" w:rsidRDefault="00C8533A" w:rsidP="006B329A">
      <w:pPr>
        <w:pStyle w:val="EW"/>
        <w:tabs>
          <w:tab w:val="left" w:pos="6946"/>
        </w:tabs>
        <w:ind w:left="1985" w:hanging="1701"/>
      </w:pPr>
      <w:r w:rsidRPr="006B329A">
        <w:t>to</w:t>
      </w:r>
      <w:r w:rsidRPr="006B329A">
        <w:tab/>
        <w:t>Reserved for future use</w:t>
      </w:r>
    </w:p>
    <w:p w14:paraId="48150D39" w14:textId="77777777" w:rsidR="00C8533A" w:rsidRPr="006B329A" w:rsidRDefault="00C8533A" w:rsidP="006B329A">
      <w:pPr>
        <w:pStyle w:val="EW"/>
        <w:tabs>
          <w:tab w:val="left" w:pos="6946"/>
        </w:tabs>
        <w:ind w:left="1985" w:hanging="1701"/>
      </w:pPr>
      <w:r w:rsidRPr="006B329A">
        <w:t>1 1 1 0 1 1 1 1</w:t>
      </w:r>
      <w:r w:rsidRPr="006B329A">
        <w:tab/>
      </w:r>
    </w:p>
    <w:p w14:paraId="6AA9123B" w14:textId="77777777" w:rsidR="00C8533A" w:rsidRPr="006B329A" w:rsidRDefault="00C8533A" w:rsidP="006B329A">
      <w:pPr>
        <w:pStyle w:val="EW"/>
        <w:tabs>
          <w:tab w:val="left" w:pos="6946"/>
        </w:tabs>
        <w:ind w:left="1985" w:hanging="1701"/>
      </w:pPr>
    </w:p>
    <w:p w14:paraId="732D490E" w14:textId="77777777" w:rsidR="00C8533A" w:rsidRPr="006B329A" w:rsidRDefault="00C8533A" w:rsidP="006B329A">
      <w:pPr>
        <w:pStyle w:val="EW"/>
        <w:tabs>
          <w:tab w:val="left" w:pos="6946"/>
        </w:tabs>
        <w:ind w:left="1985" w:hanging="1701"/>
      </w:pPr>
      <w:r w:rsidRPr="006B329A">
        <w:t>1 1 1 1 0 0 0 0</w:t>
      </w:r>
    </w:p>
    <w:p w14:paraId="2B58A64F" w14:textId="77777777" w:rsidR="00C8533A" w:rsidRPr="006B329A" w:rsidRDefault="00C8533A" w:rsidP="006B329A">
      <w:pPr>
        <w:pStyle w:val="EW"/>
        <w:tabs>
          <w:tab w:val="left" w:pos="6946"/>
        </w:tabs>
        <w:ind w:left="1985" w:hanging="1701"/>
      </w:pPr>
      <w:r w:rsidRPr="006B329A">
        <w:t>to</w:t>
      </w:r>
      <w:r w:rsidRPr="006B329A">
        <w:tab/>
        <w:t>Not used</w:t>
      </w:r>
    </w:p>
    <w:p w14:paraId="02F0E0DF" w14:textId="77777777" w:rsidR="00C8533A" w:rsidRPr="006B329A" w:rsidRDefault="00C8533A" w:rsidP="006B329A">
      <w:pPr>
        <w:pStyle w:val="EW"/>
        <w:tabs>
          <w:tab w:val="left" w:pos="6946"/>
        </w:tabs>
        <w:ind w:left="1985" w:hanging="1701"/>
      </w:pPr>
      <w:r w:rsidRPr="006B329A">
        <w:t>1 1 1 1 1 1 1 1</w:t>
      </w:r>
    </w:p>
    <w:p w14:paraId="6DEF7904" w14:textId="77777777" w:rsidR="00C8533A" w:rsidRPr="006B329A" w:rsidRDefault="00C8533A" w:rsidP="006B329A">
      <w:pPr>
        <w:pStyle w:val="EW"/>
        <w:tabs>
          <w:tab w:val="left" w:pos="6946"/>
        </w:tabs>
      </w:pPr>
    </w:p>
    <w:p w14:paraId="17027C87" w14:textId="77777777" w:rsidR="00C8533A" w:rsidRPr="006B329A" w:rsidRDefault="00C8533A" w:rsidP="006B329A">
      <w:pPr>
        <w:pStyle w:val="Heading3"/>
      </w:pPr>
      <w:bookmarkStart w:id="150" w:name="_Toc476910124"/>
      <w:r w:rsidRPr="006B329A">
        <w:t>9.3.1</w:t>
      </w:r>
      <w:r w:rsidRPr="006B329A">
        <w:tab/>
        <w:t>Channel Number</w:t>
      </w:r>
      <w:bookmarkEnd w:id="150"/>
    </w:p>
    <w:p w14:paraId="55700B00" w14:textId="77777777" w:rsidR="00C8533A" w:rsidRPr="006B329A" w:rsidRDefault="00C8533A" w:rsidP="006B329A">
      <w:pPr>
        <w:keepNext/>
        <w:keepLines/>
      </w:pPr>
      <w:r w:rsidRPr="006B329A">
        <w:t>In the direction BSC to BTS the Channel Number parameter is used to indicate on which physical channel/subchannel the message is to be sent. In the direction BTS to BSC the Channel Number indicates on which physical channel/subchannel the message was received. It is coded in two octets as follows:</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tblGrid>
      <w:tr w:rsidR="00C8533A" w:rsidRPr="006B329A" w14:paraId="37C217F1" w14:textId="77777777">
        <w:tblPrEx>
          <w:tblCellMar>
            <w:top w:w="0" w:type="dxa"/>
            <w:bottom w:w="0" w:type="dxa"/>
          </w:tblCellMar>
        </w:tblPrEx>
        <w:trPr>
          <w:cantSplit/>
          <w:jc w:val="center"/>
        </w:trPr>
        <w:tc>
          <w:tcPr>
            <w:tcW w:w="567" w:type="dxa"/>
          </w:tcPr>
          <w:p w14:paraId="4662F589" w14:textId="77777777" w:rsidR="00C8533A" w:rsidRPr="006B329A" w:rsidRDefault="00C8533A" w:rsidP="006B329A">
            <w:pPr>
              <w:pStyle w:val="TAC"/>
            </w:pPr>
            <w:r w:rsidRPr="006B329A">
              <w:t>8</w:t>
            </w:r>
          </w:p>
        </w:tc>
        <w:tc>
          <w:tcPr>
            <w:tcW w:w="567" w:type="dxa"/>
          </w:tcPr>
          <w:p w14:paraId="5D72703E" w14:textId="77777777" w:rsidR="00C8533A" w:rsidRPr="006B329A" w:rsidRDefault="00C8533A" w:rsidP="006B329A">
            <w:pPr>
              <w:pStyle w:val="TAC"/>
            </w:pPr>
            <w:r w:rsidRPr="006B329A">
              <w:t>7</w:t>
            </w:r>
          </w:p>
        </w:tc>
        <w:tc>
          <w:tcPr>
            <w:tcW w:w="567" w:type="dxa"/>
          </w:tcPr>
          <w:p w14:paraId="0A48F4CF" w14:textId="77777777" w:rsidR="00C8533A" w:rsidRPr="006B329A" w:rsidRDefault="00C8533A" w:rsidP="006B329A">
            <w:pPr>
              <w:pStyle w:val="TAC"/>
            </w:pPr>
            <w:r w:rsidRPr="006B329A">
              <w:t>6</w:t>
            </w:r>
          </w:p>
        </w:tc>
        <w:tc>
          <w:tcPr>
            <w:tcW w:w="567" w:type="dxa"/>
          </w:tcPr>
          <w:p w14:paraId="2BE46D76" w14:textId="77777777" w:rsidR="00C8533A" w:rsidRPr="006B329A" w:rsidRDefault="00C8533A" w:rsidP="006B329A">
            <w:pPr>
              <w:pStyle w:val="TAC"/>
            </w:pPr>
            <w:r w:rsidRPr="006B329A">
              <w:t>5</w:t>
            </w:r>
          </w:p>
        </w:tc>
        <w:tc>
          <w:tcPr>
            <w:tcW w:w="567" w:type="dxa"/>
          </w:tcPr>
          <w:p w14:paraId="75480D8C" w14:textId="77777777" w:rsidR="00C8533A" w:rsidRPr="006B329A" w:rsidRDefault="00C8533A" w:rsidP="006B329A">
            <w:pPr>
              <w:pStyle w:val="TAC"/>
            </w:pPr>
            <w:r w:rsidRPr="006B329A">
              <w:t>4</w:t>
            </w:r>
          </w:p>
        </w:tc>
        <w:tc>
          <w:tcPr>
            <w:tcW w:w="567" w:type="dxa"/>
          </w:tcPr>
          <w:p w14:paraId="683CB136" w14:textId="77777777" w:rsidR="00C8533A" w:rsidRPr="006B329A" w:rsidRDefault="00C8533A" w:rsidP="006B329A">
            <w:pPr>
              <w:pStyle w:val="TAC"/>
            </w:pPr>
            <w:r w:rsidRPr="006B329A">
              <w:t>3</w:t>
            </w:r>
          </w:p>
        </w:tc>
        <w:tc>
          <w:tcPr>
            <w:tcW w:w="567" w:type="dxa"/>
          </w:tcPr>
          <w:p w14:paraId="7B676078" w14:textId="77777777" w:rsidR="00C8533A" w:rsidRPr="006B329A" w:rsidRDefault="00C8533A" w:rsidP="006B329A">
            <w:pPr>
              <w:pStyle w:val="TAC"/>
            </w:pPr>
            <w:r w:rsidRPr="006B329A">
              <w:t>2</w:t>
            </w:r>
          </w:p>
        </w:tc>
        <w:tc>
          <w:tcPr>
            <w:tcW w:w="567" w:type="dxa"/>
          </w:tcPr>
          <w:p w14:paraId="47ECE576" w14:textId="77777777" w:rsidR="00C8533A" w:rsidRPr="006B329A" w:rsidRDefault="00C8533A" w:rsidP="006B329A">
            <w:pPr>
              <w:pStyle w:val="TAC"/>
            </w:pPr>
            <w:r w:rsidRPr="006B329A">
              <w:t>1</w:t>
            </w:r>
          </w:p>
        </w:tc>
        <w:tc>
          <w:tcPr>
            <w:tcW w:w="567" w:type="dxa"/>
          </w:tcPr>
          <w:p w14:paraId="662BC219" w14:textId="77777777" w:rsidR="00C8533A" w:rsidRPr="006B329A" w:rsidRDefault="00C8533A" w:rsidP="006B329A">
            <w:pPr>
              <w:pStyle w:val="TAC"/>
            </w:pPr>
          </w:p>
        </w:tc>
      </w:tr>
      <w:tr w:rsidR="00C8533A" w:rsidRPr="006B329A" w14:paraId="113CF7CC" w14:textId="77777777">
        <w:tblPrEx>
          <w:tblCellMar>
            <w:top w:w="0" w:type="dxa"/>
            <w:bottom w:w="0" w:type="dxa"/>
          </w:tblCellMar>
        </w:tblPrEx>
        <w:trPr>
          <w:cantSplit/>
          <w:jc w:val="center"/>
        </w:trPr>
        <w:tc>
          <w:tcPr>
            <w:tcW w:w="4536" w:type="dxa"/>
            <w:gridSpan w:val="8"/>
            <w:tcBorders>
              <w:top w:val="single" w:sz="4" w:space="0" w:color="auto"/>
              <w:left w:val="single" w:sz="4" w:space="0" w:color="auto"/>
              <w:bottom w:val="single" w:sz="4" w:space="0" w:color="auto"/>
              <w:right w:val="single" w:sz="4" w:space="0" w:color="auto"/>
            </w:tcBorders>
          </w:tcPr>
          <w:p w14:paraId="2C1D50BE" w14:textId="77777777" w:rsidR="00C8533A" w:rsidRPr="006B329A" w:rsidRDefault="00C8533A" w:rsidP="006B329A">
            <w:pPr>
              <w:pStyle w:val="FP"/>
              <w:keepNext/>
              <w:spacing w:before="60" w:after="60"/>
              <w:jc w:val="center"/>
            </w:pPr>
            <w:r w:rsidRPr="006B329A">
              <w:t>Element identifier</w:t>
            </w:r>
          </w:p>
        </w:tc>
        <w:tc>
          <w:tcPr>
            <w:tcW w:w="567" w:type="dxa"/>
            <w:tcBorders>
              <w:left w:val="nil"/>
            </w:tcBorders>
          </w:tcPr>
          <w:p w14:paraId="7BAF5AD8" w14:textId="77777777" w:rsidR="00C8533A" w:rsidRPr="006B329A" w:rsidRDefault="00C8533A" w:rsidP="006B329A">
            <w:pPr>
              <w:pStyle w:val="FP"/>
              <w:keepNext/>
              <w:spacing w:before="60" w:after="60"/>
              <w:jc w:val="center"/>
            </w:pPr>
            <w:r w:rsidRPr="006B329A">
              <w:t>1</w:t>
            </w:r>
          </w:p>
        </w:tc>
      </w:tr>
      <w:tr w:rsidR="00C8533A" w:rsidRPr="006B329A" w14:paraId="2EB18E74" w14:textId="77777777">
        <w:tblPrEx>
          <w:tblCellMar>
            <w:top w:w="0" w:type="dxa"/>
            <w:bottom w:w="0" w:type="dxa"/>
          </w:tblCellMar>
        </w:tblPrEx>
        <w:trPr>
          <w:cantSplit/>
          <w:jc w:val="center"/>
        </w:trPr>
        <w:tc>
          <w:tcPr>
            <w:tcW w:w="567" w:type="dxa"/>
            <w:tcBorders>
              <w:left w:val="single" w:sz="4" w:space="0" w:color="auto"/>
              <w:bottom w:val="single" w:sz="4" w:space="0" w:color="auto"/>
            </w:tcBorders>
          </w:tcPr>
          <w:p w14:paraId="6AFB132A" w14:textId="77777777" w:rsidR="00C8533A" w:rsidRPr="006B329A" w:rsidRDefault="00C8533A" w:rsidP="006B329A">
            <w:pPr>
              <w:pStyle w:val="FP"/>
              <w:keepNext/>
              <w:spacing w:before="60" w:after="60"/>
              <w:jc w:val="center"/>
            </w:pPr>
            <w:r w:rsidRPr="006B329A">
              <w:t>C5</w:t>
            </w:r>
          </w:p>
        </w:tc>
        <w:tc>
          <w:tcPr>
            <w:tcW w:w="567" w:type="dxa"/>
            <w:tcBorders>
              <w:bottom w:val="single" w:sz="4" w:space="0" w:color="auto"/>
            </w:tcBorders>
          </w:tcPr>
          <w:p w14:paraId="3D1B2C17" w14:textId="77777777" w:rsidR="00C8533A" w:rsidRPr="006B329A" w:rsidRDefault="00C8533A" w:rsidP="006B329A">
            <w:pPr>
              <w:pStyle w:val="FP"/>
              <w:keepNext/>
              <w:spacing w:before="60" w:after="60"/>
              <w:jc w:val="center"/>
            </w:pPr>
            <w:r w:rsidRPr="006B329A">
              <w:t>C4</w:t>
            </w:r>
          </w:p>
        </w:tc>
        <w:tc>
          <w:tcPr>
            <w:tcW w:w="567" w:type="dxa"/>
            <w:tcBorders>
              <w:bottom w:val="single" w:sz="4" w:space="0" w:color="auto"/>
            </w:tcBorders>
          </w:tcPr>
          <w:p w14:paraId="567755AE" w14:textId="77777777" w:rsidR="00C8533A" w:rsidRPr="006B329A" w:rsidRDefault="00C8533A" w:rsidP="006B329A">
            <w:pPr>
              <w:pStyle w:val="FP"/>
              <w:keepNext/>
              <w:spacing w:before="60" w:after="60"/>
              <w:jc w:val="center"/>
            </w:pPr>
            <w:r w:rsidRPr="006B329A">
              <w:t>C3</w:t>
            </w:r>
          </w:p>
        </w:tc>
        <w:tc>
          <w:tcPr>
            <w:tcW w:w="567" w:type="dxa"/>
            <w:tcBorders>
              <w:bottom w:val="single" w:sz="4" w:space="0" w:color="auto"/>
            </w:tcBorders>
          </w:tcPr>
          <w:p w14:paraId="3B1EE08F" w14:textId="77777777" w:rsidR="00C8533A" w:rsidRPr="006B329A" w:rsidRDefault="00C8533A" w:rsidP="006B329A">
            <w:pPr>
              <w:pStyle w:val="FP"/>
              <w:keepNext/>
              <w:spacing w:before="60" w:after="60"/>
              <w:jc w:val="center"/>
            </w:pPr>
            <w:r w:rsidRPr="006B329A">
              <w:t>C2</w:t>
            </w:r>
          </w:p>
        </w:tc>
        <w:tc>
          <w:tcPr>
            <w:tcW w:w="567" w:type="dxa"/>
            <w:tcBorders>
              <w:bottom w:val="single" w:sz="4" w:space="0" w:color="auto"/>
            </w:tcBorders>
          </w:tcPr>
          <w:p w14:paraId="2A999A74" w14:textId="77777777" w:rsidR="00C8533A" w:rsidRPr="006B329A" w:rsidRDefault="00C8533A" w:rsidP="006B329A">
            <w:pPr>
              <w:pStyle w:val="FP"/>
              <w:keepNext/>
              <w:spacing w:before="60" w:after="60"/>
              <w:jc w:val="center"/>
            </w:pPr>
            <w:r w:rsidRPr="006B329A">
              <w:t>C1</w:t>
            </w:r>
          </w:p>
        </w:tc>
        <w:tc>
          <w:tcPr>
            <w:tcW w:w="1701" w:type="dxa"/>
            <w:gridSpan w:val="3"/>
            <w:tcBorders>
              <w:top w:val="single" w:sz="4" w:space="0" w:color="auto"/>
              <w:left w:val="single" w:sz="4" w:space="0" w:color="auto"/>
              <w:bottom w:val="single" w:sz="4" w:space="0" w:color="auto"/>
              <w:right w:val="single" w:sz="4" w:space="0" w:color="auto"/>
            </w:tcBorders>
          </w:tcPr>
          <w:p w14:paraId="61C71913" w14:textId="77777777" w:rsidR="00C8533A" w:rsidRPr="006B329A" w:rsidRDefault="00C8533A" w:rsidP="006B329A">
            <w:pPr>
              <w:pStyle w:val="FP"/>
              <w:keepNext/>
              <w:spacing w:before="60" w:after="60"/>
              <w:jc w:val="center"/>
            </w:pPr>
            <w:r w:rsidRPr="006B329A">
              <w:t>TN</w:t>
            </w:r>
          </w:p>
        </w:tc>
        <w:tc>
          <w:tcPr>
            <w:tcW w:w="567" w:type="dxa"/>
            <w:tcBorders>
              <w:left w:val="nil"/>
            </w:tcBorders>
          </w:tcPr>
          <w:p w14:paraId="2E19CBF0" w14:textId="77777777" w:rsidR="00C8533A" w:rsidRPr="006B329A" w:rsidRDefault="00C8533A" w:rsidP="006B329A">
            <w:pPr>
              <w:pStyle w:val="FP"/>
              <w:keepNext/>
              <w:spacing w:before="60" w:after="60"/>
              <w:jc w:val="center"/>
            </w:pPr>
            <w:r w:rsidRPr="006B329A">
              <w:t>2</w:t>
            </w:r>
          </w:p>
        </w:tc>
      </w:tr>
    </w:tbl>
    <w:p w14:paraId="6CB2D0EE" w14:textId="77777777" w:rsidR="00C8533A" w:rsidRPr="006B329A" w:rsidRDefault="00C8533A" w:rsidP="006B329A"/>
    <w:p w14:paraId="23061DAB" w14:textId="77777777" w:rsidR="00C8533A" w:rsidRPr="006B329A" w:rsidRDefault="00C8533A" w:rsidP="006B329A">
      <w:pPr>
        <w:keepNext/>
      </w:pPr>
      <w:r w:rsidRPr="006B329A">
        <w:lastRenderedPageBreak/>
        <w:t>The C-bits describe the channel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gridCol w:w="3510"/>
      </w:tblGrid>
      <w:tr w:rsidR="00C8533A" w:rsidRPr="006B329A" w14:paraId="3BDB0A43" w14:textId="77777777">
        <w:tblPrEx>
          <w:tblCellMar>
            <w:top w:w="0" w:type="dxa"/>
            <w:bottom w:w="0" w:type="dxa"/>
          </w:tblCellMar>
        </w:tblPrEx>
        <w:trPr>
          <w:jc w:val="center"/>
        </w:trPr>
        <w:tc>
          <w:tcPr>
            <w:tcW w:w="567" w:type="dxa"/>
            <w:tcBorders>
              <w:top w:val="single" w:sz="6" w:space="0" w:color="auto"/>
              <w:left w:val="single" w:sz="6" w:space="0" w:color="auto"/>
              <w:bottom w:val="single" w:sz="6" w:space="0" w:color="auto"/>
              <w:right w:val="nil"/>
            </w:tcBorders>
          </w:tcPr>
          <w:p w14:paraId="3CACEF7B" w14:textId="77777777" w:rsidR="00C8533A" w:rsidRPr="006B329A" w:rsidRDefault="00C8533A" w:rsidP="006B329A">
            <w:pPr>
              <w:pStyle w:val="TAH"/>
            </w:pPr>
            <w:r w:rsidRPr="006B329A">
              <w:t>C5</w:t>
            </w:r>
          </w:p>
        </w:tc>
        <w:tc>
          <w:tcPr>
            <w:tcW w:w="567" w:type="dxa"/>
            <w:tcBorders>
              <w:top w:val="single" w:sz="6" w:space="0" w:color="auto"/>
              <w:left w:val="nil"/>
              <w:bottom w:val="single" w:sz="6" w:space="0" w:color="auto"/>
              <w:right w:val="nil"/>
            </w:tcBorders>
          </w:tcPr>
          <w:p w14:paraId="516C0AAA" w14:textId="77777777" w:rsidR="00C8533A" w:rsidRPr="006B329A" w:rsidRDefault="00C8533A" w:rsidP="006B329A">
            <w:pPr>
              <w:pStyle w:val="TAH"/>
            </w:pPr>
            <w:r w:rsidRPr="006B329A">
              <w:t>C4</w:t>
            </w:r>
          </w:p>
        </w:tc>
        <w:tc>
          <w:tcPr>
            <w:tcW w:w="567" w:type="dxa"/>
            <w:tcBorders>
              <w:top w:val="single" w:sz="6" w:space="0" w:color="auto"/>
              <w:left w:val="nil"/>
              <w:bottom w:val="single" w:sz="6" w:space="0" w:color="auto"/>
              <w:right w:val="nil"/>
            </w:tcBorders>
          </w:tcPr>
          <w:p w14:paraId="38E1F273" w14:textId="77777777" w:rsidR="00C8533A" w:rsidRPr="006B329A" w:rsidRDefault="00C8533A" w:rsidP="006B329A">
            <w:pPr>
              <w:pStyle w:val="TAH"/>
            </w:pPr>
            <w:r w:rsidRPr="006B329A">
              <w:t>C3</w:t>
            </w:r>
          </w:p>
        </w:tc>
        <w:tc>
          <w:tcPr>
            <w:tcW w:w="567" w:type="dxa"/>
            <w:tcBorders>
              <w:top w:val="single" w:sz="6" w:space="0" w:color="auto"/>
              <w:left w:val="nil"/>
              <w:bottom w:val="single" w:sz="6" w:space="0" w:color="auto"/>
              <w:right w:val="nil"/>
            </w:tcBorders>
          </w:tcPr>
          <w:p w14:paraId="4F1F05AF" w14:textId="77777777" w:rsidR="00C8533A" w:rsidRPr="006B329A" w:rsidRDefault="00C8533A" w:rsidP="006B329A">
            <w:pPr>
              <w:pStyle w:val="TAH"/>
            </w:pPr>
            <w:r w:rsidRPr="006B329A">
              <w:t>C2</w:t>
            </w:r>
          </w:p>
        </w:tc>
        <w:tc>
          <w:tcPr>
            <w:tcW w:w="567" w:type="dxa"/>
            <w:tcBorders>
              <w:top w:val="single" w:sz="6" w:space="0" w:color="auto"/>
              <w:left w:val="nil"/>
              <w:bottom w:val="single" w:sz="6" w:space="0" w:color="auto"/>
              <w:right w:val="nil"/>
            </w:tcBorders>
          </w:tcPr>
          <w:p w14:paraId="7429F798" w14:textId="77777777" w:rsidR="00C8533A" w:rsidRPr="006B329A" w:rsidRDefault="00C8533A" w:rsidP="006B329A">
            <w:pPr>
              <w:pStyle w:val="TAH"/>
            </w:pPr>
            <w:r w:rsidRPr="006B329A">
              <w:t>C1</w:t>
            </w:r>
          </w:p>
        </w:tc>
        <w:tc>
          <w:tcPr>
            <w:tcW w:w="3510" w:type="dxa"/>
            <w:tcBorders>
              <w:top w:val="nil"/>
              <w:left w:val="single" w:sz="6" w:space="0" w:color="auto"/>
              <w:bottom w:val="single" w:sz="6" w:space="0" w:color="auto"/>
              <w:right w:val="nil"/>
            </w:tcBorders>
          </w:tcPr>
          <w:p w14:paraId="090C6713" w14:textId="77777777" w:rsidR="00C8533A" w:rsidRPr="006B329A" w:rsidRDefault="00C8533A" w:rsidP="006B329A">
            <w:pPr>
              <w:pStyle w:val="TAH"/>
            </w:pPr>
          </w:p>
        </w:tc>
      </w:tr>
      <w:tr w:rsidR="00C8533A" w:rsidRPr="006B329A" w14:paraId="5A40E941" w14:textId="77777777">
        <w:tblPrEx>
          <w:tblCellMar>
            <w:top w:w="0" w:type="dxa"/>
            <w:bottom w:w="0" w:type="dxa"/>
          </w:tblCellMar>
        </w:tblPrEx>
        <w:trPr>
          <w:jc w:val="center"/>
        </w:trPr>
        <w:tc>
          <w:tcPr>
            <w:tcW w:w="567" w:type="dxa"/>
            <w:tcBorders>
              <w:top w:val="nil"/>
              <w:left w:val="single" w:sz="6" w:space="0" w:color="auto"/>
              <w:bottom w:val="nil"/>
              <w:right w:val="nil"/>
            </w:tcBorders>
          </w:tcPr>
          <w:p w14:paraId="5D257552" w14:textId="77777777" w:rsidR="00C8533A" w:rsidRPr="006B329A" w:rsidRDefault="00C8533A" w:rsidP="006B329A">
            <w:pPr>
              <w:pStyle w:val="TAC"/>
              <w:rPr>
                <w:lang w:val="en-AU"/>
              </w:rPr>
            </w:pPr>
            <w:r w:rsidRPr="006B329A">
              <w:rPr>
                <w:lang w:val="en-AU"/>
              </w:rPr>
              <w:t>0</w:t>
            </w:r>
          </w:p>
        </w:tc>
        <w:tc>
          <w:tcPr>
            <w:tcW w:w="567" w:type="dxa"/>
            <w:tcBorders>
              <w:top w:val="nil"/>
              <w:left w:val="nil"/>
              <w:bottom w:val="nil"/>
              <w:right w:val="nil"/>
            </w:tcBorders>
          </w:tcPr>
          <w:p w14:paraId="0112A17C" w14:textId="77777777" w:rsidR="00C8533A" w:rsidRPr="006B329A" w:rsidRDefault="00C8533A" w:rsidP="006B329A">
            <w:pPr>
              <w:pStyle w:val="TAC"/>
              <w:rPr>
                <w:lang w:val="en-AU"/>
              </w:rPr>
            </w:pPr>
            <w:r w:rsidRPr="006B329A">
              <w:rPr>
                <w:lang w:val="en-AU"/>
              </w:rPr>
              <w:t>0</w:t>
            </w:r>
          </w:p>
        </w:tc>
        <w:tc>
          <w:tcPr>
            <w:tcW w:w="567" w:type="dxa"/>
            <w:tcBorders>
              <w:top w:val="nil"/>
              <w:left w:val="nil"/>
              <w:bottom w:val="nil"/>
              <w:right w:val="nil"/>
            </w:tcBorders>
          </w:tcPr>
          <w:p w14:paraId="42C9CB98" w14:textId="77777777" w:rsidR="00C8533A" w:rsidRPr="006B329A" w:rsidRDefault="00C8533A" w:rsidP="006B329A">
            <w:pPr>
              <w:pStyle w:val="TAC"/>
              <w:rPr>
                <w:lang w:val="en-AU"/>
              </w:rPr>
            </w:pPr>
            <w:r w:rsidRPr="006B329A">
              <w:rPr>
                <w:lang w:val="en-AU"/>
              </w:rPr>
              <w:t>0</w:t>
            </w:r>
          </w:p>
        </w:tc>
        <w:tc>
          <w:tcPr>
            <w:tcW w:w="567" w:type="dxa"/>
            <w:tcBorders>
              <w:top w:val="nil"/>
              <w:left w:val="nil"/>
              <w:bottom w:val="nil"/>
              <w:right w:val="nil"/>
            </w:tcBorders>
          </w:tcPr>
          <w:p w14:paraId="52944CE0" w14:textId="77777777" w:rsidR="00C8533A" w:rsidRPr="006B329A" w:rsidRDefault="00C8533A" w:rsidP="006B329A">
            <w:pPr>
              <w:pStyle w:val="TAC"/>
              <w:rPr>
                <w:lang w:val="en-AU"/>
              </w:rPr>
            </w:pPr>
            <w:r w:rsidRPr="006B329A">
              <w:rPr>
                <w:lang w:val="en-AU"/>
              </w:rPr>
              <w:t>0</w:t>
            </w:r>
          </w:p>
        </w:tc>
        <w:tc>
          <w:tcPr>
            <w:tcW w:w="567" w:type="dxa"/>
            <w:tcBorders>
              <w:top w:val="nil"/>
              <w:left w:val="nil"/>
              <w:bottom w:val="nil"/>
              <w:right w:val="nil"/>
            </w:tcBorders>
          </w:tcPr>
          <w:p w14:paraId="1E561DB2" w14:textId="77777777" w:rsidR="00C8533A" w:rsidRPr="006B329A" w:rsidRDefault="00C8533A" w:rsidP="006B329A">
            <w:pPr>
              <w:pStyle w:val="TAC"/>
              <w:rPr>
                <w:lang w:val="en-AU"/>
              </w:rPr>
            </w:pPr>
            <w:r w:rsidRPr="006B329A">
              <w:rPr>
                <w:lang w:val="en-AU"/>
              </w:rPr>
              <w:t>1</w:t>
            </w:r>
          </w:p>
        </w:tc>
        <w:tc>
          <w:tcPr>
            <w:tcW w:w="3510" w:type="dxa"/>
            <w:tcBorders>
              <w:top w:val="nil"/>
              <w:left w:val="nil"/>
              <w:bottom w:val="nil"/>
              <w:right w:val="single" w:sz="6" w:space="0" w:color="auto"/>
            </w:tcBorders>
          </w:tcPr>
          <w:p w14:paraId="68BDF3DA" w14:textId="77777777" w:rsidR="00C8533A" w:rsidRPr="006B329A" w:rsidRDefault="00C8533A" w:rsidP="006B329A">
            <w:pPr>
              <w:pStyle w:val="TAL"/>
              <w:rPr>
                <w:lang w:val="en-AU"/>
              </w:rPr>
            </w:pPr>
            <w:r w:rsidRPr="006B329A">
              <w:rPr>
                <w:lang w:val="en-AU"/>
              </w:rPr>
              <w:t>Bm + ACCH's</w:t>
            </w:r>
          </w:p>
        </w:tc>
      </w:tr>
      <w:tr w:rsidR="00C8533A" w:rsidRPr="006B329A" w14:paraId="1631C190" w14:textId="77777777">
        <w:tblPrEx>
          <w:tblCellMar>
            <w:top w:w="0" w:type="dxa"/>
            <w:bottom w:w="0" w:type="dxa"/>
          </w:tblCellMar>
        </w:tblPrEx>
        <w:trPr>
          <w:jc w:val="center"/>
        </w:trPr>
        <w:tc>
          <w:tcPr>
            <w:tcW w:w="567" w:type="dxa"/>
            <w:tcBorders>
              <w:top w:val="nil"/>
              <w:left w:val="single" w:sz="6" w:space="0" w:color="auto"/>
              <w:bottom w:val="nil"/>
              <w:right w:val="nil"/>
            </w:tcBorders>
          </w:tcPr>
          <w:p w14:paraId="07415482" w14:textId="77777777" w:rsidR="00C8533A" w:rsidRPr="006B329A" w:rsidRDefault="00C8533A" w:rsidP="006B329A">
            <w:pPr>
              <w:pStyle w:val="TAC"/>
              <w:rPr>
                <w:lang w:val="fr-FR"/>
              </w:rPr>
            </w:pPr>
            <w:r w:rsidRPr="006B329A">
              <w:rPr>
                <w:lang w:val="fr-FR"/>
              </w:rPr>
              <w:t>0</w:t>
            </w:r>
          </w:p>
        </w:tc>
        <w:tc>
          <w:tcPr>
            <w:tcW w:w="567" w:type="dxa"/>
            <w:tcBorders>
              <w:top w:val="nil"/>
              <w:left w:val="nil"/>
              <w:bottom w:val="nil"/>
              <w:right w:val="nil"/>
            </w:tcBorders>
          </w:tcPr>
          <w:p w14:paraId="7053B64C" w14:textId="77777777" w:rsidR="00C8533A" w:rsidRPr="006B329A" w:rsidRDefault="00C8533A" w:rsidP="006B329A">
            <w:pPr>
              <w:pStyle w:val="TAC"/>
              <w:rPr>
                <w:lang w:val="fr-FR"/>
              </w:rPr>
            </w:pPr>
            <w:r w:rsidRPr="006B329A">
              <w:rPr>
                <w:lang w:val="fr-FR"/>
              </w:rPr>
              <w:t>0</w:t>
            </w:r>
          </w:p>
        </w:tc>
        <w:tc>
          <w:tcPr>
            <w:tcW w:w="567" w:type="dxa"/>
            <w:tcBorders>
              <w:top w:val="nil"/>
              <w:left w:val="nil"/>
              <w:bottom w:val="nil"/>
              <w:right w:val="nil"/>
            </w:tcBorders>
          </w:tcPr>
          <w:p w14:paraId="56856EDB" w14:textId="77777777" w:rsidR="00C8533A" w:rsidRPr="006B329A" w:rsidRDefault="00C8533A" w:rsidP="006B329A">
            <w:pPr>
              <w:pStyle w:val="TAC"/>
              <w:rPr>
                <w:lang w:val="fr-FR"/>
              </w:rPr>
            </w:pPr>
            <w:r w:rsidRPr="006B329A">
              <w:rPr>
                <w:lang w:val="fr-FR"/>
              </w:rPr>
              <w:t>0</w:t>
            </w:r>
          </w:p>
        </w:tc>
        <w:tc>
          <w:tcPr>
            <w:tcW w:w="567" w:type="dxa"/>
            <w:tcBorders>
              <w:top w:val="nil"/>
              <w:left w:val="nil"/>
              <w:bottom w:val="nil"/>
              <w:right w:val="nil"/>
            </w:tcBorders>
          </w:tcPr>
          <w:p w14:paraId="57FA9B1A" w14:textId="77777777" w:rsidR="00C8533A" w:rsidRPr="006B329A" w:rsidRDefault="00C8533A" w:rsidP="006B329A">
            <w:pPr>
              <w:pStyle w:val="TAC"/>
              <w:rPr>
                <w:lang w:val="fr-FR"/>
              </w:rPr>
            </w:pPr>
            <w:r w:rsidRPr="006B329A">
              <w:rPr>
                <w:lang w:val="fr-FR"/>
              </w:rPr>
              <w:t>1</w:t>
            </w:r>
          </w:p>
        </w:tc>
        <w:tc>
          <w:tcPr>
            <w:tcW w:w="567" w:type="dxa"/>
            <w:tcBorders>
              <w:top w:val="nil"/>
              <w:left w:val="nil"/>
              <w:bottom w:val="nil"/>
              <w:right w:val="nil"/>
            </w:tcBorders>
          </w:tcPr>
          <w:p w14:paraId="441D2297" w14:textId="77777777" w:rsidR="00C8533A" w:rsidRPr="006B329A" w:rsidRDefault="00C8533A" w:rsidP="006B329A">
            <w:pPr>
              <w:pStyle w:val="TAC"/>
              <w:rPr>
                <w:lang w:val="fr-FR"/>
              </w:rPr>
            </w:pPr>
            <w:r w:rsidRPr="006B329A">
              <w:rPr>
                <w:lang w:val="fr-FR"/>
              </w:rPr>
              <w:t>T</w:t>
            </w:r>
          </w:p>
        </w:tc>
        <w:tc>
          <w:tcPr>
            <w:tcW w:w="3510" w:type="dxa"/>
            <w:tcBorders>
              <w:top w:val="nil"/>
              <w:left w:val="nil"/>
              <w:bottom w:val="nil"/>
              <w:right w:val="single" w:sz="6" w:space="0" w:color="auto"/>
            </w:tcBorders>
          </w:tcPr>
          <w:p w14:paraId="2CC4D525" w14:textId="77777777" w:rsidR="00C8533A" w:rsidRPr="006B329A" w:rsidRDefault="00C8533A" w:rsidP="006B329A">
            <w:pPr>
              <w:pStyle w:val="TAL"/>
              <w:rPr>
                <w:lang w:val="fr-FR"/>
              </w:rPr>
            </w:pPr>
            <w:r w:rsidRPr="006B329A">
              <w:rPr>
                <w:lang w:val="fr-FR"/>
              </w:rPr>
              <w:t>Lm + ACCH's</w:t>
            </w:r>
          </w:p>
        </w:tc>
      </w:tr>
      <w:tr w:rsidR="00C8533A" w:rsidRPr="006B329A" w14:paraId="3B5A1B28" w14:textId="77777777">
        <w:tblPrEx>
          <w:tblCellMar>
            <w:top w:w="0" w:type="dxa"/>
            <w:bottom w:w="0" w:type="dxa"/>
          </w:tblCellMar>
        </w:tblPrEx>
        <w:trPr>
          <w:jc w:val="center"/>
        </w:trPr>
        <w:tc>
          <w:tcPr>
            <w:tcW w:w="567" w:type="dxa"/>
            <w:tcBorders>
              <w:top w:val="nil"/>
              <w:left w:val="single" w:sz="6" w:space="0" w:color="auto"/>
              <w:bottom w:val="nil"/>
              <w:right w:val="nil"/>
            </w:tcBorders>
          </w:tcPr>
          <w:p w14:paraId="0DDB71FB" w14:textId="77777777" w:rsidR="00C8533A" w:rsidRPr="006B329A" w:rsidRDefault="00C8533A" w:rsidP="006B329A">
            <w:pPr>
              <w:pStyle w:val="TAC"/>
              <w:rPr>
                <w:lang w:val="fr-FR"/>
              </w:rPr>
            </w:pPr>
            <w:r w:rsidRPr="006B329A">
              <w:rPr>
                <w:lang w:val="fr-FR"/>
              </w:rPr>
              <w:t>0</w:t>
            </w:r>
          </w:p>
        </w:tc>
        <w:tc>
          <w:tcPr>
            <w:tcW w:w="567" w:type="dxa"/>
            <w:tcBorders>
              <w:top w:val="nil"/>
              <w:left w:val="nil"/>
              <w:bottom w:val="nil"/>
              <w:right w:val="nil"/>
            </w:tcBorders>
          </w:tcPr>
          <w:p w14:paraId="36B0544B" w14:textId="77777777" w:rsidR="00C8533A" w:rsidRPr="006B329A" w:rsidRDefault="00C8533A" w:rsidP="006B329A">
            <w:pPr>
              <w:pStyle w:val="TAC"/>
              <w:rPr>
                <w:lang w:val="fr-FR"/>
              </w:rPr>
            </w:pPr>
            <w:r w:rsidRPr="006B329A">
              <w:rPr>
                <w:lang w:val="fr-FR"/>
              </w:rPr>
              <w:t>0</w:t>
            </w:r>
          </w:p>
        </w:tc>
        <w:tc>
          <w:tcPr>
            <w:tcW w:w="567" w:type="dxa"/>
            <w:tcBorders>
              <w:top w:val="nil"/>
              <w:left w:val="nil"/>
              <w:bottom w:val="nil"/>
              <w:right w:val="nil"/>
            </w:tcBorders>
          </w:tcPr>
          <w:p w14:paraId="259E9E3C" w14:textId="77777777" w:rsidR="00C8533A" w:rsidRPr="006B329A" w:rsidRDefault="00C8533A" w:rsidP="006B329A">
            <w:pPr>
              <w:pStyle w:val="TAC"/>
              <w:rPr>
                <w:lang w:val="fr-FR"/>
              </w:rPr>
            </w:pPr>
            <w:r w:rsidRPr="006B329A">
              <w:rPr>
                <w:lang w:val="fr-FR"/>
              </w:rPr>
              <w:t>1</w:t>
            </w:r>
          </w:p>
        </w:tc>
        <w:tc>
          <w:tcPr>
            <w:tcW w:w="567" w:type="dxa"/>
            <w:tcBorders>
              <w:top w:val="nil"/>
              <w:left w:val="nil"/>
              <w:bottom w:val="nil"/>
              <w:right w:val="nil"/>
            </w:tcBorders>
          </w:tcPr>
          <w:p w14:paraId="5129273B" w14:textId="77777777" w:rsidR="00C8533A" w:rsidRPr="006B329A" w:rsidRDefault="00C8533A" w:rsidP="006B329A">
            <w:pPr>
              <w:pStyle w:val="TAC"/>
              <w:rPr>
                <w:lang w:val="fr-FR"/>
              </w:rPr>
            </w:pPr>
            <w:r w:rsidRPr="006B329A">
              <w:rPr>
                <w:lang w:val="fr-FR"/>
              </w:rPr>
              <w:t>T</w:t>
            </w:r>
          </w:p>
        </w:tc>
        <w:tc>
          <w:tcPr>
            <w:tcW w:w="567" w:type="dxa"/>
            <w:tcBorders>
              <w:top w:val="nil"/>
              <w:left w:val="nil"/>
              <w:bottom w:val="nil"/>
              <w:right w:val="nil"/>
            </w:tcBorders>
          </w:tcPr>
          <w:p w14:paraId="32D2EE8E" w14:textId="77777777" w:rsidR="00C8533A" w:rsidRPr="006B329A" w:rsidRDefault="00C8533A" w:rsidP="006B329A">
            <w:pPr>
              <w:pStyle w:val="TAC"/>
              <w:rPr>
                <w:lang w:val="fr-FR"/>
              </w:rPr>
            </w:pPr>
            <w:r w:rsidRPr="006B329A">
              <w:rPr>
                <w:lang w:val="fr-FR"/>
              </w:rPr>
              <w:t>T</w:t>
            </w:r>
          </w:p>
        </w:tc>
        <w:tc>
          <w:tcPr>
            <w:tcW w:w="3510" w:type="dxa"/>
            <w:tcBorders>
              <w:top w:val="nil"/>
              <w:left w:val="nil"/>
              <w:bottom w:val="nil"/>
              <w:right w:val="single" w:sz="6" w:space="0" w:color="auto"/>
            </w:tcBorders>
          </w:tcPr>
          <w:p w14:paraId="61169B8B" w14:textId="77777777" w:rsidR="00C8533A" w:rsidRPr="006B329A" w:rsidRDefault="00C8533A" w:rsidP="006B329A">
            <w:pPr>
              <w:pStyle w:val="TAL"/>
              <w:rPr>
                <w:lang w:val="fr-FR"/>
              </w:rPr>
            </w:pPr>
            <w:r w:rsidRPr="006B329A">
              <w:rPr>
                <w:lang w:val="fr-FR"/>
              </w:rPr>
              <w:t>SDCCH/4 + ACCH</w:t>
            </w:r>
          </w:p>
        </w:tc>
      </w:tr>
      <w:tr w:rsidR="00C8533A" w:rsidRPr="006B329A" w14:paraId="5F52333C" w14:textId="77777777">
        <w:tblPrEx>
          <w:tblCellMar>
            <w:top w:w="0" w:type="dxa"/>
            <w:bottom w:w="0" w:type="dxa"/>
          </w:tblCellMar>
        </w:tblPrEx>
        <w:trPr>
          <w:jc w:val="center"/>
        </w:trPr>
        <w:tc>
          <w:tcPr>
            <w:tcW w:w="567" w:type="dxa"/>
            <w:tcBorders>
              <w:top w:val="nil"/>
              <w:left w:val="single" w:sz="6" w:space="0" w:color="auto"/>
              <w:bottom w:val="nil"/>
              <w:right w:val="nil"/>
            </w:tcBorders>
          </w:tcPr>
          <w:p w14:paraId="0AD0AA72" w14:textId="77777777" w:rsidR="00C8533A" w:rsidRPr="006B329A" w:rsidRDefault="00C8533A" w:rsidP="006B329A">
            <w:pPr>
              <w:pStyle w:val="TAC"/>
              <w:rPr>
                <w:lang w:val="fr-FR"/>
              </w:rPr>
            </w:pPr>
            <w:r w:rsidRPr="006B329A">
              <w:rPr>
                <w:lang w:val="fr-FR"/>
              </w:rPr>
              <w:t>0</w:t>
            </w:r>
          </w:p>
        </w:tc>
        <w:tc>
          <w:tcPr>
            <w:tcW w:w="567" w:type="dxa"/>
            <w:tcBorders>
              <w:top w:val="nil"/>
              <w:left w:val="nil"/>
              <w:bottom w:val="nil"/>
              <w:right w:val="nil"/>
            </w:tcBorders>
          </w:tcPr>
          <w:p w14:paraId="022793E3" w14:textId="77777777" w:rsidR="00C8533A" w:rsidRPr="006B329A" w:rsidRDefault="00C8533A" w:rsidP="006B329A">
            <w:pPr>
              <w:pStyle w:val="TAC"/>
              <w:rPr>
                <w:lang w:val="fr-FR"/>
              </w:rPr>
            </w:pPr>
            <w:r w:rsidRPr="006B329A">
              <w:rPr>
                <w:lang w:val="fr-FR"/>
              </w:rPr>
              <w:t>1</w:t>
            </w:r>
          </w:p>
        </w:tc>
        <w:tc>
          <w:tcPr>
            <w:tcW w:w="567" w:type="dxa"/>
            <w:tcBorders>
              <w:top w:val="nil"/>
              <w:left w:val="nil"/>
              <w:bottom w:val="nil"/>
              <w:right w:val="nil"/>
            </w:tcBorders>
          </w:tcPr>
          <w:p w14:paraId="43610EFB" w14:textId="77777777" w:rsidR="00C8533A" w:rsidRPr="006B329A" w:rsidRDefault="00C8533A" w:rsidP="006B329A">
            <w:pPr>
              <w:pStyle w:val="TAC"/>
              <w:rPr>
                <w:lang w:val="fr-FR"/>
              </w:rPr>
            </w:pPr>
            <w:r w:rsidRPr="006B329A">
              <w:rPr>
                <w:lang w:val="fr-FR"/>
              </w:rPr>
              <w:t>T</w:t>
            </w:r>
          </w:p>
        </w:tc>
        <w:tc>
          <w:tcPr>
            <w:tcW w:w="567" w:type="dxa"/>
            <w:tcBorders>
              <w:top w:val="nil"/>
              <w:left w:val="nil"/>
              <w:bottom w:val="nil"/>
              <w:right w:val="nil"/>
            </w:tcBorders>
          </w:tcPr>
          <w:p w14:paraId="7D8890C5" w14:textId="77777777" w:rsidR="00C8533A" w:rsidRPr="006B329A" w:rsidRDefault="00C8533A" w:rsidP="006B329A">
            <w:pPr>
              <w:pStyle w:val="TAC"/>
              <w:rPr>
                <w:lang w:val="fr-FR"/>
              </w:rPr>
            </w:pPr>
            <w:r w:rsidRPr="006B329A">
              <w:rPr>
                <w:lang w:val="fr-FR"/>
              </w:rPr>
              <w:t>T</w:t>
            </w:r>
          </w:p>
        </w:tc>
        <w:tc>
          <w:tcPr>
            <w:tcW w:w="567" w:type="dxa"/>
            <w:tcBorders>
              <w:top w:val="nil"/>
              <w:left w:val="nil"/>
              <w:bottom w:val="nil"/>
              <w:right w:val="nil"/>
            </w:tcBorders>
          </w:tcPr>
          <w:p w14:paraId="7B26C163" w14:textId="77777777" w:rsidR="00C8533A" w:rsidRPr="006B329A" w:rsidRDefault="00C8533A" w:rsidP="006B329A">
            <w:pPr>
              <w:pStyle w:val="TAC"/>
              <w:rPr>
                <w:lang w:val="fr-FR"/>
              </w:rPr>
            </w:pPr>
            <w:r w:rsidRPr="006B329A">
              <w:rPr>
                <w:lang w:val="fr-FR"/>
              </w:rPr>
              <w:t>T</w:t>
            </w:r>
          </w:p>
        </w:tc>
        <w:tc>
          <w:tcPr>
            <w:tcW w:w="3510" w:type="dxa"/>
            <w:tcBorders>
              <w:top w:val="nil"/>
              <w:left w:val="nil"/>
              <w:bottom w:val="nil"/>
              <w:right w:val="single" w:sz="6" w:space="0" w:color="auto"/>
            </w:tcBorders>
          </w:tcPr>
          <w:p w14:paraId="18D5DB7E" w14:textId="77777777" w:rsidR="00C8533A" w:rsidRPr="006B329A" w:rsidRDefault="00C8533A" w:rsidP="006B329A">
            <w:pPr>
              <w:pStyle w:val="TAL"/>
              <w:rPr>
                <w:lang w:val="en-AU"/>
              </w:rPr>
            </w:pPr>
            <w:r w:rsidRPr="006B329A">
              <w:rPr>
                <w:lang w:val="en-AU"/>
              </w:rPr>
              <w:t>SDCCH/8 + ACCH</w:t>
            </w:r>
          </w:p>
        </w:tc>
      </w:tr>
      <w:tr w:rsidR="00C8533A" w:rsidRPr="006B329A" w14:paraId="0FBCD6A6" w14:textId="77777777">
        <w:tblPrEx>
          <w:tblCellMar>
            <w:top w:w="0" w:type="dxa"/>
            <w:bottom w:w="0" w:type="dxa"/>
          </w:tblCellMar>
        </w:tblPrEx>
        <w:trPr>
          <w:jc w:val="center"/>
        </w:trPr>
        <w:tc>
          <w:tcPr>
            <w:tcW w:w="567" w:type="dxa"/>
            <w:tcBorders>
              <w:top w:val="nil"/>
              <w:left w:val="single" w:sz="6" w:space="0" w:color="auto"/>
              <w:bottom w:val="nil"/>
              <w:right w:val="nil"/>
            </w:tcBorders>
          </w:tcPr>
          <w:p w14:paraId="6F84630E" w14:textId="77777777" w:rsidR="00C8533A" w:rsidRPr="006B329A" w:rsidRDefault="00C8533A" w:rsidP="006B329A">
            <w:pPr>
              <w:pStyle w:val="TAC"/>
            </w:pPr>
            <w:r w:rsidRPr="006B329A">
              <w:t>1</w:t>
            </w:r>
          </w:p>
        </w:tc>
        <w:tc>
          <w:tcPr>
            <w:tcW w:w="567" w:type="dxa"/>
            <w:tcBorders>
              <w:top w:val="nil"/>
              <w:left w:val="nil"/>
              <w:bottom w:val="nil"/>
              <w:right w:val="nil"/>
            </w:tcBorders>
          </w:tcPr>
          <w:p w14:paraId="44D8FD42" w14:textId="77777777" w:rsidR="00C8533A" w:rsidRPr="006B329A" w:rsidRDefault="00C8533A" w:rsidP="006B329A">
            <w:pPr>
              <w:pStyle w:val="TAC"/>
            </w:pPr>
            <w:r w:rsidRPr="006B329A">
              <w:t>0</w:t>
            </w:r>
          </w:p>
        </w:tc>
        <w:tc>
          <w:tcPr>
            <w:tcW w:w="567" w:type="dxa"/>
            <w:tcBorders>
              <w:top w:val="nil"/>
              <w:left w:val="nil"/>
              <w:bottom w:val="nil"/>
              <w:right w:val="nil"/>
            </w:tcBorders>
          </w:tcPr>
          <w:p w14:paraId="5378997A" w14:textId="77777777" w:rsidR="00C8533A" w:rsidRPr="006B329A" w:rsidRDefault="00C8533A" w:rsidP="006B329A">
            <w:pPr>
              <w:pStyle w:val="TAC"/>
            </w:pPr>
            <w:r w:rsidRPr="006B329A">
              <w:t>0</w:t>
            </w:r>
          </w:p>
        </w:tc>
        <w:tc>
          <w:tcPr>
            <w:tcW w:w="567" w:type="dxa"/>
            <w:tcBorders>
              <w:top w:val="nil"/>
              <w:left w:val="nil"/>
              <w:bottom w:val="nil"/>
              <w:right w:val="nil"/>
            </w:tcBorders>
          </w:tcPr>
          <w:p w14:paraId="54A4C89E" w14:textId="77777777" w:rsidR="00C8533A" w:rsidRPr="006B329A" w:rsidRDefault="00C8533A" w:rsidP="006B329A">
            <w:pPr>
              <w:pStyle w:val="TAC"/>
            </w:pPr>
            <w:r w:rsidRPr="006B329A">
              <w:t>0</w:t>
            </w:r>
          </w:p>
        </w:tc>
        <w:tc>
          <w:tcPr>
            <w:tcW w:w="567" w:type="dxa"/>
            <w:tcBorders>
              <w:top w:val="nil"/>
              <w:left w:val="nil"/>
              <w:bottom w:val="nil"/>
              <w:right w:val="nil"/>
            </w:tcBorders>
          </w:tcPr>
          <w:p w14:paraId="50B1336F" w14:textId="77777777" w:rsidR="00C8533A" w:rsidRPr="006B329A" w:rsidRDefault="00C8533A" w:rsidP="006B329A">
            <w:pPr>
              <w:pStyle w:val="TAC"/>
            </w:pPr>
            <w:r w:rsidRPr="006B329A">
              <w:t>0</w:t>
            </w:r>
          </w:p>
        </w:tc>
        <w:tc>
          <w:tcPr>
            <w:tcW w:w="3510" w:type="dxa"/>
            <w:tcBorders>
              <w:top w:val="nil"/>
              <w:left w:val="nil"/>
              <w:bottom w:val="nil"/>
              <w:right w:val="single" w:sz="6" w:space="0" w:color="auto"/>
            </w:tcBorders>
          </w:tcPr>
          <w:p w14:paraId="390F0197" w14:textId="77777777" w:rsidR="00C8533A" w:rsidRPr="006B329A" w:rsidRDefault="00C8533A" w:rsidP="006B329A">
            <w:pPr>
              <w:pStyle w:val="TAL"/>
            </w:pPr>
            <w:r w:rsidRPr="006B329A">
              <w:t>BCCH</w:t>
            </w:r>
          </w:p>
        </w:tc>
      </w:tr>
      <w:tr w:rsidR="00C8533A" w:rsidRPr="006B329A" w14:paraId="31BAF891" w14:textId="77777777">
        <w:tblPrEx>
          <w:tblCellMar>
            <w:top w:w="0" w:type="dxa"/>
            <w:bottom w:w="0" w:type="dxa"/>
          </w:tblCellMar>
        </w:tblPrEx>
        <w:trPr>
          <w:jc w:val="center"/>
        </w:trPr>
        <w:tc>
          <w:tcPr>
            <w:tcW w:w="567" w:type="dxa"/>
            <w:tcBorders>
              <w:top w:val="nil"/>
              <w:left w:val="single" w:sz="6" w:space="0" w:color="auto"/>
              <w:bottom w:val="nil"/>
              <w:right w:val="nil"/>
            </w:tcBorders>
          </w:tcPr>
          <w:p w14:paraId="5A835B25" w14:textId="77777777" w:rsidR="00C8533A" w:rsidRPr="006B329A" w:rsidRDefault="00C8533A" w:rsidP="006B329A">
            <w:pPr>
              <w:pStyle w:val="TAC"/>
            </w:pPr>
            <w:r w:rsidRPr="006B329A">
              <w:t>1</w:t>
            </w:r>
          </w:p>
        </w:tc>
        <w:tc>
          <w:tcPr>
            <w:tcW w:w="567" w:type="dxa"/>
            <w:tcBorders>
              <w:top w:val="nil"/>
              <w:left w:val="nil"/>
              <w:bottom w:val="nil"/>
              <w:right w:val="nil"/>
            </w:tcBorders>
          </w:tcPr>
          <w:p w14:paraId="7C4C8729" w14:textId="77777777" w:rsidR="00C8533A" w:rsidRPr="006B329A" w:rsidRDefault="00C8533A" w:rsidP="006B329A">
            <w:pPr>
              <w:pStyle w:val="TAC"/>
            </w:pPr>
            <w:r w:rsidRPr="006B329A">
              <w:t>0</w:t>
            </w:r>
          </w:p>
        </w:tc>
        <w:tc>
          <w:tcPr>
            <w:tcW w:w="567" w:type="dxa"/>
            <w:tcBorders>
              <w:top w:val="nil"/>
              <w:left w:val="nil"/>
              <w:bottom w:val="nil"/>
              <w:right w:val="nil"/>
            </w:tcBorders>
          </w:tcPr>
          <w:p w14:paraId="1EEA1F3E" w14:textId="77777777" w:rsidR="00C8533A" w:rsidRPr="006B329A" w:rsidRDefault="00C8533A" w:rsidP="006B329A">
            <w:pPr>
              <w:pStyle w:val="TAC"/>
            </w:pPr>
            <w:r w:rsidRPr="006B329A">
              <w:t>0</w:t>
            </w:r>
          </w:p>
        </w:tc>
        <w:tc>
          <w:tcPr>
            <w:tcW w:w="567" w:type="dxa"/>
            <w:tcBorders>
              <w:top w:val="nil"/>
              <w:left w:val="nil"/>
              <w:bottom w:val="nil"/>
              <w:right w:val="nil"/>
            </w:tcBorders>
          </w:tcPr>
          <w:p w14:paraId="16BD3E01" w14:textId="77777777" w:rsidR="00C8533A" w:rsidRPr="006B329A" w:rsidRDefault="00C8533A" w:rsidP="006B329A">
            <w:pPr>
              <w:pStyle w:val="TAC"/>
            </w:pPr>
            <w:r w:rsidRPr="006B329A">
              <w:t>0</w:t>
            </w:r>
          </w:p>
        </w:tc>
        <w:tc>
          <w:tcPr>
            <w:tcW w:w="567" w:type="dxa"/>
            <w:tcBorders>
              <w:top w:val="nil"/>
              <w:left w:val="nil"/>
              <w:bottom w:val="nil"/>
              <w:right w:val="nil"/>
            </w:tcBorders>
          </w:tcPr>
          <w:p w14:paraId="750073D8" w14:textId="77777777" w:rsidR="00C8533A" w:rsidRPr="006B329A" w:rsidRDefault="00C8533A" w:rsidP="006B329A">
            <w:pPr>
              <w:pStyle w:val="TAC"/>
            </w:pPr>
            <w:r w:rsidRPr="006B329A">
              <w:t>1</w:t>
            </w:r>
          </w:p>
        </w:tc>
        <w:tc>
          <w:tcPr>
            <w:tcW w:w="3510" w:type="dxa"/>
            <w:tcBorders>
              <w:top w:val="nil"/>
              <w:left w:val="nil"/>
              <w:bottom w:val="nil"/>
              <w:right w:val="single" w:sz="6" w:space="0" w:color="auto"/>
            </w:tcBorders>
          </w:tcPr>
          <w:p w14:paraId="2D690A40" w14:textId="77777777" w:rsidR="00C8533A" w:rsidRPr="006B329A" w:rsidRDefault="00C8533A" w:rsidP="006B329A">
            <w:pPr>
              <w:pStyle w:val="TAL"/>
            </w:pPr>
            <w:r w:rsidRPr="006B329A">
              <w:t>Uplink CCCH (RACH)</w:t>
            </w:r>
          </w:p>
        </w:tc>
      </w:tr>
      <w:tr w:rsidR="00C8533A" w:rsidRPr="006B329A" w14:paraId="1EA08FE3" w14:textId="77777777">
        <w:tblPrEx>
          <w:tblCellMar>
            <w:top w:w="0" w:type="dxa"/>
            <w:bottom w:w="0" w:type="dxa"/>
          </w:tblCellMar>
        </w:tblPrEx>
        <w:trPr>
          <w:jc w:val="center"/>
        </w:trPr>
        <w:tc>
          <w:tcPr>
            <w:tcW w:w="567" w:type="dxa"/>
            <w:tcBorders>
              <w:top w:val="nil"/>
              <w:left w:val="single" w:sz="6" w:space="0" w:color="auto"/>
              <w:bottom w:val="single" w:sz="6" w:space="0" w:color="auto"/>
              <w:right w:val="nil"/>
            </w:tcBorders>
          </w:tcPr>
          <w:p w14:paraId="6CDE98CE" w14:textId="77777777" w:rsidR="00C8533A" w:rsidRPr="006B329A" w:rsidRDefault="00C8533A" w:rsidP="006B329A">
            <w:pPr>
              <w:pStyle w:val="TAC"/>
            </w:pPr>
            <w:r w:rsidRPr="006B329A">
              <w:t>1</w:t>
            </w:r>
          </w:p>
        </w:tc>
        <w:tc>
          <w:tcPr>
            <w:tcW w:w="567" w:type="dxa"/>
            <w:tcBorders>
              <w:top w:val="nil"/>
              <w:left w:val="nil"/>
              <w:bottom w:val="single" w:sz="6" w:space="0" w:color="auto"/>
              <w:right w:val="nil"/>
            </w:tcBorders>
          </w:tcPr>
          <w:p w14:paraId="329917A4" w14:textId="77777777" w:rsidR="00C8533A" w:rsidRPr="006B329A" w:rsidRDefault="00C8533A" w:rsidP="006B329A">
            <w:pPr>
              <w:pStyle w:val="TAC"/>
            </w:pPr>
            <w:r w:rsidRPr="006B329A">
              <w:t>0</w:t>
            </w:r>
          </w:p>
        </w:tc>
        <w:tc>
          <w:tcPr>
            <w:tcW w:w="567" w:type="dxa"/>
            <w:tcBorders>
              <w:top w:val="nil"/>
              <w:left w:val="nil"/>
              <w:bottom w:val="single" w:sz="6" w:space="0" w:color="auto"/>
              <w:right w:val="nil"/>
            </w:tcBorders>
          </w:tcPr>
          <w:p w14:paraId="362CAB59" w14:textId="77777777" w:rsidR="00C8533A" w:rsidRPr="006B329A" w:rsidRDefault="00C8533A" w:rsidP="006B329A">
            <w:pPr>
              <w:pStyle w:val="TAC"/>
            </w:pPr>
            <w:r w:rsidRPr="006B329A">
              <w:t>0</w:t>
            </w:r>
          </w:p>
        </w:tc>
        <w:tc>
          <w:tcPr>
            <w:tcW w:w="567" w:type="dxa"/>
            <w:tcBorders>
              <w:top w:val="nil"/>
              <w:left w:val="nil"/>
              <w:bottom w:val="single" w:sz="6" w:space="0" w:color="auto"/>
              <w:right w:val="nil"/>
            </w:tcBorders>
          </w:tcPr>
          <w:p w14:paraId="6AB634B8" w14:textId="77777777" w:rsidR="00C8533A" w:rsidRPr="006B329A" w:rsidRDefault="00C8533A" w:rsidP="006B329A">
            <w:pPr>
              <w:pStyle w:val="TAC"/>
            </w:pPr>
            <w:r w:rsidRPr="006B329A">
              <w:t>1</w:t>
            </w:r>
          </w:p>
        </w:tc>
        <w:tc>
          <w:tcPr>
            <w:tcW w:w="567" w:type="dxa"/>
            <w:tcBorders>
              <w:top w:val="nil"/>
              <w:left w:val="nil"/>
              <w:bottom w:val="single" w:sz="6" w:space="0" w:color="auto"/>
              <w:right w:val="nil"/>
            </w:tcBorders>
          </w:tcPr>
          <w:p w14:paraId="6B116A4E" w14:textId="77777777" w:rsidR="00C8533A" w:rsidRPr="006B329A" w:rsidRDefault="00C8533A" w:rsidP="006B329A">
            <w:pPr>
              <w:pStyle w:val="TAC"/>
            </w:pPr>
            <w:r w:rsidRPr="006B329A">
              <w:t>0</w:t>
            </w:r>
          </w:p>
        </w:tc>
        <w:tc>
          <w:tcPr>
            <w:tcW w:w="3510" w:type="dxa"/>
            <w:tcBorders>
              <w:top w:val="nil"/>
              <w:left w:val="nil"/>
              <w:bottom w:val="single" w:sz="6" w:space="0" w:color="auto"/>
              <w:right w:val="single" w:sz="6" w:space="0" w:color="auto"/>
            </w:tcBorders>
          </w:tcPr>
          <w:p w14:paraId="16282F05" w14:textId="77777777" w:rsidR="00C8533A" w:rsidRPr="006B329A" w:rsidRDefault="00C8533A" w:rsidP="006B329A">
            <w:pPr>
              <w:pStyle w:val="TAL"/>
            </w:pPr>
            <w:r w:rsidRPr="006B329A">
              <w:t>Downlink CCCH (PCH + AGCH)</w:t>
            </w:r>
          </w:p>
        </w:tc>
      </w:tr>
    </w:tbl>
    <w:p w14:paraId="10BCAC5E" w14:textId="77777777" w:rsidR="00C8533A" w:rsidRPr="006B329A" w:rsidRDefault="00C8533A" w:rsidP="006B329A"/>
    <w:p w14:paraId="312D4EC4" w14:textId="77777777" w:rsidR="00C8533A" w:rsidRPr="006B329A" w:rsidRDefault="00C8533A" w:rsidP="006B329A">
      <w:r w:rsidRPr="006B329A">
        <w:t>The T-bits indicate, coded in binary, the sub-channel number as specified in 3GPP TS 45.002.</w:t>
      </w:r>
    </w:p>
    <w:p w14:paraId="32338D05" w14:textId="77777777" w:rsidR="00C8533A" w:rsidRPr="006B329A" w:rsidRDefault="00C8533A" w:rsidP="006B329A">
      <w:r w:rsidRPr="006B329A">
        <w:t>TN is time slot number, binary represented as in 3GPP TS 45.002.</w:t>
      </w:r>
    </w:p>
    <w:p w14:paraId="7EB5CE28" w14:textId="77777777" w:rsidR="00C8533A" w:rsidRPr="006B329A" w:rsidRDefault="00C8533A" w:rsidP="006B329A">
      <w:pPr>
        <w:pStyle w:val="Heading3"/>
      </w:pPr>
      <w:bookmarkStart w:id="151" w:name="_Toc476910125"/>
      <w:r w:rsidRPr="006B329A">
        <w:t>9.3.2</w:t>
      </w:r>
      <w:r w:rsidRPr="006B329A">
        <w:tab/>
        <w:t>Link Identifier</w:t>
      </w:r>
      <w:bookmarkEnd w:id="151"/>
    </w:p>
    <w:p w14:paraId="1FB2D077" w14:textId="77777777" w:rsidR="00C8533A" w:rsidRPr="006B329A" w:rsidRDefault="00C8533A" w:rsidP="006B329A">
      <w:r w:rsidRPr="006B329A">
        <w:t>This element identifies the signalling channel and SAPI of the radio data link.</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tblGrid>
      <w:tr w:rsidR="00C8533A" w:rsidRPr="006B329A" w14:paraId="5DD3C78C" w14:textId="77777777">
        <w:tblPrEx>
          <w:tblCellMar>
            <w:top w:w="0" w:type="dxa"/>
            <w:bottom w:w="0" w:type="dxa"/>
          </w:tblCellMar>
        </w:tblPrEx>
        <w:trPr>
          <w:cantSplit/>
          <w:jc w:val="center"/>
        </w:trPr>
        <w:tc>
          <w:tcPr>
            <w:tcW w:w="567" w:type="dxa"/>
          </w:tcPr>
          <w:p w14:paraId="29F4297E" w14:textId="77777777" w:rsidR="00C8533A" w:rsidRPr="006B329A" w:rsidRDefault="00C8533A" w:rsidP="006B329A">
            <w:pPr>
              <w:pStyle w:val="TAC"/>
            </w:pPr>
            <w:r w:rsidRPr="006B329A">
              <w:t>8</w:t>
            </w:r>
          </w:p>
        </w:tc>
        <w:tc>
          <w:tcPr>
            <w:tcW w:w="567" w:type="dxa"/>
          </w:tcPr>
          <w:p w14:paraId="16E88C76" w14:textId="77777777" w:rsidR="00C8533A" w:rsidRPr="006B329A" w:rsidRDefault="00C8533A" w:rsidP="006B329A">
            <w:pPr>
              <w:pStyle w:val="TAC"/>
            </w:pPr>
            <w:r w:rsidRPr="006B329A">
              <w:t>7</w:t>
            </w:r>
          </w:p>
        </w:tc>
        <w:tc>
          <w:tcPr>
            <w:tcW w:w="567" w:type="dxa"/>
          </w:tcPr>
          <w:p w14:paraId="72613B7E" w14:textId="77777777" w:rsidR="00C8533A" w:rsidRPr="006B329A" w:rsidRDefault="00C8533A" w:rsidP="006B329A">
            <w:pPr>
              <w:pStyle w:val="TAC"/>
            </w:pPr>
            <w:r w:rsidRPr="006B329A">
              <w:t>6</w:t>
            </w:r>
          </w:p>
        </w:tc>
        <w:tc>
          <w:tcPr>
            <w:tcW w:w="567" w:type="dxa"/>
          </w:tcPr>
          <w:p w14:paraId="17344C8F" w14:textId="77777777" w:rsidR="00C8533A" w:rsidRPr="006B329A" w:rsidRDefault="00C8533A" w:rsidP="006B329A">
            <w:pPr>
              <w:pStyle w:val="TAC"/>
            </w:pPr>
            <w:r w:rsidRPr="006B329A">
              <w:t>5</w:t>
            </w:r>
          </w:p>
        </w:tc>
        <w:tc>
          <w:tcPr>
            <w:tcW w:w="567" w:type="dxa"/>
          </w:tcPr>
          <w:p w14:paraId="4C69C01F" w14:textId="77777777" w:rsidR="00C8533A" w:rsidRPr="006B329A" w:rsidRDefault="00C8533A" w:rsidP="006B329A">
            <w:pPr>
              <w:pStyle w:val="TAC"/>
            </w:pPr>
            <w:r w:rsidRPr="006B329A">
              <w:t>4</w:t>
            </w:r>
          </w:p>
        </w:tc>
        <w:tc>
          <w:tcPr>
            <w:tcW w:w="567" w:type="dxa"/>
          </w:tcPr>
          <w:p w14:paraId="0FFC4B9E" w14:textId="77777777" w:rsidR="00C8533A" w:rsidRPr="006B329A" w:rsidRDefault="00C8533A" w:rsidP="006B329A">
            <w:pPr>
              <w:pStyle w:val="TAC"/>
            </w:pPr>
            <w:r w:rsidRPr="006B329A">
              <w:t>3</w:t>
            </w:r>
          </w:p>
        </w:tc>
        <w:tc>
          <w:tcPr>
            <w:tcW w:w="567" w:type="dxa"/>
          </w:tcPr>
          <w:p w14:paraId="5CEDA485" w14:textId="77777777" w:rsidR="00C8533A" w:rsidRPr="006B329A" w:rsidRDefault="00C8533A" w:rsidP="006B329A">
            <w:pPr>
              <w:pStyle w:val="TAC"/>
            </w:pPr>
            <w:r w:rsidRPr="006B329A">
              <w:t>2</w:t>
            </w:r>
          </w:p>
        </w:tc>
        <w:tc>
          <w:tcPr>
            <w:tcW w:w="567" w:type="dxa"/>
          </w:tcPr>
          <w:p w14:paraId="23CD5E08" w14:textId="77777777" w:rsidR="00C8533A" w:rsidRPr="006B329A" w:rsidRDefault="00C8533A" w:rsidP="006B329A">
            <w:pPr>
              <w:pStyle w:val="TAC"/>
            </w:pPr>
            <w:r w:rsidRPr="006B329A">
              <w:t>1</w:t>
            </w:r>
          </w:p>
        </w:tc>
        <w:tc>
          <w:tcPr>
            <w:tcW w:w="567" w:type="dxa"/>
          </w:tcPr>
          <w:p w14:paraId="189D18F9" w14:textId="77777777" w:rsidR="00C8533A" w:rsidRPr="006B329A" w:rsidRDefault="00C8533A" w:rsidP="006B329A">
            <w:pPr>
              <w:pStyle w:val="TAC"/>
            </w:pPr>
          </w:p>
        </w:tc>
      </w:tr>
      <w:tr w:rsidR="00C8533A" w:rsidRPr="006B329A" w14:paraId="2F542EB3" w14:textId="77777777">
        <w:tblPrEx>
          <w:tblCellMar>
            <w:top w:w="0" w:type="dxa"/>
            <w:bottom w:w="0" w:type="dxa"/>
          </w:tblCellMar>
        </w:tblPrEx>
        <w:trPr>
          <w:cantSplit/>
          <w:jc w:val="center"/>
        </w:trPr>
        <w:tc>
          <w:tcPr>
            <w:tcW w:w="4536" w:type="dxa"/>
            <w:gridSpan w:val="8"/>
            <w:tcBorders>
              <w:top w:val="single" w:sz="4" w:space="0" w:color="auto"/>
              <w:left w:val="single" w:sz="4" w:space="0" w:color="auto"/>
              <w:bottom w:val="single" w:sz="4" w:space="0" w:color="auto"/>
              <w:right w:val="single" w:sz="4" w:space="0" w:color="auto"/>
            </w:tcBorders>
          </w:tcPr>
          <w:p w14:paraId="209B1D74" w14:textId="77777777" w:rsidR="00C8533A" w:rsidRPr="006B329A" w:rsidRDefault="00C8533A" w:rsidP="006B329A">
            <w:pPr>
              <w:pStyle w:val="TAC"/>
            </w:pPr>
            <w:r w:rsidRPr="006B329A">
              <w:t>Element identifier</w:t>
            </w:r>
          </w:p>
        </w:tc>
        <w:tc>
          <w:tcPr>
            <w:tcW w:w="567" w:type="dxa"/>
            <w:tcBorders>
              <w:left w:val="nil"/>
            </w:tcBorders>
          </w:tcPr>
          <w:p w14:paraId="79C5AB93" w14:textId="77777777" w:rsidR="00C8533A" w:rsidRPr="006B329A" w:rsidRDefault="00C8533A" w:rsidP="006B329A">
            <w:pPr>
              <w:pStyle w:val="TAC"/>
            </w:pPr>
            <w:r w:rsidRPr="006B329A">
              <w:t>1</w:t>
            </w:r>
          </w:p>
        </w:tc>
      </w:tr>
      <w:tr w:rsidR="00C8533A" w:rsidRPr="006B329A" w14:paraId="7D3F312B" w14:textId="77777777">
        <w:tblPrEx>
          <w:tblCellMar>
            <w:top w:w="0" w:type="dxa"/>
            <w:bottom w:w="0" w:type="dxa"/>
          </w:tblCellMar>
        </w:tblPrEx>
        <w:trPr>
          <w:cantSplit/>
          <w:jc w:val="center"/>
        </w:trPr>
        <w:tc>
          <w:tcPr>
            <w:tcW w:w="567" w:type="dxa"/>
            <w:tcBorders>
              <w:left w:val="single" w:sz="4" w:space="0" w:color="auto"/>
              <w:bottom w:val="single" w:sz="4" w:space="0" w:color="auto"/>
            </w:tcBorders>
          </w:tcPr>
          <w:p w14:paraId="4B904C16" w14:textId="77777777" w:rsidR="00C8533A" w:rsidRPr="006B329A" w:rsidRDefault="00C8533A" w:rsidP="006B329A">
            <w:pPr>
              <w:pStyle w:val="TAC"/>
            </w:pPr>
            <w:r w:rsidRPr="006B329A">
              <w:t>C2</w:t>
            </w:r>
          </w:p>
        </w:tc>
        <w:tc>
          <w:tcPr>
            <w:tcW w:w="567" w:type="dxa"/>
            <w:tcBorders>
              <w:bottom w:val="single" w:sz="4" w:space="0" w:color="auto"/>
            </w:tcBorders>
          </w:tcPr>
          <w:p w14:paraId="79C3D7A2" w14:textId="77777777" w:rsidR="00C8533A" w:rsidRPr="006B329A" w:rsidRDefault="00C8533A" w:rsidP="006B329A">
            <w:pPr>
              <w:pStyle w:val="TAC"/>
            </w:pPr>
            <w:r w:rsidRPr="006B329A">
              <w:t>C1</w:t>
            </w:r>
          </w:p>
        </w:tc>
        <w:tc>
          <w:tcPr>
            <w:tcW w:w="567" w:type="dxa"/>
            <w:tcBorders>
              <w:top w:val="single" w:sz="4" w:space="0" w:color="auto"/>
              <w:left w:val="single" w:sz="4" w:space="0" w:color="auto"/>
              <w:bottom w:val="single" w:sz="4" w:space="0" w:color="auto"/>
              <w:right w:val="single" w:sz="4" w:space="0" w:color="auto"/>
            </w:tcBorders>
          </w:tcPr>
          <w:p w14:paraId="6934546A" w14:textId="77777777" w:rsidR="00C8533A" w:rsidRPr="006B329A" w:rsidRDefault="00C8533A" w:rsidP="006B329A">
            <w:pPr>
              <w:pStyle w:val="TAC"/>
            </w:pPr>
            <w:r w:rsidRPr="006B329A">
              <w:t>NA</w:t>
            </w:r>
          </w:p>
        </w:tc>
        <w:tc>
          <w:tcPr>
            <w:tcW w:w="1134" w:type="dxa"/>
            <w:gridSpan w:val="2"/>
            <w:tcBorders>
              <w:left w:val="nil"/>
              <w:bottom w:val="single" w:sz="4" w:space="0" w:color="auto"/>
            </w:tcBorders>
          </w:tcPr>
          <w:p w14:paraId="17975C5F" w14:textId="77777777" w:rsidR="00C8533A" w:rsidRPr="006B329A" w:rsidRDefault="00C8533A" w:rsidP="006B329A">
            <w:pPr>
              <w:pStyle w:val="TAC"/>
            </w:pPr>
            <w:r w:rsidRPr="006B329A">
              <w:t>priority</w:t>
            </w:r>
          </w:p>
        </w:tc>
        <w:tc>
          <w:tcPr>
            <w:tcW w:w="1701" w:type="dxa"/>
            <w:gridSpan w:val="3"/>
            <w:tcBorders>
              <w:top w:val="single" w:sz="4" w:space="0" w:color="auto"/>
              <w:left w:val="single" w:sz="4" w:space="0" w:color="auto"/>
              <w:bottom w:val="single" w:sz="4" w:space="0" w:color="auto"/>
              <w:right w:val="single" w:sz="4" w:space="0" w:color="auto"/>
            </w:tcBorders>
          </w:tcPr>
          <w:p w14:paraId="24BF77A3" w14:textId="77777777" w:rsidR="00C8533A" w:rsidRPr="006B329A" w:rsidRDefault="00C8533A" w:rsidP="006B329A">
            <w:pPr>
              <w:pStyle w:val="TAC"/>
            </w:pPr>
            <w:r w:rsidRPr="006B329A">
              <w:t>SAPI</w:t>
            </w:r>
          </w:p>
        </w:tc>
        <w:tc>
          <w:tcPr>
            <w:tcW w:w="567" w:type="dxa"/>
            <w:tcBorders>
              <w:left w:val="nil"/>
            </w:tcBorders>
          </w:tcPr>
          <w:p w14:paraId="605D7ADC" w14:textId="77777777" w:rsidR="00C8533A" w:rsidRPr="006B329A" w:rsidRDefault="00C8533A" w:rsidP="006B329A">
            <w:pPr>
              <w:pStyle w:val="TAC"/>
            </w:pPr>
            <w:r w:rsidRPr="006B329A">
              <w:t>2</w:t>
            </w:r>
          </w:p>
        </w:tc>
      </w:tr>
    </w:tbl>
    <w:p w14:paraId="7C4E4A5C" w14:textId="77777777" w:rsidR="00C8533A" w:rsidRPr="006B329A" w:rsidRDefault="00C8533A" w:rsidP="006B329A"/>
    <w:p w14:paraId="6287A27B" w14:textId="77777777" w:rsidR="00C8533A" w:rsidRPr="006B329A" w:rsidRDefault="00C8533A" w:rsidP="006B329A">
      <w:r w:rsidRPr="006B329A">
        <w:t>The NA bit (bit 6 in octet 2) is set to 1 to indicate thet the Link Identifier is not applicable for this message. In all other cases it is set to 0.</w:t>
      </w:r>
    </w:p>
    <w:p w14:paraId="08713AA7" w14:textId="77777777" w:rsidR="00C8533A" w:rsidRPr="006B329A" w:rsidRDefault="00C8533A" w:rsidP="006B329A">
      <w:r w:rsidRPr="006B329A">
        <w:t>The C-bits indicate the channel type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64"/>
        <w:gridCol w:w="5056"/>
      </w:tblGrid>
      <w:tr w:rsidR="00C8533A" w:rsidRPr="006B329A" w14:paraId="45CA7995" w14:textId="77777777">
        <w:tblPrEx>
          <w:tblCellMar>
            <w:top w:w="0" w:type="dxa"/>
            <w:bottom w:w="0" w:type="dxa"/>
          </w:tblCellMar>
        </w:tblPrEx>
        <w:trPr>
          <w:jc w:val="center"/>
        </w:trPr>
        <w:tc>
          <w:tcPr>
            <w:tcW w:w="864" w:type="dxa"/>
          </w:tcPr>
          <w:p w14:paraId="7AE3D6B5" w14:textId="77777777" w:rsidR="00C8533A" w:rsidRPr="006B329A" w:rsidRDefault="00C8533A" w:rsidP="006B329A">
            <w:pPr>
              <w:pStyle w:val="TAH"/>
            </w:pPr>
            <w:r w:rsidRPr="006B329A">
              <w:t>C2 C1</w:t>
            </w:r>
          </w:p>
        </w:tc>
        <w:tc>
          <w:tcPr>
            <w:tcW w:w="5056" w:type="dxa"/>
          </w:tcPr>
          <w:p w14:paraId="11B0C6E2" w14:textId="77777777" w:rsidR="00C8533A" w:rsidRPr="006B329A" w:rsidRDefault="00C8533A" w:rsidP="006B329A">
            <w:pPr>
              <w:pStyle w:val="TAH"/>
            </w:pPr>
          </w:p>
        </w:tc>
      </w:tr>
      <w:tr w:rsidR="00C8533A" w:rsidRPr="006B329A" w14:paraId="75F04944" w14:textId="77777777">
        <w:tblPrEx>
          <w:tblCellMar>
            <w:top w:w="0" w:type="dxa"/>
            <w:bottom w:w="0" w:type="dxa"/>
          </w:tblCellMar>
        </w:tblPrEx>
        <w:trPr>
          <w:jc w:val="center"/>
        </w:trPr>
        <w:tc>
          <w:tcPr>
            <w:tcW w:w="864" w:type="dxa"/>
          </w:tcPr>
          <w:p w14:paraId="03A72CCA" w14:textId="77777777" w:rsidR="00C8533A" w:rsidRPr="006B329A" w:rsidRDefault="00C8533A" w:rsidP="006B329A">
            <w:pPr>
              <w:pStyle w:val="TAC"/>
            </w:pPr>
            <w:r w:rsidRPr="006B329A">
              <w:t>0 0</w:t>
            </w:r>
          </w:p>
        </w:tc>
        <w:tc>
          <w:tcPr>
            <w:tcW w:w="5056" w:type="dxa"/>
          </w:tcPr>
          <w:p w14:paraId="3F6DE4D3" w14:textId="77777777" w:rsidR="00C8533A" w:rsidRPr="006B329A" w:rsidRDefault="00C8533A" w:rsidP="006B329A">
            <w:pPr>
              <w:pStyle w:val="TAL"/>
            </w:pPr>
            <w:r w:rsidRPr="006B329A">
              <w:t>main signalling channel (FACCH or SDCCH)</w:t>
            </w:r>
          </w:p>
        </w:tc>
      </w:tr>
      <w:tr w:rsidR="00C8533A" w:rsidRPr="006B329A" w14:paraId="45AC9136" w14:textId="77777777">
        <w:tblPrEx>
          <w:tblCellMar>
            <w:top w:w="0" w:type="dxa"/>
            <w:bottom w:w="0" w:type="dxa"/>
          </w:tblCellMar>
        </w:tblPrEx>
        <w:trPr>
          <w:jc w:val="center"/>
        </w:trPr>
        <w:tc>
          <w:tcPr>
            <w:tcW w:w="864" w:type="dxa"/>
          </w:tcPr>
          <w:p w14:paraId="1E37B502" w14:textId="77777777" w:rsidR="00C8533A" w:rsidRPr="006B329A" w:rsidRDefault="00C8533A" w:rsidP="006B329A">
            <w:pPr>
              <w:pStyle w:val="TAC"/>
            </w:pPr>
            <w:r w:rsidRPr="006B329A">
              <w:t>0 1</w:t>
            </w:r>
          </w:p>
        </w:tc>
        <w:tc>
          <w:tcPr>
            <w:tcW w:w="5056" w:type="dxa"/>
          </w:tcPr>
          <w:p w14:paraId="5A27D894" w14:textId="77777777" w:rsidR="00C8533A" w:rsidRPr="006B329A" w:rsidRDefault="00C8533A" w:rsidP="006B329A">
            <w:pPr>
              <w:pStyle w:val="TAL"/>
            </w:pPr>
            <w:r w:rsidRPr="006B329A">
              <w:t>SACCH</w:t>
            </w:r>
          </w:p>
        </w:tc>
      </w:tr>
    </w:tbl>
    <w:p w14:paraId="084BB098" w14:textId="77777777" w:rsidR="00C8533A" w:rsidRPr="006B329A" w:rsidRDefault="00C8533A" w:rsidP="006B329A"/>
    <w:p w14:paraId="5AC260E1" w14:textId="77777777" w:rsidR="00C8533A" w:rsidRPr="006B329A" w:rsidRDefault="00C8533A" w:rsidP="006B329A">
      <w:r w:rsidRPr="006B329A">
        <w:t>All other values are reserved for future use.</w:t>
      </w:r>
    </w:p>
    <w:p w14:paraId="6E0B7146" w14:textId="77777777" w:rsidR="00C8533A" w:rsidRPr="006B329A" w:rsidRDefault="00C8533A" w:rsidP="006B329A">
      <w:r w:rsidRPr="006B329A">
        <w:t>The SAPI field contains the SAPI value as defined in 3GPP TS 44.005.</w:t>
      </w:r>
    </w:p>
    <w:p w14:paraId="48058CF4" w14:textId="77777777" w:rsidR="00C8533A" w:rsidRPr="006B329A" w:rsidRDefault="00C8533A" w:rsidP="006B329A">
      <w:r w:rsidRPr="006B329A">
        <w:t>The priority field contains the message priority for SAPI 0, as defined in 3GPP TS 44.006, as follows:</w:t>
      </w:r>
    </w:p>
    <w:p w14:paraId="17FD56AB" w14:textId="77777777" w:rsidR="00C8533A" w:rsidRPr="006B329A" w:rsidRDefault="00C8533A" w:rsidP="006B329A">
      <w:pPr>
        <w:pStyle w:val="EX"/>
      </w:pPr>
      <w:r w:rsidRPr="006B329A">
        <w:t>0 0</w:t>
      </w:r>
      <w:r w:rsidRPr="006B329A">
        <w:tab/>
        <w:t>normal priority</w:t>
      </w:r>
    </w:p>
    <w:p w14:paraId="6CF2926B" w14:textId="77777777" w:rsidR="00C8533A" w:rsidRPr="006B329A" w:rsidRDefault="00C8533A" w:rsidP="006B329A">
      <w:pPr>
        <w:pStyle w:val="EX"/>
      </w:pPr>
      <w:r w:rsidRPr="006B329A">
        <w:t>0 1</w:t>
      </w:r>
      <w:r w:rsidRPr="006B329A">
        <w:tab/>
        <w:t>high priority</w:t>
      </w:r>
    </w:p>
    <w:p w14:paraId="30E80AD5" w14:textId="77777777" w:rsidR="00C8533A" w:rsidRPr="006B329A" w:rsidRDefault="00C8533A" w:rsidP="006B329A">
      <w:pPr>
        <w:pStyle w:val="EX"/>
      </w:pPr>
      <w:r w:rsidRPr="006B329A">
        <w:t>1 0</w:t>
      </w:r>
      <w:r w:rsidRPr="006B329A">
        <w:tab/>
        <w:t>low priority</w:t>
      </w:r>
    </w:p>
    <w:p w14:paraId="50F45FE0" w14:textId="77777777" w:rsidR="00C8533A" w:rsidRPr="006B329A" w:rsidRDefault="00C8533A" w:rsidP="006B329A">
      <w:r w:rsidRPr="006B329A">
        <w:t>All other values for SAPI 0 and all values for other SAPIs are reserved for future use.</w:t>
      </w:r>
    </w:p>
    <w:p w14:paraId="4A0EEDB0" w14:textId="77777777" w:rsidR="00C8533A" w:rsidRPr="006B329A" w:rsidRDefault="00C8533A" w:rsidP="006B329A">
      <w:pPr>
        <w:pStyle w:val="Heading3"/>
      </w:pPr>
      <w:bookmarkStart w:id="152" w:name="_Toc476910126"/>
      <w:r w:rsidRPr="006B329A">
        <w:t>9.3.3</w:t>
      </w:r>
      <w:r w:rsidRPr="006B329A">
        <w:tab/>
        <w:t>Activation Type</w:t>
      </w:r>
      <w:bookmarkEnd w:id="152"/>
    </w:p>
    <w:p w14:paraId="39C1668F" w14:textId="77777777" w:rsidR="00C8533A" w:rsidRPr="006B329A" w:rsidRDefault="00C8533A" w:rsidP="006B329A">
      <w:pPr>
        <w:keepNext/>
      </w:pPr>
      <w:r w:rsidRPr="006B329A">
        <w:t>This element is used to indicate the type of activation requested in the CHANnel ACTIVation message. It is coded in two octets as follows:</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tblGrid>
      <w:tr w:rsidR="00C8533A" w:rsidRPr="006B329A" w14:paraId="2B032FFD" w14:textId="77777777">
        <w:tblPrEx>
          <w:tblCellMar>
            <w:top w:w="0" w:type="dxa"/>
            <w:bottom w:w="0" w:type="dxa"/>
          </w:tblCellMar>
        </w:tblPrEx>
        <w:trPr>
          <w:cantSplit/>
          <w:jc w:val="center"/>
        </w:trPr>
        <w:tc>
          <w:tcPr>
            <w:tcW w:w="567" w:type="dxa"/>
          </w:tcPr>
          <w:p w14:paraId="4B884BD3" w14:textId="77777777" w:rsidR="00C8533A" w:rsidRPr="006B329A" w:rsidRDefault="00C8533A" w:rsidP="006B329A">
            <w:pPr>
              <w:pStyle w:val="TAC"/>
            </w:pPr>
            <w:r w:rsidRPr="006B329A">
              <w:t>8</w:t>
            </w:r>
          </w:p>
        </w:tc>
        <w:tc>
          <w:tcPr>
            <w:tcW w:w="567" w:type="dxa"/>
          </w:tcPr>
          <w:p w14:paraId="46D1A941" w14:textId="77777777" w:rsidR="00C8533A" w:rsidRPr="006B329A" w:rsidRDefault="00C8533A" w:rsidP="006B329A">
            <w:pPr>
              <w:pStyle w:val="TAC"/>
            </w:pPr>
            <w:r w:rsidRPr="006B329A">
              <w:t>7</w:t>
            </w:r>
          </w:p>
        </w:tc>
        <w:tc>
          <w:tcPr>
            <w:tcW w:w="567" w:type="dxa"/>
          </w:tcPr>
          <w:p w14:paraId="74570704" w14:textId="77777777" w:rsidR="00C8533A" w:rsidRPr="006B329A" w:rsidRDefault="00C8533A" w:rsidP="006B329A">
            <w:pPr>
              <w:pStyle w:val="TAC"/>
            </w:pPr>
            <w:r w:rsidRPr="006B329A">
              <w:t>6</w:t>
            </w:r>
          </w:p>
        </w:tc>
        <w:tc>
          <w:tcPr>
            <w:tcW w:w="567" w:type="dxa"/>
          </w:tcPr>
          <w:p w14:paraId="49B50D94" w14:textId="77777777" w:rsidR="00C8533A" w:rsidRPr="006B329A" w:rsidRDefault="00C8533A" w:rsidP="006B329A">
            <w:pPr>
              <w:pStyle w:val="TAC"/>
            </w:pPr>
            <w:r w:rsidRPr="006B329A">
              <w:t>5</w:t>
            </w:r>
          </w:p>
        </w:tc>
        <w:tc>
          <w:tcPr>
            <w:tcW w:w="567" w:type="dxa"/>
          </w:tcPr>
          <w:p w14:paraId="41D6BA9C" w14:textId="77777777" w:rsidR="00C8533A" w:rsidRPr="006B329A" w:rsidRDefault="00C8533A" w:rsidP="006B329A">
            <w:pPr>
              <w:pStyle w:val="TAC"/>
            </w:pPr>
            <w:r w:rsidRPr="006B329A">
              <w:t>4</w:t>
            </w:r>
          </w:p>
        </w:tc>
        <w:tc>
          <w:tcPr>
            <w:tcW w:w="567" w:type="dxa"/>
          </w:tcPr>
          <w:p w14:paraId="65C1D653" w14:textId="77777777" w:rsidR="00C8533A" w:rsidRPr="006B329A" w:rsidRDefault="00C8533A" w:rsidP="006B329A">
            <w:pPr>
              <w:pStyle w:val="TAC"/>
            </w:pPr>
            <w:r w:rsidRPr="006B329A">
              <w:t>3</w:t>
            </w:r>
          </w:p>
        </w:tc>
        <w:tc>
          <w:tcPr>
            <w:tcW w:w="567" w:type="dxa"/>
          </w:tcPr>
          <w:p w14:paraId="58481E52" w14:textId="77777777" w:rsidR="00C8533A" w:rsidRPr="006B329A" w:rsidRDefault="00C8533A" w:rsidP="006B329A">
            <w:pPr>
              <w:pStyle w:val="TAC"/>
            </w:pPr>
            <w:r w:rsidRPr="006B329A">
              <w:t>2</w:t>
            </w:r>
          </w:p>
        </w:tc>
        <w:tc>
          <w:tcPr>
            <w:tcW w:w="567" w:type="dxa"/>
          </w:tcPr>
          <w:p w14:paraId="61C00668" w14:textId="77777777" w:rsidR="00C8533A" w:rsidRPr="006B329A" w:rsidRDefault="00C8533A" w:rsidP="006B329A">
            <w:pPr>
              <w:pStyle w:val="TAC"/>
            </w:pPr>
            <w:r w:rsidRPr="006B329A">
              <w:t>1</w:t>
            </w:r>
          </w:p>
        </w:tc>
        <w:tc>
          <w:tcPr>
            <w:tcW w:w="567" w:type="dxa"/>
          </w:tcPr>
          <w:p w14:paraId="1EC29CB9" w14:textId="77777777" w:rsidR="00C8533A" w:rsidRPr="006B329A" w:rsidRDefault="00C8533A" w:rsidP="006B329A">
            <w:pPr>
              <w:pStyle w:val="TAC"/>
            </w:pPr>
          </w:p>
        </w:tc>
      </w:tr>
      <w:tr w:rsidR="00C8533A" w:rsidRPr="006B329A" w14:paraId="2677DE15" w14:textId="77777777">
        <w:tblPrEx>
          <w:tblCellMar>
            <w:top w:w="0" w:type="dxa"/>
            <w:bottom w:w="0" w:type="dxa"/>
          </w:tblCellMar>
        </w:tblPrEx>
        <w:trPr>
          <w:cantSplit/>
          <w:jc w:val="center"/>
        </w:trPr>
        <w:tc>
          <w:tcPr>
            <w:tcW w:w="4536" w:type="dxa"/>
            <w:gridSpan w:val="8"/>
            <w:tcBorders>
              <w:top w:val="single" w:sz="4" w:space="0" w:color="auto"/>
              <w:left w:val="single" w:sz="4" w:space="0" w:color="auto"/>
              <w:bottom w:val="single" w:sz="4" w:space="0" w:color="auto"/>
              <w:right w:val="single" w:sz="4" w:space="0" w:color="auto"/>
            </w:tcBorders>
          </w:tcPr>
          <w:p w14:paraId="3454BB07" w14:textId="77777777" w:rsidR="00C8533A" w:rsidRPr="006B329A" w:rsidRDefault="00C8533A" w:rsidP="006B329A">
            <w:pPr>
              <w:pStyle w:val="FP"/>
              <w:keepNext/>
              <w:spacing w:before="60" w:after="60"/>
              <w:jc w:val="center"/>
            </w:pPr>
            <w:r w:rsidRPr="006B329A">
              <w:t>Element identifier</w:t>
            </w:r>
          </w:p>
        </w:tc>
        <w:tc>
          <w:tcPr>
            <w:tcW w:w="567" w:type="dxa"/>
            <w:tcBorders>
              <w:left w:val="nil"/>
            </w:tcBorders>
          </w:tcPr>
          <w:p w14:paraId="3197C546" w14:textId="77777777" w:rsidR="00C8533A" w:rsidRPr="006B329A" w:rsidRDefault="00C8533A" w:rsidP="006B329A">
            <w:pPr>
              <w:pStyle w:val="FP"/>
              <w:keepNext/>
              <w:spacing w:before="60" w:after="60"/>
              <w:jc w:val="center"/>
            </w:pPr>
            <w:r w:rsidRPr="006B329A">
              <w:t>1</w:t>
            </w:r>
          </w:p>
        </w:tc>
      </w:tr>
      <w:tr w:rsidR="00C8533A" w:rsidRPr="006B329A" w14:paraId="519FA899" w14:textId="77777777">
        <w:tblPrEx>
          <w:tblCellMar>
            <w:top w:w="0" w:type="dxa"/>
            <w:bottom w:w="0" w:type="dxa"/>
          </w:tblCellMar>
        </w:tblPrEx>
        <w:trPr>
          <w:cantSplit/>
          <w:jc w:val="center"/>
        </w:trPr>
        <w:tc>
          <w:tcPr>
            <w:tcW w:w="567" w:type="dxa"/>
            <w:tcBorders>
              <w:left w:val="single" w:sz="4" w:space="0" w:color="auto"/>
              <w:bottom w:val="single" w:sz="4" w:space="0" w:color="auto"/>
            </w:tcBorders>
          </w:tcPr>
          <w:p w14:paraId="5F8F8253" w14:textId="77777777" w:rsidR="00C8533A" w:rsidRPr="006B329A" w:rsidRDefault="00C8533A" w:rsidP="006B329A">
            <w:pPr>
              <w:pStyle w:val="FP"/>
              <w:keepNext/>
              <w:spacing w:before="60" w:after="60"/>
              <w:jc w:val="center"/>
            </w:pPr>
            <w:r w:rsidRPr="006B329A">
              <w:t>R</w:t>
            </w:r>
          </w:p>
        </w:tc>
        <w:tc>
          <w:tcPr>
            <w:tcW w:w="2268" w:type="dxa"/>
            <w:gridSpan w:val="4"/>
            <w:tcBorders>
              <w:top w:val="single" w:sz="4" w:space="0" w:color="auto"/>
              <w:left w:val="single" w:sz="4" w:space="0" w:color="auto"/>
              <w:bottom w:val="single" w:sz="4" w:space="0" w:color="auto"/>
            </w:tcBorders>
          </w:tcPr>
          <w:p w14:paraId="1F879AEC" w14:textId="77777777" w:rsidR="00C8533A" w:rsidRPr="006B329A" w:rsidRDefault="00C8533A" w:rsidP="006B329A">
            <w:pPr>
              <w:pStyle w:val="FP"/>
              <w:keepNext/>
              <w:spacing w:before="60" w:after="60"/>
              <w:jc w:val="center"/>
            </w:pPr>
            <w:r w:rsidRPr="006B329A">
              <w:t>Reserved</w:t>
            </w:r>
          </w:p>
        </w:tc>
        <w:tc>
          <w:tcPr>
            <w:tcW w:w="567" w:type="dxa"/>
            <w:tcBorders>
              <w:top w:val="single" w:sz="4" w:space="0" w:color="auto"/>
              <w:left w:val="single" w:sz="4" w:space="0" w:color="auto"/>
              <w:bottom w:val="single" w:sz="4" w:space="0" w:color="auto"/>
            </w:tcBorders>
          </w:tcPr>
          <w:p w14:paraId="304F115F" w14:textId="77777777" w:rsidR="00C8533A" w:rsidRPr="006B329A" w:rsidRDefault="00C8533A" w:rsidP="006B329A">
            <w:pPr>
              <w:pStyle w:val="FP"/>
              <w:keepNext/>
              <w:spacing w:before="60" w:after="60"/>
              <w:jc w:val="center"/>
            </w:pPr>
            <w:r w:rsidRPr="006B329A">
              <w:t>A3</w:t>
            </w:r>
          </w:p>
        </w:tc>
        <w:tc>
          <w:tcPr>
            <w:tcW w:w="567" w:type="dxa"/>
            <w:tcBorders>
              <w:top w:val="single" w:sz="4" w:space="0" w:color="auto"/>
              <w:bottom w:val="single" w:sz="4" w:space="0" w:color="auto"/>
            </w:tcBorders>
          </w:tcPr>
          <w:p w14:paraId="645A47D8" w14:textId="77777777" w:rsidR="00C8533A" w:rsidRPr="006B329A" w:rsidRDefault="00C8533A" w:rsidP="006B329A">
            <w:pPr>
              <w:pStyle w:val="FP"/>
              <w:keepNext/>
              <w:spacing w:before="60" w:after="60"/>
              <w:jc w:val="center"/>
            </w:pPr>
            <w:r w:rsidRPr="006B329A">
              <w:t>A2</w:t>
            </w:r>
          </w:p>
        </w:tc>
        <w:tc>
          <w:tcPr>
            <w:tcW w:w="567" w:type="dxa"/>
            <w:tcBorders>
              <w:top w:val="single" w:sz="4" w:space="0" w:color="auto"/>
              <w:bottom w:val="single" w:sz="4" w:space="0" w:color="auto"/>
              <w:right w:val="single" w:sz="4" w:space="0" w:color="auto"/>
            </w:tcBorders>
          </w:tcPr>
          <w:p w14:paraId="76831D9B" w14:textId="77777777" w:rsidR="00C8533A" w:rsidRPr="006B329A" w:rsidRDefault="00C8533A" w:rsidP="006B329A">
            <w:pPr>
              <w:pStyle w:val="FP"/>
              <w:keepNext/>
              <w:spacing w:before="60" w:after="60"/>
              <w:jc w:val="center"/>
            </w:pPr>
            <w:r w:rsidRPr="006B329A">
              <w:t>A1</w:t>
            </w:r>
          </w:p>
        </w:tc>
        <w:tc>
          <w:tcPr>
            <w:tcW w:w="567" w:type="dxa"/>
            <w:tcBorders>
              <w:left w:val="nil"/>
            </w:tcBorders>
          </w:tcPr>
          <w:p w14:paraId="1F13B1FB" w14:textId="77777777" w:rsidR="00C8533A" w:rsidRPr="006B329A" w:rsidRDefault="00C8533A" w:rsidP="006B329A">
            <w:pPr>
              <w:pStyle w:val="FP"/>
              <w:keepNext/>
              <w:spacing w:before="60" w:after="60"/>
              <w:jc w:val="center"/>
            </w:pPr>
            <w:r w:rsidRPr="006B329A">
              <w:t>2</w:t>
            </w:r>
          </w:p>
        </w:tc>
      </w:tr>
    </w:tbl>
    <w:p w14:paraId="7513DB2F" w14:textId="77777777" w:rsidR="00C8533A" w:rsidRPr="006B329A" w:rsidRDefault="00C8533A" w:rsidP="006B329A"/>
    <w:p w14:paraId="15CC7F9B" w14:textId="77777777" w:rsidR="00C8533A" w:rsidRPr="006B329A" w:rsidRDefault="00C8533A" w:rsidP="006B329A">
      <w:r w:rsidRPr="006B329A">
        <w:t>The R bit indicates if the procedure is an initial activation or a reactivation.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2268"/>
      </w:tblGrid>
      <w:tr w:rsidR="00C8533A" w:rsidRPr="006B329A" w14:paraId="705F98B1" w14:textId="77777777">
        <w:tblPrEx>
          <w:tblCellMar>
            <w:top w:w="0" w:type="dxa"/>
            <w:bottom w:w="0" w:type="dxa"/>
          </w:tblCellMar>
        </w:tblPrEx>
        <w:trPr>
          <w:jc w:val="center"/>
        </w:trPr>
        <w:tc>
          <w:tcPr>
            <w:tcW w:w="959" w:type="dxa"/>
          </w:tcPr>
          <w:p w14:paraId="61481594" w14:textId="77777777" w:rsidR="00C8533A" w:rsidRPr="006B329A" w:rsidRDefault="00C8533A" w:rsidP="006B329A">
            <w:pPr>
              <w:pStyle w:val="TAH"/>
            </w:pPr>
            <w:r w:rsidRPr="006B329A">
              <w:lastRenderedPageBreak/>
              <w:t xml:space="preserve"> R</w:t>
            </w:r>
          </w:p>
        </w:tc>
        <w:tc>
          <w:tcPr>
            <w:tcW w:w="2268" w:type="dxa"/>
          </w:tcPr>
          <w:p w14:paraId="2570B86B" w14:textId="77777777" w:rsidR="00C8533A" w:rsidRPr="006B329A" w:rsidRDefault="00C8533A" w:rsidP="006B329A">
            <w:pPr>
              <w:pStyle w:val="TAH"/>
            </w:pPr>
          </w:p>
        </w:tc>
      </w:tr>
      <w:tr w:rsidR="00C8533A" w:rsidRPr="006B329A" w14:paraId="6495D519" w14:textId="77777777">
        <w:tblPrEx>
          <w:tblCellMar>
            <w:top w:w="0" w:type="dxa"/>
            <w:bottom w:w="0" w:type="dxa"/>
          </w:tblCellMar>
        </w:tblPrEx>
        <w:trPr>
          <w:jc w:val="center"/>
        </w:trPr>
        <w:tc>
          <w:tcPr>
            <w:tcW w:w="959" w:type="dxa"/>
          </w:tcPr>
          <w:p w14:paraId="1E71A481" w14:textId="77777777" w:rsidR="00C8533A" w:rsidRPr="006B329A" w:rsidRDefault="00C8533A" w:rsidP="006B329A">
            <w:pPr>
              <w:pStyle w:val="TAL"/>
            </w:pPr>
            <w:r w:rsidRPr="006B329A">
              <w:t xml:space="preserve"> 0</w:t>
            </w:r>
          </w:p>
        </w:tc>
        <w:tc>
          <w:tcPr>
            <w:tcW w:w="2268" w:type="dxa"/>
          </w:tcPr>
          <w:p w14:paraId="08C0B96A" w14:textId="77777777" w:rsidR="00C8533A" w:rsidRPr="006B329A" w:rsidRDefault="00C8533A" w:rsidP="006B329A">
            <w:pPr>
              <w:pStyle w:val="TAL"/>
            </w:pPr>
            <w:r w:rsidRPr="006B329A">
              <w:t>Initial activation</w:t>
            </w:r>
          </w:p>
        </w:tc>
      </w:tr>
      <w:tr w:rsidR="00C8533A" w:rsidRPr="006B329A" w14:paraId="2EA15DE6" w14:textId="77777777">
        <w:tblPrEx>
          <w:tblCellMar>
            <w:top w:w="0" w:type="dxa"/>
            <w:bottom w:w="0" w:type="dxa"/>
          </w:tblCellMar>
        </w:tblPrEx>
        <w:trPr>
          <w:jc w:val="center"/>
        </w:trPr>
        <w:tc>
          <w:tcPr>
            <w:tcW w:w="959" w:type="dxa"/>
          </w:tcPr>
          <w:p w14:paraId="631D05C2" w14:textId="77777777" w:rsidR="00C8533A" w:rsidRPr="006B329A" w:rsidRDefault="00C8533A" w:rsidP="006B329A">
            <w:pPr>
              <w:pStyle w:val="TAL"/>
            </w:pPr>
            <w:r w:rsidRPr="006B329A">
              <w:t xml:space="preserve"> 1</w:t>
            </w:r>
          </w:p>
        </w:tc>
        <w:tc>
          <w:tcPr>
            <w:tcW w:w="2268" w:type="dxa"/>
          </w:tcPr>
          <w:p w14:paraId="6B72CFF8" w14:textId="77777777" w:rsidR="00C8533A" w:rsidRPr="006B329A" w:rsidRDefault="00C8533A" w:rsidP="006B329A">
            <w:pPr>
              <w:pStyle w:val="TAL"/>
            </w:pPr>
            <w:r w:rsidRPr="006B329A">
              <w:t xml:space="preserve">Reactivation </w:t>
            </w:r>
          </w:p>
        </w:tc>
      </w:tr>
    </w:tbl>
    <w:p w14:paraId="7F9BFD51" w14:textId="77777777" w:rsidR="00C8533A" w:rsidRPr="006B329A" w:rsidRDefault="00C8533A" w:rsidP="006B329A"/>
    <w:p w14:paraId="1E52188B" w14:textId="77777777" w:rsidR="00C8533A" w:rsidRPr="006B329A" w:rsidRDefault="00C8533A" w:rsidP="006B329A">
      <w:pPr>
        <w:keepNext/>
      </w:pPr>
      <w:r w:rsidRPr="006B329A">
        <w:t>The A-bits indicate the type of activation, which defines the access procedure and the operation of the data link layer, as follows:</w:t>
      </w:r>
    </w:p>
    <w:p w14:paraId="4E8459BF" w14:textId="77777777" w:rsidR="00C8533A" w:rsidRPr="006B329A" w:rsidRDefault="00C8533A" w:rsidP="006B329A">
      <w:pPr>
        <w:pStyle w:val="FP"/>
        <w:keepNext/>
        <w:rPr>
          <w:u w:val="single"/>
        </w:rPr>
      </w:pPr>
      <w:r w:rsidRPr="006B329A">
        <w:rPr>
          <w:u w:val="single"/>
        </w:rPr>
        <w:t>A3</w:t>
      </w:r>
      <w:r w:rsidRPr="006B329A">
        <w:rPr>
          <w:u w:val="single"/>
        </w:rPr>
        <w:tab/>
        <w:t>A2</w:t>
      </w:r>
      <w:r w:rsidRPr="006B329A">
        <w:rPr>
          <w:u w:val="single"/>
        </w:rPr>
        <w:tab/>
        <w:t>A1</w:t>
      </w:r>
    </w:p>
    <w:p w14:paraId="4673D8A4" w14:textId="77777777" w:rsidR="00C8533A" w:rsidRPr="006B329A" w:rsidRDefault="00C8533A" w:rsidP="006B329A">
      <w:pPr>
        <w:pStyle w:val="FP"/>
        <w:keepNext/>
        <w:tabs>
          <w:tab w:val="left" w:pos="284"/>
          <w:tab w:val="left" w:pos="567"/>
          <w:tab w:val="left" w:pos="1134"/>
          <w:tab w:val="left" w:pos="1418"/>
        </w:tabs>
      </w:pPr>
      <w:r w:rsidRPr="006B329A">
        <w:t>0</w:t>
      </w:r>
      <w:r w:rsidRPr="006B329A">
        <w:tab/>
        <w:t>0</w:t>
      </w:r>
      <w:r w:rsidRPr="006B329A">
        <w:tab/>
        <w:t>-</w:t>
      </w:r>
      <w:r w:rsidRPr="006B329A">
        <w:tab/>
        <w:t>Activation related to intra-cell channel change</w:t>
      </w:r>
    </w:p>
    <w:p w14:paraId="654AE6C4" w14:textId="77777777" w:rsidR="00C8533A" w:rsidRPr="006B329A" w:rsidRDefault="00C8533A" w:rsidP="006B329A">
      <w:pPr>
        <w:pStyle w:val="FP"/>
        <w:keepNext/>
        <w:tabs>
          <w:tab w:val="left" w:pos="284"/>
          <w:tab w:val="left" w:pos="567"/>
          <w:tab w:val="left" w:pos="1134"/>
          <w:tab w:val="left" w:pos="1418"/>
        </w:tabs>
      </w:pPr>
      <w:r w:rsidRPr="006B329A">
        <w:tab/>
      </w:r>
      <w:r w:rsidRPr="006B329A">
        <w:tab/>
        <w:t>0</w:t>
      </w:r>
      <w:r w:rsidRPr="006B329A">
        <w:tab/>
        <w:t>-</w:t>
      </w:r>
      <w:r w:rsidRPr="006B329A">
        <w:tab/>
        <w:t>related to immediate assignment procedure</w:t>
      </w:r>
    </w:p>
    <w:p w14:paraId="0583C938" w14:textId="77777777" w:rsidR="00C8533A" w:rsidRPr="006B329A" w:rsidRDefault="00C8533A" w:rsidP="006B329A">
      <w:pPr>
        <w:pStyle w:val="FP"/>
        <w:keepNext/>
        <w:tabs>
          <w:tab w:val="left" w:pos="284"/>
          <w:tab w:val="left" w:pos="567"/>
          <w:tab w:val="left" w:pos="1134"/>
          <w:tab w:val="left" w:pos="1418"/>
        </w:tabs>
      </w:pPr>
      <w:r w:rsidRPr="006B329A">
        <w:tab/>
      </w:r>
      <w:r w:rsidRPr="006B329A">
        <w:tab/>
        <w:t>1</w:t>
      </w:r>
      <w:r w:rsidRPr="006B329A">
        <w:tab/>
        <w:t>-</w:t>
      </w:r>
      <w:r w:rsidRPr="006B329A">
        <w:tab/>
        <w:t>related to normal assignment procedure</w:t>
      </w:r>
    </w:p>
    <w:p w14:paraId="2BCB1EEB" w14:textId="77777777" w:rsidR="00C8533A" w:rsidRPr="006B329A" w:rsidRDefault="00C8533A" w:rsidP="006B329A">
      <w:pPr>
        <w:pStyle w:val="FP"/>
        <w:keepNext/>
        <w:tabs>
          <w:tab w:val="left" w:pos="284"/>
          <w:tab w:val="left" w:pos="567"/>
          <w:tab w:val="left" w:pos="1134"/>
          <w:tab w:val="left" w:pos="1418"/>
        </w:tabs>
      </w:pPr>
      <w:r w:rsidRPr="006B329A">
        <w:t>0</w:t>
      </w:r>
      <w:r w:rsidRPr="006B329A">
        <w:tab/>
        <w:t>1</w:t>
      </w:r>
      <w:r w:rsidRPr="006B329A">
        <w:tab/>
        <w:t>-</w:t>
      </w:r>
      <w:r w:rsidRPr="006B329A">
        <w:tab/>
        <w:t>Activation related to inter-cell channel change (handover)</w:t>
      </w:r>
    </w:p>
    <w:p w14:paraId="2A6DF257" w14:textId="77777777" w:rsidR="00C8533A" w:rsidRPr="006B329A" w:rsidRDefault="00C8533A" w:rsidP="006B329A">
      <w:pPr>
        <w:pStyle w:val="FP"/>
        <w:keepNext/>
        <w:tabs>
          <w:tab w:val="left" w:pos="284"/>
          <w:tab w:val="left" w:pos="567"/>
          <w:tab w:val="left" w:pos="1134"/>
          <w:tab w:val="left" w:pos="1418"/>
        </w:tabs>
      </w:pPr>
      <w:r w:rsidRPr="006B329A">
        <w:tab/>
      </w:r>
      <w:r w:rsidRPr="006B329A">
        <w:tab/>
        <w:t>0</w:t>
      </w:r>
      <w:r w:rsidRPr="006B329A">
        <w:tab/>
        <w:t>-</w:t>
      </w:r>
      <w:r w:rsidRPr="006B329A">
        <w:tab/>
        <w:t>related to asynchronous handover procedure</w:t>
      </w:r>
    </w:p>
    <w:p w14:paraId="56F6CCB2" w14:textId="77777777" w:rsidR="00C8533A" w:rsidRPr="006B329A" w:rsidRDefault="00C8533A" w:rsidP="006B329A">
      <w:pPr>
        <w:pStyle w:val="FP"/>
        <w:keepNext/>
        <w:tabs>
          <w:tab w:val="left" w:pos="284"/>
          <w:tab w:val="left" w:pos="567"/>
          <w:tab w:val="left" w:pos="1134"/>
          <w:tab w:val="left" w:pos="1418"/>
        </w:tabs>
      </w:pPr>
      <w:r w:rsidRPr="006B329A">
        <w:tab/>
      </w:r>
      <w:r w:rsidRPr="006B329A">
        <w:tab/>
        <w:t>1</w:t>
      </w:r>
      <w:r w:rsidRPr="006B329A">
        <w:tab/>
        <w:t>-</w:t>
      </w:r>
      <w:r w:rsidRPr="006B329A">
        <w:tab/>
        <w:t>related to synchronous handover procedure</w:t>
      </w:r>
    </w:p>
    <w:p w14:paraId="5517A161" w14:textId="77777777" w:rsidR="00C8533A" w:rsidRPr="006B329A" w:rsidRDefault="00C8533A" w:rsidP="006B329A">
      <w:pPr>
        <w:pStyle w:val="FP"/>
        <w:keepNext/>
        <w:tabs>
          <w:tab w:val="left" w:pos="284"/>
          <w:tab w:val="left" w:pos="567"/>
          <w:tab w:val="left" w:pos="1134"/>
          <w:tab w:val="left" w:pos="1418"/>
        </w:tabs>
      </w:pPr>
      <w:r w:rsidRPr="006B329A">
        <w:t>1</w:t>
      </w:r>
      <w:r w:rsidRPr="006B329A">
        <w:tab/>
        <w:t>0</w:t>
      </w:r>
      <w:r w:rsidRPr="006B329A">
        <w:tab/>
        <w:t>-</w:t>
      </w:r>
      <w:r w:rsidRPr="006B329A">
        <w:tab/>
        <w:t>Activation related to secondary channels</w:t>
      </w:r>
    </w:p>
    <w:p w14:paraId="0696E27B" w14:textId="77777777" w:rsidR="00C8533A" w:rsidRPr="006B329A" w:rsidRDefault="00C8533A" w:rsidP="006B329A">
      <w:pPr>
        <w:pStyle w:val="FP"/>
        <w:keepNext/>
        <w:tabs>
          <w:tab w:val="left" w:pos="284"/>
          <w:tab w:val="left" w:pos="567"/>
          <w:tab w:val="left" w:pos="1134"/>
          <w:tab w:val="left" w:pos="1418"/>
        </w:tabs>
      </w:pPr>
      <w:r w:rsidRPr="006B329A">
        <w:tab/>
      </w:r>
      <w:r w:rsidRPr="006B329A">
        <w:tab/>
        <w:t>0</w:t>
      </w:r>
      <w:r w:rsidRPr="006B329A">
        <w:tab/>
        <w:t>-</w:t>
      </w:r>
      <w:r w:rsidRPr="006B329A">
        <w:tab/>
        <w:t>related to additional assignment procedure</w:t>
      </w:r>
    </w:p>
    <w:p w14:paraId="657B2CCC" w14:textId="77777777" w:rsidR="00C8533A" w:rsidRPr="006B329A" w:rsidRDefault="00C8533A" w:rsidP="006B329A">
      <w:pPr>
        <w:pStyle w:val="FP"/>
        <w:keepNext/>
        <w:tabs>
          <w:tab w:val="left" w:pos="284"/>
          <w:tab w:val="left" w:pos="567"/>
          <w:tab w:val="left" w:pos="1134"/>
          <w:tab w:val="left" w:pos="1418"/>
        </w:tabs>
      </w:pPr>
      <w:r w:rsidRPr="006B329A">
        <w:tab/>
      </w:r>
      <w:r w:rsidRPr="006B329A">
        <w:tab/>
        <w:t>1</w:t>
      </w:r>
      <w:r w:rsidRPr="006B329A">
        <w:tab/>
        <w:t>-</w:t>
      </w:r>
      <w:r w:rsidRPr="006B329A">
        <w:tab/>
        <w:t>related to multislot configuration</w:t>
      </w:r>
    </w:p>
    <w:p w14:paraId="41727D14" w14:textId="77777777" w:rsidR="00C8533A" w:rsidRPr="006B329A" w:rsidRDefault="00C8533A" w:rsidP="006B329A">
      <w:pPr>
        <w:keepNext/>
        <w:tabs>
          <w:tab w:val="left" w:pos="284"/>
          <w:tab w:val="left" w:pos="567"/>
          <w:tab w:val="left" w:pos="1134"/>
          <w:tab w:val="left" w:pos="1418"/>
        </w:tabs>
      </w:pPr>
      <w:r w:rsidRPr="006B329A">
        <w:t>All other values reserved for future use.</w:t>
      </w:r>
    </w:p>
    <w:p w14:paraId="6035427A" w14:textId="77777777" w:rsidR="00C8533A" w:rsidRPr="006B329A" w:rsidRDefault="00C8533A" w:rsidP="006B329A">
      <w:pPr>
        <w:pStyle w:val="NO"/>
      </w:pPr>
      <w:r w:rsidRPr="006B329A">
        <w:t>NOTE:</w:t>
      </w:r>
      <w:r w:rsidRPr="006B329A">
        <w:tab/>
        <w:t>For the main TCH channel in a Multislot configuration activation types for intra-cell and inter-cell channel change are used.</w:t>
      </w:r>
    </w:p>
    <w:p w14:paraId="764436D5" w14:textId="77777777" w:rsidR="00C8533A" w:rsidRPr="006B329A" w:rsidRDefault="00C8533A" w:rsidP="006B329A">
      <w:pPr>
        <w:pStyle w:val="Heading3"/>
      </w:pPr>
      <w:bookmarkStart w:id="153" w:name="_Toc476910127"/>
      <w:r w:rsidRPr="006B329A">
        <w:t>9.3.4</w:t>
      </w:r>
      <w:r w:rsidRPr="006B329A">
        <w:tab/>
        <w:t>BS Power</w:t>
      </w:r>
      <w:bookmarkEnd w:id="153"/>
    </w:p>
    <w:p w14:paraId="31F87487" w14:textId="77777777" w:rsidR="00C8533A" w:rsidRPr="006B329A" w:rsidRDefault="00C8533A" w:rsidP="006B329A">
      <w:pPr>
        <w:keepNext/>
      </w:pPr>
      <w:r w:rsidRPr="006B329A">
        <w:t>This information element indicates the TRX transmission power level and the use of fast power control and enhanced power control on a particular channel.</w:t>
      </w:r>
    </w:p>
    <w:tbl>
      <w:tblPr>
        <w:tblW w:w="0" w:type="auto"/>
        <w:jc w:val="center"/>
        <w:tblLayout w:type="fixed"/>
        <w:tblCellMar>
          <w:left w:w="28" w:type="dxa"/>
        </w:tblCellMar>
        <w:tblLook w:val="0000" w:firstRow="0" w:lastRow="0" w:firstColumn="0" w:lastColumn="0" w:noHBand="0" w:noVBand="0"/>
      </w:tblPr>
      <w:tblGrid>
        <w:gridCol w:w="817"/>
        <w:gridCol w:w="673"/>
        <w:gridCol w:w="36"/>
        <w:gridCol w:w="709"/>
        <w:gridCol w:w="741"/>
        <w:gridCol w:w="676"/>
        <w:gridCol w:w="709"/>
        <w:gridCol w:w="709"/>
        <w:gridCol w:w="708"/>
        <w:gridCol w:w="851"/>
      </w:tblGrid>
      <w:tr w:rsidR="00C8533A" w:rsidRPr="006B329A" w14:paraId="39FF0E2D" w14:textId="77777777">
        <w:tblPrEx>
          <w:tblCellMar>
            <w:top w:w="0" w:type="dxa"/>
            <w:bottom w:w="0" w:type="dxa"/>
          </w:tblCellMar>
        </w:tblPrEx>
        <w:trPr>
          <w:cantSplit/>
          <w:jc w:val="center"/>
        </w:trPr>
        <w:tc>
          <w:tcPr>
            <w:tcW w:w="817" w:type="dxa"/>
          </w:tcPr>
          <w:p w14:paraId="239B2F4B" w14:textId="77777777" w:rsidR="00C8533A" w:rsidRPr="006B329A" w:rsidRDefault="00C8533A" w:rsidP="006B329A">
            <w:pPr>
              <w:pStyle w:val="TAC"/>
            </w:pPr>
            <w:r w:rsidRPr="006B329A">
              <w:t>8</w:t>
            </w:r>
          </w:p>
        </w:tc>
        <w:tc>
          <w:tcPr>
            <w:tcW w:w="709" w:type="dxa"/>
            <w:gridSpan w:val="2"/>
          </w:tcPr>
          <w:p w14:paraId="13721855" w14:textId="77777777" w:rsidR="00C8533A" w:rsidRPr="006B329A" w:rsidRDefault="00C8533A" w:rsidP="006B329A">
            <w:pPr>
              <w:pStyle w:val="TAC"/>
            </w:pPr>
            <w:r w:rsidRPr="006B329A">
              <w:t>7</w:t>
            </w:r>
          </w:p>
        </w:tc>
        <w:tc>
          <w:tcPr>
            <w:tcW w:w="709" w:type="dxa"/>
          </w:tcPr>
          <w:p w14:paraId="1B1C1E51" w14:textId="77777777" w:rsidR="00C8533A" w:rsidRPr="006B329A" w:rsidRDefault="00C8533A" w:rsidP="006B329A">
            <w:pPr>
              <w:pStyle w:val="TAC"/>
            </w:pPr>
            <w:r w:rsidRPr="006B329A">
              <w:t>6</w:t>
            </w:r>
          </w:p>
        </w:tc>
        <w:tc>
          <w:tcPr>
            <w:tcW w:w="741" w:type="dxa"/>
          </w:tcPr>
          <w:p w14:paraId="20C3CE10" w14:textId="77777777" w:rsidR="00C8533A" w:rsidRPr="006B329A" w:rsidRDefault="00C8533A" w:rsidP="006B329A">
            <w:pPr>
              <w:pStyle w:val="TAC"/>
            </w:pPr>
            <w:r w:rsidRPr="006B329A">
              <w:t>5</w:t>
            </w:r>
          </w:p>
        </w:tc>
        <w:tc>
          <w:tcPr>
            <w:tcW w:w="676" w:type="dxa"/>
          </w:tcPr>
          <w:p w14:paraId="12C4FDFA" w14:textId="77777777" w:rsidR="00C8533A" w:rsidRPr="006B329A" w:rsidRDefault="00C8533A" w:rsidP="006B329A">
            <w:pPr>
              <w:pStyle w:val="TAC"/>
            </w:pPr>
            <w:r w:rsidRPr="006B329A">
              <w:t>4</w:t>
            </w:r>
          </w:p>
        </w:tc>
        <w:tc>
          <w:tcPr>
            <w:tcW w:w="709" w:type="dxa"/>
          </w:tcPr>
          <w:p w14:paraId="2A502235" w14:textId="77777777" w:rsidR="00C8533A" w:rsidRPr="006B329A" w:rsidRDefault="00C8533A" w:rsidP="006B329A">
            <w:pPr>
              <w:pStyle w:val="TAC"/>
            </w:pPr>
            <w:r w:rsidRPr="006B329A">
              <w:t>3</w:t>
            </w:r>
          </w:p>
        </w:tc>
        <w:tc>
          <w:tcPr>
            <w:tcW w:w="709" w:type="dxa"/>
          </w:tcPr>
          <w:p w14:paraId="5F3D228B" w14:textId="77777777" w:rsidR="00C8533A" w:rsidRPr="006B329A" w:rsidRDefault="00C8533A" w:rsidP="006B329A">
            <w:pPr>
              <w:pStyle w:val="TAC"/>
            </w:pPr>
            <w:r w:rsidRPr="006B329A">
              <w:t>2</w:t>
            </w:r>
          </w:p>
        </w:tc>
        <w:tc>
          <w:tcPr>
            <w:tcW w:w="708" w:type="dxa"/>
          </w:tcPr>
          <w:p w14:paraId="47631FCA" w14:textId="77777777" w:rsidR="00C8533A" w:rsidRPr="006B329A" w:rsidRDefault="00C8533A" w:rsidP="006B329A">
            <w:pPr>
              <w:pStyle w:val="TAC"/>
            </w:pPr>
            <w:r w:rsidRPr="006B329A">
              <w:t>1</w:t>
            </w:r>
          </w:p>
        </w:tc>
        <w:tc>
          <w:tcPr>
            <w:tcW w:w="851" w:type="dxa"/>
          </w:tcPr>
          <w:p w14:paraId="40C7546F" w14:textId="77777777" w:rsidR="00C8533A" w:rsidRPr="006B329A" w:rsidRDefault="00C8533A" w:rsidP="006B329A">
            <w:pPr>
              <w:pStyle w:val="TAC"/>
            </w:pPr>
          </w:p>
        </w:tc>
      </w:tr>
      <w:tr w:rsidR="00C8533A" w:rsidRPr="006B329A" w14:paraId="33A5A257" w14:textId="77777777">
        <w:tblPrEx>
          <w:tblCellMar>
            <w:top w:w="0" w:type="dxa"/>
            <w:bottom w:w="0" w:type="dxa"/>
          </w:tblCellMar>
        </w:tblPrEx>
        <w:trPr>
          <w:cantSplit/>
          <w:jc w:val="center"/>
        </w:trPr>
        <w:tc>
          <w:tcPr>
            <w:tcW w:w="5778" w:type="dxa"/>
            <w:gridSpan w:val="9"/>
            <w:tcBorders>
              <w:top w:val="single" w:sz="4" w:space="0" w:color="auto"/>
              <w:left w:val="single" w:sz="4" w:space="0" w:color="auto"/>
              <w:bottom w:val="single" w:sz="4" w:space="0" w:color="auto"/>
              <w:right w:val="single" w:sz="4" w:space="0" w:color="auto"/>
            </w:tcBorders>
          </w:tcPr>
          <w:p w14:paraId="08CFA4C0" w14:textId="77777777" w:rsidR="00C8533A" w:rsidRPr="006B329A" w:rsidRDefault="00C8533A" w:rsidP="006B329A">
            <w:pPr>
              <w:pStyle w:val="TAC"/>
            </w:pPr>
            <w:r w:rsidRPr="006B329A">
              <w:t>Element identifier</w:t>
            </w:r>
          </w:p>
        </w:tc>
        <w:tc>
          <w:tcPr>
            <w:tcW w:w="851" w:type="dxa"/>
            <w:tcBorders>
              <w:left w:val="nil"/>
            </w:tcBorders>
          </w:tcPr>
          <w:p w14:paraId="20F00968" w14:textId="77777777" w:rsidR="00C8533A" w:rsidRPr="006B329A" w:rsidRDefault="00C8533A" w:rsidP="006B329A">
            <w:pPr>
              <w:pStyle w:val="TAC"/>
            </w:pPr>
            <w:r w:rsidRPr="006B329A">
              <w:t>1</w:t>
            </w:r>
          </w:p>
        </w:tc>
      </w:tr>
      <w:tr w:rsidR="00C8533A" w:rsidRPr="006B329A" w14:paraId="062C5021" w14:textId="77777777">
        <w:tblPrEx>
          <w:tblCellMar>
            <w:top w:w="0" w:type="dxa"/>
            <w:bottom w:w="0" w:type="dxa"/>
          </w:tblCellMar>
        </w:tblPrEx>
        <w:trPr>
          <w:cantSplit/>
          <w:jc w:val="center"/>
        </w:trPr>
        <w:tc>
          <w:tcPr>
            <w:tcW w:w="1490" w:type="dxa"/>
            <w:gridSpan w:val="2"/>
            <w:tcBorders>
              <w:left w:val="single" w:sz="4" w:space="0" w:color="auto"/>
              <w:bottom w:val="single" w:sz="4" w:space="0" w:color="auto"/>
            </w:tcBorders>
          </w:tcPr>
          <w:p w14:paraId="7451A8FC" w14:textId="77777777" w:rsidR="00C8533A" w:rsidRPr="006B329A" w:rsidRDefault="00C8533A" w:rsidP="006B329A">
            <w:pPr>
              <w:pStyle w:val="TAC"/>
            </w:pPr>
            <w:r w:rsidRPr="006B329A">
              <w:t>Reserved</w:t>
            </w:r>
          </w:p>
        </w:tc>
        <w:tc>
          <w:tcPr>
            <w:tcW w:w="745" w:type="dxa"/>
            <w:gridSpan w:val="2"/>
            <w:tcBorders>
              <w:left w:val="single" w:sz="4" w:space="0" w:color="auto"/>
              <w:bottom w:val="single" w:sz="4" w:space="0" w:color="auto"/>
            </w:tcBorders>
          </w:tcPr>
          <w:p w14:paraId="7BCCD363" w14:textId="77777777" w:rsidR="00C8533A" w:rsidRPr="006B329A" w:rsidRDefault="00C8533A" w:rsidP="006B329A">
            <w:pPr>
              <w:pStyle w:val="TAC"/>
            </w:pPr>
            <w:r w:rsidRPr="006B329A">
              <w:t>EPC mode</w:t>
            </w:r>
          </w:p>
        </w:tc>
        <w:tc>
          <w:tcPr>
            <w:tcW w:w="741" w:type="dxa"/>
            <w:tcBorders>
              <w:top w:val="single" w:sz="4" w:space="0" w:color="auto"/>
              <w:left w:val="single" w:sz="4" w:space="0" w:color="auto"/>
              <w:bottom w:val="single" w:sz="4" w:space="0" w:color="auto"/>
              <w:right w:val="single" w:sz="4" w:space="0" w:color="auto"/>
            </w:tcBorders>
          </w:tcPr>
          <w:p w14:paraId="7BD6894D" w14:textId="77777777" w:rsidR="00C8533A" w:rsidRPr="006B329A" w:rsidRDefault="00C8533A" w:rsidP="006B329A">
            <w:pPr>
              <w:pStyle w:val="TAC"/>
            </w:pPr>
            <w:r w:rsidRPr="006B329A">
              <w:t>FPC_EPC</w:t>
            </w:r>
          </w:p>
        </w:tc>
        <w:tc>
          <w:tcPr>
            <w:tcW w:w="2802" w:type="dxa"/>
            <w:gridSpan w:val="4"/>
            <w:tcBorders>
              <w:top w:val="single" w:sz="4" w:space="0" w:color="auto"/>
              <w:left w:val="single" w:sz="4" w:space="0" w:color="auto"/>
              <w:bottom w:val="single" w:sz="4" w:space="0" w:color="auto"/>
              <w:right w:val="single" w:sz="4" w:space="0" w:color="auto"/>
            </w:tcBorders>
          </w:tcPr>
          <w:p w14:paraId="705E576A" w14:textId="77777777" w:rsidR="00C8533A" w:rsidRPr="006B329A" w:rsidRDefault="00C8533A" w:rsidP="006B329A">
            <w:pPr>
              <w:pStyle w:val="TAC"/>
            </w:pPr>
            <w:r w:rsidRPr="006B329A">
              <w:t>Power Level</w:t>
            </w:r>
          </w:p>
        </w:tc>
        <w:tc>
          <w:tcPr>
            <w:tcW w:w="851" w:type="dxa"/>
            <w:tcBorders>
              <w:left w:val="nil"/>
            </w:tcBorders>
          </w:tcPr>
          <w:p w14:paraId="6E4C74DE" w14:textId="77777777" w:rsidR="00C8533A" w:rsidRPr="006B329A" w:rsidRDefault="00C8533A" w:rsidP="006B329A">
            <w:pPr>
              <w:pStyle w:val="TAC"/>
            </w:pPr>
            <w:r w:rsidRPr="006B329A">
              <w:t>2</w:t>
            </w:r>
          </w:p>
        </w:tc>
      </w:tr>
    </w:tbl>
    <w:p w14:paraId="6D0AAF9E" w14:textId="77777777" w:rsidR="00C8533A" w:rsidRPr="006B329A" w:rsidRDefault="00C8533A" w:rsidP="006B329A"/>
    <w:p w14:paraId="4E0031FD" w14:textId="77777777" w:rsidR="00C8533A" w:rsidRPr="006B329A" w:rsidRDefault="00C8533A" w:rsidP="006B329A">
      <w:r w:rsidRPr="006B329A">
        <w:t>The EPC mode field (octet 2) indicates whether the activated channel shall be in enhanced power control (EPC) mode. It is only valid for channels on which EPC may be used. It is coded as follows:</w:t>
      </w:r>
    </w:p>
    <w:p w14:paraId="788A9ED5" w14:textId="77777777" w:rsidR="00C8533A" w:rsidRPr="006B329A" w:rsidRDefault="00C8533A" w:rsidP="006B329A">
      <w:r w:rsidRPr="006B329A">
        <w:t>Value</w:t>
      </w:r>
    </w:p>
    <w:p w14:paraId="78FC4F1B" w14:textId="77777777" w:rsidR="00C8533A" w:rsidRPr="006B329A" w:rsidRDefault="00C8533A" w:rsidP="006B329A">
      <w:pPr>
        <w:pStyle w:val="B1"/>
      </w:pPr>
      <w:r w:rsidRPr="006B329A">
        <w:t>0</w:t>
      </w:r>
      <w:r w:rsidRPr="006B329A">
        <w:tab/>
        <w:t>Channel not in EPC mode</w:t>
      </w:r>
    </w:p>
    <w:p w14:paraId="0273B739" w14:textId="77777777" w:rsidR="00C8533A" w:rsidRPr="006B329A" w:rsidRDefault="00C8533A" w:rsidP="006B329A">
      <w:pPr>
        <w:pStyle w:val="B1"/>
      </w:pPr>
      <w:r w:rsidRPr="006B329A">
        <w:t>1</w:t>
      </w:r>
      <w:r w:rsidRPr="006B329A">
        <w:tab/>
        <w:t>Channel in EPC mode</w:t>
      </w:r>
    </w:p>
    <w:p w14:paraId="2C48B54A" w14:textId="77777777" w:rsidR="00C8533A" w:rsidRPr="006B329A" w:rsidRDefault="00C8533A" w:rsidP="006B329A">
      <w:pPr>
        <w:pStyle w:val="NO"/>
      </w:pPr>
      <w:r w:rsidRPr="006B329A">
        <w:t>NOTE:</w:t>
      </w:r>
      <w:r w:rsidRPr="006B329A">
        <w:tab/>
        <w:t>The EPC mode field is only valid in the CHANNEL ACTIVATION message.</w:t>
      </w:r>
    </w:p>
    <w:p w14:paraId="7C5F9878" w14:textId="77777777" w:rsidR="00C8533A" w:rsidRPr="006B329A" w:rsidRDefault="00C8533A" w:rsidP="006B329A">
      <w:pPr>
        <w:keepNext/>
      </w:pPr>
      <w:r w:rsidRPr="006B329A">
        <w:t>The FPC_EPC (Fast Power Control/Enhanced Power Control) field (octet 2) has different interpretation depending on the channel mode of the channel and whether the channel is in EPC mode.</w:t>
      </w:r>
    </w:p>
    <w:p w14:paraId="7A693A76" w14:textId="77777777" w:rsidR="00C8533A" w:rsidRPr="006B329A" w:rsidRDefault="00C8533A" w:rsidP="006B329A">
      <w:r w:rsidRPr="006B329A">
        <w:t>If the channel mode is such that FPC may be used, the FPC_EPC field indicates whether Fast Measurement Reporting and Power Control mechanism is used. It is coded as follows:</w:t>
      </w:r>
    </w:p>
    <w:p w14:paraId="31F4BF46" w14:textId="77777777" w:rsidR="00C8533A" w:rsidRPr="006B329A" w:rsidRDefault="00C8533A" w:rsidP="006B329A">
      <w:pPr>
        <w:keepNext/>
        <w:outlineLvl w:val="0"/>
      </w:pPr>
      <w:r w:rsidRPr="006B329A">
        <w:t>Value</w:t>
      </w:r>
    </w:p>
    <w:p w14:paraId="155AA465" w14:textId="77777777" w:rsidR="00C8533A" w:rsidRPr="006B329A" w:rsidRDefault="00C8533A" w:rsidP="006B329A">
      <w:pPr>
        <w:pStyle w:val="B1"/>
      </w:pPr>
      <w:r w:rsidRPr="006B329A">
        <w:t>0</w:t>
      </w:r>
      <w:r w:rsidRPr="006B329A">
        <w:tab/>
        <w:t>Fast Power Control not in use</w:t>
      </w:r>
    </w:p>
    <w:p w14:paraId="51616080" w14:textId="77777777" w:rsidR="00C8533A" w:rsidRPr="006B329A" w:rsidRDefault="00C8533A" w:rsidP="006B329A">
      <w:pPr>
        <w:pStyle w:val="B1"/>
      </w:pPr>
      <w:r w:rsidRPr="006B329A">
        <w:t>1</w:t>
      </w:r>
      <w:r w:rsidRPr="006B329A">
        <w:tab/>
        <w:t>Fast Power Control in use</w:t>
      </w:r>
    </w:p>
    <w:p w14:paraId="1FBFF5FA" w14:textId="77777777" w:rsidR="00C8533A" w:rsidRPr="006B329A" w:rsidRDefault="00C8533A" w:rsidP="006B329A">
      <w:r w:rsidRPr="006B329A">
        <w:t>If the channel is in EPC mode, the FPC_EPC field indicates whether EPC procedures are used for BS (downlink) power control. It is coded as follows:</w:t>
      </w:r>
    </w:p>
    <w:p w14:paraId="224C4BBE" w14:textId="77777777" w:rsidR="00C8533A" w:rsidRPr="006B329A" w:rsidRDefault="00C8533A" w:rsidP="006B329A">
      <w:pPr>
        <w:outlineLvl w:val="0"/>
      </w:pPr>
      <w:r w:rsidRPr="006B329A">
        <w:t>Value</w:t>
      </w:r>
    </w:p>
    <w:p w14:paraId="64027C48" w14:textId="77777777" w:rsidR="00C8533A" w:rsidRPr="006B329A" w:rsidRDefault="00C8533A" w:rsidP="006B329A">
      <w:pPr>
        <w:pStyle w:val="B1"/>
      </w:pPr>
      <w:r w:rsidRPr="006B329A">
        <w:t>0</w:t>
      </w:r>
      <w:r w:rsidRPr="006B329A">
        <w:tab/>
        <w:t>EPC not in use for BS power control</w:t>
      </w:r>
    </w:p>
    <w:p w14:paraId="4E66C234" w14:textId="77777777" w:rsidR="00C8533A" w:rsidRPr="006B329A" w:rsidRDefault="00C8533A" w:rsidP="006B329A">
      <w:pPr>
        <w:pStyle w:val="B1"/>
      </w:pPr>
      <w:r w:rsidRPr="006B329A">
        <w:t>1</w:t>
      </w:r>
      <w:r w:rsidRPr="006B329A">
        <w:tab/>
        <w:t>EPC in use for BS power control</w:t>
      </w:r>
    </w:p>
    <w:p w14:paraId="57351BE2" w14:textId="77777777" w:rsidR="00C8533A" w:rsidRPr="006B329A" w:rsidRDefault="00C8533A" w:rsidP="006B329A">
      <w:r w:rsidRPr="006B329A">
        <w:lastRenderedPageBreak/>
        <w:t>If the channel mode is such that FPC may not be used and the channel is not in EPC mode, the BTS shall ignore the value of the FPC_EPC field and the BSC shall set its value to 0.</w:t>
      </w:r>
    </w:p>
    <w:p w14:paraId="2B7B8285" w14:textId="77777777" w:rsidR="00C8533A" w:rsidRPr="006B329A" w:rsidRDefault="00C8533A" w:rsidP="006B329A">
      <w:pPr>
        <w:keepNext/>
      </w:pPr>
      <w:r w:rsidRPr="006B329A">
        <w:t>The Power Level field (octet 2) indicates the number of 2 dB steps by which the power shall be reduced from its nominal value, Pn, set by the network operator to adjust the coverage. Thus the Power Level values correspond to the following powers (relative to Pn):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84"/>
        <w:gridCol w:w="5186"/>
      </w:tblGrid>
      <w:tr w:rsidR="00C8533A" w:rsidRPr="006B329A" w14:paraId="730FAA57" w14:textId="77777777">
        <w:tblPrEx>
          <w:tblCellMar>
            <w:top w:w="0" w:type="dxa"/>
            <w:bottom w:w="0" w:type="dxa"/>
          </w:tblCellMar>
        </w:tblPrEx>
        <w:trPr>
          <w:jc w:val="center"/>
        </w:trPr>
        <w:tc>
          <w:tcPr>
            <w:tcW w:w="1384" w:type="dxa"/>
          </w:tcPr>
          <w:p w14:paraId="3C4B04DA" w14:textId="77777777" w:rsidR="00C8533A" w:rsidRPr="006B329A" w:rsidRDefault="00C8533A" w:rsidP="006B329A">
            <w:pPr>
              <w:pStyle w:val="TAH"/>
            </w:pPr>
            <w:r w:rsidRPr="006B329A">
              <w:t xml:space="preserve"> Value </w:t>
            </w:r>
          </w:p>
        </w:tc>
        <w:tc>
          <w:tcPr>
            <w:tcW w:w="5186" w:type="dxa"/>
          </w:tcPr>
          <w:p w14:paraId="2506058D" w14:textId="77777777" w:rsidR="00C8533A" w:rsidRPr="006B329A" w:rsidRDefault="00C8533A" w:rsidP="006B329A">
            <w:pPr>
              <w:pStyle w:val="TAH"/>
            </w:pPr>
            <w:r w:rsidRPr="006B329A">
              <w:t>Power level</w:t>
            </w:r>
          </w:p>
        </w:tc>
      </w:tr>
      <w:tr w:rsidR="00C8533A" w:rsidRPr="006B329A" w14:paraId="11F3BCAC" w14:textId="77777777">
        <w:tblPrEx>
          <w:tblCellMar>
            <w:top w:w="0" w:type="dxa"/>
            <w:bottom w:w="0" w:type="dxa"/>
          </w:tblCellMar>
        </w:tblPrEx>
        <w:trPr>
          <w:jc w:val="center"/>
        </w:trPr>
        <w:tc>
          <w:tcPr>
            <w:tcW w:w="1384" w:type="dxa"/>
          </w:tcPr>
          <w:p w14:paraId="3B06CDAE" w14:textId="77777777" w:rsidR="00C8533A" w:rsidRPr="006B329A" w:rsidRDefault="00C8533A" w:rsidP="006B329A">
            <w:pPr>
              <w:pStyle w:val="TAL"/>
            </w:pPr>
            <w:r w:rsidRPr="006B329A">
              <w:t xml:space="preserve"> 0 0 0 0 0</w:t>
            </w:r>
          </w:p>
        </w:tc>
        <w:tc>
          <w:tcPr>
            <w:tcW w:w="5186" w:type="dxa"/>
          </w:tcPr>
          <w:p w14:paraId="0F0D72A4" w14:textId="77777777" w:rsidR="00C8533A" w:rsidRPr="006B329A" w:rsidRDefault="00C8533A" w:rsidP="006B329A">
            <w:pPr>
              <w:pStyle w:val="TAL"/>
            </w:pPr>
            <w:r w:rsidRPr="006B329A">
              <w:t>Pn</w:t>
            </w:r>
          </w:p>
        </w:tc>
      </w:tr>
      <w:tr w:rsidR="00C8533A" w:rsidRPr="006B329A" w14:paraId="2801304E" w14:textId="77777777">
        <w:tblPrEx>
          <w:tblCellMar>
            <w:top w:w="0" w:type="dxa"/>
            <w:bottom w:w="0" w:type="dxa"/>
          </w:tblCellMar>
        </w:tblPrEx>
        <w:trPr>
          <w:jc w:val="center"/>
        </w:trPr>
        <w:tc>
          <w:tcPr>
            <w:tcW w:w="1384" w:type="dxa"/>
          </w:tcPr>
          <w:p w14:paraId="4E99C3B6" w14:textId="77777777" w:rsidR="00C8533A" w:rsidRPr="006B329A" w:rsidRDefault="00C8533A" w:rsidP="006B329A">
            <w:pPr>
              <w:pStyle w:val="TAL"/>
            </w:pPr>
            <w:r w:rsidRPr="006B329A">
              <w:t xml:space="preserve"> 0 0 0 0 1</w:t>
            </w:r>
          </w:p>
        </w:tc>
        <w:tc>
          <w:tcPr>
            <w:tcW w:w="5186" w:type="dxa"/>
          </w:tcPr>
          <w:p w14:paraId="7BF603EA" w14:textId="77777777" w:rsidR="00C8533A" w:rsidRPr="006B329A" w:rsidRDefault="00C8533A" w:rsidP="006B329A">
            <w:pPr>
              <w:pStyle w:val="TAL"/>
            </w:pPr>
            <w:r w:rsidRPr="006B329A">
              <w:t>Pn - 2 dB</w:t>
            </w:r>
          </w:p>
        </w:tc>
      </w:tr>
      <w:tr w:rsidR="00C8533A" w:rsidRPr="006B329A" w14:paraId="04977473" w14:textId="77777777">
        <w:tblPrEx>
          <w:tblCellMar>
            <w:top w:w="0" w:type="dxa"/>
            <w:bottom w:w="0" w:type="dxa"/>
          </w:tblCellMar>
        </w:tblPrEx>
        <w:trPr>
          <w:jc w:val="center"/>
        </w:trPr>
        <w:tc>
          <w:tcPr>
            <w:tcW w:w="1384" w:type="dxa"/>
          </w:tcPr>
          <w:p w14:paraId="50A6E365" w14:textId="77777777" w:rsidR="00C8533A" w:rsidRPr="006B329A" w:rsidRDefault="00C8533A" w:rsidP="006B329A">
            <w:pPr>
              <w:pStyle w:val="TAL"/>
            </w:pPr>
            <w:r w:rsidRPr="006B329A">
              <w:t xml:space="preserve"> 0 0 0 1 0</w:t>
            </w:r>
          </w:p>
        </w:tc>
        <w:tc>
          <w:tcPr>
            <w:tcW w:w="5186" w:type="dxa"/>
          </w:tcPr>
          <w:p w14:paraId="2D6E8956" w14:textId="77777777" w:rsidR="00C8533A" w:rsidRPr="006B329A" w:rsidRDefault="00C8533A" w:rsidP="006B329A">
            <w:pPr>
              <w:pStyle w:val="TAL"/>
            </w:pPr>
            <w:r w:rsidRPr="006B329A">
              <w:t>Pn - 4 dB</w:t>
            </w:r>
          </w:p>
        </w:tc>
      </w:tr>
      <w:tr w:rsidR="00C8533A" w:rsidRPr="006B329A" w14:paraId="25D1291C" w14:textId="77777777">
        <w:tblPrEx>
          <w:tblCellMar>
            <w:top w:w="0" w:type="dxa"/>
            <w:bottom w:w="0" w:type="dxa"/>
          </w:tblCellMar>
        </w:tblPrEx>
        <w:trPr>
          <w:jc w:val="center"/>
        </w:trPr>
        <w:tc>
          <w:tcPr>
            <w:tcW w:w="1384" w:type="dxa"/>
          </w:tcPr>
          <w:p w14:paraId="415B08D7" w14:textId="77777777" w:rsidR="00C8533A" w:rsidRPr="006B329A" w:rsidRDefault="00C8533A" w:rsidP="006B329A">
            <w:pPr>
              <w:pStyle w:val="TAL"/>
            </w:pPr>
            <w:r w:rsidRPr="006B329A">
              <w:t xml:space="preserve"> .</w:t>
            </w:r>
          </w:p>
        </w:tc>
        <w:tc>
          <w:tcPr>
            <w:tcW w:w="5186" w:type="dxa"/>
          </w:tcPr>
          <w:p w14:paraId="5C6EE843" w14:textId="77777777" w:rsidR="00C8533A" w:rsidRPr="006B329A" w:rsidRDefault="00C8533A" w:rsidP="006B329A">
            <w:pPr>
              <w:pStyle w:val="TAL"/>
            </w:pPr>
          </w:p>
        </w:tc>
      </w:tr>
      <w:tr w:rsidR="00C8533A" w:rsidRPr="006B329A" w14:paraId="08783030" w14:textId="77777777">
        <w:tblPrEx>
          <w:tblCellMar>
            <w:top w:w="0" w:type="dxa"/>
            <w:bottom w:w="0" w:type="dxa"/>
          </w:tblCellMar>
        </w:tblPrEx>
        <w:trPr>
          <w:jc w:val="center"/>
        </w:trPr>
        <w:tc>
          <w:tcPr>
            <w:tcW w:w="1384" w:type="dxa"/>
          </w:tcPr>
          <w:p w14:paraId="6422D7AF" w14:textId="77777777" w:rsidR="00C8533A" w:rsidRPr="006B329A" w:rsidRDefault="00C8533A" w:rsidP="006B329A">
            <w:pPr>
              <w:pStyle w:val="TAL"/>
            </w:pPr>
            <w:r w:rsidRPr="006B329A">
              <w:t xml:space="preserve"> .</w:t>
            </w:r>
          </w:p>
        </w:tc>
        <w:tc>
          <w:tcPr>
            <w:tcW w:w="5186" w:type="dxa"/>
          </w:tcPr>
          <w:p w14:paraId="27B93D7A" w14:textId="77777777" w:rsidR="00C8533A" w:rsidRPr="006B329A" w:rsidRDefault="00C8533A" w:rsidP="006B329A">
            <w:pPr>
              <w:pStyle w:val="TAL"/>
            </w:pPr>
          </w:p>
        </w:tc>
      </w:tr>
      <w:tr w:rsidR="00C8533A" w:rsidRPr="006B329A" w14:paraId="36B8F268" w14:textId="77777777">
        <w:tblPrEx>
          <w:tblCellMar>
            <w:top w:w="0" w:type="dxa"/>
            <w:bottom w:w="0" w:type="dxa"/>
          </w:tblCellMar>
        </w:tblPrEx>
        <w:trPr>
          <w:jc w:val="center"/>
        </w:trPr>
        <w:tc>
          <w:tcPr>
            <w:tcW w:w="1384" w:type="dxa"/>
          </w:tcPr>
          <w:p w14:paraId="05DD6421" w14:textId="77777777" w:rsidR="00C8533A" w:rsidRPr="006B329A" w:rsidRDefault="00C8533A" w:rsidP="006B329A">
            <w:pPr>
              <w:pStyle w:val="TAL"/>
            </w:pPr>
            <w:r w:rsidRPr="006B329A">
              <w:t xml:space="preserve"> 0 1 1 1 0</w:t>
            </w:r>
          </w:p>
        </w:tc>
        <w:tc>
          <w:tcPr>
            <w:tcW w:w="5186" w:type="dxa"/>
          </w:tcPr>
          <w:p w14:paraId="1956EC6E" w14:textId="77777777" w:rsidR="00C8533A" w:rsidRPr="006B329A" w:rsidRDefault="00C8533A" w:rsidP="006B329A">
            <w:pPr>
              <w:pStyle w:val="TAL"/>
            </w:pPr>
            <w:r w:rsidRPr="006B329A">
              <w:t>Pn - 28 dB</w:t>
            </w:r>
          </w:p>
        </w:tc>
      </w:tr>
      <w:tr w:rsidR="00C8533A" w:rsidRPr="006B329A" w14:paraId="5FC277CB" w14:textId="77777777">
        <w:tblPrEx>
          <w:tblCellMar>
            <w:top w:w="0" w:type="dxa"/>
            <w:bottom w:w="0" w:type="dxa"/>
          </w:tblCellMar>
        </w:tblPrEx>
        <w:trPr>
          <w:jc w:val="center"/>
        </w:trPr>
        <w:tc>
          <w:tcPr>
            <w:tcW w:w="1384" w:type="dxa"/>
          </w:tcPr>
          <w:p w14:paraId="70384D54" w14:textId="77777777" w:rsidR="00C8533A" w:rsidRPr="006B329A" w:rsidRDefault="00C8533A" w:rsidP="006B329A">
            <w:pPr>
              <w:pStyle w:val="TAL"/>
            </w:pPr>
            <w:r w:rsidRPr="006B329A">
              <w:t xml:space="preserve"> 0 1 1 1 1</w:t>
            </w:r>
          </w:p>
        </w:tc>
        <w:tc>
          <w:tcPr>
            <w:tcW w:w="5186" w:type="dxa"/>
          </w:tcPr>
          <w:p w14:paraId="3AFB8FA5" w14:textId="77777777" w:rsidR="00C8533A" w:rsidRPr="006B329A" w:rsidRDefault="00C8533A" w:rsidP="006B329A">
            <w:pPr>
              <w:pStyle w:val="TAL"/>
            </w:pPr>
            <w:r w:rsidRPr="006B329A">
              <w:t>Pn - 30 dB</w:t>
            </w:r>
          </w:p>
        </w:tc>
      </w:tr>
      <w:tr w:rsidR="00C8533A" w:rsidRPr="006B329A" w14:paraId="73474DC5" w14:textId="77777777">
        <w:tblPrEx>
          <w:tblCellMar>
            <w:top w:w="0" w:type="dxa"/>
            <w:bottom w:w="0" w:type="dxa"/>
          </w:tblCellMar>
        </w:tblPrEx>
        <w:trPr>
          <w:cantSplit/>
          <w:jc w:val="center"/>
        </w:trPr>
        <w:tc>
          <w:tcPr>
            <w:tcW w:w="6570" w:type="dxa"/>
            <w:gridSpan w:val="2"/>
          </w:tcPr>
          <w:p w14:paraId="427A9232" w14:textId="77777777" w:rsidR="00C8533A" w:rsidRPr="006B329A" w:rsidRDefault="00C8533A" w:rsidP="006B329A">
            <w:pPr>
              <w:pStyle w:val="TAL"/>
            </w:pPr>
            <w:r w:rsidRPr="006B329A">
              <w:t>All other values are reserved for future use.</w:t>
            </w:r>
          </w:p>
        </w:tc>
      </w:tr>
    </w:tbl>
    <w:p w14:paraId="117F74F5" w14:textId="77777777" w:rsidR="00C8533A" w:rsidRPr="006B329A" w:rsidRDefault="00C8533A" w:rsidP="006B329A"/>
    <w:p w14:paraId="61B68E2E" w14:textId="77777777" w:rsidR="00C8533A" w:rsidRPr="006B329A" w:rsidRDefault="00C8533A" w:rsidP="006B329A">
      <w:pPr>
        <w:outlineLvl w:val="0"/>
      </w:pPr>
      <w:r w:rsidRPr="006B329A">
        <w:t>See also 3GPP TS 45.005 and 3GPP TS 45.008.</w:t>
      </w:r>
    </w:p>
    <w:p w14:paraId="337956E0" w14:textId="77777777" w:rsidR="00C8533A" w:rsidRPr="006B329A" w:rsidRDefault="00C8533A" w:rsidP="006B329A">
      <w:pPr>
        <w:pStyle w:val="Heading3"/>
      </w:pPr>
      <w:bookmarkStart w:id="154" w:name="_Toc476910128"/>
      <w:r w:rsidRPr="006B329A">
        <w:t>9.3.5</w:t>
      </w:r>
      <w:r w:rsidRPr="006B329A">
        <w:tab/>
        <w:t>Channel Identification</w:t>
      </w:r>
      <w:bookmarkEnd w:id="154"/>
    </w:p>
    <w:p w14:paraId="510692E2" w14:textId="77777777" w:rsidR="00C8533A" w:rsidRPr="006B329A" w:rsidRDefault="00C8533A" w:rsidP="006B329A">
      <w:r w:rsidRPr="006B329A">
        <w:t>This information element describes some aspects of a channel together with its SACCH.</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tblGrid>
      <w:tr w:rsidR="00C8533A" w:rsidRPr="006B329A" w14:paraId="047305AA" w14:textId="77777777">
        <w:tblPrEx>
          <w:tblCellMar>
            <w:top w:w="0" w:type="dxa"/>
            <w:bottom w:w="0" w:type="dxa"/>
          </w:tblCellMar>
        </w:tblPrEx>
        <w:trPr>
          <w:cantSplit/>
          <w:jc w:val="center"/>
        </w:trPr>
        <w:tc>
          <w:tcPr>
            <w:tcW w:w="567" w:type="dxa"/>
          </w:tcPr>
          <w:p w14:paraId="043DDB32" w14:textId="77777777" w:rsidR="00C8533A" w:rsidRPr="006B329A" w:rsidRDefault="00C8533A" w:rsidP="006B329A">
            <w:pPr>
              <w:pStyle w:val="TAC"/>
            </w:pPr>
            <w:r w:rsidRPr="006B329A">
              <w:t>8</w:t>
            </w:r>
          </w:p>
        </w:tc>
        <w:tc>
          <w:tcPr>
            <w:tcW w:w="567" w:type="dxa"/>
          </w:tcPr>
          <w:p w14:paraId="540EC0A4" w14:textId="77777777" w:rsidR="00C8533A" w:rsidRPr="006B329A" w:rsidRDefault="00C8533A" w:rsidP="006B329A">
            <w:pPr>
              <w:pStyle w:val="TAC"/>
            </w:pPr>
            <w:r w:rsidRPr="006B329A">
              <w:t>7</w:t>
            </w:r>
          </w:p>
        </w:tc>
        <w:tc>
          <w:tcPr>
            <w:tcW w:w="567" w:type="dxa"/>
          </w:tcPr>
          <w:p w14:paraId="55012540" w14:textId="77777777" w:rsidR="00C8533A" w:rsidRPr="006B329A" w:rsidRDefault="00C8533A" w:rsidP="006B329A">
            <w:pPr>
              <w:pStyle w:val="TAC"/>
            </w:pPr>
            <w:r w:rsidRPr="006B329A">
              <w:t>6</w:t>
            </w:r>
          </w:p>
        </w:tc>
        <w:tc>
          <w:tcPr>
            <w:tcW w:w="567" w:type="dxa"/>
          </w:tcPr>
          <w:p w14:paraId="27FEE1A4" w14:textId="77777777" w:rsidR="00C8533A" w:rsidRPr="006B329A" w:rsidRDefault="00C8533A" w:rsidP="006B329A">
            <w:pPr>
              <w:pStyle w:val="TAC"/>
            </w:pPr>
            <w:r w:rsidRPr="006B329A">
              <w:t>5</w:t>
            </w:r>
          </w:p>
        </w:tc>
        <w:tc>
          <w:tcPr>
            <w:tcW w:w="567" w:type="dxa"/>
          </w:tcPr>
          <w:p w14:paraId="78231ECD" w14:textId="77777777" w:rsidR="00C8533A" w:rsidRPr="006B329A" w:rsidRDefault="00C8533A" w:rsidP="006B329A">
            <w:pPr>
              <w:pStyle w:val="TAC"/>
            </w:pPr>
            <w:r w:rsidRPr="006B329A">
              <w:t>4</w:t>
            </w:r>
          </w:p>
        </w:tc>
        <w:tc>
          <w:tcPr>
            <w:tcW w:w="567" w:type="dxa"/>
          </w:tcPr>
          <w:p w14:paraId="76619096" w14:textId="77777777" w:rsidR="00C8533A" w:rsidRPr="006B329A" w:rsidRDefault="00C8533A" w:rsidP="006B329A">
            <w:pPr>
              <w:pStyle w:val="TAC"/>
            </w:pPr>
            <w:r w:rsidRPr="006B329A">
              <w:t>3</w:t>
            </w:r>
          </w:p>
        </w:tc>
        <w:tc>
          <w:tcPr>
            <w:tcW w:w="567" w:type="dxa"/>
          </w:tcPr>
          <w:p w14:paraId="17F4BCE9" w14:textId="77777777" w:rsidR="00C8533A" w:rsidRPr="006B329A" w:rsidRDefault="00C8533A" w:rsidP="006B329A">
            <w:pPr>
              <w:pStyle w:val="TAC"/>
            </w:pPr>
            <w:r w:rsidRPr="006B329A">
              <w:t>2</w:t>
            </w:r>
          </w:p>
        </w:tc>
        <w:tc>
          <w:tcPr>
            <w:tcW w:w="567" w:type="dxa"/>
          </w:tcPr>
          <w:p w14:paraId="22FFF835" w14:textId="77777777" w:rsidR="00C8533A" w:rsidRPr="006B329A" w:rsidRDefault="00C8533A" w:rsidP="006B329A">
            <w:pPr>
              <w:pStyle w:val="TAC"/>
            </w:pPr>
            <w:r w:rsidRPr="006B329A">
              <w:t>1</w:t>
            </w:r>
          </w:p>
        </w:tc>
        <w:tc>
          <w:tcPr>
            <w:tcW w:w="567" w:type="dxa"/>
          </w:tcPr>
          <w:p w14:paraId="50E1E09F" w14:textId="77777777" w:rsidR="00C8533A" w:rsidRPr="006B329A" w:rsidRDefault="00C8533A" w:rsidP="006B329A">
            <w:pPr>
              <w:pStyle w:val="TAC"/>
            </w:pPr>
          </w:p>
        </w:tc>
      </w:tr>
      <w:tr w:rsidR="00C8533A" w:rsidRPr="006B329A" w14:paraId="5F619A1D" w14:textId="77777777">
        <w:tblPrEx>
          <w:tblCellMar>
            <w:top w:w="0" w:type="dxa"/>
            <w:bottom w:w="0" w:type="dxa"/>
          </w:tblCellMar>
        </w:tblPrEx>
        <w:trPr>
          <w:cantSplit/>
          <w:jc w:val="center"/>
        </w:trPr>
        <w:tc>
          <w:tcPr>
            <w:tcW w:w="4536" w:type="dxa"/>
            <w:gridSpan w:val="8"/>
            <w:tcBorders>
              <w:top w:val="single" w:sz="4" w:space="0" w:color="auto"/>
              <w:left w:val="single" w:sz="4" w:space="0" w:color="auto"/>
              <w:right w:val="single" w:sz="4" w:space="0" w:color="auto"/>
            </w:tcBorders>
          </w:tcPr>
          <w:p w14:paraId="4BACEC53" w14:textId="77777777" w:rsidR="00C8533A" w:rsidRPr="006B329A" w:rsidRDefault="00C8533A" w:rsidP="006B329A">
            <w:pPr>
              <w:pStyle w:val="TAC"/>
            </w:pPr>
            <w:r w:rsidRPr="006B329A">
              <w:t>Element identifier</w:t>
            </w:r>
          </w:p>
        </w:tc>
        <w:tc>
          <w:tcPr>
            <w:tcW w:w="567" w:type="dxa"/>
            <w:tcBorders>
              <w:left w:val="nil"/>
            </w:tcBorders>
          </w:tcPr>
          <w:p w14:paraId="43F31461" w14:textId="77777777" w:rsidR="00C8533A" w:rsidRPr="006B329A" w:rsidRDefault="00C8533A" w:rsidP="006B329A">
            <w:pPr>
              <w:pStyle w:val="TAC"/>
            </w:pPr>
            <w:r w:rsidRPr="006B329A">
              <w:t>1</w:t>
            </w:r>
          </w:p>
        </w:tc>
      </w:tr>
      <w:tr w:rsidR="00C8533A" w:rsidRPr="006B329A" w14:paraId="6886EBE9" w14:textId="77777777">
        <w:tblPrEx>
          <w:tblCellMar>
            <w:top w:w="0" w:type="dxa"/>
            <w:bottom w:w="0" w:type="dxa"/>
          </w:tblCellMar>
        </w:tblPrEx>
        <w:trPr>
          <w:cantSplit/>
          <w:jc w:val="center"/>
        </w:trPr>
        <w:tc>
          <w:tcPr>
            <w:tcW w:w="4536" w:type="dxa"/>
            <w:gridSpan w:val="8"/>
            <w:tcBorders>
              <w:top w:val="single" w:sz="4" w:space="0" w:color="auto"/>
              <w:left w:val="single" w:sz="4" w:space="0" w:color="auto"/>
              <w:bottom w:val="single" w:sz="4" w:space="0" w:color="auto"/>
              <w:right w:val="single" w:sz="4" w:space="0" w:color="auto"/>
            </w:tcBorders>
          </w:tcPr>
          <w:p w14:paraId="3E623250" w14:textId="77777777" w:rsidR="00C8533A" w:rsidRPr="006B329A" w:rsidRDefault="00C8533A" w:rsidP="006B329A">
            <w:pPr>
              <w:pStyle w:val="TAC"/>
            </w:pPr>
            <w:r w:rsidRPr="006B329A">
              <w:t>Length</w:t>
            </w:r>
          </w:p>
        </w:tc>
        <w:tc>
          <w:tcPr>
            <w:tcW w:w="567" w:type="dxa"/>
            <w:tcBorders>
              <w:left w:val="nil"/>
            </w:tcBorders>
          </w:tcPr>
          <w:p w14:paraId="5830F07E" w14:textId="77777777" w:rsidR="00C8533A" w:rsidRPr="006B329A" w:rsidRDefault="00C8533A" w:rsidP="006B329A">
            <w:pPr>
              <w:pStyle w:val="TAC"/>
            </w:pPr>
            <w:r w:rsidRPr="006B329A">
              <w:t>2</w:t>
            </w:r>
          </w:p>
        </w:tc>
      </w:tr>
      <w:tr w:rsidR="00C8533A" w:rsidRPr="006B329A" w14:paraId="647ABE7A" w14:textId="77777777">
        <w:tblPrEx>
          <w:tblCellMar>
            <w:top w:w="0" w:type="dxa"/>
            <w:bottom w:w="0" w:type="dxa"/>
          </w:tblCellMar>
        </w:tblPrEx>
        <w:trPr>
          <w:cantSplit/>
          <w:jc w:val="center"/>
        </w:trPr>
        <w:tc>
          <w:tcPr>
            <w:tcW w:w="4536" w:type="dxa"/>
            <w:gridSpan w:val="8"/>
            <w:tcBorders>
              <w:top w:val="single" w:sz="4" w:space="0" w:color="auto"/>
              <w:left w:val="single" w:sz="4" w:space="0" w:color="auto"/>
              <w:bottom w:val="single" w:sz="4" w:space="0" w:color="auto"/>
              <w:right w:val="single" w:sz="4" w:space="0" w:color="auto"/>
            </w:tcBorders>
          </w:tcPr>
          <w:p w14:paraId="1B153731" w14:textId="77777777" w:rsidR="00C8533A" w:rsidRPr="006B329A" w:rsidRDefault="00C8533A" w:rsidP="006B329A">
            <w:pPr>
              <w:pStyle w:val="TAC"/>
            </w:pPr>
            <w:r w:rsidRPr="006B329A">
              <w:t>3GPP TS 44.018 "Channel Description"</w:t>
            </w:r>
          </w:p>
        </w:tc>
        <w:tc>
          <w:tcPr>
            <w:tcW w:w="567" w:type="dxa"/>
            <w:tcBorders>
              <w:left w:val="nil"/>
            </w:tcBorders>
          </w:tcPr>
          <w:p w14:paraId="17F31BB5" w14:textId="77777777" w:rsidR="00C8533A" w:rsidRPr="006B329A" w:rsidRDefault="00C8533A" w:rsidP="006B329A">
            <w:pPr>
              <w:pStyle w:val="TAC"/>
            </w:pPr>
            <w:r w:rsidRPr="006B329A">
              <w:t>*</w:t>
            </w:r>
          </w:p>
        </w:tc>
      </w:tr>
      <w:tr w:rsidR="00C8533A" w:rsidRPr="006B329A" w14:paraId="71539B31" w14:textId="77777777">
        <w:tblPrEx>
          <w:tblCellMar>
            <w:top w:w="0" w:type="dxa"/>
            <w:bottom w:w="0" w:type="dxa"/>
          </w:tblCellMar>
        </w:tblPrEx>
        <w:trPr>
          <w:cantSplit/>
          <w:jc w:val="center"/>
        </w:trPr>
        <w:tc>
          <w:tcPr>
            <w:tcW w:w="4536" w:type="dxa"/>
            <w:gridSpan w:val="8"/>
            <w:tcBorders>
              <w:top w:val="single" w:sz="4" w:space="0" w:color="auto"/>
              <w:left w:val="single" w:sz="4" w:space="0" w:color="auto"/>
              <w:bottom w:val="single" w:sz="4" w:space="0" w:color="auto"/>
              <w:right w:val="single" w:sz="4" w:space="0" w:color="auto"/>
            </w:tcBorders>
          </w:tcPr>
          <w:p w14:paraId="53EA3259" w14:textId="77777777" w:rsidR="00C8533A" w:rsidRPr="006B329A" w:rsidRDefault="00C8533A" w:rsidP="006B329A">
            <w:pPr>
              <w:pStyle w:val="TAC"/>
            </w:pPr>
            <w:r w:rsidRPr="006B329A">
              <w:t>3GPP TS 44.018 "</w:t>
            </w:r>
            <w:smartTag w:uri="urn:schemas-microsoft-com:office:smarttags" w:element="place">
              <w:r w:rsidRPr="006B329A">
                <w:t>Mobile</w:t>
              </w:r>
            </w:smartTag>
            <w:r w:rsidRPr="006B329A">
              <w:t xml:space="preserve"> Allocation"</w:t>
            </w:r>
          </w:p>
        </w:tc>
        <w:tc>
          <w:tcPr>
            <w:tcW w:w="567" w:type="dxa"/>
            <w:tcBorders>
              <w:left w:val="nil"/>
            </w:tcBorders>
          </w:tcPr>
          <w:p w14:paraId="5A9A6CFA" w14:textId="77777777" w:rsidR="00C8533A" w:rsidRPr="006B329A" w:rsidRDefault="00C8533A" w:rsidP="006B329A">
            <w:pPr>
              <w:pStyle w:val="TAC"/>
            </w:pPr>
            <w:r w:rsidRPr="006B329A">
              <w:t>*</w:t>
            </w:r>
          </w:p>
        </w:tc>
      </w:tr>
    </w:tbl>
    <w:p w14:paraId="2F75A7FA" w14:textId="77777777" w:rsidR="00C8533A" w:rsidRPr="006B329A" w:rsidRDefault="00C8533A" w:rsidP="006B329A"/>
    <w:p w14:paraId="4FBA015A" w14:textId="77777777" w:rsidR="00C8533A" w:rsidRPr="006B329A" w:rsidRDefault="00C8533A" w:rsidP="006B329A">
      <w:r w:rsidRPr="006B329A">
        <w:t>A * denotes that the whole of the 3GPP TS 44.018 element including the element identifier and length should be included. The 3GPP TS 24.008 "Mobile Allocation" shall for compatibility reasons be included but empty, i.e. the length shall be zero.</w:t>
      </w:r>
    </w:p>
    <w:p w14:paraId="2DD2CA3D" w14:textId="77777777" w:rsidR="00C8533A" w:rsidRPr="006B329A" w:rsidRDefault="00C8533A" w:rsidP="006B329A">
      <w:pPr>
        <w:pStyle w:val="Heading3"/>
      </w:pPr>
      <w:bookmarkStart w:id="155" w:name="_Toc476910129"/>
      <w:r w:rsidRPr="006B329A">
        <w:t>9.3.6</w:t>
      </w:r>
      <w:r w:rsidRPr="006B329A">
        <w:tab/>
        <w:t>Channel Mode</w:t>
      </w:r>
      <w:bookmarkEnd w:id="155"/>
    </w:p>
    <w:p w14:paraId="0AA55942" w14:textId="77777777" w:rsidR="00C8533A" w:rsidRPr="006B329A" w:rsidRDefault="00C8533A" w:rsidP="006B329A">
      <w:pPr>
        <w:keepNext/>
      </w:pPr>
      <w:r w:rsidRPr="006B329A">
        <w:t>This element gives information on the mode of coding/decoding and transcoding/rate adaption of a channel.</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424"/>
      </w:tblGrid>
      <w:tr w:rsidR="00C8533A" w:rsidRPr="006B329A" w14:paraId="6FD6B08F" w14:textId="77777777">
        <w:tblPrEx>
          <w:tblCellMar>
            <w:top w:w="0" w:type="dxa"/>
            <w:bottom w:w="0" w:type="dxa"/>
          </w:tblCellMar>
        </w:tblPrEx>
        <w:trPr>
          <w:cantSplit/>
          <w:jc w:val="center"/>
        </w:trPr>
        <w:tc>
          <w:tcPr>
            <w:tcW w:w="709" w:type="dxa"/>
          </w:tcPr>
          <w:p w14:paraId="045DFD51" w14:textId="77777777" w:rsidR="00C8533A" w:rsidRPr="006B329A" w:rsidRDefault="00C8533A" w:rsidP="006B329A">
            <w:pPr>
              <w:pStyle w:val="TAC"/>
            </w:pPr>
            <w:r w:rsidRPr="006B329A">
              <w:t>8</w:t>
            </w:r>
          </w:p>
        </w:tc>
        <w:tc>
          <w:tcPr>
            <w:tcW w:w="709" w:type="dxa"/>
          </w:tcPr>
          <w:p w14:paraId="24CBB2B7" w14:textId="77777777" w:rsidR="00C8533A" w:rsidRPr="006B329A" w:rsidRDefault="00C8533A" w:rsidP="006B329A">
            <w:pPr>
              <w:pStyle w:val="TAC"/>
            </w:pPr>
            <w:r w:rsidRPr="006B329A">
              <w:t>7</w:t>
            </w:r>
          </w:p>
        </w:tc>
        <w:tc>
          <w:tcPr>
            <w:tcW w:w="709" w:type="dxa"/>
          </w:tcPr>
          <w:p w14:paraId="3593E95A" w14:textId="77777777" w:rsidR="00C8533A" w:rsidRPr="006B329A" w:rsidRDefault="00C8533A" w:rsidP="006B329A">
            <w:pPr>
              <w:pStyle w:val="TAC"/>
            </w:pPr>
            <w:r w:rsidRPr="006B329A">
              <w:t>6</w:t>
            </w:r>
          </w:p>
        </w:tc>
        <w:tc>
          <w:tcPr>
            <w:tcW w:w="709" w:type="dxa"/>
          </w:tcPr>
          <w:p w14:paraId="066BF77E" w14:textId="77777777" w:rsidR="00C8533A" w:rsidRPr="006B329A" w:rsidRDefault="00C8533A" w:rsidP="006B329A">
            <w:pPr>
              <w:pStyle w:val="TAC"/>
            </w:pPr>
            <w:r w:rsidRPr="006B329A">
              <w:t>5</w:t>
            </w:r>
          </w:p>
        </w:tc>
        <w:tc>
          <w:tcPr>
            <w:tcW w:w="709" w:type="dxa"/>
          </w:tcPr>
          <w:p w14:paraId="77024F6C" w14:textId="77777777" w:rsidR="00C8533A" w:rsidRPr="006B329A" w:rsidRDefault="00C8533A" w:rsidP="006B329A">
            <w:pPr>
              <w:pStyle w:val="TAC"/>
            </w:pPr>
            <w:r w:rsidRPr="006B329A">
              <w:t>4</w:t>
            </w:r>
          </w:p>
        </w:tc>
        <w:tc>
          <w:tcPr>
            <w:tcW w:w="709" w:type="dxa"/>
          </w:tcPr>
          <w:p w14:paraId="2EADDA59" w14:textId="77777777" w:rsidR="00C8533A" w:rsidRPr="006B329A" w:rsidRDefault="00C8533A" w:rsidP="006B329A">
            <w:pPr>
              <w:pStyle w:val="TAC"/>
            </w:pPr>
            <w:r w:rsidRPr="006B329A">
              <w:t>3</w:t>
            </w:r>
          </w:p>
        </w:tc>
        <w:tc>
          <w:tcPr>
            <w:tcW w:w="709" w:type="dxa"/>
          </w:tcPr>
          <w:p w14:paraId="5E9E4266" w14:textId="77777777" w:rsidR="00C8533A" w:rsidRPr="006B329A" w:rsidRDefault="00C8533A" w:rsidP="006B329A">
            <w:pPr>
              <w:pStyle w:val="TAC"/>
            </w:pPr>
            <w:r w:rsidRPr="006B329A">
              <w:t>2</w:t>
            </w:r>
          </w:p>
        </w:tc>
        <w:tc>
          <w:tcPr>
            <w:tcW w:w="709" w:type="dxa"/>
          </w:tcPr>
          <w:p w14:paraId="78663A7D" w14:textId="77777777" w:rsidR="00C8533A" w:rsidRPr="006B329A" w:rsidRDefault="00C8533A" w:rsidP="006B329A">
            <w:pPr>
              <w:pStyle w:val="TAC"/>
            </w:pPr>
            <w:r w:rsidRPr="006B329A">
              <w:t>1</w:t>
            </w:r>
          </w:p>
        </w:tc>
        <w:tc>
          <w:tcPr>
            <w:tcW w:w="424" w:type="dxa"/>
          </w:tcPr>
          <w:p w14:paraId="04DEBBC9" w14:textId="77777777" w:rsidR="00C8533A" w:rsidRPr="006B329A" w:rsidRDefault="00C8533A" w:rsidP="006B329A">
            <w:pPr>
              <w:pStyle w:val="TAC"/>
            </w:pPr>
          </w:p>
        </w:tc>
      </w:tr>
      <w:tr w:rsidR="00C8533A" w:rsidRPr="006B329A" w14:paraId="52D86D41"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1A40540A" w14:textId="77777777" w:rsidR="00C8533A" w:rsidRPr="006B329A" w:rsidRDefault="00C8533A" w:rsidP="006B329A">
            <w:pPr>
              <w:pStyle w:val="TAC"/>
            </w:pPr>
            <w:r w:rsidRPr="006B329A">
              <w:t>Element identifier</w:t>
            </w:r>
          </w:p>
        </w:tc>
        <w:tc>
          <w:tcPr>
            <w:tcW w:w="424" w:type="dxa"/>
            <w:tcBorders>
              <w:left w:val="nil"/>
            </w:tcBorders>
          </w:tcPr>
          <w:p w14:paraId="30E4C14D" w14:textId="77777777" w:rsidR="00C8533A" w:rsidRPr="006B329A" w:rsidRDefault="00C8533A" w:rsidP="006B329A">
            <w:pPr>
              <w:pStyle w:val="TAC"/>
            </w:pPr>
            <w:r w:rsidRPr="006B329A">
              <w:t>1</w:t>
            </w:r>
          </w:p>
        </w:tc>
      </w:tr>
      <w:tr w:rsidR="00C8533A" w:rsidRPr="006B329A" w14:paraId="27AC7ABE"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E43EFD" w14:textId="77777777" w:rsidR="00C8533A" w:rsidRPr="006B329A" w:rsidRDefault="00C8533A" w:rsidP="006B329A">
            <w:pPr>
              <w:pStyle w:val="TAC"/>
            </w:pPr>
            <w:r w:rsidRPr="006B329A">
              <w:t>Length</w:t>
            </w:r>
          </w:p>
        </w:tc>
        <w:tc>
          <w:tcPr>
            <w:tcW w:w="424" w:type="dxa"/>
            <w:tcBorders>
              <w:left w:val="nil"/>
            </w:tcBorders>
          </w:tcPr>
          <w:p w14:paraId="76514AB8" w14:textId="77777777" w:rsidR="00C8533A" w:rsidRPr="006B329A" w:rsidRDefault="00C8533A" w:rsidP="006B329A">
            <w:pPr>
              <w:pStyle w:val="TAC"/>
            </w:pPr>
            <w:r w:rsidRPr="006B329A">
              <w:t>2</w:t>
            </w:r>
          </w:p>
        </w:tc>
      </w:tr>
      <w:tr w:rsidR="00C8533A" w:rsidRPr="006B329A" w14:paraId="5D1DD55F" w14:textId="77777777">
        <w:tblPrEx>
          <w:tblCellMar>
            <w:top w:w="0" w:type="dxa"/>
            <w:bottom w:w="0" w:type="dxa"/>
          </w:tblCellMar>
        </w:tblPrEx>
        <w:trPr>
          <w:cantSplit/>
          <w:jc w:val="center"/>
        </w:trPr>
        <w:tc>
          <w:tcPr>
            <w:tcW w:w="4254" w:type="dxa"/>
            <w:gridSpan w:val="6"/>
            <w:tcBorders>
              <w:top w:val="single" w:sz="4" w:space="0" w:color="auto"/>
              <w:left w:val="single" w:sz="4" w:space="0" w:color="auto"/>
              <w:bottom w:val="single" w:sz="4" w:space="0" w:color="auto"/>
              <w:right w:val="single" w:sz="4" w:space="0" w:color="auto"/>
            </w:tcBorders>
          </w:tcPr>
          <w:p w14:paraId="1EED9548" w14:textId="77777777" w:rsidR="00C8533A" w:rsidRPr="006B329A" w:rsidRDefault="00C8533A" w:rsidP="006B329A">
            <w:pPr>
              <w:pStyle w:val="TAC"/>
            </w:pPr>
            <w:r w:rsidRPr="006B329A">
              <w:t>Reserved for future use</w:t>
            </w:r>
          </w:p>
        </w:tc>
        <w:tc>
          <w:tcPr>
            <w:tcW w:w="709" w:type="dxa"/>
            <w:tcBorders>
              <w:top w:val="single" w:sz="4" w:space="0" w:color="auto"/>
              <w:left w:val="single" w:sz="4" w:space="0" w:color="auto"/>
              <w:bottom w:val="single" w:sz="4" w:space="0" w:color="auto"/>
              <w:right w:val="single" w:sz="4" w:space="0" w:color="auto"/>
            </w:tcBorders>
          </w:tcPr>
          <w:p w14:paraId="1B849EDC" w14:textId="77777777" w:rsidR="00C8533A" w:rsidRPr="006B329A" w:rsidRDefault="00C8533A" w:rsidP="006B329A">
            <w:pPr>
              <w:pStyle w:val="TAC"/>
            </w:pPr>
            <w:r w:rsidRPr="006B329A">
              <w:t>DTXd</w:t>
            </w:r>
          </w:p>
        </w:tc>
        <w:tc>
          <w:tcPr>
            <w:tcW w:w="709" w:type="dxa"/>
            <w:tcBorders>
              <w:top w:val="single" w:sz="4" w:space="0" w:color="auto"/>
              <w:left w:val="single" w:sz="4" w:space="0" w:color="auto"/>
              <w:bottom w:val="single" w:sz="4" w:space="0" w:color="auto"/>
              <w:right w:val="single" w:sz="4" w:space="0" w:color="auto"/>
            </w:tcBorders>
          </w:tcPr>
          <w:p w14:paraId="49CF1E23" w14:textId="77777777" w:rsidR="00C8533A" w:rsidRPr="006B329A" w:rsidRDefault="00C8533A" w:rsidP="006B329A">
            <w:pPr>
              <w:pStyle w:val="TAC"/>
            </w:pPr>
            <w:r w:rsidRPr="006B329A">
              <w:t>DTXu</w:t>
            </w:r>
          </w:p>
        </w:tc>
        <w:tc>
          <w:tcPr>
            <w:tcW w:w="424" w:type="dxa"/>
            <w:tcBorders>
              <w:left w:val="nil"/>
            </w:tcBorders>
          </w:tcPr>
          <w:p w14:paraId="29C3F1BE" w14:textId="77777777" w:rsidR="00C8533A" w:rsidRPr="006B329A" w:rsidRDefault="00C8533A" w:rsidP="006B329A">
            <w:pPr>
              <w:pStyle w:val="TAC"/>
            </w:pPr>
            <w:r w:rsidRPr="006B329A">
              <w:t>3</w:t>
            </w:r>
          </w:p>
        </w:tc>
      </w:tr>
      <w:tr w:rsidR="00C8533A" w:rsidRPr="006B329A" w14:paraId="10126688"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C8F8510" w14:textId="77777777" w:rsidR="00C8533A" w:rsidRPr="006B329A" w:rsidRDefault="00C8533A" w:rsidP="006B329A">
            <w:pPr>
              <w:pStyle w:val="TAC"/>
            </w:pPr>
            <w:r w:rsidRPr="006B329A">
              <w:t>Speech or data indicator</w:t>
            </w:r>
          </w:p>
        </w:tc>
        <w:tc>
          <w:tcPr>
            <w:tcW w:w="424" w:type="dxa"/>
            <w:tcBorders>
              <w:left w:val="nil"/>
            </w:tcBorders>
          </w:tcPr>
          <w:p w14:paraId="08F091B4" w14:textId="77777777" w:rsidR="00C8533A" w:rsidRPr="006B329A" w:rsidRDefault="00C8533A" w:rsidP="006B329A">
            <w:pPr>
              <w:pStyle w:val="TAC"/>
            </w:pPr>
            <w:r w:rsidRPr="006B329A">
              <w:t>4</w:t>
            </w:r>
          </w:p>
        </w:tc>
      </w:tr>
      <w:tr w:rsidR="00C8533A" w:rsidRPr="006B329A" w14:paraId="24195F35"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F43577" w14:textId="77777777" w:rsidR="00C8533A" w:rsidRPr="006B329A" w:rsidRDefault="00C8533A" w:rsidP="006B329A">
            <w:pPr>
              <w:pStyle w:val="TAC"/>
            </w:pPr>
            <w:r w:rsidRPr="006B329A">
              <w:t>Channel rate and type</w:t>
            </w:r>
          </w:p>
        </w:tc>
        <w:tc>
          <w:tcPr>
            <w:tcW w:w="424" w:type="dxa"/>
            <w:tcBorders>
              <w:left w:val="nil"/>
            </w:tcBorders>
          </w:tcPr>
          <w:p w14:paraId="2FB3E9B4" w14:textId="77777777" w:rsidR="00C8533A" w:rsidRPr="006B329A" w:rsidRDefault="00C8533A" w:rsidP="006B329A">
            <w:pPr>
              <w:pStyle w:val="TAC"/>
            </w:pPr>
            <w:r w:rsidRPr="006B329A">
              <w:t>5</w:t>
            </w:r>
          </w:p>
        </w:tc>
      </w:tr>
      <w:tr w:rsidR="00C8533A" w:rsidRPr="006B329A" w14:paraId="7FAB091A"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662C4C" w14:textId="77777777" w:rsidR="00C8533A" w:rsidRPr="006B329A" w:rsidRDefault="00C8533A" w:rsidP="006B329A">
            <w:pPr>
              <w:pStyle w:val="TAC"/>
            </w:pPr>
            <w:r w:rsidRPr="006B329A">
              <w:t xml:space="preserve">Speech coding algor./data rate + transp </w:t>
            </w:r>
            <w:smartTag w:uri="urn:schemas-microsoft-com:office:smarttags" w:element="place">
              <w:smartTag w:uri="urn:schemas-microsoft-com:office:smarttags" w:element="State">
                <w:r w:rsidRPr="006B329A">
                  <w:t>ind</w:t>
                </w:r>
              </w:smartTag>
            </w:smartTag>
          </w:p>
        </w:tc>
        <w:tc>
          <w:tcPr>
            <w:tcW w:w="424" w:type="dxa"/>
            <w:tcBorders>
              <w:left w:val="nil"/>
            </w:tcBorders>
          </w:tcPr>
          <w:p w14:paraId="76BE5AB7" w14:textId="77777777" w:rsidR="00C8533A" w:rsidRPr="006B329A" w:rsidRDefault="00C8533A" w:rsidP="006B329A">
            <w:pPr>
              <w:pStyle w:val="TAC"/>
            </w:pPr>
            <w:r w:rsidRPr="006B329A">
              <w:t>6</w:t>
            </w:r>
          </w:p>
        </w:tc>
      </w:tr>
    </w:tbl>
    <w:p w14:paraId="5F891691" w14:textId="77777777" w:rsidR="00C8533A" w:rsidRPr="006B329A" w:rsidRDefault="00C8533A" w:rsidP="006B329A"/>
    <w:p w14:paraId="293396B6" w14:textId="77777777" w:rsidR="00C8533A" w:rsidRPr="006B329A" w:rsidRDefault="00C8533A" w:rsidP="006B329A">
      <w:r w:rsidRPr="006B329A">
        <w:t>The DTX bits of octet 3 indicate whether DTX is applied:</w:t>
      </w:r>
    </w:p>
    <w:p w14:paraId="3B299C62" w14:textId="77777777" w:rsidR="00C8533A" w:rsidRPr="006B329A" w:rsidRDefault="00C8533A" w:rsidP="006B329A">
      <w:pPr>
        <w:pStyle w:val="B1"/>
      </w:pPr>
      <w:r w:rsidRPr="006B329A">
        <w:t>1</w:t>
      </w:r>
      <w:r w:rsidRPr="006B329A">
        <w:tab/>
        <w:t>DTX is applied</w:t>
      </w:r>
    </w:p>
    <w:p w14:paraId="46613464" w14:textId="77777777" w:rsidR="00C8533A" w:rsidRPr="006B329A" w:rsidRDefault="00C8533A" w:rsidP="006B329A">
      <w:pPr>
        <w:pStyle w:val="B1"/>
      </w:pPr>
      <w:r w:rsidRPr="006B329A">
        <w:t>0</w:t>
      </w:r>
      <w:r w:rsidRPr="006B329A">
        <w:tab/>
        <w:t>DTX is not applied.</w:t>
      </w:r>
    </w:p>
    <w:p w14:paraId="1A23C389" w14:textId="77777777" w:rsidR="00C8533A" w:rsidRPr="006B329A" w:rsidRDefault="00C8533A" w:rsidP="006B329A">
      <w:r w:rsidRPr="006B329A">
        <w:t>DTXd indicates use of DTX in the downlink direction (BTS to MS) and DTXu indicates use of DTX in the uplink direction (MS to BTS).</w:t>
      </w:r>
    </w:p>
    <w:p w14:paraId="69112520" w14:textId="77777777" w:rsidR="00C8533A" w:rsidRPr="006B329A" w:rsidRDefault="00C8533A" w:rsidP="006B329A">
      <w:pPr>
        <w:keepNext/>
      </w:pPr>
      <w:r w:rsidRPr="006B329A">
        <w:t>The "Speech or data indicator" field (octet 4) is coded as follows:</w:t>
      </w:r>
    </w:p>
    <w:p w14:paraId="51CA2BF8" w14:textId="77777777" w:rsidR="00C8533A" w:rsidRPr="006B329A" w:rsidRDefault="00C8533A" w:rsidP="006B329A">
      <w:pPr>
        <w:pStyle w:val="EW"/>
      </w:pPr>
      <w:r w:rsidRPr="006B329A">
        <w:t>0000 0001</w:t>
      </w:r>
      <w:r w:rsidRPr="006B329A">
        <w:tab/>
        <w:t>Speech</w:t>
      </w:r>
    </w:p>
    <w:p w14:paraId="54059FC9" w14:textId="77777777" w:rsidR="00C8533A" w:rsidRPr="006B329A" w:rsidRDefault="00C8533A" w:rsidP="006B329A">
      <w:pPr>
        <w:pStyle w:val="EW"/>
      </w:pPr>
      <w:r w:rsidRPr="006B329A">
        <w:t>0000 0010</w:t>
      </w:r>
      <w:r w:rsidRPr="006B329A">
        <w:tab/>
        <w:t>Data</w:t>
      </w:r>
    </w:p>
    <w:p w14:paraId="76CFC1ED" w14:textId="77777777" w:rsidR="00C8533A" w:rsidRPr="006B329A" w:rsidRDefault="00C8533A" w:rsidP="006B329A">
      <w:pPr>
        <w:pStyle w:val="EX"/>
      </w:pPr>
      <w:r w:rsidRPr="006B329A">
        <w:t>0000 0011</w:t>
      </w:r>
      <w:r w:rsidRPr="006B329A">
        <w:tab/>
        <w:t>Signalling</w:t>
      </w:r>
    </w:p>
    <w:p w14:paraId="1B4F8E1F" w14:textId="77777777" w:rsidR="00C8533A" w:rsidRPr="006B329A" w:rsidRDefault="00C8533A" w:rsidP="006B329A">
      <w:r w:rsidRPr="006B329A">
        <w:t>All other values are reserved.</w:t>
      </w:r>
    </w:p>
    <w:p w14:paraId="560BF9D3" w14:textId="77777777" w:rsidR="00C8533A" w:rsidRPr="006B329A" w:rsidRDefault="00C8533A" w:rsidP="006B329A">
      <w:pPr>
        <w:keepNext/>
      </w:pPr>
      <w:r w:rsidRPr="006B329A">
        <w:lastRenderedPageBreak/>
        <w:t>The "Channel rate and type" field (octet 5)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6"/>
        <w:gridCol w:w="8330"/>
      </w:tblGrid>
      <w:tr w:rsidR="00C8533A" w:rsidRPr="006B329A" w14:paraId="60D1EB4D" w14:textId="77777777">
        <w:tblPrEx>
          <w:tblCellMar>
            <w:top w:w="0" w:type="dxa"/>
            <w:bottom w:w="0" w:type="dxa"/>
          </w:tblCellMar>
        </w:tblPrEx>
        <w:trPr>
          <w:jc w:val="center"/>
        </w:trPr>
        <w:tc>
          <w:tcPr>
            <w:tcW w:w="1526" w:type="dxa"/>
          </w:tcPr>
          <w:p w14:paraId="247C0732" w14:textId="77777777" w:rsidR="00C8533A" w:rsidRPr="006B329A" w:rsidRDefault="00C8533A" w:rsidP="006B329A">
            <w:pPr>
              <w:pStyle w:val="TAL"/>
            </w:pPr>
            <w:r w:rsidRPr="006B329A">
              <w:t>0000 0001</w:t>
            </w:r>
          </w:p>
        </w:tc>
        <w:tc>
          <w:tcPr>
            <w:tcW w:w="8330" w:type="dxa"/>
          </w:tcPr>
          <w:p w14:paraId="452CC016" w14:textId="77777777" w:rsidR="00C8533A" w:rsidRPr="006B329A" w:rsidRDefault="00C8533A" w:rsidP="006B329A">
            <w:pPr>
              <w:pStyle w:val="TAL"/>
            </w:pPr>
            <w:r w:rsidRPr="006B329A">
              <w:t>SDCCH</w:t>
            </w:r>
          </w:p>
        </w:tc>
      </w:tr>
      <w:tr w:rsidR="00C8533A" w:rsidRPr="006B329A" w14:paraId="1126FFB7" w14:textId="77777777">
        <w:tblPrEx>
          <w:tblCellMar>
            <w:top w:w="0" w:type="dxa"/>
            <w:bottom w:w="0" w:type="dxa"/>
          </w:tblCellMar>
        </w:tblPrEx>
        <w:trPr>
          <w:jc w:val="center"/>
        </w:trPr>
        <w:tc>
          <w:tcPr>
            <w:tcW w:w="1526" w:type="dxa"/>
          </w:tcPr>
          <w:p w14:paraId="703CC49B" w14:textId="77777777" w:rsidR="00C8533A" w:rsidRPr="006B329A" w:rsidRDefault="00C8533A" w:rsidP="006B329A">
            <w:pPr>
              <w:pStyle w:val="TAL"/>
            </w:pPr>
            <w:r w:rsidRPr="006B329A">
              <w:t>0000 1000</w:t>
            </w:r>
          </w:p>
        </w:tc>
        <w:tc>
          <w:tcPr>
            <w:tcW w:w="8330" w:type="dxa"/>
          </w:tcPr>
          <w:p w14:paraId="664F7421" w14:textId="77777777" w:rsidR="00C8533A" w:rsidRPr="006B329A" w:rsidRDefault="00C8533A" w:rsidP="006B329A">
            <w:pPr>
              <w:pStyle w:val="TAL"/>
            </w:pPr>
            <w:r w:rsidRPr="006B329A">
              <w:t>Full rate TCH channel Bm</w:t>
            </w:r>
          </w:p>
        </w:tc>
      </w:tr>
      <w:tr w:rsidR="00C8533A" w:rsidRPr="006B329A" w14:paraId="6E3BF5BA" w14:textId="77777777">
        <w:tblPrEx>
          <w:tblCellMar>
            <w:top w:w="0" w:type="dxa"/>
            <w:bottom w:w="0" w:type="dxa"/>
          </w:tblCellMar>
        </w:tblPrEx>
        <w:trPr>
          <w:jc w:val="center"/>
        </w:trPr>
        <w:tc>
          <w:tcPr>
            <w:tcW w:w="1526" w:type="dxa"/>
          </w:tcPr>
          <w:p w14:paraId="202CCE46" w14:textId="77777777" w:rsidR="00C8533A" w:rsidRPr="006B329A" w:rsidRDefault="00C8533A" w:rsidP="006B329A">
            <w:pPr>
              <w:pStyle w:val="TAL"/>
            </w:pPr>
            <w:r w:rsidRPr="006B329A">
              <w:t>0000 1001</w:t>
            </w:r>
          </w:p>
        </w:tc>
        <w:tc>
          <w:tcPr>
            <w:tcW w:w="8330" w:type="dxa"/>
          </w:tcPr>
          <w:p w14:paraId="71F20F25" w14:textId="77777777" w:rsidR="00C8533A" w:rsidRPr="006B329A" w:rsidRDefault="00C8533A" w:rsidP="006B329A">
            <w:pPr>
              <w:pStyle w:val="TAL"/>
            </w:pPr>
            <w:r w:rsidRPr="006B329A">
              <w:t>Half rate TCH channel Lm</w:t>
            </w:r>
          </w:p>
        </w:tc>
      </w:tr>
      <w:tr w:rsidR="00C8533A" w:rsidRPr="006B329A" w14:paraId="71D2B490" w14:textId="77777777">
        <w:tblPrEx>
          <w:tblCellMar>
            <w:top w:w="0" w:type="dxa"/>
            <w:bottom w:w="0" w:type="dxa"/>
          </w:tblCellMar>
        </w:tblPrEx>
        <w:trPr>
          <w:jc w:val="center"/>
        </w:trPr>
        <w:tc>
          <w:tcPr>
            <w:tcW w:w="1526" w:type="dxa"/>
          </w:tcPr>
          <w:p w14:paraId="0D4EC102" w14:textId="77777777" w:rsidR="00C8533A" w:rsidRPr="006B329A" w:rsidRDefault="00C8533A" w:rsidP="006B329A">
            <w:pPr>
              <w:pStyle w:val="TAL"/>
            </w:pPr>
            <w:r w:rsidRPr="006B329A">
              <w:t>0000 1010</w:t>
            </w:r>
          </w:p>
        </w:tc>
        <w:tc>
          <w:tcPr>
            <w:tcW w:w="8330" w:type="dxa"/>
          </w:tcPr>
          <w:p w14:paraId="214F1483" w14:textId="77777777" w:rsidR="00C8533A" w:rsidRPr="006B329A" w:rsidRDefault="00C8533A" w:rsidP="006B329A">
            <w:pPr>
              <w:pStyle w:val="TAL"/>
            </w:pPr>
            <w:r w:rsidRPr="006B329A">
              <w:t xml:space="preserve">Full rate TCH channel bi-directional Bm, Multislot configuration </w:t>
            </w:r>
          </w:p>
        </w:tc>
      </w:tr>
      <w:tr w:rsidR="00C8533A" w:rsidRPr="006B329A" w14:paraId="464C5B38" w14:textId="77777777">
        <w:tblPrEx>
          <w:tblCellMar>
            <w:top w:w="0" w:type="dxa"/>
            <w:bottom w:w="0" w:type="dxa"/>
          </w:tblCellMar>
        </w:tblPrEx>
        <w:trPr>
          <w:jc w:val="center"/>
        </w:trPr>
        <w:tc>
          <w:tcPr>
            <w:tcW w:w="1526" w:type="dxa"/>
          </w:tcPr>
          <w:p w14:paraId="3B65E363" w14:textId="77777777" w:rsidR="00C8533A" w:rsidRPr="006B329A" w:rsidRDefault="00C8533A" w:rsidP="006B329A">
            <w:pPr>
              <w:pStyle w:val="TAL"/>
            </w:pPr>
            <w:r w:rsidRPr="006B329A">
              <w:t>0001 1010</w:t>
            </w:r>
          </w:p>
        </w:tc>
        <w:tc>
          <w:tcPr>
            <w:tcW w:w="8330" w:type="dxa"/>
          </w:tcPr>
          <w:p w14:paraId="4ED1162B" w14:textId="77777777" w:rsidR="00C8533A" w:rsidRPr="006B329A" w:rsidRDefault="00C8533A" w:rsidP="006B329A">
            <w:pPr>
              <w:pStyle w:val="TAL"/>
            </w:pPr>
            <w:r w:rsidRPr="006B329A">
              <w:t>Full rate TCH channel uni-directional downlink Bm, Multislot configuration</w:t>
            </w:r>
          </w:p>
        </w:tc>
      </w:tr>
      <w:tr w:rsidR="00C8533A" w:rsidRPr="006B329A" w14:paraId="70F71B1C" w14:textId="77777777">
        <w:tblPrEx>
          <w:tblCellMar>
            <w:top w:w="0" w:type="dxa"/>
            <w:bottom w:w="0" w:type="dxa"/>
          </w:tblCellMar>
        </w:tblPrEx>
        <w:trPr>
          <w:jc w:val="center"/>
        </w:trPr>
        <w:tc>
          <w:tcPr>
            <w:tcW w:w="1526" w:type="dxa"/>
          </w:tcPr>
          <w:p w14:paraId="7A5446E3" w14:textId="77777777" w:rsidR="00C8533A" w:rsidRPr="006B329A" w:rsidRDefault="00C8533A" w:rsidP="006B329A">
            <w:pPr>
              <w:pStyle w:val="TAL"/>
            </w:pPr>
            <w:r w:rsidRPr="006B329A">
              <w:t>0001 1000</w:t>
            </w:r>
          </w:p>
        </w:tc>
        <w:tc>
          <w:tcPr>
            <w:tcW w:w="8330" w:type="dxa"/>
          </w:tcPr>
          <w:p w14:paraId="0E30609D" w14:textId="77777777" w:rsidR="00C8533A" w:rsidRPr="006B329A" w:rsidRDefault="00C8533A" w:rsidP="006B329A">
            <w:pPr>
              <w:pStyle w:val="TAL"/>
            </w:pPr>
            <w:r w:rsidRPr="006B329A">
              <w:t>Full rate TCH channel Bm Group call channel</w:t>
            </w:r>
          </w:p>
        </w:tc>
      </w:tr>
      <w:tr w:rsidR="00C8533A" w:rsidRPr="006B329A" w14:paraId="30185986" w14:textId="77777777">
        <w:tblPrEx>
          <w:tblCellMar>
            <w:top w:w="0" w:type="dxa"/>
            <w:bottom w:w="0" w:type="dxa"/>
          </w:tblCellMar>
        </w:tblPrEx>
        <w:trPr>
          <w:jc w:val="center"/>
        </w:trPr>
        <w:tc>
          <w:tcPr>
            <w:tcW w:w="1526" w:type="dxa"/>
          </w:tcPr>
          <w:p w14:paraId="52D7E43A" w14:textId="77777777" w:rsidR="00C8533A" w:rsidRPr="006B329A" w:rsidRDefault="00C8533A" w:rsidP="006B329A">
            <w:pPr>
              <w:pStyle w:val="TAL"/>
            </w:pPr>
            <w:r w:rsidRPr="006B329A">
              <w:t>0001 1001</w:t>
            </w:r>
          </w:p>
        </w:tc>
        <w:tc>
          <w:tcPr>
            <w:tcW w:w="8330" w:type="dxa"/>
          </w:tcPr>
          <w:p w14:paraId="3F5B6401" w14:textId="77777777" w:rsidR="00C8533A" w:rsidRPr="006B329A" w:rsidRDefault="00C8533A" w:rsidP="006B329A">
            <w:pPr>
              <w:pStyle w:val="TAL"/>
            </w:pPr>
            <w:r w:rsidRPr="006B329A">
              <w:t>Half rate TCH channel Lm Group call channel</w:t>
            </w:r>
          </w:p>
        </w:tc>
      </w:tr>
      <w:tr w:rsidR="00C8533A" w:rsidRPr="006B329A" w14:paraId="0975BF04" w14:textId="77777777">
        <w:tblPrEx>
          <w:tblCellMar>
            <w:top w:w="0" w:type="dxa"/>
            <w:bottom w:w="0" w:type="dxa"/>
          </w:tblCellMar>
        </w:tblPrEx>
        <w:trPr>
          <w:jc w:val="center"/>
        </w:trPr>
        <w:tc>
          <w:tcPr>
            <w:tcW w:w="1526" w:type="dxa"/>
          </w:tcPr>
          <w:p w14:paraId="312F3762" w14:textId="77777777" w:rsidR="00C8533A" w:rsidRPr="006B329A" w:rsidRDefault="00C8533A" w:rsidP="006B329A">
            <w:pPr>
              <w:pStyle w:val="TAL"/>
            </w:pPr>
            <w:r w:rsidRPr="006B329A">
              <w:t>0010 1000</w:t>
            </w:r>
          </w:p>
        </w:tc>
        <w:tc>
          <w:tcPr>
            <w:tcW w:w="8330" w:type="dxa"/>
          </w:tcPr>
          <w:p w14:paraId="7B6C6BF0" w14:textId="77777777" w:rsidR="00C8533A" w:rsidRPr="006B329A" w:rsidRDefault="00C8533A" w:rsidP="006B329A">
            <w:pPr>
              <w:pStyle w:val="TAL"/>
            </w:pPr>
            <w:r w:rsidRPr="006B329A">
              <w:t>Full rate TCH channel Bm Broadcast call channel</w:t>
            </w:r>
          </w:p>
        </w:tc>
      </w:tr>
      <w:tr w:rsidR="00C8533A" w:rsidRPr="006B329A" w14:paraId="62A9362E" w14:textId="77777777">
        <w:tblPrEx>
          <w:tblCellMar>
            <w:top w:w="0" w:type="dxa"/>
            <w:bottom w:w="0" w:type="dxa"/>
          </w:tblCellMar>
        </w:tblPrEx>
        <w:trPr>
          <w:jc w:val="center"/>
        </w:trPr>
        <w:tc>
          <w:tcPr>
            <w:tcW w:w="1526" w:type="dxa"/>
          </w:tcPr>
          <w:p w14:paraId="052DB46E" w14:textId="77777777" w:rsidR="00C8533A" w:rsidRPr="006B329A" w:rsidRDefault="00C8533A" w:rsidP="006B329A">
            <w:pPr>
              <w:pStyle w:val="TAL"/>
            </w:pPr>
            <w:r w:rsidRPr="006B329A">
              <w:t>0010 1001</w:t>
            </w:r>
          </w:p>
        </w:tc>
        <w:tc>
          <w:tcPr>
            <w:tcW w:w="8330" w:type="dxa"/>
          </w:tcPr>
          <w:p w14:paraId="456F8760" w14:textId="77777777" w:rsidR="00C8533A" w:rsidRPr="006B329A" w:rsidRDefault="00C8533A" w:rsidP="006B329A">
            <w:pPr>
              <w:pStyle w:val="TAL"/>
            </w:pPr>
            <w:r w:rsidRPr="006B329A">
              <w:t>Half rate TCH channel Lm Broadcast call channel</w:t>
            </w:r>
          </w:p>
        </w:tc>
      </w:tr>
      <w:tr w:rsidR="00C8533A" w:rsidRPr="006B329A" w14:paraId="0EDC2C25" w14:textId="77777777">
        <w:tblPrEx>
          <w:tblCellMar>
            <w:top w:w="0" w:type="dxa"/>
            <w:bottom w:w="0" w:type="dxa"/>
          </w:tblCellMar>
        </w:tblPrEx>
        <w:trPr>
          <w:cantSplit/>
          <w:jc w:val="center"/>
        </w:trPr>
        <w:tc>
          <w:tcPr>
            <w:tcW w:w="9856" w:type="dxa"/>
            <w:gridSpan w:val="2"/>
          </w:tcPr>
          <w:p w14:paraId="1090676B" w14:textId="77777777" w:rsidR="00C8533A" w:rsidRPr="006B329A" w:rsidRDefault="00C8533A" w:rsidP="006B329A">
            <w:pPr>
              <w:pStyle w:val="TAL"/>
            </w:pPr>
            <w:r w:rsidRPr="006B329A">
              <w:t>All other values are reserved.</w:t>
            </w:r>
          </w:p>
        </w:tc>
      </w:tr>
    </w:tbl>
    <w:p w14:paraId="2F964ABA" w14:textId="77777777" w:rsidR="00C8533A" w:rsidRPr="006B329A" w:rsidRDefault="00C8533A" w:rsidP="006B329A"/>
    <w:p w14:paraId="33BD9FC2" w14:textId="77777777" w:rsidR="00C8533A" w:rsidRPr="006B329A" w:rsidRDefault="00C8533A" w:rsidP="006B329A">
      <w:r w:rsidRPr="006B329A">
        <w:t>The "speech coding algorithm/data rate + transparency indicator" field (octet 6) is coded as follows:</w:t>
      </w:r>
    </w:p>
    <w:p w14:paraId="0CA69552" w14:textId="77777777" w:rsidR="00C8533A" w:rsidRPr="006B329A" w:rsidRDefault="00C8533A" w:rsidP="006B329A">
      <w:r w:rsidRPr="006B329A">
        <w:t>If octet 4 indicates speech, then octet 6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96"/>
        <w:gridCol w:w="4079"/>
      </w:tblGrid>
      <w:tr w:rsidR="00C8533A" w:rsidRPr="006B329A" w14:paraId="21B839F9" w14:textId="77777777">
        <w:tblPrEx>
          <w:tblCellMar>
            <w:top w:w="0" w:type="dxa"/>
            <w:bottom w:w="0" w:type="dxa"/>
          </w:tblCellMar>
        </w:tblPrEx>
        <w:trPr>
          <w:jc w:val="center"/>
        </w:trPr>
        <w:tc>
          <w:tcPr>
            <w:tcW w:w="3996" w:type="dxa"/>
          </w:tcPr>
          <w:p w14:paraId="6DBB14F9" w14:textId="77777777" w:rsidR="00C8533A" w:rsidRPr="006B329A" w:rsidRDefault="00C8533A" w:rsidP="006B329A">
            <w:pPr>
              <w:pStyle w:val="TAL"/>
            </w:pPr>
            <w:r w:rsidRPr="006B329A">
              <w:t>0000 0001</w:t>
            </w:r>
          </w:p>
        </w:tc>
        <w:tc>
          <w:tcPr>
            <w:tcW w:w="4079" w:type="dxa"/>
          </w:tcPr>
          <w:p w14:paraId="3D207869" w14:textId="77777777" w:rsidR="00C8533A" w:rsidRPr="006B329A" w:rsidRDefault="00C8533A" w:rsidP="006B329A">
            <w:pPr>
              <w:pStyle w:val="TAL"/>
            </w:pPr>
            <w:r w:rsidRPr="006B329A">
              <w:t>GSM speech coding algorithm version 1</w:t>
            </w:r>
          </w:p>
        </w:tc>
      </w:tr>
      <w:tr w:rsidR="00C8533A" w:rsidRPr="006B329A" w14:paraId="291921F7" w14:textId="77777777">
        <w:tblPrEx>
          <w:tblCellMar>
            <w:top w:w="0" w:type="dxa"/>
            <w:bottom w:w="0" w:type="dxa"/>
          </w:tblCellMar>
        </w:tblPrEx>
        <w:trPr>
          <w:jc w:val="center"/>
        </w:trPr>
        <w:tc>
          <w:tcPr>
            <w:tcW w:w="3996" w:type="dxa"/>
          </w:tcPr>
          <w:p w14:paraId="3394D987" w14:textId="77777777" w:rsidR="00C8533A" w:rsidRPr="006B329A" w:rsidRDefault="00C8533A" w:rsidP="006B329A">
            <w:pPr>
              <w:pStyle w:val="TAL"/>
            </w:pPr>
            <w:r w:rsidRPr="006B329A">
              <w:t>0001 0001</w:t>
            </w:r>
          </w:p>
        </w:tc>
        <w:tc>
          <w:tcPr>
            <w:tcW w:w="4079" w:type="dxa"/>
          </w:tcPr>
          <w:p w14:paraId="7069E23D" w14:textId="77777777" w:rsidR="00C8533A" w:rsidRPr="006B329A" w:rsidRDefault="00C8533A" w:rsidP="006B329A">
            <w:pPr>
              <w:pStyle w:val="TAL"/>
            </w:pPr>
            <w:r w:rsidRPr="006B329A">
              <w:t>GSM speech coding algorithm version 2</w:t>
            </w:r>
          </w:p>
        </w:tc>
      </w:tr>
      <w:tr w:rsidR="00C8533A" w:rsidRPr="006B329A" w14:paraId="3D105E92" w14:textId="77777777">
        <w:tblPrEx>
          <w:tblCellMar>
            <w:top w:w="0" w:type="dxa"/>
            <w:bottom w:w="0" w:type="dxa"/>
          </w:tblCellMar>
        </w:tblPrEx>
        <w:trPr>
          <w:jc w:val="center"/>
        </w:trPr>
        <w:tc>
          <w:tcPr>
            <w:tcW w:w="3996" w:type="dxa"/>
          </w:tcPr>
          <w:p w14:paraId="4438D879" w14:textId="77777777" w:rsidR="00C8533A" w:rsidRPr="006B329A" w:rsidRDefault="00C8533A" w:rsidP="006B329A">
            <w:pPr>
              <w:pStyle w:val="TAL"/>
            </w:pPr>
            <w:r w:rsidRPr="006B329A">
              <w:t>0010 0001</w:t>
            </w:r>
          </w:p>
        </w:tc>
        <w:tc>
          <w:tcPr>
            <w:tcW w:w="4079" w:type="dxa"/>
          </w:tcPr>
          <w:p w14:paraId="53D56855" w14:textId="77777777" w:rsidR="00C8533A" w:rsidRPr="006B329A" w:rsidRDefault="00C8533A" w:rsidP="006B329A">
            <w:pPr>
              <w:pStyle w:val="TAL"/>
            </w:pPr>
            <w:r w:rsidRPr="006B329A">
              <w:t>GSM speech coding algorithm version 3</w:t>
            </w:r>
          </w:p>
        </w:tc>
      </w:tr>
      <w:tr w:rsidR="00C8533A" w:rsidRPr="006B329A" w14:paraId="7C8E34C9" w14:textId="77777777">
        <w:tblPrEx>
          <w:tblCellMar>
            <w:top w:w="0" w:type="dxa"/>
            <w:bottom w:w="0" w:type="dxa"/>
          </w:tblCellMar>
        </w:tblPrEx>
        <w:trPr>
          <w:jc w:val="center"/>
        </w:trPr>
        <w:tc>
          <w:tcPr>
            <w:tcW w:w="3996" w:type="dxa"/>
          </w:tcPr>
          <w:p w14:paraId="3808CAC6" w14:textId="77777777" w:rsidR="00C8533A" w:rsidRPr="006B329A" w:rsidRDefault="00C8533A" w:rsidP="006B329A">
            <w:pPr>
              <w:pStyle w:val="TAL"/>
            </w:pPr>
            <w:r w:rsidRPr="006B329A">
              <w:t>0011 0001</w:t>
            </w:r>
          </w:p>
        </w:tc>
        <w:tc>
          <w:tcPr>
            <w:tcW w:w="4079" w:type="dxa"/>
          </w:tcPr>
          <w:p w14:paraId="4457EF90" w14:textId="77777777" w:rsidR="00C8533A" w:rsidRPr="006B329A" w:rsidRDefault="00C8533A" w:rsidP="006B329A">
            <w:pPr>
              <w:pStyle w:val="TAL"/>
            </w:pPr>
            <w:r w:rsidRPr="006B329A">
              <w:t>GSM speech coding algorithm version 4</w:t>
            </w:r>
          </w:p>
        </w:tc>
      </w:tr>
      <w:tr w:rsidR="00C8533A" w:rsidRPr="006B329A" w14:paraId="4ED327DA" w14:textId="77777777">
        <w:tblPrEx>
          <w:tblCellMar>
            <w:top w:w="0" w:type="dxa"/>
            <w:bottom w:w="0" w:type="dxa"/>
          </w:tblCellMar>
        </w:tblPrEx>
        <w:trPr>
          <w:jc w:val="center"/>
        </w:trPr>
        <w:tc>
          <w:tcPr>
            <w:tcW w:w="3996" w:type="dxa"/>
          </w:tcPr>
          <w:p w14:paraId="768BFC2D" w14:textId="77777777" w:rsidR="00C8533A" w:rsidRPr="006B329A" w:rsidRDefault="00C8533A" w:rsidP="006B329A">
            <w:pPr>
              <w:pStyle w:val="TAL"/>
            </w:pPr>
            <w:r w:rsidRPr="006B329A">
              <w:t>0000 1001</w:t>
            </w:r>
          </w:p>
        </w:tc>
        <w:tc>
          <w:tcPr>
            <w:tcW w:w="4079" w:type="dxa"/>
          </w:tcPr>
          <w:p w14:paraId="73563F9C" w14:textId="77777777" w:rsidR="00C8533A" w:rsidRPr="006B329A" w:rsidRDefault="00C8533A" w:rsidP="006B329A">
            <w:pPr>
              <w:pStyle w:val="TAL"/>
            </w:pPr>
            <w:r w:rsidRPr="006B329A">
              <w:t>GSM speech coding algorithm version 5</w:t>
            </w:r>
          </w:p>
        </w:tc>
      </w:tr>
      <w:tr w:rsidR="00C8533A" w:rsidRPr="006B329A" w14:paraId="7BBDCD07" w14:textId="77777777">
        <w:tblPrEx>
          <w:tblCellMar>
            <w:top w:w="0" w:type="dxa"/>
            <w:bottom w:w="0" w:type="dxa"/>
          </w:tblCellMar>
        </w:tblPrEx>
        <w:trPr>
          <w:jc w:val="center"/>
        </w:trPr>
        <w:tc>
          <w:tcPr>
            <w:tcW w:w="3996" w:type="dxa"/>
          </w:tcPr>
          <w:p w14:paraId="15ACAA7E" w14:textId="77777777" w:rsidR="00C8533A" w:rsidRPr="006B329A" w:rsidRDefault="00C8533A" w:rsidP="006B329A">
            <w:pPr>
              <w:pStyle w:val="TAL"/>
            </w:pPr>
            <w:r w:rsidRPr="006B329A">
              <w:t>0000 1101</w:t>
            </w:r>
          </w:p>
        </w:tc>
        <w:tc>
          <w:tcPr>
            <w:tcW w:w="4079" w:type="dxa"/>
          </w:tcPr>
          <w:p w14:paraId="1C156484" w14:textId="77777777" w:rsidR="00C8533A" w:rsidRPr="006B329A" w:rsidRDefault="00C8533A" w:rsidP="006B329A">
            <w:pPr>
              <w:pStyle w:val="TAL"/>
            </w:pPr>
            <w:r w:rsidRPr="006B329A">
              <w:t>GSM speech coding algorithm version 6</w:t>
            </w:r>
          </w:p>
        </w:tc>
      </w:tr>
      <w:tr w:rsidR="00C8533A" w:rsidRPr="006B329A" w14:paraId="404563E4" w14:textId="77777777">
        <w:tblPrEx>
          <w:tblCellMar>
            <w:top w:w="0" w:type="dxa"/>
            <w:bottom w:w="0" w:type="dxa"/>
          </w:tblCellMar>
        </w:tblPrEx>
        <w:trPr>
          <w:cantSplit/>
          <w:jc w:val="center"/>
        </w:trPr>
        <w:tc>
          <w:tcPr>
            <w:tcW w:w="8075" w:type="dxa"/>
            <w:gridSpan w:val="2"/>
          </w:tcPr>
          <w:p w14:paraId="3B6F84C6" w14:textId="77777777" w:rsidR="00C8533A" w:rsidRPr="006B329A" w:rsidRDefault="00C8533A" w:rsidP="006B329A">
            <w:pPr>
              <w:pStyle w:val="TAL"/>
            </w:pPr>
            <w:r w:rsidRPr="006B329A">
              <w:t>All other values are reserved.</w:t>
            </w:r>
          </w:p>
        </w:tc>
      </w:tr>
    </w:tbl>
    <w:p w14:paraId="4115F200" w14:textId="77777777" w:rsidR="00C8533A" w:rsidRPr="006B329A" w:rsidRDefault="00C8533A" w:rsidP="006B329A"/>
    <w:p w14:paraId="01F1D17B" w14:textId="77777777" w:rsidR="00C8533A" w:rsidRPr="006B329A" w:rsidRDefault="00C8533A" w:rsidP="006B329A">
      <w:r w:rsidRPr="006B329A">
        <w:t>If octet 4 indicates signalling then octet 6 is coded as follows:</w:t>
      </w:r>
    </w:p>
    <w:p w14:paraId="34FE093E" w14:textId="77777777" w:rsidR="00C8533A" w:rsidRPr="006B329A" w:rsidRDefault="00C8533A" w:rsidP="006B329A">
      <w:r w:rsidRPr="006B329A">
        <w:t>0000 0000</w:t>
      </w:r>
      <w:r w:rsidRPr="006B329A">
        <w:tab/>
      </w:r>
      <w:r w:rsidRPr="006B329A">
        <w:tab/>
        <w:t>No resources required</w:t>
      </w:r>
    </w:p>
    <w:p w14:paraId="10B553CA" w14:textId="77777777" w:rsidR="00C8533A" w:rsidRPr="006B329A" w:rsidRDefault="00C8533A" w:rsidP="006B329A">
      <w:r w:rsidRPr="006B329A">
        <w:t>All other values are reserved.</w:t>
      </w:r>
    </w:p>
    <w:p w14:paraId="175C22B5" w14:textId="77777777" w:rsidR="00C8533A" w:rsidRPr="006B329A" w:rsidRDefault="00C8533A" w:rsidP="006B329A">
      <w:pPr>
        <w:pStyle w:val="NO"/>
      </w:pPr>
      <w:r w:rsidRPr="006B329A">
        <w:t>NOTE: the GSM speech coding algorithm versions are also referred as follows (see 3GPP TS 26.103 [18]):</w:t>
      </w:r>
    </w:p>
    <w:p w14:paraId="44AC47AE" w14:textId="77777777" w:rsidR="00C8533A" w:rsidRPr="006B329A" w:rsidRDefault="00C8533A" w:rsidP="006B329A">
      <w:pPr>
        <w:pStyle w:val="B3"/>
      </w:pPr>
      <w:r w:rsidRPr="006B329A">
        <w:t>-</w:t>
      </w:r>
      <w:r w:rsidRPr="006B329A">
        <w:tab/>
        <w:t>GSM speech coding algorithm version 1: GSM FR or GSM HR</w:t>
      </w:r>
    </w:p>
    <w:p w14:paraId="2046B475" w14:textId="77777777" w:rsidR="00C8533A" w:rsidRPr="006B329A" w:rsidRDefault="00C8533A" w:rsidP="006B329A">
      <w:pPr>
        <w:pStyle w:val="B3"/>
      </w:pPr>
      <w:r w:rsidRPr="006B329A">
        <w:t>-</w:t>
      </w:r>
      <w:r w:rsidRPr="006B329A">
        <w:tab/>
        <w:t>GSM speech coding algorithm version 2: GSM EFR (half rate not defined in this version of the protocol)</w:t>
      </w:r>
    </w:p>
    <w:p w14:paraId="5385A29A" w14:textId="77777777" w:rsidR="00C8533A" w:rsidRPr="006B329A" w:rsidRDefault="00C8533A" w:rsidP="006B329A">
      <w:pPr>
        <w:pStyle w:val="B3"/>
      </w:pPr>
      <w:r w:rsidRPr="006B329A">
        <w:t>-</w:t>
      </w:r>
      <w:r w:rsidRPr="006B329A">
        <w:tab/>
        <w:t>GSM speech coding algorithm version 3: FR AMR or HR AMR</w:t>
      </w:r>
    </w:p>
    <w:p w14:paraId="48BBCD54" w14:textId="77777777" w:rsidR="00C8533A" w:rsidRPr="006B329A" w:rsidRDefault="00C8533A" w:rsidP="006B329A">
      <w:pPr>
        <w:pStyle w:val="B3"/>
      </w:pPr>
      <w:r w:rsidRPr="006B329A">
        <w:t>-</w:t>
      </w:r>
      <w:r w:rsidRPr="006B329A">
        <w:tab/>
        <w:t>GSM speech coding algorithm version 4: OFR AMR-WB or OHR AMR-WB</w:t>
      </w:r>
    </w:p>
    <w:p w14:paraId="67C0F21F" w14:textId="77777777" w:rsidR="00C8533A" w:rsidRPr="006B329A" w:rsidRDefault="00C8533A" w:rsidP="006B329A">
      <w:pPr>
        <w:pStyle w:val="B3"/>
      </w:pPr>
      <w:r w:rsidRPr="006B329A">
        <w:t>-</w:t>
      </w:r>
      <w:r w:rsidRPr="006B329A">
        <w:tab/>
        <w:t>GSM speech coding algorithm version 5: FR AMR-WB</w:t>
      </w:r>
    </w:p>
    <w:p w14:paraId="70156A99" w14:textId="77777777" w:rsidR="00C8533A" w:rsidRPr="006B329A" w:rsidRDefault="00C8533A" w:rsidP="006B329A">
      <w:pPr>
        <w:pStyle w:val="B3"/>
      </w:pPr>
      <w:r w:rsidRPr="006B329A">
        <w:t>-</w:t>
      </w:r>
      <w:r w:rsidRPr="006B329A">
        <w:tab/>
        <w:t>GSM speech coding algorithm version 6: OHR AMR</w:t>
      </w:r>
    </w:p>
    <w:p w14:paraId="00A75989" w14:textId="77777777" w:rsidR="00C8533A" w:rsidRPr="006B329A" w:rsidRDefault="00C8533A" w:rsidP="006B329A">
      <w:pPr>
        <w:keepNext/>
      </w:pPr>
      <w:r w:rsidRPr="006B329A">
        <w:t>If octet 4 indicates data, then octet 6 is coded as follows: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204"/>
      </w:tblGrid>
      <w:tr w:rsidR="00C8533A" w:rsidRPr="006B329A" w14:paraId="6B59D52D" w14:textId="77777777">
        <w:tblPrEx>
          <w:tblCellMar>
            <w:top w:w="0" w:type="dxa"/>
            <w:bottom w:w="0" w:type="dxa"/>
          </w:tblCellMar>
        </w:tblPrEx>
        <w:trPr>
          <w:cantSplit/>
          <w:jc w:val="center"/>
        </w:trPr>
        <w:tc>
          <w:tcPr>
            <w:tcW w:w="709" w:type="dxa"/>
          </w:tcPr>
          <w:p w14:paraId="2F228A41" w14:textId="77777777" w:rsidR="00C8533A" w:rsidRPr="006B329A" w:rsidRDefault="00C8533A" w:rsidP="006B329A">
            <w:pPr>
              <w:pStyle w:val="TAC"/>
              <w:rPr>
                <w:lang w:val="fr-FR"/>
              </w:rPr>
            </w:pPr>
            <w:r w:rsidRPr="006B329A">
              <w:rPr>
                <w:lang w:val="fr-FR"/>
              </w:rPr>
              <w:t>8</w:t>
            </w:r>
          </w:p>
        </w:tc>
        <w:tc>
          <w:tcPr>
            <w:tcW w:w="709" w:type="dxa"/>
          </w:tcPr>
          <w:p w14:paraId="5B1E9CE8" w14:textId="77777777" w:rsidR="00C8533A" w:rsidRPr="006B329A" w:rsidRDefault="00C8533A" w:rsidP="006B329A">
            <w:pPr>
              <w:pStyle w:val="TAC"/>
              <w:rPr>
                <w:lang w:val="fr-FR"/>
              </w:rPr>
            </w:pPr>
            <w:r w:rsidRPr="006B329A">
              <w:rPr>
                <w:lang w:val="fr-FR"/>
              </w:rPr>
              <w:t>7</w:t>
            </w:r>
          </w:p>
        </w:tc>
        <w:tc>
          <w:tcPr>
            <w:tcW w:w="709" w:type="dxa"/>
          </w:tcPr>
          <w:p w14:paraId="40764596" w14:textId="77777777" w:rsidR="00C8533A" w:rsidRPr="006B329A" w:rsidRDefault="00C8533A" w:rsidP="006B329A">
            <w:pPr>
              <w:pStyle w:val="TAC"/>
              <w:rPr>
                <w:lang w:val="fr-FR"/>
              </w:rPr>
            </w:pPr>
            <w:r w:rsidRPr="006B329A">
              <w:rPr>
                <w:lang w:val="fr-FR"/>
              </w:rPr>
              <w:t>6</w:t>
            </w:r>
          </w:p>
        </w:tc>
        <w:tc>
          <w:tcPr>
            <w:tcW w:w="709" w:type="dxa"/>
          </w:tcPr>
          <w:p w14:paraId="145870CC" w14:textId="77777777" w:rsidR="00C8533A" w:rsidRPr="006B329A" w:rsidRDefault="00C8533A" w:rsidP="006B329A">
            <w:pPr>
              <w:pStyle w:val="TAC"/>
              <w:rPr>
                <w:lang w:val="fr-FR"/>
              </w:rPr>
            </w:pPr>
            <w:r w:rsidRPr="006B329A">
              <w:rPr>
                <w:lang w:val="fr-FR"/>
              </w:rPr>
              <w:t>5</w:t>
            </w:r>
          </w:p>
        </w:tc>
        <w:tc>
          <w:tcPr>
            <w:tcW w:w="709" w:type="dxa"/>
          </w:tcPr>
          <w:p w14:paraId="1FEC0BC4" w14:textId="77777777" w:rsidR="00C8533A" w:rsidRPr="006B329A" w:rsidRDefault="00C8533A" w:rsidP="006B329A">
            <w:pPr>
              <w:pStyle w:val="TAC"/>
              <w:rPr>
                <w:lang w:val="fr-FR"/>
              </w:rPr>
            </w:pPr>
            <w:r w:rsidRPr="006B329A">
              <w:rPr>
                <w:lang w:val="fr-FR"/>
              </w:rPr>
              <w:t>4</w:t>
            </w:r>
          </w:p>
        </w:tc>
        <w:tc>
          <w:tcPr>
            <w:tcW w:w="709" w:type="dxa"/>
          </w:tcPr>
          <w:p w14:paraId="3D8C26E2" w14:textId="77777777" w:rsidR="00C8533A" w:rsidRPr="006B329A" w:rsidRDefault="00C8533A" w:rsidP="006B329A">
            <w:pPr>
              <w:pStyle w:val="TAC"/>
              <w:rPr>
                <w:lang w:val="fr-FR"/>
              </w:rPr>
            </w:pPr>
            <w:r w:rsidRPr="006B329A">
              <w:rPr>
                <w:lang w:val="fr-FR"/>
              </w:rPr>
              <w:t>3</w:t>
            </w:r>
          </w:p>
        </w:tc>
        <w:tc>
          <w:tcPr>
            <w:tcW w:w="709" w:type="dxa"/>
          </w:tcPr>
          <w:p w14:paraId="44BC8D49" w14:textId="77777777" w:rsidR="00C8533A" w:rsidRPr="006B329A" w:rsidRDefault="00C8533A" w:rsidP="006B329A">
            <w:pPr>
              <w:pStyle w:val="TAC"/>
              <w:rPr>
                <w:lang w:val="fr-FR"/>
              </w:rPr>
            </w:pPr>
            <w:r w:rsidRPr="006B329A">
              <w:rPr>
                <w:lang w:val="fr-FR"/>
              </w:rPr>
              <w:t>2</w:t>
            </w:r>
          </w:p>
        </w:tc>
        <w:tc>
          <w:tcPr>
            <w:tcW w:w="709" w:type="dxa"/>
          </w:tcPr>
          <w:p w14:paraId="1084F38D" w14:textId="77777777" w:rsidR="00C8533A" w:rsidRPr="006B329A" w:rsidRDefault="00C8533A" w:rsidP="006B329A">
            <w:pPr>
              <w:pStyle w:val="TAC"/>
              <w:rPr>
                <w:lang w:val="fr-FR"/>
              </w:rPr>
            </w:pPr>
            <w:r w:rsidRPr="006B329A">
              <w:rPr>
                <w:lang w:val="fr-FR"/>
              </w:rPr>
              <w:t>1</w:t>
            </w:r>
          </w:p>
        </w:tc>
        <w:tc>
          <w:tcPr>
            <w:tcW w:w="1204" w:type="dxa"/>
          </w:tcPr>
          <w:p w14:paraId="57802D61" w14:textId="77777777" w:rsidR="00C8533A" w:rsidRPr="006B329A" w:rsidRDefault="00C8533A" w:rsidP="006B329A">
            <w:pPr>
              <w:pStyle w:val="TAC"/>
              <w:rPr>
                <w:lang w:val="fr-FR"/>
              </w:rPr>
            </w:pPr>
          </w:p>
        </w:tc>
      </w:tr>
      <w:tr w:rsidR="00C8533A" w:rsidRPr="006B329A" w14:paraId="3E8A0B46" w14:textId="77777777">
        <w:tblPrEx>
          <w:tblCellMar>
            <w:top w:w="0" w:type="dxa"/>
            <w:bottom w:w="0" w:type="dxa"/>
          </w:tblCellMar>
        </w:tblPrEx>
        <w:trPr>
          <w:cantSplit/>
          <w:jc w:val="center"/>
        </w:trPr>
        <w:tc>
          <w:tcPr>
            <w:tcW w:w="709" w:type="dxa"/>
            <w:tcBorders>
              <w:top w:val="single" w:sz="4" w:space="0" w:color="auto"/>
              <w:left w:val="single" w:sz="4" w:space="0" w:color="auto"/>
              <w:bottom w:val="single" w:sz="4" w:space="0" w:color="auto"/>
              <w:right w:val="single" w:sz="4" w:space="0" w:color="auto"/>
            </w:tcBorders>
          </w:tcPr>
          <w:p w14:paraId="7054119C" w14:textId="77777777" w:rsidR="00C8533A" w:rsidRPr="006B329A" w:rsidRDefault="00C8533A" w:rsidP="006B329A">
            <w:pPr>
              <w:pStyle w:val="TAC"/>
              <w:rPr>
                <w:lang w:val="fr-FR"/>
              </w:rPr>
            </w:pPr>
            <w:r w:rsidRPr="006B329A">
              <w:rPr>
                <w:lang w:val="fr-FR"/>
              </w:rPr>
              <w:t>ext</w:t>
            </w:r>
          </w:p>
        </w:tc>
        <w:tc>
          <w:tcPr>
            <w:tcW w:w="709" w:type="dxa"/>
            <w:tcBorders>
              <w:top w:val="single" w:sz="4" w:space="0" w:color="auto"/>
              <w:left w:val="single" w:sz="4" w:space="0" w:color="auto"/>
              <w:bottom w:val="single" w:sz="4" w:space="0" w:color="auto"/>
              <w:right w:val="single" w:sz="4" w:space="0" w:color="auto"/>
            </w:tcBorders>
          </w:tcPr>
          <w:p w14:paraId="64348E06" w14:textId="77777777" w:rsidR="00C8533A" w:rsidRPr="006B329A" w:rsidRDefault="00C8533A" w:rsidP="006B329A">
            <w:pPr>
              <w:pStyle w:val="TAC"/>
              <w:rPr>
                <w:lang w:val="fr-FR"/>
              </w:rPr>
            </w:pPr>
            <w:r w:rsidRPr="006B329A">
              <w:rPr>
                <w:lang w:val="fr-FR"/>
              </w:rPr>
              <w:t>T/NT</w:t>
            </w:r>
          </w:p>
        </w:tc>
        <w:tc>
          <w:tcPr>
            <w:tcW w:w="4254" w:type="dxa"/>
            <w:gridSpan w:val="6"/>
            <w:tcBorders>
              <w:top w:val="single" w:sz="4" w:space="0" w:color="auto"/>
              <w:left w:val="single" w:sz="4" w:space="0" w:color="auto"/>
              <w:bottom w:val="single" w:sz="4" w:space="0" w:color="auto"/>
              <w:right w:val="single" w:sz="4" w:space="0" w:color="auto"/>
            </w:tcBorders>
          </w:tcPr>
          <w:p w14:paraId="4F395BDD" w14:textId="77777777" w:rsidR="00C8533A" w:rsidRPr="006B329A" w:rsidRDefault="00C8533A" w:rsidP="006B329A">
            <w:pPr>
              <w:pStyle w:val="TAC"/>
            </w:pPr>
            <w:r w:rsidRPr="006B329A">
              <w:t>Rate</w:t>
            </w:r>
          </w:p>
        </w:tc>
        <w:tc>
          <w:tcPr>
            <w:tcW w:w="1204" w:type="dxa"/>
            <w:tcBorders>
              <w:left w:val="nil"/>
            </w:tcBorders>
          </w:tcPr>
          <w:p w14:paraId="66860566" w14:textId="77777777" w:rsidR="00C8533A" w:rsidRPr="006B329A" w:rsidRDefault="00C8533A" w:rsidP="006B329A">
            <w:pPr>
              <w:pStyle w:val="TAC"/>
              <w:jc w:val="left"/>
            </w:pPr>
            <w:r w:rsidRPr="006B329A">
              <w:t>octet 6</w:t>
            </w:r>
          </w:p>
        </w:tc>
      </w:tr>
    </w:tbl>
    <w:p w14:paraId="50DF4183" w14:textId="77777777" w:rsidR="00C8533A" w:rsidRPr="006B329A" w:rsidRDefault="00C8533A" w:rsidP="006B329A">
      <w:pPr>
        <w:pStyle w:val="TAN"/>
      </w:pPr>
    </w:p>
    <w:p w14:paraId="1FE12A90" w14:textId="77777777" w:rsidR="00C8533A" w:rsidRPr="006B329A" w:rsidRDefault="00C8533A" w:rsidP="006B329A">
      <w:pPr>
        <w:outlineLvl w:val="0"/>
      </w:pPr>
      <w:r w:rsidRPr="006B329A">
        <w:t>Bit 8:</w:t>
      </w:r>
      <w:r w:rsidRPr="006B329A">
        <w:tab/>
        <w:t>Reserved for extension</w:t>
      </w:r>
    </w:p>
    <w:p w14:paraId="1C2AA657" w14:textId="77777777" w:rsidR="00C8533A" w:rsidRPr="006B329A" w:rsidRDefault="00C8533A" w:rsidP="006B329A">
      <w:pPr>
        <w:pStyle w:val="B1"/>
        <w:rPr>
          <w:lang w:val="fr-FR"/>
        </w:rPr>
      </w:pPr>
      <w:r w:rsidRPr="006B329A">
        <w:rPr>
          <w:lang w:val="fr-FR"/>
        </w:rPr>
        <w:t>Bit 7:</w:t>
      </w:r>
      <w:r w:rsidRPr="006B329A">
        <w:rPr>
          <w:lang w:val="fr-FR"/>
        </w:rPr>
        <w:tab/>
        <w:t>0  Transparent service</w:t>
      </w:r>
    </w:p>
    <w:p w14:paraId="2B3C0AC8" w14:textId="77777777" w:rsidR="00C8533A" w:rsidRPr="006B329A" w:rsidRDefault="00C8533A" w:rsidP="006B329A">
      <w:pPr>
        <w:pStyle w:val="B1"/>
        <w:rPr>
          <w:lang w:val="fr-FR"/>
        </w:rPr>
      </w:pPr>
      <w:r w:rsidRPr="006B329A">
        <w:rPr>
          <w:lang w:val="fr-FR"/>
        </w:rPr>
        <w:tab/>
        <w:t>1  Non-transparent service.</w:t>
      </w:r>
    </w:p>
    <w:p w14:paraId="397676D2" w14:textId="77777777" w:rsidR="00C8533A" w:rsidRPr="006B329A" w:rsidRDefault="00C8533A" w:rsidP="006B329A">
      <w:pPr>
        <w:keepNext/>
      </w:pPr>
      <w:r w:rsidRPr="006B329A">
        <w:t>For the non-transparent service, bits 6 to 1 indicate the radio interface data rate:</w:t>
      </w:r>
    </w:p>
    <w:p w14:paraId="10B919CD" w14:textId="77777777" w:rsidR="00C8533A" w:rsidRPr="006B329A" w:rsidRDefault="00C8533A" w:rsidP="006B329A">
      <w:pPr>
        <w:pStyle w:val="EW"/>
        <w:rPr>
          <w:u w:val="single"/>
        </w:rPr>
      </w:pPr>
      <w:r w:rsidRPr="006B329A">
        <w:rPr>
          <w:u w:val="single"/>
        </w:rPr>
        <w:t>65 4321</w:t>
      </w:r>
    </w:p>
    <w:p w14:paraId="281F9A33" w14:textId="77777777" w:rsidR="00C8533A" w:rsidRPr="006B329A" w:rsidRDefault="00C8533A" w:rsidP="006B329A">
      <w:pPr>
        <w:pStyle w:val="EW"/>
      </w:pPr>
      <w:r w:rsidRPr="006B329A">
        <w:t>10 0001</w:t>
      </w:r>
      <w:r w:rsidRPr="006B329A">
        <w:tab/>
        <w:t>asymmetric 43.5 kbit/s (downlink) + 14.5 kbit/s (uplink)</w:t>
      </w:r>
    </w:p>
    <w:p w14:paraId="5F6B705D" w14:textId="77777777" w:rsidR="00C8533A" w:rsidRPr="006B329A" w:rsidRDefault="00C8533A" w:rsidP="006B329A">
      <w:pPr>
        <w:pStyle w:val="EW"/>
      </w:pPr>
      <w:r w:rsidRPr="006B329A">
        <w:t>10 0010</w:t>
      </w:r>
      <w:r w:rsidRPr="006B329A">
        <w:tab/>
        <w:t>asymmetric 29.0 kbit/s (downlink) + 14.5 kbit/s (uplink)</w:t>
      </w:r>
    </w:p>
    <w:p w14:paraId="37C297D2" w14:textId="77777777" w:rsidR="00C8533A" w:rsidRPr="006B329A" w:rsidRDefault="00C8533A" w:rsidP="006B329A">
      <w:pPr>
        <w:pStyle w:val="EW"/>
      </w:pPr>
      <w:r w:rsidRPr="006B329A">
        <w:t>10 0011</w:t>
      </w:r>
      <w:r w:rsidRPr="006B329A">
        <w:tab/>
        <w:t>asymmetric 43.5 kbit/s (downlink) + 29.0 kbit/s (uplink)</w:t>
      </w:r>
    </w:p>
    <w:p w14:paraId="3F472CAE" w14:textId="77777777" w:rsidR="00C8533A" w:rsidRPr="006B329A" w:rsidRDefault="00C8533A" w:rsidP="006B329A">
      <w:pPr>
        <w:pStyle w:val="EW"/>
      </w:pPr>
      <w:r w:rsidRPr="006B329A">
        <w:t>10 1001</w:t>
      </w:r>
      <w:r w:rsidRPr="006B329A">
        <w:tab/>
        <w:t>asymmetric 14.5 kbit/s (downlink) + 43.5 kbit/s (uplink)</w:t>
      </w:r>
    </w:p>
    <w:p w14:paraId="2889DD70" w14:textId="77777777" w:rsidR="00C8533A" w:rsidRPr="006B329A" w:rsidRDefault="00C8533A" w:rsidP="006B329A">
      <w:pPr>
        <w:pStyle w:val="EW"/>
      </w:pPr>
      <w:r w:rsidRPr="006B329A">
        <w:t>10 1010</w:t>
      </w:r>
      <w:r w:rsidRPr="006B329A">
        <w:tab/>
        <w:t>asymmetric 14.5 kbit/s (downlink) + 29.0 kbit/s (uplink)</w:t>
      </w:r>
    </w:p>
    <w:p w14:paraId="4C00DD71" w14:textId="77777777" w:rsidR="00C8533A" w:rsidRPr="006B329A" w:rsidRDefault="00C8533A" w:rsidP="006B329A">
      <w:pPr>
        <w:pStyle w:val="EW"/>
      </w:pPr>
      <w:r w:rsidRPr="006B329A">
        <w:t>10 1011</w:t>
      </w:r>
      <w:r w:rsidRPr="006B329A">
        <w:tab/>
        <w:t>asymmetric 29.0 kbit/s (downlink) + 43.5 kbit/s (uplink)</w:t>
      </w:r>
    </w:p>
    <w:p w14:paraId="583C0407" w14:textId="77777777" w:rsidR="00C8533A" w:rsidRPr="006B329A" w:rsidRDefault="00C8533A" w:rsidP="006B329A">
      <w:pPr>
        <w:pStyle w:val="EW"/>
      </w:pPr>
      <w:r w:rsidRPr="006B329A">
        <w:lastRenderedPageBreak/>
        <w:t>11 0100</w:t>
      </w:r>
      <w:r w:rsidRPr="006B329A">
        <w:tab/>
        <w:t>43.5 kbit/s</w:t>
      </w:r>
    </w:p>
    <w:p w14:paraId="1173616E" w14:textId="77777777" w:rsidR="00C8533A" w:rsidRPr="006B329A" w:rsidRDefault="00C8533A" w:rsidP="006B329A">
      <w:pPr>
        <w:pStyle w:val="EW"/>
      </w:pPr>
      <w:r w:rsidRPr="006B329A">
        <w:t>11 0001</w:t>
      </w:r>
      <w:r w:rsidRPr="006B329A">
        <w:tab/>
        <w:t>28.8 kbit/s</w:t>
      </w:r>
    </w:p>
    <w:p w14:paraId="126D671F" w14:textId="77777777" w:rsidR="00C8533A" w:rsidRPr="006B329A" w:rsidRDefault="00C8533A" w:rsidP="006B329A">
      <w:pPr>
        <w:pStyle w:val="EW"/>
      </w:pPr>
      <w:r w:rsidRPr="006B329A">
        <w:t>01 1000</w:t>
      </w:r>
      <w:r w:rsidRPr="006B329A">
        <w:tab/>
        <w:t>14.5 kbit/s</w:t>
      </w:r>
    </w:p>
    <w:p w14:paraId="0A19BF8C" w14:textId="77777777" w:rsidR="00C8533A" w:rsidRPr="006B329A" w:rsidRDefault="00C8533A" w:rsidP="006B329A">
      <w:pPr>
        <w:pStyle w:val="EW"/>
      </w:pPr>
      <w:r w:rsidRPr="006B329A">
        <w:t>01 0000</w:t>
      </w:r>
      <w:r w:rsidRPr="006B329A">
        <w:tab/>
        <w:t>12 kbit/s</w:t>
      </w:r>
    </w:p>
    <w:p w14:paraId="18D60294" w14:textId="77777777" w:rsidR="00C8533A" w:rsidRPr="006B329A" w:rsidRDefault="00C8533A" w:rsidP="006B329A">
      <w:pPr>
        <w:pStyle w:val="EW"/>
      </w:pPr>
      <w:r w:rsidRPr="006B329A">
        <w:t>01 0001</w:t>
      </w:r>
      <w:r w:rsidRPr="006B329A">
        <w:tab/>
        <w:t>6 kbit/s</w:t>
      </w:r>
    </w:p>
    <w:p w14:paraId="652D9B64" w14:textId="77777777" w:rsidR="00C8533A" w:rsidRPr="006B329A" w:rsidRDefault="00C8533A" w:rsidP="006B329A">
      <w:pPr>
        <w:pStyle w:val="EX"/>
      </w:pPr>
      <w:r w:rsidRPr="006B329A">
        <w:t>all other values are reserved.</w:t>
      </w:r>
    </w:p>
    <w:p w14:paraId="21AF2AF0" w14:textId="77777777" w:rsidR="00C8533A" w:rsidRPr="006B329A" w:rsidRDefault="00C8533A" w:rsidP="006B329A">
      <w:pPr>
        <w:keepNext/>
      </w:pPr>
      <w:r w:rsidRPr="006B329A">
        <w:t>For the transparent service, bits 6</w:t>
      </w:r>
      <w:r w:rsidRPr="006B329A">
        <w:noBreakHyphen/>
        <w:t>1 indicate the data rate:</w:t>
      </w:r>
    </w:p>
    <w:p w14:paraId="580F0A55" w14:textId="77777777" w:rsidR="00C8533A" w:rsidRPr="006B329A" w:rsidRDefault="00C8533A" w:rsidP="006B329A">
      <w:pPr>
        <w:pStyle w:val="EW"/>
        <w:rPr>
          <w:u w:val="single"/>
        </w:rPr>
      </w:pPr>
      <w:r w:rsidRPr="006B329A">
        <w:rPr>
          <w:u w:val="single"/>
        </w:rPr>
        <w:t>65 4321</w:t>
      </w:r>
    </w:p>
    <w:p w14:paraId="540C5437" w14:textId="77777777" w:rsidR="00C8533A" w:rsidRPr="006B329A" w:rsidRDefault="00C8533A" w:rsidP="006B329A">
      <w:pPr>
        <w:pStyle w:val="EW"/>
      </w:pPr>
      <w:r w:rsidRPr="006B329A">
        <w:t>11 1000</w:t>
      </w:r>
      <w:r w:rsidRPr="006B329A">
        <w:tab/>
        <w:t>32 kbit/s</w:t>
      </w:r>
    </w:p>
    <w:p w14:paraId="7807AD0D" w14:textId="77777777" w:rsidR="00C8533A" w:rsidRPr="006B329A" w:rsidRDefault="00C8533A" w:rsidP="006B329A">
      <w:pPr>
        <w:pStyle w:val="EW"/>
      </w:pPr>
      <w:r w:rsidRPr="006B329A">
        <w:t>11 1001</w:t>
      </w:r>
      <w:r w:rsidRPr="006B329A">
        <w:tab/>
        <w:t>29 kbit/s</w:t>
      </w:r>
    </w:p>
    <w:p w14:paraId="5986BB37" w14:textId="77777777" w:rsidR="00C8533A" w:rsidRPr="006B329A" w:rsidRDefault="00C8533A" w:rsidP="006B329A">
      <w:pPr>
        <w:pStyle w:val="EW"/>
      </w:pPr>
      <w:r w:rsidRPr="006B329A">
        <w:t>01 1000</w:t>
      </w:r>
      <w:r w:rsidRPr="006B329A">
        <w:tab/>
        <w:t>14.4 kbit/s</w:t>
      </w:r>
    </w:p>
    <w:p w14:paraId="20C9119D" w14:textId="77777777" w:rsidR="00C8533A" w:rsidRPr="006B329A" w:rsidRDefault="00C8533A" w:rsidP="006B329A">
      <w:pPr>
        <w:pStyle w:val="EW"/>
      </w:pPr>
      <w:r w:rsidRPr="006B329A">
        <w:t>01 0000</w:t>
      </w:r>
      <w:r w:rsidRPr="006B329A">
        <w:tab/>
        <w:t>9.6 kbit/s</w:t>
      </w:r>
    </w:p>
    <w:p w14:paraId="5CB56556" w14:textId="77777777" w:rsidR="00C8533A" w:rsidRPr="006B329A" w:rsidRDefault="00C8533A" w:rsidP="006B329A">
      <w:pPr>
        <w:pStyle w:val="EW"/>
      </w:pPr>
      <w:r w:rsidRPr="006B329A">
        <w:t>01 0001</w:t>
      </w:r>
      <w:r w:rsidRPr="006B329A">
        <w:tab/>
        <w:t>4.8 kbit/s</w:t>
      </w:r>
    </w:p>
    <w:p w14:paraId="35FD8203" w14:textId="77777777" w:rsidR="00C8533A" w:rsidRPr="006B329A" w:rsidRDefault="00C8533A" w:rsidP="006B329A">
      <w:pPr>
        <w:pStyle w:val="EW"/>
      </w:pPr>
      <w:r w:rsidRPr="006B329A">
        <w:t>01 0010</w:t>
      </w:r>
      <w:r w:rsidRPr="006B329A">
        <w:tab/>
        <w:t>2.4 kbit/s</w:t>
      </w:r>
    </w:p>
    <w:p w14:paraId="59718AE6" w14:textId="77777777" w:rsidR="00C8533A" w:rsidRPr="006B329A" w:rsidRDefault="00C8533A" w:rsidP="006B329A">
      <w:pPr>
        <w:pStyle w:val="EW"/>
      </w:pPr>
      <w:r w:rsidRPr="006B329A">
        <w:t>01 0011</w:t>
      </w:r>
      <w:r w:rsidRPr="006B329A">
        <w:tab/>
        <w:t>1.2 kbit/s</w:t>
      </w:r>
    </w:p>
    <w:p w14:paraId="73EA8347" w14:textId="77777777" w:rsidR="00C8533A" w:rsidRPr="006B329A" w:rsidRDefault="00C8533A" w:rsidP="006B329A">
      <w:pPr>
        <w:pStyle w:val="EW"/>
      </w:pPr>
      <w:r w:rsidRPr="006B329A">
        <w:t>01 0100</w:t>
      </w:r>
      <w:r w:rsidRPr="006B329A">
        <w:tab/>
        <w:t>600 bit/s</w:t>
      </w:r>
    </w:p>
    <w:p w14:paraId="06BB1FF3" w14:textId="77777777" w:rsidR="00C8533A" w:rsidRPr="006B329A" w:rsidRDefault="00C8533A" w:rsidP="006B329A">
      <w:pPr>
        <w:pStyle w:val="EW"/>
      </w:pPr>
      <w:r w:rsidRPr="006B329A">
        <w:t>01 0101</w:t>
      </w:r>
      <w:r w:rsidRPr="006B329A">
        <w:tab/>
        <w:t>1 200/75 bit/s (1 200 network-to-MS, 75 MS-to-network)</w:t>
      </w:r>
    </w:p>
    <w:p w14:paraId="53C56925" w14:textId="77777777" w:rsidR="00C8533A" w:rsidRPr="006B329A" w:rsidRDefault="00C8533A" w:rsidP="006B329A">
      <w:pPr>
        <w:pStyle w:val="EX"/>
      </w:pPr>
      <w:r w:rsidRPr="006B329A">
        <w:t>All other values are reserved.</w:t>
      </w:r>
    </w:p>
    <w:p w14:paraId="575F8F4D" w14:textId="77777777" w:rsidR="00C8533A" w:rsidRPr="006B329A" w:rsidRDefault="00C8533A" w:rsidP="006B329A">
      <w:pPr>
        <w:pStyle w:val="Heading3"/>
      </w:pPr>
      <w:bookmarkStart w:id="156" w:name="_Toc476910130"/>
      <w:r w:rsidRPr="006B329A">
        <w:t>9.3.7</w:t>
      </w:r>
      <w:r w:rsidRPr="006B329A">
        <w:tab/>
        <w:t>Encryption information</w:t>
      </w:r>
      <w:bookmarkEnd w:id="156"/>
    </w:p>
    <w:p w14:paraId="0809552B" w14:textId="77777777" w:rsidR="00C8533A" w:rsidRPr="006B329A" w:rsidRDefault="00C8533A" w:rsidP="006B329A">
      <w:pPr>
        <w:keepNext/>
      </w:pPr>
      <w:r w:rsidRPr="006B329A">
        <w:t>This element is a variable length element. It contains necessary information to control encryption devices.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424"/>
      </w:tblGrid>
      <w:tr w:rsidR="00C8533A" w:rsidRPr="006B329A" w14:paraId="62F5B003" w14:textId="77777777">
        <w:tblPrEx>
          <w:tblCellMar>
            <w:top w:w="0" w:type="dxa"/>
            <w:bottom w:w="0" w:type="dxa"/>
          </w:tblCellMar>
        </w:tblPrEx>
        <w:trPr>
          <w:cantSplit/>
          <w:jc w:val="center"/>
        </w:trPr>
        <w:tc>
          <w:tcPr>
            <w:tcW w:w="709" w:type="dxa"/>
          </w:tcPr>
          <w:p w14:paraId="6914FE14" w14:textId="77777777" w:rsidR="00C8533A" w:rsidRPr="006B329A" w:rsidRDefault="00C8533A" w:rsidP="006B329A">
            <w:pPr>
              <w:pStyle w:val="TAC"/>
            </w:pPr>
            <w:r w:rsidRPr="006B329A">
              <w:t>8</w:t>
            </w:r>
          </w:p>
        </w:tc>
        <w:tc>
          <w:tcPr>
            <w:tcW w:w="709" w:type="dxa"/>
          </w:tcPr>
          <w:p w14:paraId="65642C97" w14:textId="77777777" w:rsidR="00C8533A" w:rsidRPr="006B329A" w:rsidRDefault="00C8533A" w:rsidP="006B329A">
            <w:pPr>
              <w:pStyle w:val="TAC"/>
            </w:pPr>
            <w:r w:rsidRPr="006B329A">
              <w:t>7</w:t>
            </w:r>
          </w:p>
        </w:tc>
        <w:tc>
          <w:tcPr>
            <w:tcW w:w="709" w:type="dxa"/>
          </w:tcPr>
          <w:p w14:paraId="4F0F8934" w14:textId="77777777" w:rsidR="00C8533A" w:rsidRPr="006B329A" w:rsidRDefault="00C8533A" w:rsidP="006B329A">
            <w:pPr>
              <w:pStyle w:val="TAC"/>
            </w:pPr>
            <w:r w:rsidRPr="006B329A">
              <w:t>6</w:t>
            </w:r>
          </w:p>
        </w:tc>
        <w:tc>
          <w:tcPr>
            <w:tcW w:w="709" w:type="dxa"/>
          </w:tcPr>
          <w:p w14:paraId="220F5C65" w14:textId="77777777" w:rsidR="00C8533A" w:rsidRPr="006B329A" w:rsidRDefault="00C8533A" w:rsidP="006B329A">
            <w:pPr>
              <w:pStyle w:val="TAC"/>
            </w:pPr>
            <w:r w:rsidRPr="006B329A">
              <w:t>5</w:t>
            </w:r>
          </w:p>
        </w:tc>
        <w:tc>
          <w:tcPr>
            <w:tcW w:w="709" w:type="dxa"/>
          </w:tcPr>
          <w:p w14:paraId="425853A0" w14:textId="77777777" w:rsidR="00C8533A" w:rsidRPr="006B329A" w:rsidRDefault="00C8533A" w:rsidP="006B329A">
            <w:pPr>
              <w:pStyle w:val="TAC"/>
            </w:pPr>
            <w:r w:rsidRPr="006B329A">
              <w:t>4</w:t>
            </w:r>
          </w:p>
        </w:tc>
        <w:tc>
          <w:tcPr>
            <w:tcW w:w="709" w:type="dxa"/>
          </w:tcPr>
          <w:p w14:paraId="518CFF29" w14:textId="77777777" w:rsidR="00C8533A" w:rsidRPr="006B329A" w:rsidRDefault="00C8533A" w:rsidP="006B329A">
            <w:pPr>
              <w:pStyle w:val="TAC"/>
            </w:pPr>
            <w:r w:rsidRPr="006B329A">
              <w:t>3</w:t>
            </w:r>
          </w:p>
        </w:tc>
        <w:tc>
          <w:tcPr>
            <w:tcW w:w="709" w:type="dxa"/>
          </w:tcPr>
          <w:p w14:paraId="2925A029" w14:textId="77777777" w:rsidR="00C8533A" w:rsidRPr="006B329A" w:rsidRDefault="00C8533A" w:rsidP="006B329A">
            <w:pPr>
              <w:pStyle w:val="TAC"/>
            </w:pPr>
            <w:r w:rsidRPr="006B329A">
              <w:t>2</w:t>
            </w:r>
          </w:p>
        </w:tc>
        <w:tc>
          <w:tcPr>
            <w:tcW w:w="709" w:type="dxa"/>
          </w:tcPr>
          <w:p w14:paraId="237E1DB0" w14:textId="77777777" w:rsidR="00C8533A" w:rsidRPr="006B329A" w:rsidRDefault="00C8533A" w:rsidP="006B329A">
            <w:pPr>
              <w:pStyle w:val="TAC"/>
            </w:pPr>
            <w:r w:rsidRPr="006B329A">
              <w:t>1</w:t>
            </w:r>
          </w:p>
        </w:tc>
        <w:tc>
          <w:tcPr>
            <w:tcW w:w="424" w:type="dxa"/>
          </w:tcPr>
          <w:p w14:paraId="3845A5C8" w14:textId="77777777" w:rsidR="00C8533A" w:rsidRPr="006B329A" w:rsidRDefault="00C8533A" w:rsidP="006B329A">
            <w:pPr>
              <w:pStyle w:val="TAC"/>
            </w:pPr>
          </w:p>
        </w:tc>
      </w:tr>
      <w:tr w:rsidR="00C8533A" w:rsidRPr="006B329A" w14:paraId="01E0D05E"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066E5270" w14:textId="77777777" w:rsidR="00C8533A" w:rsidRPr="006B329A" w:rsidRDefault="00C8533A" w:rsidP="006B329A">
            <w:pPr>
              <w:pStyle w:val="TAC"/>
            </w:pPr>
            <w:r w:rsidRPr="006B329A">
              <w:t>Element identifier</w:t>
            </w:r>
          </w:p>
        </w:tc>
        <w:tc>
          <w:tcPr>
            <w:tcW w:w="424" w:type="dxa"/>
            <w:tcBorders>
              <w:left w:val="nil"/>
            </w:tcBorders>
          </w:tcPr>
          <w:p w14:paraId="515D4304" w14:textId="77777777" w:rsidR="00C8533A" w:rsidRPr="006B329A" w:rsidRDefault="00C8533A" w:rsidP="006B329A">
            <w:pPr>
              <w:pStyle w:val="TAC"/>
            </w:pPr>
            <w:r w:rsidRPr="006B329A">
              <w:t>1</w:t>
            </w:r>
          </w:p>
        </w:tc>
      </w:tr>
      <w:tr w:rsidR="00C8533A" w:rsidRPr="006B329A" w14:paraId="48923E7E"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8A64672" w14:textId="77777777" w:rsidR="00C8533A" w:rsidRPr="006B329A" w:rsidRDefault="00C8533A" w:rsidP="006B329A">
            <w:pPr>
              <w:pStyle w:val="TAC"/>
            </w:pPr>
            <w:r w:rsidRPr="006B329A">
              <w:t>Length</w:t>
            </w:r>
          </w:p>
        </w:tc>
        <w:tc>
          <w:tcPr>
            <w:tcW w:w="424" w:type="dxa"/>
            <w:tcBorders>
              <w:left w:val="nil"/>
            </w:tcBorders>
          </w:tcPr>
          <w:p w14:paraId="0DE941E9" w14:textId="77777777" w:rsidR="00C8533A" w:rsidRPr="006B329A" w:rsidRDefault="00C8533A" w:rsidP="006B329A">
            <w:pPr>
              <w:pStyle w:val="TAC"/>
            </w:pPr>
            <w:r w:rsidRPr="006B329A">
              <w:t>2</w:t>
            </w:r>
          </w:p>
        </w:tc>
      </w:tr>
      <w:tr w:rsidR="00C8533A" w:rsidRPr="006B329A" w14:paraId="422FB455"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2D74401E" w14:textId="77777777" w:rsidR="00C8533A" w:rsidRPr="006B329A" w:rsidRDefault="00C8533A" w:rsidP="006B329A">
            <w:pPr>
              <w:pStyle w:val="TAC"/>
            </w:pPr>
            <w:r w:rsidRPr="006B329A">
              <w:t>Algorithm identifier</w:t>
            </w:r>
          </w:p>
        </w:tc>
        <w:tc>
          <w:tcPr>
            <w:tcW w:w="424" w:type="dxa"/>
            <w:tcBorders>
              <w:left w:val="nil"/>
            </w:tcBorders>
          </w:tcPr>
          <w:p w14:paraId="5FCC784B" w14:textId="77777777" w:rsidR="00C8533A" w:rsidRPr="006B329A" w:rsidRDefault="00C8533A" w:rsidP="006B329A">
            <w:pPr>
              <w:pStyle w:val="TAC"/>
            </w:pPr>
            <w:r w:rsidRPr="006B329A">
              <w:t>3</w:t>
            </w:r>
          </w:p>
        </w:tc>
      </w:tr>
      <w:tr w:rsidR="00C8533A" w:rsidRPr="006B329A" w14:paraId="1FE4C53A"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3B25E79D" w14:textId="77777777" w:rsidR="00C8533A" w:rsidRPr="006B329A" w:rsidRDefault="00C8533A" w:rsidP="006B329A">
            <w:pPr>
              <w:pStyle w:val="TAC"/>
            </w:pPr>
            <w:r w:rsidRPr="006B329A">
              <w:t>Key</w:t>
            </w:r>
          </w:p>
        </w:tc>
        <w:tc>
          <w:tcPr>
            <w:tcW w:w="424" w:type="dxa"/>
            <w:tcBorders>
              <w:left w:val="nil"/>
            </w:tcBorders>
          </w:tcPr>
          <w:p w14:paraId="3833377F" w14:textId="77777777" w:rsidR="00C8533A" w:rsidRPr="006B329A" w:rsidRDefault="00C8533A" w:rsidP="006B329A">
            <w:pPr>
              <w:pStyle w:val="TAC"/>
            </w:pPr>
            <w:r w:rsidRPr="006B329A">
              <w:t>4</w:t>
            </w:r>
          </w:p>
        </w:tc>
      </w:tr>
      <w:tr w:rsidR="00C8533A" w:rsidRPr="006B329A" w14:paraId="0D9CBFEA"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266EFD7E" w14:textId="77777777" w:rsidR="00C8533A" w:rsidRPr="006B329A" w:rsidRDefault="00C8533A" w:rsidP="006B329A">
            <w:pPr>
              <w:pStyle w:val="TAC"/>
            </w:pPr>
          </w:p>
        </w:tc>
        <w:tc>
          <w:tcPr>
            <w:tcW w:w="709" w:type="dxa"/>
          </w:tcPr>
          <w:p w14:paraId="0AFF7FD4" w14:textId="77777777" w:rsidR="00C8533A" w:rsidRPr="006B329A" w:rsidRDefault="00C8533A" w:rsidP="006B329A">
            <w:pPr>
              <w:pStyle w:val="TAC"/>
            </w:pPr>
          </w:p>
        </w:tc>
        <w:tc>
          <w:tcPr>
            <w:tcW w:w="709" w:type="dxa"/>
          </w:tcPr>
          <w:p w14:paraId="06D78C36" w14:textId="77777777" w:rsidR="00C8533A" w:rsidRPr="006B329A" w:rsidRDefault="00C8533A" w:rsidP="006B329A">
            <w:pPr>
              <w:pStyle w:val="TAC"/>
            </w:pPr>
          </w:p>
        </w:tc>
        <w:tc>
          <w:tcPr>
            <w:tcW w:w="709" w:type="dxa"/>
          </w:tcPr>
          <w:p w14:paraId="162A9CD5" w14:textId="77777777" w:rsidR="00C8533A" w:rsidRPr="006B329A" w:rsidRDefault="00C8533A" w:rsidP="006B329A">
            <w:pPr>
              <w:pStyle w:val="TAC"/>
            </w:pPr>
          </w:p>
          <w:p w14:paraId="7BCF471B" w14:textId="77777777" w:rsidR="00C8533A" w:rsidRPr="006B329A" w:rsidRDefault="00C8533A" w:rsidP="006B329A">
            <w:pPr>
              <w:pStyle w:val="TAC"/>
            </w:pPr>
          </w:p>
        </w:tc>
        <w:tc>
          <w:tcPr>
            <w:tcW w:w="709" w:type="dxa"/>
          </w:tcPr>
          <w:p w14:paraId="59E7CBB2" w14:textId="77777777" w:rsidR="00C8533A" w:rsidRPr="006B329A" w:rsidRDefault="00C8533A" w:rsidP="006B329A">
            <w:pPr>
              <w:pStyle w:val="TAC"/>
            </w:pPr>
          </w:p>
        </w:tc>
        <w:tc>
          <w:tcPr>
            <w:tcW w:w="709" w:type="dxa"/>
          </w:tcPr>
          <w:p w14:paraId="2C7E534B" w14:textId="77777777" w:rsidR="00C8533A" w:rsidRPr="006B329A" w:rsidRDefault="00C8533A" w:rsidP="006B329A">
            <w:pPr>
              <w:pStyle w:val="TAC"/>
            </w:pPr>
          </w:p>
        </w:tc>
        <w:tc>
          <w:tcPr>
            <w:tcW w:w="709" w:type="dxa"/>
          </w:tcPr>
          <w:p w14:paraId="054E1FBE" w14:textId="77777777" w:rsidR="00C8533A" w:rsidRPr="006B329A" w:rsidRDefault="00C8533A" w:rsidP="006B329A">
            <w:pPr>
              <w:pStyle w:val="TAC"/>
            </w:pPr>
          </w:p>
        </w:tc>
        <w:tc>
          <w:tcPr>
            <w:tcW w:w="709" w:type="dxa"/>
            <w:tcBorders>
              <w:top w:val="single" w:sz="4" w:space="0" w:color="auto"/>
              <w:bottom w:val="single" w:sz="4" w:space="0" w:color="auto"/>
              <w:right w:val="dashed" w:sz="4" w:space="0" w:color="auto"/>
            </w:tcBorders>
          </w:tcPr>
          <w:p w14:paraId="2124780B" w14:textId="77777777" w:rsidR="00C8533A" w:rsidRPr="006B329A" w:rsidRDefault="00C8533A" w:rsidP="006B329A">
            <w:pPr>
              <w:pStyle w:val="TAC"/>
            </w:pPr>
          </w:p>
        </w:tc>
        <w:tc>
          <w:tcPr>
            <w:tcW w:w="424" w:type="dxa"/>
            <w:tcBorders>
              <w:left w:val="nil"/>
            </w:tcBorders>
          </w:tcPr>
          <w:p w14:paraId="0F1E046F" w14:textId="77777777" w:rsidR="00C8533A" w:rsidRPr="006B329A" w:rsidRDefault="00C8533A" w:rsidP="006B329A">
            <w:pPr>
              <w:pStyle w:val="TAC"/>
            </w:pPr>
          </w:p>
        </w:tc>
      </w:tr>
      <w:tr w:rsidR="00C8533A" w:rsidRPr="006B329A" w14:paraId="5482F9D7" w14:textId="77777777">
        <w:tblPrEx>
          <w:tblCellMar>
            <w:top w:w="0" w:type="dxa"/>
            <w:bottom w:w="0" w:type="dxa"/>
          </w:tblCellMar>
        </w:tblPrEx>
        <w:trPr>
          <w:cantSplit/>
          <w:jc w:val="center"/>
        </w:trPr>
        <w:tc>
          <w:tcPr>
            <w:tcW w:w="5672" w:type="dxa"/>
            <w:gridSpan w:val="8"/>
            <w:tcBorders>
              <w:left w:val="single" w:sz="4" w:space="0" w:color="auto"/>
              <w:bottom w:val="single" w:sz="4" w:space="0" w:color="auto"/>
              <w:right w:val="single" w:sz="4" w:space="0" w:color="auto"/>
            </w:tcBorders>
          </w:tcPr>
          <w:p w14:paraId="517B2037" w14:textId="77777777" w:rsidR="00C8533A" w:rsidRPr="006B329A" w:rsidRDefault="00C8533A" w:rsidP="006B329A">
            <w:pPr>
              <w:pStyle w:val="TAC"/>
            </w:pPr>
          </w:p>
        </w:tc>
        <w:tc>
          <w:tcPr>
            <w:tcW w:w="424" w:type="dxa"/>
            <w:tcBorders>
              <w:left w:val="nil"/>
            </w:tcBorders>
          </w:tcPr>
          <w:p w14:paraId="7B8FBE43" w14:textId="77777777" w:rsidR="00C8533A" w:rsidRPr="006B329A" w:rsidRDefault="00C8533A" w:rsidP="006B329A">
            <w:pPr>
              <w:pStyle w:val="TAC"/>
            </w:pPr>
            <w:r w:rsidRPr="006B329A">
              <w:t>n</w:t>
            </w:r>
          </w:p>
        </w:tc>
      </w:tr>
    </w:tbl>
    <w:p w14:paraId="3FB77D5B" w14:textId="77777777" w:rsidR="00C8533A" w:rsidRPr="006B329A" w:rsidRDefault="00C8533A" w:rsidP="006B329A"/>
    <w:p w14:paraId="7D50D423" w14:textId="77777777" w:rsidR="00C8533A" w:rsidRPr="006B329A" w:rsidRDefault="00C8533A" w:rsidP="006B329A">
      <w:pPr>
        <w:keepNext/>
      </w:pPr>
      <w:r w:rsidRPr="006B329A">
        <w:t>The Algorithm Identifier field (octet 3) indicates the relevant ciphering algorithm. It is coded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6"/>
        <w:gridCol w:w="4252"/>
      </w:tblGrid>
      <w:tr w:rsidR="00C8533A" w:rsidRPr="006B329A" w14:paraId="334C08E9" w14:textId="77777777">
        <w:tblPrEx>
          <w:tblCellMar>
            <w:top w:w="0" w:type="dxa"/>
            <w:bottom w:w="0" w:type="dxa"/>
          </w:tblCellMar>
        </w:tblPrEx>
        <w:trPr>
          <w:jc w:val="center"/>
        </w:trPr>
        <w:tc>
          <w:tcPr>
            <w:tcW w:w="1526" w:type="dxa"/>
          </w:tcPr>
          <w:p w14:paraId="20E738E1" w14:textId="77777777" w:rsidR="00C8533A" w:rsidRPr="006B329A" w:rsidRDefault="00C8533A" w:rsidP="006B329A">
            <w:pPr>
              <w:pStyle w:val="TAH"/>
            </w:pPr>
            <w:r w:rsidRPr="006B329A">
              <w:t>0000 0000</w:t>
            </w:r>
          </w:p>
        </w:tc>
        <w:tc>
          <w:tcPr>
            <w:tcW w:w="4252" w:type="dxa"/>
          </w:tcPr>
          <w:p w14:paraId="617DD472" w14:textId="77777777" w:rsidR="00C8533A" w:rsidRPr="006B329A" w:rsidRDefault="00C8533A" w:rsidP="006B329A">
            <w:pPr>
              <w:pStyle w:val="TAH"/>
            </w:pPr>
            <w:r w:rsidRPr="006B329A">
              <w:t>Reserved</w:t>
            </w:r>
          </w:p>
        </w:tc>
      </w:tr>
      <w:tr w:rsidR="00C8533A" w:rsidRPr="006B329A" w14:paraId="706D4E77" w14:textId="77777777">
        <w:tblPrEx>
          <w:tblCellMar>
            <w:top w:w="0" w:type="dxa"/>
            <w:bottom w:w="0" w:type="dxa"/>
          </w:tblCellMar>
        </w:tblPrEx>
        <w:trPr>
          <w:jc w:val="center"/>
        </w:trPr>
        <w:tc>
          <w:tcPr>
            <w:tcW w:w="1526" w:type="dxa"/>
          </w:tcPr>
          <w:p w14:paraId="06FE90EA" w14:textId="77777777" w:rsidR="00C8533A" w:rsidRPr="006B329A" w:rsidRDefault="00C8533A" w:rsidP="006B329A">
            <w:pPr>
              <w:pStyle w:val="TAC"/>
            </w:pPr>
            <w:r w:rsidRPr="006B329A">
              <w:t>0000 0001</w:t>
            </w:r>
          </w:p>
        </w:tc>
        <w:tc>
          <w:tcPr>
            <w:tcW w:w="4252" w:type="dxa"/>
          </w:tcPr>
          <w:p w14:paraId="6F0A124F" w14:textId="77777777" w:rsidR="00C8533A" w:rsidRPr="006B329A" w:rsidRDefault="00C8533A" w:rsidP="006B329A">
            <w:pPr>
              <w:pStyle w:val="TAL"/>
            </w:pPr>
            <w:r w:rsidRPr="006B329A">
              <w:t>No encryption shall be used.</w:t>
            </w:r>
          </w:p>
        </w:tc>
      </w:tr>
      <w:tr w:rsidR="00C8533A" w:rsidRPr="006B329A" w14:paraId="715DCFFD" w14:textId="77777777">
        <w:tblPrEx>
          <w:tblCellMar>
            <w:top w:w="0" w:type="dxa"/>
            <w:bottom w:w="0" w:type="dxa"/>
          </w:tblCellMar>
        </w:tblPrEx>
        <w:trPr>
          <w:jc w:val="center"/>
        </w:trPr>
        <w:tc>
          <w:tcPr>
            <w:tcW w:w="1526" w:type="dxa"/>
          </w:tcPr>
          <w:p w14:paraId="2C682F7B" w14:textId="77777777" w:rsidR="00C8533A" w:rsidRPr="006B329A" w:rsidRDefault="00C8533A" w:rsidP="006B329A">
            <w:pPr>
              <w:pStyle w:val="TAC"/>
            </w:pPr>
            <w:r w:rsidRPr="006B329A">
              <w:t>0000 0010</w:t>
            </w:r>
          </w:p>
        </w:tc>
        <w:tc>
          <w:tcPr>
            <w:tcW w:w="4252" w:type="dxa"/>
          </w:tcPr>
          <w:p w14:paraId="33F24C17" w14:textId="77777777" w:rsidR="00C8533A" w:rsidRPr="006B329A" w:rsidRDefault="00C8533A" w:rsidP="006B329A">
            <w:pPr>
              <w:pStyle w:val="TAL"/>
            </w:pPr>
            <w:r w:rsidRPr="006B329A">
              <w:t>GSM encryption algorithm version 1 (A5/1)</w:t>
            </w:r>
          </w:p>
        </w:tc>
      </w:tr>
      <w:tr w:rsidR="00C8533A" w:rsidRPr="006B329A" w14:paraId="7A5982F3" w14:textId="77777777">
        <w:tblPrEx>
          <w:tblCellMar>
            <w:top w:w="0" w:type="dxa"/>
            <w:bottom w:w="0" w:type="dxa"/>
          </w:tblCellMar>
        </w:tblPrEx>
        <w:trPr>
          <w:jc w:val="center"/>
        </w:trPr>
        <w:tc>
          <w:tcPr>
            <w:tcW w:w="1526" w:type="dxa"/>
          </w:tcPr>
          <w:p w14:paraId="3701219C" w14:textId="77777777" w:rsidR="00C8533A" w:rsidRPr="006B329A" w:rsidRDefault="00C8533A" w:rsidP="006B329A">
            <w:pPr>
              <w:pStyle w:val="TAC"/>
            </w:pPr>
            <w:r w:rsidRPr="006B329A">
              <w:t>0000 0011</w:t>
            </w:r>
          </w:p>
        </w:tc>
        <w:tc>
          <w:tcPr>
            <w:tcW w:w="4252" w:type="dxa"/>
          </w:tcPr>
          <w:p w14:paraId="41732B86" w14:textId="77777777" w:rsidR="00C8533A" w:rsidRPr="006B329A" w:rsidRDefault="00C8533A" w:rsidP="006B329A">
            <w:pPr>
              <w:pStyle w:val="TAL"/>
            </w:pPr>
            <w:r w:rsidRPr="006B329A">
              <w:t>GSM A5/2</w:t>
            </w:r>
          </w:p>
        </w:tc>
      </w:tr>
      <w:tr w:rsidR="00C8533A" w:rsidRPr="006B329A" w14:paraId="40169A7B" w14:textId="77777777">
        <w:tblPrEx>
          <w:tblCellMar>
            <w:top w:w="0" w:type="dxa"/>
            <w:bottom w:w="0" w:type="dxa"/>
          </w:tblCellMar>
        </w:tblPrEx>
        <w:trPr>
          <w:jc w:val="center"/>
        </w:trPr>
        <w:tc>
          <w:tcPr>
            <w:tcW w:w="1526" w:type="dxa"/>
          </w:tcPr>
          <w:p w14:paraId="5701AB39" w14:textId="77777777" w:rsidR="00C8533A" w:rsidRPr="006B329A" w:rsidRDefault="00C8533A" w:rsidP="006B329A">
            <w:pPr>
              <w:pStyle w:val="TAC"/>
            </w:pPr>
            <w:r w:rsidRPr="006B329A">
              <w:t>0000 0100</w:t>
            </w:r>
          </w:p>
        </w:tc>
        <w:tc>
          <w:tcPr>
            <w:tcW w:w="4252" w:type="dxa"/>
          </w:tcPr>
          <w:p w14:paraId="761288CA" w14:textId="77777777" w:rsidR="00C8533A" w:rsidRPr="006B329A" w:rsidRDefault="00C8533A" w:rsidP="006B329A">
            <w:pPr>
              <w:pStyle w:val="TAL"/>
            </w:pPr>
            <w:r w:rsidRPr="006B329A">
              <w:t>GSM A5/3</w:t>
            </w:r>
          </w:p>
        </w:tc>
      </w:tr>
      <w:tr w:rsidR="00C8533A" w:rsidRPr="006B329A" w14:paraId="1FD9EBD4" w14:textId="77777777">
        <w:tblPrEx>
          <w:tblCellMar>
            <w:top w:w="0" w:type="dxa"/>
            <w:bottom w:w="0" w:type="dxa"/>
          </w:tblCellMar>
        </w:tblPrEx>
        <w:trPr>
          <w:jc w:val="center"/>
        </w:trPr>
        <w:tc>
          <w:tcPr>
            <w:tcW w:w="1526" w:type="dxa"/>
          </w:tcPr>
          <w:p w14:paraId="3E312624" w14:textId="77777777" w:rsidR="00C8533A" w:rsidRPr="006B329A" w:rsidRDefault="00C8533A" w:rsidP="006B329A">
            <w:pPr>
              <w:pStyle w:val="TAC"/>
            </w:pPr>
            <w:r w:rsidRPr="006B329A">
              <w:t>0000 0101</w:t>
            </w:r>
          </w:p>
        </w:tc>
        <w:tc>
          <w:tcPr>
            <w:tcW w:w="4252" w:type="dxa"/>
          </w:tcPr>
          <w:p w14:paraId="7E911B86" w14:textId="77777777" w:rsidR="00C8533A" w:rsidRPr="006B329A" w:rsidRDefault="00C8533A" w:rsidP="006B329A">
            <w:pPr>
              <w:pStyle w:val="TAL"/>
            </w:pPr>
            <w:r w:rsidRPr="006B329A">
              <w:t>GSM A5/4</w:t>
            </w:r>
          </w:p>
        </w:tc>
      </w:tr>
      <w:tr w:rsidR="00C8533A" w:rsidRPr="006B329A" w14:paraId="669CDE65" w14:textId="77777777">
        <w:tblPrEx>
          <w:tblCellMar>
            <w:top w:w="0" w:type="dxa"/>
            <w:bottom w:w="0" w:type="dxa"/>
          </w:tblCellMar>
        </w:tblPrEx>
        <w:trPr>
          <w:jc w:val="center"/>
        </w:trPr>
        <w:tc>
          <w:tcPr>
            <w:tcW w:w="1526" w:type="dxa"/>
          </w:tcPr>
          <w:p w14:paraId="0638D925" w14:textId="77777777" w:rsidR="00C8533A" w:rsidRPr="006B329A" w:rsidRDefault="00C8533A" w:rsidP="006B329A">
            <w:pPr>
              <w:pStyle w:val="TAC"/>
            </w:pPr>
            <w:r w:rsidRPr="006B329A">
              <w:t>0000 0110</w:t>
            </w:r>
          </w:p>
        </w:tc>
        <w:tc>
          <w:tcPr>
            <w:tcW w:w="4252" w:type="dxa"/>
          </w:tcPr>
          <w:p w14:paraId="4DEF0B99" w14:textId="77777777" w:rsidR="00C8533A" w:rsidRPr="006B329A" w:rsidRDefault="00C8533A" w:rsidP="006B329A">
            <w:pPr>
              <w:pStyle w:val="TAL"/>
            </w:pPr>
            <w:r w:rsidRPr="006B329A">
              <w:t>GSM A5/5</w:t>
            </w:r>
          </w:p>
        </w:tc>
      </w:tr>
      <w:tr w:rsidR="00C8533A" w:rsidRPr="006B329A" w14:paraId="0CA9BC99" w14:textId="77777777">
        <w:tblPrEx>
          <w:tblCellMar>
            <w:top w:w="0" w:type="dxa"/>
            <w:bottom w:w="0" w:type="dxa"/>
          </w:tblCellMar>
        </w:tblPrEx>
        <w:trPr>
          <w:jc w:val="center"/>
        </w:trPr>
        <w:tc>
          <w:tcPr>
            <w:tcW w:w="1526" w:type="dxa"/>
          </w:tcPr>
          <w:p w14:paraId="2B0CC586" w14:textId="77777777" w:rsidR="00C8533A" w:rsidRPr="006B329A" w:rsidRDefault="00C8533A" w:rsidP="006B329A">
            <w:pPr>
              <w:pStyle w:val="TAC"/>
            </w:pPr>
            <w:r w:rsidRPr="006B329A">
              <w:t>0000 0111</w:t>
            </w:r>
          </w:p>
        </w:tc>
        <w:tc>
          <w:tcPr>
            <w:tcW w:w="4252" w:type="dxa"/>
          </w:tcPr>
          <w:p w14:paraId="240270AF" w14:textId="77777777" w:rsidR="00C8533A" w:rsidRPr="006B329A" w:rsidRDefault="00C8533A" w:rsidP="006B329A">
            <w:pPr>
              <w:pStyle w:val="TAL"/>
            </w:pPr>
            <w:r w:rsidRPr="006B329A">
              <w:t>GSM A5/6</w:t>
            </w:r>
          </w:p>
        </w:tc>
      </w:tr>
      <w:tr w:rsidR="00C8533A" w:rsidRPr="006B329A" w14:paraId="12665A39" w14:textId="77777777">
        <w:tblPrEx>
          <w:tblCellMar>
            <w:top w:w="0" w:type="dxa"/>
            <w:bottom w:w="0" w:type="dxa"/>
          </w:tblCellMar>
        </w:tblPrEx>
        <w:trPr>
          <w:jc w:val="center"/>
        </w:trPr>
        <w:tc>
          <w:tcPr>
            <w:tcW w:w="1526" w:type="dxa"/>
          </w:tcPr>
          <w:p w14:paraId="66B4F6F2" w14:textId="77777777" w:rsidR="00C8533A" w:rsidRPr="006B329A" w:rsidRDefault="00C8533A" w:rsidP="006B329A">
            <w:pPr>
              <w:pStyle w:val="TAC"/>
            </w:pPr>
            <w:r w:rsidRPr="006B329A">
              <w:t>0000 1000</w:t>
            </w:r>
          </w:p>
        </w:tc>
        <w:tc>
          <w:tcPr>
            <w:tcW w:w="4252" w:type="dxa"/>
          </w:tcPr>
          <w:p w14:paraId="4772990D" w14:textId="77777777" w:rsidR="00C8533A" w:rsidRPr="006B329A" w:rsidRDefault="00C8533A" w:rsidP="006B329A">
            <w:pPr>
              <w:pStyle w:val="TAL"/>
            </w:pPr>
            <w:r w:rsidRPr="006B329A">
              <w:t>GSM A5/7</w:t>
            </w:r>
          </w:p>
        </w:tc>
      </w:tr>
      <w:tr w:rsidR="00C8533A" w:rsidRPr="006B329A" w14:paraId="41B9EDA7" w14:textId="77777777">
        <w:tblPrEx>
          <w:tblCellMar>
            <w:top w:w="0" w:type="dxa"/>
            <w:bottom w:w="0" w:type="dxa"/>
          </w:tblCellMar>
        </w:tblPrEx>
        <w:trPr>
          <w:jc w:val="center"/>
        </w:trPr>
        <w:tc>
          <w:tcPr>
            <w:tcW w:w="5778" w:type="dxa"/>
            <w:gridSpan w:val="2"/>
          </w:tcPr>
          <w:p w14:paraId="7B9FEFA8" w14:textId="77777777" w:rsidR="00C8533A" w:rsidRPr="006B329A" w:rsidRDefault="00C8533A" w:rsidP="006B329A">
            <w:pPr>
              <w:pStyle w:val="TAL"/>
            </w:pPr>
            <w:r w:rsidRPr="006B329A">
              <w:t>All other values are reserved</w:t>
            </w:r>
          </w:p>
        </w:tc>
      </w:tr>
    </w:tbl>
    <w:p w14:paraId="14DEEF9F" w14:textId="77777777" w:rsidR="00C8533A" w:rsidRPr="006B329A" w:rsidRDefault="00C8533A" w:rsidP="006B329A"/>
    <w:p w14:paraId="479B52F8" w14:textId="77777777" w:rsidR="00C8533A" w:rsidRPr="006B329A" w:rsidRDefault="00C8533A" w:rsidP="006B329A">
      <w:r w:rsidRPr="006B329A">
        <w:t>The Key field (octets 4-n) indicates the ciphering key. It shall be an integral number of octets and the length is given as the value of the Length field minus 1.</w:t>
      </w:r>
    </w:p>
    <w:p w14:paraId="2CCAD461" w14:textId="77777777" w:rsidR="00C8533A" w:rsidRPr="006B329A" w:rsidRDefault="00C8533A" w:rsidP="006B329A">
      <w:pPr>
        <w:pStyle w:val="Heading3"/>
      </w:pPr>
      <w:bookmarkStart w:id="157" w:name="_Toc476910131"/>
      <w:r w:rsidRPr="006B329A">
        <w:t>9.3.8</w:t>
      </w:r>
      <w:r w:rsidRPr="006B329A">
        <w:tab/>
        <w:t>Frame Number</w:t>
      </w:r>
      <w:bookmarkEnd w:id="157"/>
    </w:p>
    <w:p w14:paraId="7C42505F" w14:textId="77777777" w:rsidR="00C8533A" w:rsidRPr="006B329A" w:rsidRDefault="00C8533A" w:rsidP="006B329A">
      <w:r w:rsidRPr="006B329A">
        <w:t>This element contains the absolute frame number (FN) modulo 42432. It is used to carry the current timing in BTS to BSC for calculation of the Starting Time parameter required in some messages.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424"/>
      </w:tblGrid>
      <w:tr w:rsidR="00C8533A" w:rsidRPr="006B329A" w14:paraId="0E2E1AFB" w14:textId="77777777">
        <w:tblPrEx>
          <w:tblCellMar>
            <w:top w:w="0" w:type="dxa"/>
            <w:bottom w:w="0" w:type="dxa"/>
          </w:tblCellMar>
        </w:tblPrEx>
        <w:trPr>
          <w:cantSplit/>
          <w:jc w:val="center"/>
        </w:trPr>
        <w:tc>
          <w:tcPr>
            <w:tcW w:w="709" w:type="dxa"/>
          </w:tcPr>
          <w:p w14:paraId="17124320" w14:textId="77777777" w:rsidR="00C8533A" w:rsidRPr="006B329A" w:rsidRDefault="00C8533A" w:rsidP="006B329A">
            <w:pPr>
              <w:pStyle w:val="TAC"/>
              <w:rPr>
                <w:lang w:val="fr-FR"/>
              </w:rPr>
            </w:pPr>
            <w:r w:rsidRPr="006B329A">
              <w:rPr>
                <w:lang w:val="fr-FR"/>
              </w:rPr>
              <w:t>8</w:t>
            </w:r>
          </w:p>
        </w:tc>
        <w:tc>
          <w:tcPr>
            <w:tcW w:w="709" w:type="dxa"/>
          </w:tcPr>
          <w:p w14:paraId="32A5EAC8" w14:textId="77777777" w:rsidR="00C8533A" w:rsidRPr="006B329A" w:rsidRDefault="00C8533A" w:rsidP="006B329A">
            <w:pPr>
              <w:pStyle w:val="TAC"/>
              <w:rPr>
                <w:lang w:val="fr-FR"/>
              </w:rPr>
            </w:pPr>
            <w:r w:rsidRPr="006B329A">
              <w:rPr>
                <w:lang w:val="fr-FR"/>
              </w:rPr>
              <w:t>7</w:t>
            </w:r>
          </w:p>
        </w:tc>
        <w:tc>
          <w:tcPr>
            <w:tcW w:w="709" w:type="dxa"/>
          </w:tcPr>
          <w:p w14:paraId="222CD16D" w14:textId="77777777" w:rsidR="00C8533A" w:rsidRPr="006B329A" w:rsidRDefault="00C8533A" w:rsidP="006B329A">
            <w:pPr>
              <w:pStyle w:val="TAC"/>
              <w:rPr>
                <w:lang w:val="fr-FR"/>
              </w:rPr>
            </w:pPr>
            <w:r w:rsidRPr="006B329A">
              <w:rPr>
                <w:lang w:val="fr-FR"/>
              </w:rPr>
              <w:t>6</w:t>
            </w:r>
          </w:p>
        </w:tc>
        <w:tc>
          <w:tcPr>
            <w:tcW w:w="709" w:type="dxa"/>
          </w:tcPr>
          <w:p w14:paraId="2C6B031D" w14:textId="77777777" w:rsidR="00C8533A" w:rsidRPr="006B329A" w:rsidRDefault="00C8533A" w:rsidP="006B329A">
            <w:pPr>
              <w:pStyle w:val="TAC"/>
              <w:rPr>
                <w:lang w:val="fr-FR"/>
              </w:rPr>
            </w:pPr>
            <w:r w:rsidRPr="006B329A">
              <w:rPr>
                <w:lang w:val="fr-FR"/>
              </w:rPr>
              <w:t>5</w:t>
            </w:r>
          </w:p>
        </w:tc>
        <w:tc>
          <w:tcPr>
            <w:tcW w:w="709" w:type="dxa"/>
          </w:tcPr>
          <w:p w14:paraId="20633213" w14:textId="77777777" w:rsidR="00C8533A" w:rsidRPr="006B329A" w:rsidRDefault="00C8533A" w:rsidP="006B329A">
            <w:pPr>
              <w:pStyle w:val="TAC"/>
              <w:rPr>
                <w:lang w:val="fr-FR"/>
              </w:rPr>
            </w:pPr>
            <w:r w:rsidRPr="006B329A">
              <w:rPr>
                <w:lang w:val="fr-FR"/>
              </w:rPr>
              <w:t>4</w:t>
            </w:r>
          </w:p>
        </w:tc>
        <w:tc>
          <w:tcPr>
            <w:tcW w:w="709" w:type="dxa"/>
          </w:tcPr>
          <w:p w14:paraId="1884C1C5" w14:textId="77777777" w:rsidR="00C8533A" w:rsidRPr="006B329A" w:rsidRDefault="00C8533A" w:rsidP="006B329A">
            <w:pPr>
              <w:pStyle w:val="TAC"/>
              <w:rPr>
                <w:lang w:val="fr-FR"/>
              </w:rPr>
            </w:pPr>
            <w:r w:rsidRPr="006B329A">
              <w:rPr>
                <w:lang w:val="fr-FR"/>
              </w:rPr>
              <w:t>3</w:t>
            </w:r>
          </w:p>
        </w:tc>
        <w:tc>
          <w:tcPr>
            <w:tcW w:w="709" w:type="dxa"/>
          </w:tcPr>
          <w:p w14:paraId="380A6541" w14:textId="77777777" w:rsidR="00C8533A" w:rsidRPr="006B329A" w:rsidRDefault="00C8533A" w:rsidP="006B329A">
            <w:pPr>
              <w:pStyle w:val="TAC"/>
              <w:rPr>
                <w:lang w:val="fr-FR"/>
              </w:rPr>
            </w:pPr>
            <w:r w:rsidRPr="006B329A">
              <w:rPr>
                <w:lang w:val="fr-FR"/>
              </w:rPr>
              <w:t>2</w:t>
            </w:r>
          </w:p>
        </w:tc>
        <w:tc>
          <w:tcPr>
            <w:tcW w:w="709" w:type="dxa"/>
          </w:tcPr>
          <w:p w14:paraId="01DB3B6B" w14:textId="77777777" w:rsidR="00C8533A" w:rsidRPr="006B329A" w:rsidRDefault="00C8533A" w:rsidP="006B329A">
            <w:pPr>
              <w:pStyle w:val="TAC"/>
              <w:rPr>
                <w:lang w:val="fr-FR"/>
              </w:rPr>
            </w:pPr>
            <w:r w:rsidRPr="006B329A">
              <w:rPr>
                <w:lang w:val="fr-FR"/>
              </w:rPr>
              <w:t>1</w:t>
            </w:r>
          </w:p>
        </w:tc>
        <w:tc>
          <w:tcPr>
            <w:tcW w:w="424" w:type="dxa"/>
          </w:tcPr>
          <w:p w14:paraId="52833250" w14:textId="77777777" w:rsidR="00C8533A" w:rsidRPr="006B329A" w:rsidRDefault="00C8533A" w:rsidP="006B329A">
            <w:pPr>
              <w:pStyle w:val="TAC"/>
              <w:rPr>
                <w:lang w:val="fr-FR"/>
              </w:rPr>
            </w:pPr>
          </w:p>
        </w:tc>
      </w:tr>
      <w:tr w:rsidR="00C8533A" w:rsidRPr="006B329A" w14:paraId="5A5ABB1B"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19CDD997" w14:textId="77777777" w:rsidR="00C8533A" w:rsidRPr="006B329A" w:rsidRDefault="00C8533A" w:rsidP="006B329A">
            <w:pPr>
              <w:pStyle w:val="TAC"/>
              <w:rPr>
                <w:lang w:val="fr-FR"/>
              </w:rPr>
            </w:pPr>
            <w:r w:rsidRPr="006B329A">
              <w:rPr>
                <w:lang w:val="fr-FR"/>
              </w:rPr>
              <w:t>Element identifier</w:t>
            </w:r>
          </w:p>
        </w:tc>
        <w:tc>
          <w:tcPr>
            <w:tcW w:w="424" w:type="dxa"/>
            <w:tcBorders>
              <w:left w:val="nil"/>
            </w:tcBorders>
          </w:tcPr>
          <w:p w14:paraId="0921377F" w14:textId="77777777" w:rsidR="00C8533A" w:rsidRPr="006B329A" w:rsidRDefault="00C8533A" w:rsidP="006B329A">
            <w:pPr>
              <w:pStyle w:val="TAC"/>
              <w:rPr>
                <w:lang w:val="fr-FR"/>
              </w:rPr>
            </w:pPr>
            <w:r w:rsidRPr="006B329A">
              <w:rPr>
                <w:lang w:val="fr-FR"/>
              </w:rPr>
              <w:t>1</w:t>
            </w:r>
          </w:p>
        </w:tc>
      </w:tr>
      <w:tr w:rsidR="00C8533A" w:rsidRPr="006B329A" w14:paraId="4BAF0A03" w14:textId="77777777">
        <w:tblPrEx>
          <w:tblCellMar>
            <w:top w:w="0" w:type="dxa"/>
            <w:bottom w:w="0" w:type="dxa"/>
          </w:tblCellMar>
        </w:tblPrEx>
        <w:trPr>
          <w:cantSplit/>
          <w:jc w:val="center"/>
        </w:trPr>
        <w:tc>
          <w:tcPr>
            <w:tcW w:w="3545" w:type="dxa"/>
            <w:gridSpan w:val="5"/>
            <w:tcBorders>
              <w:top w:val="single" w:sz="4" w:space="0" w:color="auto"/>
              <w:left w:val="single" w:sz="4" w:space="0" w:color="auto"/>
              <w:bottom w:val="single" w:sz="4" w:space="0" w:color="auto"/>
              <w:right w:val="dashed" w:sz="4" w:space="0" w:color="auto"/>
            </w:tcBorders>
          </w:tcPr>
          <w:p w14:paraId="65C8EEF2" w14:textId="77777777" w:rsidR="00C8533A" w:rsidRPr="006B329A" w:rsidRDefault="00C8533A" w:rsidP="006B329A">
            <w:pPr>
              <w:pStyle w:val="TAC"/>
              <w:rPr>
                <w:lang w:val="fr-FR"/>
              </w:rPr>
            </w:pPr>
            <w:r w:rsidRPr="006B329A">
              <w:rPr>
                <w:lang w:val="fr-FR"/>
              </w:rPr>
              <w:t>T1'</w:t>
            </w:r>
          </w:p>
        </w:tc>
        <w:tc>
          <w:tcPr>
            <w:tcW w:w="2127" w:type="dxa"/>
            <w:gridSpan w:val="3"/>
            <w:tcBorders>
              <w:top w:val="single" w:sz="4" w:space="0" w:color="auto"/>
              <w:left w:val="dashed" w:sz="4" w:space="0" w:color="auto"/>
              <w:bottom w:val="single" w:sz="4" w:space="0" w:color="auto"/>
              <w:right w:val="single" w:sz="4" w:space="0" w:color="auto"/>
            </w:tcBorders>
          </w:tcPr>
          <w:p w14:paraId="6883A895" w14:textId="77777777" w:rsidR="00C8533A" w:rsidRPr="006B329A" w:rsidRDefault="00C8533A" w:rsidP="006B329A">
            <w:pPr>
              <w:pStyle w:val="TAC"/>
            </w:pPr>
            <w:r w:rsidRPr="006B329A">
              <w:t>T3 (high)</w:t>
            </w:r>
          </w:p>
        </w:tc>
        <w:tc>
          <w:tcPr>
            <w:tcW w:w="424" w:type="dxa"/>
            <w:tcBorders>
              <w:left w:val="nil"/>
            </w:tcBorders>
          </w:tcPr>
          <w:p w14:paraId="1DE740D6" w14:textId="77777777" w:rsidR="00C8533A" w:rsidRPr="006B329A" w:rsidRDefault="00C8533A" w:rsidP="006B329A">
            <w:pPr>
              <w:pStyle w:val="TAC"/>
            </w:pPr>
            <w:r w:rsidRPr="006B329A">
              <w:t>2</w:t>
            </w:r>
          </w:p>
        </w:tc>
      </w:tr>
      <w:tr w:rsidR="00C8533A" w:rsidRPr="006B329A" w14:paraId="0086F109" w14:textId="77777777">
        <w:tblPrEx>
          <w:tblCellMar>
            <w:top w:w="0" w:type="dxa"/>
            <w:bottom w:w="0" w:type="dxa"/>
          </w:tblCellMar>
        </w:tblPrEx>
        <w:trPr>
          <w:cantSplit/>
          <w:jc w:val="center"/>
        </w:trPr>
        <w:tc>
          <w:tcPr>
            <w:tcW w:w="2127" w:type="dxa"/>
            <w:gridSpan w:val="3"/>
            <w:tcBorders>
              <w:left w:val="single" w:sz="4" w:space="0" w:color="auto"/>
              <w:bottom w:val="single" w:sz="4" w:space="0" w:color="auto"/>
              <w:right w:val="dashed" w:sz="4" w:space="0" w:color="auto"/>
            </w:tcBorders>
          </w:tcPr>
          <w:p w14:paraId="151FFEBE" w14:textId="77777777" w:rsidR="00C8533A" w:rsidRPr="006B329A" w:rsidRDefault="00C8533A" w:rsidP="006B329A">
            <w:pPr>
              <w:pStyle w:val="TAC"/>
            </w:pPr>
            <w:r w:rsidRPr="006B329A">
              <w:t>T3 (low)</w:t>
            </w:r>
          </w:p>
        </w:tc>
        <w:tc>
          <w:tcPr>
            <w:tcW w:w="3545" w:type="dxa"/>
            <w:gridSpan w:val="5"/>
            <w:tcBorders>
              <w:left w:val="dashed" w:sz="4" w:space="0" w:color="auto"/>
              <w:bottom w:val="single" w:sz="4" w:space="0" w:color="auto"/>
              <w:right w:val="single" w:sz="4" w:space="0" w:color="auto"/>
            </w:tcBorders>
          </w:tcPr>
          <w:p w14:paraId="077C76D9" w14:textId="77777777" w:rsidR="00C8533A" w:rsidRPr="006B329A" w:rsidRDefault="00C8533A" w:rsidP="006B329A">
            <w:pPr>
              <w:pStyle w:val="TAC"/>
            </w:pPr>
            <w:r w:rsidRPr="006B329A">
              <w:t>T2</w:t>
            </w:r>
          </w:p>
        </w:tc>
        <w:tc>
          <w:tcPr>
            <w:tcW w:w="424" w:type="dxa"/>
            <w:tcBorders>
              <w:left w:val="nil"/>
            </w:tcBorders>
          </w:tcPr>
          <w:p w14:paraId="4CE822AC" w14:textId="77777777" w:rsidR="00C8533A" w:rsidRPr="006B329A" w:rsidRDefault="00C8533A" w:rsidP="006B329A">
            <w:pPr>
              <w:pStyle w:val="TAC"/>
            </w:pPr>
            <w:r w:rsidRPr="006B329A">
              <w:t>3</w:t>
            </w:r>
          </w:p>
        </w:tc>
      </w:tr>
    </w:tbl>
    <w:p w14:paraId="53D9A3DC" w14:textId="77777777" w:rsidR="00C8533A" w:rsidRPr="006B329A" w:rsidRDefault="00C8533A" w:rsidP="006B329A"/>
    <w:p w14:paraId="5F701499" w14:textId="77777777" w:rsidR="00C8533A" w:rsidRPr="006B329A" w:rsidRDefault="00C8533A" w:rsidP="006B329A">
      <w:r w:rsidRPr="006B329A">
        <w:t>Octets 2</w:t>
      </w:r>
      <w:r w:rsidRPr="006B329A">
        <w:noBreakHyphen/>
        <w:t>3 are coded as defined for octets 2</w:t>
      </w:r>
      <w:r w:rsidRPr="006B329A">
        <w:noBreakHyphen/>
        <w:t>3 of the Starting Time information element of 3GPP TS 44.018.</w:t>
      </w:r>
    </w:p>
    <w:p w14:paraId="69D3298A" w14:textId="77777777" w:rsidR="00C8533A" w:rsidRPr="006B329A" w:rsidRDefault="00C8533A" w:rsidP="006B329A">
      <w:pPr>
        <w:pStyle w:val="Heading3"/>
      </w:pPr>
      <w:bookmarkStart w:id="158" w:name="_Toc476910132"/>
      <w:r w:rsidRPr="006B329A">
        <w:lastRenderedPageBreak/>
        <w:t>9.3.9</w:t>
      </w:r>
      <w:r w:rsidRPr="006B329A">
        <w:tab/>
        <w:t>Handover reference</w:t>
      </w:r>
      <w:bookmarkEnd w:id="158"/>
    </w:p>
    <w:p w14:paraId="64ED8BEA" w14:textId="77777777" w:rsidR="00C8533A" w:rsidRPr="006B329A" w:rsidRDefault="00C8533A" w:rsidP="006B329A">
      <w:r w:rsidRPr="006B329A">
        <w:t>The information is coded in two octets and contains the hand-over reference value.</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424"/>
      </w:tblGrid>
      <w:tr w:rsidR="00C8533A" w:rsidRPr="006B329A" w14:paraId="68C58370" w14:textId="77777777">
        <w:tblPrEx>
          <w:tblCellMar>
            <w:top w:w="0" w:type="dxa"/>
            <w:bottom w:w="0" w:type="dxa"/>
          </w:tblCellMar>
        </w:tblPrEx>
        <w:trPr>
          <w:cantSplit/>
          <w:jc w:val="center"/>
        </w:trPr>
        <w:tc>
          <w:tcPr>
            <w:tcW w:w="709" w:type="dxa"/>
          </w:tcPr>
          <w:p w14:paraId="081D88B9" w14:textId="77777777" w:rsidR="00C8533A" w:rsidRPr="006B329A" w:rsidRDefault="00C8533A" w:rsidP="006B329A">
            <w:pPr>
              <w:pStyle w:val="TAC"/>
            </w:pPr>
            <w:r w:rsidRPr="006B329A">
              <w:t>8</w:t>
            </w:r>
          </w:p>
        </w:tc>
        <w:tc>
          <w:tcPr>
            <w:tcW w:w="709" w:type="dxa"/>
          </w:tcPr>
          <w:p w14:paraId="7012C638" w14:textId="77777777" w:rsidR="00C8533A" w:rsidRPr="006B329A" w:rsidRDefault="00C8533A" w:rsidP="006B329A">
            <w:pPr>
              <w:pStyle w:val="TAC"/>
            </w:pPr>
            <w:r w:rsidRPr="006B329A">
              <w:t>7</w:t>
            </w:r>
          </w:p>
        </w:tc>
        <w:tc>
          <w:tcPr>
            <w:tcW w:w="709" w:type="dxa"/>
          </w:tcPr>
          <w:p w14:paraId="1B4B4835" w14:textId="77777777" w:rsidR="00C8533A" w:rsidRPr="006B329A" w:rsidRDefault="00C8533A" w:rsidP="006B329A">
            <w:pPr>
              <w:pStyle w:val="TAC"/>
            </w:pPr>
            <w:r w:rsidRPr="006B329A">
              <w:t>6</w:t>
            </w:r>
          </w:p>
        </w:tc>
        <w:tc>
          <w:tcPr>
            <w:tcW w:w="709" w:type="dxa"/>
          </w:tcPr>
          <w:p w14:paraId="321DE874" w14:textId="77777777" w:rsidR="00C8533A" w:rsidRPr="006B329A" w:rsidRDefault="00C8533A" w:rsidP="006B329A">
            <w:pPr>
              <w:pStyle w:val="TAC"/>
            </w:pPr>
            <w:r w:rsidRPr="006B329A">
              <w:t>5</w:t>
            </w:r>
          </w:p>
        </w:tc>
        <w:tc>
          <w:tcPr>
            <w:tcW w:w="709" w:type="dxa"/>
          </w:tcPr>
          <w:p w14:paraId="406B83C1" w14:textId="77777777" w:rsidR="00C8533A" w:rsidRPr="006B329A" w:rsidRDefault="00C8533A" w:rsidP="006B329A">
            <w:pPr>
              <w:pStyle w:val="TAC"/>
            </w:pPr>
            <w:r w:rsidRPr="006B329A">
              <w:t>4</w:t>
            </w:r>
          </w:p>
        </w:tc>
        <w:tc>
          <w:tcPr>
            <w:tcW w:w="709" w:type="dxa"/>
          </w:tcPr>
          <w:p w14:paraId="77AA663E" w14:textId="77777777" w:rsidR="00C8533A" w:rsidRPr="006B329A" w:rsidRDefault="00C8533A" w:rsidP="006B329A">
            <w:pPr>
              <w:pStyle w:val="TAC"/>
            </w:pPr>
            <w:r w:rsidRPr="006B329A">
              <w:t>3</w:t>
            </w:r>
          </w:p>
        </w:tc>
        <w:tc>
          <w:tcPr>
            <w:tcW w:w="709" w:type="dxa"/>
          </w:tcPr>
          <w:p w14:paraId="5F213E46" w14:textId="77777777" w:rsidR="00C8533A" w:rsidRPr="006B329A" w:rsidRDefault="00C8533A" w:rsidP="006B329A">
            <w:pPr>
              <w:pStyle w:val="TAC"/>
            </w:pPr>
            <w:r w:rsidRPr="006B329A">
              <w:t>2</w:t>
            </w:r>
          </w:p>
        </w:tc>
        <w:tc>
          <w:tcPr>
            <w:tcW w:w="709" w:type="dxa"/>
          </w:tcPr>
          <w:p w14:paraId="195EF70C" w14:textId="77777777" w:rsidR="00C8533A" w:rsidRPr="006B329A" w:rsidRDefault="00C8533A" w:rsidP="006B329A">
            <w:pPr>
              <w:pStyle w:val="TAC"/>
            </w:pPr>
            <w:r w:rsidRPr="006B329A">
              <w:t>1</w:t>
            </w:r>
          </w:p>
        </w:tc>
        <w:tc>
          <w:tcPr>
            <w:tcW w:w="424" w:type="dxa"/>
          </w:tcPr>
          <w:p w14:paraId="6B38453F" w14:textId="77777777" w:rsidR="00C8533A" w:rsidRPr="006B329A" w:rsidRDefault="00C8533A" w:rsidP="006B329A">
            <w:pPr>
              <w:pStyle w:val="TAC"/>
            </w:pPr>
          </w:p>
        </w:tc>
      </w:tr>
      <w:tr w:rsidR="00C8533A" w:rsidRPr="006B329A" w14:paraId="2643CB97"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7C503BC5" w14:textId="77777777" w:rsidR="00C8533A" w:rsidRPr="006B329A" w:rsidRDefault="00C8533A" w:rsidP="006B329A">
            <w:pPr>
              <w:pStyle w:val="TAC"/>
            </w:pPr>
            <w:r w:rsidRPr="006B329A">
              <w:t>Element identifier</w:t>
            </w:r>
          </w:p>
        </w:tc>
        <w:tc>
          <w:tcPr>
            <w:tcW w:w="424" w:type="dxa"/>
            <w:tcBorders>
              <w:left w:val="nil"/>
            </w:tcBorders>
          </w:tcPr>
          <w:p w14:paraId="2D11FDD6" w14:textId="77777777" w:rsidR="00C8533A" w:rsidRPr="006B329A" w:rsidRDefault="00C8533A" w:rsidP="006B329A">
            <w:pPr>
              <w:pStyle w:val="TAC"/>
            </w:pPr>
            <w:r w:rsidRPr="006B329A">
              <w:t>1</w:t>
            </w:r>
          </w:p>
        </w:tc>
      </w:tr>
      <w:tr w:rsidR="00C8533A" w:rsidRPr="006B329A" w14:paraId="3A9E322E"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1E63953" w14:textId="77777777" w:rsidR="00C8533A" w:rsidRPr="006B329A" w:rsidRDefault="00C8533A" w:rsidP="006B329A">
            <w:pPr>
              <w:pStyle w:val="TAC"/>
            </w:pPr>
            <w:r w:rsidRPr="006B329A">
              <w:t>Hand─over reference</w:t>
            </w:r>
          </w:p>
        </w:tc>
        <w:tc>
          <w:tcPr>
            <w:tcW w:w="424" w:type="dxa"/>
            <w:tcBorders>
              <w:left w:val="nil"/>
            </w:tcBorders>
          </w:tcPr>
          <w:p w14:paraId="4831D3FB" w14:textId="77777777" w:rsidR="00C8533A" w:rsidRPr="006B329A" w:rsidRDefault="00C8533A" w:rsidP="006B329A">
            <w:pPr>
              <w:pStyle w:val="TAC"/>
            </w:pPr>
            <w:r w:rsidRPr="006B329A">
              <w:t>2</w:t>
            </w:r>
          </w:p>
        </w:tc>
      </w:tr>
    </w:tbl>
    <w:p w14:paraId="61F7DB10" w14:textId="77777777" w:rsidR="00C8533A" w:rsidRPr="006B329A" w:rsidRDefault="00C8533A" w:rsidP="006B329A"/>
    <w:p w14:paraId="7C9BD22B" w14:textId="77777777" w:rsidR="00C8533A" w:rsidRPr="006B329A" w:rsidRDefault="00C8533A" w:rsidP="006B329A">
      <w:r w:rsidRPr="006B329A">
        <w:t>The Handover Reference octet contains the handover reference value as defined in 3GPP TS 44.018.</w:t>
      </w:r>
    </w:p>
    <w:p w14:paraId="00DAC844" w14:textId="77777777" w:rsidR="00C8533A" w:rsidRPr="006B329A" w:rsidRDefault="00C8533A" w:rsidP="006B329A">
      <w:pPr>
        <w:pStyle w:val="Heading3"/>
      </w:pPr>
      <w:bookmarkStart w:id="159" w:name="_Toc476910133"/>
      <w:r w:rsidRPr="006B329A">
        <w:t>9.3.10</w:t>
      </w:r>
      <w:r w:rsidRPr="006B329A">
        <w:tab/>
        <w:t>L1 Information</w:t>
      </w:r>
      <w:bookmarkEnd w:id="159"/>
    </w:p>
    <w:p w14:paraId="644189EE" w14:textId="77777777" w:rsidR="00C8533A" w:rsidRPr="006B329A" w:rsidRDefault="00C8533A" w:rsidP="006B329A">
      <w:pPr>
        <w:keepNext/>
      </w:pPr>
      <w:r w:rsidRPr="006B329A">
        <w:t>This element carries the information used in the L1 header of SACCH blocks.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1026"/>
        <w:gridCol w:w="603"/>
      </w:tblGrid>
      <w:tr w:rsidR="00C8533A" w:rsidRPr="006B329A" w14:paraId="1B0B78BD" w14:textId="77777777">
        <w:tblPrEx>
          <w:tblCellMar>
            <w:top w:w="0" w:type="dxa"/>
            <w:bottom w:w="0" w:type="dxa"/>
          </w:tblCellMar>
        </w:tblPrEx>
        <w:trPr>
          <w:cantSplit/>
          <w:jc w:val="center"/>
        </w:trPr>
        <w:tc>
          <w:tcPr>
            <w:tcW w:w="709" w:type="dxa"/>
          </w:tcPr>
          <w:p w14:paraId="41555644" w14:textId="77777777" w:rsidR="00C8533A" w:rsidRPr="006B329A" w:rsidRDefault="00C8533A" w:rsidP="006B329A">
            <w:pPr>
              <w:pStyle w:val="TAC"/>
            </w:pPr>
            <w:r w:rsidRPr="006B329A">
              <w:t>8</w:t>
            </w:r>
          </w:p>
        </w:tc>
        <w:tc>
          <w:tcPr>
            <w:tcW w:w="709" w:type="dxa"/>
          </w:tcPr>
          <w:p w14:paraId="01DB35BD" w14:textId="77777777" w:rsidR="00C8533A" w:rsidRPr="006B329A" w:rsidRDefault="00C8533A" w:rsidP="006B329A">
            <w:pPr>
              <w:pStyle w:val="TAC"/>
            </w:pPr>
            <w:r w:rsidRPr="006B329A">
              <w:t>7</w:t>
            </w:r>
          </w:p>
        </w:tc>
        <w:tc>
          <w:tcPr>
            <w:tcW w:w="709" w:type="dxa"/>
          </w:tcPr>
          <w:p w14:paraId="51A94EA1" w14:textId="77777777" w:rsidR="00C8533A" w:rsidRPr="006B329A" w:rsidRDefault="00C8533A" w:rsidP="006B329A">
            <w:pPr>
              <w:pStyle w:val="TAC"/>
            </w:pPr>
            <w:r w:rsidRPr="006B329A">
              <w:t>6</w:t>
            </w:r>
          </w:p>
        </w:tc>
        <w:tc>
          <w:tcPr>
            <w:tcW w:w="709" w:type="dxa"/>
          </w:tcPr>
          <w:p w14:paraId="673A4E74" w14:textId="77777777" w:rsidR="00C8533A" w:rsidRPr="006B329A" w:rsidRDefault="00C8533A" w:rsidP="006B329A">
            <w:pPr>
              <w:pStyle w:val="TAC"/>
            </w:pPr>
            <w:r w:rsidRPr="006B329A">
              <w:t>5</w:t>
            </w:r>
          </w:p>
        </w:tc>
        <w:tc>
          <w:tcPr>
            <w:tcW w:w="709" w:type="dxa"/>
          </w:tcPr>
          <w:p w14:paraId="42E0B26C" w14:textId="77777777" w:rsidR="00C8533A" w:rsidRPr="006B329A" w:rsidRDefault="00C8533A" w:rsidP="006B329A">
            <w:pPr>
              <w:pStyle w:val="TAC"/>
            </w:pPr>
            <w:r w:rsidRPr="006B329A">
              <w:t>4</w:t>
            </w:r>
          </w:p>
        </w:tc>
        <w:tc>
          <w:tcPr>
            <w:tcW w:w="709" w:type="dxa"/>
          </w:tcPr>
          <w:p w14:paraId="4129C3DC" w14:textId="77777777" w:rsidR="00C8533A" w:rsidRPr="006B329A" w:rsidRDefault="00C8533A" w:rsidP="006B329A">
            <w:pPr>
              <w:pStyle w:val="TAC"/>
            </w:pPr>
            <w:r w:rsidRPr="006B329A">
              <w:t>3</w:t>
            </w:r>
          </w:p>
        </w:tc>
        <w:tc>
          <w:tcPr>
            <w:tcW w:w="709" w:type="dxa"/>
          </w:tcPr>
          <w:p w14:paraId="7A4B949A" w14:textId="77777777" w:rsidR="00C8533A" w:rsidRPr="006B329A" w:rsidRDefault="00C8533A" w:rsidP="006B329A">
            <w:pPr>
              <w:pStyle w:val="TAC"/>
            </w:pPr>
            <w:r w:rsidRPr="006B329A">
              <w:t>2</w:t>
            </w:r>
          </w:p>
        </w:tc>
        <w:tc>
          <w:tcPr>
            <w:tcW w:w="1026" w:type="dxa"/>
          </w:tcPr>
          <w:p w14:paraId="4090D54D" w14:textId="77777777" w:rsidR="00C8533A" w:rsidRPr="006B329A" w:rsidRDefault="00C8533A" w:rsidP="006B329A">
            <w:pPr>
              <w:pStyle w:val="TAC"/>
            </w:pPr>
            <w:r w:rsidRPr="006B329A">
              <w:t>1</w:t>
            </w:r>
          </w:p>
        </w:tc>
        <w:tc>
          <w:tcPr>
            <w:tcW w:w="603" w:type="dxa"/>
          </w:tcPr>
          <w:p w14:paraId="0F53C078" w14:textId="77777777" w:rsidR="00C8533A" w:rsidRPr="006B329A" w:rsidRDefault="00C8533A" w:rsidP="006B329A">
            <w:pPr>
              <w:pStyle w:val="TAC"/>
            </w:pPr>
          </w:p>
        </w:tc>
      </w:tr>
      <w:tr w:rsidR="00C8533A" w:rsidRPr="006B329A" w14:paraId="5976E11B" w14:textId="77777777">
        <w:tblPrEx>
          <w:tblCellMar>
            <w:top w:w="0" w:type="dxa"/>
            <w:bottom w:w="0" w:type="dxa"/>
          </w:tblCellMar>
        </w:tblPrEx>
        <w:trPr>
          <w:cantSplit/>
          <w:jc w:val="center"/>
        </w:trPr>
        <w:tc>
          <w:tcPr>
            <w:tcW w:w="5989" w:type="dxa"/>
            <w:gridSpan w:val="8"/>
            <w:tcBorders>
              <w:top w:val="single" w:sz="4" w:space="0" w:color="auto"/>
              <w:left w:val="single" w:sz="4" w:space="0" w:color="auto"/>
              <w:right w:val="single" w:sz="4" w:space="0" w:color="auto"/>
            </w:tcBorders>
          </w:tcPr>
          <w:p w14:paraId="2223A688" w14:textId="77777777" w:rsidR="00C8533A" w:rsidRPr="006B329A" w:rsidRDefault="00C8533A" w:rsidP="006B329A">
            <w:pPr>
              <w:pStyle w:val="TAC"/>
            </w:pPr>
            <w:r w:rsidRPr="006B329A">
              <w:t>Element identifier</w:t>
            </w:r>
          </w:p>
        </w:tc>
        <w:tc>
          <w:tcPr>
            <w:tcW w:w="603" w:type="dxa"/>
            <w:tcBorders>
              <w:left w:val="nil"/>
            </w:tcBorders>
          </w:tcPr>
          <w:p w14:paraId="4CB867E7" w14:textId="77777777" w:rsidR="00C8533A" w:rsidRPr="006B329A" w:rsidRDefault="00C8533A" w:rsidP="006B329A">
            <w:pPr>
              <w:pStyle w:val="TAC"/>
            </w:pPr>
            <w:r w:rsidRPr="006B329A">
              <w:t>1</w:t>
            </w:r>
          </w:p>
        </w:tc>
      </w:tr>
      <w:tr w:rsidR="00C8533A" w:rsidRPr="006B329A" w14:paraId="53AE49CB" w14:textId="77777777">
        <w:tblPrEx>
          <w:tblCellMar>
            <w:top w:w="0" w:type="dxa"/>
            <w:bottom w:w="0" w:type="dxa"/>
          </w:tblCellMar>
        </w:tblPrEx>
        <w:trPr>
          <w:cantSplit/>
          <w:jc w:val="center"/>
        </w:trPr>
        <w:tc>
          <w:tcPr>
            <w:tcW w:w="3545" w:type="dxa"/>
            <w:gridSpan w:val="5"/>
            <w:tcBorders>
              <w:top w:val="single" w:sz="4" w:space="0" w:color="auto"/>
              <w:left w:val="single" w:sz="4" w:space="0" w:color="auto"/>
              <w:bottom w:val="single" w:sz="4" w:space="0" w:color="auto"/>
              <w:right w:val="single" w:sz="4" w:space="0" w:color="auto"/>
            </w:tcBorders>
          </w:tcPr>
          <w:p w14:paraId="40A6C0FE" w14:textId="77777777" w:rsidR="00C8533A" w:rsidRPr="006B329A" w:rsidRDefault="00C8533A" w:rsidP="006B329A">
            <w:pPr>
              <w:pStyle w:val="TAC"/>
            </w:pPr>
            <w:r w:rsidRPr="006B329A">
              <w:t>Actual MS power level</w:t>
            </w:r>
          </w:p>
        </w:tc>
        <w:tc>
          <w:tcPr>
            <w:tcW w:w="709" w:type="dxa"/>
            <w:tcBorders>
              <w:top w:val="single" w:sz="4" w:space="0" w:color="auto"/>
              <w:left w:val="single" w:sz="4" w:space="0" w:color="auto"/>
              <w:bottom w:val="single" w:sz="4" w:space="0" w:color="auto"/>
              <w:right w:val="single" w:sz="4" w:space="0" w:color="auto"/>
            </w:tcBorders>
          </w:tcPr>
          <w:p w14:paraId="5846B799" w14:textId="77777777" w:rsidR="00C8533A" w:rsidRPr="006B329A" w:rsidRDefault="00C8533A" w:rsidP="006B329A">
            <w:pPr>
              <w:pStyle w:val="TAC"/>
            </w:pPr>
            <w:r w:rsidRPr="006B329A">
              <w:t>FPC</w:t>
            </w:r>
          </w:p>
        </w:tc>
        <w:tc>
          <w:tcPr>
            <w:tcW w:w="709" w:type="dxa"/>
            <w:tcBorders>
              <w:top w:val="single" w:sz="4" w:space="0" w:color="auto"/>
              <w:left w:val="single" w:sz="4" w:space="0" w:color="auto"/>
              <w:bottom w:val="single" w:sz="4" w:space="0" w:color="auto"/>
              <w:right w:val="single" w:sz="4" w:space="0" w:color="auto"/>
            </w:tcBorders>
          </w:tcPr>
          <w:p w14:paraId="2BFE54EE" w14:textId="77777777" w:rsidR="00C8533A" w:rsidRPr="006B329A" w:rsidRDefault="00C8533A" w:rsidP="006B329A">
            <w:pPr>
              <w:pStyle w:val="TAC"/>
            </w:pPr>
            <w:r w:rsidRPr="006B329A">
              <w:t>SRR</w:t>
            </w:r>
          </w:p>
        </w:tc>
        <w:tc>
          <w:tcPr>
            <w:tcW w:w="1026" w:type="dxa"/>
            <w:tcBorders>
              <w:top w:val="single" w:sz="4" w:space="0" w:color="auto"/>
              <w:left w:val="single" w:sz="4" w:space="0" w:color="auto"/>
              <w:bottom w:val="single" w:sz="4" w:space="0" w:color="auto"/>
              <w:right w:val="single" w:sz="4" w:space="0" w:color="auto"/>
            </w:tcBorders>
          </w:tcPr>
          <w:p w14:paraId="570CFAF6" w14:textId="77777777" w:rsidR="00C8533A" w:rsidRPr="006B329A" w:rsidRDefault="00C8533A" w:rsidP="006B329A">
            <w:pPr>
              <w:pStyle w:val="TAC"/>
            </w:pPr>
            <w:r w:rsidRPr="006B329A">
              <w:t>Reserved</w:t>
            </w:r>
          </w:p>
        </w:tc>
        <w:tc>
          <w:tcPr>
            <w:tcW w:w="603" w:type="dxa"/>
            <w:tcBorders>
              <w:left w:val="nil"/>
            </w:tcBorders>
          </w:tcPr>
          <w:p w14:paraId="28049AAB" w14:textId="77777777" w:rsidR="00C8533A" w:rsidRPr="006B329A" w:rsidRDefault="00C8533A" w:rsidP="006B329A">
            <w:pPr>
              <w:pStyle w:val="TAC"/>
            </w:pPr>
            <w:r w:rsidRPr="006B329A">
              <w:t>2</w:t>
            </w:r>
          </w:p>
        </w:tc>
      </w:tr>
      <w:tr w:rsidR="00C8533A" w:rsidRPr="006B329A" w14:paraId="60C0AAF1" w14:textId="77777777">
        <w:tblPrEx>
          <w:tblCellMar>
            <w:top w:w="0" w:type="dxa"/>
            <w:bottom w:w="0" w:type="dxa"/>
          </w:tblCellMar>
        </w:tblPrEx>
        <w:trPr>
          <w:cantSplit/>
          <w:jc w:val="center"/>
        </w:trPr>
        <w:tc>
          <w:tcPr>
            <w:tcW w:w="5989" w:type="dxa"/>
            <w:gridSpan w:val="8"/>
            <w:tcBorders>
              <w:left w:val="single" w:sz="4" w:space="0" w:color="auto"/>
              <w:bottom w:val="single" w:sz="4" w:space="0" w:color="auto"/>
              <w:right w:val="single" w:sz="4" w:space="0" w:color="auto"/>
            </w:tcBorders>
          </w:tcPr>
          <w:p w14:paraId="6051C903" w14:textId="77777777" w:rsidR="00C8533A" w:rsidRPr="006B329A" w:rsidRDefault="00C8533A" w:rsidP="006B329A">
            <w:pPr>
              <w:pStyle w:val="TAC"/>
            </w:pPr>
            <w:r w:rsidRPr="006B329A">
              <w:t>Actual Timing Advance</w:t>
            </w:r>
          </w:p>
        </w:tc>
        <w:tc>
          <w:tcPr>
            <w:tcW w:w="603" w:type="dxa"/>
            <w:tcBorders>
              <w:left w:val="nil"/>
            </w:tcBorders>
          </w:tcPr>
          <w:p w14:paraId="3C9950E1" w14:textId="77777777" w:rsidR="00C8533A" w:rsidRPr="006B329A" w:rsidRDefault="00C8533A" w:rsidP="006B329A">
            <w:pPr>
              <w:pStyle w:val="TAC"/>
            </w:pPr>
            <w:r w:rsidRPr="006B329A">
              <w:t>3</w:t>
            </w:r>
          </w:p>
        </w:tc>
      </w:tr>
    </w:tbl>
    <w:p w14:paraId="5A6ACC45" w14:textId="77777777" w:rsidR="00C8533A" w:rsidRPr="006B329A" w:rsidRDefault="00C8533A" w:rsidP="006B329A"/>
    <w:p w14:paraId="4E2B6269" w14:textId="77777777" w:rsidR="00C8533A" w:rsidRPr="006B329A" w:rsidRDefault="00C8533A" w:rsidP="006B329A">
      <w:r w:rsidRPr="006B329A">
        <w:t>Octets 2</w:t>
      </w:r>
      <w:r w:rsidRPr="006B329A">
        <w:noBreakHyphen/>
        <w:t>3 contain the L1 header information of SACCH blocks. The information fields and codings are as defined in 3GPP TS 44.004.</w:t>
      </w:r>
    </w:p>
    <w:p w14:paraId="716B2CD5" w14:textId="77777777" w:rsidR="00C8533A" w:rsidRPr="006B329A" w:rsidRDefault="00C8533A" w:rsidP="006B329A">
      <w:pPr>
        <w:pStyle w:val="Heading3"/>
      </w:pPr>
      <w:bookmarkStart w:id="160" w:name="_Toc476910134"/>
      <w:r w:rsidRPr="006B329A">
        <w:t>9.3.11</w:t>
      </w:r>
      <w:r w:rsidRPr="006B329A">
        <w:tab/>
        <w:t>L3 Information (message name)</w:t>
      </w:r>
      <w:bookmarkEnd w:id="160"/>
    </w:p>
    <w:p w14:paraId="37A3EDA7" w14:textId="77777777" w:rsidR="00C8533A" w:rsidRPr="006B329A" w:rsidRDefault="00C8533A" w:rsidP="006B329A">
      <w:r w:rsidRPr="006B329A">
        <w:t>This element contains a link layer service data unit (L3 message). It is used to forward a complete L3 message as specified in 3GPP TS 24.008 or 3GPP TS 44.018 between BTS and BSC.</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424"/>
      </w:tblGrid>
      <w:tr w:rsidR="00C8533A" w:rsidRPr="006B329A" w14:paraId="2E66DF86" w14:textId="77777777">
        <w:tblPrEx>
          <w:tblCellMar>
            <w:top w:w="0" w:type="dxa"/>
            <w:bottom w:w="0" w:type="dxa"/>
          </w:tblCellMar>
        </w:tblPrEx>
        <w:trPr>
          <w:cantSplit/>
          <w:jc w:val="center"/>
        </w:trPr>
        <w:tc>
          <w:tcPr>
            <w:tcW w:w="709" w:type="dxa"/>
          </w:tcPr>
          <w:p w14:paraId="26E0E654" w14:textId="77777777" w:rsidR="00C8533A" w:rsidRPr="006B329A" w:rsidRDefault="00C8533A" w:rsidP="006B329A">
            <w:pPr>
              <w:pStyle w:val="TAC"/>
            </w:pPr>
            <w:r w:rsidRPr="006B329A">
              <w:t>8</w:t>
            </w:r>
          </w:p>
        </w:tc>
        <w:tc>
          <w:tcPr>
            <w:tcW w:w="709" w:type="dxa"/>
          </w:tcPr>
          <w:p w14:paraId="1CF0E302" w14:textId="77777777" w:rsidR="00C8533A" w:rsidRPr="006B329A" w:rsidRDefault="00C8533A" w:rsidP="006B329A">
            <w:pPr>
              <w:pStyle w:val="TAC"/>
            </w:pPr>
            <w:r w:rsidRPr="006B329A">
              <w:t>7</w:t>
            </w:r>
          </w:p>
        </w:tc>
        <w:tc>
          <w:tcPr>
            <w:tcW w:w="709" w:type="dxa"/>
          </w:tcPr>
          <w:p w14:paraId="604189EF" w14:textId="77777777" w:rsidR="00C8533A" w:rsidRPr="006B329A" w:rsidRDefault="00C8533A" w:rsidP="006B329A">
            <w:pPr>
              <w:pStyle w:val="TAC"/>
            </w:pPr>
            <w:r w:rsidRPr="006B329A">
              <w:t>6</w:t>
            </w:r>
          </w:p>
        </w:tc>
        <w:tc>
          <w:tcPr>
            <w:tcW w:w="709" w:type="dxa"/>
          </w:tcPr>
          <w:p w14:paraId="4D55773B" w14:textId="77777777" w:rsidR="00C8533A" w:rsidRPr="006B329A" w:rsidRDefault="00C8533A" w:rsidP="006B329A">
            <w:pPr>
              <w:pStyle w:val="TAC"/>
            </w:pPr>
            <w:r w:rsidRPr="006B329A">
              <w:t>5</w:t>
            </w:r>
          </w:p>
        </w:tc>
        <w:tc>
          <w:tcPr>
            <w:tcW w:w="709" w:type="dxa"/>
          </w:tcPr>
          <w:p w14:paraId="62CBF15E" w14:textId="77777777" w:rsidR="00C8533A" w:rsidRPr="006B329A" w:rsidRDefault="00C8533A" w:rsidP="006B329A">
            <w:pPr>
              <w:pStyle w:val="TAC"/>
            </w:pPr>
            <w:r w:rsidRPr="006B329A">
              <w:t>4</w:t>
            </w:r>
          </w:p>
        </w:tc>
        <w:tc>
          <w:tcPr>
            <w:tcW w:w="709" w:type="dxa"/>
          </w:tcPr>
          <w:p w14:paraId="44F7824F" w14:textId="77777777" w:rsidR="00C8533A" w:rsidRPr="006B329A" w:rsidRDefault="00C8533A" w:rsidP="006B329A">
            <w:pPr>
              <w:pStyle w:val="TAC"/>
            </w:pPr>
            <w:r w:rsidRPr="006B329A">
              <w:t>3</w:t>
            </w:r>
          </w:p>
        </w:tc>
        <w:tc>
          <w:tcPr>
            <w:tcW w:w="709" w:type="dxa"/>
          </w:tcPr>
          <w:p w14:paraId="664EDE66" w14:textId="77777777" w:rsidR="00C8533A" w:rsidRPr="006B329A" w:rsidRDefault="00C8533A" w:rsidP="006B329A">
            <w:pPr>
              <w:pStyle w:val="TAC"/>
            </w:pPr>
            <w:r w:rsidRPr="006B329A">
              <w:t>2</w:t>
            </w:r>
          </w:p>
        </w:tc>
        <w:tc>
          <w:tcPr>
            <w:tcW w:w="709" w:type="dxa"/>
          </w:tcPr>
          <w:p w14:paraId="7AB6D6C1" w14:textId="77777777" w:rsidR="00C8533A" w:rsidRPr="006B329A" w:rsidRDefault="00C8533A" w:rsidP="006B329A">
            <w:pPr>
              <w:pStyle w:val="TAC"/>
            </w:pPr>
            <w:r w:rsidRPr="006B329A">
              <w:t>1</w:t>
            </w:r>
          </w:p>
        </w:tc>
        <w:tc>
          <w:tcPr>
            <w:tcW w:w="424" w:type="dxa"/>
          </w:tcPr>
          <w:p w14:paraId="535992F0" w14:textId="77777777" w:rsidR="00C8533A" w:rsidRPr="006B329A" w:rsidRDefault="00C8533A" w:rsidP="006B329A">
            <w:pPr>
              <w:pStyle w:val="TAC"/>
            </w:pPr>
          </w:p>
        </w:tc>
      </w:tr>
      <w:tr w:rsidR="00C8533A" w:rsidRPr="006B329A" w14:paraId="39F4C6E7"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3B99E575" w14:textId="77777777" w:rsidR="00C8533A" w:rsidRPr="006B329A" w:rsidRDefault="00C8533A" w:rsidP="006B329A">
            <w:pPr>
              <w:pStyle w:val="TAC"/>
            </w:pPr>
            <w:r w:rsidRPr="006B329A">
              <w:t>Element identifier</w:t>
            </w:r>
          </w:p>
        </w:tc>
        <w:tc>
          <w:tcPr>
            <w:tcW w:w="424" w:type="dxa"/>
            <w:tcBorders>
              <w:left w:val="nil"/>
            </w:tcBorders>
          </w:tcPr>
          <w:p w14:paraId="1A0481D0" w14:textId="77777777" w:rsidR="00C8533A" w:rsidRPr="006B329A" w:rsidRDefault="00C8533A" w:rsidP="006B329A">
            <w:pPr>
              <w:pStyle w:val="TAC"/>
            </w:pPr>
            <w:r w:rsidRPr="006B329A">
              <w:t>1</w:t>
            </w:r>
          </w:p>
        </w:tc>
      </w:tr>
      <w:tr w:rsidR="00C8533A" w:rsidRPr="006B329A" w14:paraId="7D542558"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7E7F6A8D" w14:textId="77777777" w:rsidR="00C8533A" w:rsidRPr="006B329A" w:rsidRDefault="00C8533A" w:rsidP="006B329A">
            <w:pPr>
              <w:pStyle w:val="TAC"/>
            </w:pPr>
            <w:r w:rsidRPr="006B329A">
              <w:t>Length</w:t>
            </w:r>
          </w:p>
        </w:tc>
        <w:tc>
          <w:tcPr>
            <w:tcW w:w="424" w:type="dxa"/>
            <w:tcBorders>
              <w:left w:val="nil"/>
            </w:tcBorders>
          </w:tcPr>
          <w:p w14:paraId="79278CDE" w14:textId="77777777" w:rsidR="00C8533A" w:rsidRPr="006B329A" w:rsidRDefault="00C8533A" w:rsidP="006B329A">
            <w:pPr>
              <w:pStyle w:val="TAC"/>
            </w:pPr>
            <w:r w:rsidRPr="006B329A">
              <w:t>2</w:t>
            </w:r>
          </w:p>
        </w:tc>
      </w:tr>
      <w:tr w:rsidR="00C8533A" w:rsidRPr="006B329A" w14:paraId="5C750C87" w14:textId="77777777">
        <w:tblPrEx>
          <w:tblCellMar>
            <w:top w:w="0" w:type="dxa"/>
            <w:bottom w:w="0" w:type="dxa"/>
          </w:tblCellMar>
        </w:tblPrEx>
        <w:trPr>
          <w:cantSplit/>
          <w:jc w:val="center"/>
        </w:trPr>
        <w:tc>
          <w:tcPr>
            <w:tcW w:w="709" w:type="dxa"/>
            <w:tcBorders>
              <w:top w:val="single" w:sz="4" w:space="0" w:color="auto"/>
              <w:left w:val="single" w:sz="4" w:space="0" w:color="auto"/>
            </w:tcBorders>
          </w:tcPr>
          <w:p w14:paraId="2029952F" w14:textId="77777777" w:rsidR="00C8533A" w:rsidRPr="006B329A" w:rsidRDefault="00C8533A" w:rsidP="006B329A">
            <w:pPr>
              <w:pStyle w:val="TAC"/>
            </w:pPr>
          </w:p>
        </w:tc>
        <w:tc>
          <w:tcPr>
            <w:tcW w:w="4254" w:type="dxa"/>
            <w:gridSpan w:val="6"/>
          </w:tcPr>
          <w:p w14:paraId="764CFB6C" w14:textId="77777777" w:rsidR="00C8533A" w:rsidRPr="006B329A" w:rsidRDefault="00C8533A" w:rsidP="006B329A">
            <w:pPr>
              <w:pStyle w:val="TAC"/>
            </w:pPr>
            <w:r w:rsidRPr="006B329A">
              <w:t>Indicator</w:t>
            </w:r>
          </w:p>
        </w:tc>
        <w:tc>
          <w:tcPr>
            <w:tcW w:w="709" w:type="dxa"/>
            <w:tcBorders>
              <w:top w:val="single" w:sz="4" w:space="0" w:color="auto"/>
              <w:right w:val="single" w:sz="4" w:space="0" w:color="auto"/>
            </w:tcBorders>
          </w:tcPr>
          <w:p w14:paraId="025645CA" w14:textId="77777777" w:rsidR="00C8533A" w:rsidRPr="006B329A" w:rsidRDefault="00C8533A" w:rsidP="006B329A">
            <w:pPr>
              <w:pStyle w:val="TAC"/>
            </w:pPr>
          </w:p>
        </w:tc>
        <w:tc>
          <w:tcPr>
            <w:tcW w:w="424" w:type="dxa"/>
            <w:tcBorders>
              <w:left w:val="nil"/>
            </w:tcBorders>
          </w:tcPr>
          <w:p w14:paraId="42C00B0F" w14:textId="77777777" w:rsidR="00C8533A" w:rsidRPr="006B329A" w:rsidRDefault="00C8533A" w:rsidP="006B329A">
            <w:pPr>
              <w:pStyle w:val="TAC"/>
            </w:pPr>
            <w:r w:rsidRPr="006B329A">
              <w:t>3</w:t>
            </w:r>
          </w:p>
        </w:tc>
      </w:tr>
      <w:tr w:rsidR="00C8533A" w:rsidRPr="006B329A" w14:paraId="551251A5"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116E6BDD" w14:textId="77777777" w:rsidR="00C8533A" w:rsidRPr="006B329A" w:rsidRDefault="00C8533A" w:rsidP="006B329A">
            <w:pPr>
              <w:pStyle w:val="TAC"/>
            </w:pPr>
            <w:r w:rsidRPr="006B329A">
              <w:t>Link Layer Service Data Unit</w:t>
            </w:r>
          </w:p>
        </w:tc>
        <w:tc>
          <w:tcPr>
            <w:tcW w:w="424" w:type="dxa"/>
            <w:tcBorders>
              <w:left w:val="nil"/>
            </w:tcBorders>
          </w:tcPr>
          <w:p w14:paraId="542CC870" w14:textId="77777777" w:rsidR="00C8533A" w:rsidRPr="006B329A" w:rsidRDefault="00C8533A" w:rsidP="006B329A">
            <w:pPr>
              <w:pStyle w:val="TAC"/>
            </w:pPr>
            <w:r w:rsidRPr="006B329A">
              <w:t>4</w:t>
            </w:r>
          </w:p>
        </w:tc>
      </w:tr>
      <w:tr w:rsidR="00C8533A" w:rsidRPr="006B329A" w14:paraId="5ABAEC18"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3AD3026E" w14:textId="77777777" w:rsidR="00C8533A" w:rsidRPr="006B329A" w:rsidRDefault="00C8533A" w:rsidP="006B329A">
            <w:pPr>
              <w:pStyle w:val="TAC"/>
            </w:pPr>
          </w:p>
        </w:tc>
        <w:tc>
          <w:tcPr>
            <w:tcW w:w="4254" w:type="dxa"/>
            <w:gridSpan w:val="6"/>
          </w:tcPr>
          <w:p w14:paraId="4C11077C" w14:textId="77777777" w:rsidR="00C8533A" w:rsidRPr="006B329A" w:rsidRDefault="00C8533A" w:rsidP="006B329A">
            <w:pPr>
              <w:pStyle w:val="TAC"/>
            </w:pPr>
            <w:r w:rsidRPr="006B329A">
              <w:t>(i.e. a layer 3 message</w:t>
            </w:r>
          </w:p>
        </w:tc>
        <w:tc>
          <w:tcPr>
            <w:tcW w:w="709" w:type="dxa"/>
            <w:tcBorders>
              <w:top w:val="single" w:sz="4" w:space="0" w:color="auto"/>
              <w:bottom w:val="single" w:sz="4" w:space="0" w:color="auto"/>
              <w:right w:val="dashed" w:sz="4" w:space="0" w:color="auto"/>
            </w:tcBorders>
          </w:tcPr>
          <w:p w14:paraId="4458EB80" w14:textId="77777777" w:rsidR="00C8533A" w:rsidRPr="006B329A" w:rsidRDefault="00C8533A" w:rsidP="006B329A">
            <w:pPr>
              <w:pStyle w:val="TAC"/>
            </w:pPr>
          </w:p>
        </w:tc>
        <w:tc>
          <w:tcPr>
            <w:tcW w:w="424" w:type="dxa"/>
            <w:tcBorders>
              <w:left w:val="nil"/>
            </w:tcBorders>
          </w:tcPr>
          <w:p w14:paraId="224F63F8" w14:textId="77777777" w:rsidR="00C8533A" w:rsidRPr="006B329A" w:rsidRDefault="00C8533A" w:rsidP="006B329A">
            <w:pPr>
              <w:pStyle w:val="TAC"/>
            </w:pPr>
          </w:p>
        </w:tc>
      </w:tr>
      <w:tr w:rsidR="00C8533A" w:rsidRPr="006B329A" w14:paraId="6B1808CA" w14:textId="77777777">
        <w:tblPrEx>
          <w:tblCellMar>
            <w:top w:w="0" w:type="dxa"/>
            <w:bottom w:w="0" w:type="dxa"/>
          </w:tblCellMar>
        </w:tblPrEx>
        <w:trPr>
          <w:cantSplit/>
          <w:jc w:val="center"/>
        </w:trPr>
        <w:tc>
          <w:tcPr>
            <w:tcW w:w="709" w:type="dxa"/>
            <w:tcBorders>
              <w:left w:val="single" w:sz="4" w:space="0" w:color="auto"/>
              <w:bottom w:val="single" w:sz="4" w:space="0" w:color="auto"/>
            </w:tcBorders>
          </w:tcPr>
          <w:p w14:paraId="50004E1A" w14:textId="77777777" w:rsidR="00C8533A" w:rsidRPr="006B329A" w:rsidRDefault="00C8533A" w:rsidP="006B329A">
            <w:pPr>
              <w:pStyle w:val="TAC"/>
            </w:pPr>
          </w:p>
        </w:tc>
        <w:tc>
          <w:tcPr>
            <w:tcW w:w="4254" w:type="dxa"/>
            <w:gridSpan w:val="6"/>
            <w:tcBorders>
              <w:bottom w:val="single" w:sz="4" w:space="0" w:color="auto"/>
            </w:tcBorders>
          </w:tcPr>
          <w:p w14:paraId="36C11F2D" w14:textId="77777777" w:rsidR="00C8533A" w:rsidRPr="006B329A" w:rsidRDefault="00C8533A" w:rsidP="006B329A">
            <w:pPr>
              <w:pStyle w:val="TAC"/>
            </w:pPr>
            <w:r w:rsidRPr="006B329A">
              <w:t>as defined in 3GPP TS 24.008 or 3GPP TS 44.018)</w:t>
            </w:r>
          </w:p>
        </w:tc>
        <w:tc>
          <w:tcPr>
            <w:tcW w:w="709" w:type="dxa"/>
            <w:tcBorders>
              <w:top w:val="single" w:sz="4" w:space="0" w:color="auto"/>
              <w:bottom w:val="single" w:sz="4" w:space="0" w:color="auto"/>
              <w:right w:val="single" w:sz="4" w:space="0" w:color="auto"/>
            </w:tcBorders>
          </w:tcPr>
          <w:p w14:paraId="29D5D21F" w14:textId="77777777" w:rsidR="00C8533A" w:rsidRPr="006B329A" w:rsidRDefault="00C8533A" w:rsidP="006B329A">
            <w:pPr>
              <w:pStyle w:val="TAC"/>
            </w:pPr>
          </w:p>
        </w:tc>
        <w:tc>
          <w:tcPr>
            <w:tcW w:w="424" w:type="dxa"/>
            <w:tcBorders>
              <w:left w:val="nil"/>
            </w:tcBorders>
          </w:tcPr>
          <w:p w14:paraId="0AEAC1C3" w14:textId="77777777" w:rsidR="00C8533A" w:rsidRPr="006B329A" w:rsidRDefault="00C8533A" w:rsidP="006B329A">
            <w:pPr>
              <w:pStyle w:val="TAC"/>
            </w:pPr>
            <w:r w:rsidRPr="006B329A">
              <w:t>n</w:t>
            </w:r>
          </w:p>
        </w:tc>
      </w:tr>
    </w:tbl>
    <w:p w14:paraId="14161B02" w14:textId="77777777" w:rsidR="00C8533A" w:rsidRPr="006B329A" w:rsidRDefault="00C8533A" w:rsidP="006B329A"/>
    <w:p w14:paraId="2F16C550" w14:textId="77777777" w:rsidR="00C8533A" w:rsidRPr="006B329A" w:rsidRDefault="00C8533A" w:rsidP="006B329A">
      <w:r w:rsidRPr="006B329A">
        <w:t>The Length Indicator field (octets 2</w:t>
      </w:r>
      <w:r w:rsidRPr="006B329A">
        <w:noBreakHyphen/>
        <w:t>3) indicates in binary the remaining length of the element (octets 4-n). The most significant bit is bit 8 of octet 2 and the least significant bit is bit 1 of octet 3.</w:t>
      </w:r>
    </w:p>
    <w:p w14:paraId="179C60A3" w14:textId="77777777" w:rsidR="00C8533A" w:rsidRPr="006B329A" w:rsidRDefault="00C8533A" w:rsidP="006B329A">
      <w:r w:rsidRPr="006B329A">
        <w:t>Octets 4-n contain the complete L3 message as defined in 3GPP TS 24.008 or in 3GPP TS 44.018. In the message format sub-clause, the 3GPP TS 24.008 or 3GPP TS 44.018 message name to be included is indicated within brackets.</w:t>
      </w:r>
    </w:p>
    <w:p w14:paraId="65340722" w14:textId="77777777" w:rsidR="00C8533A" w:rsidRPr="006B329A" w:rsidRDefault="00C8533A" w:rsidP="006B329A">
      <w:pPr>
        <w:pStyle w:val="Heading3"/>
      </w:pPr>
      <w:bookmarkStart w:id="161" w:name="_Toc476910135"/>
      <w:r w:rsidRPr="006B329A">
        <w:t>9.3.12</w:t>
      </w:r>
      <w:r w:rsidRPr="006B329A">
        <w:tab/>
        <w:t>MS Identity</w:t>
      </w:r>
      <w:bookmarkEnd w:id="161"/>
    </w:p>
    <w:p w14:paraId="18028CDA" w14:textId="77777777" w:rsidR="00C8533A" w:rsidRPr="006B329A" w:rsidRDefault="00C8533A" w:rsidP="006B329A">
      <w:pPr>
        <w:keepNext/>
      </w:pPr>
      <w:r w:rsidRPr="006B329A">
        <w:t>This element carries the identity of an MS (TMSI or IMSI). It is a variable length element.</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424"/>
      </w:tblGrid>
      <w:tr w:rsidR="00C8533A" w:rsidRPr="006B329A" w14:paraId="7622A895" w14:textId="77777777">
        <w:tblPrEx>
          <w:tblCellMar>
            <w:top w:w="0" w:type="dxa"/>
            <w:bottom w:w="0" w:type="dxa"/>
          </w:tblCellMar>
        </w:tblPrEx>
        <w:trPr>
          <w:cantSplit/>
          <w:jc w:val="center"/>
        </w:trPr>
        <w:tc>
          <w:tcPr>
            <w:tcW w:w="709" w:type="dxa"/>
          </w:tcPr>
          <w:p w14:paraId="34E25772" w14:textId="77777777" w:rsidR="00C8533A" w:rsidRPr="006B329A" w:rsidRDefault="00C8533A" w:rsidP="006B329A">
            <w:pPr>
              <w:pStyle w:val="TAC"/>
            </w:pPr>
            <w:r w:rsidRPr="006B329A">
              <w:t>8</w:t>
            </w:r>
          </w:p>
        </w:tc>
        <w:tc>
          <w:tcPr>
            <w:tcW w:w="709" w:type="dxa"/>
          </w:tcPr>
          <w:p w14:paraId="6A41787E" w14:textId="77777777" w:rsidR="00C8533A" w:rsidRPr="006B329A" w:rsidRDefault="00C8533A" w:rsidP="006B329A">
            <w:pPr>
              <w:pStyle w:val="TAC"/>
            </w:pPr>
            <w:r w:rsidRPr="006B329A">
              <w:t>7</w:t>
            </w:r>
          </w:p>
        </w:tc>
        <w:tc>
          <w:tcPr>
            <w:tcW w:w="709" w:type="dxa"/>
          </w:tcPr>
          <w:p w14:paraId="6CB86FEF" w14:textId="77777777" w:rsidR="00C8533A" w:rsidRPr="006B329A" w:rsidRDefault="00C8533A" w:rsidP="006B329A">
            <w:pPr>
              <w:pStyle w:val="TAC"/>
            </w:pPr>
            <w:r w:rsidRPr="006B329A">
              <w:t>6</w:t>
            </w:r>
          </w:p>
        </w:tc>
        <w:tc>
          <w:tcPr>
            <w:tcW w:w="709" w:type="dxa"/>
          </w:tcPr>
          <w:p w14:paraId="7AAB0ED2" w14:textId="77777777" w:rsidR="00C8533A" w:rsidRPr="006B329A" w:rsidRDefault="00C8533A" w:rsidP="006B329A">
            <w:pPr>
              <w:pStyle w:val="TAC"/>
            </w:pPr>
            <w:r w:rsidRPr="006B329A">
              <w:t>5</w:t>
            </w:r>
          </w:p>
        </w:tc>
        <w:tc>
          <w:tcPr>
            <w:tcW w:w="709" w:type="dxa"/>
          </w:tcPr>
          <w:p w14:paraId="0F6476D1" w14:textId="77777777" w:rsidR="00C8533A" w:rsidRPr="006B329A" w:rsidRDefault="00C8533A" w:rsidP="006B329A">
            <w:pPr>
              <w:pStyle w:val="TAC"/>
            </w:pPr>
            <w:r w:rsidRPr="006B329A">
              <w:t>4</w:t>
            </w:r>
          </w:p>
        </w:tc>
        <w:tc>
          <w:tcPr>
            <w:tcW w:w="709" w:type="dxa"/>
          </w:tcPr>
          <w:p w14:paraId="1C2EF264" w14:textId="77777777" w:rsidR="00C8533A" w:rsidRPr="006B329A" w:rsidRDefault="00C8533A" w:rsidP="006B329A">
            <w:pPr>
              <w:pStyle w:val="TAC"/>
            </w:pPr>
            <w:r w:rsidRPr="006B329A">
              <w:t>3</w:t>
            </w:r>
          </w:p>
        </w:tc>
        <w:tc>
          <w:tcPr>
            <w:tcW w:w="709" w:type="dxa"/>
          </w:tcPr>
          <w:p w14:paraId="50159E39" w14:textId="77777777" w:rsidR="00C8533A" w:rsidRPr="006B329A" w:rsidRDefault="00C8533A" w:rsidP="006B329A">
            <w:pPr>
              <w:pStyle w:val="TAC"/>
            </w:pPr>
            <w:r w:rsidRPr="006B329A">
              <w:t>2</w:t>
            </w:r>
          </w:p>
        </w:tc>
        <w:tc>
          <w:tcPr>
            <w:tcW w:w="709" w:type="dxa"/>
          </w:tcPr>
          <w:p w14:paraId="6863DDE0" w14:textId="77777777" w:rsidR="00C8533A" w:rsidRPr="006B329A" w:rsidRDefault="00C8533A" w:rsidP="006B329A">
            <w:pPr>
              <w:pStyle w:val="TAC"/>
            </w:pPr>
            <w:r w:rsidRPr="006B329A">
              <w:t>1</w:t>
            </w:r>
          </w:p>
        </w:tc>
        <w:tc>
          <w:tcPr>
            <w:tcW w:w="424" w:type="dxa"/>
          </w:tcPr>
          <w:p w14:paraId="5A43CD2A" w14:textId="77777777" w:rsidR="00C8533A" w:rsidRPr="006B329A" w:rsidRDefault="00C8533A" w:rsidP="006B329A">
            <w:pPr>
              <w:pStyle w:val="TAC"/>
            </w:pPr>
          </w:p>
        </w:tc>
      </w:tr>
      <w:tr w:rsidR="00C8533A" w:rsidRPr="006B329A" w14:paraId="78BA7637"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2AAA64A6" w14:textId="77777777" w:rsidR="00C8533A" w:rsidRPr="006B329A" w:rsidRDefault="00C8533A" w:rsidP="006B329A">
            <w:pPr>
              <w:pStyle w:val="TAC"/>
            </w:pPr>
            <w:r w:rsidRPr="006B329A">
              <w:t>Element identifier</w:t>
            </w:r>
          </w:p>
        </w:tc>
        <w:tc>
          <w:tcPr>
            <w:tcW w:w="424" w:type="dxa"/>
            <w:tcBorders>
              <w:left w:val="nil"/>
            </w:tcBorders>
          </w:tcPr>
          <w:p w14:paraId="65E40C58" w14:textId="77777777" w:rsidR="00C8533A" w:rsidRPr="006B329A" w:rsidRDefault="00C8533A" w:rsidP="006B329A">
            <w:pPr>
              <w:pStyle w:val="TAC"/>
            </w:pPr>
            <w:r w:rsidRPr="006B329A">
              <w:t>1</w:t>
            </w:r>
          </w:p>
        </w:tc>
      </w:tr>
      <w:tr w:rsidR="00C8533A" w:rsidRPr="006B329A" w14:paraId="41436CEB"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24560B8D" w14:textId="77777777" w:rsidR="00C8533A" w:rsidRPr="006B329A" w:rsidRDefault="00C8533A" w:rsidP="006B329A">
            <w:pPr>
              <w:pStyle w:val="TAC"/>
            </w:pPr>
            <w:r w:rsidRPr="006B329A">
              <w:t>Length</w:t>
            </w:r>
          </w:p>
        </w:tc>
        <w:tc>
          <w:tcPr>
            <w:tcW w:w="424" w:type="dxa"/>
            <w:tcBorders>
              <w:left w:val="nil"/>
            </w:tcBorders>
          </w:tcPr>
          <w:p w14:paraId="1405E589" w14:textId="77777777" w:rsidR="00C8533A" w:rsidRPr="006B329A" w:rsidRDefault="00C8533A" w:rsidP="006B329A">
            <w:pPr>
              <w:pStyle w:val="TAC"/>
            </w:pPr>
            <w:r w:rsidRPr="006B329A">
              <w:t>2</w:t>
            </w:r>
          </w:p>
        </w:tc>
      </w:tr>
      <w:tr w:rsidR="00C8533A" w:rsidRPr="006B329A" w14:paraId="12AB62A9"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52B65D65" w14:textId="77777777" w:rsidR="00C8533A" w:rsidRPr="006B329A" w:rsidRDefault="00C8533A" w:rsidP="006B329A">
            <w:pPr>
              <w:pStyle w:val="TAC"/>
            </w:pPr>
          </w:p>
        </w:tc>
        <w:tc>
          <w:tcPr>
            <w:tcW w:w="424" w:type="dxa"/>
            <w:tcBorders>
              <w:left w:val="nil"/>
            </w:tcBorders>
          </w:tcPr>
          <w:p w14:paraId="3929C65B" w14:textId="77777777" w:rsidR="00C8533A" w:rsidRPr="006B329A" w:rsidRDefault="00C8533A" w:rsidP="006B329A">
            <w:pPr>
              <w:pStyle w:val="TAC"/>
            </w:pPr>
            <w:r w:rsidRPr="006B329A">
              <w:t>3</w:t>
            </w:r>
          </w:p>
        </w:tc>
      </w:tr>
      <w:tr w:rsidR="00C8533A" w:rsidRPr="006B329A" w14:paraId="7AF21439"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53F49974" w14:textId="77777777" w:rsidR="00C8533A" w:rsidRPr="006B329A" w:rsidRDefault="00C8533A" w:rsidP="006B329A">
            <w:pPr>
              <w:pStyle w:val="TAC"/>
            </w:pPr>
          </w:p>
        </w:tc>
        <w:tc>
          <w:tcPr>
            <w:tcW w:w="4254" w:type="dxa"/>
            <w:gridSpan w:val="6"/>
          </w:tcPr>
          <w:p w14:paraId="69AFC97C" w14:textId="77777777" w:rsidR="00C8533A" w:rsidRPr="006B329A" w:rsidRDefault="00C8533A" w:rsidP="006B329A">
            <w:pPr>
              <w:pStyle w:val="TAC"/>
            </w:pPr>
            <w:r w:rsidRPr="006B329A">
              <w:t>MS Identity</w:t>
            </w:r>
          </w:p>
        </w:tc>
        <w:tc>
          <w:tcPr>
            <w:tcW w:w="709" w:type="dxa"/>
            <w:tcBorders>
              <w:top w:val="single" w:sz="4" w:space="0" w:color="auto"/>
              <w:bottom w:val="single" w:sz="4" w:space="0" w:color="auto"/>
              <w:right w:val="dashed" w:sz="4" w:space="0" w:color="auto"/>
            </w:tcBorders>
          </w:tcPr>
          <w:p w14:paraId="17D18BCA" w14:textId="77777777" w:rsidR="00C8533A" w:rsidRPr="006B329A" w:rsidRDefault="00C8533A" w:rsidP="006B329A">
            <w:pPr>
              <w:pStyle w:val="TAC"/>
            </w:pPr>
          </w:p>
        </w:tc>
        <w:tc>
          <w:tcPr>
            <w:tcW w:w="424" w:type="dxa"/>
            <w:tcBorders>
              <w:left w:val="nil"/>
            </w:tcBorders>
          </w:tcPr>
          <w:p w14:paraId="5CEC93E1" w14:textId="77777777" w:rsidR="00C8533A" w:rsidRPr="006B329A" w:rsidRDefault="00C8533A" w:rsidP="006B329A">
            <w:pPr>
              <w:pStyle w:val="TAC"/>
            </w:pPr>
          </w:p>
        </w:tc>
      </w:tr>
      <w:tr w:rsidR="00C8533A" w:rsidRPr="006B329A" w14:paraId="493686B3" w14:textId="77777777">
        <w:tblPrEx>
          <w:tblCellMar>
            <w:top w:w="0" w:type="dxa"/>
            <w:bottom w:w="0" w:type="dxa"/>
          </w:tblCellMar>
        </w:tblPrEx>
        <w:trPr>
          <w:cantSplit/>
          <w:jc w:val="center"/>
        </w:trPr>
        <w:tc>
          <w:tcPr>
            <w:tcW w:w="709" w:type="dxa"/>
            <w:tcBorders>
              <w:left w:val="single" w:sz="4" w:space="0" w:color="auto"/>
              <w:bottom w:val="single" w:sz="4" w:space="0" w:color="auto"/>
            </w:tcBorders>
          </w:tcPr>
          <w:p w14:paraId="33FEC7B8" w14:textId="77777777" w:rsidR="00C8533A" w:rsidRPr="006B329A" w:rsidRDefault="00C8533A" w:rsidP="006B329A">
            <w:pPr>
              <w:pStyle w:val="TAC"/>
            </w:pPr>
          </w:p>
        </w:tc>
        <w:tc>
          <w:tcPr>
            <w:tcW w:w="4254" w:type="dxa"/>
            <w:gridSpan w:val="6"/>
            <w:tcBorders>
              <w:bottom w:val="single" w:sz="4" w:space="0" w:color="auto"/>
            </w:tcBorders>
          </w:tcPr>
          <w:p w14:paraId="50409ECE" w14:textId="77777777" w:rsidR="00C8533A" w:rsidRPr="006B329A" w:rsidRDefault="00C8533A" w:rsidP="006B329A">
            <w:pPr>
              <w:pStyle w:val="TAC"/>
            </w:pPr>
          </w:p>
        </w:tc>
        <w:tc>
          <w:tcPr>
            <w:tcW w:w="709" w:type="dxa"/>
            <w:tcBorders>
              <w:top w:val="single" w:sz="4" w:space="0" w:color="auto"/>
              <w:bottom w:val="single" w:sz="4" w:space="0" w:color="auto"/>
              <w:right w:val="single" w:sz="4" w:space="0" w:color="auto"/>
            </w:tcBorders>
          </w:tcPr>
          <w:p w14:paraId="5A19312E" w14:textId="77777777" w:rsidR="00C8533A" w:rsidRPr="006B329A" w:rsidRDefault="00C8533A" w:rsidP="006B329A">
            <w:pPr>
              <w:pStyle w:val="TAC"/>
            </w:pPr>
          </w:p>
        </w:tc>
        <w:tc>
          <w:tcPr>
            <w:tcW w:w="424" w:type="dxa"/>
            <w:tcBorders>
              <w:left w:val="nil"/>
            </w:tcBorders>
          </w:tcPr>
          <w:p w14:paraId="1380A494" w14:textId="77777777" w:rsidR="00C8533A" w:rsidRPr="006B329A" w:rsidRDefault="00C8533A" w:rsidP="006B329A">
            <w:pPr>
              <w:pStyle w:val="TAC"/>
            </w:pPr>
            <w:r w:rsidRPr="006B329A">
              <w:t>N</w:t>
            </w:r>
          </w:p>
        </w:tc>
      </w:tr>
    </w:tbl>
    <w:p w14:paraId="4BDA5F10" w14:textId="77777777" w:rsidR="00C8533A" w:rsidRPr="006B329A" w:rsidRDefault="00C8533A" w:rsidP="006B329A"/>
    <w:p w14:paraId="137DC115" w14:textId="77777777" w:rsidR="00C8533A" w:rsidRPr="006B329A" w:rsidRDefault="00C8533A" w:rsidP="006B329A">
      <w:r w:rsidRPr="006B329A">
        <w:t>The MS Identity field (octets 3-N) is coded as specified for the Mobile Identity information element of 3GPP TS 24.008, octets 3-N.</w:t>
      </w:r>
    </w:p>
    <w:p w14:paraId="5A64F50E" w14:textId="77777777" w:rsidR="00C8533A" w:rsidRPr="006B329A" w:rsidRDefault="00C8533A" w:rsidP="006B329A">
      <w:pPr>
        <w:pStyle w:val="Heading3"/>
      </w:pPr>
      <w:bookmarkStart w:id="162" w:name="_Toc476910136"/>
      <w:r w:rsidRPr="006B329A">
        <w:t>9.3.13</w:t>
      </w:r>
      <w:r w:rsidRPr="006B329A">
        <w:tab/>
        <w:t>MS Power</w:t>
      </w:r>
      <w:bookmarkEnd w:id="162"/>
    </w:p>
    <w:p w14:paraId="6E19FD4A" w14:textId="77777777" w:rsidR="00C8533A" w:rsidRPr="006B329A" w:rsidRDefault="00C8533A" w:rsidP="006B329A">
      <w:r w:rsidRPr="006B329A">
        <w:t>This element carries the power level of MS and indicates the use of fast power control and enhanced power control.</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424"/>
      </w:tblGrid>
      <w:tr w:rsidR="00C8533A" w:rsidRPr="006B329A" w14:paraId="6F095688" w14:textId="77777777">
        <w:tblPrEx>
          <w:tblCellMar>
            <w:top w:w="0" w:type="dxa"/>
            <w:bottom w:w="0" w:type="dxa"/>
          </w:tblCellMar>
        </w:tblPrEx>
        <w:trPr>
          <w:cantSplit/>
          <w:jc w:val="center"/>
        </w:trPr>
        <w:tc>
          <w:tcPr>
            <w:tcW w:w="709" w:type="dxa"/>
          </w:tcPr>
          <w:p w14:paraId="7616EC9A" w14:textId="77777777" w:rsidR="00C8533A" w:rsidRPr="006B329A" w:rsidRDefault="00C8533A" w:rsidP="006B329A">
            <w:pPr>
              <w:pStyle w:val="TAC"/>
            </w:pPr>
            <w:r w:rsidRPr="006B329A">
              <w:lastRenderedPageBreak/>
              <w:t>8</w:t>
            </w:r>
          </w:p>
        </w:tc>
        <w:tc>
          <w:tcPr>
            <w:tcW w:w="709" w:type="dxa"/>
          </w:tcPr>
          <w:p w14:paraId="687FBF5D" w14:textId="77777777" w:rsidR="00C8533A" w:rsidRPr="006B329A" w:rsidRDefault="00C8533A" w:rsidP="006B329A">
            <w:pPr>
              <w:pStyle w:val="TAC"/>
            </w:pPr>
            <w:r w:rsidRPr="006B329A">
              <w:t>7</w:t>
            </w:r>
          </w:p>
        </w:tc>
        <w:tc>
          <w:tcPr>
            <w:tcW w:w="709" w:type="dxa"/>
          </w:tcPr>
          <w:p w14:paraId="07DD3086" w14:textId="77777777" w:rsidR="00C8533A" w:rsidRPr="006B329A" w:rsidRDefault="00C8533A" w:rsidP="006B329A">
            <w:pPr>
              <w:pStyle w:val="TAC"/>
            </w:pPr>
            <w:r w:rsidRPr="006B329A">
              <w:t>6</w:t>
            </w:r>
          </w:p>
        </w:tc>
        <w:tc>
          <w:tcPr>
            <w:tcW w:w="709" w:type="dxa"/>
          </w:tcPr>
          <w:p w14:paraId="4B9B4112" w14:textId="77777777" w:rsidR="00C8533A" w:rsidRPr="006B329A" w:rsidRDefault="00C8533A" w:rsidP="006B329A">
            <w:pPr>
              <w:pStyle w:val="TAC"/>
            </w:pPr>
            <w:r w:rsidRPr="006B329A">
              <w:t>5</w:t>
            </w:r>
          </w:p>
        </w:tc>
        <w:tc>
          <w:tcPr>
            <w:tcW w:w="709" w:type="dxa"/>
          </w:tcPr>
          <w:p w14:paraId="1E1C38D1" w14:textId="77777777" w:rsidR="00C8533A" w:rsidRPr="006B329A" w:rsidRDefault="00C8533A" w:rsidP="006B329A">
            <w:pPr>
              <w:pStyle w:val="TAC"/>
            </w:pPr>
            <w:r w:rsidRPr="006B329A">
              <w:t>4</w:t>
            </w:r>
          </w:p>
        </w:tc>
        <w:tc>
          <w:tcPr>
            <w:tcW w:w="709" w:type="dxa"/>
          </w:tcPr>
          <w:p w14:paraId="3BBC6545" w14:textId="77777777" w:rsidR="00C8533A" w:rsidRPr="006B329A" w:rsidRDefault="00C8533A" w:rsidP="006B329A">
            <w:pPr>
              <w:pStyle w:val="TAC"/>
            </w:pPr>
            <w:r w:rsidRPr="006B329A">
              <w:t>3</w:t>
            </w:r>
          </w:p>
        </w:tc>
        <w:tc>
          <w:tcPr>
            <w:tcW w:w="709" w:type="dxa"/>
          </w:tcPr>
          <w:p w14:paraId="4585DC83" w14:textId="77777777" w:rsidR="00C8533A" w:rsidRPr="006B329A" w:rsidRDefault="00C8533A" w:rsidP="006B329A">
            <w:pPr>
              <w:pStyle w:val="TAC"/>
            </w:pPr>
            <w:r w:rsidRPr="006B329A">
              <w:t>2</w:t>
            </w:r>
          </w:p>
        </w:tc>
        <w:tc>
          <w:tcPr>
            <w:tcW w:w="709" w:type="dxa"/>
          </w:tcPr>
          <w:p w14:paraId="3B695C44" w14:textId="77777777" w:rsidR="00C8533A" w:rsidRPr="006B329A" w:rsidRDefault="00C8533A" w:rsidP="006B329A">
            <w:pPr>
              <w:pStyle w:val="TAC"/>
            </w:pPr>
            <w:r w:rsidRPr="006B329A">
              <w:t>1</w:t>
            </w:r>
          </w:p>
        </w:tc>
        <w:tc>
          <w:tcPr>
            <w:tcW w:w="424" w:type="dxa"/>
          </w:tcPr>
          <w:p w14:paraId="54056BE7" w14:textId="77777777" w:rsidR="00C8533A" w:rsidRPr="006B329A" w:rsidRDefault="00C8533A" w:rsidP="006B329A">
            <w:pPr>
              <w:pStyle w:val="TAC"/>
            </w:pPr>
          </w:p>
        </w:tc>
      </w:tr>
      <w:tr w:rsidR="00C8533A" w:rsidRPr="006B329A" w14:paraId="5D276CA6"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54498289" w14:textId="77777777" w:rsidR="00C8533A" w:rsidRPr="006B329A" w:rsidRDefault="00C8533A" w:rsidP="006B329A">
            <w:pPr>
              <w:pStyle w:val="TAC"/>
            </w:pPr>
            <w:r w:rsidRPr="006B329A">
              <w:t>Element identifier</w:t>
            </w:r>
          </w:p>
        </w:tc>
        <w:tc>
          <w:tcPr>
            <w:tcW w:w="424" w:type="dxa"/>
            <w:tcBorders>
              <w:left w:val="nil"/>
            </w:tcBorders>
          </w:tcPr>
          <w:p w14:paraId="2321A799" w14:textId="77777777" w:rsidR="00C8533A" w:rsidRPr="006B329A" w:rsidRDefault="00C8533A" w:rsidP="006B329A">
            <w:pPr>
              <w:pStyle w:val="TAC"/>
            </w:pPr>
            <w:r w:rsidRPr="006B329A">
              <w:t>1</w:t>
            </w:r>
          </w:p>
        </w:tc>
      </w:tr>
      <w:tr w:rsidR="00C8533A" w:rsidRPr="006B329A" w14:paraId="7D8E1331" w14:textId="77777777">
        <w:tblPrEx>
          <w:tblCellMar>
            <w:top w:w="0" w:type="dxa"/>
            <w:bottom w:w="0" w:type="dxa"/>
          </w:tblCellMar>
        </w:tblPrEx>
        <w:trPr>
          <w:cantSplit/>
          <w:jc w:val="center"/>
        </w:trPr>
        <w:tc>
          <w:tcPr>
            <w:tcW w:w="1418" w:type="dxa"/>
            <w:gridSpan w:val="2"/>
            <w:tcBorders>
              <w:top w:val="single" w:sz="4" w:space="0" w:color="auto"/>
              <w:left w:val="single" w:sz="4" w:space="0" w:color="auto"/>
              <w:bottom w:val="single" w:sz="4" w:space="0" w:color="auto"/>
              <w:right w:val="single" w:sz="4" w:space="0" w:color="auto"/>
            </w:tcBorders>
          </w:tcPr>
          <w:p w14:paraId="4C8014DD" w14:textId="77777777" w:rsidR="00C8533A" w:rsidRPr="006B329A" w:rsidRDefault="00C8533A" w:rsidP="006B329A">
            <w:pPr>
              <w:pStyle w:val="TAC"/>
            </w:pPr>
            <w:r w:rsidRPr="006B329A">
              <w:t>Reserved</w:t>
            </w:r>
          </w:p>
        </w:tc>
        <w:tc>
          <w:tcPr>
            <w:tcW w:w="709" w:type="dxa"/>
            <w:tcBorders>
              <w:top w:val="single" w:sz="4" w:space="0" w:color="auto"/>
              <w:left w:val="single" w:sz="4" w:space="0" w:color="auto"/>
              <w:bottom w:val="single" w:sz="4" w:space="0" w:color="auto"/>
              <w:right w:val="single" w:sz="4" w:space="0" w:color="auto"/>
            </w:tcBorders>
          </w:tcPr>
          <w:p w14:paraId="68AD4616" w14:textId="77777777" w:rsidR="00C8533A" w:rsidRPr="006B329A" w:rsidRDefault="00C8533A" w:rsidP="006B329A">
            <w:pPr>
              <w:pStyle w:val="TAC"/>
            </w:pPr>
            <w:r w:rsidRPr="006B329A">
              <w:t>FPC_EPC</w:t>
            </w:r>
          </w:p>
        </w:tc>
        <w:tc>
          <w:tcPr>
            <w:tcW w:w="3545" w:type="dxa"/>
            <w:gridSpan w:val="5"/>
            <w:tcBorders>
              <w:top w:val="single" w:sz="4" w:space="0" w:color="auto"/>
              <w:left w:val="single" w:sz="4" w:space="0" w:color="auto"/>
              <w:bottom w:val="single" w:sz="4" w:space="0" w:color="auto"/>
              <w:right w:val="single" w:sz="4" w:space="0" w:color="auto"/>
            </w:tcBorders>
          </w:tcPr>
          <w:p w14:paraId="5A66B818" w14:textId="77777777" w:rsidR="00C8533A" w:rsidRPr="006B329A" w:rsidRDefault="00C8533A" w:rsidP="006B329A">
            <w:pPr>
              <w:pStyle w:val="TAC"/>
            </w:pPr>
            <w:r w:rsidRPr="006B329A">
              <w:t>Power Level</w:t>
            </w:r>
          </w:p>
        </w:tc>
        <w:tc>
          <w:tcPr>
            <w:tcW w:w="424" w:type="dxa"/>
            <w:tcBorders>
              <w:left w:val="nil"/>
            </w:tcBorders>
          </w:tcPr>
          <w:p w14:paraId="31B16575" w14:textId="77777777" w:rsidR="00C8533A" w:rsidRPr="006B329A" w:rsidRDefault="00C8533A" w:rsidP="006B329A">
            <w:pPr>
              <w:pStyle w:val="TAC"/>
            </w:pPr>
            <w:r w:rsidRPr="006B329A">
              <w:t>2</w:t>
            </w:r>
          </w:p>
        </w:tc>
      </w:tr>
    </w:tbl>
    <w:p w14:paraId="4E8328E6" w14:textId="77777777" w:rsidR="00C8533A" w:rsidRPr="006B329A" w:rsidRDefault="00C8533A" w:rsidP="006B329A"/>
    <w:p w14:paraId="18C4E130" w14:textId="77777777" w:rsidR="00C8533A" w:rsidRPr="006B329A" w:rsidRDefault="00C8533A" w:rsidP="006B329A">
      <w:pPr>
        <w:keepNext/>
      </w:pPr>
      <w:r w:rsidRPr="006B329A">
        <w:t xml:space="preserve">The FPC_EPC (Fast Power Control/Enhanced Power Control) field (octet 2) has different interpretation depending on the channel mode of the channel and whether the channel is in EPC mode. </w:t>
      </w:r>
    </w:p>
    <w:p w14:paraId="53FFBBEA" w14:textId="77777777" w:rsidR="00C8533A" w:rsidRPr="006B329A" w:rsidRDefault="00C8533A" w:rsidP="006B329A">
      <w:pPr>
        <w:keepNext/>
      </w:pPr>
      <w:r w:rsidRPr="006B329A">
        <w:t>If the channel mode is such that FPC may be used, the FPC_EPC field indicates whether Fast Measurement Reporting and Power Control mechanism is used. It is coded as follows:</w:t>
      </w:r>
    </w:p>
    <w:p w14:paraId="14D8D2CE" w14:textId="77777777" w:rsidR="00C8533A" w:rsidRPr="006B329A" w:rsidRDefault="00C8533A" w:rsidP="006B329A">
      <w:pPr>
        <w:keepNext/>
      </w:pPr>
      <w:r w:rsidRPr="006B329A">
        <w:t>Value</w:t>
      </w:r>
    </w:p>
    <w:p w14:paraId="5D1BF7A9" w14:textId="77777777" w:rsidR="00C8533A" w:rsidRPr="006B329A" w:rsidRDefault="00C8533A" w:rsidP="006B329A">
      <w:pPr>
        <w:pStyle w:val="B1"/>
      </w:pPr>
      <w:r w:rsidRPr="006B329A">
        <w:t>0</w:t>
      </w:r>
      <w:r w:rsidRPr="006B329A">
        <w:tab/>
        <w:t>Fast Power Control not in use</w:t>
      </w:r>
    </w:p>
    <w:p w14:paraId="14F8EB89" w14:textId="77777777" w:rsidR="00C8533A" w:rsidRPr="006B329A" w:rsidRDefault="00C8533A" w:rsidP="006B329A">
      <w:pPr>
        <w:pStyle w:val="B1"/>
      </w:pPr>
      <w:r w:rsidRPr="006B329A">
        <w:t>1</w:t>
      </w:r>
      <w:r w:rsidRPr="006B329A">
        <w:tab/>
        <w:t>Fast Power Control in use</w:t>
      </w:r>
    </w:p>
    <w:p w14:paraId="2C7091C8" w14:textId="77777777" w:rsidR="00C8533A" w:rsidRPr="006B329A" w:rsidRDefault="00C8533A" w:rsidP="006B329A">
      <w:r w:rsidRPr="006B329A">
        <w:t>If the channel is in EPC mode, the FPC_EPC field indicates whether EPC procedures are used for MS (uplink) power control. It is coded as follows:</w:t>
      </w:r>
    </w:p>
    <w:p w14:paraId="7595632B" w14:textId="77777777" w:rsidR="00C8533A" w:rsidRPr="006B329A" w:rsidRDefault="00C8533A" w:rsidP="006B329A">
      <w:pPr>
        <w:outlineLvl w:val="0"/>
      </w:pPr>
      <w:r w:rsidRPr="006B329A">
        <w:t>Value</w:t>
      </w:r>
    </w:p>
    <w:p w14:paraId="7F0A6DB1" w14:textId="77777777" w:rsidR="00C8533A" w:rsidRPr="006B329A" w:rsidRDefault="00C8533A" w:rsidP="006B329A">
      <w:pPr>
        <w:pStyle w:val="B1"/>
      </w:pPr>
      <w:r w:rsidRPr="006B329A">
        <w:t>0</w:t>
      </w:r>
      <w:r w:rsidRPr="006B329A">
        <w:tab/>
        <w:t>EPC not in use for MS power control</w:t>
      </w:r>
    </w:p>
    <w:p w14:paraId="4E1F0FEB" w14:textId="77777777" w:rsidR="00C8533A" w:rsidRPr="006B329A" w:rsidRDefault="00C8533A" w:rsidP="006B329A">
      <w:pPr>
        <w:pStyle w:val="B1"/>
      </w:pPr>
      <w:r w:rsidRPr="006B329A">
        <w:t>1</w:t>
      </w:r>
      <w:r w:rsidRPr="006B329A">
        <w:tab/>
        <w:t>EPC in use for MS power control</w:t>
      </w:r>
    </w:p>
    <w:p w14:paraId="18B28483" w14:textId="77777777" w:rsidR="00C8533A" w:rsidRPr="006B329A" w:rsidRDefault="00C8533A" w:rsidP="006B329A">
      <w:r w:rsidRPr="006B329A">
        <w:t>If the channel mode is such that FPC may not be used and the channel is not in EPC mode, the BTS shall ignore the value of the FPC_EPC field and the BSC shall set its value to 0.</w:t>
      </w:r>
    </w:p>
    <w:p w14:paraId="13925CC6" w14:textId="77777777" w:rsidR="00C8533A" w:rsidRPr="006B329A" w:rsidRDefault="00C8533A" w:rsidP="006B329A">
      <w:r w:rsidRPr="006B329A">
        <w:t>The coding and meaning of the Power Level field is as defined in 3GPP TS 45.005 and 3GPP TS 45.008. See also 3GPP TS 44.004.</w:t>
      </w:r>
    </w:p>
    <w:p w14:paraId="70FDE0D5" w14:textId="77777777" w:rsidR="00C8533A" w:rsidRPr="006B329A" w:rsidRDefault="00C8533A" w:rsidP="006B329A">
      <w:pPr>
        <w:pStyle w:val="Heading3"/>
      </w:pPr>
      <w:bookmarkStart w:id="163" w:name="_Toc476910137"/>
      <w:r w:rsidRPr="006B329A">
        <w:t>9.3.14</w:t>
      </w:r>
      <w:r w:rsidRPr="006B329A">
        <w:tab/>
        <w:t>Paging Group</w:t>
      </w:r>
      <w:bookmarkEnd w:id="163"/>
    </w:p>
    <w:p w14:paraId="56A74177" w14:textId="77777777" w:rsidR="00C8533A" w:rsidRPr="006B329A" w:rsidRDefault="00C8533A" w:rsidP="006B329A">
      <w:r w:rsidRPr="006B329A">
        <w:t>This element carries the paging population of an MS to be paged.</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424"/>
      </w:tblGrid>
      <w:tr w:rsidR="00C8533A" w:rsidRPr="006B329A" w14:paraId="71FC6A86" w14:textId="77777777">
        <w:tblPrEx>
          <w:tblCellMar>
            <w:top w:w="0" w:type="dxa"/>
            <w:bottom w:w="0" w:type="dxa"/>
          </w:tblCellMar>
        </w:tblPrEx>
        <w:trPr>
          <w:cantSplit/>
          <w:jc w:val="center"/>
        </w:trPr>
        <w:tc>
          <w:tcPr>
            <w:tcW w:w="709" w:type="dxa"/>
          </w:tcPr>
          <w:p w14:paraId="69875642" w14:textId="77777777" w:rsidR="00C8533A" w:rsidRPr="006B329A" w:rsidRDefault="00C8533A" w:rsidP="006B329A">
            <w:pPr>
              <w:pStyle w:val="TAC"/>
            </w:pPr>
            <w:r w:rsidRPr="006B329A">
              <w:t>8</w:t>
            </w:r>
          </w:p>
        </w:tc>
        <w:tc>
          <w:tcPr>
            <w:tcW w:w="709" w:type="dxa"/>
          </w:tcPr>
          <w:p w14:paraId="08050EA0" w14:textId="77777777" w:rsidR="00C8533A" w:rsidRPr="006B329A" w:rsidRDefault="00C8533A" w:rsidP="006B329A">
            <w:pPr>
              <w:pStyle w:val="TAC"/>
            </w:pPr>
            <w:r w:rsidRPr="006B329A">
              <w:t>7</w:t>
            </w:r>
          </w:p>
        </w:tc>
        <w:tc>
          <w:tcPr>
            <w:tcW w:w="709" w:type="dxa"/>
          </w:tcPr>
          <w:p w14:paraId="450ED223" w14:textId="77777777" w:rsidR="00C8533A" w:rsidRPr="006B329A" w:rsidRDefault="00C8533A" w:rsidP="006B329A">
            <w:pPr>
              <w:pStyle w:val="TAC"/>
            </w:pPr>
            <w:r w:rsidRPr="006B329A">
              <w:t>6</w:t>
            </w:r>
          </w:p>
        </w:tc>
        <w:tc>
          <w:tcPr>
            <w:tcW w:w="709" w:type="dxa"/>
          </w:tcPr>
          <w:p w14:paraId="64A06387" w14:textId="77777777" w:rsidR="00C8533A" w:rsidRPr="006B329A" w:rsidRDefault="00C8533A" w:rsidP="006B329A">
            <w:pPr>
              <w:pStyle w:val="TAC"/>
            </w:pPr>
            <w:r w:rsidRPr="006B329A">
              <w:t>5</w:t>
            </w:r>
          </w:p>
        </w:tc>
        <w:tc>
          <w:tcPr>
            <w:tcW w:w="709" w:type="dxa"/>
          </w:tcPr>
          <w:p w14:paraId="78171193" w14:textId="77777777" w:rsidR="00C8533A" w:rsidRPr="006B329A" w:rsidRDefault="00C8533A" w:rsidP="006B329A">
            <w:pPr>
              <w:pStyle w:val="TAC"/>
            </w:pPr>
            <w:r w:rsidRPr="006B329A">
              <w:t>4</w:t>
            </w:r>
          </w:p>
        </w:tc>
        <w:tc>
          <w:tcPr>
            <w:tcW w:w="709" w:type="dxa"/>
          </w:tcPr>
          <w:p w14:paraId="280A24F2" w14:textId="77777777" w:rsidR="00C8533A" w:rsidRPr="006B329A" w:rsidRDefault="00C8533A" w:rsidP="006B329A">
            <w:pPr>
              <w:pStyle w:val="TAC"/>
            </w:pPr>
            <w:r w:rsidRPr="006B329A">
              <w:t>3</w:t>
            </w:r>
          </w:p>
        </w:tc>
        <w:tc>
          <w:tcPr>
            <w:tcW w:w="709" w:type="dxa"/>
          </w:tcPr>
          <w:p w14:paraId="28382B29" w14:textId="77777777" w:rsidR="00C8533A" w:rsidRPr="006B329A" w:rsidRDefault="00C8533A" w:rsidP="006B329A">
            <w:pPr>
              <w:pStyle w:val="TAC"/>
            </w:pPr>
            <w:r w:rsidRPr="006B329A">
              <w:t>2</w:t>
            </w:r>
          </w:p>
        </w:tc>
        <w:tc>
          <w:tcPr>
            <w:tcW w:w="709" w:type="dxa"/>
          </w:tcPr>
          <w:p w14:paraId="0DDC962B" w14:textId="77777777" w:rsidR="00C8533A" w:rsidRPr="006B329A" w:rsidRDefault="00C8533A" w:rsidP="006B329A">
            <w:pPr>
              <w:pStyle w:val="TAC"/>
            </w:pPr>
            <w:r w:rsidRPr="006B329A">
              <w:t>1</w:t>
            </w:r>
          </w:p>
        </w:tc>
        <w:tc>
          <w:tcPr>
            <w:tcW w:w="424" w:type="dxa"/>
          </w:tcPr>
          <w:p w14:paraId="6279B407" w14:textId="77777777" w:rsidR="00C8533A" w:rsidRPr="006B329A" w:rsidRDefault="00C8533A" w:rsidP="006B329A">
            <w:pPr>
              <w:pStyle w:val="TAC"/>
            </w:pPr>
          </w:p>
        </w:tc>
      </w:tr>
      <w:tr w:rsidR="00C8533A" w:rsidRPr="006B329A" w14:paraId="17E28673"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7B8F8BCA" w14:textId="77777777" w:rsidR="00C8533A" w:rsidRPr="006B329A" w:rsidRDefault="00C8533A" w:rsidP="006B329A">
            <w:pPr>
              <w:pStyle w:val="TAC"/>
            </w:pPr>
            <w:r w:rsidRPr="006B329A">
              <w:t>Element identifier</w:t>
            </w:r>
          </w:p>
        </w:tc>
        <w:tc>
          <w:tcPr>
            <w:tcW w:w="424" w:type="dxa"/>
            <w:tcBorders>
              <w:left w:val="nil"/>
            </w:tcBorders>
          </w:tcPr>
          <w:p w14:paraId="4CF2C0FD" w14:textId="77777777" w:rsidR="00C8533A" w:rsidRPr="006B329A" w:rsidRDefault="00C8533A" w:rsidP="006B329A">
            <w:pPr>
              <w:pStyle w:val="TAC"/>
            </w:pPr>
            <w:r w:rsidRPr="006B329A">
              <w:t>1</w:t>
            </w:r>
          </w:p>
        </w:tc>
      </w:tr>
      <w:tr w:rsidR="00C8533A" w:rsidRPr="006B329A" w14:paraId="528315A6"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4CA9C4" w14:textId="77777777" w:rsidR="00C8533A" w:rsidRPr="006B329A" w:rsidRDefault="00C8533A" w:rsidP="006B329A">
            <w:pPr>
              <w:pStyle w:val="TAC"/>
            </w:pPr>
            <w:r w:rsidRPr="006B329A">
              <w:t>Paging Group</w:t>
            </w:r>
          </w:p>
        </w:tc>
        <w:tc>
          <w:tcPr>
            <w:tcW w:w="424" w:type="dxa"/>
            <w:tcBorders>
              <w:left w:val="nil"/>
            </w:tcBorders>
          </w:tcPr>
          <w:p w14:paraId="6019A2B0" w14:textId="77777777" w:rsidR="00C8533A" w:rsidRPr="006B329A" w:rsidRDefault="00C8533A" w:rsidP="006B329A">
            <w:pPr>
              <w:pStyle w:val="TAC"/>
            </w:pPr>
            <w:r w:rsidRPr="006B329A">
              <w:t>2</w:t>
            </w:r>
          </w:p>
        </w:tc>
      </w:tr>
    </w:tbl>
    <w:p w14:paraId="09E267BC" w14:textId="77777777" w:rsidR="00C8533A" w:rsidRPr="006B329A" w:rsidRDefault="00C8533A" w:rsidP="006B329A"/>
    <w:p w14:paraId="4DB25663" w14:textId="77777777" w:rsidR="00C8533A" w:rsidRPr="006B329A" w:rsidRDefault="00C8533A" w:rsidP="006B329A">
      <w:r w:rsidRPr="006B329A">
        <w:t>The Paging Group field (octet 2) contains the binary representation of the paging group as defined in 3GPP TS 45.002.</w:t>
      </w:r>
    </w:p>
    <w:p w14:paraId="4DA8EB8E" w14:textId="77777777" w:rsidR="00C8533A" w:rsidRPr="006B329A" w:rsidRDefault="00C8533A" w:rsidP="006B329A">
      <w:pPr>
        <w:pStyle w:val="Heading3"/>
      </w:pPr>
      <w:bookmarkStart w:id="164" w:name="_Toc476910138"/>
      <w:r w:rsidRPr="006B329A">
        <w:t>9.3.15</w:t>
      </w:r>
      <w:r w:rsidRPr="006B329A">
        <w:tab/>
        <w:t>Paging Load</w:t>
      </w:r>
      <w:bookmarkEnd w:id="164"/>
    </w:p>
    <w:p w14:paraId="64618D63" w14:textId="77777777" w:rsidR="00C8533A" w:rsidRPr="006B329A" w:rsidRDefault="00C8533A" w:rsidP="006B329A">
      <w:r w:rsidRPr="006B329A">
        <w:t>This element carries data about the load of a paging channel (PCH).</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424"/>
      </w:tblGrid>
      <w:tr w:rsidR="00C8533A" w:rsidRPr="006B329A" w14:paraId="2D39FE80" w14:textId="77777777">
        <w:tblPrEx>
          <w:tblCellMar>
            <w:top w:w="0" w:type="dxa"/>
            <w:bottom w:w="0" w:type="dxa"/>
          </w:tblCellMar>
        </w:tblPrEx>
        <w:trPr>
          <w:cantSplit/>
          <w:jc w:val="center"/>
        </w:trPr>
        <w:tc>
          <w:tcPr>
            <w:tcW w:w="709" w:type="dxa"/>
          </w:tcPr>
          <w:p w14:paraId="0D79F0E6" w14:textId="77777777" w:rsidR="00C8533A" w:rsidRPr="006B329A" w:rsidRDefault="00C8533A" w:rsidP="006B329A">
            <w:pPr>
              <w:pStyle w:val="TAC"/>
            </w:pPr>
            <w:r w:rsidRPr="006B329A">
              <w:t>8</w:t>
            </w:r>
          </w:p>
        </w:tc>
        <w:tc>
          <w:tcPr>
            <w:tcW w:w="709" w:type="dxa"/>
          </w:tcPr>
          <w:p w14:paraId="1A1B6A8B" w14:textId="77777777" w:rsidR="00C8533A" w:rsidRPr="006B329A" w:rsidRDefault="00C8533A" w:rsidP="006B329A">
            <w:pPr>
              <w:pStyle w:val="TAC"/>
            </w:pPr>
            <w:r w:rsidRPr="006B329A">
              <w:t>7</w:t>
            </w:r>
          </w:p>
        </w:tc>
        <w:tc>
          <w:tcPr>
            <w:tcW w:w="709" w:type="dxa"/>
          </w:tcPr>
          <w:p w14:paraId="28D318CF" w14:textId="77777777" w:rsidR="00C8533A" w:rsidRPr="006B329A" w:rsidRDefault="00C8533A" w:rsidP="006B329A">
            <w:pPr>
              <w:pStyle w:val="TAC"/>
            </w:pPr>
            <w:r w:rsidRPr="006B329A">
              <w:t>6</w:t>
            </w:r>
          </w:p>
        </w:tc>
        <w:tc>
          <w:tcPr>
            <w:tcW w:w="709" w:type="dxa"/>
          </w:tcPr>
          <w:p w14:paraId="456B8D86" w14:textId="77777777" w:rsidR="00C8533A" w:rsidRPr="006B329A" w:rsidRDefault="00C8533A" w:rsidP="006B329A">
            <w:pPr>
              <w:pStyle w:val="TAC"/>
            </w:pPr>
            <w:r w:rsidRPr="006B329A">
              <w:t>5</w:t>
            </w:r>
          </w:p>
        </w:tc>
        <w:tc>
          <w:tcPr>
            <w:tcW w:w="709" w:type="dxa"/>
          </w:tcPr>
          <w:p w14:paraId="4A211CBB" w14:textId="77777777" w:rsidR="00C8533A" w:rsidRPr="006B329A" w:rsidRDefault="00C8533A" w:rsidP="006B329A">
            <w:pPr>
              <w:pStyle w:val="TAC"/>
            </w:pPr>
            <w:r w:rsidRPr="006B329A">
              <w:t>4</w:t>
            </w:r>
          </w:p>
        </w:tc>
        <w:tc>
          <w:tcPr>
            <w:tcW w:w="709" w:type="dxa"/>
          </w:tcPr>
          <w:p w14:paraId="7357FD9C" w14:textId="77777777" w:rsidR="00C8533A" w:rsidRPr="006B329A" w:rsidRDefault="00C8533A" w:rsidP="006B329A">
            <w:pPr>
              <w:pStyle w:val="TAC"/>
            </w:pPr>
            <w:r w:rsidRPr="006B329A">
              <w:t>3</w:t>
            </w:r>
          </w:p>
        </w:tc>
        <w:tc>
          <w:tcPr>
            <w:tcW w:w="709" w:type="dxa"/>
          </w:tcPr>
          <w:p w14:paraId="11A9350C" w14:textId="77777777" w:rsidR="00C8533A" w:rsidRPr="006B329A" w:rsidRDefault="00C8533A" w:rsidP="006B329A">
            <w:pPr>
              <w:pStyle w:val="TAC"/>
            </w:pPr>
            <w:r w:rsidRPr="006B329A">
              <w:t>2</w:t>
            </w:r>
          </w:p>
        </w:tc>
        <w:tc>
          <w:tcPr>
            <w:tcW w:w="709" w:type="dxa"/>
          </w:tcPr>
          <w:p w14:paraId="2364CC14" w14:textId="77777777" w:rsidR="00C8533A" w:rsidRPr="006B329A" w:rsidRDefault="00C8533A" w:rsidP="006B329A">
            <w:pPr>
              <w:pStyle w:val="TAC"/>
            </w:pPr>
            <w:r w:rsidRPr="006B329A">
              <w:t>1</w:t>
            </w:r>
          </w:p>
        </w:tc>
        <w:tc>
          <w:tcPr>
            <w:tcW w:w="424" w:type="dxa"/>
          </w:tcPr>
          <w:p w14:paraId="6CF5D003" w14:textId="77777777" w:rsidR="00C8533A" w:rsidRPr="006B329A" w:rsidRDefault="00C8533A" w:rsidP="006B329A">
            <w:pPr>
              <w:pStyle w:val="TAC"/>
            </w:pPr>
          </w:p>
        </w:tc>
      </w:tr>
      <w:tr w:rsidR="00C8533A" w:rsidRPr="006B329A" w14:paraId="60E540FA"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24E52E46" w14:textId="77777777" w:rsidR="00C8533A" w:rsidRPr="006B329A" w:rsidRDefault="00C8533A" w:rsidP="006B329A">
            <w:pPr>
              <w:pStyle w:val="TAC"/>
            </w:pPr>
            <w:r w:rsidRPr="006B329A">
              <w:t>Element identifier</w:t>
            </w:r>
          </w:p>
        </w:tc>
        <w:tc>
          <w:tcPr>
            <w:tcW w:w="424" w:type="dxa"/>
            <w:tcBorders>
              <w:left w:val="nil"/>
            </w:tcBorders>
          </w:tcPr>
          <w:p w14:paraId="072CE8A2" w14:textId="77777777" w:rsidR="00C8533A" w:rsidRPr="006B329A" w:rsidRDefault="00C8533A" w:rsidP="006B329A">
            <w:pPr>
              <w:pStyle w:val="TAC"/>
            </w:pPr>
            <w:r w:rsidRPr="006B329A">
              <w:t>1</w:t>
            </w:r>
          </w:p>
        </w:tc>
      </w:tr>
      <w:tr w:rsidR="00C8533A" w:rsidRPr="006B329A" w14:paraId="36578398"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55FAA484" w14:textId="77777777" w:rsidR="00C8533A" w:rsidRPr="006B329A" w:rsidRDefault="00C8533A" w:rsidP="006B329A">
            <w:pPr>
              <w:pStyle w:val="TAC"/>
            </w:pPr>
          </w:p>
        </w:tc>
        <w:tc>
          <w:tcPr>
            <w:tcW w:w="424" w:type="dxa"/>
            <w:tcBorders>
              <w:left w:val="nil"/>
            </w:tcBorders>
          </w:tcPr>
          <w:p w14:paraId="0B8632CC" w14:textId="77777777" w:rsidR="00C8533A" w:rsidRPr="006B329A" w:rsidRDefault="00C8533A" w:rsidP="006B329A">
            <w:pPr>
              <w:pStyle w:val="TAC"/>
            </w:pPr>
            <w:r w:rsidRPr="006B329A">
              <w:t>2</w:t>
            </w:r>
          </w:p>
        </w:tc>
      </w:tr>
      <w:tr w:rsidR="00C8533A" w:rsidRPr="006B329A" w14:paraId="52DC32E4" w14:textId="77777777">
        <w:tblPrEx>
          <w:tblCellMar>
            <w:top w:w="0" w:type="dxa"/>
            <w:bottom w:w="0" w:type="dxa"/>
          </w:tblCellMar>
        </w:tblPrEx>
        <w:trPr>
          <w:cantSplit/>
          <w:jc w:val="center"/>
        </w:trPr>
        <w:tc>
          <w:tcPr>
            <w:tcW w:w="709" w:type="dxa"/>
            <w:tcBorders>
              <w:top w:val="single" w:sz="4" w:space="0" w:color="auto"/>
              <w:left w:val="single" w:sz="4" w:space="0" w:color="auto"/>
              <w:bottom w:val="single" w:sz="4" w:space="0" w:color="auto"/>
            </w:tcBorders>
          </w:tcPr>
          <w:p w14:paraId="56601CA2" w14:textId="77777777" w:rsidR="00C8533A" w:rsidRPr="006B329A" w:rsidRDefault="00C8533A" w:rsidP="006B329A">
            <w:pPr>
              <w:pStyle w:val="TAC"/>
            </w:pPr>
          </w:p>
        </w:tc>
        <w:tc>
          <w:tcPr>
            <w:tcW w:w="4254" w:type="dxa"/>
            <w:gridSpan w:val="6"/>
            <w:tcBorders>
              <w:bottom w:val="single" w:sz="4" w:space="0" w:color="auto"/>
            </w:tcBorders>
          </w:tcPr>
          <w:p w14:paraId="40375874" w14:textId="77777777" w:rsidR="00C8533A" w:rsidRPr="006B329A" w:rsidRDefault="00C8533A" w:rsidP="006B329A">
            <w:pPr>
              <w:pStyle w:val="TAC"/>
            </w:pPr>
            <w:r w:rsidRPr="006B329A">
              <w:t>Paging Buffer Space</w:t>
            </w:r>
          </w:p>
        </w:tc>
        <w:tc>
          <w:tcPr>
            <w:tcW w:w="709" w:type="dxa"/>
            <w:tcBorders>
              <w:top w:val="single" w:sz="4" w:space="0" w:color="auto"/>
              <w:bottom w:val="single" w:sz="4" w:space="0" w:color="auto"/>
              <w:right w:val="single" w:sz="4" w:space="0" w:color="auto"/>
            </w:tcBorders>
          </w:tcPr>
          <w:p w14:paraId="26493FAC" w14:textId="77777777" w:rsidR="00C8533A" w:rsidRPr="006B329A" w:rsidRDefault="00C8533A" w:rsidP="006B329A">
            <w:pPr>
              <w:pStyle w:val="TAC"/>
            </w:pPr>
          </w:p>
        </w:tc>
        <w:tc>
          <w:tcPr>
            <w:tcW w:w="424" w:type="dxa"/>
            <w:tcBorders>
              <w:left w:val="nil"/>
            </w:tcBorders>
          </w:tcPr>
          <w:p w14:paraId="631C61AE" w14:textId="77777777" w:rsidR="00C8533A" w:rsidRPr="006B329A" w:rsidRDefault="00C8533A" w:rsidP="006B329A">
            <w:pPr>
              <w:pStyle w:val="TAC"/>
            </w:pPr>
            <w:r w:rsidRPr="006B329A">
              <w:t>3</w:t>
            </w:r>
          </w:p>
        </w:tc>
      </w:tr>
    </w:tbl>
    <w:p w14:paraId="64993722" w14:textId="77777777" w:rsidR="00C8533A" w:rsidRPr="006B329A" w:rsidRDefault="00C8533A" w:rsidP="006B329A"/>
    <w:p w14:paraId="64E4F92D" w14:textId="77777777" w:rsidR="00C8533A" w:rsidRPr="006B329A" w:rsidRDefault="00C8533A" w:rsidP="006B329A">
      <w:r w:rsidRPr="006B329A">
        <w:t>The Paging Buffer Space field (octets 2</w:t>
      </w:r>
      <w:r w:rsidRPr="006B329A">
        <w:noBreakHyphen/>
        <w:t>3) indicates the remaining space for Paging Commands associated with this CCCH timeslot, given as the number of additional Paging Commands that it is possible to store. The number is binary coded with the most significant bit in bit 8 of octet 2 and the least significant bit in bit 1 of octet 3.</w:t>
      </w:r>
    </w:p>
    <w:p w14:paraId="3F382DC8" w14:textId="77777777" w:rsidR="00C8533A" w:rsidRPr="006B329A" w:rsidRDefault="00C8533A" w:rsidP="006B329A">
      <w:pPr>
        <w:pStyle w:val="Heading3"/>
      </w:pPr>
      <w:bookmarkStart w:id="165" w:name="_Toc476910139"/>
      <w:r w:rsidRPr="006B329A">
        <w:t>9.3.16</w:t>
      </w:r>
      <w:r w:rsidRPr="006B329A">
        <w:tab/>
        <w:t>Physical Context</w:t>
      </w:r>
      <w:bookmarkEnd w:id="165"/>
    </w:p>
    <w:p w14:paraId="694123DA" w14:textId="77777777" w:rsidR="00C8533A" w:rsidRPr="006B329A" w:rsidRDefault="00C8533A" w:rsidP="006B329A">
      <w:r w:rsidRPr="006B329A">
        <w:t>This element contains supplementary information on the transmission/reception process. It is a variable length element.</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424"/>
      </w:tblGrid>
      <w:tr w:rsidR="00C8533A" w:rsidRPr="006B329A" w14:paraId="7C7CA7B7" w14:textId="77777777">
        <w:tblPrEx>
          <w:tblCellMar>
            <w:top w:w="0" w:type="dxa"/>
            <w:bottom w:w="0" w:type="dxa"/>
          </w:tblCellMar>
        </w:tblPrEx>
        <w:trPr>
          <w:cantSplit/>
          <w:jc w:val="center"/>
        </w:trPr>
        <w:tc>
          <w:tcPr>
            <w:tcW w:w="709" w:type="dxa"/>
          </w:tcPr>
          <w:p w14:paraId="03094601" w14:textId="77777777" w:rsidR="00C8533A" w:rsidRPr="006B329A" w:rsidRDefault="00C8533A" w:rsidP="006B329A">
            <w:pPr>
              <w:pStyle w:val="TAC"/>
            </w:pPr>
            <w:r w:rsidRPr="006B329A">
              <w:lastRenderedPageBreak/>
              <w:t>8</w:t>
            </w:r>
          </w:p>
        </w:tc>
        <w:tc>
          <w:tcPr>
            <w:tcW w:w="709" w:type="dxa"/>
          </w:tcPr>
          <w:p w14:paraId="15CF45BE" w14:textId="77777777" w:rsidR="00C8533A" w:rsidRPr="006B329A" w:rsidRDefault="00C8533A" w:rsidP="006B329A">
            <w:pPr>
              <w:pStyle w:val="TAC"/>
            </w:pPr>
            <w:r w:rsidRPr="006B329A">
              <w:t>7</w:t>
            </w:r>
          </w:p>
        </w:tc>
        <w:tc>
          <w:tcPr>
            <w:tcW w:w="709" w:type="dxa"/>
          </w:tcPr>
          <w:p w14:paraId="4BB35866" w14:textId="77777777" w:rsidR="00C8533A" w:rsidRPr="006B329A" w:rsidRDefault="00C8533A" w:rsidP="006B329A">
            <w:pPr>
              <w:pStyle w:val="TAC"/>
            </w:pPr>
            <w:r w:rsidRPr="006B329A">
              <w:t>6</w:t>
            </w:r>
          </w:p>
        </w:tc>
        <w:tc>
          <w:tcPr>
            <w:tcW w:w="709" w:type="dxa"/>
          </w:tcPr>
          <w:p w14:paraId="3A5331BF" w14:textId="77777777" w:rsidR="00C8533A" w:rsidRPr="006B329A" w:rsidRDefault="00C8533A" w:rsidP="006B329A">
            <w:pPr>
              <w:pStyle w:val="TAC"/>
            </w:pPr>
            <w:r w:rsidRPr="006B329A">
              <w:t>5</w:t>
            </w:r>
          </w:p>
        </w:tc>
        <w:tc>
          <w:tcPr>
            <w:tcW w:w="709" w:type="dxa"/>
          </w:tcPr>
          <w:p w14:paraId="24A84D6C" w14:textId="77777777" w:rsidR="00C8533A" w:rsidRPr="006B329A" w:rsidRDefault="00C8533A" w:rsidP="006B329A">
            <w:pPr>
              <w:pStyle w:val="TAC"/>
            </w:pPr>
            <w:r w:rsidRPr="006B329A">
              <w:t>4</w:t>
            </w:r>
          </w:p>
        </w:tc>
        <w:tc>
          <w:tcPr>
            <w:tcW w:w="709" w:type="dxa"/>
          </w:tcPr>
          <w:p w14:paraId="67AEE453" w14:textId="77777777" w:rsidR="00C8533A" w:rsidRPr="006B329A" w:rsidRDefault="00C8533A" w:rsidP="006B329A">
            <w:pPr>
              <w:pStyle w:val="TAC"/>
            </w:pPr>
            <w:r w:rsidRPr="006B329A">
              <w:t>3</w:t>
            </w:r>
          </w:p>
        </w:tc>
        <w:tc>
          <w:tcPr>
            <w:tcW w:w="709" w:type="dxa"/>
          </w:tcPr>
          <w:p w14:paraId="3B7A37EB" w14:textId="77777777" w:rsidR="00C8533A" w:rsidRPr="006B329A" w:rsidRDefault="00C8533A" w:rsidP="006B329A">
            <w:pPr>
              <w:pStyle w:val="TAC"/>
            </w:pPr>
            <w:r w:rsidRPr="006B329A">
              <w:t>2</w:t>
            </w:r>
          </w:p>
        </w:tc>
        <w:tc>
          <w:tcPr>
            <w:tcW w:w="709" w:type="dxa"/>
          </w:tcPr>
          <w:p w14:paraId="5ABFFE32" w14:textId="77777777" w:rsidR="00C8533A" w:rsidRPr="006B329A" w:rsidRDefault="00C8533A" w:rsidP="006B329A">
            <w:pPr>
              <w:pStyle w:val="TAC"/>
            </w:pPr>
            <w:r w:rsidRPr="006B329A">
              <w:t>1</w:t>
            </w:r>
          </w:p>
        </w:tc>
        <w:tc>
          <w:tcPr>
            <w:tcW w:w="424" w:type="dxa"/>
          </w:tcPr>
          <w:p w14:paraId="1287BD7A" w14:textId="77777777" w:rsidR="00C8533A" w:rsidRPr="006B329A" w:rsidRDefault="00C8533A" w:rsidP="006B329A">
            <w:pPr>
              <w:pStyle w:val="TAC"/>
            </w:pPr>
          </w:p>
        </w:tc>
      </w:tr>
      <w:tr w:rsidR="00C8533A" w:rsidRPr="006B329A" w14:paraId="0A22EB5E"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553B12BD" w14:textId="77777777" w:rsidR="00C8533A" w:rsidRPr="006B329A" w:rsidRDefault="00C8533A" w:rsidP="006B329A">
            <w:pPr>
              <w:pStyle w:val="TAC"/>
            </w:pPr>
            <w:r w:rsidRPr="006B329A">
              <w:t>Element identifier</w:t>
            </w:r>
          </w:p>
        </w:tc>
        <w:tc>
          <w:tcPr>
            <w:tcW w:w="424" w:type="dxa"/>
            <w:tcBorders>
              <w:left w:val="nil"/>
            </w:tcBorders>
          </w:tcPr>
          <w:p w14:paraId="564AAEDB" w14:textId="77777777" w:rsidR="00C8533A" w:rsidRPr="006B329A" w:rsidRDefault="00C8533A" w:rsidP="006B329A">
            <w:pPr>
              <w:pStyle w:val="TAC"/>
            </w:pPr>
            <w:r w:rsidRPr="006B329A">
              <w:t>1</w:t>
            </w:r>
          </w:p>
        </w:tc>
      </w:tr>
      <w:tr w:rsidR="00C8533A" w:rsidRPr="006B329A" w14:paraId="0EAAFDB7"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8AC2686" w14:textId="77777777" w:rsidR="00C8533A" w:rsidRPr="006B329A" w:rsidRDefault="00C8533A" w:rsidP="006B329A">
            <w:pPr>
              <w:pStyle w:val="TAC"/>
            </w:pPr>
            <w:r w:rsidRPr="006B329A">
              <w:t>Length</w:t>
            </w:r>
          </w:p>
        </w:tc>
        <w:tc>
          <w:tcPr>
            <w:tcW w:w="424" w:type="dxa"/>
            <w:tcBorders>
              <w:left w:val="nil"/>
            </w:tcBorders>
          </w:tcPr>
          <w:p w14:paraId="7F4ED76A" w14:textId="77777777" w:rsidR="00C8533A" w:rsidRPr="006B329A" w:rsidRDefault="00C8533A" w:rsidP="006B329A">
            <w:pPr>
              <w:pStyle w:val="TAC"/>
            </w:pPr>
            <w:r w:rsidRPr="006B329A">
              <w:t>2</w:t>
            </w:r>
          </w:p>
        </w:tc>
      </w:tr>
      <w:tr w:rsidR="00C8533A" w:rsidRPr="006B329A" w14:paraId="4902CA0C" w14:textId="77777777">
        <w:tblPrEx>
          <w:tblCellMar>
            <w:top w:w="0" w:type="dxa"/>
            <w:bottom w:w="0" w:type="dxa"/>
          </w:tblCellMar>
        </w:tblPrEx>
        <w:trPr>
          <w:cantSplit/>
          <w:jc w:val="center"/>
        </w:trPr>
        <w:tc>
          <w:tcPr>
            <w:tcW w:w="5672" w:type="dxa"/>
            <w:gridSpan w:val="8"/>
            <w:tcBorders>
              <w:left w:val="single" w:sz="4" w:space="0" w:color="auto"/>
              <w:right w:val="single" w:sz="4" w:space="0" w:color="auto"/>
            </w:tcBorders>
          </w:tcPr>
          <w:p w14:paraId="50D400DD" w14:textId="77777777" w:rsidR="00C8533A" w:rsidRPr="006B329A" w:rsidRDefault="00C8533A" w:rsidP="006B329A">
            <w:pPr>
              <w:pStyle w:val="TAC"/>
            </w:pPr>
            <w:r w:rsidRPr="006B329A">
              <w:t>Physical</w:t>
            </w:r>
          </w:p>
        </w:tc>
        <w:tc>
          <w:tcPr>
            <w:tcW w:w="424" w:type="dxa"/>
            <w:tcBorders>
              <w:left w:val="nil"/>
            </w:tcBorders>
          </w:tcPr>
          <w:p w14:paraId="7031FEA4" w14:textId="77777777" w:rsidR="00C8533A" w:rsidRPr="006B329A" w:rsidRDefault="00C8533A" w:rsidP="006B329A">
            <w:pPr>
              <w:pStyle w:val="TAC"/>
              <w:rPr>
                <w:lang w:val="fr-FR"/>
              </w:rPr>
            </w:pPr>
            <w:r w:rsidRPr="006B329A">
              <w:rPr>
                <w:lang w:val="fr-FR"/>
              </w:rPr>
              <w:t>3</w:t>
            </w:r>
          </w:p>
        </w:tc>
      </w:tr>
      <w:tr w:rsidR="00C8533A" w:rsidRPr="006B329A" w14:paraId="7D9C682D"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0B0DFA91" w14:textId="77777777" w:rsidR="00C8533A" w:rsidRPr="006B329A" w:rsidRDefault="00C8533A" w:rsidP="006B329A">
            <w:pPr>
              <w:pStyle w:val="TAC"/>
              <w:rPr>
                <w:lang w:val="fr-FR"/>
              </w:rPr>
            </w:pPr>
          </w:p>
        </w:tc>
        <w:tc>
          <w:tcPr>
            <w:tcW w:w="4254" w:type="dxa"/>
            <w:gridSpan w:val="6"/>
          </w:tcPr>
          <w:p w14:paraId="325235BD" w14:textId="77777777" w:rsidR="00C8533A" w:rsidRPr="006B329A" w:rsidRDefault="00C8533A" w:rsidP="006B329A">
            <w:pPr>
              <w:pStyle w:val="TAC"/>
              <w:rPr>
                <w:lang w:val="fr-FR"/>
              </w:rPr>
            </w:pPr>
            <w:r w:rsidRPr="006B329A">
              <w:rPr>
                <w:lang w:val="fr-FR"/>
              </w:rPr>
              <w:t>Context</w:t>
            </w:r>
          </w:p>
        </w:tc>
        <w:tc>
          <w:tcPr>
            <w:tcW w:w="709" w:type="dxa"/>
            <w:tcBorders>
              <w:top w:val="single" w:sz="4" w:space="0" w:color="auto"/>
              <w:bottom w:val="single" w:sz="4" w:space="0" w:color="auto"/>
              <w:right w:val="dashed" w:sz="4" w:space="0" w:color="auto"/>
            </w:tcBorders>
          </w:tcPr>
          <w:p w14:paraId="16E45BD2" w14:textId="77777777" w:rsidR="00C8533A" w:rsidRPr="006B329A" w:rsidRDefault="00C8533A" w:rsidP="006B329A">
            <w:pPr>
              <w:pStyle w:val="TAC"/>
              <w:rPr>
                <w:lang w:val="fr-FR"/>
              </w:rPr>
            </w:pPr>
          </w:p>
        </w:tc>
        <w:tc>
          <w:tcPr>
            <w:tcW w:w="424" w:type="dxa"/>
            <w:tcBorders>
              <w:left w:val="nil"/>
            </w:tcBorders>
          </w:tcPr>
          <w:p w14:paraId="51A337B1" w14:textId="77777777" w:rsidR="00C8533A" w:rsidRPr="006B329A" w:rsidRDefault="00C8533A" w:rsidP="006B329A">
            <w:pPr>
              <w:pStyle w:val="TAC"/>
              <w:rPr>
                <w:lang w:val="fr-FR"/>
              </w:rPr>
            </w:pPr>
          </w:p>
        </w:tc>
      </w:tr>
      <w:tr w:rsidR="00C8533A" w:rsidRPr="006B329A" w14:paraId="344AA918" w14:textId="77777777">
        <w:tblPrEx>
          <w:tblCellMar>
            <w:top w:w="0" w:type="dxa"/>
            <w:bottom w:w="0" w:type="dxa"/>
          </w:tblCellMar>
        </w:tblPrEx>
        <w:trPr>
          <w:cantSplit/>
          <w:jc w:val="center"/>
        </w:trPr>
        <w:tc>
          <w:tcPr>
            <w:tcW w:w="709" w:type="dxa"/>
            <w:tcBorders>
              <w:top w:val="single" w:sz="4" w:space="0" w:color="auto"/>
              <w:left w:val="single" w:sz="4" w:space="0" w:color="auto"/>
              <w:bottom w:val="single" w:sz="4" w:space="0" w:color="auto"/>
            </w:tcBorders>
          </w:tcPr>
          <w:p w14:paraId="74556F3F" w14:textId="77777777" w:rsidR="00C8533A" w:rsidRPr="006B329A" w:rsidRDefault="00C8533A" w:rsidP="006B329A">
            <w:pPr>
              <w:pStyle w:val="TAC"/>
              <w:rPr>
                <w:lang w:val="fr-FR"/>
              </w:rPr>
            </w:pPr>
          </w:p>
        </w:tc>
        <w:tc>
          <w:tcPr>
            <w:tcW w:w="4254" w:type="dxa"/>
            <w:gridSpan w:val="6"/>
            <w:tcBorders>
              <w:bottom w:val="single" w:sz="4" w:space="0" w:color="auto"/>
            </w:tcBorders>
          </w:tcPr>
          <w:p w14:paraId="0C99A91E" w14:textId="77777777" w:rsidR="00C8533A" w:rsidRPr="006B329A" w:rsidRDefault="00C8533A" w:rsidP="006B329A">
            <w:pPr>
              <w:pStyle w:val="TAC"/>
              <w:rPr>
                <w:lang w:val="fr-FR"/>
              </w:rPr>
            </w:pPr>
            <w:r w:rsidRPr="006B329A">
              <w:rPr>
                <w:lang w:val="fr-FR"/>
              </w:rPr>
              <w:t>Information</w:t>
            </w:r>
          </w:p>
        </w:tc>
        <w:tc>
          <w:tcPr>
            <w:tcW w:w="709" w:type="dxa"/>
            <w:tcBorders>
              <w:top w:val="single" w:sz="4" w:space="0" w:color="auto"/>
              <w:bottom w:val="single" w:sz="4" w:space="0" w:color="auto"/>
              <w:right w:val="single" w:sz="4" w:space="0" w:color="auto"/>
            </w:tcBorders>
          </w:tcPr>
          <w:p w14:paraId="7DF9A6A8" w14:textId="77777777" w:rsidR="00C8533A" w:rsidRPr="006B329A" w:rsidRDefault="00C8533A" w:rsidP="006B329A">
            <w:pPr>
              <w:pStyle w:val="TAC"/>
              <w:rPr>
                <w:lang w:val="fr-FR"/>
              </w:rPr>
            </w:pPr>
          </w:p>
        </w:tc>
        <w:tc>
          <w:tcPr>
            <w:tcW w:w="424" w:type="dxa"/>
            <w:tcBorders>
              <w:left w:val="nil"/>
            </w:tcBorders>
          </w:tcPr>
          <w:p w14:paraId="6D7B7529" w14:textId="77777777" w:rsidR="00C8533A" w:rsidRPr="006B329A" w:rsidRDefault="00C8533A" w:rsidP="006B329A">
            <w:pPr>
              <w:pStyle w:val="TAC"/>
              <w:rPr>
                <w:lang w:val="fr-FR"/>
              </w:rPr>
            </w:pPr>
            <w:r w:rsidRPr="006B329A">
              <w:rPr>
                <w:lang w:val="fr-FR"/>
              </w:rPr>
              <w:t>N</w:t>
            </w:r>
          </w:p>
        </w:tc>
      </w:tr>
    </w:tbl>
    <w:p w14:paraId="2F45D9A8" w14:textId="77777777" w:rsidR="00C8533A" w:rsidRPr="006B329A" w:rsidRDefault="00C8533A" w:rsidP="006B329A">
      <w:pPr>
        <w:rPr>
          <w:lang w:val="fr-FR"/>
        </w:rPr>
      </w:pPr>
    </w:p>
    <w:p w14:paraId="25BBD700" w14:textId="77777777" w:rsidR="00C8533A" w:rsidRPr="006B329A" w:rsidRDefault="00C8533A" w:rsidP="006B329A">
      <w:r w:rsidRPr="006B329A">
        <w:t>The Physical Context Information field is not specified. This information should not be analysed by BSC, but merely forwarded from one TRX/channel to another.</w:t>
      </w:r>
    </w:p>
    <w:p w14:paraId="3233F417" w14:textId="77777777" w:rsidR="00C8533A" w:rsidRPr="006B329A" w:rsidRDefault="00C8533A" w:rsidP="006B329A">
      <w:pPr>
        <w:pStyle w:val="Heading3"/>
      </w:pPr>
      <w:bookmarkStart w:id="166" w:name="_Toc476910140"/>
      <w:r w:rsidRPr="006B329A">
        <w:t>9.3.17</w:t>
      </w:r>
      <w:r w:rsidRPr="006B329A">
        <w:tab/>
        <w:t>Access Delay</w:t>
      </w:r>
      <w:bookmarkEnd w:id="166"/>
    </w:p>
    <w:p w14:paraId="0E27EF13" w14:textId="77777777" w:rsidR="00C8533A" w:rsidRPr="006B329A" w:rsidRDefault="00C8533A" w:rsidP="006B329A">
      <w:r w:rsidRPr="006B329A">
        <w:t>This element contains the delay of the access burst as measured by BTS at random access or at handover access.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424"/>
      </w:tblGrid>
      <w:tr w:rsidR="00C8533A" w:rsidRPr="006B329A" w14:paraId="62230AAF" w14:textId="77777777">
        <w:tblPrEx>
          <w:tblCellMar>
            <w:top w:w="0" w:type="dxa"/>
            <w:bottom w:w="0" w:type="dxa"/>
          </w:tblCellMar>
        </w:tblPrEx>
        <w:trPr>
          <w:cantSplit/>
          <w:jc w:val="center"/>
        </w:trPr>
        <w:tc>
          <w:tcPr>
            <w:tcW w:w="709" w:type="dxa"/>
          </w:tcPr>
          <w:p w14:paraId="2D0B61C7" w14:textId="77777777" w:rsidR="00C8533A" w:rsidRPr="006B329A" w:rsidRDefault="00C8533A" w:rsidP="006B329A">
            <w:pPr>
              <w:pStyle w:val="TAC"/>
            </w:pPr>
            <w:r w:rsidRPr="006B329A">
              <w:t>8</w:t>
            </w:r>
          </w:p>
        </w:tc>
        <w:tc>
          <w:tcPr>
            <w:tcW w:w="709" w:type="dxa"/>
          </w:tcPr>
          <w:p w14:paraId="28B2D9C6" w14:textId="77777777" w:rsidR="00C8533A" w:rsidRPr="006B329A" w:rsidRDefault="00C8533A" w:rsidP="006B329A">
            <w:pPr>
              <w:pStyle w:val="TAC"/>
            </w:pPr>
            <w:r w:rsidRPr="006B329A">
              <w:t>7</w:t>
            </w:r>
          </w:p>
        </w:tc>
        <w:tc>
          <w:tcPr>
            <w:tcW w:w="709" w:type="dxa"/>
          </w:tcPr>
          <w:p w14:paraId="70594988" w14:textId="77777777" w:rsidR="00C8533A" w:rsidRPr="006B329A" w:rsidRDefault="00C8533A" w:rsidP="006B329A">
            <w:pPr>
              <w:pStyle w:val="TAC"/>
            </w:pPr>
            <w:r w:rsidRPr="006B329A">
              <w:t>6</w:t>
            </w:r>
          </w:p>
        </w:tc>
        <w:tc>
          <w:tcPr>
            <w:tcW w:w="709" w:type="dxa"/>
          </w:tcPr>
          <w:p w14:paraId="2C66E6FC" w14:textId="77777777" w:rsidR="00C8533A" w:rsidRPr="006B329A" w:rsidRDefault="00C8533A" w:rsidP="006B329A">
            <w:pPr>
              <w:pStyle w:val="TAC"/>
            </w:pPr>
            <w:r w:rsidRPr="006B329A">
              <w:t>5</w:t>
            </w:r>
          </w:p>
        </w:tc>
        <w:tc>
          <w:tcPr>
            <w:tcW w:w="709" w:type="dxa"/>
          </w:tcPr>
          <w:p w14:paraId="02B81FB3" w14:textId="77777777" w:rsidR="00C8533A" w:rsidRPr="006B329A" w:rsidRDefault="00C8533A" w:rsidP="006B329A">
            <w:pPr>
              <w:pStyle w:val="TAC"/>
            </w:pPr>
            <w:r w:rsidRPr="006B329A">
              <w:t>4</w:t>
            </w:r>
          </w:p>
        </w:tc>
        <w:tc>
          <w:tcPr>
            <w:tcW w:w="709" w:type="dxa"/>
          </w:tcPr>
          <w:p w14:paraId="6CA4DACF" w14:textId="77777777" w:rsidR="00C8533A" w:rsidRPr="006B329A" w:rsidRDefault="00C8533A" w:rsidP="006B329A">
            <w:pPr>
              <w:pStyle w:val="TAC"/>
            </w:pPr>
            <w:r w:rsidRPr="006B329A">
              <w:t>3</w:t>
            </w:r>
          </w:p>
        </w:tc>
        <w:tc>
          <w:tcPr>
            <w:tcW w:w="709" w:type="dxa"/>
          </w:tcPr>
          <w:p w14:paraId="0B6B2DAB" w14:textId="77777777" w:rsidR="00C8533A" w:rsidRPr="006B329A" w:rsidRDefault="00C8533A" w:rsidP="006B329A">
            <w:pPr>
              <w:pStyle w:val="TAC"/>
            </w:pPr>
            <w:r w:rsidRPr="006B329A">
              <w:t>2</w:t>
            </w:r>
          </w:p>
        </w:tc>
        <w:tc>
          <w:tcPr>
            <w:tcW w:w="709" w:type="dxa"/>
          </w:tcPr>
          <w:p w14:paraId="29C3A3E8" w14:textId="77777777" w:rsidR="00C8533A" w:rsidRPr="006B329A" w:rsidRDefault="00C8533A" w:rsidP="006B329A">
            <w:pPr>
              <w:pStyle w:val="TAC"/>
            </w:pPr>
            <w:r w:rsidRPr="006B329A">
              <w:t>1</w:t>
            </w:r>
          </w:p>
        </w:tc>
        <w:tc>
          <w:tcPr>
            <w:tcW w:w="424" w:type="dxa"/>
          </w:tcPr>
          <w:p w14:paraId="5173CA41" w14:textId="77777777" w:rsidR="00C8533A" w:rsidRPr="006B329A" w:rsidRDefault="00C8533A" w:rsidP="006B329A">
            <w:pPr>
              <w:pStyle w:val="TAC"/>
            </w:pPr>
          </w:p>
        </w:tc>
      </w:tr>
      <w:tr w:rsidR="00C8533A" w:rsidRPr="006B329A" w14:paraId="14EAC994"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755DCB11" w14:textId="77777777" w:rsidR="00C8533A" w:rsidRPr="006B329A" w:rsidRDefault="00C8533A" w:rsidP="006B329A">
            <w:pPr>
              <w:pStyle w:val="TAC"/>
            </w:pPr>
            <w:r w:rsidRPr="006B329A">
              <w:t>Element identifier</w:t>
            </w:r>
          </w:p>
        </w:tc>
        <w:tc>
          <w:tcPr>
            <w:tcW w:w="424" w:type="dxa"/>
            <w:tcBorders>
              <w:left w:val="nil"/>
            </w:tcBorders>
          </w:tcPr>
          <w:p w14:paraId="2A442FCE" w14:textId="77777777" w:rsidR="00C8533A" w:rsidRPr="006B329A" w:rsidRDefault="00C8533A" w:rsidP="006B329A">
            <w:pPr>
              <w:pStyle w:val="TAC"/>
            </w:pPr>
            <w:r w:rsidRPr="006B329A">
              <w:t>1</w:t>
            </w:r>
          </w:p>
        </w:tc>
      </w:tr>
      <w:tr w:rsidR="00C8533A" w:rsidRPr="006B329A" w14:paraId="4D20984D"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440125" w14:textId="77777777" w:rsidR="00C8533A" w:rsidRPr="006B329A" w:rsidRDefault="00C8533A" w:rsidP="006B329A">
            <w:pPr>
              <w:pStyle w:val="TAC"/>
            </w:pPr>
            <w:r w:rsidRPr="006B329A">
              <w:t>Access Delay</w:t>
            </w:r>
          </w:p>
        </w:tc>
        <w:tc>
          <w:tcPr>
            <w:tcW w:w="424" w:type="dxa"/>
            <w:tcBorders>
              <w:left w:val="nil"/>
            </w:tcBorders>
          </w:tcPr>
          <w:p w14:paraId="61EC9BC4" w14:textId="77777777" w:rsidR="00C8533A" w:rsidRPr="006B329A" w:rsidRDefault="00C8533A" w:rsidP="006B329A">
            <w:pPr>
              <w:pStyle w:val="TAC"/>
            </w:pPr>
            <w:r w:rsidRPr="006B329A">
              <w:t>2</w:t>
            </w:r>
          </w:p>
        </w:tc>
      </w:tr>
    </w:tbl>
    <w:p w14:paraId="767FA39A" w14:textId="77777777" w:rsidR="00C8533A" w:rsidRPr="006B329A" w:rsidRDefault="00C8533A" w:rsidP="006B329A"/>
    <w:p w14:paraId="19B43ECA" w14:textId="77777777" w:rsidR="00C8533A" w:rsidRPr="006B329A" w:rsidRDefault="00C8533A" w:rsidP="006B329A">
      <w:r w:rsidRPr="006B329A">
        <w:t>The Access Delay field contains the delay of the access burst as measured by BTS. The delay is expressed as defined for the Timing Advance TA in 3GPP TS 45.010 but with the range extended to 8 bits, i.e. the six least significant bits of the field correspond to the Timing Advance except for GSM 400 where all the 8 bits are used.</w:t>
      </w:r>
    </w:p>
    <w:p w14:paraId="32D977F7" w14:textId="77777777" w:rsidR="00C8533A" w:rsidRPr="006B329A" w:rsidRDefault="00C8533A" w:rsidP="006B329A">
      <w:pPr>
        <w:pStyle w:val="Heading3"/>
      </w:pPr>
      <w:bookmarkStart w:id="167" w:name="_Toc476910141"/>
      <w:r w:rsidRPr="006B329A">
        <w:t>9.3.18</w:t>
      </w:r>
      <w:r w:rsidRPr="006B329A">
        <w:tab/>
        <w:t>RACH Load</w:t>
      </w:r>
      <w:bookmarkEnd w:id="167"/>
    </w:p>
    <w:p w14:paraId="5BDC1B7E" w14:textId="77777777" w:rsidR="00C8533A" w:rsidRPr="006B329A" w:rsidRDefault="00C8533A" w:rsidP="006B329A">
      <w:pPr>
        <w:keepNext/>
      </w:pPr>
      <w:r w:rsidRPr="006B329A">
        <w:t>This element is used to carry information on the load of the RACH (Random Access Channel) associated with this CCCH timeslot. It is of variable length.</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424"/>
      </w:tblGrid>
      <w:tr w:rsidR="00C8533A" w:rsidRPr="006B329A" w14:paraId="5DD623FC" w14:textId="77777777">
        <w:tblPrEx>
          <w:tblCellMar>
            <w:top w:w="0" w:type="dxa"/>
            <w:bottom w:w="0" w:type="dxa"/>
          </w:tblCellMar>
        </w:tblPrEx>
        <w:trPr>
          <w:cantSplit/>
          <w:jc w:val="center"/>
        </w:trPr>
        <w:tc>
          <w:tcPr>
            <w:tcW w:w="709" w:type="dxa"/>
          </w:tcPr>
          <w:p w14:paraId="261785AB" w14:textId="77777777" w:rsidR="00C8533A" w:rsidRPr="006B329A" w:rsidRDefault="00C8533A" w:rsidP="006B329A">
            <w:pPr>
              <w:pStyle w:val="TAC"/>
            </w:pPr>
            <w:r w:rsidRPr="006B329A">
              <w:t>8</w:t>
            </w:r>
          </w:p>
        </w:tc>
        <w:tc>
          <w:tcPr>
            <w:tcW w:w="709" w:type="dxa"/>
          </w:tcPr>
          <w:p w14:paraId="6F6FC33D" w14:textId="77777777" w:rsidR="00C8533A" w:rsidRPr="006B329A" w:rsidRDefault="00C8533A" w:rsidP="006B329A">
            <w:pPr>
              <w:pStyle w:val="TAC"/>
            </w:pPr>
            <w:r w:rsidRPr="006B329A">
              <w:t>7</w:t>
            </w:r>
          </w:p>
        </w:tc>
        <w:tc>
          <w:tcPr>
            <w:tcW w:w="709" w:type="dxa"/>
          </w:tcPr>
          <w:p w14:paraId="2DA1FE5C" w14:textId="77777777" w:rsidR="00C8533A" w:rsidRPr="006B329A" w:rsidRDefault="00C8533A" w:rsidP="006B329A">
            <w:pPr>
              <w:pStyle w:val="TAC"/>
            </w:pPr>
            <w:r w:rsidRPr="006B329A">
              <w:t>6</w:t>
            </w:r>
          </w:p>
        </w:tc>
        <w:tc>
          <w:tcPr>
            <w:tcW w:w="709" w:type="dxa"/>
          </w:tcPr>
          <w:p w14:paraId="3AA7EB5C" w14:textId="77777777" w:rsidR="00C8533A" w:rsidRPr="006B329A" w:rsidRDefault="00C8533A" w:rsidP="006B329A">
            <w:pPr>
              <w:pStyle w:val="TAC"/>
            </w:pPr>
            <w:r w:rsidRPr="006B329A">
              <w:t>5</w:t>
            </w:r>
          </w:p>
        </w:tc>
        <w:tc>
          <w:tcPr>
            <w:tcW w:w="709" w:type="dxa"/>
          </w:tcPr>
          <w:p w14:paraId="56FCFD64" w14:textId="77777777" w:rsidR="00C8533A" w:rsidRPr="006B329A" w:rsidRDefault="00C8533A" w:rsidP="006B329A">
            <w:pPr>
              <w:pStyle w:val="TAC"/>
            </w:pPr>
            <w:r w:rsidRPr="006B329A">
              <w:t>4</w:t>
            </w:r>
          </w:p>
        </w:tc>
        <w:tc>
          <w:tcPr>
            <w:tcW w:w="709" w:type="dxa"/>
          </w:tcPr>
          <w:p w14:paraId="4291BE6B" w14:textId="77777777" w:rsidR="00C8533A" w:rsidRPr="006B329A" w:rsidRDefault="00C8533A" w:rsidP="006B329A">
            <w:pPr>
              <w:pStyle w:val="TAC"/>
            </w:pPr>
            <w:r w:rsidRPr="006B329A">
              <w:t>3</w:t>
            </w:r>
          </w:p>
        </w:tc>
        <w:tc>
          <w:tcPr>
            <w:tcW w:w="709" w:type="dxa"/>
          </w:tcPr>
          <w:p w14:paraId="6C42E795" w14:textId="77777777" w:rsidR="00C8533A" w:rsidRPr="006B329A" w:rsidRDefault="00C8533A" w:rsidP="006B329A">
            <w:pPr>
              <w:pStyle w:val="TAC"/>
            </w:pPr>
            <w:r w:rsidRPr="006B329A">
              <w:t>2</w:t>
            </w:r>
          </w:p>
        </w:tc>
        <w:tc>
          <w:tcPr>
            <w:tcW w:w="709" w:type="dxa"/>
          </w:tcPr>
          <w:p w14:paraId="5DBB41BA" w14:textId="77777777" w:rsidR="00C8533A" w:rsidRPr="006B329A" w:rsidRDefault="00C8533A" w:rsidP="006B329A">
            <w:pPr>
              <w:pStyle w:val="TAC"/>
            </w:pPr>
            <w:r w:rsidRPr="006B329A">
              <w:t>1</w:t>
            </w:r>
          </w:p>
        </w:tc>
        <w:tc>
          <w:tcPr>
            <w:tcW w:w="424" w:type="dxa"/>
          </w:tcPr>
          <w:p w14:paraId="73D56D7C" w14:textId="77777777" w:rsidR="00C8533A" w:rsidRPr="006B329A" w:rsidRDefault="00C8533A" w:rsidP="006B329A">
            <w:pPr>
              <w:pStyle w:val="TAC"/>
            </w:pPr>
          </w:p>
        </w:tc>
      </w:tr>
      <w:tr w:rsidR="00C8533A" w:rsidRPr="006B329A" w14:paraId="36F40B01"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7B2F50C9" w14:textId="77777777" w:rsidR="00C8533A" w:rsidRPr="006B329A" w:rsidRDefault="00C8533A" w:rsidP="006B329A">
            <w:pPr>
              <w:pStyle w:val="TAC"/>
            </w:pPr>
            <w:r w:rsidRPr="006B329A">
              <w:t>Element identifier</w:t>
            </w:r>
          </w:p>
        </w:tc>
        <w:tc>
          <w:tcPr>
            <w:tcW w:w="424" w:type="dxa"/>
            <w:tcBorders>
              <w:left w:val="nil"/>
            </w:tcBorders>
          </w:tcPr>
          <w:p w14:paraId="613B31D8" w14:textId="77777777" w:rsidR="00C8533A" w:rsidRPr="006B329A" w:rsidRDefault="00C8533A" w:rsidP="006B329A">
            <w:pPr>
              <w:pStyle w:val="TAC"/>
            </w:pPr>
            <w:r w:rsidRPr="006B329A">
              <w:t>1</w:t>
            </w:r>
          </w:p>
        </w:tc>
      </w:tr>
      <w:tr w:rsidR="00C8533A" w:rsidRPr="006B329A" w14:paraId="1BDBDD8E"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B56EF8B" w14:textId="77777777" w:rsidR="00C8533A" w:rsidRPr="006B329A" w:rsidRDefault="00C8533A" w:rsidP="006B329A">
            <w:pPr>
              <w:pStyle w:val="TAC"/>
            </w:pPr>
            <w:r w:rsidRPr="006B329A">
              <w:t>Length</w:t>
            </w:r>
          </w:p>
        </w:tc>
        <w:tc>
          <w:tcPr>
            <w:tcW w:w="424" w:type="dxa"/>
            <w:tcBorders>
              <w:left w:val="nil"/>
            </w:tcBorders>
          </w:tcPr>
          <w:p w14:paraId="61307A97" w14:textId="77777777" w:rsidR="00C8533A" w:rsidRPr="006B329A" w:rsidRDefault="00C8533A" w:rsidP="006B329A">
            <w:pPr>
              <w:pStyle w:val="TAC"/>
            </w:pPr>
            <w:r w:rsidRPr="006B329A">
              <w:t>2</w:t>
            </w:r>
          </w:p>
        </w:tc>
      </w:tr>
      <w:tr w:rsidR="00C8533A" w:rsidRPr="006B329A" w14:paraId="0E2BC8B4" w14:textId="77777777">
        <w:tblPrEx>
          <w:tblCellMar>
            <w:top w:w="0" w:type="dxa"/>
            <w:bottom w:w="0" w:type="dxa"/>
          </w:tblCellMar>
        </w:tblPrEx>
        <w:trPr>
          <w:cantSplit/>
          <w:jc w:val="center"/>
        </w:trPr>
        <w:tc>
          <w:tcPr>
            <w:tcW w:w="5672" w:type="dxa"/>
            <w:gridSpan w:val="8"/>
            <w:tcBorders>
              <w:left w:val="single" w:sz="4" w:space="0" w:color="auto"/>
              <w:right w:val="single" w:sz="4" w:space="0" w:color="auto"/>
            </w:tcBorders>
          </w:tcPr>
          <w:p w14:paraId="5CCF5D3C" w14:textId="77777777" w:rsidR="00C8533A" w:rsidRPr="006B329A" w:rsidRDefault="00C8533A" w:rsidP="006B329A">
            <w:pPr>
              <w:pStyle w:val="TAC"/>
            </w:pPr>
          </w:p>
        </w:tc>
        <w:tc>
          <w:tcPr>
            <w:tcW w:w="424" w:type="dxa"/>
            <w:tcBorders>
              <w:left w:val="nil"/>
            </w:tcBorders>
          </w:tcPr>
          <w:p w14:paraId="1A38C009" w14:textId="77777777" w:rsidR="00C8533A" w:rsidRPr="006B329A" w:rsidRDefault="00C8533A" w:rsidP="006B329A">
            <w:pPr>
              <w:pStyle w:val="TAC"/>
            </w:pPr>
            <w:r w:rsidRPr="006B329A">
              <w:t>3</w:t>
            </w:r>
          </w:p>
        </w:tc>
      </w:tr>
      <w:tr w:rsidR="00C8533A" w:rsidRPr="006B329A" w14:paraId="0984A8E2" w14:textId="77777777">
        <w:tblPrEx>
          <w:tblCellMar>
            <w:top w:w="0" w:type="dxa"/>
            <w:bottom w:w="0" w:type="dxa"/>
          </w:tblCellMar>
        </w:tblPrEx>
        <w:trPr>
          <w:cantSplit/>
          <w:jc w:val="center"/>
        </w:trPr>
        <w:tc>
          <w:tcPr>
            <w:tcW w:w="709" w:type="dxa"/>
            <w:tcBorders>
              <w:top w:val="single" w:sz="4" w:space="0" w:color="auto"/>
              <w:left w:val="single" w:sz="4" w:space="0" w:color="auto"/>
              <w:bottom w:val="single" w:sz="4" w:space="0" w:color="auto"/>
            </w:tcBorders>
          </w:tcPr>
          <w:p w14:paraId="40BF540B" w14:textId="77777777" w:rsidR="00C8533A" w:rsidRPr="006B329A" w:rsidRDefault="00C8533A" w:rsidP="006B329A">
            <w:pPr>
              <w:pStyle w:val="TAC"/>
            </w:pPr>
          </w:p>
        </w:tc>
        <w:tc>
          <w:tcPr>
            <w:tcW w:w="4254" w:type="dxa"/>
            <w:gridSpan w:val="6"/>
            <w:tcBorders>
              <w:bottom w:val="single" w:sz="4" w:space="0" w:color="auto"/>
            </w:tcBorders>
          </w:tcPr>
          <w:p w14:paraId="0707FBBF" w14:textId="77777777" w:rsidR="00C8533A" w:rsidRPr="006B329A" w:rsidRDefault="00C8533A" w:rsidP="006B329A">
            <w:pPr>
              <w:pStyle w:val="TAC"/>
            </w:pPr>
            <w:r w:rsidRPr="006B329A">
              <w:t>RACH Slot Count</w:t>
            </w:r>
          </w:p>
        </w:tc>
        <w:tc>
          <w:tcPr>
            <w:tcW w:w="709" w:type="dxa"/>
            <w:tcBorders>
              <w:top w:val="single" w:sz="4" w:space="0" w:color="auto"/>
              <w:bottom w:val="single" w:sz="4" w:space="0" w:color="auto"/>
              <w:right w:val="single" w:sz="4" w:space="0" w:color="auto"/>
            </w:tcBorders>
          </w:tcPr>
          <w:p w14:paraId="58518861" w14:textId="77777777" w:rsidR="00C8533A" w:rsidRPr="006B329A" w:rsidRDefault="00C8533A" w:rsidP="006B329A">
            <w:pPr>
              <w:pStyle w:val="TAC"/>
            </w:pPr>
          </w:p>
        </w:tc>
        <w:tc>
          <w:tcPr>
            <w:tcW w:w="424" w:type="dxa"/>
            <w:tcBorders>
              <w:left w:val="nil"/>
            </w:tcBorders>
          </w:tcPr>
          <w:p w14:paraId="4AE9E1B5" w14:textId="77777777" w:rsidR="00C8533A" w:rsidRPr="006B329A" w:rsidRDefault="00C8533A" w:rsidP="006B329A">
            <w:pPr>
              <w:pStyle w:val="TAC"/>
            </w:pPr>
            <w:r w:rsidRPr="006B329A">
              <w:t>4</w:t>
            </w:r>
          </w:p>
        </w:tc>
      </w:tr>
      <w:tr w:rsidR="00C8533A" w:rsidRPr="006B329A" w14:paraId="78263776" w14:textId="77777777">
        <w:tblPrEx>
          <w:tblCellMar>
            <w:top w:w="0" w:type="dxa"/>
            <w:bottom w:w="0" w:type="dxa"/>
          </w:tblCellMar>
        </w:tblPrEx>
        <w:trPr>
          <w:cantSplit/>
          <w:jc w:val="center"/>
        </w:trPr>
        <w:tc>
          <w:tcPr>
            <w:tcW w:w="5672" w:type="dxa"/>
            <w:gridSpan w:val="8"/>
            <w:tcBorders>
              <w:left w:val="single" w:sz="4" w:space="0" w:color="auto"/>
              <w:right w:val="single" w:sz="4" w:space="0" w:color="auto"/>
            </w:tcBorders>
          </w:tcPr>
          <w:p w14:paraId="414FAE8F" w14:textId="77777777" w:rsidR="00C8533A" w:rsidRPr="006B329A" w:rsidRDefault="00C8533A" w:rsidP="006B329A">
            <w:pPr>
              <w:pStyle w:val="TAC"/>
            </w:pPr>
          </w:p>
        </w:tc>
        <w:tc>
          <w:tcPr>
            <w:tcW w:w="424" w:type="dxa"/>
            <w:tcBorders>
              <w:left w:val="nil"/>
            </w:tcBorders>
          </w:tcPr>
          <w:p w14:paraId="28E8703A" w14:textId="77777777" w:rsidR="00C8533A" w:rsidRPr="006B329A" w:rsidRDefault="00C8533A" w:rsidP="006B329A">
            <w:pPr>
              <w:pStyle w:val="TAC"/>
            </w:pPr>
            <w:r w:rsidRPr="006B329A">
              <w:t>5</w:t>
            </w:r>
          </w:p>
        </w:tc>
      </w:tr>
      <w:tr w:rsidR="00C8533A" w:rsidRPr="006B329A" w14:paraId="4B47FF0E" w14:textId="77777777">
        <w:tblPrEx>
          <w:tblCellMar>
            <w:top w:w="0" w:type="dxa"/>
            <w:bottom w:w="0" w:type="dxa"/>
          </w:tblCellMar>
        </w:tblPrEx>
        <w:trPr>
          <w:cantSplit/>
          <w:jc w:val="center"/>
        </w:trPr>
        <w:tc>
          <w:tcPr>
            <w:tcW w:w="709" w:type="dxa"/>
            <w:tcBorders>
              <w:top w:val="single" w:sz="4" w:space="0" w:color="auto"/>
              <w:left w:val="single" w:sz="4" w:space="0" w:color="auto"/>
              <w:bottom w:val="single" w:sz="4" w:space="0" w:color="auto"/>
            </w:tcBorders>
          </w:tcPr>
          <w:p w14:paraId="6D2A9443" w14:textId="77777777" w:rsidR="00C8533A" w:rsidRPr="006B329A" w:rsidRDefault="00C8533A" w:rsidP="006B329A">
            <w:pPr>
              <w:pStyle w:val="TAC"/>
            </w:pPr>
          </w:p>
        </w:tc>
        <w:tc>
          <w:tcPr>
            <w:tcW w:w="4254" w:type="dxa"/>
            <w:gridSpan w:val="6"/>
            <w:tcBorders>
              <w:bottom w:val="single" w:sz="4" w:space="0" w:color="auto"/>
            </w:tcBorders>
          </w:tcPr>
          <w:p w14:paraId="1586CBD9" w14:textId="77777777" w:rsidR="00C8533A" w:rsidRPr="006B329A" w:rsidRDefault="00C8533A" w:rsidP="006B329A">
            <w:pPr>
              <w:pStyle w:val="TAC"/>
            </w:pPr>
            <w:r w:rsidRPr="006B329A">
              <w:t>RACH Busy Count</w:t>
            </w:r>
          </w:p>
        </w:tc>
        <w:tc>
          <w:tcPr>
            <w:tcW w:w="709" w:type="dxa"/>
            <w:tcBorders>
              <w:top w:val="single" w:sz="4" w:space="0" w:color="auto"/>
              <w:bottom w:val="single" w:sz="4" w:space="0" w:color="auto"/>
              <w:right w:val="single" w:sz="4" w:space="0" w:color="auto"/>
            </w:tcBorders>
          </w:tcPr>
          <w:p w14:paraId="6F4700E5" w14:textId="77777777" w:rsidR="00C8533A" w:rsidRPr="006B329A" w:rsidRDefault="00C8533A" w:rsidP="006B329A">
            <w:pPr>
              <w:pStyle w:val="TAC"/>
            </w:pPr>
          </w:p>
        </w:tc>
        <w:tc>
          <w:tcPr>
            <w:tcW w:w="424" w:type="dxa"/>
            <w:tcBorders>
              <w:left w:val="nil"/>
            </w:tcBorders>
          </w:tcPr>
          <w:p w14:paraId="11FA52D2" w14:textId="77777777" w:rsidR="00C8533A" w:rsidRPr="006B329A" w:rsidRDefault="00C8533A" w:rsidP="006B329A">
            <w:pPr>
              <w:pStyle w:val="TAC"/>
            </w:pPr>
            <w:r w:rsidRPr="006B329A">
              <w:t>6</w:t>
            </w:r>
          </w:p>
        </w:tc>
      </w:tr>
      <w:tr w:rsidR="00C8533A" w:rsidRPr="006B329A" w14:paraId="60190192" w14:textId="77777777">
        <w:tblPrEx>
          <w:tblCellMar>
            <w:top w:w="0" w:type="dxa"/>
            <w:bottom w:w="0" w:type="dxa"/>
          </w:tblCellMar>
        </w:tblPrEx>
        <w:trPr>
          <w:cantSplit/>
          <w:jc w:val="center"/>
        </w:trPr>
        <w:tc>
          <w:tcPr>
            <w:tcW w:w="5672" w:type="dxa"/>
            <w:gridSpan w:val="8"/>
            <w:tcBorders>
              <w:left w:val="single" w:sz="4" w:space="0" w:color="auto"/>
              <w:right w:val="single" w:sz="4" w:space="0" w:color="auto"/>
            </w:tcBorders>
          </w:tcPr>
          <w:p w14:paraId="2410A1D7" w14:textId="77777777" w:rsidR="00C8533A" w:rsidRPr="006B329A" w:rsidRDefault="00C8533A" w:rsidP="006B329A">
            <w:pPr>
              <w:pStyle w:val="TAC"/>
            </w:pPr>
          </w:p>
        </w:tc>
        <w:tc>
          <w:tcPr>
            <w:tcW w:w="424" w:type="dxa"/>
            <w:tcBorders>
              <w:left w:val="nil"/>
            </w:tcBorders>
          </w:tcPr>
          <w:p w14:paraId="2D1D8235" w14:textId="77777777" w:rsidR="00C8533A" w:rsidRPr="006B329A" w:rsidRDefault="00C8533A" w:rsidP="006B329A">
            <w:pPr>
              <w:pStyle w:val="TAC"/>
            </w:pPr>
            <w:r w:rsidRPr="006B329A">
              <w:t>7</w:t>
            </w:r>
          </w:p>
        </w:tc>
      </w:tr>
      <w:tr w:rsidR="00C8533A" w:rsidRPr="006B329A" w14:paraId="77CD039E" w14:textId="77777777">
        <w:tblPrEx>
          <w:tblCellMar>
            <w:top w:w="0" w:type="dxa"/>
            <w:bottom w:w="0" w:type="dxa"/>
          </w:tblCellMar>
        </w:tblPrEx>
        <w:trPr>
          <w:cantSplit/>
          <w:jc w:val="center"/>
        </w:trPr>
        <w:tc>
          <w:tcPr>
            <w:tcW w:w="709" w:type="dxa"/>
            <w:tcBorders>
              <w:top w:val="single" w:sz="4" w:space="0" w:color="auto"/>
              <w:left w:val="single" w:sz="4" w:space="0" w:color="auto"/>
              <w:bottom w:val="single" w:sz="4" w:space="0" w:color="auto"/>
            </w:tcBorders>
          </w:tcPr>
          <w:p w14:paraId="3A5E2178" w14:textId="77777777" w:rsidR="00C8533A" w:rsidRPr="006B329A" w:rsidRDefault="00C8533A" w:rsidP="006B329A">
            <w:pPr>
              <w:pStyle w:val="TAC"/>
            </w:pPr>
          </w:p>
        </w:tc>
        <w:tc>
          <w:tcPr>
            <w:tcW w:w="4254" w:type="dxa"/>
            <w:gridSpan w:val="6"/>
            <w:tcBorders>
              <w:bottom w:val="single" w:sz="4" w:space="0" w:color="auto"/>
            </w:tcBorders>
          </w:tcPr>
          <w:p w14:paraId="4836D3DB" w14:textId="77777777" w:rsidR="00C8533A" w:rsidRPr="006B329A" w:rsidRDefault="00C8533A" w:rsidP="006B329A">
            <w:pPr>
              <w:pStyle w:val="TAC"/>
            </w:pPr>
            <w:r w:rsidRPr="006B329A">
              <w:t>RACH Access Count</w:t>
            </w:r>
          </w:p>
        </w:tc>
        <w:tc>
          <w:tcPr>
            <w:tcW w:w="709" w:type="dxa"/>
            <w:tcBorders>
              <w:top w:val="single" w:sz="4" w:space="0" w:color="auto"/>
              <w:bottom w:val="single" w:sz="4" w:space="0" w:color="auto"/>
              <w:right w:val="single" w:sz="4" w:space="0" w:color="auto"/>
            </w:tcBorders>
          </w:tcPr>
          <w:p w14:paraId="7A6A5B89" w14:textId="77777777" w:rsidR="00C8533A" w:rsidRPr="006B329A" w:rsidRDefault="00C8533A" w:rsidP="006B329A">
            <w:pPr>
              <w:pStyle w:val="TAC"/>
            </w:pPr>
          </w:p>
        </w:tc>
        <w:tc>
          <w:tcPr>
            <w:tcW w:w="424" w:type="dxa"/>
            <w:tcBorders>
              <w:left w:val="nil"/>
            </w:tcBorders>
          </w:tcPr>
          <w:p w14:paraId="5D4694F3" w14:textId="77777777" w:rsidR="00C8533A" w:rsidRPr="006B329A" w:rsidRDefault="00C8533A" w:rsidP="006B329A">
            <w:pPr>
              <w:pStyle w:val="TAC"/>
            </w:pPr>
            <w:r w:rsidRPr="006B329A">
              <w:t>8</w:t>
            </w:r>
          </w:p>
        </w:tc>
      </w:tr>
      <w:tr w:rsidR="00C8533A" w:rsidRPr="006B329A" w14:paraId="2E62C7C3" w14:textId="77777777">
        <w:tblPrEx>
          <w:tblCellMar>
            <w:top w:w="0" w:type="dxa"/>
            <w:bottom w:w="0" w:type="dxa"/>
          </w:tblCellMar>
        </w:tblPrEx>
        <w:trPr>
          <w:cantSplit/>
          <w:jc w:val="center"/>
        </w:trPr>
        <w:tc>
          <w:tcPr>
            <w:tcW w:w="5672" w:type="dxa"/>
            <w:gridSpan w:val="8"/>
            <w:tcBorders>
              <w:left w:val="single" w:sz="4" w:space="0" w:color="auto"/>
              <w:right w:val="single" w:sz="4" w:space="0" w:color="auto"/>
            </w:tcBorders>
          </w:tcPr>
          <w:p w14:paraId="0F10C055" w14:textId="77777777" w:rsidR="00C8533A" w:rsidRPr="006B329A" w:rsidRDefault="00C8533A" w:rsidP="006B329A">
            <w:pPr>
              <w:pStyle w:val="TAC"/>
            </w:pPr>
          </w:p>
        </w:tc>
        <w:tc>
          <w:tcPr>
            <w:tcW w:w="424" w:type="dxa"/>
            <w:tcBorders>
              <w:left w:val="nil"/>
            </w:tcBorders>
          </w:tcPr>
          <w:p w14:paraId="10AF4124" w14:textId="77777777" w:rsidR="00C8533A" w:rsidRPr="006B329A" w:rsidRDefault="00C8533A" w:rsidP="006B329A">
            <w:pPr>
              <w:pStyle w:val="TAC"/>
            </w:pPr>
            <w:r w:rsidRPr="006B329A">
              <w:t>9</w:t>
            </w:r>
          </w:p>
        </w:tc>
      </w:tr>
      <w:tr w:rsidR="00C8533A" w:rsidRPr="006B329A" w14:paraId="79A7D3BA"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1E965AD5" w14:textId="77777777" w:rsidR="00C8533A" w:rsidRPr="006B329A" w:rsidRDefault="00C8533A" w:rsidP="006B329A">
            <w:pPr>
              <w:pStyle w:val="TAC"/>
            </w:pPr>
          </w:p>
        </w:tc>
        <w:tc>
          <w:tcPr>
            <w:tcW w:w="4254" w:type="dxa"/>
            <w:gridSpan w:val="6"/>
          </w:tcPr>
          <w:p w14:paraId="092772CD" w14:textId="77777777" w:rsidR="00C8533A" w:rsidRPr="006B329A" w:rsidRDefault="00C8533A" w:rsidP="006B329A">
            <w:pPr>
              <w:pStyle w:val="TAC"/>
            </w:pPr>
            <w:r w:rsidRPr="006B329A">
              <w:t>Supplementary</w:t>
            </w:r>
          </w:p>
        </w:tc>
        <w:tc>
          <w:tcPr>
            <w:tcW w:w="709" w:type="dxa"/>
            <w:tcBorders>
              <w:top w:val="single" w:sz="4" w:space="0" w:color="auto"/>
              <w:bottom w:val="single" w:sz="4" w:space="0" w:color="auto"/>
              <w:right w:val="dashed" w:sz="4" w:space="0" w:color="auto"/>
            </w:tcBorders>
          </w:tcPr>
          <w:p w14:paraId="496BD8A5" w14:textId="77777777" w:rsidR="00C8533A" w:rsidRPr="006B329A" w:rsidRDefault="00C8533A" w:rsidP="006B329A">
            <w:pPr>
              <w:pStyle w:val="TAC"/>
            </w:pPr>
          </w:p>
        </w:tc>
        <w:tc>
          <w:tcPr>
            <w:tcW w:w="424" w:type="dxa"/>
            <w:tcBorders>
              <w:left w:val="nil"/>
            </w:tcBorders>
          </w:tcPr>
          <w:p w14:paraId="4963184B" w14:textId="77777777" w:rsidR="00C8533A" w:rsidRPr="006B329A" w:rsidRDefault="00C8533A" w:rsidP="006B329A">
            <w:pPr>
              <w:pStyle w:val="TAC"/>
            </w:pPr>
          </w:p>
        </w:tc>
      </w:tr>
      <w:tr w:rsidR="00C8533A" w:rsidRPr="006B329A" w14:paraId="19830893" w14:textId="77777777">
        <w:tblPrEx>
          <w:tblCellMar>
            <w:top w:w="0" w:type="dxa"/>
            <w:bottom w:w="0" w:type="dxa"/>
          </w:tblCellMar>
        </w:tblPrEx>
        <w:trPr>
          <w:cantSplit/>
          <w:jc w:val="center"/>
        </w:trPr>
        <w:tc>
          <w:tcPr>
            <w:tcW w:w="709" w:type="dxa"/>
            <w:tcBorders>
              <w:top w:val="single" w:sz="4" w:space="0" w:color="auto"/>
              <w:left w:val="single" w:sz="4" w:space="0" w:color="auto"/>
              <w:bottom w:val="single" w:sz="4" w:space="0" w:color="auto"/>
            </w:tcBorders>
          </w:tcPr>
          <w:p w14:paraId="367288A6" w14:textId="77777777" w:rsidR="00C8533A" w:rsidRPr="006B329A" w:rsidRDefault="00C8533A" w:rsidP="006B329A">
            <w:pPr>
              <w:pStyle w:val="TAC"/>
            </w:pPr>
          </w:p>
        </w:tc>
        <w:tc>
          <w:tcPr>
            <w:tcW w:w="4254" w:type="dxa"/>
            <w:gridSpan w:val="6"/>
            <w:tcBorders>
              <w:bottom w:val="single" w:sz="4" w:space="0" w:color="auto"/>
            </w:tcBorders>
          </w:tcPr>
          <w:p w14:paraId="62F1085E" w14:textId="77777777" w:rsidR="00C8533A" w:rsidRPr="006B329A" w:rsidRDefault="00C8533A" w:rsidP="006B329A">
            <w:pPr>
              <w:pStyle w:val="TAC"/>
            </w:pPr>
            <w:r w:rsidRPr="006B329A">
              <w:t>Information</w:t>
            </w:r>
          </w:p>
        </w:tc>
        <w:tc>
          <w:tcPr>
            <w:tcW w:w="709" w:type="dxa"/>
            <w:tcBorders>
              <w:top w:val="single" w:sz="4" w:space="0" w:color="auto"/>
              <w:bottom w:val="single" w:sz="4" w:space="0" w:color="auto"/>
              <w:right w:val="single" w:sz="4" w:space="0" w:color="auto"/>
            </w:tcBorders>
          </w:tcPr>
          <w:p w14:paraId="53DAE39A" w14:textId="77777777" w:rsidR="00C8533A" w:rsidRPr="006B329A" w:rsidRDefault="00C8533A" w:rsidP="006B329A">
            <w:pPr>
              <w:pStyle w:val="TAC"/>
            </w:pPr>
          </w:p>
        </w:tc>
        <w:tc>
          <w:tcPr>
            <w:tcW w:w="424" w:type="dxa"/>
            <w:tcBorders>
              <w:left w:val="nil"/>
            </w:tcBorders>
          </w:tcPr>
          <w:p w14:paraId="0F5A628A" w14:textId="77777777" w:rsidR="00C8533A" w:rsidRPr="006B329A" w:rsidRDefault="00C8533A" w:rsidP="006B329A">
            <w:pPr>
              <w:pStyle w:val="TAC"/>
            </w:pPr>
            <w:r w:rsidRPr="006B329A">
              <w:t>N</w:t>
            </w:r>
          </w:p>
        </w:tc>
      </w:tr>
    </w:tbl>
    <w:p w14:paraId="52ECAAF8" w14:textId="77777777" w:rsidR="00C8533A" w:rsidRPr="006B329A" w:rsidRDefault="00C8533A" w:rsidP="006B329A"/>
    <w:p w14:paraId="5C67D571" w14:textId="77777777" w:rsidR="00C8533A" w:rsidRPr="006B329A" w:rsidRDefault="00C8533A" w:rsidP="006B329A">
      <w:r w:rsidRPr="006B329A">
        <w:t>The RACH Slot Count field (octets 3</w:t>
      </w:r>
      <w:r w:rsidRPr="006B329A">
        <w:noBreakHyphen/>
        <w:t>4) indicates the total number of available access slots over which the measurement (counting) was performed. The value is binary coded with the most significant bit in bit 8 of the first octet and the least significant bit in bit 1 of the second octet.</w:t>
      </w:r>
    </w:p>
    <w:p w14:paraId="167438BA" w14:textId="77777777" w:rsidR="00C8533A" w:rsidRPr="006B329A" w:rsidRDefault="00C8533A" w:rsidP="006B329A">
      <w:r w:rsidRPr="006B329A">
        <w:t>The RACH Busy Count field (octets 5</w:t>
      </w:r>
      <w:r w:rsidRPr="006B329A">
        <w:noBreakHyphen/>
        <w:t>6) indicates the number of RACH burst periods during which the received signal level has exceeded a given threshold. This will give a measure of the number of "busy" random access slots. The value is binary coded with the most significant bit in bit 8 of the first octet and the least significant bit in bit 1 of the second octet.</w:t>
      </w:r>
    </w:p>
    <w:p w14:paraId="03B107E6" w14:textId="77777777" w:rsidR="00C8533A" w:rsidRPr="006B329A" w:rsidRDefault="00C8533A" w:rsidP="006B329A">
      <w:r w:rsidRPr="006B329A">
        <w:t>The RACH Access Count field (octets 7</w:t>
      </w:r>
      <w:r w:rsidRPr="006B329A">
        <w:noBreakHyphen/>
        <w:t>8) indicates the number of received access bursts during the same measurement period. The value is binary coded with the most significant bit in bit 8 of the first octet and the least significant bit in bit 1 of the second octet.</w:t>
      </w:r>
    </w:p>
    <w:p w14:paraId="3988AB3E" w14:textId="77777777" w:rsidR="00C8533A" w:rsidRPr="006B329A" w:rsidRDefault="00C8533A" w:rsidP="006B329A">
      <w:r w:rsidRPr="006B329A">
        <w:t>The busy count signal level threshold and the measurement period are parameters set by O&amp;M.</w:t>
      </w:r>
    </w:p>
    <w:p w14:paraId="4B1E3533" w14:textId="77777777" w:rsidR="00C8533A" w:rsidRPr="006B329A" w:rsidRDefault="00C8533A" w:rsidP="006B329A">
      <w:r w:rsidRPr="006B329A">
        <w:t>The Supplementary Information field may carry additional operator dependent information.</w:t>
      </w:r>
    </w:p>
    <w:p w14:paraId="60EBD0E6" w14:textId="77777777" w:rsidR="00C8533A" w:rsidRPr="006B329A" w:rsidRDefault="00C8533A" w:rsidP="006B329A">
      <w:pPr>
        <w:pStyle w:val="Heading3"/>
      </w:pPr>
      <w:bookmarkStart w:id="168" w:name="_Toc476910142"/>
      <w:r w:rsidRPr="006B329A">
        <w:t>9.3.19</w:t>
      </w:r>
      <w:r w:rsidRPr="006B329A">
        <w:tab/>
        <w:t>Request Reference</w:t>
      </w:r>
      <w:bookmarkEnd w:id="168"/>
    </w:p>
    <w:p w14:paraId="51B9EC8F" w14:textId="77777777" w:rsidR="00C8533A" w:rsidRPr="006B329A" w:rsidRDefault="00C8533A" w:rsidP="006B329A">
      <w:r w:rsidRPr="006B329A">
        <w:t>This element carries the Request Reference parameters used for contention resolution on RACH.</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424"/>
      </w:tblGrid>
      <w:tr w:rsidR="00C8533A" w:rsidRPr="006B329A" w14:paraId="6922468E" w14:textId="77777777">
        <w:tblPrEx>
          <w:tblCellMar>
            <w:top w:w="0" w:type="dxa"/>
            <w:bottom w:w="0" w:type="dxa"/>
          </w:tblCellMar>
        </w:tblPrEx>
        <w:trPr>
          <w:cantSplit/>
          <w:jc w:val="center"/>
        </w:trPr>
        <w:tc>
          <w:tcPr>
            <w:tcW w:w="709" w:type="dxa"/>
          </w:tcPr>
          <w:p w14:paraId="64B4FE17" w14:textId="77777777" w:rsidR="00C8533A" w:rsidRPr="006B329A" w:rsidRDefault="00C8533A" w:rsidP="006B329A">
            <w:pPr>
              <w:pStyle w:val="TAC"/>
              <w:rPr>
                <w:lang w:val="fr-FR"/>
              </w:rPr>
            </w:pPr>
            <w:r w:rsidRPr="006B329A">
              <w:rPr>
                <w:lang w:val="fr-FR"/>
              </w:rPr>
              <w:lastRenderedPageBreak/>
              <w:t>8</w:t>
            </w:r>
          </w:p>
        </w:tc>
        <w:tc>
          <w:tcPr>
            <w:tcW w:w="709" w:type="dxa"/>
          </w:tcPr>
          <w:p w14:paraId="0E84B7E3" w14:textId="77777777" w:rsidR="00C8533A" w:rsidRPr="006B329A" w:rsidRDefault="00C8533A" w:rsidP="006B329A">
            <w:pPr>
              <w:pStyle w:val="TAC"/>
              <w:rPr>
                <w:lang w:val="fr-FR"/>
              </w:rPr>
            </w:pPr>
            <w:r w:rsidRPr="006B329A">
              <w:rPr>
                <w:lang w:val="fr-FR"/>
              </w:rPr>
              <w:t>7</w:t>
            </w:r>
          </w:p>
        </w:tc>
        <w:tc>
          <w:tcPr>
            <w:tcW w:w="709" w:type="dxa"/>
          </w:tcPr>
          <w:p w14:paraId="148F38CA" w14:textId="77777777" w:rsidR="00C8533A" w:rsidRPr="006B329A" w:rsidRDefault="00C8533A" w:rsidP="006B329A">
            <w:pPr>
              <w:pStyle w:val="TAC"/>
              <w:rPr>
                <w:lang w:val="fr-FR"/>
              </w:rPr>
            </w:pPr>
            <w:r w:rsidRPr="006B329A">
              <w:rPr>
                <w:lang w:val="fr-FR"/>
              </w:rPr>
              <w:t>6</w:t>
            </w:r>
          </w:p>
        </w:tc>
        <w:tc>
          <w:tcPr>
            <w:tcW w:w="709" w:type="dxa"/>
          </w:tcPr>
          <w:p w14:paraId="55824F22" w14:textId="77777777" w:rsidR="00C8533A" w:rsidRPr="006B329A" w:rsidRDefault="00C8533A" w:rsidP="006B329A">
            <w:pPr>
              <w:pStyle w:val="TAC"/>
              <w:rPr>
                <w:lang w:val="fr-FR"/>
              </w:rPr>
            </w:pPr>
            <w:r w:rsidRPr="006B329A">
              <w:rPr>
                <w:lang w:val="fr-FR"/>
              </w:rPr>
              <w:t>5</w:t>
            </w:r>
          </w:p>
        </w:tc>
        <w:tc>
          <w:tcPr>
            <w:tcW w:w="709" w:type="dxa"/>
          </w:tcPr>
          <w:p w14:paraId="0322BC92" w14:textId="77777777" w:rsidR="00C8533A" w:rsidRPr="006B329A" w:rsidRDefault="00C8533A" w:rsidP="006B329A">
            <w:pPr>
              <w:pStyle w:val="TAC"/>
              <w:rPr>
                <w:lang w:val="fr-FR"/>
              </w:rPr>
            </w:pPr>
            <w:r w:rsidRPr="006B329A">
              <w:rPr>
                <w:lang w:val="fr-FR"/>
              </w:rPr>
              <w:t>4</w:t>
            </w:r>
          </w:p>
        </w:tc>
        <w:tc>
          <w:tcPr>
            <w:tcW w:w="709" w:type="dxa"/>
          </w:tcPr>
          <w:p w14:paraId="66A8F21F" w14:textId="77777777" w:rsidR="00C8533A" w:rsidRPr="006B329A" w:rsidRDefault="00C8533A" w:rsidP="006B329A">
            <w:pPr>
              <w:pStyle w:val="TAC"/>
              <w:rPr>
                <w:lang w:val="fr-FR"/>
              </w:rPr>
            </w:pPr>
            <w:r w:rsidRPr="006B329A">
              <w:rPr>
                <w:lang w:val="fr-FR"/>
              </w:rPr>
              <w:t>3</w:t>
            </w:r>
          </w:p>
        </w:tc>
        <w:tc>
          <w:tcPr>
            <w:tcW w:w="709" w:type="dxa"/>
          </w:tcPr>
          <w:p w14:paraId="7A5D7B3C" w14:textId="77777777" w:rsidR="00C8533A" w:rsidRPr="006B329A" w:rsidRDefault="00C8533A" w:rsidP="006B329A">
            <w:pPr>
              <w:pStyle w:val="TAC"/>
              <w:rPr>
                <w:lang w:val="fr-FR"/>
              </w:rPr>
            </w:pPr>
            <w:r w:rsidRPr="006B329A">
              <w:rPr>
                <w:lang w:val="fr-FR"/>
              </w:rPr>
              <w:t>2</w:t>
            </w:r>
          </w:p>
        </w:tc>
        <w:tc>
          <w:tcPr>
            <w:tcW w:w="709" w:type="dxa"/>
          </w:tcPr>
          <w:p w14:paraId="6F4D93D2" w14:textId="77777777" w:rsidR="00C8533A" w:rsidRPr="006B329A" w:rsidRDefault="00C8533A" w:rsidP="006B329A">
            <w:pPr>
              <w:pStyle w:val="TAC"/>
              <w:rPr>
                <w:lang w:val="fr-FR"/>
              </w:rPr>
            </w:pPr>
            <w:r w:rsidRPr="006B329A">
              <w:rPr>
                <w:lang w:val="fr-FR"/>
              </w:rPr>
              <w:t>1</w:t>
            </w:r>
          </w:p>
        </w:tc>
        <w:tc>
          <w:tcPr>
            <w:tcW w:w="424" w:type="dxa"/>
          </w:tcPr>
          <w:p w14:paraId="0E2CD634" w14:textId="77777777" w:rsidR="00C8533A" w:rsidRPr="006B329A" w:rsidRDefault="00C8533A" w:rsidP="006B329A">
            <w:pPr>
              <w:pStyle w:val="TAC"/>
              <w:rPr>
                <w:lang w:val="fr-FR"/>
              </w:rPr>
            </w:pPr>
          </w:p>
        </w:tc>
      </w:tr>
      <w:tr w:rsidR="00C8533A" w:rsidRPr="006B329A" w14:paraId="0D067504"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62F9A23B" w14:textId="77777777" w:rsidR="00C8533A" w:rsidRPr="006B329A" w:rsidRDefault="00C8533A" w:rsidP="006B329A">
            <w:pPr>
              <w:pStyle w:val="TAC"/>
              <w:rPr>
                <w:lang w:val="fr-FR"/>
              </w:rPr>
            </w:pPr>
            <w:r w:rsidRPr="006B329A">
              <w:rPr>
                <w:lang w:val="fr-FR"/>
              </w:rPr>
              <w:t>Element identifier</w:t>
            </w:r>
          </w:p>
        </w:tc>
        <w:tc>
          <w:tcPr>
            <w:tcW w:w="424" w:type="dxa"/>
            <w:tcBorders>
              <w:left w:val="nil"/>
            </w:tcBorders>
          </w:tcPr>
          <w:p w14:paraId="1DD199D0" w14:textId="77777777" w:rsidR="00C8533A" w:rsidRPr="006B329A" w:rsidRDefault="00C8533A" w:rsidP="006B329A">
            <w:pPr>
              <w:pStyle w:val="TAC"/>
              <w:rPr>
                <w:lang w:val="fr-FR"/>
              </w:rPr>
            </w:pPr>
            <w:r w:rsidRPr="006B329A">
              <w:rPr>
                <w:lang w:val="fr-FR"/>
              </w:rPr>
              <w:t>1</w:t>
            </w:r>
          </w:p>
        </w:tc>
      </w:tr>
      <w:tr w:rsidR="00C8533A" w:rsidRPr="006B329A" w14:paraId="6913626E"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4BC3D39F" w14:textId="77777777" w:rsidR="00C8533A" w:rsidRPr="006B329A" w:rsidRDefault="00C8533A" w:rsidP="006B329A">
            <w:pPr>
              <w:pStyle w:val="TAC"/>
              <w:rPr>
                <w:lang w:val="fr-FR"/>
              </w:rPr>
            </w:pPr>
            <w:r w:rsidRPr="006B329A">
              <w:rPr>
                <w:lang w:val="fr-FR"/>
              </w:rPr>
              <w:t>RA</w:t>
            </w:r>
          </w:p>
        </w:tc>
        <w:tc>
          <w:tcPr>
            <w:tcW w:w="424" w:type="dxa"/>
            <w:tcBorders>
              <w:left w:val="nil"/>
            </w:tcBorders>
          </w:tcPr>
          <w:p w14:paraId="329A6B4E" w14:textId="77777777" w:rsidR="00C8533A" w:rsidRPr="006B329A" w:rsidRDefault="00C8533A" w:rsidP="006B329A">
            <w:pPr>
              <w:pStyle w:val="TAC"/>
              <w:rPr>
                <w:lang w:val="fr-FR"/>
              </w:rPr>
            </w:pPr>
            <w:r w:rsidRPr="006B329A">
              <w:rPr>
                <w:lang w:val="fr-FR"/>
              </w:rPr>
              <w:t>2</w:t>
            </w:r>
          </w:p>
        </w:tc>
      </w:tr>
      <w:tr w:rsidR="00C8533A" w:rsidRPr="006B329A" w14:paraId="5812903A" w14:textId="77777777">
        <w:tblPrEx>
          <w:tblCellMar>
            <w:top w:w="0" w:type="dxa"/>
            <w:bottom w:w="0" w:type="dxa"/>
          </w:tblCellMar>
        </w:tblPrEx>
        <w:trPr>
          <w:cantSplit/>
          <w:jc w:val="center"/>
        </w:trPr>
        <w:tc>
          <w:tcPr>
            <w:tcW w:w="3545" w:type="dxa"/>
            <w:gridSpan w:val="5"/>
            <w:tcBorders>
              <w:top w:val="single" w:sz="4" w:space="0" w:color="auto"/>
              <w:left w:val="single" w:sz="4" w:space="0" w:color="auto"/>
              <w:bottom w:val="single" w:sz="4" w:space="0" w:color="auto"/>
              <w:right w:val="dashed" w:sz="4" w:space="0" w:color="auto"/>
            </w:tcBorders>
          </w:tcPr>
          <w:p w14:paraId="27B400A9" w14:textId="77777777" w:rsidR="00C8533A" w:rsidRPr="006B329A" w:rsidRDefault="00C8533A" w:rsidP="006B329A">
            <w:pPr>
              <w:pStyle w:val="TAC"/>
              <w:rPr>
                <w:lang w:val="fr-FR"/>
              </w:rPr>
            </w:pPr>
            <w:r w:rsidRPr="006B329A">
              <w:rPr>
                <w:lang w:val="fr-FR"/>
              </w:rPr>
              <w:t>T1'</w:t>
            </w:r>
          </w:p>
        </w:tc>
        <w:tc>
          <w:tcPr>
            <w:tcW w:w="2127" w:type="dxa"/>
            <w:gridSpan w:val="3"/>
            <w:tcBorders>
              <w:top w:val="single" w:sz="4" w:space="0" w:color="auto"/>
              <w:left w:val="dashed" w:sz="4" w:space="0" w:color="auto"/>
              <w:bottom w:val="single" w:sz="4" w:space="0" w:color="auto"/>
              <w:right w:val="single" w:sz="4" w:space="0" w:color="auto"/>
            </w:tcBorders>
          </w:tcPr>
          <w:p w14:paraId="3F8A200C" w14:textId="77777777" w:rsidR="00C8533A" w:rsidRPr="006B329A" w:rsidRDefault="00C8533A" w:rsidP="006B329A">
            <w:pPr>
              <w:pStyle w:val="TAC"/>
            </w:pPr>
            <w:r w:rsidRPr="006B329A">
              <w:t>T3 (high)</w:t>
            </w:r>
          </w:p>
        </w:tc>
        <w:tc>
          <w:tcPr>
            <w:tcW w:w="424" w:type="dxa"/>
            <w:tcBorders>
              <w:left w:val="nil"/>
            </w:tcBorders>
          </w:tcPr>
          <w:p w14:paraId="30FC3F3B" w14:textId="77777777" w:rsidR="00C8533A" w:rsidRPr="006B329A" w:rsidRDefault="00C8533A" w:rsidP="006B329A">
            <w:pPr>
              <w:pStyle w:val="TAC"/>
            </w:pPr>
            <w:r w:rsidRPr="006B329A">
              <w:t>3</w:t>
            </w:r>
          </w:p>
        </w:tc>
      </w:tr>
      <w:tr w:rsidR="00C8533A" w:rsidRPr="006B329A" w14:paraId="56FA1812" w14:textId="77777777">
        <w:tblPrEx>
          <w:tblCellMar>
            <w:top w:w="0" w:type="dxa"/>
            <w:bottom w:w="0" w:type="dxa"/>
          </w:tblCellMar>
        </w:tblPrEx>
        <w:trPr>
          <w:cantSplit/>
          <w:jc w:val="center"/>
        </w:trPr>
        <w:tc>
          <w:tcPr>
            <w:tcW w:w="2127" w:type="dxa"/>
            <w:gridSpan w:val="3"/>
            <w:tcBorders>
              <w:left w:val="single" w:sz="4" w:space="0" w:color="auto"/>
              <w:bottom w:val="single" w:sz="4" w:space="0" w:color="auto"/>
              <w:right w:val="dashed" w:sz="4" w:space="0" w:color="auto"/>
            </w:tcBorders>
          </w:tcPr>
          <w:p w14:paraId="5B33DA15" w14:textId="77777777" w:rsidR="00C8533A" w:rsidRPr="006B329A" w:rsidRDefault="00C8533A" w:rsidP="006B329A">
            <w:pPr>
              <w:pStyle w:val="TAC"/>
            </w:pPr>
            <w:r w:rsidRPr="006B329A">
              <w:t>T3 (low)</w:t>
            </w:r>
          </w:p>
        </w:tc>
        <w:tc>
          <w:tcPr>
            <w:tcW w:w="3545" w:type="dxa"/>
            <w:gridSpan w:val="5"/>
            <w:tcBorders>
              <w:left w:val="dashed" w:sz="4" w:space="0" w:color="auto"/>
              <w:bottom w:val="single" w:sz="4" w:space="0" w:color="auto"/>
              <w:right w:val="single" w:sz="4" w:space="0" w:color="auto"/>
            </w:tcBorders>
          </w:tcPr>
          <w:p w14:paraId="6F424FBD" w14:textId="77777777" w:rsidR="00C8533A" w:rsidRPr="006B329A" w:rsidRDefault="00C8533A" w:rsidP="006B329A">
            <w:pPr>
              <w:pStyle w:val="TAC"/>
            </w:pPr>
            <w:r w:rsidRPr="006B329A">
              <w:t>T2</w:t>
            </w:r>
          </w:p>
        </w:tc>
        <w:tc>
          <w:tcPr>
            <w:tcW w:w="424" w:type="dxa"/>
            <w:tcBorders>
              <w:left w:val="nil"/>
            </w:tcBorders>
          </w:tcPr>
          <w:p w14:paraId="5DF9E604" w14:textId="77777777" w:rsidR="00C8533A" w:rsidRPr="006B329A" w:rsidRDefault="00C8533A" w:rsidP="006B329A">
            <w:pPr>
              <w:pStyle w:val="TAC"/>
            </w:pPr>
            <w:r w:rsidRPr="006B329A">
              <w:t>4</w:t>
            </w:r>
          </w:p>
        </w:tc>
      </w:tr>
    </w:tbl>
    <w:p w14:paraId="537A449A" w14:textId="77777777" w:rsidR="00C8533A" w:rsidRPr="006B329A" w:rsidRDefault="00C8533A" w:rsidP="006B329A"/>
    <w:p w14:paraId="14A6AE86" w14:textId="77777777" w:rsidR="00C8533A" w:rsidRPr="006B329A" w:rsidRDefault="00C8533A" w:rsidP="006B329A">
      <w:r w:rsidRPr="006B329A">
        <w:t>Octets 2</w:t>
      </w:r>
      <w:r w:rsidRPr="006B329A">
        <w:noBreakHyphen/>
        <w:t>4 are coded as the corresponding fields of the Request Reference element of 3GPP TS 44.018. (Octet 2, RA, is the Random Access Information field set by MS in the CHANnel REQuest message. Octets 3</w:t>
      </w:r>
      <w:r w:rsidRPr="006B329A">
        <w:noBreakHyphen/>
        <w:t>4 contain the absolute frame number modulo 42432 for the frame number when the access burst was received, see Starting Time information element of 3GPP TS 44.018).</w:t>
      </w:r>
    </w:p>
    <w:p w14:paraId="598217B4" w14:textId="77777777" w:rsidR="00C8533A" w:rsidRPr="006B329A" w:rsidRDefault="00C8533A" w:rsidP="006B329A">
      <w:pPr>
        <w:pStyle w:val="Heading3"/>
      </w:pPr>
      <w:bookmarkStart w:id="169" w:name="_Toc476910143"/>
      <w:r w:rsidRPr="006B329A">
        <w:t>9.3.20</w:t>
      </w:r>
      <w:r w:rsidRPr="006B329A">
        <w:tab/>
        <w:t>Release Mode</w:t>
      </w:r>
      <w:bookmarkEnd w:id="169"/>
    </w:p>
    <w:p w14:paraId="6ED44A1A" w14:textId="77777777" w:rsidR="00C8533A" w:rsidRPr="006B329A" w:rsidRDefault="00C8533A" w:rsidP="006B329A">
      <w:r w:rsidRPr="006B329A">
        <w:t>This element is used to distinguish between normal release and local end release of the radio data link connection.</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424"/>
      </w:tblGrid>
      <w:tr w:rsidR="00C8533A" w:rsidRPr="006B329A" w14:paraId="4951A6D3" w14:textId="77777777">
        <w:tblPrEx>
          <w:tblCellMar>
            <w:top w:w="0" w:type="dxa"/>
            <w:bottom w:w="0" w:type="dxa"/>
          </w:tblCellMar>
        </w:tblPrEx>
        <w:trPr>
          <w:cantSplit/>
          <w:jc w:val="center"/>
        </w:trPr>
        <w:tc>
          <w:tcPr>
            <w:tcW w:w="709" w:type="dxa"/>
          </w:tcPr>
          <w:p w14:paraId="612BAEFF" w14:textId="77777777" w:rsidR="00C8533A" w:rsidRPr="006B329A" w:rsidRDefault="00C8533A" w:rsidP="006B329A">
            <w:pPr>
              <w:pStyle w:val="TAC"/>
            </w:pPr>
            <w:r w:rsidRPr="006B329A">
              <w:t>8</w:t>
            </w:r>
          </w:p>
        </w:tc>
        <w:tc>
          <w:tcPr>
            <w:tcW w:w="709" w:type="dxa"/>
          </w:tcPr>
          <w:p w14:paraId="63E547AC" w14:textId="77777777" w:rsidR="00C8533A" w:rsidRPr="006B329A" w:rsidRDefault="00C8533A" w:rsidP="006B329A">
            <w:pPr>
              <w:pStyle w:val="TAC"/>
            </w:pPr>
            <w:r w:rsidRPr="006B329A">
              <w:t>7</w:t>
            </w:r>
          </w:p>
        </w:tc>
        <w:tc>
          <w:tcPr>
            <w:tcW w:w="709" w:type="dxa"/>
          </w:tcPr>
          <w:p w14:paraId="6DFB85EC" w14:textId="77777777" w:rsidR="00C8533A" w:rsidRPr="006B329A" w:rsidRDefault="00C8533A" w:rsidP="006B329A">
            <w:pPr>
              <w:pStyle w:val="TAC"/>
            </w:pPr>
            <w:r w:rsidRPr="006B329A">
              <w:t>6</w:t>
            </w:r>
          </w:p>
        </w:tc>
        <w:tc>
          <w:tcPr>
            <w:tcW w:w="709" w:type="dxa"/>
          </w:tcPr>
          <w:p w14:paraId="654D92E9" w14:textId="77777777" w:rsidR="00C8533A" w:rsidRPr="006B329A" w:rsidRDefault="00C8533A" w:rsidP="006B329A">
            <w:pPr>
              <w:pStyle w:val="TAC"/>
            </w:pPr>
            <w:r w:rsidRPr="006B329A">
              <w:t>5</w:t>
            </w:r>
          </w:p>
        </w:tc>
        <w:tc>
          <w:tcPr>
            <w:tcW w:w="709" w:type="dxa"/>
          </w:tcPr>
          <w:p w14:paraId="6C09EF4D" w14:textId="77777777" w:rsidR="00C8533A" w:rsidRPr="006B329A" w:rsidRDefault="00C8533A" w:rsidP="006B329A">
            <w:pPr>
              <w:pStyle w:val="TAC"/>
            </w:pPr>
            <w:r w:rsidRPr="006B329A">
              <w:t>4</w:t>
            </w:r>
          </w:p>
        </w:tc>
        <w:tc>
          <w:tcPr>
            <w:tcW w:w="709" w:type="dxa"/>
          </w:tcPr>
          <w:p w14:paraId="542E4413" w14:textId="77777777" w:rsidR="00C8533A" w:rsidRPr="006B329A" w:rsidRDefault="00C8533A" w:rsidP="006B329A">
            <w:pPr>
              <w:pStyle w:val="TAC"/>
            </w:pPr>
            <w:r w:rsidRPr="006B329A">
              <w:t>3</w:t>
            </w:r>
          </w:p>
        </w:tc>
        <w:tc>
          <w:tcPr>
            <w:tcW w:w="709" w:type="dxa"/>
          </w:tcPr>
          <w:p w14:paraId="0DF66459" w14:textId="77777777" w:rsidR="00C8533A" w:rsidRPr="006B329A" w:rsidRDefault="00C8533A" w:rsidP="006B329A">
            <w:pPr>
              <w:pStyle w:val="TAC"/>
            </w:pPr>
            <w:r w:rsidRPr="006B329A">
              <w:t>2</w:t>
            </w:r>
          </w:p>
        </w:tc>
        <w:tc>
          <w:tcPr>
            <w:tcW w:w="709" w:type="dxa"/>
          </w:tcPr>
          <w:p w14:paraId="40745CD6" w14:textId="77777777" w:rsidR="00C8533A" w:rsidRPr="006B329A" w:rsidRDefault="00C8533A" w:rsidP="006B329A">
            <w:pPr>
              <w:pStyle w:val="TAC"/>
            </w:pPr>
            <w:r w:rsidRPr="006B329A">
              <w:t>1</w:t>
            </w:r>
          </w:p>
        </w:tc>
        <w:tc>
          <w:tcPr>
            <w:tcW w:w="424" w:type="dxa"/>
          </w:tcPr>
          <w:p w14:paraId="4B1A418D" w14:textId="77777777" w:rsidR="00C8533A" w:rsidRPr="006B329A" w:rsidRDefault="00C8533A" w:rsidP="006B329A">
            <w:pPr>
              <w:pStyle w:val="TAC"/>
            </w:pPr>
          </w:p>
        </w:tc>
      </w:tr>
      <w:tr w:rsidR="00C8533A" w:rsidRPr="006B329A" w14:paraId="227B6BDC"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5C79B601" w14:textId="77777777" w:rsidR="00C8533A" w:rsidRPr="006B329A" w:rsidRDefault="00C8533A" w:rsidP="006B329A">
            <w:pPr>
              <w:pStyle w:val="TAC"/>
            </w:pPr>
            <w:r w:rsidRPr="006B329A">
              <w:t>Element identifier</w:t>
            </w:r>
          </w:p>
        </w:tc>
        <w:tc>
          <w:tcPr>
            <w:tcW w:w="424" w:type="dxa"/>
            <w:tcBorders>
              <w:left w:val="nil"/>
            </w:tcBorders>
          </w:tcPr>
          <w:p w14:paraId="44483DE6" w14:textId="77777777" w:rsidR="00C8533A" w:rsidRPr="006B329A" w:rsidRDefault="00C8533A" w:rsidP="006B329A">
            <w:pPr>
              <w:pStyle w:val="TAC"/>
            </w:pPr>
            <w:r w:rsidRPr="006B329A">
              <w:t>1</w:t>
            </w:r>
          </w:p>
        </w:tc>
      </w:tr>
      <w:tr w:rsidR="00C8533A" w:rsidRPr="006B329A" w14:paraId="66A18870" w14:textId="77777777">
        <w:tblPrEx>
          <w:tblCellMar>
            <w:top w:w="0" w:type="dxa"/>
            <w:bottom w:w="0" w:type="dxa"/>
          </w:tblCellMar>
        </w:tblPrEx>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73E59F73" w14:textId="77777777" w:rsidR="00C8533A" w:rsidRPr="006B329A" w:rsidRDefault="00C8533A" w:rsidP="006B329A">
            <w:pPr>
              <w:pStyle w:val="TAC"/>
            </w:pPr>
            <w:r w:rsidRPr="006B329A">
              <w:t>Reserved for future use</w:t>
            </w:r>
          </w:p>
        </w:tc>
        <w:tc>
          <w:tcPr>
            <w:tcW w:w="709" w:type="dxa"/>
            <w:tcBorders>
              <w:top w:val="single" w:sz="4" w:space="0" w:color="auto"/>
              <w:left w:val="single" w:sz="4" w:space="0" w:color="auto"/>
              <w:bottom w:val="single" w:sz="4" w:space="0" w:color="auto"/>
              <w:right w:val="single" w:sz="4" w:space="0" w:color="auto"/>
            </w:tcBorders>
          </w:tcPr>
          <w:p w14:paraId="4B22F863" w14:textId="77777777" w:rsidR="00C8533A" w:rsidRPr="006B329A" w:rsidRDefault="00C8533A" w:rsidP="006B329A">
            <w:pPr>
              <w:pStyle w:val="TAC"/>
            </w:pPr>
            <w:r w:rsidRPr="006B329A">
              <w:t>M</w:t>
            </w:r>
          </w:p>
        </w:tc>
        <w:tc>
          <w:tcPr>
            <w:tcW w:w="424" w:type="dxa"/>
            <w:tcBorders>
              <w:left w:val="nil"/>
            </w:tcBorders>
          </w:tcPr>
          <w:p w14:paraId="179FC050" w14:textId="77777777" w:rsidR="00C8533A" w:rsidRPr="006B329A" w:rsidRDefault="00C8533A" w:rsidP="006B329A">
            <w:pPr>
              <w:pStyle w:val="TAC"/>
            </w:pPr>
            <w:r w:rsidRPr="006B329A">
              <w:t>2</w:t>
            </w:r>
          </w:p>
        </w:tc>
      </w:tr>
    </w:tbl>
    <w:p w14:paraId="5DFC268C" w14:textId="77777777" w:rsidR="00C8533A" w:rsidRPr="006B329A" w:rsidRDefault="00C8533A" w:rsidP="006B329A"/>
    <w:p w14:paraId="2D5FBE59" w14:textId="77777777" w:rsidR="00C8533A" w:rsidRPr="006B329A" w:rsidRDefault="00C8533A" w:rsidP="006B329A">
      <w:pPr>
        <w:keepNext/>
        <w:keepLines/>
      </w:pPr>
      <w:r w:rsidRPr="006B329A">
        <w:t>The M bit is coded as follows:</w:t>
      </w:r>
    </w:p>
    <w:p w14:paraId="4D162EFA" w14:textId="77777777" w:rsidR="00C8533A" w:rsidRPr="006B329A" w:rsidRDefault="00C8533A" w:rsidP="006B329A">
      <w:pPr>
        <w:pStyle w:val="B1"/>
        <w:keepNext/>
        <w:keepLines/>
      </w:pPr>
      <w:r w:rsidRPr="006B329A">
        <w:t>0</w:t>
      </w:r>
      <w:r w:rsidRPr="006B329A">
        <w:tab/>
        <w:t>normal release</w:t>
      </w:r>
    </w:p>
    <w:p w14:paraId="67151412" w14:textId="77777777" w:rsidR="00C8533A" w:rsidRPr="006B329A" w:rsidRDefault="00C8533A" w:rsidP="006B329A">
      <w:pPr>
        <w:pStyle w:val="B1"/>
        <w:keepNext/>
        <w:keepLines/>
      </w:pPr>
      <w:r w:rsidRPr="006B329A">
        <w:t>1</w:t>
      </w:r>
      <w:r w:rsidRPr="006B329A">
        <w:tab/>
        <w:t>local end release</w:t>
      </w:r>
    </w:p>
    <w:p w14:paraId="2EAFDBEB" w14:textId="77777777" w:rsidR="00C8533A" w:rsidRPr="006B329A" w:rsidRDefault="00C8533A" w:rsidP="006B329A">
      <w:pPr>
        <w:pStyle w:val="Heading3"/>
      </w:pPr>
      <w:bookmarkStart w:id="170" w:name="_Toc476910144"/>
      <w:r w:rsidRPr="006B329A">
        <w:t>9.3.21</w:t>
      </w:r>
      <w:r w:rsidRPr="006B329A">
        <w:tab/>
        <w:t>Resource Information</w:t>
      </w:r>
      <w:bookmarkEnd w:id="170"/>
    </w:p>
    <w:p w14:paraId="2B9496FF" w14:textId="77777777" w:rsidR="00C8533A" w:rsidRPr="006B329A" w:rsidRDefault="00C8533A" w:rsidP="006B329A">
      <w:pPr>
        <w:keepNext/>
      </w:pPr>
      <w:r w:rsidRPr="006B329A">
        <w:t>This element is used to indicate the interference level for each of the idle channels of a TRX.</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4B2FD913" w14:textId="77777777">
        <w:tblPrEx>
          <w:tblCellMar>
            <w:top w:w="0" w:type="dxa"/>
            <w:bottom w:w="0" w:type="dxa"/>
          </w:tblCellMar>
        </w:tblPrEx>
        <w:trPr>
          <w:cantSplit/>
          <w:jc w:val="center"/>
        </w:trPr>
        <w:tc>
          <w:tcPr>
            <w:tcW w:w="709" w:type="dxa"/>
          </w:tcPr>
          <w:p w14:paraId="7E717931" w14:textId="77777777" w:rsidR="00C8533A" w:rsidRPr="006B329A" w:rsidRDefault="00C8533A" w:rsidP="006B329A">
            <w:pPr>
              <w:pStyle w:val="TAC"/>
            </w:pPr>
            <w:r w:rsidRPr="006B329A">
              <w:t>8</w:t>
            </w:r>
          </w:p>
        </w:tc>
        <w:tc>
          <w:tcPr>
            <w:tcW w:w="709" w:type="dxa"/>
          </w:tcPr>
          <w:p w14:paraId="624354B8" w14:textId="77777777" w:rsidR="00C8533A" w:rsidRPr="006B329A" w:rsidRDefault="00C8533A" w:rsidP="006B329A">
            <w:pPr>
              <w:pStyle w:val="TAC"/>
            </w:pPr>
            <w:r w:rsidRPr="006B329A">
              <w:t>7</w:t>
            </w:r>
          </w:p>
        </w:tc>
        <w:tc>
          <w:tcPr>
            <w:tcW w:w="709" w:type="dxa"/>
          </w:tcPr>
          <w:p w14:paraId="4C1603DD" w14:textId="77777777" w:rsidR="00C8533A" w:rsidRPr="006B329A" w:rsidRDefault="00C8533A" w:rsidP="006B329A">
            <w:pPr>
              <w:pStyle w:val="TAC"/>
            </w:pPr>
            <w:r w:rsidRPr="006B329A">
              <w:t>6</w:t>
            </w:r>
          </w:p>
        </w:tc>
        <w:tc>
          <w:tcPr>
            <w:tcW w:w="709" w:type="dxa"/>
          </w:tcPr>
          <w:p w14:paraId="039F1A25" w14:textId="77777777" w:rsidR="00C8533A" w:rsidRPr="006B329A" w:rsidRDefault="00C8533A" w:rsidP="006B329A">
            <w:pPr>
              <w:pStyle w:val="TAC"/>
            </w:pPr>
            <w:r w:rsidRPr="006B329A">
              <w:t>5</w:t>
            </w:r>
          </w:p>
        </w:tc>
        <w:tc>
          <w:tcPr>
            <w:tcW w:w="709" w:type="dxa"/>
          </w:tcPr>
          <w:p w14:paraId="09BA9D4A" w14:textId="77777777" w:rsidR="00C8533A" w:rsidRPr="006B329A" w:rsidRDefault="00C8533A" w:rsidP="006B329A">
            <w:pPr>
              <w:pStyle w:val="TAC"/>
            </w:pPr>
            <w:r w:rsidRPr="006B329A">
              <w:t>4</w:t>
            </w:r>
          </w:p>
        </w:tc>
        <w:tc>
          <w:tcPr>
            <w:tcW w:w="709" w:type="dxa"/>
          </w:tcPr>
          <w:p w14:paraId="5730DAED" w14:textId="77777777" w:rsidR="00C8533A" w:rsidRPr="006B329A" w:rsidRDefault="00C8533A" w:rsidP="006B329A">
            <w:pPr>
              <w:pStyle w:val="TAC"/>
            </w:pPr>
            <w:r w:rsidRPr="006B329A">
              <w:t>3</w:t>
            </w:r>
          </w:p>
        </w:tc>
        <w:tc>
          <w:tcPr>
            <w:tcW w:w="709" w:type="dxa"/>
          </w:tcPr>
          <w:p w14:paraId="084B9509" w14:textId="77777777" w:rsidR="00C8533A" w:rsidRPr="006B329A" w:rsidRDefault="00C8533A" w:rsidP="006B329A">
            <w:pPr>
              <w:pStyle w:val="TAC"/>
            </w:pPr>
            <w:r w:rsidRPr="006B329A">
              <w:t>2</w:t>
            </w:r>
          </w:p>
        </w:tc>
        <w:tc>
          <w:tcPr>
            <w:tcW w:w="709" w:type="dxa"/>
          </w:tcPr>
          <w:p w14:paraId="56A13310" w14:textId="77777777" w:rsidR="00C8533A" w:rsidRPr="006B329A" w:rsidRDefault="00C8533A" w:rsidP="006B329A">
            <w:pPr>
              <w:pStyle w:val="TAC"/>
            </w:pPr>
            <w:r w:rsidRPr="006B329A">
              <w:t>1</w:t>
            </w:r>
          </w:p>
        </w:tc>
        <w:tc>
          <w:tcPr>
            <w:tcW w:w="921" w:type="dxa"/>
          </w:tcPr>
          <w:p w14:paraId="0130E0E1" w14:textId="77777777" w:rsidR="00C8533A" w:rsidRPr="006B329A" w:rsidRDefault="00C8533A" w:rsidP="006B329A">
            <w:pPr>
              <w:pStyle w:val="TAC"/>
            </w:pPr>
          </w:p>
        </w:tc>
      </w:tr>
      <w:tr w:rsidR="00C8533A" w:rsidRPr="006B329A" w14:paraId="1B11ED67"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05A796BB" w14:textId="77777777" w:rsidR="00C8533A" w:rsidRPr="006B329A" w:rsidRDefault="00C8533A" w:rsidP="006B329A">
            <w:pPr>
              <w:pStyle w:val="TAC"/>
            </w:pPr>
            <w:r w:rsidRPr="006B329A">
              <w:t>Element identifier</w:t>
            </w:r>
          </w:p>
        </w:tc>
        <w:tc>
          <w:tcPr>
            <w:tcW w:w="921" w:type="dxa"/>
            <w:tcBorders>
              <w:left w:val="nil"/>
            </w:tcBorders>
          </w:tcPr>
          <w:p w14:paraId="094E474C" w14:textId="77777777" w:rsidR="00C8533A" w:rsidRPr="006B329A" w:rsidRDefault="00C8533A" w:rsidP="006B329A">
            <w:pPr>
              <w:pStyle w:val="TAC"/>
            </w:pPr>
            <w:r w:rsidRPr="006B329A">
              <w:t>1</w:t>
            </w:r>
          </w:p>
        </w:tc>
      </w:tr>
      <w:tr w:rsidR="00C8533A" w:rsidRPr="006B329A" w14:paraId="284D24A6"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9CD4423" w14:textId="77777777" w:rsidR="00C8533A" w:rsidRPr="006B329A" w:rsidRDefault="00C8533A" w:rsidP="006B329A">
            <w:pPr>
              <w:pStyle w:val="TAC"/>
            </w:pPr>
            <w:r w:rsidRPr="006B329A">
              <w:t>Length</w:t>
            </w:r>
          </w:p>
        </w:tc>
        <w:tc>
          <w:tcPr>
            <w:tcW w:w="921" w:type="dxa"/>
            <w:tcBorders>
              <w:left w:val="nil"/>
            </w:tcBorders>
          </w:tcPr>
          <w:p w14:paraId="72BBC3A2" w14:textId="77777777" w:rsidR="00C8533A" w:rsidRPr="006B329A" w:rsidRDefault="00C8533A" w:rsidP="006B329A">
            <w:pPr>
              <w:pStyle w:val="TAC"/>
            </w:pPr>
            <w:r w:rsidRPr="006B329A">
              <w:t>2</w:t>
            </w:r>
          </w:p>
        </w:tc>
      </w:tr>
      <w:tr w:rsidR="00C8533A" w:rsidRPr="006B329A" w14:paraId="5D35BD9B"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283C574" w14:textId="77777777" w:rsidR="00C8533A" w:rsidRPr="006B329A" w:rsidRDefault="00C8533A" w:rsidP="006B329A">
            <w:pPr>
              <w:pStyle w:val="TAC"/>
            </w:pPr>
            <w:r w:rsidRPr="006B329A">
              <w:t>Channel Number (1)</w:t>
            </w:r>
          </w:p>
        </w:tc>
        <w:tc>
          <w:tcPr>
            <w:tcW w:w="921" w:type="dxa"/>
            <w:tcBorders>
              <w:left w:val="nil"/>
            </w:tcBorders>
          </w:tcPr>
          <w:p w14:paraId="043AC21E" w14:textId="77777777" w:rsidR="00C8533A" w:rsidRPr="006B329A" w:rsidRDefault="00C8533A" w:rsidP="006B329A">
            <w:pPr>
              <w:pStyle w:val="TAC"/>
            </w:pPr>
            <w:r w:rsidRPr="006B329A">
              <w:t>3</w:t>
            </w:r>
          </w:p>
        </w:tc>
      </w:tr>
      <w:tr w:rsidR="00C8533A" w:rsidRPr="006B329A" w14:paraId="2094A830"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71B7D2CD" w14:textId="77777777" w:rsidR="00C8533A" w:rsidRPr="006B329A" w:rsidRDefault="00C8533A" w:rsidP="006B329A">
            <w:pPr>
              <w:pStyle w:val="TAC"/>
            </w:pPr>
            <w:r w:rsidRPr="006B329A">
              <w:t>Interference level (1)</w:t>
            </w:r>
          </w:p>
        </w:tc>
        <w:tc>
          <w:tcPr>
            <w:tcW w:w="921" w:type="dxa"/>
            <w:tcBorders>
              <w:left w:val="nil"/>
            </w:tcBorders>
          </w:tcPr>
          <w:p w14:paraId="341EE71A" w14:textId="77777777" w:rsidR="00C8533A" w:rsidRPr="006B329A" w:rsidRDefault="00C8533A" w:rsidP="006B329A">
            <w:pPr>
              <w:pStyle w:val="TAC"/>
            </w:pPr>
            <w:r w:rsidRPr="006B329A">
              <w:t>4</w:t>
            </w:r>
          </w:p>
        </w:tc>
      </w:tr>
      <w:tr w:rsidR="00C8533A" w:rsidRPr="006B329A" w14:paraId="163F3BF8" w14:textId="77777777">
        <w:tblPrEx>
          <w:tblCellMar>
            <w:top w:w="0" w:type="dxa"/>
            <w:bottom w:w="0" w:type="dxa"/>
          </w:tblCellMar>
        </w:tblPrEx>
        <w:trPr>
          <w:cantSplit/>
          <w:jc w:val="center"/>
        </w:trPr>
        <w:tc>
          <w:tcPr>
            <w:tcW w:w="5672" w:type="dxa"/>
            <w:gridSpan w:val="8"/>
            <w:tcBorders>
              <w:top w:val="single" w:sz="4" w:space="0" w:color="auto"/>
              <w:left w:val="dashed" w:sz="4" w:space="0" w:color="auto"/>
              <w:bottom w:val="single" w:sz="4" w:space="0" w:color="auto"/>
              <w:right w:val="dashed" w:sz="4" w:space="0" w:color="auto"/>
            </w:tcBorders>
          </w:tcPr>
          <w:p w14:paraId="020507D1" w14:textId="77777777" w:rsidR="00C8533A" w:rsidRPr="006B329A" w:rsidRDefault="00C8533A" w:rsidP="006B329A">
            <w:pPr>
              <w:pStyle w:val="TAC"/>
            </w:pPr>
          </w:p>
          <w:p w14:paraId="16099041" w14:textId="77777777" w:rsidR="00C8533A" w:rsidRPr="006B329A" w:rsidRDefault="00C8533A" w:rsidP="006B329A">
            <w:pPr>
              <w:pStyle w:val="TAC"/>
            </w:pPr>
          </w:p>
        </w:tc>
        <w:tc>
          <w:tcPr>
            <w:tcW w:w="921" w:type="dxa"/>
            <w:tcBorders>
              <w:left w:val="nil"/>
            </w:tcBorders>
          </w:tcPr>
          <w:p w14:paraId="07EFD15B" w14:textId="77777777" w:rsidR="00C8533A" w:rsidRPr="006B329A" w:rsidRDefault="00C8533A" w:rsidP="006B329A">
            <w:pPr>
              <w:pStyle w:val="TAC"/>
            </w:pPr>
          </w:p>
        </w:tc>
      </w:tr>
      <w:tr w:rsidR="00C8533A" w:rsidRPr="006B329A" w14:paraId="7AFBF0CB"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EC5D82" w14:textId="77777777" w:rsidR="00C8533A" w:rsidRPr="006B329A" w:rsidRDefault="00C8533A" w:rsidP="006B329A">
            <w:pPr>
              <w:pStyle w:val="TAC"/>
            </w:pPr>
            <w:r w:rsidRPr="006B329A">
              <w:t>Channel Number (N)</w:t>
            </w:r>
          </w:p>
        </w:tc>
        <w:tc>
          <w:tcPr>
            <w:tcW w:w="921" w:type="dxa"/>
            <w:tcBorders>
              <w:left w:val="nil"/>
            </w:tcBorders>
          </w:tcPr>
          <w:p w14:paraId="10CBF17D" w14:textId="77777777" w:rsidR="00C8533A" w:rsidRPr="006B329A" w:rsidRDefault="00C8533A" w:rsidP="006B329A">
            <w:pPr>
              <w:pStyle w:val="TAC"/>
            </w:pPr>
            <w:r w:rsidRPr="006B329A">
              <w:t>N-1</w:t>
            </w:r>
          </w:p>
        </w:tc>
      </w:tr>
      <w:tr w:rsidR="00C8533A" w:rsidRPr="006B329A" w14:paraId="71E2E0C3"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E519847" w14:textId="77777777" w:rsidR="00C8533A" w:rsidRPr="006B329A" w:rsidRDefault="00C8533A" w:rsidP="006B329A">
            <w:pPr>
              <w:pStyle w:val="TAC"/>
            </w:pPr>
            <w:r w:rsidRPr="006B329A">
              <w:t>Interference level (N)</w:t>
            </w:r>
          </w:p>
        </w:tc>
        <w:tc>
          <w:tcPr>
            <w:tcW w:w="921" w:type="dxa"/>
            <w:tcBorders>
              <w:left w:val="nil"/>
            </w:tcBorders>
          </w:tcPr>
          <w:p w14:paraId="0B4BB171" w14:textId="77777777" w:rsidR="00C8533A" w:rsidRPr="006B329A" w:rsidRDefault="00C8533A" w:rsidP="006B329A">
            <w:pPr>
              <w:pStyle w:val="TAC"/>
            </w:pPr>
            <w:r w:rsidRPr="006B329A">
              <w:t>N</w:t>
            </w:r>
          </w:p>
        </w:tc>
      </w:tr>
    </w:tbl>
    <w:p w14:paraId="27D59932" w14:textId="77777777" w:rsidR="00C8533A" w:rsidRPr="006B329A" w:rsidRDefault="00C8533A" w:rsidP="006B329A"/>
    <w:p w14:paraId="4862CC7C" w14:textId="77777777" w:rsidR="00C8533A" w:rsidRPr="006B329A" w:rsidRDefault="00C8533A" w:rsidP="006B329A">
      <w:r w:rsidRPr="006B329A">
        <w:t>The Length field indicates in binary the remaining length of the element (octets 3-N).</w:t>
      </w:r>
    </w:p>
    <w:p w14:paraId="114B892A" w14:textId="77777777" w:rsidR="00C8533A" w:rsidRPr="006B329A" w:rsidRDefault="00C8533A" w:rsidP="006B329A">
      <w:r w:rsidRPr="006B329A">
        <w:t>Octets 3-N forms a list of Channel Numbers and Interference levels measured on the corresponding channel.</w:t>
      </w:r>
    </w:p>
    <w:p w14:paraId="19D9DB1D" w14:textId="77777777" w:rsidR="00C8533A" w:rsidRPr="006B329A" w:rsidRDefault="00C8533A" w:rsidP="006B329A">
      <w:r w:rsidRPr="006B329A">
        <w:t>The Channel Number octet is coded as octet 2 of the Channel Number information element, sub-clause 9.3.1.</w:t>
      </w:r>
    </w:p>
    <w:p w14:paraId="55B7AC9E" w14:textId="77777777" w:rsidR="00C8533A" w:rsidRPr="006B329A" w:rsidRDefault="00C8533A" w:rsidP="006B329A">
      <w:r w:rsidRPr="006B329A">
        <w:t>The Interference Level octet is coded as follows: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11E2DBEF" w14:textId="77777777">
        <w:tblPrEx>
          <w:tblCellMar>
            <w:top w:w="0" w:type="dxa"/>
            <w:bottom w:w="0" w:type="dxa"/>
          </w:tblCellMar>
        </w:tblPrEx>
        <w:trPr>
          <w:cantSplit/>
          <w:jc w:val="center"/>
        </w:trPr>
        <w:tc>
          <w:tcPr>
            <w:tcW w:w="709" w:type="dxa"/>
          </w:tcPr>
          <w:p w14:paraId="02661560" w14:textId="77777777" w:rsidR="00C8533A" w:rsidRPr="006B329A" w:rsidRDefault="00C8533A" w:rsidP="006B329A">
            <w:pPr>
              <w:pStyle w:val="TAC"/>
            </w:pPr>
            <w:r w:rsidRPr="006B329A">
              <w:t>8</w:t>
            </w:r>
          </w:p>
        </w:tc>
        <w:tc>
          <w:tcPr>
            <w:tcW w:w="709" w:type="dxa"/>
          </w:tcPr>
          <w:p w14:paraId="214EAD8A" w14:textId="77777777" w:rsidR="00C8533A" w:rsidRPr="006B329A" w:rsidRDefault="00C8533A" w:rsidP="006B329A">
            <w:pPr>
              <w:pStyle w:val="TAC"/>
            </w:pPr>
            <w:r w:rsidRPr="006B329A">
              <w:t>7</w:t>
            </w:r>
          </w:p>
        </w:tc>
        <w:tc>
          <w:tcPr>
            <w:tcW w:w="709" w:type="dxa"/>
          </w:tcPr>
          <w:p w14:paraId="62643A4F" w14:textId="77777777" w:rsidR="00C8533A" w:rsidRPr="006B329A" w:rsidRDefault="00C8533A" w:rsidP="006B329A">
            <w:pPr>
              <w:pStyle w:val="TAC"/>
            </w:pPr>
            <w:r w:rsidRPr="006B329A">
              <w:t>6</w:t>
            </w:r>
          </w:p>
        </w:tc>
        <w:tc>
          <w:tcPr>
            <w:tcW w:w="709" w:type="dxa"/>
          </w:tcPr>
          <w:p w14:paraId="3A1DDBDD" w14:textId="77777777" w:rsidR="00C8533A" w:rsidRPr="006B329A" w:rsidRDefault="00C8533A" w:rsidP="006B329A">
            <w:pPr>
              <w:pStyle w:val="TAC"/>
            </w:pPr>
            <w:r w:rsidRPr="006B329A">
              <w:t>5</w:t>
            </w:r>
          </w:p>
        </w:tc>
        <w:tc>
          <w:tcPr>
            <w:tcW w:w="709" w:type="dxa"/>
          </w:tcPr>
          <w:p w14:paraId="26888E18" w14:textId="77777777" w:rsidR="00C8533A" w:rsidRPr="006B329A" w:rsidRDefault="00C8533A" w:rsidP="006B329A">
            <w:pPr>
              <w:pStyle w:val="TAC"/>
            </w:pPr>
            <w:r w:rsidRPr="006B329A">
              <w:t>4</w:t>
            </w:r>
          </w:p>
        </w:tc>
        <w:tc>
          <w:tcPr>
            <w:tcW w:w="709" w:type="dxa"/>
          </w:tcPr>
          <w:p w14:paraId="5FBFFC45" w14:textId="77777777" w:rsidR="00C8533A" w:rsidRPr="006B329A" w:rsidRDefault="00C8533A" w:rsidP="006B329A">
            <w:pPr>
              <w:pStyle w:val="TAC"/>
            </w:pPr>
            <w:r w:rsidRPr="006B329A">
              <w:t>3</w:t>
            </w:r>
          </w:p>
        </w:tc>
        <w:tc>
          <w:tcPr>
            <w:tcW w:w="709" w:type="dxa"/>
          </w:tcPr>
          <w:p w14:paraId="633DBCD4" w14:textId="77777777" w:rsidR="00C8533A" w:rsidRPr="006B329A" w:rsidRDefault="00C8533A" w:rsidP="006B329A">
            <w:pPr>
              <w:pStyle w:val="TAC"/>
            </w:pPr>
            <w:r w:rsidRPr="006B329A">
              <w:t>2</w:t>
            </w:r>
          </w:p>
        </w:tc>
        <w:tc>
          <w:tcPr>
            <w:tcW w:w="709" w:type="dxa"/>
          </w:tcPr>
          <w:p w14:paraId="52820215" w14:textId="77777777" w:rsidR="00C8533A" w:rsidRPr="006B329A" w:rsidRDefault="00C8533A" w:rsidP="006B329A">
            <w:pPr>
              <w:pStyle w:val="TAC"/>
            </w:pPr>
            <w:r w:rsidRPr="006B329A">
              <w:t>1</w:t>
            </w:r>
          </w:p>
        </w:tc>
        <w:tc>
          <w:tcPr>
            <w:tcW w:w="921" w:type="dxa"/>
          </w:tcPr>
          <w:p w14:paraId="6096BD23" w14:textId="77777777" w:rsidR="00C8533A" w:rsidRPr="006B329A" w:rsidRDefault="00C8533A" w:rsidP="006B329A">
            <w:pPr>
              <w:pStyle w:val="TAC"/>
            </w:pPr>
          </w:p>
        </w:tc>
      </w:tr>
      <w:tr w:rsidR="00C8533A" w:rsidRPr="006B329A" w14:paraId="5C3C9783" w14:textId="77777777">
        <w:tblPrEx>
          <w:tblCellMar>
            <w:top w:w="0" w:type="dxa"/>
            <w:bottom w:w="0" w:type="dxa"/>
          </w:tblCellMar>
        </w:tblPrEx>
        <w:trPr>
          <w:cantSplit/>
          <w:jc w:val="center"/>
        </w:trPr>
        <w:tc>
          <w:tcPr>
            <w:tcW w:w="2127" w:type="dxa"/>
            <w:gridSpan w:val="3"/>
            <w:tcBorders>
              <w:top w:val="single" w:sz="4" w:space="0" w:color="auto"/>
              <w:left w:val="single" w:sz="4" w:space="0" w:color="auto"/>
              <w:bottom w:val="single" w:sz="4" w:space="0" w:color="auto"/>
              <w:right w:val="single" w:sz="4" w:space="0" w:color="auto"/>
            </w:tcBorders>
          </w:tcPr>
          <w:p w14:paraId="471C08BC" w14:textId="77777777" w:rsidR="00C8533A" w:rsidRPr="006B329A" w:rsidRDefault="00C8533A" w:rsidP="006B329A">
            <w:pPr>
              <w:pStyle w:val="TAC"/>
            </w:pPr>
            <w:r w:rsidRPr="006B329A">
              <w:t>Interf Band</w:t>
            </w:r>
          </w:p>
        </w:tc>
        <w:tc>
          <w:tcPr>
            <w:tcW w:w="3545" w:type="dxa"/>
            <w:gridSpan w:val="5"/>
            <w:tcBorders>
              <w:top w:val="single" w:sz="4" w:space="0" w:color="auto"/>
              <w:left w:val="single" w:sz="4" w:space="0" w:color="auto"/>
              <w:bottom w:val="single" w:sz="4" w:space="0" w:color="auto"/>
              <w:right w:val="single" w:sz="4" w:space="0" w:color="auto"/>
            </w:tcBorders>
          </w:tcPr>
          <w:p w14:paraId="1987F4E2" w14:textId="77777777" w:rsidR="00C8533A" w:rsidRPr="006B329A" w:rsidRDefault="00C8533A" w:rsidP="006B329A">
            <w:pPr>
              <w:pStyle w:val="TAC"/>
            </w:pPr>
            <w:r w:rsidRPr="006B329A">
              <w:t>Reserved for future use</w:t>
            </w:r>
          </w:p>
        </w:tc>
        <w:tc>
          <w:tcPr>
            <w:tcW w:w="921" w:type="dxa"/>
            <w:tcBorders>
              <w:left w:val="nil"/>
            </w:tcBorders>
          </w:tcPr>
          <w:p w14:paraId="0FCA3AC0" w14:textId="77777777" w:rsidR="00C8533A" w:rsidRPr="006B329A" w:rsidRDefault="00C8533A" w:rsidP="006B329A">
            <w:pPr>
              <w:pStyle w:val="TAC"/>
            </w:pPr>
          </w:p>
        </w:tc>
      </w:tr>
    </w:tbl>
    <w:p w14:paraId="1B8D6C89" w14:textId="77777777" w:rsidR="00C8533A" w:rsidRPr="006B329A" w:rsidRDefault="00C8533A" w:rsidP="006B329A"/>
    <w:p w14:paraId="1B89857C" w14:textId="77777777" w:rsidR="00C8533A" w:rsidRPr="006B329A" w:rsidRDefault="00C8533A" w:rsidP="006B329A">
      <w:r w:rsidRPr="006B329A">
        <w:t>The Interf Band field (bits 6</w:t>
      </w:r>
      <w:r w:rsidRPr="006B329A">
        <w:noBreakHyphen/>
        <w:t>8) indicates in binary the interference level expressed as one of five possible interference level bands as defined by O&amp;M. The interference level is averaged over a period of Intave (parameter set by O&amp;M, see 3GPP TS 45.008) immediately before the transmission of the RF RESource INDication message. See also 3GPP TS 48.008 and 3GPP TS 45.008.</w:t>
      </w:r>
    </w:p>
    <w:p w14:paraId="05D2A4FE" w14:textId="77777777" w:rsidR="00C8533A" w:rsidRPr="006B329A" w:rsidRDefault="00C8533A" w:rsidP="006B329A">
      <w:pPr>
        <w:pStyle w:val="Heading3"/>
      </w:pPr>
      <w:bookmarkStart w:id="171" w:name="_Toc476910145"/>
      <w:r w:rsidRPr="006B329A">
        <w:t>9.3.22</w:t>
      </w:r>
      <w:r w:rsidRPr="006B329A">
        <w:tab/>
        <w:t>RLM Cause</w:t>
      </w:r>
      <w:bookmarkEnd w:id="171"/>
    </w:p>
    <w:p w14:paraId="7D104790" w14:textId="77777777" w:rsidR="00C8533A" w:rsidRPr="006B329A" w:rsidRDefault="00C8533A" w:rsidP="006B329A">
      <w:r w:rsidRPr="006B329A">
        <w:t>This element is used to indicate the precise protocol error or the reason for a release on the radio link layer.</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74B9BF25" w14:textId="77777777">
        <w:tblPrEx>
          <w:tblCellMar>
            <w:top w:w="0" w:type="dxa"/>
            <w:bottom w:w="0" w:type="dxa"/>
          </w:tblCellMar>
        </w:tblPrEx>
        <w:trPr>
          <w:cantSplit/>
          <w:jc w:val="center"/>
        </w:trPr>
        <w:tc>
          <w:tcPr>
            <w:tcW w:w="709" w:type="dxa"/>
          </w:tcPr>
          <w:p w14:paraId="74964E5A" w14:textId="77777777" w:rsidR="00C8533A" w:rsidRPr="006B329A" w:rsidRDefault="00C8533A" w:rsidP="006B329A">
            <w:pPr>
              <w:pStyle w:val="TAC"/>
            </w:pPr>
            <w:r w:rsidRPr="006B329A">
              <w:lastRenderedPageBreak/>
              <w:t>8</w:t>
            </w:r>
          </w:p>
        </w:tc>
        <w:tc>
          <w:tcPr>
            <w:tcW w:w="709" w:type="dxa"/>
          </w:tcPr>
          <w:p w14:paraId="4548DA64" w14:textId="77777777" w:rsidR="00C8533A" w:rsidRPr="006B329A" w:rsidRDefault="00C8533A" w:rsidP="006B329A">
            <w:pPr>
              <w:pStyle w:val="TAC"/>
            </w:pPr>
            <w:r w:rsidRPr="006B329A">
              <w:t>7</w:t>
            </w:r>
          </w:p>
        </w:tc>
        <w:tc>
          <w:tcPr>
            <w:tcW w:w="709" w:type="dxa"/>
          </w:tcPr>
          <w:p w14:paraId="16EF065F" w14:textId="77777777" w:rsidR="00C8533A" w:rsidRPr="006B329A" w:rsidRDefault="00C8533A" w:rsidP="006B329A">
            <w:pPr>
              <w:pStyle w:val="TAC"/>
            </w:pPr>
            <w:r w:rsidRPr="006B329A">
              <w:t>6</w:t>
            </w:r>
          </w:p>
        </w:tc>
        <w:tc>
          <w:tcPr>
            <w:tcW w:w="709" w:type="dxa"/>
          </w:tcPr>
          <w:p w14:paraId="6AD42E65" w14:textId="77777777" w:rsidR="00C8533A" w:rsidRPr="006B329A" w:rsidRDefault="00C8533A" w:rsidP="006B329A">
            <w:pPr>
              <w:pStyle w:val="TAC"/>
            </w:pPr>
            <w:r w:rsidRPr="006B329A">
              <w:t>5</w:t>
            </w:r>
          </w:p>
        </w:tc>
        <w:tc>
          <w:tcPr>
            <w:tcW w:w="709" w:type="dxa"/>
          </w:tcPr>
          <w:p w14:paraId="6904C842" w14:textId="77777777" w:rsidR="00C8533A" w:rsidRPr="006B329A" w:rsidRDefault="00C8533A" w:rsidP="006B329A">
            <w:pPr>
              <w:pStyle w:val="TAC"/>
            </w:pPr>
            <w:r w:rsidRPr="006B329A">
              <w:t>4</w:t>
            </w:r>
          </w:p>
        </w:tc>
        <w:tc>
          <w:tcPr>
            <w:tcW w:w="709" w:type="dxa"/>
          </w:tcPr>
          <w:p w14:paraId="778377A5" w14:textId="77777777" w:rsidR="00C8533A" w:rsidRPr="006B329A" w:rsidRDefault="00C8533A" w:rsidP="006B329A">
            <w:pPr>
              <w:pStyle w:val="TAC"/>
            </w:pPr>
            <w:r w:rsidRPr="006B329A">
              <w:t>3</w:t>
            </w:r>
          </w:p>
        </w:tc>
        <w:tc>
          <w:tcPr>
            <w:tcW w:w="709" w:type="dxa"/>
          </w:tcPr>
          <w:p w14:paraId="0991F5D2" w14:textId="77777777" w:rsidR="00C8533A" w:rsidRPr="006B329A" w:rsidRDefault="00C8533A" w:rsidP="006B329A">
            <w:pPr>
              <w:pStyle w:val="TAC"/>
            </w:pPr>
            <w:r w:rsidRPr="006B329A">
              <w:t>2</w:t>
            </w:r>
          </w:p>
        </w:tc>
        <w:tc>
          <w:tcPr>
            <w:tcW w:w="709" w:type="dxa"/>
          </w:tcPr>
          <w:p w14:paraId="3F903CF3" w14:textId="77777777" w:rsidR="00C8533A" w:rsidRPr="006B329A" w:rsidRDefault="00C8533A" w:rsidP="006B329A">
            <w:pPr>
              <w:pStyle w:val="TAC"/>
            </w:pPr>
            <w:r w:rsidRPr="006B329A">
              <w:t>1</w:t>
            </w:r>
          </w:p>
        </w:tc>
        <w:tc>
          <w:tcPr>
            <w:tcW w:w="921" w:type="dxa"/>
          </w:tcPr>
          <w:p w14:paraId="1B7F10F1" w14:textId="77777777" w:rsidR="00C8533A" w:rsidRPr="006B329A" w:rsidRDefault="00C8533A" w:rsidP="006B329A">
            <w:pPr>
              <w:pStyle w:val="TAC"/>
            </w:pPr>
          </w:p>
        </w:tc>
      </w:tr>
      <w:tr w:rsidR="00C8533A" w:rsidRPr="006B329A" w14:paraId="5E35CA3F"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14E6E73B" w14:textId="77777777" w:rsidR="00C8533A" w:rsidRPr="006B329A" w:rsidRDefault="00C8533A" w:rsidP="006B329A">
            <w:pPr>
              <w:pStyle w:val="TAC"/>
            </w:pPr>
            <w:r w:rsidRPr="006B329A">
              <w:t>Element identifier</w:t>
            </w:r>
          </w:p>
        </w:tc>
        <w:tc>
          <w:tcPr>
            <w:tcW w:w="921" w:type="dxa"/>
            <w:tcBorders>
              <w:left w:val="nil"/>
            </w:tcBorders>
          </w:tcPr>
          <w:p w14:paraId="79416E6A" w14:textId="77777777" w:rsidR="00C8533A" w:rsidRPr="006B329A" w:rsidRDefault="00C8533A" w:rsidP="006B329A">
            <w:pPr>
              <w:pStyle w:val="TAC"/>
            </w:pPr>
            <w:r w:rsidRPr="006B329A">
              <w:t>1</w:t>
            </w:r>
          </w:p>
        </w:tc>
      </w:tr>
      <w:tr w:rsidR="00C8533A" w:rsidRPr="006B329A" w14:paraId="448F03CD"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509CC8E6" w14:textId="77777777" w:rsidR="00C8533A" w:rsidRPr="006B329A" w:rsidRDefault="00C8533A" w:rsidP="006B329A">
            <w:pPr>
              <w:pStyle w:val="TAC"/>
            </w:pPr>
            <w:r w:rsidRPr="006B329A">
              <w:t>Length</w:t>
            </w:r>
          </w:p>
        </w:tc>
        <w:tc>
          <w:tcPr>
            <w:tcW w:w="921" w:type="dxa"/>
            <w:tcBorders>
              <w:left w:val="nil"/>
            </w:tcBorders>
          </w:tcPr>
          <w:p w14:paraId="29D3FC9E" w14:textId="77777777" w:rsidR="00C8533A" w:rsidRPr="006B329A" w:rsidRDefault="00C8533A" w:rsidP="006B329A">
            <w:pPr>
              <w:pStyle w:val="TAC"/>
            </w:pPr>
            <w:r w:rsidRPr="006B329A">
              <w:t>2</w:t>
            </w:r>
          </w:p>
        </w:tc>
      </w:tr>
      <w:tr w:rsidR="00C8533A" w:rsidRPr="006B329A" w14:paraId="1293407D" w14:textId="77777777">
        <w:tblPrEx>
          <w:tblCellMar>
            <w:top w:w="0" w:type="dxa"/>
            <w:bottom w:w="0" w:type="dxa"/>
          </w:tblCellMar>
        </w:tblPrEx>
        <w:trPr>
          <w:cantSplit/>
          <w:jc w:val="center"/>
        </w:trPr>
        <w:tc>
          <w:tcPr>
            <w:tcW w:w="709" w:type="dxa"/>
            <w:tcBorders>
              <w:top w:val="single" w:sz="4" w:space="0" w:color="auto"/>
              <w:left w:val="single" w:sz="4" w:space="0" w:color="auto"/>
              <w:bottom w:val="single" w:sz="4" w:space="0" w:color="auto"/>
              <w:right w:val="dashed" w:sz="4" w:space="0" w:color="auto"/>
            </w:tcBorders>
          </w:tcPr>
          <w:p w14:paraId="3D91B779" w14:textId="77777777" w:rsidR="00C8533A" w:rsidRPr="006B329A" w:rsidRDefault="00C8533A" w:rsidP="006B329A">
            <w:pPr>
              <w:pStyle w:val="TAC"/>
            </w:pPr>
            <w:r w:rsidRPr="006B329A">
              <w:t>E</w:t>
            </w:r>
          </w:p>
        </w:tc>
        <w:tc>
          <w:tcPr>
            <w:tcW w:w="4963" w:type="dxa"/>
            <w:gridSpan w:val="7"/>
            <w:tcBorders>
              <w:top w:val="single" w:sz="4" w:space="0" w:color="auto"/>
              <w:left w:val="dashed" w:sz="4" w:space="0" w:color="auto"/>
              <w:bottom w:val="single" w:sz="4" w:space="0" w:color="auto"/>
              <w:right w:val="single" w:sz="4" w:space="0" w:color="auto"/>
            </w:tcBorders>
          </w:tcPr>
          <w:p w14:paraId="1A387B4B" w14:textId="77777777" w:rsidR="00C8533A" w:rsidRPr="006B329A" w:rsidRDefault="00C8533A" w:rsidP="006B329A">
            <w:pPr>
              <w:pStyle w:val="TAC"/>
            </w:pPr>
            <w:r w:rsidRPr="006B329A">
              <w:t>Cause Value</w:t>
            </w:r>
          </w:p>
        </w:tc>
        <w:tc>
          <w:tcPr>
            <w:tcW w:w="921" w:type="dxa"/>
            <w:tcBorders>
              <w:left w:val="nil"/>
            </w:tcBorders>
          </w:tcPr>
          <w:p w14:paraId="03DEBA07" w14:textId="77777777" w:rsidR="00C8533A" w:rsidRPr="006B329A" w:rsidRDefault="00C8533A" w:rsidP="006B329A">
            <w:pPr>
              <w:pStyle w:val="TAC"/>
            </w:pPr>
            <w:r w:rsidRPr="006B329A">
              <w:t>3</w:t>
            </w:r>
          </w:p>
        </w:tc>
      </w:tr>
    </w:tbl>
    <w:p w14:paraId="361DB9C0" w14:textId="77777777" w:rsidR="00C8533A" w:rsidRPr="006B329A" w:rsidRDefault="00C8533A" w:rsidP="006B329A"/>
    <w:p w14:paraId="2D6BD963" w14:textId="77777777" w:rsidR="00C8533A" w:rsidRPr="006B329A" w:rsidRDefault="00C8533A" w:rsidP="006B329A">
      <w:r w:rsidRPr="006B329A">
        <w:t>The Cause Value is a one octet field if the extension bit is set to 0. If the extension bit is set to 1, the Cause Value is a two octet field.</w:t>
      </w:r>
    </w:p>
    <w:p w14:paraId="1D7F6E41" w14:textId="77777777" w:rsidR="00C8533A" w:rsidRPr="006B329A" w:rsidRDefault="00C8533A" w:rsidP="006B329A">
      <w:pPr>
        <w:keepNext/>
      </w:pPr>
      <w:r w:rsidRPr="006B329A">
        <w:t>The Cause Value field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9"/>
        <w:gridCol w:w="5387"/>
      </w:tblGrid>
      <w:tr w:rsidR="00C8533A" w:rsidRPr="006B329A" w14:paraId="467B7697" w14:textId="77777777">
        <w:tblPrEx>
          <w:tblCellMar>
            <w:top w:w="0" w:type="dxa"/>
            <w:bottom w:w="0" w:type="dxa"/>
          </w:tblCellMar>
        </w:tblPrEx>
        <w:trPr>
          <w:jc w:val="center"/>
        </w:trPr>
        <w:tc>
          <w:tcPr>
            <w:tcW w:w="1809" w:type="dxa"/>
          </w:tcPr>
          <w:p w14:paraId="3CB56B6F" w14:textId="77777777" w:rsidR="00C8533A" w:rsidRPr="006B329A" w:rsidRDefault="00C8533A" w:rsidP="006B329A">
            <w:pPr>
              <w:pStyle w:val="TAH"/>
            </w:pPr>
            <w:r w:rsidRPr="006B329A">
              <w:t>8 7 6 5 4 3 2 1</w:t>
            </w:r>
          </w:p>
        </w:tc>
        <w:tc>
          <w:tcPr>
            <w:tcW w:w="5387" w:type="dxa"/>
          </w:tcPr>
          <w:p w14:paraId="16E76787" w14:textId="77777777" w:rsidR="00C8533A" w:rsidRPr="006B329A" w:rsidRDefault="00C8533A" w:rsidP="006B329A">
            <w:pPr>
              <w:pStyle w:val="TAH"/>
            </w:pPr>
          </w:p>
        </w:tc>
      </w:tr>
      <w:tr w:rsidR="00C8533A" w:rsidRPr="006B329A" w14:paraId="18CE71E0" w14:textId="77777777">
        <w:tblPrEx>
          <w:tblCellMar>
            <w:top w:w="0" w:type="dxa"/>
            <w:bottom w:w="0" w:type="dxa"/>
          </w:tblCellMar>
        </w:tblPrEx>
        <w:trPr>
          <w:jc w:val="center"/>
        </w:trPr>
        <w:tc>
          <w:tcPr>
            <w:tcW w:w="1809" w:type="dxa"/>
          </w:tcPr>
          <w:p w14:paraId="098162D0" w14:textId="77777777" w:rsidR="00C8533A" w:rsidRPr="006B329A" w:rsidRDefault="00C8533A" w:rsidP="006B329A">
            <w:pPr>
              <w:pStyle w:val="TAC"/>
            </w:pPr>
            <w:r w:rsidRPr="006B329A">
              <w:t>0 0 0 0 0 0 0 0</w:t>
            </w:r>
          </w:p>
        </w:tc>
        <w:tc>
          <w:tcPr>
            <w:tcW w:w="5387" w:type="dxa"/>
          </w:tcPr>
          <w:p w14:paraId="43B884E1" w14:textId="77777777" w:rsidR="00C8533A" w:rsidRPr="006B329A" w:rsidRDefault="00C8533A" w:rsidP="006B329A">
            <w:pPr>
              <w:pStyle w:val="TAL"/>
            </w:pPr>
            <w:r w:rsidRPr="006B329A">
              <w:t>reserved</w:t>
            </w:r>
          </w:p>
        </w:tc>
      </w:tr>
      <w:tr w:rsidR="00C8533A" w:rsidRPr="006B329A" w14:paraId="5027122A" w14:textId="77777777">
        <w:tblPrEx>
          <w:tblCellMar>
            <w:top w:w="0" w:type="dxa"/>
            <w:bottom w:w="0" w:type="dxa"/>
          </w:tblCellMar>
        </w:tblPrEx>
        <w:trPr>
          <w:jc w:val="center"/>
        </w:trPr>
        <w:tc>
          <w:tcPr>
            <w:tcW w:w="1809" w:type="dxa"/>
          </w:tcPr>
          <w:p w14:paraId="42F35273" w14:textId="77777777" w:rsidR="00C8533A" w:rsidRPr="006B329A" w:rsidRDefault="00C8533A" w:rsidP="006B329A">
            <w:pPr>
              <w:pStyle w:val="TAC"/>
            </w:pPr>
            <w:r w:rsidRPr="006B329A">
              <w:t>0 0 0 0 0 0 0 1</w:t>
            </w:r>
          </w:p>
        </w:tc>
        <w:tc>
          <w:tcPr>
            <w:tcW w:w="5387" w:type="dxa"/>
          </w:tcPr>
          <w:p w14:paraId="0BAEE8D6" w14:textId="77777777" w:rsidR="00C8533A" w:rsidRPr="006B329A" w:rsidRDefault="00C8533A" w:rsidP="006B329A">
            <w:pPr>
              <w:pStyle w:val="TAL"/>
            </w:pPr>
            <w:r w:rsidRPr="006B329A">
              <w:t>timer T200 expired (N200+1) times</w:t>
            </w:r>
          </w:p>
        </w:tc>
      </w:tr>
      <w:tr w:rsidR="00C8533A" w:rsidRPr="006B329A" w14:paraId="4818EB14" w14:textId="77777777">
        <w:tblPrEx>
          <w:tblCellMar>
            <w:top w:w="0" w:type="dxa"/>
            <w:bottom w:w="0" w:type="dxa"/>
          </w:tblCellMar>
        </w:tblPrEx>
        <w:trPr>
          <w:jc w:val="center"/>
        </w:trPr>
        <w:tc>
          <w:tcPr>
            <w:tcW w:w="1809" w:type="dxa"/>
          </w:tcPr>
          <w:p w14:paraId="05F0A67C" w14:textId="77777777" w:rsidR="00C8533A" w:rsidRPr="006B329A" w:rsidRDefault="00C8533A" w:rsidP="006B329A">
            <w:pPr>
              <w:pStyle w:val="TAC"/>
            </w:pPr>
            <w:r w:rsidRPr="006B329A">
              <w:t>0 0 0 0 0 0 1 0</w:t>
            </w:r>
          </w:p>
        </w:tc>
        <w:tc>
          <w:tcPr>
            <w:tcW w:w="5387" w:type="dxa"/>
          </w:tcPr>
          <w:p w14:paraId="7C2F929F" w14:textId="77777777" w:rsidR="00C8533A" w:rsidRPr="006B329A" w:rsidRDefault="00C8533A" w:rsidP="006B329A">
            <w:pPr>
              <w:pStyle w:val="TAL"/>
            </w:pPr>
            <w:r w:rsidRPr="006B329A">
              <w:t>re-establishment request</w:t>
            </w:r>
          </w:p>
        </w:tc>
      </w:tr>
      <w:tr w:rsidR="00C8533A" w:rsidRPr="006B329A" w14:paraId="505F30D7" w14:textId="77777777">
        <w:tblPrEx>
          <w:tblCellMar>
            <w:top w:w="0" w:type="dxa"/>
            <w:bottom w:w="0" w:type="dxa"/>
          </w:tblCellMar>
        </w:tblPrEx>
        <w:trPr>
          <w:jc w:val="center"/>
        </w:trPr>
        <w:tc>
          <w:tcPr>
            <w:tcW w:w="1809" w:type="dxa"/>
          </w:tcPr>
          <w:p w14:paraId="7EFF27EB" w14:textId="77777777" w:rsidR="00C8533A" w:rsidRPr="006B329A" w:rsidRDefault="00C8533A" w:rsidP="006B329A">
            <w:pPr>
              <w:pStyle w:val="TAC"/>
            </w:pPr>
            <w:r w:rsidRPr="006B329A">
              <w:t>0 0 0 0 0 0 1 1</w:t>
            </w:r>
          </w:p>
        </w:tc>
        <w:tc>
          <w:tcPr>
            <w:tcW w:w="5387" w:type="dxa"/>
          </w:tcPr>
          <w:p w14:paraId="1DAB516B" w14:textId="77777777" w:rsidR="00C8533A" w:rsidRPr="006B329A" w:rsidRDefault="00C8533A" w:rsidP="006B329A">
            <w:pPr>
              <w:pStyle w:val="TAL"/>
            </w:pPr>
            <w:r w:rsidRPr="006B329A">
              <w:t>unsolicited UA response</w:t>
            </w:r>
          </w:p>
        </w:tc>
      </w:tr>
      <w:tr w:rsidR="00C8533A" w:rsidRPr="006B329A" w14:paraId="4A80E6B1" w14:textId="77777777">
        <w:tblPrEx>
          <w:tblCellMar>
            <w:top w:w="0" w:type="dxa"/>
            <w:bottom w:w="0" w:type="dxa"/>
          </w:tblCellMar>
        </w:tblPrEx>
        <w:trPr>
          <w:jc w:val="center"/>
        </w:trPr>
        <w:tc>
          <w:tcPr>
            <w:tcW w:w="1809" w:type="dxa"/>
          </w:tcPr>
          <w:p w14:paraId="6EE18012" w14:textId="77777777" w:rsidR="00C8533A" w:rsidRPr="006B329A" w:rsidRDefault="00C8533A" w:rsidP="006B329A">
            <w:pPr>
              <w:pStyle w:val="TAC"/>
            </w:pPr>
            <w:r w:rsidRPr="006B329A">
              <w:t>0 0 0 0 0 1 0 0</w:t>
            </w:r>
          </w:p>
        </w:tc>
        <w:tc>
          <w:tcPr>
            <w:tcW w:w="5387" w:type="dxa"/>
          </w:tcPr>
          <w:p w14:paraId="5BFB15D1" w14:textId="77777777" w:rsidR="00C8533A" w:rsidRPr="006B329A" w:rsidRDefault="00C8533A" w:rsidP="006B329A">
            <w:pPr>
              <w:pStyle w:val="TAL"/>
            </w:pPr>
            <w:r w:rsidRPr="006B329A">
              <w:t>unsolicited DM response</w:t>
            </w:r>
          </w:p>
        </w:tc>
      </w:tr>
      <w:tr w:rsidR="00C8533A" w:rsidRPr="006B329A" w14:paraId="555AC196" w14:textId="77777777">
        <w:tblPrEx>
          <w:tblCellMar>
            <w:top w:w="0" w:type="dxa"/>
            <w:bottom w:w="0" w:type="dxa"/>
          </w:tblCellMar>
        </w:tblPrEx>
        <w:trPr>
          <w:jc w:val="center"/>
        </w:trPr>
        <w:tc>
          <w:tcPr>
            <w:tcW w:w="1809" w:type="dxa"/>
          </w:tcPr>
          <w:p w14:paraId="4E1EE021" w14:textId="77777777" w:rsidR="00C8533A" w:rsidRPr="006B329A" w:rsidRDefault="00C8533A" w:rsidP="006B329A">
            <w:pPr>
              <w:pStyle w:val="TAC"/>
            </w:pPr>
            <w:r w:rsidRPr="006B329A">
              <w:t>0 0 0 0 0 1 0 1</w:t>
            </w:r>
          </w:p>
        </w:tc>
        <w:tc>
          <w:tcPr>
            <w:tcW w:w="5387" w:type="dxa"/>
          </w:tcPr>
          <w:p w14:paraId="118924F0" w14:textId="77777777" w:rsidR="00C8533A" w:rsidRPr="006B329A" w:rsidRDefault="00C8533A" w:rsidP="006B329A">
            <w:pPr>
              <w:pStyle w:val="TAL"/>
            </w:pPr>
            <w:r w:rsidRPr="006B329A">
              <w:t>unsolicated DM response, multiple frame established state</w:t>
            </w:r>
          </w:p>
        </w:tc>
      </w:tr>
      <w:tr w:rsidR="00C8533A" w:rsidRPr="006B329A" w14:paraId="04A5FCD5" w14:textId="77777777">
        <w:tblPrEx>
          <w:tblCellMar>
            <w:top w:w="0" w:type="dxa"/>
            <w:bottom w:w="0" w:type="dxa"/>
          </w:tblCellMar>
        </w:tblPrEx>
        <w:trPr>
          <w:jc w:val="center"/>
        </w:trPr>
        <w:tc>
          <w:tcPr>
            <w:tcW w:w="1809" w:type="dxa"/>
          </w:tcPr>
          <w:p w14:paraId="15C16C64" w14:textId="77777777" w:rsidR="00C8533A" w:rsidRPr="006B329A" w:rsidRDefault="00C8533A" w:rsidP="006B329A">
            <w:pPr>
              <w:pStyle w:val="TAC"/>
            </w:pPr>
            <w:r w:rsidRPr="006B329A">
              <w:t>0 0 0 0 0 1 1 0</w:t>
            </w:r>
          </w:p>
        </w:tc>
        <w:tc>
          <w:tcPr>
            <w:tcW w:w="5387" w:type="dxa"/>
          </w:tcPr>
          <w:p w14:paraId="3867E416" w14:textId="77777777" w:rsidR="00C8533A" w:rsidRPr="006B329A" w:rsidRDefault="00C8533A" w:rsidP="006B329A">
            <w:pPr>
              <w:pStyle w:val="TAL"/>
            </w:pPr>
            <w:r w:rsidRPr="006B329A">
              <w:t>unsolicited supervisory response</w:t>
            </w:r>
          </w:p>
        </w:tc>
      </w:tr>
      <w:tr w:rsidR="00C8533A" w:rsidRPr="006B329A" w14:paraId="03150CF3" w14:textId="77777777">
        <w:tblPrEx>
          <w:tblCellMar>
            <w:top w:w="0" w:type="dxa"/>
            <w:bottom w:w="0" w:type="dxa"/>
          </w:tblCellMar>
        </w:tblPrEx>
        <w:trPr>
          <w:jc w:val="center"/>
        </w:trPr>
        <w:tc>
          <w:tcPr>
            <w:tcW w:w="1809" w:type="dxa"/>
          </w:tcPr>
          <w:p w14:paraId="6EE12CE0" w14:textId="77777777" w:rsidR="00C8533A" w:rsidRPr="006B329A" w:rsidRDefault="00C8533A" w:rsidP="006B329A">
            <w:pPr>
              <w:pStyle w:val="TAC"/>
            </w:pPr>
            <w:r w:rsidRPr="006B329A">
              <w:t>0 0 0 0 0 1 1 1</w:t>
            </w:r>
          </w:p>
        </w:tc>
        <w:tc>
          <w:tcPr>
            <w:tcW w:w="5387" w:type="dxa"/>
          </w:tcPr>
          <w:p w14:paraId="4F8381BD" w14:textId="77777777" w:rsidR="00C8533A" w:rsidRPr="006B329A" w:rsidRDefault="00C8533A" w:rsidP="006B329A">
            <w:pPr>
              <w:pStyle w:val="TAL"/>
            </w:pPr>
            <w:r w:rsidRPr="006B329A">
              <w:t>sequence error</w:t>
            </w:r>
          </w:p>
        </w:tc>
      </w:tr>
      <w:tr w:rsidR="00C8533A" w:rsidRPr="006B329A" w14:paraId="4138EB6E" w14:textId="77777777">
        <w:tblPrEx>
          <w:tblCellMar>
            <w:top w:w="0" w:type="dxa"/>
            <w:bottom w:w="0" w:type="dxa"/>
          </w:tblCellMar>
        </w:tblPrEx>
        <w:trPr>
          <w:jc w:val="center"/>
        </w:trPr>
        <w:tc>
          <w:tcPr>
            <w:tcW w:w="1809" w:type="dxa"/>
          </w:tcPr>
          <w:p w14:paraId="599E7F39" w14:textId="77777777" w:rsidR="00C8533A" w:rsidRPr="006B329A" w:rsidRDefault="00C8533A" w:rsidP="006B329A">
            <w:pPr>
              <w:pStyle w:val="TAC"/>
            </w:pPr>
            <w:r w:rsidRPr="006B329A">
              <w:t>0 0 0 0 1 0 0 0</w:t>
            </w:r>
          </w:p>
        </w:tc>
        <w:tc>
          <w:tcPr>
            <w:tcW w:w="5387" w:type="dxa"/>
          </w:tcPr>
          <w:p w14:paraId="30838959" w14:textId="77777777" w:rsidR="00C8533A" w:rsidRPr="006B329A" w:rsidRDefault="00C8533A" w:rsidP="006B329A">
            <w:pPr>
              <w:pStyle w:val="TAL"/>
            </w:pPr>
            <w:r w:rsidRPr="006B329A">
              <w:t>U-frame with incorrect parameters</w:t>
            </w:r>
          </w:p>
        </w:tc>
      </w:tr>
      <w:tr w:rsidR="00C8533A" w:rsidRPr="006B329A" w14:paraId="1257AB1A" w14:textId="77777777">
        <w:tblPrEx>
          <w:tblCellMar>
            <w:top w:w="0" w:type="dxa"/>
            <w:bottom w:w="0" w:type="dxa"/>
          </w:tblCellMar>
        </w:tblPrEx>
        <w:trPr>
          <w:jc w:val="center"/>
        </w:trPr>
        <w:tc>
          <w:tcPr>
            <w:tcW w:w="1809" w:type="dxa"/>
          </w:tcPr>
          <w:p w14:paraId="3FACBB78" w14:textId="77777777" w:rsidR="00C8533A" w:rsidRPr="006B329A" w:rsidRDefault="00C8533A" w:rsidP="006B329A">
            <w:pPr>
              <w:pStyle w:val="TAC"/>
            </w:pPr>
            <w:r w:rsidRPr="006B329A">
              <w:t>0 0 0 0 1 0 0 1</w:t>
            </w:r>
          </w:p>
        </w:tc>
        <w:tc>
          <w:tcPr>
            <w:tcW w:w="5387" w:type="dxa"/>
          </w:tcPr>
          <w:p w14:paraId="60A0C2A2" w14:textId="77777777" w:rsidR="00C8533A" w:rsidRPr="006B329A" w:rsidRDefault="00C8533A" w:rsidP="006B329A">
            <w:pPr>
              <w:pStyle w:val="TAL"/>
            </w:pPr>
            <w:r w:rsidRPr="006B329A">
              <w:t>S-frame with incorrect parameters</w:t>
            </w:r>
          </w:p>
        </w:tc>
      </w:tr>
      <w:tr w:rsidR="00C8533A" w:rsidRPr="006B329A" w14:paraId="40E92577" w14:textId="77777777">
        <w:tblPrEx>
          <w:tblCellMar>
            <w:top w:w="0" w:type="dxa"/>
            <w:bottom w:w="0" w:type="dxa"/>
          </w:tblCellMar>
        </w:tblPrEx>
        <w:trPr>
          <w:jc w:val="center"/>
        </w:trPr>
        <w:tc>
          <w:tcPr>
            <w:tcW w:w="1809" w:type="dxa"/>
          </w:tcPr>
          <w:p w14:paraId="484BCDA6" w14:textId="77777777" w:rsidR="00C8533A" w:rsidRPr="006B329A" w:rsidRDefault="00C8533A" w:rsidP="006B329A">
            <w:pPr>
              <w:pStyle w:val="TAC"/>
            </w:pPr>
            <w:r w:rsidRPr="006B329A">
              <w:t>0 0 0 0 1 0 1 0</w:t>
            </w:r>
          </w:p>
        </w:tc>
        <w:tc>
          <w:tcPr>
            <w:tcW w:w="5387" w:type="dxa"/>
          </w:tcPr>
          <w:p w14:paraId="1F1D44E7" w14:textId="77777777" w:rsidR="00C8533A" w:rsidRPr="006B329A" w:rsidRDefault="00C8533A" w:rsidP="006B329A">
            <w:pPr>
              <w:pStyle w:val="TAL"/>
            </w:pPr>
            <w:r w:rsidRPr="006B329A">
              <w:t>I-frame with incorrect use of M bit</w:t>
            </w:r>
          </w:p>
        </w:tc>
      </w:tr>
      <w:tr w:rsidR="00C8533A" w:rsidRPr="006B329A" w14:paraId="58C6555B" w14:textId="77777777">
        <w:tblPrEx>
          <w:tblCellMar>
            <w:top w:w="0" w:type="dxa"/>
            <w:bottom w:w="0" w:type="dxa"/>
          </w:tblCellMar>
        </w:tblPrEx>
        <w:trPr>
          <w:jc w:val="center"/>
        </w:trPr>
        <w:tc>
          <w:tcPr>
            <w:tcW w:w="1809" w:type="dxa"/>
          </w:tcPr>
          <w:p w14:paraId="4B4F0E03" w14:textId="77777777" w:rsidR="00C8533A" w:rsidRPr="006B329A" w:rsidRDefault="00C8533A" w:rsidP="006B329A">
            <w:pPr>
              <w:pStyle w:val="TAC"/>
            </w:pPr>
            <w:r w:rsidRPr="006B329A">
              <w:t>0 0 0 0 1 0 1 1</w:t>
            </w:r>
          </w:p>
        </w:tc>
        <w:tc>
          <w:tcPr>
            <w:tcW w:w="5387" w:type="dxa"/>
          </w:tcPr>
          <w:p w14:paraId="32D96361" w14:textId="77777777" w:rsidR="00C8533A" w:rsidRPr="006B329A" w:rsidRDefault="00C8533A" w:rsidP="006B329A">
            <w:pPr>
              <w:pStyle w:val="TAL"/>
            </w:pPr>
            <w:r w:rsidRPr="006B329A">
              <w:t>I-frame with incorrect length</w:t>
            </w:r>
          </w:p>
        </w:tc>
      </w:tr>
      <w:tr w:rsidR="00C8533A" w:rsidRPr="006B329A" w14:paraId="6720E137" w14:textId="77777777">
        <w:tblPrEx>
          <w:tblCellMar>
            <w:top w:w="0" w:type="dxa"/>
            <w:bottom w:w="0" w:type="dxa"/>
          </w:tblCellMar>
        </w:tblPrEx>
        <w:trPr>
          <w:jc w:val="center"/>
        </w:trPr>
        <w:tc>
          <w:tcPr>
            <w:tcW w:w="1809" w:type="dxa"/>
          </w:tcPr>
          <w:p w14:paraId="4BC56B16" w14:textId="77777777" w:rsidR="00C8533A" w:rsidRPr="006B329A" w:rsidRDefault="00C8533A" w:rsidP="006B329A">
            <w:pPr>
              <w:pStyle w:val="TAC"/>
            </w:pPr>
            <w:r w:rsidRPr="006B329A">
              <w:t>0 0 0 0 1 1 0 0</w:t>
            </w:r>
          </w:p>
        </w:tc>
        <w:tc>
          <w:tcPr>
            <w:tcW w:w="5387" w:type="dxa"/>
          </w:tcPr>
          <w:p w14:paraId="6FA9FB76" w14:textId="77777777" w:rsidR="00C8533A" w:rsidRPr="006B329A" w:rsidRDefault="00C8533A" w:rsidP="006B329A">
            <w:pPr>
              <w:pStyle w:val="TAL"/>
            </w:pPr>
            <w:r w:rsidRPr="006B329A">
              <w:t>frame not implemented</w:t>
            </w:r>
          </w:p>
        </w:tc>
      </w:tr>
      <w:tr w:rsidR="00C8533A" w:rsidRPr="006B329A" w14:paraId="60F1345B" w14:textId="77777777">
        <w:tblPrEx>
          <w:tblCellMar>
            <w:top w:w="0" w:type="dxa"/>
            <w:bottom w:w="0" w:type="dxa"/>
          </w:tblCellMar>
        </w:tblPrEx>
        <w:trPr>
          <w:jc w:val="center"/>
        </w:trPr>
        <w:tc>
          <w:tcPr>
            <w:tcW w:w="1809" w:type="dxa"/>
          </w:tcPr>
          <w:p w14:paraId="736CE4DA" w14:textId="77777777" w:rsidR="00C8533A" w:rsidRPr="006B329A" w:rsidRDefault="00C8533A" w:rsidP="006B329A">
            <w:pPr>
              <w:pStyle w:val="TAC"/>
            </w:pPr>
            <w:r w:rsidRPr="006B329A">
              <w:t>0 0 0 0 1 1 0 1</w:t>
            </w:r>
          </w:p>
        </w:tc>
        <w:tc>
          <w:tcPr>
            <w:tcW w:w="5387" w:type="dxa"/>
          </w:tcPr>
          <w:p w14:paraId="33947249" w14:textId="77777777" w:rsidR="00C8533A" w:rsidRPr="006B329A" w:rsidRDefault="00C8533A" w:rsidP="006B329A">
            <w:pPr>
              <w:pStyle w:val="TAL"/>
            </w:pPr>
            <w:r w:rsidRPr="006B329A">
              <w:t>SABM command, multiple frame established state</w:t>
            </w:r>
          </w:p>
        </w:tc>
      </w:tr>
      <w:tr w:rsidR="00C8533A" w:rsidRPr="006B329A" w14:paraId="239F2166" w14:textId="77777777">
        <w:tblPrEx>
          <w:tblCellMar>
            <w:top w:w="0" w:type="dxa"/>
            <w:bottom w:w="0" w:type="dxa"/>
          </w:tblCellMar>
        </w:tblPrEx>
        <w:trPr>
          <w:jc w:val="center"/>
        </w:trPr>
        <w:tc>
          <w:tcPr>
            <w:tcW w:w="1809" w:type="dxa"/>
          </w:tcPr>
          <w:p w14:paraId="20727F19" w14:textId="77777777" w:rsidR="00C8533A" w:rsidRPr="006B329A" w:rsidRDefault="00C8533A" w:rsidP="006B329A">
            <w:pPr>
              <w:pStyle w:val="TAC"/>
            </w:pPr>
            <w:r w:rsidRPr="006B329A">
              <w:t>0 0 0 0 1 1 1 0</w:t>
            </w:r>
          </w:p>
        </w:tc>
        <w:tc>
          <w:tcPr>
            <w:tcW w:w="5387" w:type="dxa"/>
          </w:tcPr>
          <w:p w14:paraId="6382951B" w14:textId="77777777" w:rsidR="00C8533A" w:rsidRPr="006B329A" w:rsidRDefault="00C8533A" w:rsidP="006B329A">
            <w:pPr>
              <w:pStyle w:val="TAL"/>
            </w:pPr>
            <w:r w:rsidRPr="006B329A">
              <w:t>SABM frame with information not allowed in this state</w:t>
            </w:r>
          </w:p>
        </w:tc>
      </w:tr>
      <w:tr w:rsidR="00C8533A" w:rsidRPr="006B329A" w14:paraId="31A4FE2D" w14:textId="77777777">
        <w:tblPrEx>
          <w:tblCellMar>
            <w:top w:w="0" w:type="dxa"/>
            <w:bottom w:w="0" w:type="dxa"/>
          </w:tblCellMar>
        </w:tblPrEx>
        <w:trPr>
          <w:cantSplit/>
          <w:jc w:val="center"/>
        </w:trPr>
        <w:tc>
          <w:tcPr>
            <w:tcW w:w="7196" w:type="dxa"/>
            <w:gridSpan w:val="2"/>
          </w:tcPr>
          <w:p w14:paraId="2AD111CF" w14:textId="77777777" w:rsidR="00C8533A" w:rsidRPr="006B329A" w:rsidRDefault="00C8533A" w:rsidP="006B329A">
            <w:pPr>
              <w:pStyle w:val="TAL"/>
            </w:pPr>
            <w:r w:rsidRPr="006B329A">
              <w:t>All other values are reserved for future use.</w:t>
            </w:r>
          </w:p>
        </w:tc>
      </w:tr>
    </w:tbl>
    <w:p w14:paraId="21B7E53B" w14:textId="77777777" w:rsidR="00C8533A" w:rsidRPr="006B329A" w:rsidRDefault="00C8533A" w:rsidP="006B329A"/>
    <w:p w14:paraId="26E1DCF4" w14:textId="77777777" w:rsidR="00C8533A" w:rsidRPr="006B329A" w:rsidRDefault="00C8533A" w:rsidP="006B329A">
      <w:pPr>
        <w:pStyle w:val="Heading3"/>
      </w:pPr>
      <w:bookmarkStart w:id="172" w:name="_Toc476910146"/>
      <w:r w:rsidRPr="006B329A">
        <w:t>9.3.23</w:t>
      </w:r>
      <w:r w:rsidRPr="006B329A">
        <w:tab/>
        <w:t>Starting Time</w:t>
      </w:r>
      <w:bookmarkEnd w:id="172"/>
    </w:p>
    <w:p w14:paraId="41E65249" w14:textId="77777777" w:rsidR="00C8533A" w:rsidRPr="006B329A" w:rsidRDefault="00C8533A" w:rsidP="006B329A">
      <w:r w:rsidRPr="006B329A">
        <w:t>This element provides the starting time expressed as FN modulo 42432 (FN is absolute frame number).</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424"/>
      </w:tblGrid>
      <w:tr w:rsidR="00C8533A" w:rsidRPr="006B329A" w14:paraId="3B000BF1" w14:textId="77777777">
        <w:tblPrEx>
          <w:tblCellMar>
            <w:top w:w="0" w:type="dxa"/>
            <w:bottom w:w="0" w:type="dxa"/>
          </w:tblCellMar>
        </w:tblPrEx>
        <w:trPr>
          <w:cantSplit/>
          <w:jc w:val="center"/>
        </w:trPr>
        <w:tc>
          <w:tcPr>
            <w:tcW w:w="709" w:type="dxa"/>
          </w:tcPr>
          <w:p w14:paraId="3BEF8599" w14:textId="77777777" w:rsidR="00C8533A" w:rsidRPr="006B329A" w:rsidRDefault="00C8533A" w:rsidP="006B329A">
            <w:pPr>
              <w:pStyle w:val="TAC"/>
              <w:rPr>
                <w:lang w:val="fr-FR"/>
              </w:rPr>
            </w:pPr>
            <w:r w:rsidRPr="006B329A">
              <w:rPr>
                <w:lang w:val="fr-FR"/>
              </w:rPr>
              <w:t>8</w:t>
            </w:r>
          </w:p>
        </w:tc>
        <w:tc>
          <w:tcPr>
            <w:tcW w:w="709" w:type="dxa"/>
          </w:tcPr>
          <w:p w14:paraId="6EE51892" w14:textId="77777777" w:rsidR="00C8533A" w:rsidRPr="006B329A" w:rsidRDefault="00C8533A" w:rsidP="006B329A">
            <w:pPr>
              <w:pStyle w:val="TAC"/>
              <w:rPr>
                <w:lang w:val="fr-FR"/>
              </w:rPr>
            </w:pPr>
            <w:r w:rsidRPr="006B329A">
              <w:rPr>
                <w:lang w:val="fr-FR"/>
              </w:rPr>
              <w:t>7</w:t>
            </w:r>
          </w:p>
        </w:tc>
        <w:tc>
          <w:tcPr>
            <w:tcW w:w="709" w:type="dxa"/>
          </w:tcPr>
          <w:p w14:paraId="65EC78A5" w14:textId="77777777" w:rsidR="00C8533A" w:rsidRPr="006B329A" w:rsidRDefault="00C8533A" w:rsidP="006B329A">
            <w:pPr>
              <w:pStyle w:val="TAC"/>
              <w:rPr>
                <w:lang w:val="fr-FR"/>
              </w:rPr>
            </w:pPr>
            <w:r w:rsidRPr="006B329A">
              <w:rPr>
                <w:lang w:val="fr-FR"/>
              </w:rPr>
              <w:t>6</w:t>
            </w:r>
          </w:p>
        </w:tc>
        <w:tc>
          <w:tcPr>
            <w:tcW w:w="709" w:type="dxa"/>
          </w:tcPr>
          <w:p w14:paraId="3BDD4974" w14:textId="77777777" w:rsidR="00C8533A" w:rsidRPr="006B329A" w:rsidRDefault="00C8533A" w:rsidP="006B329A">
            <w:pPr>
              <w:pStyle w:val="TAC"/>
              <w:rPr>
                <w:lang w:val="fr-FR"/>
              </w:rPr>
            </w:pPr>
            <w:r w:rsidRPr="006B329A">
              <w:rPr>
                <w:lang w:val="fr-FR"/>
              </w:rPr>
              <w:t>5</w:t>
            </w:r>
          </w:p>
        </w:tc>
        <w:tc>
          <w:tcPr>
            <w:tcW w:w="709" w:type="dxa"/>
          </w:tcPr>
          <w:p w14:paraId="3357B61E" w14:textId="77777777" w:rsidR="00C8533A" w:rsidRPr="006B329A" w:rsidRDefault="00C8533A" w:rsidP="006B329A">
            <w:pPr>
              <w:pStyle w:val="TAC"/>
              <w:rPr>
                <w:lang w:val="fr-FR"/>
              </w:rPr>
            </w:pPr>
            <w:r w:rsidRPr="006B329A">
              <w:rPr>
                <w:lang w:val="fr-FR"/>
              </w:rPr>
              <w:t>4</w:t>
            </w:r>
          </w:p>
        </w:tc>
        <w:tc>
          <w:tcPr>
            <w:tcW w:w="709" w:type="dxa"/>
          </w:tcPr>
          <w:p w14:paraId="46F2619C" w14:textId="77777777" w:rsidR="00C8533A" w:rsidRPr="006B329A" w:rsidRDefault="00C8533A" w:rsidP="006B329A">
            <w:pPr>
              <w:pStyle w:val="TAC"/>
              <w:rPr>
                <w:lang w:val="fr-FR"/>
              </w:rPr>
            </w:pPr>
            <w:r w:rsidRPr="006B329A">
              <w:rPr>
                <w:lang w:val="fr-FR"/>
              </w:rPr>
              <w:t>3</w:t>
            </w:r>
          </w:p>
        </w:tc>
        <w:tc>
          <w:tcPr>
            <w:tcW w:w="709" w:type="dxa"/>
          </w:tcPr>
          <w:p w14:paraId="5B9766CD" w14:textId="77777777" w:rsidR="00C8533A" w:rsidRPr="006B329A" w:rsidRDefault="00C8533A" w:rsidP="006B329A">
            <w:pPr>
              <w:pStyle w:val="TAC"/>
              <w:rPr>
                <w:lang w:val="fr-FR"/>
              </w:rPr>
            </w:pPr>
            <w:r w:rsidRPr="006B329A">
              <w:rPr>
                <w:lang w:val="fr-FR"/>
              </w:rPr>
              <w:t>2</w:t>
            </w:r>
          </w:p>
        </w:tc>
        <w:tc>
          <w:tcPr>
            <w:tcW w:w="709" w:type="dxa"/>
          </w:tcPr>
          <w:p w14:paraId="5A4FAB1A" w14:textId="77777777" w:rsidR="00C8533A" w:rsidRPr="006B329A" w:rsidRDefault="00C8533A" w:rsidP="006B329A">
            <w:pPr>
              <w:pStyle w:val="TAC"/>
              <w:rPr>
                <w:lang w:val="fr-FR"/>
              </w:rPr>
            </w:pPr>
            <w:r w:rsidRPr="006B329A">
              <w:rPr>
                <w:lang w:val="fr-FR"/>
              </w:rPr>
              <w:t>1</w:t>
            </w:r>
          </w:p>
        </w:tc>
        <w:tc>
          <w:tcPr>
            <w:tcW w:w="424" w:type="dxa"/>
          </w:tcPr>
          <w:p w14:paraId="3D63DC1D" w14:textId="77777777" w:rsidR="00C8533A" w:rsidRPr="006B329A" w:rsidRDefault="00C8533A" w:rsidP="006B329A">
            <w:pPr>
              <w:pStyle w:val="TAC"/>
              <w:rPr>
                <w:lang w:val="fr-FR"/>
              </w:rPr>
            </w:pPr>
          </w:p>
        </w:tc>
      </w:tr>
      <w:tr w:rsidR="00C8533A" w:rsidRPr="006B329A" w14:paraId="72B3C198"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0BD6FA5D" w14:textId="77777777" w:rsidR="00C8533A" w:rsidRPr="006B329A" w:rsidRDefault="00C8533A" w:rsidP="006B329A">
            <w:pPr>
              <w:pStyle w:val="TAC"/>
              <w:rPr>
                <w:lang w:val="fr-FR"/>
              </w:rPr>
            </w:pPr>
            <w:r w:rsidRPr="006B329A">
              <w:rPr>
                <w:lang w:val="fr-FR"/>
              </w:rPr>
              <w:t>Element identifier</w:t>
            </w:r>
          </w:p>
        </w:tc>
        <w:tc>
          <w:tcPr>
            <w:tcW w:w="424" w:type="dxa"/>
            <w:tcBorders>
              <w:left w:val="nil"/>
            </w:tcBorders>
          </w:tcPr>
          <w:p w14:paraId="514F8525" w14:textId="77777777" w:rsidR="00C8533A" w:rsidRPr="006B329A" w:rsidRDefault="00C8533A" w:rsidP="006B329A">
            <w:pPr>
              <w:pStyle w:val="TAC"/>
              <w:rPr>
                <w:lang w:val="fr-FR"/>
              </w:rPr>
            </w:pPr>
            <w:r w:rsidRPr="006B329A">
              <w:rPr>
                <w:lang w:val="fr-FR"/>
              </w:rPr>
              <w:t>1</w:t>
            </w:r>
          </w:p>
        </w:tc>
      </w:tr>
      <w:tr w:rsidR="00C8533A" w:rsidRPr="006B329A" w14:paraId="178B69F6" w14:textId="77777777">
        <w:tblPrEx>
          <w:tblCellMar>
            <w:top w:w="0" w:type="dxa"/>
            <w:bottom w:w="0" w:type="dxa"/>
          </w:tblCellMar>
        </w:tblPrEx>
        <w:trPr>
          <w:cantSplit/>
          <w:jc w:val="center"/>
        </w:trPr>
        <w:tc>
          <w:tcPr>
            <w:tcW w:w="3545" w:type="dxa"/>
            <w:gridSpan w:val="5"/>
            <w:tcBorders>
              <w:top w:val="single" w:sz="4" w:space="0" w:color="auto"/>
              <w:left w:val="single" w:sz="4" w:space="0" w:color="auto"/>
              <w:bottom w:val="single" w:sz="4" w:space="0" w:color="auto"/>
              <w:right w:val="dashed" w:sz="4" w:space="0" w:color="auto"/>
            </w:tcBorders>
          </w:tcPr>
          <w:p w14:paraId="7516C64C" w14:textId="77777777" w:rsidR="00C8533A" w:rsidRPr="006B329A" w:rsidRDefault="00C8533A" w:rsidP="006B329A">
            <w:pPr>
              <w:pStyle w:val="TAC"/>
              <w:rPr>
                <w:lang w:val="fr-FR"/>
              </w:rPr>
            </w:pPr>
            <w:r w:rsidRPr="006B329A">
              <w:rPr>
                <w:lang w:val="fr-FR"/>
              </w:rPr>
              <w:t>T1'</w:t>
            </w:r>
          </w:p>
        </w:tc>
        <w:tc>
          <w:tcPr>
            <w:tcW w:w="2127" w:type="dxa"/>
            <w:gridSpan w:val="3"/>
            <w:tcBorders>
              <w:top w:val="single" w:sz="4" w:space="0" w:color="auto"/>
              <w:left w:val="dashed" w:sz="4" w:space="0" w:color="auto"/>
              <w:bottom w:val="single" w:sz="4" w:space="0" w:color="auto"/>
              <w:right w:val="single" w:sz="4" w:space="0" w:color="auto"/>
            </w:tcBorders>
          </w:tcPr>
          <w:p w14:paraId="05C248F9" w14:textId="77777777" w:rsidR="00C8533A" w:rsidRPr="006B329A" w:rsidRDefault="00C8533A" w:rsidP="006B329A">
            <w:pPr>
              <w:pStyle w:val="TAC"/>
            </w:pPr>
            <w:r w:rsidRPr="006B329A">
              <w:t>T3 (high)</w:t>
            </w:r>
          </w:p>
        </w:tc>
        <w:tc>
          <w:tcPr>
            <w:tcW w:w="424" w:type="dxa"/>
            <w:tcBorders>
              <w:left w:val="nil"/>
            </w:tcBorders>
          </w:tcPr>
          <w:p w14:paraId="09763993" w14:textId="77777777" w:rsidR="00C8533A" w:rsidRPr="006B329A" w:rsidRDefault="00C8533A" w:rsidP="006B329A">
            <w:pPr>
              <w:pStyle w:val="TAC"/>
            </w:pPr>
            <w:r w:rsidRPr="006B329A">
              <w:t>2</w:t>
            </w:r>
          </w:p>
        </w:tc>
      </w:tr>
      <w:tr w:rsidR="00C8533A" w:rsidRPr="006B329A" w14:paraId="6C2BB63C" w14:textId="77777777">
        <w:tblPrEx>
          <w:tblCellMar>
            <w:top w:w="0" w:type="dxa"/>
            <w:bottom w:w="0" w:type="dxa"/>
          </w:tblCellMar>
        </w:tblPrEx>
        <w:trPr>
          <w:cantSplit/>
          <w:jc w:val="center"/>
        </w:trPr>
        <w:tc>
          <w:tcPr>
            <w:tcW w:w="2127" w:type="dxa"/>
            <w:gridSpan w:val="3"/>
            <w:tcBorders>
              <w:left w:val="single" w:sz="4" w:space="0" w:color="auto"/>
              <w:bottom w:val="single" w:sz="4" w:space="0" w:color="auto"/>
              <w:right w:val="dashed" w:sz="4" w:space="0" w:color="auto"/>
            </w:tcBorders>
          </w:tcPr>
          <w:p w14:paraId="5A6CC6A0" w14:textId="77777777" w:rsidR="00C8533A" w:rsidRPr="006B329A" w:rsidRDefault="00C8533A" w:rsidP="006B329A">
            <w:pPr>
              <w:pStyle w:val="TAC"/>
            </w:pPr>
            <w:r w:rsidRPr="006B329A">
              <w:t>T3 (low)</w:t>
            </w:r>
          </w:p>
        </w:tc>
        <w:tc>
          <w:tcPr>
            <w:tcW w:w="3545" w:type="dxa"/>
            <w:gridSpan w:val="5"/>
            <w:tcBorders>
              <w:left w:val="dashed" w:sz="4" w:space="0" w:color="auto"/>
              <w:bottom w:val="single" w:sz="4" w:space="0" w:color="auto"/>
              <w:right w:val="single" w:sz="4" w:space="0" w:color="auto"/>
            </w:tcBorders>
          </w:tcPr>
          <w:p w14:paraId="1A0CD42D" w14:textId="77777777" w:rsidR="00C8533A" w:rsidRPr="006B329A" w:rsidRDefault="00C8533A" w:rsidP="006B329A">
            <w:pPr>
              <w:pStyle w:val="TAC"/>
            </w:pPr>
            <w:r w:rsidRPr="006B329A">
              <w:t>T2</w:t>
            </w:r>
          </w:p>
        </w:tc>
        <w:tc>
          <w:tcPr>
            <w:tcW w:w="424" w:type="dxa"/>
            <w:tcBorders>
              <w:left w:val="nil"/>
            </w:tcBorders>
          </w:tcPr>
          <w:p w14:paraId="793472F9" w14:textId="77777777" w:rsidR="00C8533A" w:rsidRPr="006B329A" w:rsidRDefault="00C8533A" w:rsidP="006B329A">
            <w:pPr>
              <w:pStyle w:val="TAC"/>
            </w:pPr>
            <w:r w:rsidRPr="006B329A">
              <w:t>3</w:t>
            </w:r>
          </w:p>
        </w:tc>
      </w:tr>
    </w:tbl>
    <w:p w14:paraId="63FB1EB2" w14:textId="77777777" w:rsidR="00C8533A" w:rsidRPr="006B329A" w:rsidRDefault="00C8533A" w:rsidP="006B329A"/>
    <w:p w14:paraId="33D57918" w14:textId="77777777" w:rsidR="00C8533A" w:rsidRPr="006B329A" w:rsidRDefault="00C8533A" w:rsidP="006B329A">
      <w:r w:rsidRPr="006B329A">
        <w:t>Octets 2</w:t>
      </w:r>
      <w:r w:rsidRPr="006B329A">
        <w:noBreakHyphen/>
        <w:t>3 are coded as defined for octets 2</w:t>
      </w:r>
      <w:r w:rsidRPr="006B329A">
        <w:noBreakHyphen/>
        <w:t>3 of the Starting Time information element of 3GPP TS 44.018.</w:t>
      </w:r>
    </w:p>
    <w:p w14:paraId="1F934CD0" w14:textId="77777777" w:rsidR="00C8533A" w:rsidRPr="006B329A" w:rsidRDefault="00C8533A" w:rsidP="006B329A">
      <w:pPr>
        <w:pStyle w:val="Heading3"/>
      </w:pPr>
      <w:bookmarkStart w:id="173" w:name="_Toc476910147"/>
      <w:r w:rsidRPr="006B329A">
        <w:t>9.3.24</w:t>
      </w:r>
      <w:r w:rsidRPr="006B329A">
        <w:tab/>
        <w:t>Timing Advance</w:t>
      </w:r>
      <w:bookmarkEnd w:id="173"/>
    </w:p>
    <w:p w14:paraId="70F678CA" w14:textId="77777777" w:rsidR="00C8533A" w:rsidRPr="006B329A" w:rsidRDefault="00C8533A" w:rsidP="006B329A">
      <w:r w:rsidRPr="006B329A">
        <w:t>This element contains the timing advance to be used by MS in subsequent communications. It is calculated by BTS at the reception of a CHANnel REQuest message (random access burst) or a handover access burst.</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20FEB10A" w14:textId="77777777">
        <w:tblPrEx>
          <w:tblCellMar>
            <w:top w:w="0" w:type="dxa"/>
            <w:bottom w:w="0" w:type="dxa"/>
          </w:tblCellMar>
        </w:tblPrEx>
        <w:trPr>
          <w:cantSplit/>
          <w:jc w:val="center"/>
        </w:trPr>
        <w:tc>
          <w:tcPr>
            <w:tcW w:w="709" w:type="dxa"/>
          </w:tcPr>
          <w:p w14:paraId="3A84C42F" w14:textId="77777777" w:rsidR="00C8533A" w:rsidRPr="006B329A" w:rsidRDefault="00C8533A" w:rsidP="006B329A">
            <w:pPr>
              <w:pStyle w:val="TAC"/>
            </w:pPr>
            <w:r w:rsidRPr="006B329A">
              <w:t>8</w:t>
            </w:r>
          </w:p>
        </w:tc>
        <w:tc>
          <w:tcPr>
            <w:tcW w:w="709" w:type="dxa"/>
          </w:tcPr>
          <w:p w14:paraId="12672102" w14:textId="77777777" w:rsidR="00C8533A" w:rsidRPr="006B329A" w:rsidRDefault="00C8533A" w:rsidP="006B329A">
            <w:pPr>
              <w:pStyle w:val="TAC"/>
            </w:pPr>
            <w:r w:rsidRPr="006B329A">
              <w:t>7</w:t>
            </w:r>
          </w:p>
        </w:tc>
        <w:tc>
          <w:tcPr>
            <w:tcW w:w="709" w:type="dxa"/>
          </w:tcPr>
          <w:p w14:paraId="196A0CB7" w14:textId="77777777" w:rsidR="00C8533A" w:rsidRPr="006B329A" w:rsidRDefault="00C8533A" w:rsidP="006B329A">
            <w:pPr>
              <w:pStyle w:val="TAC"/>
            </w:pPr>
            <w:r w:rsidRPr="006B329A">
              <w:t>6</w:t>
            </w:r>
          </w:p>
        </w:tc>
        <w:tc>
          <w:tcPr>
            <w:tcW w:w="709" w:type="dxa"/>
          </w:tcPr>
          <w:p w14:paraId="14768ACC" w14:textId="77777777" w:rsidR="00C8533A" w:rsidRPr="006B329A" w:rsidRDefault="00C8533A" w:rsidP="006B329A">
            <w:pPr>
              <w:pStyle w:val="TAC"/>
            </w:pPr>
            <w:r w:rsidRPr="006B329A">
              <w:t>5</w:t>
            </w:r>
          </w:p>
        </w:tc>
        <w:tc>
          <w:tcPr>
            <w:tcW w:w="709" w:type="dxa"/>
          </w:tcPr>
          <w:p w14:paraId="22B75E12" w14:textId="77777777" w:rsidR="00C8533A" w:rsidRPr="006B329A" w:rsidRDefault="00C8533A" w:rsidP="006B329A">
            <w:pPr>
              <w:pStyle w:val="TAC"/>
            </w:pPr>
            <w:r w:rsidRPr="006B329A">
              <w:t>4</w:t>
            </w:r>
          </w:p>
        </w:tc>
        <w:tc>
          <w:tcPr>
            <w:tcW w:w="709" w:type="dxa"/>
          </w:tcPr>
          <w:p w14:paraId="6FA0A796" w14:textId="77777777" w:rsidR="00C8533A" w:rsidRPr="006B329A" w:rsidRDefault="00C8533A" w:rsidP="006B329A">
            <w:pPr>
              <w:pStyle w:val="TAC"/>
            </w:pPr>
            <w:r w:rsidRPr="006B329A">
              <w:t>3</w:t>
            </w:r>
          </w:p>
        </w:tc>
        <w:tc>
          <w:tcPr>
            <w:tcW w:w="709" w:type="dxa"/>
          </w:tcPr>
          <w:p w14:paraId="014A178A" w14:textId="77777777" w:rsidR="00C8533A" w:rsidRPr="006B329A" w:rsidRDefault="00C8533A" w:rsidP="006B329A">
            <w:pPr>
              <w:pStyle w:val="TAC"/>
            </w:pPr>
            <w:r w:rsidRPr="006B329A">
              <w:t>2</w:t>
            </w:r>
          </w:p>
        </w:tc>
        <w:tc>
          <w:tcPr>
            <w:tcW w:w="709" w:type="dxa"/>
          </w:tcPr>
          <w:p w14:paraId="1275A7EE" w14:textId="77777777" w:rsidR="00C8533A" w:rsidRPr="006B329A" w:rsidRDefault="00C8533A" w:rsidP="006B329A">
            <w:pPr>
              <w:pStyle w:val="TAC"/>
            </w:pPr>
            <w:r w:rsidRPr="006B329A">
              <w:t>1</w:t>
            </w:r>
          </w:p>
        </w:tc>
        <w:tc>
          <w:tcPr>
            <w:tcW w:w="921" w:type="dxa"/>
          </w:tcPr>
          <w:p w14:paraId="46B8220A" w14:textId="77777777" w:rsidR="00C8533A" w:rsidRPr="006B329A" w:rsidRDefault="00C8533A" w:rsidP="006B329A">
            <w:pPr>
              <w:pStyle w:val="TAC"/>
            </w:pPr>
          </w:p>
        </w:tc>
      </w:tr>
      <w:tr w:rsidR="00C8533A" w:rsidRPr="006B329A" w14:paraId="1C0B4B52"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65DA8EDE" w14:textId="77777777" w:rsidR="00C8533A" w:rsidRPr="006B329A" w:rsidRDefault="00C8533A" w:rsidP="006B329A">
            <w:pPr>
              <w:pStyle w:val="TAC"/>
            </w:pPr>
            <w:r w:rsidRPr="006B329A">
              <w:t>Element identifier</w:t>
            </w:r>
          </w:p>
        </w:tc>
        <w:tc>
          <w:tcPr>
            <w:tcW w:w="921" w:type="dxa"/>
            <w:tcBorders>
              <w:left w:val="nil"/>
            </w:tcBorders>
          </w:tcPr>
          <w:p w14:paraId="0CA7CA5F" w14:textId="77777777" w:rsidR="00C8533A" w:rsidRPr="006B329A" w:rsidRDefault="00C8533A" w:rsidP="006B329A">
            <w:pPr>
              <w:pStyle w:val="TAC"/>
            </w:pPr>
            <w:r w:rsidRPr="006B329A">
              <w:t>1</w:t>
            </w:r>
          </w:p>
        </w:tc>
      </w:tr>
      <w:tr w:rsidR="00C8533A" w:rsidRPr="006B329A" w14:paraId="04729B80"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8555417" w14:textId="77777777" w:rsidR="00C8533A" w:rsidRPr="006B329A" w:rsidRDefault="00C8533A" w:rsidP="006B329A">
            <w:pPr>
              <w:pStyle w:val="TAC"/>
            </w:pPr>
            <w:r w:rsidRPr="006B329A">
              <w:t>Timing Advance</w:t>
            </w:r>
          </w:p>
        </w:tc>
        <w:tc>
          <w:tcPr>
            <w:tcW w:w="921" w:type="dxa"/>
            <w:tcBorders>
              <w:left w:val="nil"/>
            </w:tcBorders>
          </w:tcPr>
          <w:p w14:paraId="7C87E53F" w14:textId="77777777" w:rsidR="00C8533A" w:rsidRPr="006B329A" w:rsidRDefault="00C8533A" w:rsidP="006B329A">
            <w:pPr>
              <w:pStyle w:val="TAC"/>
            </w:pPr>
            <w:r w:rsidRPr="006B329A">
              <w:t>2</w:t>
            </w:r>
          </w:p>
        </w:tc>
      </w:tr>
    </w:tbl>
    <w:p w14:paraId="3BC4297C" w14:textId="77777777" w:rsidR="00C8533A" w:rsidRPr="006B329A" w:rsidRDefault="00C8533A" w:rsidP="006B329A"/>
    <w:p w14:paraId="6F78456C" w14:textId="77777777" w:rsidR="00C8533A" w:rsidRPr="006B329A" w:rsidRDefault="00C8533A" w:rsidP="006B329A">
      <w:r w:rsidRPr="006B329A">
        <w:t>The Timing Advance field contains the timing advance TA as specified in 3GPP TS 45.010.</w:t>
      </w:r>
    </w:p>
    <w:p w14:paraId="740C3618" w14:textId="77777777" w:rsidR="00C8533A" w:rsidRPr="006B329A" w:rsidRDefault="00C8533A" w:rsidP="006B329A">
      <w:r w:rsidRPr="006B329A">
        <w:t>Bits 7</w:t>
      </w:r>
      <w:r w:rsidRPr="006B329A">
        <w:noBreakHyphen/>
        <w:t>8 of octet 2 are used in GSM 400 for support of extended cell range. For all other bands bit 7-8 are spare according to 3GPP TS 44.018.</w:t>
      </w:r>
    </w:p>
    <w:p w14:paraId="13842C49" w14:textId="77777777" w:rsidR="00C8533A" w:rsidRPr="006B329A" w:rsidRDefault="00C8533A" w:rsidP="006B329A">
      <w:pPr>
        <w:pStyle w:val="Heading3"/>
      </w:pPr>
      <w:bookmarkStart w:id="174" w:name="_Toc476910148"/>
      <w:r w:rsidRPr="006B329A">
        <w:t>9.3.25</w:t>
      </w:r>
      <w:r w:rsidRPr="006B329A">
        <w:tab/>
        <w:t>Uplink Measurements</w:t>
      </w:r>
      <w:bookmarkEnd w:id="174"/>
    </w:p>
    <w:p w14:paraId="50A39FD8" w14:textId="77777777" w:rsidR="00C8533A" w:rsidRPr="006B329A" w:rsidRDefault="00C8533A" w:rsidP="006B329A">
      <w:r w:rsidRPr="006B329A">
        <w:t>This element is used to report the results of the TRX measurements on the uplink radio path of an activated basic radio channel. It is of variable length.</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30C9C5B9" w14:textId="77777777">
        <w:tblPrEx>
          <w:tblCellMar>
            <w:top w:w="0" w:type="dxa"/>
            <w:bottom w:w="0" w:type="dxa"/>
          </w:tblCellMar>
        </w:tblPrEx>
        <w:trPr>
          <w:cantSplit/>
          <w:jc w:val="center"/>
        </w:trPr>
        <w:tc>
          <w:tcPr>
            <w:tcW w:w="709" w:type="dxa"/>
          </w:tcPr>
          <w:p w14:paraId="30380B92" w14:textId="77777777" w:rsidR="00C8533A" w:rsidRPr="006B329A" w:rsidRDefault="00C8533A" w:rsidP="006B329A">
            <w:pPr>
              <w:pStyle w:val="TAC"/>
            </w:pPr>
            <w:r w:rsidRPr="006B329A">
              <w:lastRenderedPageBreak/>
              <w:t>8</w:t>
            </w:r>
          </w:p>
        </w:tc>
        <w:tc>
          <w:tcPr>
            <w:tcW w:w="709" w:type="dxa"/>
          </w:tcPr>
          <w:p w14:paraId="71209B4E" w14:textId="77777777" w:rsidR="00C8533A" w:rsidRPr="006B329A" w:rsidRDefault="00C8533A" w:rsidP="006B329A">
            <w:pPr>
              <w:pStyle w:val="TAC"/>
            </w:pPr>
            <w:r w:rsidRPr="006B329A">
              <w:t>7</w:t>
            </w:r>
          </w:p>
        </w:tc>
        <w:tc>
          <w:tcPr>
            <w:tcW w:w="709" w:type="dxa"/>
          </w:tcPr>
          <w:p w14:paraId="0AF2F32E" w14:textId="77777777" w:rsidR="00C8533A" w:rsidRPr="006B329A" w:rsidRDefault="00C8533A" w:rsidP="006B329A">
            <w:pPr>
              <w:pStyle w:val="TAC"/>
            </w:pPr>
            <w:r w:rsidRPr="006B329A">
              <w:t>6</w:t>
            </w:r>
          </w:p>
        </w:tc>
        <w:tc>
          <w:tcPr>
            <w:tcW w:w="709" w:type="dxa"/>
          </w:tcPr>
          <w:p w14:paraId="2567D84C" w14:textId="77777777" w:rsidR="00C8533A" w:rsidRPr="006B329A" w:rsidRDefault="00C8533A" w:rsidP="006B329A">
            <w:pPr>
              <w:pStyle w:val="TAC"/>
            </w:pPr>
            <w:r w:rsidRPr="006B329A">
              <w:t>5</w:t>
            </w:r>
          </w:p>
        </w:tc>
        <w:tc>
          <w:tcPr>
            <w:tcW w:w="709" w:type="dxa"/>
          </w:tcPr>
          <w:p w14:paraId="1BE19203" w14:textId="77777777" w:rsidR="00C8533A" w:rsidRPr="006B329A" w:rsidRDefault="00C8533A" w:rsidP="006B329A">
            <w:pPr>
              <w:pStyle w:val="TAC"/>
            </w:pPr>
            <w:r w:rsidRPr="006B329A">
              <w:t>4</w:t>
            </w:r>
          </w:p>
        </w:tc>
        <w:tc>
          <w:tcPr>
            <w:tcW w:w="709" w:type="dxa"/>
          </w:tcPr>
          <w:p w14:paraId="37AB2B9F" w14:textId="77777777" w:rsidR="00C8533A" w:rsidRPr="006B329A" w:rsidRDefault="00C8533A" w:rsidP="006B329A">
            <w:pPr>
              <w:pStyle w:val="TAC"/>
            </w:pPr>
            <w:r w:rsidRPr="006B329A">
              <w:t>3</w:t>
            </w:r>
          </w:p>
        </w:tc>
        <w:tc>
          <w:tcPr>
            <w:tcW w:w="709" w:type="dxa"/>
          </w:tcPr>
          <w:p w14:paraId="3CB544E2" w14:textId="77777777" w:rsidR="00C8533A" w:rsidRPr="006B329A" w:rsidRDefault="00C8533A" w:rsidP="006B329A">
            <w:pPr>
              <w:pStyle w:val="TAC"/>
            </w:pPr>
            <w:r w:rsidRPr="006B329A">
              <w:t>2</w:t>
            </w:r>
          </w:p>
        </w:tc>
        <w:tc>
          <w:tcPr>
            <w:tcW w:w="709" w:type="dxa"/>
          </w:tcPr>
          <w:p w14:paraId="11206EF1" w14:textId="77777777" w:rsidR="00C8533A" w:rsidRPr="006B329A" w:rsidRDefault="00C8533A" w:rsidP="006B329A">
            <w:pPr>
              <w:pStyle w:val="TAC"/>
            </w:pPr>
            <w:r w:rsidRPr="006B329A">
              <w:t>1</w:t>
            </w:r>
          </w:p>
        </w:tc>
        <w:tc>
          <w:tcPr>
            <w:tcW w:w="921" w:type="dxa"/>
          </w:tcPr>
          <w:p w14:paraId="244CC90D" w14:textId="77777777" w:rsidR="00C8533A" w:rsidRPr="006B329A" w:rsidRDefault="00C8533A" w:rsidP="006B329A">
            <w:pPr>
              <w:pStyle w:val="TAC"/>
            </w:pPr>
          </w:p>
        </w:tc>
      </w:tr>
      <w:tr w:rsidR="00C8533A" w:rsidRPr="006B329A" w14:paraId="666D5360"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47B3276B" w14:textId="77777777" w:rsidR="00C8533A" w:rsidRPr="006B329A" w:rsidRDefault="00C8533A" w:rsidP="006B329A">
            <w:pPr>
              <w:pStyle w:val="TAC"/>
            </w:pPr>
            <w:r w:rsidRPr="006B329A">
              <w:t>Element identifier</w:t>
            </w:r>
          </w:p>
        </w:tc>
        <w:tc>
          <w:tcPr>
            <w:tcW w:w="921" w:type="dxa"/>
            <w:tcBorders>
              <w:left w:val="nil"/>
            </w:tcBorders>
          </w:tcPr>
          <w:p w14:paraId="3EFC0C36" w14:textId="77777777" w:rsidR="00C8533A" w:rsidRPr="006B329A" w:rsidRDefault="00C8533A" w:rsidP="006B329A">
            <w:pPr>
              <w:pStyle w:val="TAC"/>
            </w:pPr>
            <w:r w:rsidRPr="006B329A">
              <w:t>1</w:t>
            </w:r>
          </w:p>
        </w:tc>
      </w:tr>
      <w:tr w:rsidR="00C8533A" w:rsidRPr="006B329A" w14:paraId="12CEE6E8"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0B2468F6" w14:textId="77777777" w:rsidR="00C8533A" w:rsidRPr="006B329A" w:rsidRDefault="00C8533A" w:rsidP="006B329A">
            <w:pPr>
              <w:pStyle w:val="TAC"/>
            </w:pPr>
            <w:r w:rsidRPr="006B329A">
              <w:t>Length</w:t>
            </w:r>
          </w:p>
        </w:tc>
        <w:tc>
          <w:tcPr>
            <w:tcW w:w="921" w:type="dxa"/>
            <w:tcBorders>
              <w:left w:val="nil"/>
            </w:tcBorders>
          </w:tcPr>
          <w:p w14:paraId="0EDB6C1A" w14:textId="77777777" w:rsidR="00C8533A" w:rsidRPr="006B329A" w:rsidRDefault="00C8533A" w:rsidP="006B329A">
            <w:pPr>
              <w:pStyle w:val="TAC"/>
            </w:pPr>
            <w:r w:rsidRPr="006B329A">
              <w:t>2</w:t>
            </w:r>
          </w:p>
        </w:tc>
      </w:tr>
      <w:tr w:rsidR="00C8533A" w:rsidRPr="006B329A" w14:paraId="2F7B1D1C" w14:textId="77777777">
        <w:tblPrEx>
          <w:tblCellMar>
            <w:top w:w="0" w:type="dxa"/>
            <w:bottom w:w="0" w:type="dxa"/>
          </w:tblCellMar>
        </w:tblPrEx>
        <w:trPr>
          <w:cantSplit/>
          <w:jc w:val="center"/>
        </w:trPr>
        <w:tc>
          <w:tcPr>
            <w:tcW w:w="709" w:type="dxa"/>
            <w:tcBorders>
              <w:top w:val="single" w:sz="4" w:space="0" w:color="auto"/>
              <w:left w:val="single" w:sz="4" w:space="0" w:color="auto"/>
              <w:bottom w:val="single" w:sz="4" w:space="0" w:color="auto"/>
              <w:right w:val="single" w:sz="4" w:space="0" w:color="auto"/>
            </w:tcBorders>
          </w:tcPr>
          <w:p w14:paraId="267D145F" w14:textId="77777777" w:rsidR="00C8533A" w:rsidRPr="006B329A" w:rsidRDefault="00C8533A" w:rsidP="006B329A">
            <w:pPr>
              <w:pStyle w:val="TAC"/>
            </w:pPr>
            <w:r w:rsidRPr="006B329A">
              <w:t>rfu</w:t>
            </w:r>
          </w:p>
        </w:tc>
        <w:tc>
          <w:tcPr>
            <w:tcW w:w="709" w:type="dxa"/>
            <w:tcBorders>
              <w:top w:val="single" w:sz="4" w:space="0" w:color="auto"/>
              <w:left w:val="single" w:sz="4" w:space="0" w:color="auto"/>
              <w:bottom w:val="single" w:sz="4" w:space="0" w:color="auto"/>
              <w:right w:val="single" w:sz="4" w:space="0" w:color="auto"/>
            </w:tcBorders>
          </w:tcPr>
          <w:p w14:paraId="27833BEF" w14:textId="77777777" w:rsidR="00C8533A" w:rsidRPr="006B329A" w:rsidRDefault="00C8533A" w:rsidP="006B329A">
            <w:pPr>
              <w:pStyle w:val="TAC"/>
            </w:pPr>
            <w:r w:rsidRPr="006B329A">
              <w:t>DTXd</w:t>
            </w:r>
          </w:p>
        </w:tc>
        <w:tc>
          <w:tcPr>
            <w:tcW w:w="4254" w:type="dxa"/>
            <w:gridSpan w:val="6"/>
            <w:tcBorders>
              <w:top w:val="single" w:sz="4" w:space="0" w:color="auto"/>
              <w:left w:val="single" w:sz="4" w:space="0" w:color="auto"/>
              <w:bottom w:val="single" w:sz="4" w:space="0" w:color="auto"/>
              <w:right w:val="single" w:sz="4" w:space="0" w:color="auto"/>
            </w:tcBorders>
          </w:tcPr>
          <w:p w14:paraId="709EF4DF" w14:textId="77777777" w:rsidR="00C8533A" w:rsidRPr="006B329A" w:rsidRDefault="00C8533A" w:rsidP="006B329A">
            <w:pPr>
              <w:pStyle w:val="TAC"/>
            </w:pPr>
            <w:r w:rsidRPr="006B329A">
              <w:t>RXLEV─FULL─up</w:t>
            </w:r>
          </w:p>
        </w:tc>
        <w:tc>
          <w:tcPr>
            <w:tcW w:w="921" w:type="dxa"/>
            <w:tcBorders>
              <w:left w:val="nil"/>
            </w:tcBorders>
          </w:tcPr>
          <w:p w14:paraId="1D24FFEE" w14:textId="77777777" w:rsidR="00C8533A" w:rsidRPr="006B329A" w:rsidRDefault="00C8533A" w:rsidP="006B329A">
            <w:pPr>
              <w:pStyle w:val="TAC"/>
            </w:pPr>
            <w:r w:rsidRPr="006B329A">
              <w:t>3</w:t>
            </w:r>
          </w:p>
        </w:tc>
      </w:tr>
      <w:tr w:rsidR="00C8533A" w:rsidRPr="006B329A" w14:paraId="335CF561" w14:textId="77777777">
        <w:tblPrEx>
          <w:tblCellMar>
            <w:top w:w="0" w:type="dxa"/>
            <w:bottom w:w="0" w:type="dxa"/>
          </w:tblCellMar>
        </w:tblPrEx>
        <w:trPr>
          <w:cantSplit/>
          <w:jc w:val="center"/>
        </w:trPr>
        <w:tc>
          <w:tcPr>
            <w:tcW w:w="1418" w:type="dxa"/>
            <w:gridSpan w:val="2"/>
            <w:tcBorders>
              <w:top w:val="single" w:sz="4" w:space="0" w:color="auto"/>
              <w:left w:val="single" w:sz="4" w:space="0" w:color="auto"/>
              <w:bottom w:val="single" w:sz="4" w:space="0" w:color="auto"/>
              <w:right w:val="single" w:sz="4" w:space="0" w:color="auto"/>
            </w:tcBorders>
          </w:tcPr>
          <w:p w14:paraId="2118983C" w14:textId="77777777" w:rsidR="00C8533A" w:rsidRPr="006B329A" w:rsidRDefault="00C8533A" w:rsidP="006B329A">
            <w:pPr>
              <w:pStyle w:val="TAC"/>
            </w:pPr>
            <w:r w:rsidRPr="006B329A">
              <w:t>Reserved</w:t>
            </w:r>
          </w:p>
        </w:tc>
        <w:tc>
          <w:tcPr>
            <w:tcW w:w="4254" w:type="dxa"/>
            <w:gridSpan w:val="6"/>
            <w:tcBorders>
              <w:top w:val="single" w:sz="4" w:space="0" w:color="auto"/>
              <w:left w:val="single" w:sz="4" w:space="0" w:color="auto"/>
              <w:bottom w:val="single" w:sz="4" w:space="0" w:color="auto"/>
              <w:right w:val="single" w:sz="4" w:space="0" w:color="auto"/>
            </w:tcBorders>
          </w:tcPr>
          <w:p w14:paraId="47950033" w14:textId="77777777" w:rsidR="00C8533A" w:rsidRPr="006B329A" w:rsidRDefault="00C8533A" w:rsidP="006B329A">
            <w:pPr>
              <w:pStyle w:val="TAC"/>
            </w:pPr>
            <w:r w:rsidRPr="006B329A">
              <w:t>RXLEV─SUB─up</w:t>
            </w:r>
          </w:p>
        </w:tc>
        <w:tc>
          <w:tcPr>
            <w:tcW w:w="921" w:type="dxa"/>
            <w:tcBorders>
              <w:left w:val="nil"/>
            </w:tcBorders>
          </w:tcPr>
          <w:p w14:paraId="3A358C87" w14:textId="77777777" w:rsidR="00C8533A" w:rsidRPr="006B329A" w:rsidRDefault="00C8533A" w:rsidP="006B329A">
            <w:pPr>
              <w:pStyle w:val="TAC"/>
            </w:pPr>
            <w:r w:rsidRPr="006B329A">
              <w:t>4</w:t>
            </w:r>
          </w:p>
        </w:tc>
      </w:tr>
      <w:tr w:rsidR="00C8533A" w:rsidRPr="006B329A" w14:paraId="3EE09C9E" w14:textId="77777777">
        <w:tblPrEx>
          <w:tblCellMar>
            <w:top w:w="0" w:type="dxa"/>
            <w:bottom w:w="0" w:type="dxa"/>
          </w:tblCellMar>
        </w:tblPrEx>
        <w:trPr>
          <w:cantSplit/>
          <w:jc w:val="center"/>
        </w:trPr>
        <w:tc>
          <w:tcPr>
            <w:tcW w:w="1418" w:type="dxa"/>
            <w:gridSpan w:val="2"/>
            <w:tcBorders>
              <w:top w:val="single" w:sz="4" w:space="0" w:color="auto"/>
              <w:left w:val="single" w:sz="4" w:space="0" w:color="auto"/>
              <w:bottom w:val="single" w:sz="4" w:space="0" w:color="auto"/>
              <w:right w:val="single" w:sz="4" w:space="0" w:color="auto"/>
            </w:tcBorders>
          </w:tcPr>
          <w:p w14:paraId="103E5804" w14:textId="77777777" w:rsidR="00C8533A" w:rsidRPr="006B329A" w:rsidRDefault="00C8533A" w:rsidP="006B329A">
            <w:pPr>
              <w:pStyle w:val="TAC"/>
            </w:pPr>
            <w:r w:rsidRPr="006B329A">
              <w:t>Reserved</w:t>
            </w:r>
          </w:p>
        </w:tc>
        <w:tc>
          <w:tcPr>
            <w:tcW w:w="2127" w:type="dxa"/>
            <w:gridSpan w:val="3"/>
            <w:tcBorders>
              <w:top w:val="single" w:sz="4" w:space="0" w:color="auto"/>
              <w:left w:val="single" w:sz="4" w:space="0" w:color="auto"/>
              <w:bottom w:val="single" w:sz="4" w:space="0" w:color="auto"/>
              <w:right w:val="single" w:sz="4" w:space="0" w:color="auto"/>
            </w:tcBorders>
          </w:tcPr>
          <w:p w14:paraId="42C359C2" w14:textId="77777777" w:rsidR="00C8533A" w:rsidRPr="006B329A" w:rsidRDefault="00C8533A" w:rsidP="006B329A">
            <w:pPr>
              <w:pStyle w:val="TAC"/>
            </w:pPr>
            <w:r w:rsidRPr="006B329A">
              <w:t>RXQUAL─FULL─up</w:t>
            </w:r>
          </w:p>
        </w:tc>
        <w:tc>
          <w:tcPr>
            <w:tcW w:w="2127" w:type="dxa"/>
            <w:gridSpan w:val="3"/>
            <w:tcBorders>
              <w:top w:val="single" w:sz="4" w:space="0" w:color="auto"/>
              <w:left w:val="single" w:sz="4" w:space="0" w:color="auto"/>
              <w:bottom w:val="single" w:sz="4" w:space="0" w:color="auto"/>
              <w:right w:val="single" w:sz="4" w:space="0" w:color="auto"/>
            </w:tcBorders>
          </w:tcPr>
          <w:p w14:paraId="5B574C2E" w14:textId="77777777" w:rsidR="00C8533A" w:rsidRPr="006B329A" w:rsidRDefault="00C8533A" w:rsidP="006B329A">
            <w:pPr>
              <w:pStyle w:val="TAC"/>
            </w:pPr>
            <w:r w:rsidRPr="006B329A">
              <w:t>RXQUAL─SUB─up</w:t>
            </w:r>
          </w:p>
        </w:tc>
        <w:tc>
          <w:tcPr>
            <w:tcW w:w="921" w:type="dxa"/>
            <w:tcBorders>
              <w:left w:val="nil"/>
            </w:tcBorders>
          </w:tcPr>
          <w:p w14:paraId="3F125F59" w14:textId="77777777" w:rsidR="00C8533A" w:rsidRPr="006B329A" w:rsidRDefault="00C8533A" w:rsidP="006B329A">
            <w:pPr>
              <w:pStyle w:val="TAC"/>
            </w:pPr>
            <w:r w:rsidRPr="006B329A">
              <w:t>5</w:t>
            </w:r>
          </w:p>
        </w:tc>
      </w:tr>
      <w:tr w:rsidR="00C8533A" w:rsidRPr="006B329A" w14:paraId="7914CE6C"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49E53795" w14:textId="77777777" w:rsidR="00C8533A" w:rsidRPr="006B329A" w:rsidRDefault="00C8533A" w:rsidP="006B329A">
            <w:pPr>
              <w:pStyle w:val="TAC"/>
            </w:pPr>
            <w:r w:rsidRPr="006B329A">
              <w:t>Supplementary</w:t>
            </w:r>
          </w:p>
        </w:tc>
        <w:tc>
          <w:tcPr>
            <w:tcW w:w="921" w:type="dxa"/>
            <w:tcBorders>
              <w:left w:val="nil"/>
            </w:tcBorders>
          </w:tcPr>
          <w:p w14:paraId="79923554" w14:textId="77777777" w:rsidR="00C8533A" w:rsidRPr="006B329A" w:rsidRDefault="00C8533A" w:rsidP="006B329A">
            <w:pPr>
              <w:pStyle w:val="TAC"/>
            </w:pPr>
            <w:r w:rsidRPr="006B329A">
              <w:t>6</w:t>
            </w:r>
          </w:p>
        </w:tc>
      </w:tr>
      <w:tr w:rsidR="00C8533A" w:rsidRPr="006B329A" w14:paraId="13878986"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2E400FA1" w14:textId="77777777" w:rsidR="00C8533A" w:rsidRPr="006B329A" w:rsidRDefault="00C8533A" w:rsidP="006B329A">
            <w:pPr>
              <w:pStyle w:val="TAC"/>
            </w:pPr>
          </w:p>
        </w:tc>
        <w:tc>
          <w:tcPr>
            <w:tcW w:w="4254" w:type="dxa"/>
            <w:gridSpan w:val="6"/>
          </w:tcPr>
          <w:p w14:paraId="6AA459D8" w14:textId="77777777" w:rsidR="00C8533A" w:rsidRPr="006B329A" w:rsidRDefault="00C8533A" w:rsidP="006B329A">
            <w:pPr>
              <w:pStyle w:val="TAC"/>
            </w:pPr>
            <w:r w:rsidRPr="006B329A">
              <w:t>Measurement</w:t>
            </w:r>
          </w:p>
        </w:tc>
        <w:tc>
          <w:tcPr>
            <w:tcW w:w="709" w:type="dxa"/>
            <w:tcBorders>
              <w:top w:val="single" w:sz="4" w:space="0" w:color="auto"/>
              <w:left w:val="nil"/>
              <w:bottom w:val="single" w:sz="4" w:space="0" w:color="auto"/>
              <w:right w:val="dashed" w:sz="4" w:space="0" w:color="auto"/>
            </w:tcBorders>
          </w:tcPr>
          <w:p w14:paraId="3E17A2D0" w14:textId="77777777" w:rsidR="00C8533A" w:rsidRPr="006B329A" w:rsidRDefault="00C8533A" w:rsidP="006B329A">
            <w:pPr>
              <w:pStyle w:val="TAC"/>
            </w:pPr>
          </w:p>
        </w:tc>
        <w:tc>
          <w:tcPr>
            <w:tcW w:w="921" w:type="dxa"/>
            <w:tcBorders>
              <w:left w:val="nil"/>
            </w:tcBorders>
          </w:tcPr>
          <w:p w14:paraId="2BCDDC42" w14:textId="77777777" w:rsidR="00C8533A" w:rsidRPr="006B329A" w:rsidRDefault="00C8533A" w:rsidP="006B329A">
            <w:pPr>
              <w:pStyle w:val="TAC"/>
            </w:pPr>
          </w:p>
        </w:tc>
      </w:tr>
      <w:tr w:rsidR="00C8533A" w:rsidRPr="006B329A" w14:paraId="6A46CD4A" w14:textId="77777777">
        <w:tblPrEx>
          <w:tblCellMar>
            <w:top w:w="0" w:type="dxa"/>
            <w:bottom w:w="0" w:type="dxa"/>
          </w:tblCellMar>
        </w:tblPrEx>
        <w:trPr>
          <w:cantSplit/>
          <w:jc w:val="center"/>
        </w:trPr>
        <w:tc>
          <w:tcPr>
            <w:tcW w:w="5672" w:type="dxa"/>
            <w:gridSpan w:val="8"/>
            <w:tcBorders>
              <w:left w:val="single" w:sz="4" w:space="0" w:color="auto"/>
              <w:bottom w:val="single" w:sz="4" w:space="0" w:color="auto"/>
              <w:right w:val="single" w:sz="4" w:space="0" w:color="auto"/>
            </w:tcBorders>
          </w:tcPr>
          <w:p w14:paraId="51B3A056" w14:textId="77777777" w:rsidR="00C8533A" w:rsidRPr="006B329A" w:rsidRDefault="00C8533A" w:rsidP="006B329A">
            <w:pPr>
              <w:pStyle w:val="TAC"/>
            </w:pPr>
            <w:r w:rsidRPr="006B329A">
              <w:t>Information</w:t>
            </w:r>
          </w:p>
        </w:tc>
        <w:tc>
          <w:tcPr>
            <w:tcW w:w="921" w:type="dxa"/>
            <w:tcBorders>
              <w:left w:val="nil"/>
            </w:tcBorders>
          </w:tcPr>
          <w:p w14:paraId="731AE818" w14:textId="77777777" w:rsidR="00C8533A" w:rsidRPr="006B329A" w:rsidRDefault="00C8533A" w:rsidP="006B329A">
            <w:pPr>
              <w:pStyle w:val="TAC"/>
            </w:pPr>
            <w:r w:rsidRPr="006B329A">
              <w:t>N</w:t>
            </w:r>
          </w:p>
        </w:tc>
      </w:tr>
    </w:tbl>
    <w:p w14:paraId="393E715E" w14:textId="77777777" w:rsidR="00C8533A" w:rsidRPr="006B329A" w:rsidRDefault="00C8533A" w:rsidP="006B329A"/>
    <w:p w14:paraId="2B8FE2B0" w14:textId="77777777" w:rsidR="00C8533A" w:rsidRPr="006B329A" w:rsidRDefault="00C8533A" w:rsidP="006B329A">
      <w:r w:rsidRPr="006B329A">
        <w:t>rfu = Reserved for Future Use.</w:t>
      </w:r>
    </w:p>
    <w:p w14:paraId="49F854FA" w14:textId="77777777" w:rsidR="00C8533A" w:rsidRPr="006B329A" w:rsidRDefault="00C8533A" w:rsidP="006B329A">
      <w:r w:rsidRPr="006B329A">
        <w:t>The Length field indicates in binary the remaining length of the element (octets 3-N).</w:t>
      </w:r>
    </w:p>
    <w:p w14:paraId="56E0C8E5" w14:textId="77777777" w:rsidR="00C8533A" w:rsidRPr="006B329A" w:rsidRDefault="00C8533A" w:rsidP="006B329A">
      <w:r w:rsidRPr="006B329A">
        <w:t>Octets 3</w:t>
      </w:r>
      <w:r w:rsidRPr="006B329A">
        <w:noBreakHyphen/>
        <w:t>5 contain results from measurements made by TRX on the uplink.</w:t>
      </w:r>
    </w:p>
    <w:p w14:paraId="0887DD60" w14:textId="77777777" w:rsidR="00C8533A" w:rsidRPr="006B329A" w:rsidRDefault="00C8533A" w:rsidP="006B329A">
      <w:r w:rsidRPr="006B329A">
        <w:t>The Supplementary Measurement Information field (octets 6-N) may carry additional operator dependent information.</w:t>
      </w:r>
    </w:p>
    <w:p w14:paraId="5F4459BB" w14:textId="77777777" w:rsidR="00C8533A" w:rsidRPr="006B329A" w:rsidRDefault="00C8533A" w:rsidP="006B329A">
      <w:r w:rsidRPr="006B329A">
        <w:t>The DTXd field (octet 3) indicates whether DTX was employed by TRX on the downlink transmission during the measurement period.</w:t>
      </w:r>
    </w:p>
    <w:p w14:paraId="5C333B11" w14:textId="77777777" w:rsidR="00C8533A" w:rsidRPr="006B329A" w:rsidRDefault="00C8533A" w:rsidP="006B329A">
      <w:r w:rsidRPr="006B329A">
        <w:t>The RXLEV-FULL-up and RXLEV-SUB-up fields (octets 3</w:t>
      </w:r>
      <w:r w:rsidRPr="006B329A">
        <w:noBreakHyphen/>
        <w:t>4) report the average uplink signal level as measured by TRX over the measurement period on all slots and on a subset of the slots respectively (see 3GPP TS 45.008). Each field is coded as defined in 3GPP TS 45.008.</w:t>
      </w:r>
    </w:p>
    <w:p w14:paraId="346DD6BD" w14:textId="77777777" w:rsidR="00C8533A" w:rsidRPr="006B329A" w:rsidRDefault="00C8533A" w:rsidP="006B329A">
      <w:r w:rsidRPr="006B329A">
        <w:t>The RXQUAL-FULL-up and RXQUAL-SUB-up fields (octet 5) report the average uplink quality as measured by TRX over the measurement period on all slots and on a subset of the slots respectively (see 3GPP TS 45.008). Each field is coded as defined in 3GPP TS 45.008.</w:t>
      </w:r>
    </w:p>
    <w:p w14:paraId="74D3E926" w14:textId="77777777" w:rsidR="00C8533A" w:rsidRPr="006B329A" w:rsidRDefault="00C8533A" w:rsidP="006B329A">
      <w:pPr>
        <w:pStyle w:val="Heading3"/>
      </w:pPr>
      <w:bookmarkStart w:id="175" w:name="_Toc476910149"/>
      <w:r w:rsidRPr="006B329A">
        <w:t>9.3.26</w:t>
      </w:r>
      <w:r w:rsidRPr="006B329A">
        <w:tab/>
        <w:t>Cause</w:t>
      </w:r>
      <w:bookmarkEnd w:id="175"/>
    </w:p>
    <w:p w14:paraId="00A44481" w14:textId="77777777" w:rsidR="00C8533A" w:rsidRPr="006B329A" w:rsidRDefault="00C8533A" w:rsidP="006B329A">
      <w:pPr>
        <w:keepNext/>
      </w:pPr>
      <w:r w:rsidRPr="006B329A">
        <w:t>The cause element is used to indicate the reason for a particular event to have occurred and is coded as shown below.</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3FA8393F" w14:textId="77777777">
        <w:tblPrEx>
          <w:tblCellMar>
            <w:top w:w="0" w:type="dxa"/>
            <w:bottom w:w="0" w:type="dxa"/>
          </w:tblCellMar>
        </w:tblPrEx>
        <w:trPr>
          <w:cantSplit/>
          <w:jc w:val="center"/>
        </w:trPr>
        <w:tc>
          <w:tcPr>
            <w:tcW w:w="709" w:type="dxa"/>
          </w:tcPr>
          <w:p w14:paraId="38E4B958" w14:textId="77777777" w:rsidR="00C8533A" w:rsidRPr="006B329A" w:rsidRDefault="00C8533A" w:rsidP="006B329A">
            <w:pPr>
              <w:pStyle w:val="TAC"/>
              <w:rPr>
                <w:lang w:val="fr-FR"/>
              </w:rPr>
            </w:pPr>
            <w:r w:rsidRPr="006B329A">
              <w:rPr>
                <w:lang w:val="fr-FR"/>
              </w:rPr>
              <w:t>8</w:t>
            </w:r>
          </w:p>
        </w:tc>
        <w:tc>
          <w:tcPr>
            <w:tcW w:w="709" w:type="dxa"/>
          </w:tcPr>
          <w:p w14:paraId="39A72C74" w14:textId="77777777" w:rsidR="00C8533A" w:rsidRPr="006B329A" w:rsidRDefault="00C8533A" w:rsidP="006B329A">
            <w:pPr>
              <w:pStyle w:val="TAC"/>
              <w:rPr>
                <w:lang w:val="fr-FR"/>
              </w:rPr>
            </w:pPr>
            <w:r w:rsidRPr="006B329A">
              <w:rPr>
                <w:lang w:val="fr-FR"/>
              </w:rPr>
              <w:t>7</w:t>
            </w:r>
          </w:p>
        </w:tc>
        <w:tc>
          <w:tcPr>
            <w:tcW w:w="709" w:type="dxa"/>
          </w:tcPr>
          <w:p w14:paraId="5D612805" w14:textId="77777777" w:rsidR="00C8533A" w:rsidRPr="006B329A" w:rsidRDefault="00C8533A" w:rsidP="006B329A">
            <w:pPr>
              <w:pStyle w:val="TAC"/>
              <w:rPr>
                <w:lang w:val="fr-FR"/>
              </w:rPr>
            </w:pPr>
            <w:r w:rsidRPr="006B329A">
              <w:rPr>
                <w:lang w:val="fr-FR"/>
              </w:rPr>
              <w:t>6</w:t>
            </w:r>
          </w:p>
        </w:tc>
        <w:tc>
          <w:tcPr>
            <w:tcW w:w="709" w:type="dxa"/>
          </w:tcPr>
          <w:p w14:paraId="73492566" w14:textId="77777777" w:rsidR="00C8533A" w:rsidRPr="006B329A" w:rsidRDefault="00C8533A" w:rsidP="006B329A">
            <w:pPr>
              <w:pStyle w:val="TAC"/>
              <w:rPr>
                <w:lang w:val="fr-FR"/>
              </w:rPr>
            </w:pPr>
            <w:r w:rsidRPr="006B329A">
              <w:rPr>
                <w:lang w:val="fr-FR"/>
              </w:rPr>
              <w:t>5</w:t>
            </w:r>
          </w:p>
        </w:tc>
        <w:tc>
          <w:tcPr>
            <w:tcW w:w="709" w:type="dxa"/>
          </w:tcPr>
          <w:p w14:paraId="582CB53C" w14:textId="77777777" w:rsidR="00C8533A" w:rsidRPr="006B329A" w:rsidRDefault="00C8533A" w:rsidP="006B329A">
            <w:pPr>
              <w:pStyle w:val="TAC"/>
              <w:rPr>
                <w:lang w:val="fr-FR"/>
              </w:rPr>
            </w:pPr>
            <w:r w:rsidRPr="006B329A">
              <w:rPr>
                <w:lang w:val="fr-FR"/>
              </w:rPr>
              <w:t>4</w:t>
            </w:r>
          </w:p>
        </w:tc>
        <w:tc>
          <w:tcPr>
            <w:tcW w:w="709" w:type="dxa"/>
          </w:tcPr>
          <w:p w14:paraId="4631B050" w14:textId="77777777" w:rsidR="00C8533A" w:rsidRPr="006B329A" w:rsidRDefault="00C8533A" w:rsidP="006B329A">
            <w:pPr>
              <w:pStyle w:val="TAC"/>
              <w:rPr>
                <w:lang w:val="fr-FR"/>
              </w:rPr>
            </w:pPr>
            <w:r w:rsidRPr="006B329A">
              <w:rPr>
                <w:lang w:val="fr-FR"/>
              </w:rPr>
              <w:t>3</w:t>
            </w:r>
          </w:p>
        </w:tc>
        <w:tc>
          <w:tcPr>
            <w:tcW w:w="709" w:type="dxa"/>
          </w:tcPr>
          <w:p w14:paraId="7B45CE04" w14:textId="77777777" w:rsidR="00C8533A" w:rsidRPr="006B329A" w:rsidRDefault="00C8533A" w:rsidP="006B329A">
            <w:pPr>
              <w:pStyle w:val="TAC"/>
              <w:rPr>
                <w:lang w:val="fr-FR"/>
              </w:rPr>
            </w:pPr>
            <w:r w:rsidRPr="006B329A">
              <w:rPr>
                <w:lang w:val="fr-FR"/>
              </w:rPr>
              <w:t>2</w:t>
            </w:r>
          </w:p>
        </w:tc>
        <w:tc>
          <w:tcPr>
            <w:tcW w:w="709" w:type="dxa"/>
          </w:tcPr>
          <w:p w14:paraId="3FFD714E" w14:textId="77777777" w:rsidR="00C8533A" w:rsidRPr="006B329A" w:rsidRDefault="00C8533A" w:rsidP="006B329A">
            <w:pPr>
              <w:pStyle w:val="TAC"/>
              <w:rPr>
                <w:lang w:val="fr-FR"/>
              </w:rPr>
            </w:pPr>
            <w:r w:rsidRPr="006B329A">
              <w:rPr>
                <w:lang w:val="fr-FR"/>
              </w:rPr>
              <w:t>1</w:t>
            </w:r>
          </w:p>
        </w:tc>
        <w:tc>
          <w:tcPr>
            <w:tcW w:w="921" w:type="dxa"/>
          </w:tcPr>
          <w:p w14:paraId="78F08EEE" w14:textId="77777777" w:rsidR="00C8533A" w:rsidRPr="006B329A" w:rsidRDefault="00C8533A" w:rsidP="006B329A">
            <w:pPr>
              <w:pStyle w:val="TAC"/>
              <w:rPr>
                <w:lang w:val="fr-FR"/>
              </w:rPr>
            </w:pPr>
          </w:p>
        </w:tc>
      </w:tr>
      <w:tr w:rsidR="00C8533A" w:rsidRPr="006B329A" w14:paraId="04964ADA"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33A8F83C" w14:textId="77777777" w:rsidR="00C8533A" w:rsidRPr="006B329A" w:rsidRDefault="00C8533A" w:rsidP="006B329A">
            <w:pPr>
              <w:pStyle w:val="TAC"/>
              <w:rPr>
                <w:lang w:val="fr-FR"/>
              </w:rPr>
            </w:pPr>
            <w:r w:rsidRPr="006B329A">
              <w:rPr>
                <w:lang w:val="fr-FR"/>
              </w:rPr>
              <w:t>Element identifier</w:t>
            </w:r>
          </w:p>
        </w:tc>
        <w:tc>
          <w:tcPr>
            <w:tcW w:w="921" w:type="dxa"/>
            <w:tcBorders>
              <w:left w:val="nil"/>
            </w:tcBorders>
          </w:tcPr>
          <w:p w14:paraId="7447E12C" w14:textId="77777777" w:rsidR="00C8533A" w:rsidRPr="006B329A" w:rsidRDefault="00C8533A" w:rsidP="006B329A">
            <w:pPr>
              <w:pStyle w:val="TAC"/>
              <w:rPr>
                <w:lang w:val="fr-FR"/>
              </w:rPr>
            </w:pPr>
            <w:r w:rsidRPr="006B329A">
              <w:rPr>
                <w:lang w:val="fr-FR"/>
              </w:rPr>
              <w:t>1</w:t>
            </w:r>
          </w:p>
        </w:tc>
      </w:tr>
      <w:tr w:rsidR="00C8533A" w:rsidRPr="006B329A" w14:paraId="7D5D9371"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14C23609" w14:textId="77777777" w:rsidR="00C8533A" w:rsidRPr="006B329A" w:rsidRDefault="00C8533A" w:rsidP="006B329A">
            <w:pPr>
              <w:pStyle w:val="TAC"/>
              <w:rPr>
                <w:lang w:val="fr-FR"/>
              </w:rPr>
            </w:pPr>
            <w:r w:rsidRPr="006B329A">
              <w:rPr>
                <w:lang w:val="fr-FR"/>
              </w:rPr>
              <w:t>Length</w:t>
            </w:r>
          </w:p>
        </w:tc>
        <w:tc>
          <w:tcPr>
            <w:tcW w:w="921" w:type="dxa"/>
            <w:tcBorders>
              <w:left w:val="nil"/>
            </w:tcBorders>
          </w:tcPr>
          <w:p w14:paraId="799FAA84" w14:textId="77777777" w:rsidR="00C8533A" w:rsidRPr="006B329A" w:rsidRDefault="00C8533A" w:rsidP="006B329A">
            <w:pPr>
              <w:pStyle w:val="TAC"/>
              <w:rPr>
                <w:lang w:val="fr-FR"/>
              </w:rPr>
            </w:pPr>
            <w:r w:rsidRPr="006B329A">
              <w:rPr>
                <w:lang w:val="fr-FR"/>
              </w:rPr>
              <w:t>2</w:t>
            </w:r>
          </w:p>
        </w:tc>
      </w:tr>
      <w:tr w:rsidR="00C8533A" w:rsidRPr="006B329A" w14:paraId="5CC33D34" w14:textId="77777777">
        <w:tblPrEx>
          <w:tblCellMar>
            <w:top w:w="0" w:type="dxa"/>
            <w:bottom w:w="0" w:type="dxa"/>
          </w:tblCellMar>
        </w:tblPrEx>
        <w:trPr>
          <w:cantSplit/>
          <w:jc w:val="center"/>
        </w:trPr>
        <w:tc>
          <w:tcPr>
            <w:tcW w:w="709" w:type="dxa"/>
            <w:tcBorders>
              <w:top w:val="single" w:sz="4" w:space="0" w:color="auto"/>
              <w:left w:val="single" w:sz="4" w:space="0" w:color="auto"/>
              <w:bottom w:val="single" w:sz="4" w:space="0" w:color="auto"/>
              <w:right w:val="dashed" w:sz="4" w:space="0" w:color="auto"/>
            </w:tcBorders>
          </w:tcPr>
          <w:p w14:paraId="09EE623F" w14:textId="77777777" w:rsidR="00C8533A" w:rsidRPr="006B329A" w:rsidRDefault="00C8533A" w:rsidP="006B329A">
            <w:pPr>
              <w:pStyle w:val="TAC"/>
              <w:rPr>
                <w:lang w:val="fr-FR"/>
              </w:rPr>
            </w:pPr>
            <w:r w:rsidRPr="006B329A">
              <w:rPr>
                <w:lang w:val="fr-FR"/>
              </w:rPr>
              <w:t>E</w:t>
            </w:r>
          </w:p>
        </w:tc>
        <w:tc>
          <w:tcPr>
            <w:tcW w:w="4963" w:type="dxa"/>
            <w:gridSpan w:val="7"/>
            <w:tcBorders>
              <w:top w:val="single" w:sz="4" w:space="0" w:color="auto"/>
              <w:left w:val="dashed" w:sz="4" w:space="0" w:color="auto"/>
              <w:bottom w:val="single" w:sz="4" w:space="0" w:color="auto"/>
              <w:right w:val="single" w:sz="4" w:space="0" w:color="auto"/>
            </w:tcBorders>
          </w:tcPr>
          <w:p w14:paraId="193BB8AC" w14:textId="77777777" w:rsidR="00C8533A" w:rsidRPr="006B329A" w:rsidRDefault="00C8533A" w:rsidP="006B329A">
            <w:pPr>
              <w:pStyle w:val="TAC"/>
              <w:rPr>
                <w:lang w:val="fr-FR"/>
              </w:rPr>
            </w:pPr>
            <w:r w:rsidRPr="006B329A">
              <w:rPr>
                <w:lang w:val="fr-FR"/>
              </w:rPr>
              <w:t>Cause Value</w:t>
            </w:r>
          </w:p>
        </w:tc>
        <w:tc>
          <w:tcPr>
            <w:tcW w:w="921" w:type="dxa"/>
            <w:tcBorders>
              <w:left w:val="nil"/>
            </w:tcBorders>
          </w:tcPr>
          <w:p w14:paraId="2328514A" w14:textId="77777777" w:rsidR="00C8533A" w:rsidRPr="006B329A" w:rsidRDefault="00C8533A" w:rsidP="006B329A">
            <w:pPr>
              <w:pStyle w:val="TAC"/>
              <w:rPr>
                <w:lang w:val="fr-FR"/>
              </w:rPr>
            </w:pPr>
            <w:r w:rsidRPr="006B329A">
              <w:rPr>
                <w:lang w:val="fr-FR"/>
              </w:rPr>
              <w:t>3</w:t>
            </w:r>
          </w:p>
        </w:tc>
      </w:tr>
      <w:tr w:rsidR="00C8533A" w:rsidRPr="006B329A" w14:paraId="1B51A037"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90FCC02" w14:textId="77777777" w:rsidR="00C8533A" w:rsidRPr="006B329A" w:rsidRDefault="00C8533A" w:rsidP="006B329A">
            <w:pPr>
              <w:pStyle w:val="TAC"/>
              <w:rPr>
                <w:lang w:val="fr-FR"/>
              </w:rPr>
            </w:pPr>
            <w:r w:rsidRPr="006B329A">
              <w:rPr>
                <w:lang w:val="fr-FR"/>
              </w:rPr>
              <w:t>Cause Extension</w:t>
            </w:r>
          </w:p>
        </w:tc>
        <w:tc>
          <w:tcPr>
            <w:tcW w:w="921" w:type="dxa"/>
            <w:tcBorders>
              <w:left w:val="nil"/>
            </w:tcBorders>
          </w:tcPr>
          <w:p w14:paraId="7E123394" w14:textId="77777777" w:rsidR="00C8533A" w:rsidRPr="006B329A" w:rsidRDefault="00C8533A" w:rsidP="006B329A">
            <w:pPr>
              <w:pStyle w:val="TAC"/>
            </w:pPr>
            <w:r w:rsidRPr="006B329A">
              <w:t>3a</w:t>
            </w:r>
          </w:p>
        </w:tc>
      </w:tr>
      <w:tr w:rsidR="00C8533A" w:rsidRPr="006B329A" w14:paraId="4789900F"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257C23BE" w14:textId="77777777" w:rsidR="00C8533A" w:rsidRPr="006B329A" w:rsidRDefault="00C8533A" w:rsidP="006B329A">
            <w:pPr>
              <w:pStyle w:val="TAC"/>
            </w:pPr>
          </w:p>
        </w:tc>
        <w:tc>
          <w:tcPr>
            <w:tcW w:w="921" w:type="dxa"/>
            <w:tcBorders>
              <w:left w:val="nil"/>
            </w:tcBorders>
          </w:tcPr>
          <w:p w14:paraId="2673E79F" w14:textId="77777777" w:rsidR="00C8533A" w:rsidRPr="006B329A" w:rsidRDefault="00C8533A" w:rsidP="006B329A">
            <w:pPr>
              <w:pStyle w:val="TAC"/>
            </w:pPr>
            <w:r w:rsidRPr="006B329A">
              <w:t>4</w:t>
            </w:r>
          </w:p>
        </w:tc>
      </w:tr>
      <w:tr w:rsidR="00C8533A" w:rsidRPr="006B329A" w14:paraId="38F1883E"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03686C5D" w14:textId="77777777" w:rsidR="00C8533A" w:rsidRPr="006B329A" w:rsidRDefault="00C8533A" w:rsidP="006B329A">
            <w:pPr>
              <w:pStyle w:val="TAC"/>
            </w:pPr>
          </w:p>
        </w:tc>
        <w:tc>
          <w:tcPr>
            <w:tcW w:w="4254" w:type="dxa"/>
            <w:gridSpan w:val="6"/>
          </w:tcPr>
          <w:p w14:paraId="5811E840" w14:textId="77777777" w:rsidR="00C8533A" w:rsidRPr="006B329A" w:rsidRDefault="00C8533A" w:rsidP="006B329A">
            <w:pPr>
              <w:pStyle w:val="TAC"/>
            </w:pPr>
            <w:r w:rsidRPr="006B329A">
              <w:t>Diagnostic(s) if any</w:t>
            </w:r>
          </w:p>
        </w:tc>
        <w:tc>
          <w:tcPr>
            <w:tcW w:w="709" w:type="dxa"/>
            <w:tcBorders>
              <w:top w:val="single" w:sz="4" w:space="0" w:color="auto"/>
              <w:left w:val="nil"/>
              <w:bottom w:val="single" w:sz="4" w:space="0" w:color="auto"/>
              <w:right w:val="dashed" w:sz="4" w:space="0" w:color="auto"/>
            </w:tcBorders>
          </w:tcPr>
          <w:p w14:paraId="4207CF7E" w14:textId="77777777" w:rsidR="00C8533A" w:rsidRPr="006B329A" w:rsidRDefault="00C8533A" w:rsidP="006B329A">
            <w:pPr>
              <w:pStyle w:val="TAC"/>
            </w:pPr>
          </w:p>
        </w:tc>
        <w:tc>
          <w:tcPr>
            <w:tcW w:w="921" w:type="dxa"/>
            <w:tcBorders>
              <w:left w:val="nil"/>
            </w:tcBorders>
          </w:tcPr>
          <w:p w14:paraId="40AFF25C" w14:textId="77777777" w:rsidR="00C8533A" w:rsidRPr="006B329A" w:rsidRDefault="00C8533A" w:rsidP="006B329A">
            <w:pPr>
              <w:pStyle w:val="TAC"/>
            </w:pPr>
          </w:p>
        </w:tc>
      </w:tr>
      <w:tr w:rsidR="00C8533A" w:rsidRPr="006B329A" w14:paraId="5E815852" w14:textId="77777777">
        <w:tblPrEx>
          <w:tblCellMar>
            <w:top w:w="0" w:type="dxa"/>
            <w:bottom w:w="0" w:type="dxa"/>
          </w:tblCellMar>
        </w:tblPrEx>
        <w:trPr>
          <w:cantSplit/>
          <w:jc w:val="center"/>
        </w:trPr>
        <w:tc>
          <w:tcPr>
            <w:tcW w:w="5672" w:type="dxa"/>
            <w:gridSpan w:val="8"/>
            <w:tcBorders>
              <w:left w:val="single" w:sz="4" w:space="0" w:color="auto"/>
              <w:bottom w:val="single" w:sz="4" w:space="0" w:color="auto"/>
              <w:right w:val="single" w:sz="4" w:space="0" w:color="auto"/>
            </w:tcBorders>
          </w:tcPr>
          <w:p w14:paraId="25047DAE" w14:textId="77777777" w:rsidR="00C8533A" w:rsidRPr="006B329A" w:rsidRDefault="00C8533A" w:rsidP="006B329A">
            <w:pPr>
              <w:pStyle w:val="TAC"/>
            </w:pPr>
          </w:p>
        </w:tc>
        <w:tc>
          <w:tcPr>
            <w:tcW w:w="921" w:type="dxa"/>
            <w:tcBorders>
              <w:left w:val="nil"/>
            </w:tcBorders>
          </w:tcPr>
          <w:p w14:paraId="385636CE" w14:textId="77777777" w:rsidR="00C8533A" w:rsidRPr="006B329A" w:rsidRDefault="00C8533A" w:rsidP="006B329A">
            <w:pPr>
              <w:pStyle w:val="TAC"/>
            </w:pPr>
            <w:r w:rsidRPr="006B329A">
              <w:t>N</w:t>
            </w:r>
          </w:p>
        </w:tc>
      </w:tr>
    </w:tbl>
    <w:p w14:paraId="232639AD" w14:textId="77777777" w:rsidR="00C8533A" w:rsidRPr="006B329A" w:rsidRDefault="00C8533A" w:rsidP="006B329A"/>
    <w:p w14:paraId="0C7F6D4E" w14:textId="77777777" w:rsidR="00C8533A" w:rsidRPr="006B329A" w:rsidRDefault="00C8533A" w:rsidP="006B329A">
      <w:r w:rsidRPr="006B329A">
        <w:t>The Length field indicates in binary the remaining length of the element (octets 3-N).</w:t>
      </w:r>
    </w:p>
    <w:p w14:paraId="0F90F971" w14:textId="77777777" w:rsidR="00C8533A" w:rsidRPr="006B329A" w:rsidRDefault="00C8533A" w:rsidP="006B329A">
      <w:r w:rsidRPr="006B329A">
        <w:t>The Cause Value is a single octet field (octet 3) if the extension bit E (bit 8) is set to 0. If it is set to 1 then the cause value is a 2 octet field (octets 3 and 3a).</w:t>
      </w:r>
    </w:p>
    <w:p w14:paraId="47BE2F0E" w14:textId="77777777" w:rsidR="00C8533A" w:rsidRPr="006B329A" w:rsidRDefault="00C8533A" w:rsidP="006B329A">
      <w:r w:rsidRPr="006B329A">
        <w:t>The Cause Value is divided into two fields: a class (bits 5 to 7 of octet 3) and a value within the class (bits 1 to 4 of octet 3).</w:t>
      </w:r>
    </w:p>
    <w:p w14:paraId="661FFF1B" w14:textId="77777777" w:rsidR="00C8533A" w:rsidRPr="006B329A" w:rsidRDefault="00C8533A" w:rsidP="006B329A">
      <w:r w:rsidRPr="006B329A">
        <w:t>If the value of the first octet of the cause field is 1XXX 0000 then the second octet is reserved for national applications (XXX will still indicate the class).</w:t>
      </w:r>
    </w:p>
    <w:p w14:paraId="748A9289" w14:textId="77777777" w:rsidR="00C8533A" w:rsidRPr="006B329A" w:rsidRDefault="00C8533A" w:rsidP="006B329A">
      <w:r w:rsidRPr="006B329A">
        <w:t>Diagnostic information is not available for every cause, see the table below. When available, it is coded in the same way as the corresponding information element in clause 9. Inclusion of diagnostics is optional.</w:t>
      </w:r>
    </w:p>
    <w:p w14:paraId="032488E9" w14:textId="77777777" w:rsidR="00C8533A" w:rsidRPr="006B329A" w:rsidRDefault="00C8533A" w:rsidP="006B329A">
      <w:pPr>
        <w:outlineLvl w:val="0"/>
        <w:rPr>
          <w:b/>
        </w:rPr>
      </w:pPr>
      <w:r w:rsidRPr="006B329A">
        <w:rPr>
          <w:b/>
        </w:rPr>
        <w:t>Classes:</w:t>
      </w:r>
    </w:p>
    <w:p w14:paraId="2BA4FEEE" w14:textId="77777777" w:rsidR="00C8533A" w:rsidRPr="006B329A" w:rsidRDefault="00C8533A" w:rsidP="006B329A">
      <w:pPr>
        <w:pStyle w:val="EW"/>
        <w:outlineLvl w:val="0"/>
      </w:pPr>
      <w:r w:rsidRPr="006B329A">
        <w:t>Class (000):</w:t>
      </w:r>
      <w:r w:rsidRPr="006B329A">
        <w:tab/>
      </w:r>
      <w:smartTag w:uri="urn:schemas-microsoft-com:office:smarttags" w:element="place">
        <w:r w:rsidRPr="006B329A">
          <w:t>Normal</w:t>
        </w:r>
      </w:smartTag>
      <w:r w:rsidRPr="006B329A">
        <w:t xml:space="preserve"> event</w:t>
      </w:r>
    </w:p>
    <w:p w14:paraId="73D4B159" w14:textId="77777777" w:rsidR="00C8533A" w:rsidRPr="006B329A" w:rsidRDefault="00C8533A" w:rsidP="006B329A">
      <w:pPr>
        <w:pStyle w:val="EW"/>
      </w:pPr>
      <w:r w:rsidRPr="006B329A">
        <w:t>Class (001):</w:t>
      </w:r>
      <w:r w:rsidRPr="006B329A">
        <w:tab/>
      </w:r>
      <w:smartTag w:uri="urn:schemas-microsoft-com:office:smarttags" w:element="place">
        <w:r w:rsidRPr="006B329A">
          <w:t>Normal</w:t>
        </w:r>
      </w:smartTag>
      <w:r w:rsidRPr="006B329A">
        <w:t xml:space="preserve"> event</w:t>
      </w:r>
    </w:p>
    <w:p w14:paraId="41A49FB7" w14:textId="77777777" w:rsidR="00C8533A" w:rsidRPr="006B329A" w:rsidRDefault="00C8533A" w:rsidP="006B329A">
      <w:pPr>
        <w:pStyle w:val="EW"/>
      </w:pPr>
      <w:r w:rsidRPr="006B329A">
        <w:t>Class (010):</w:t>
      </w:r>
      <w:r w:rsidRPr="006B329A">
        <w:tab/>
        <w:t>Resource unavailable</w:t>
      </w:r>
    </w:p>
    <w:p w14:paraId="638FF709" w14:textId="77777777" w:rsidR="00C8533A" w:rsidRPr="006B329A" w:rsidRDefault="00C8533A" w:rsidP="006B329A">
      <w:pPr>
        <w:pStyle w:val="EW"/>
      </w:pPr>
      <w:r w:rsidRPr="006B329A">
        <w:t>Class (011):</w:t>
      </w:r>
      <w:r w:rsidRPr="006B329A">
        <w:tab/>
        <w:t>Service or option not available</w:t>
      </w:r>
    </w:p>
    <w:p w14:paraId="25050005" w14:textId="77777777" w:rsidR="00C8533A" w:rsidRPr="006B329A" w:rsidRDefault="00C8533A" w:rsidP="006B329A">
      <w:pPr>
        <w:pStyle w:val="EW"/>
      </w:pPr>
      <w:r w:rsidRPr="006B329A">
        <w:t>Class (100):</w:t>
      </w:r>
      <w:r w:rsidRPr="006B329A">
        <w:tab/>
        <w:t>Service or option not implemented</w:t>
      </w:r>
    </w:p>
    <w:p w14:paraId="4BDE7AEF" w14:textId="77777777" w:rsidR="00C8533A" w:rsidRPr="006B329A" w:rsidRDefault="00C8533A" w:rsidP="006B329A">
      <w:pPr>
        <w:pStyle w:val="EW"/>
      </w:pPr>
      <w:r w:rsidRPr="006B329A">
        <w:lastRenderedPageBreak/>
        <w:t>Class (101):</w:t>
      </w:r>
      <w:r w:rsidRPr="006B329A">
        <w:tab/>
        <w:t>Invalid message (e.g. parameter out of range)</w:t>
      </w:r>
    </w:p>
    <w:p w14:paraId="311F08BA" w14:textId="77777777" w:rsidR="00C8533A" w:rsidRPr="006B329A" w:rsidRDefault="00C8533A" w:rsidP="006B329A">
      <w:pPr>
        <w:pStyle w:val="EW"/>
      </w:pPr>
      <w:r w:rsidRPr="006B329A">
        <w:t>Class (110):</w:t>
      </w:r>
      <w:r w:rsidRPr="006B329A">
        <w:tab/>
        <w:t>Protocol error</w:t>
      </w:r>
    </w:p>
    <w:p w14:paraId="0E9EA29D" w14:textId="77777777" w:rsidR="00C8533A" w:rsidRPr="006B329A" w:rsidRDefault="00C8533A" w:rsidP="006B329A">
      <w:pPr>
        <w:pStyle w:val="EX"/>
      </w:pPr>
      <w:r w:rsidRPr="006B329A">
        <w:t>Class (111):</w:t>
      </w:r>
      <w:r w:rsidRPr="006B329A">
        <w:tab/>
        <w:t>Interworking</w:t>
      </w:r>
    </w:p>
    <w:p w14:paraId="76D108BE" w14:textId="77777777" w:rsidR="00C8533A" w:rsidRPr="006B329A" w:rsidRDefault="00C8533A" w:rsidP="006B329A">
      <w:pPr>
        <w:keepNext/>
        <w:outlineLvl w:val="0"/>
      </w:pPr>
      <w:r w:rsidRPr="006B329A">
        <w:rPr>
          <w:b/>
        </w:rPr>
        <w:lastRenderedPageBreak/>
        <w:t>CAUSE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1276"/>
        <w:gridCol w:w="3827"/>
        <w:gridCol w:w="2693"/>
      </w:tblGrid>
      <w:tr w:rsidR="00C8533A" w:rsidRPr="006B329A" w14:paraId="389B6E2D" w14:textId="77777777">
        <w:tblPrEx>
          <w:tblCellMar>
            <w:top w:w="0" w:type="dxa"/>
            <w:bottom w:w="0" w:type="dxa"/>
          </w:tblCellMar>
        </w:tblPrEx>
        <w:trPr>
          <w:cantSplit/>
          <w:tblHeader/>
          <w:jc w:val="center"/>
        </w:trPr>
        <w:tc>
          <w:tcPr>
            <w:tcW w:w="959" w:type="dxa"/>
            <w:tcBorders>
              <w:bottom w:val="nil"/>
            </w:tcBorders>
          </w:tcPr>
          <w:p w14:paraId="4C496B91" w14:textId="77777777" w:rsidR="00C8533A" w:rsidRPr="006B329A" w:rsidRDefault="00C8533A" w:rsidP="006B329A">
            <w:pPr>
              <w:pStyle w:val="TAH"/>
              <w:jc w:val="left"/>
            </w:pPr>
            <w:r w:rsidRPr="006B329A">
              <w:t>Class</w:t>
            </w:r>
          </w:p>
        </w:tc>
        <w:tc>
          <w:tcPr>
            <w:tcW w:w="1276" w:type="dxa"/>
            <w:tcBorders>
              <w:bottom w:val="nil"/>
            </w:tcBorders>
          </w:tcPr>
          <w:p w14:paraId="37B06DF9" w14:textId="77777777" w:rsidR="00C8533A" w:rsidRPr="006B329A" w:rsidRDefault="00C8533A" w:rsidP="006B329A">
            <w:pPr>
              <w:pStyle w:val="TAH"/>
              <w:jc w:val="left"/>
            </w:pPr>
            <w:r w:rsidRPr="006B329A">
              <w:t>Value</w:t>
            </w:r>
          </w:p>
        </w:tc>
        <w:tc>
          <w:tcPr>
            <w:tcW w:w="3827" w:type="dxa"/>
            <w:tcBorders>
              <w:bottom w:val="nil"/>
            </w:tcBorders>
          </w:tcPr>
          <w:p w14:paraId="0677AA33" w14:textId="77777777" w:rsidR="00C8533A" w:rsidRPr="006B329A" w:rsidRDefault="00C8533A" w:rsidP="006B329A">
            <w:pPr>
              <w:pStyle w:val="TAH"/>
              <w:jc w:val="left"/>
              <w:rPr>
                <w:lang w:val="fr-FR"/>
              </w:rPr>
            </w:pPr>
            <w:r w:rsidRPr="006B329A">
              <w:rPr>
                <w:lang w:val="fr-FR"/>
              </w:rPr>
              <w:t>Cause</w:t>
            </w:r>
          </w:p>
        </w:tc>
        <w:tc>
          <w:tcPr>
            <w:tcW w:w="2693" w:type="dxa"/>
            <w:tcBorders>
              <w:bottom w:val="nil"/>
            </w:tcBorders>
          </w:tcPr>
          <w:p w14:paraId="37C9179B" w14:textId="77777777" w:rsidR="00C8533A" w:rsidRPr="006B329A" w:rsidRDefault="00C8533A" w:rsidP="006B329A">
            <w:pPr>
              <w:pStyle w:val="TAH"/>
              <w:jc w:val="left"/>
              <w:rPr>
                <w:lang w:val="fr-FR"/>
              </w:rPr>
            </w:pPr>
            <w:r w:rsidRPr="006B329A">
              <w:rPr>
                <w:lang w:val="fr-FR"/>
              </w:rPr>
              <w:t>Diagnostics</w:t>
            </w:r>
          </w:p>
        </w:tc>
      </w:tr>
      <w:tr w:rsidR="00C8533A" w:rsidRPr="006B329A" w14:paraId="6F845D66" w14:textId="77777777">
        <w:tblPrEx>
          <w:tblCellMar>
            <w:top w:w="0" w:type="dxa"/>
            <w:bottom w:w="0" w:type="dxa"/>
          </w:tblCellMar>
        </w:tblPrEx>
        <w:trPr>
          <w:cantSplit/>
          <w:jc w:val="center"/>
        </w:trPr>
        <w:tc>
          <w:tcPr>
            <w:tcW w:w="959" w:type="dxa"/>
            <w:tcBorders>
              <w:top w:val="single" w:sz="6" w:space="0" w:color="auto"/>
              <w:left w:val="single" w:sz="6" w:space="0" w:color="auto"/>
              <w:bottom w:val="nil"/>
              <w:right w:val="single" w:sz="6" w:space="0" w:color="auto"/>
            </w:tcBorders>
          </w:tcPr>
          <w:p w14:paraId="3DDE7829" w14:textId="77777777" w:rsidR="00C8533A" w:rsidRPr="006B329A" w:rsidRDefault="00C8533A" w:rsidP="006B329A">
            <w:pPr>
              <w:pStyle w:val="TAL"/>
              <w:rPr>
                <w:b/>
                <w:lang w:val="fr-FR"/>
              </w:rPr>
            </w:pPr>
            <w:r w:rsidRPr="006B329A">
              <w:rPr>
                <w:b/>
                <w:lang w:val="fr-FR"/>
              </w:rPr>
              <w:t>0 0 0</w:t>
            </w:r>
          </w:p>
        </w:tc>
        <w:tc>
          <w:tcPr>
            <w:tcW w:w="1276" w:type="dxa"/>
            <w:tcBorders>
              <w:top w:val="single" w:sz="6" w:space="0" w:color="auto"/>
              <w:left w:val="single" w:sz="6" w:space="0" w:color="auto"/>
              <w:bottom w:val="nil"/>
              <w:right w:val="single" w:sz="6" w:space="0" w:color="auto"/>
            </w:tcBorders>
          </w:tcPr>
          <w:p w14:paraId="1AB47F22" w14:textId="77777777" w:rsidR="00C8533A" w:rsidRPr="006B329A" w:rsidRDefault="00C8533A" w:rsidP="006B329A">
            <w:pPr>
              <w:pStyle w:val="TAL"/>
              <w:rPr>
                <w:b/>
                <w:lang w:val="fr-FR"/>
              </w:rPr>
            </w:pPr>
            <w:r w:rsidRPr="006B329A">
              <w:rPr>
                <w:b/>
                <w:lang w:val="fr-FR"/>
              </w:rPr>
              <w:t xml:space="preserve"> -  -  -  -</w:t>
            </w:r>
          </w:p>
        </w:tc>
        <w:tc>
          <w:tcPr>
            <w:tcW w:w="3827" w:type="dxa"/>
            <w:tcBorders>
              <w:top w:val="single" w:sz="6" w:space="0" w:color="auto"/>
              <w:left w:val="single" w:sz="6" w:space="0" w:color="auto"/>
              <w:bottom w:val="nil"/>
              <w:right w:val="single" w:sz="6" w:space="0" w:color="auto"/>
            </w:tcBorders>
          </w:tcPr>
          <w:p w14:paraId="197E04B6" w14:textId="77777777" w:rsidR="00C8533A" w:rsidRPr="006B329A" w:rsidRDefault="00C8533A" w:rsidP="006B329A">
            <w:pPr>
              <w:pStyle w:val="TAL"/>
              <w:rPr>
                <w:b/>
                <w:lang w:val="fr-FR"/>
              </w:rPr>
            </w:pPr>
            <w:r w:rsidRPr="006B329A">
              <w:rPr>
                <w:b/>
                <w:lang w:val="fr-FR"/>
              </w:rPr>
              <w:t>Normal Event</w:t>
            </w:r>
          </w:p>
        </w:tc>
        <w:tc>
          <w:tcPr>
            <w:tcW w:w="2693" w:type="dxa"/>
            <w:tcBorders>
              <w:top w:val="single" w:sz="6" w:space="0" w:color="auto"/>
              <w:left w:val="single" w:sz="6" w:space="0" w:color="auto"/>
              <w:bottom w:val="nil"/>
              <w:right w:val="single" w:sz="6" w:space="0" w:color="auto"/>
            </w:tcBorders>
          </w:tcPr>
          <w:p w14:paraId="128766ED" w14:textId="77777777" w:rsidR="00C8533A" w:rsidRPr="006B329A" w:rsidRDefault="00C8533A" w:rsidP="006B329A">
            <w:pPr>
              <w:pStyle w:val="TAL"/>
              <w:rPr>
                <w:b/>
                <w:lang w:val="fr-FR"/>
              </w:rPr>
            </w:pPr>
          </w:p>
        </w:tc>
      </w:tr>
      <w:tr w:rsidR="00C8533A" w:rsidRPr="006B329A" w14:paraId="49D96E58" w14:textId="77777777">
        <w:tblPrEx>
          <w:tblCellMar>
            <w:top w:w="0" w:type="dxa"/>
            <w:bottom w:w="0" w:type="dxa"/>
          </w:tblCellMar>
        </w:tblPrEx>
        <w:trPr>
          <w:cantSplit/>
          <w:jc w:val="center"/>
        </w:trPr>
        <w:tc>
          <w:tcPr>
            <w:tcW w:w="959" w:type="dxa"/>
            <w:tcBorders>
              <w:top w:val="nil"/>
              <w:bottom w:val="nil"/>
            </w:tcBorders>
          </w:tcPr>
          <w:p w14:paraId="440000F3" w14:textId="77777777" w:rsidR="00C8533A" w:rsidRPr="006B329A" w:rsidRDefault="00C8533A" w:rsidP="006B329A">
            <w:pPr>
              <w:pStyle w:val="TAL"/>
            </w:pPr>
            <w:r w:rsidRPr="006B329A">
              <w:t>0 0 0</w:t>
            </w:r>
          </w:p>
        </w:tc>
        <w:tc>
          <w:tcPr>
            <w:tcW w:w="1276" w:type="dxa"/>
            <w:tcBorders>
              <w:top w:val="nil"/>
              <w:bottom w:val="nil"/>
            </w:tcBorders>
          </w:tcPr>
          <w:p w14:paraId="4F313D86" w14:textId="77777777" w:rsidR="00C8533A" w:rsidRPr="006B329A" w:rsidRDefault="00C8533A" w:rsidP="006B329A">
            <w:pPr>
              <w:pStyle w:val="TAL"/>
            </w:pPr>
            <w:r w:rsidRPr="006B329A">
              <w:t>0 0 0 0</w:t>
            </w:r>
          </w:p>
        </w:tc>
        <w:tc>
          <w:tcPr>
            <w:tcW w:w="3827" w:type="dxa"/>
            <w:tcBorders>
              <w:top w:val="nil"/>
              <w:bottom w:val="nil"/>
            </w:tcBorders>
          </w:tcPr>
          <w:p w14:paraId="2F120FF4" w14:textId="77777777" w:rsidR="00C8533A" w:rsidRPr="006B329A" w:rsidRDefault="00C8533A" w:rsidP="006B329A">
            <w:pPr>
              <w:pStyle w:val="TAL"/>
            </w:pPr>
            <w:r w:rsidRPr="006B329A">
              <w:t>radio interface failure</w:t>
            </w:r>
          </w:p>
        </w:tc>
        <w:tc>
          <w:tcPr>
            <w:tcW w:w="2693" w:type="dxa"/>
            <w:tcBorders>
              <w:top w:val="nil"/>
              <w:bottom w:val="nil"/>
            </w:tcBorders>
          </w:tcPr>
          <w:p w14:paraId="62FAC80C" w14:textId="77777777" w:rsidR="00C8533A" w:rsidRPr="006B329A" w:rsidRDefault="00C8533A" w:rsidP="006B329A">
            <w:pPr>
              <w:pStyle w:val="TAL"/>
            </w:pPr>
            <w:r w:rsidRPr="006B329A">
              <w:t>Channel Number</w:t>
            </w:r>
          </w:p>
        </w:tc>
      </w:tr>
      <w:tr w:rsidR="00C8533A" w:rsidRPr="006B329A" w14:paraId="3DFEED15" w14:textId="77777777">
        <w:tblPrEx>
          <w:tblCellMar>
            <w:top w:w="0" w:type="dxa"/>
            <w:bottom w:w="0" w:type="dxa"/>
          </w:tblCellMar>
        </w:tblPrEx>
        <w:trPr>
          <w:cantSplit/>
          <w:jc w:val="center"/>
        </w:trPr>
        <w:tc>
          <w:tcPr>
            <w:tcW w:w="959" w:type="dxa"/>
            <w:tcBorders>
              <w:top w:val="nil"/>
              <w:bottom w:val="nil"/>
            </w:tcBorders>
          </w:tcPr>
          <w:p w14:paraId="356AF4B8" w14:textId="77777777" w:rsidR="00C8533A" w:rsidRPr="006B329A" w:rsidRDefault="00C8533A" w:rsidP="006B329A">
            <w:pPr>
              <w:pStyle w:val="TAL"/>
            </w:pPr>
            <w:r w:rsidRPr="006B329A">
              <w:t>0 0 0</w:t>
            </w:r>
          </w:p>
        </w:tc>
        <w:tc>
          <w:tcPr>
            <w:tcW w:w="1276" w:type="dxa"/>
            <w:tcBorders>
              <w:top w:val="nil"/>
              <w:bottom w:val="nil"/>
            </w:tcBorders>
          </w:tcPr>
          <w:p w14:paraId="633B0D02" w14:textId="77777777" w:rsidR="00C8533A" w:rsidRPr="006B329A" w:rsidRDefault="00C8533A" w:rsidP="006B329A">
            <w:pPr>
              <w:pStyle w:val="TAL"/>
            </w:pPr>
            <w:r w:rsidRPr="006B329A">
              <w:t>0 0 0 1</w:t>
            </w:r>
          </w:p>
        </w:tc>
        <w:tc>
          <w:tcPr>
            <w:tcW w:w="3827" w:type="dxa"/>
            <w:tcBorders>
              <w:top w:val="nil"/>
              <w:bottom w:val="nil"/>
            </w:tcBorders>
          </w:tcPr>
          <w:p w14:paraId="6B6F0195" w14:textId="77777777" w:rsidR="00C8533A" w:rsidRPr="006B329A" w:rsidRDefault="00C8533A" w:rsidP="006B329A">
            <w:pPr>
              <w:pStyle w:val="TAL"/>
            </w:pPr>
            <w:r w:rsidRPr="006B329A">
              <w:t>radio link failure</w:t>
            </w:r>
          </w:p>
        </w:tc>
        <w:tc>
          <w:tcPr>
            <w:tcW w:w="2693" w:type="dxa"/>
            <w:tcBorders>
              <w:top w:val="nil"/>
              <w:bottom w:val="nil"/>
            </w:tcBorders>
          </w:tcPr>
          <w:p w14:paraId="1C9C94A3" w14:textId="77777777" w:rsidR="00C8533A" w:rsidRPr="006B329A" w:rsidRDefault="00C8533A" w:rsidP="006B329A">
            <w:pPr>
              <w:pStyle w:val="TAL"/>
            </w:pPr>
            <w:r w:rsidRPr="006B329A">
              <w:t>Channel Number</w:t>
            </w:r>
          </w:p>
        </w:tc>
      </w:tr>
      <w:tr w:rsidR="00C8533A" w:rsidRPr="006B329A" w14:paraId="6E995847" w14:textId="77777777">
        <w:tblPrEx>
          <w:tblCellMar>
            <w:top w:w="0" w:type="dxa"/>
            <w:bottom w:w="0" w:type="dxa"/>
          </w:tblCellMar>
        </w:tblPrEx>
        <w:trPr>
          <w:cantSplit/>
          <w:jc w:val="center"/>
        </w:trPr>
        <w:tc>
          <w:tcPr>
            <w:tcW w:w="959" w:type="dxa"/>
            <w:tcBorders>
              <w:top w:val="nil"/>
              <w:bottom w:val="nil"/>
            </w:tcBorders>
          </w:tcPr>
          <w:p w14:paraId="77DA1D7C" w14:textId="77777777" w:rsidR="00C8533A" w:rsidRPr="006B329A" w:rsidRDefault="00C8533A" w:rsidP="006B329A">
            <w:pPr>
              <w:pStyle w:val="TAL"/>
            </w:pPr>
            <w:r w:rsidRPr="006B329A">
              <w:t>0 0 0</w:t>
            </w:r>
          </w:p>
        </w:tc>
        <w:tc>
          <w:tcPr>
            <w:tcW w:w="1276" w:type="dxa"/>
            <w:tcBorders>
              <w:top w:val="nil"/>
              <w:bottom w:val="nil"/>
            </w:tcBorders>
          </w:tcPr>
          <w:p w14:paraId="05AA1C9B" w14:textId="77777777" w:rsidR="00C8533A" w:rsidRPr="006B329A" w:rsidRDefault="00C8533A" w:rsidP="006B329A">
            <w:pPr>
              <w:pStyle w:val="TAL"/>
            </w:pPr>
            <w:r w:rsidRPr="006B329A">
              <w:t>0 0 1 0</w:t>
            </w:r>
          </w:p>
        </w:tc>
        <w:tc>
          <w:tcPr>
            <w:tcW w:w="3827" w:type="dxa"/>
            <w:tcBorders>
              <w:top w:val="nil"/>
              <w:bottom w:val="nil"/>
            </w:tcBorders>
          </w:tcPr>
          <w:p w14:paraId="6A1811D7" w14:textId="77777777" w:rsidR="00C8533A" w:rsidRPr="006B329A" w:rsidRDefault="00C8533A" w:rsidP="006B329A">
            <w:pPr>
              <w:pStyle w:val="TAL"/>
            </w:pPr>
            <w:r w:rsidRPr="006B329A">
              <w:t>handover access failure</w:t>
            </w:r>
          </w:p>
        </w:tc>
        <w:tc>
          <w:tcPr>
            <w:tcW w:w="2693" w:type="dxa"/>
            <w:tcBorders>
              <w:top w:val="nil"/>
              <w:bottom w:val="nil"/>
            </w:tcBorders>
          </w:tcPr>
          <w:p w14:paraId="38715367" w14:textId="77777777" w:rsidR="00C8533A" w:rsidRPr="006B329A" w:rsidRDefault="00C8533A" w:rsidP="006B329A">
            <w:pPr>
              <w:pStyle w:val="TAL"/>
            </w:pPr>
            <w:r w:rsidRPr="006B329A">
              <w:t>Channel Number</w:t>
            </w:r>
          </w:p>
        </w:tc>
      </w:tr>
      <w:tr w:rsidR="00C8533A" w:rsidRPr="006B329A" w14:paraId="057A5874" w14:textId="77777777">
        <w:tblPrEx>
          <w:tblCellMar>
            <w:top w:w="0" w:type="dxa"/>
            <w:bottom w:w="0" w:type="dxa"/>
          </w:tblCellMar>
        </w:tblPrEx>
        <w:trPr>
          <w:cantSplit/>
          <w:jc w:val="center"/>
        </w:trPr>
        <w:tc>
          <w:tcPr>
            <w:tcW w:w="959" w:type="dxa"/>
            <w:tcBorders>
              <w:top w:val="nil"/>
              <w:bottom w:val="nil"/>
            </w:tcBorders>
          </w:tcPr>
          <w:p w14:paraId="0BDC8F09" w14:textId="77777777" w:rsidR="00C8533A" w:rsidRPr="006B329A" w:rsidRDefault="00C8533A" w:rsidP="006B329A">
            <w:pPr>
              <w:pStyle w:val="TAL"/>
            </w:pPr>
            <w:r w:rsidRPr="006B329A">
              <w:t>0 0 0</w:t>
            </w:r>
          </w:p>
        </w:tc>
        <w:tc>
          <w:tcPr>
            <w:tcW w:w="1276" w:type="dxa"/>
            <w:tcBorders>
              <w:top w:val="nil"/>
              <w:bottom w:val="nil"/>
            </w:tcBorders>
          </w:tcPr>
          <w:p w14:paraId="27680DD5" w14:textId="77777777" w:rsidR="00C8533A" w:rsidRPr="006B329A" w:rsidRDefault="00C8533A" w:rsidP="006B329A">
            <w:pPr>
              <w:pStyle w:val="TAL"/>
            </w:pPr>
            <w:r w:rsidRPr="006B329A">
              <w:t>0 0 1 1</w:t>
            </w:r>
          </w:p>
        </w:tc>
        <w:tc>
          <w:tcPr>
            <w:tcW w:w="3827" w:type="dxa"/>
            <w:tcBorders>
              <w:top w:val="nil"/>
              <w:bottom w:val="nil"/>
            </w:tcBorders>
          </w:tcPr>
          <w:p w14:paraId="5DE77BBE" w14:textId="77777777" w:rsidR="00C8533A" w:rsidRPr="006B329A" w:rsidRDefault="00C8533A" w:rsidP="006B329A">
            <w:pPr>
              <w:pStyle w:val="TAL"/>
            </w:pPr>
            <w:r w:rsidRPr="006B329A">
              <w:t>talker access failure</w:t>
            </w:r>
          </w:p>
        </w:tc>
        <w:tc>
          <w:tcPr>
            <w:tcW w:w="2693" w:type="dxa"/>
            <w:tcBorders>
              <w:top w:val="nil"/>
              <w:bottom w:val="nil"/>
            </w:tcBorders>
          </w:tcPr>
          <w:p w14:paraId="14832049" w14:textId="77777777" w:rsidR="00C8533A" w:rsidRPr="006B329A" w:rsidRDefault="00C8533A" w:rsidP="006B329A">
            <w:pPr>
              <w:pStyle w:val="TAL"/>
            </w:pPr>
            <w:r w:rsidRPr="006B329A">
              <w:t>Channel Number</w:t>
            </w:r>
          </w:p>
        </w:tc>
      </w:tr>
      <w:tr w:rsidR="00C8533A" w:rsidRPr="006B329A" w14:paraId="64DB8589" w14:textId="77777777">
        <w:tblPrEx>
          <w:tblCellMar>
            <w:top w:w="0" w:type="dxa"/>
            <w:bottom w:w="0" w:type="dxa"/>
          </w:tblCellMar>
        </w:tblPrEx>
        <w:trPr>
          <w:cantSplit/>
          <w:jc w:val="center"/>
        </w:trPr>
        <w:tc>
          <w:tcPr>
            <w:tcW w:w="959" w:type="dxa"/>
            <w:tcBorders>
              <w:top w:val="nil"/>
              <w:bottom w:val="nil"/>
            </w:tcBorders>
          </w:tcPr>
          <w:p w14:paraId="41A01C01" w14:textId="77777777" w:rsidR="00C8533A" w:rsidRPr="006B329A" w:rsidRDefault="00C8533A" w:rsidP="006B329A">
            <w:pPr>
              <w:pStyle w:val="TAL"/>
            </w:pPr>
            <w:r w:rsidRPr="006B329A">
              <w:t>0 0 0</w:t>
            </w:r>
          </w:p>
        </w:tc>
        <w:tc>
          <w:tcPr>
            <w:tcW w:w="1276" w:type="dxa"/>
            <w:tcBorders>
              <w:top w:val="nil"/>
              <w:bottom w:val="nil"/>
            </w:tcBorders>
          </w:tcPr>
          <w:p w14:paraId="365F1F3E" w14:textId="77777777" w:rsidR="00C8533A" w:rsidRPr="006B329A" w:rsidRDefault="00C8533A" w:rsidP="006B329A">
            <w:pPr>
              <w:pStyle w:val="TAL"/>
            </w:pPr>
            <w:r w:rsidRPr="006B329A">
              <w:t>0 1 0 0</w:t>
            </w:r>
          </w:p>
        </w:tc>
        <w:tc>
          <w:tcPr>
            <w:tcW w:w="3827" w:type="dxa"/>
            <w:tcBorders>
              <w:top w:val="nil"/>
              <w:bottom w:val="nil"/>
            </w:tcBorders>
          </w:tcPr>
          <w:p w14:paraId="7A3E4EEF" w14:textId="77777777" w:rsidR="00C8533A" w:rsidRPr="006B329A" w:rsidRDefault="00C8533A" w:rsidP="006B329A">
            <w:pPr>
              <w:pStyle w:val="TAL"/>
            </w:pPr>
            <w:r w:rsidRPr="006B329A">
              <w:t>reserved for international use</w:t>
            </w:r>
          </w:p>
        </w:tc>
        <w:tc>
          <w:tcPr>
            <w:tcW w:w="2693" w:type="dxa"/>
            <w:tcBorders>
              <w:top w:val="nil"/>
              <w:bottom w:val="nil"/>
            </w:tcBorders>
          </w:tcPr>
          <w:p w14:paraId="4367169E" w14:textId="77777777" w:rsidR="00C8533A" w:rsidRPr="006B329A" w:rsidRDefault="00C8533A" w:rsidP="006B329A">
            <w:pPr>
              <w:pStyle w:val="TAL"/>
            </w:pPr>
          </w:p>
        </w:tc>
      </w:tr>
      <w:tr w:rsidR="00C8533A" w:rsidRPr="006B329A" w14:paraId="207E261B" w14:textId="77777777">
        <w:tblPrEx>
          <w:tblCellMar>
            <w:top w:w="0" w:type="dxa"/>
            <w:bottom w:w="0" w:type="dxa"/>
          </w:tblCellMar>
        </w:tblPrEx>
        <w:trPr>
          <w:cantSplit/>
          <w:jc w:val="center"/>
        </w:trPr>
        <w:tc>
          <w:tcPr>
            <w:tcW w:w="959" w:type="dxa"/>
            <w:tcBorders>
              <w:top w:val="nil"/>
              <w:bottom w:val="nil"/>
            </w:tcBorders>
          </w:tcPr>
          <w:p w14:paraId="549EC650" w14:textId="77777777" w:rsidR="00C8533A" w:rsidRPr="006B329A" w:rsidRDefault="00C8533A" w:rsidP="006B329A">
            <w:pPr>
              <w:pStyle w:val="TAL"/>
            </w:pPr>
            <w:r w:rsidRPr="006B329A">
              <w:t>0 0 0</w:t>
            </w:r>
          </w:p>
        </w:tc>
        <w:tc>
          <w:tcPr>
            <w:tcW w:w="1276" w:type="dxa"/>
            <w:tcBorders>
              <w:top w:val="nil"/>
              <w:bottom w:val="nil"/>
            </w:tcBorders>
          </w:tcPr>
          <w:p w14:paraId="6A2ADA54" w14:textId="77777777" w:rsidR="00C8533A" w:rsidRPr="006B329A" w:rsidRDefault="00C8533A" w:rsidP="006B329A">
            <w:pPr>
              <w:pStyle w:val="TAL"/>
            </w:pPr>
            <w:r w:rsidRPr="006B329A">
              <w:t>0 1 0 1</w:t>
            </w:r>
          </w:p>
        </w:tc>
        <w:tc>
          <w:tcPr>
            <w:tcW w:w="3827" w:type="dxa"/>
            <w:tcBorders>
              <w:top w:val="nil"/>
              <w:bottom w:val="nil"/>
            </w:tcBorders>
          </w:tcPr>
          <w:p w14:paraId="0906BE9B" w14:textId="77777777" w:rsidR="00C8533A" w:rsidRPr="006B329A" w:rsidRDefault="00C8533A" w:rsidP="006B329A">
            <w:pPr>
              <w:pStyle w:val="TAL"/>
            </w:pPr>
            <w:r w:rsidRPr="006B329A">
              <w:t>reserved for international use</w:t>
            </w:r>
          </w:p>
        </w:tc>
        <w:tc>
          <w:tcPr>
            <w:tcW w:w="2693" w:type="dxa"/>
            <w:tcBorders>
              <w:top w:val="nil"/>
              <w:bottom w:val="nil"/>
            </w:tcBorders>
          </w:tcPr>
          <w:p w14:paraId="62CAFDF9" w14:textId="77777777" w:rsidR="00C8533A" w:rsidRPr="006B329A" w:rsidRDefault="00C8533A" w:rsidP="006B329A">
            <w:pPr>
              <w:pStyle w:val="TAL"/>
            </w:pPr>
          </w:p>
        </w:tc>
      </w:tr>
      <w:tr w:rsidR="00C8533A" w:rsidRPr="006B329A" w14:paraId="6E2E1BC0" w14:textId="77777777">
        <w:tblPrEx>
          <w:tblCellMar>
            <w:top w:w="0" w:type="dxa"/>
            <w:bottom w:w="0" w:type="dxa"/>
          </w:tblCellMar>
        </w:tblPrEx>
        <w:trPr>
          <w:cantSplit/>
          <w:jc w:val="center"/>
        </w:trPr>
        <w:tc>
          <w:tcPr>
            <w:tcW w:w="959" w:type="dxa"/>
            <w:tcBorders>
              <w:top w:val="nil"/>
              <w:bottom w:val="nil"/>
            </w:tcBorders>
          </w:tcPr>
          <w:p w14:paraId="22889BD3" w14:textId="77777777" w:rsidR="00C8533A" w:rsidRPr="006B329A" w:rsidRDefault="00C8533A" w:rsidP="006B329A">
            <w:pPr>
              <w:pStyle w:val="TAL"/>
            </w:pPr>
            <w:r w:rsidRPr="006B329A">
              <w:t>0 0 0</w:t>
            </w:r>
          </w:p>
        </w:tc>
        <w:tc>
          <w:tcPr>
            <w:tcW w:w="1276" w:type="dxa"/>
            <w:tcBorders>
              <w:top w:val="nil"/>
              <w:bottom w:val="nil"/>
            </w:tcBorders>
          </w:tcPr>
          <w:p w14:paraId="6DCEA21A" w14:textId="77777777" w:rsidR="00C8533A" w:rsidRPr="006B329A" w:rsidRDefault="00C8533A" w:rsidP="006B329A">
            <w:pPr>
              <w:pStyle w:val="TAL"/>
            </w:pPr>
            <w:r w:rsidRPr="006B329A">
              <w:t>0 1 1 0</w:t>
            </w:r>
          </w:p>
        </w:tc>
        <w:tc>
          <w:tcPr>
            <w:tcW w:w="3827" w:type="dxa"/>
            <w:tcBorders>
              <w:top w:val="nil"/>
              <w:bottom w:val="nil"/>
            </w:tcBorders>
          </w:tcPr>
          <w:p w14:paraId="2B2D9EFB" w14:textId="77777777" w:rsidR="00C8533A" w:rsidRPr="006B329A" w:rsidRDefault="00C8533A" w:rsidP="006B329A">
            <w:pPr>
              <w:pStyle w:val="TAL"/>
            </w:pPr>
            <w:r w:rsidRPr="006B329A">
              <w:t>reserved for international use</w:t>
            </w:r>
          </w:p>
        </w:tc>
        <w:tc>
          <w:tcPr>
            <w:tcW w:w="2693" w:type="dxa"/>
            <w:tcBorders>
              <w:top w:val="nil"/>
              <w:bottom w:val="nil"/>
            </w:tcBorders>
          </w:tcPr>
          <w:p w14:paraId="1038CD71" w14:textId="77777777" w:rsidR="00C8533A" w:rsidRPr="006B329A" w:rsidRDefault="00C8533A" w:rsidP="006B329A">
            <w:pPr>
              <w:pStyle w:val="TAL"/>
            </w:pPr>
          </w:p>
        </w:tc>
      </w:tr>
      <w:tr w:rsidR="00C8533A" w:rsidRPr="006B329A" w14:paraId="01CA17CD" w14:textId="77777777">
        <w:tblPrEx>
          <w:tblCellMar>
            <w:top w:w="0" w:type="dxa"/>
            <w:bottom w:w="0" w:type="dxa"/>
          </w:tblCellMar>
        </w:tblPrEx>
        <w:trPr>
          <w:cantSplit/>
          <w:jc w:val="center"/>
        </w:trPr>
        <w:tc>
          <w:tcPr>
            <w:tcW w:w="959" w:type="dxa"/>
            <w:tcBorders>
              <w:top w:val="nil"/>
              <w:bottom w:val="nil"/>
            </w:tcBorders>
          </w:tcPr>
          <w:p w14:paraId="79EB7B53" w14:textId="77777777" w:rsidR="00C8533A" w:rsidRPr="006B329A" w:rsidRDefault="00C8533A" w:rsidP="006B329A">
            <w:pPr>
              <w:pStyle w:val="TAL"/>
            </w:pPr>
            <w:r w:rsidRPr="006B329A">
              <w:t>0 0 0</w:t>
            </w:r>
          </w:p>
        </w:tc>
        <w:tc>
          <w:tcPr>
            <w:tcW w:w="1276" w:type="dxa"/>
            <w:tcBorders>
              <w:top w:val="nil"/>
              <w:bottom w:val="nil"/>
            </w:tcBorders>
          </w:tcPr>
          <w:p w14:paraId="59E7129E" w14:textId="77777777" w:rsidR="00C8533A" w:rsidRPr="006B329A" w:rsidRDefault="00C8533A" w:rsidP="006B329A">
            <w:pPr>
              <w:pStyle w:val="TAL"/>
            </w:pPr>
            <w:r w:rsidRPr="006B329A">
              <w:t>0 1 1 1</w:t>
            </w:r>
          </w:p>
        </w:tc>
        <w:tc>
          <w:tcPr>
            <w:tcW w:w="3827" w:type="dxa"/>
            <w:tcBorders>
              <w:top w:val="nil"/>
              <w:bottom w:val="nil"/>
            </w:tcBorders>
          </w:tcPr>
          <w:p w14:paraId="10C20DCB" w14:textId="77777777" w:rsidR="00C8533A" w:rsidRPr="006B329A" w:rsidRDefault="00C8533A" w:rsidP="006B329A">
            <w:pPr>
              <w:pStyle w:val="TAL"/>
            </w:pPr>
            <w:r w:rsidRPr="006B329A">
              <w:t>O&amp;M intervention</w:t>
            </w:r>
          </w:p>
        </w:tc>
        <w:tc>
          <w:tcPr>
            <w:tcW w:w="2693" w:type="dxa"/>
            <w:tcBorders>
              <w:top w:val="nil"/>
              <w:bottom w:val="nil"/>
            </w:tcBorders>
          </w:tcPr>
          <w:p w14:paraId="7F97E8C7" w14:textId="77777777" w:rsidR="00C8533A" w:rsidRPr="006B329A" w:rsidRDefault="00C8533A" w:rsidP="006B329A">
            <w:pPr>
              <w:pStyle w:val="TAL"/>
            </w:pPr>
          </w:p>
        </w:tc>
      </w:tr>
      <w:tr w:rsidR="00C8533A" w:rsidRPr="006B329A" w14:paraId="48EE2BC0" w14:textId="77777777">
        <w:tblPrEx>
          <w:tblCellMar>
            <w:top w:w="0" w:type="dxa"/>
            <w:bottom w:w="0" w:type="dxa"/>
          </w:tblCellMar>
        </w:tblPrEx>
        <w:trPr>
          <w:cantSplit/>
          <w:jc w:val="center"/>
        </w:trPr>
        <w:tc>
          <w:tcPr>
            <w:tcW w:w="959" w:type="dxa"/>
            <w:tcBorders>
              <w:top w:val="nil"/>
              <w:bottom w:val="nil"/>
            </w:tcBorders>
          </w:tcPr>
          <w:p w14:paraId="40FFD08A" w14:textId="77777777" w:rsidR="00C8533A" w:rsidRPr="006B329A" w:rsidRDefault="00C8533A" w:rsidP="006B329A">
            <w:pPr>
              <w:pStyle w:val="TAL"/>
            </w:pPr>
            <w:r w:rsidRPr="006B329A">
              <w:t>0 0 0</w:t>
            </w:r>
          </w:p>
        </w:tc>
        <w:tc>
          <w:tcPr>
            <w:tcW w:w="1276" w:type="dxa"/>
            <w:tcBorders>
              <w:top w:val="nil"/>
              <w:bottom w:val="nil"/>
            </w:tcBorders>
          </w:tcPr>
          <w:p w14:paraId="30F01966" w14:textId="77777777" w:rsidR="00C8533A" w:rsidRPr="006B329A" w:rsidRDefault="00C8533A" w:rsidP="006B329A">
            <w:pPr>
              <w:pStyle w:val="TAL"/>
            </w:pPr>
            <w:r w:rsidRPr="006B329A">
              <w:t>1 0 0 0</w:t>
            </w:r>
          </w:p>
        </w:tc>
        <w:tc>
          <w:tcPr>
            <w:tcW w:w="3827" w:type="dxa"/>
            <w:tcBorders>
              <w:top w:val="nil"/>
              <w:bottom w:val="nil"/>
            </w:tcBorders>
          </w:tcPr>
          <w:p w14:paraId="060B31AE" w14:textId="77777777" w:rsidR="00C8533A" w:rsidRPr="006B329A" w:rsidRDefault="00C8533A" w:rsidP="006B329A">
            <w:pPr>
              <w:pStyle w:val="TAL"/>
            </w:pPr>
            <w:r w:rsidRPr="006B329A">
              <w:t>reserved for international use</w:t>
            </w:r>
          </w:p>
        </w:tc>
        <w:tc>
          <w:tcPr>
            <w:tcW w:w="2693" w:type="dxa"/>
            <w:tcBorders>
              <w:top w:val="nil"/>
              <w:bottom w:val="nil"/>
            </w:tcBorders>
          </w:tcPr>
          <w:p w14:paraId="767D8898" w14:textId="77777777" w:rsidR="00C8533A" w:rsidRPr="006B329A" w:rsidRDefault="00C8533A" w:rsidP="006B329A">
            <w:pPr>
              <w:pStyle w:val="TAL"/>
            </w:pPr>
          </w:p>
        </w:tc>
      </w:tr>
      <w:tr w:rsidR="00C8533A" w:rsidRPr="006B329A" w14:paraId="0254E019" w14:textId="77777777">
        <w:tblPrEx>
          <w:tblCellMar>
            <w:top w:w="0" w:type="dxa"/>
            <w:bottom w:w="0" w:type="dxa"/>
          </w:tblCellMar>
        </w:tblPrEx>
        <w:trPr>
          <w:cantSplit/>
          <w:jc w:val="center"/>
        </w:trPr>
        <w:tc>
          <w:tcPr>
            <w:tcW w:w="959" w:type="dxa"/>
            <w:tcBorders>
              <w:top w:val="nil"/>
              <w:bottom w:val="nil"/>
            </w:tcBorders>
          </w:tcPr>
          <w:p w14:paraId="74113A64" w14:textId="77777777" w:rsidR="00C8533A" w:rsidRPr="006B329A" w:rsidRDefault="00C8533A" w:rsidP="006B329A">
            <w:pPr>
              <w:pStyle w:val="TAL"/>
            </w:pPr>
            <w:r w:rsidRPr="006B329A">
              <w:t>0 0 0</w:t>
            </w:r>
          </w:p>
        </w:tc>
        <w:tc>
          <w:tcPr>
            <w:tcW w:w="1276" w:type="dxa"/>
            <w:tcBorders>
              <w:top w:val="nil"/>
              <w:bottom w:val="nil"/>
            </w:tcBorders>
          </w:tcPr>
          <w:p w14:paraId="53F9FFC5" w14:textId="77777777" w:rsidR="00C8533A" w:rsidRPr="006B329A" w:rsidRDefault="00C8533A" w:rsidP="006B329A">
            <w:pPr>
              <w:pStyle w:val="TAL"/>
            </w:pPr>
            <w:r w:rsidRPr="006B329A">
              <w:t>1 :  :  :</w:t>
            </w:r>
          </w:p>
        </w:tc>
        <w:tc>
          <w:tcPr>
            <w:tcW w:w="3827" w:type="dxa"/>
            <w:tcBorders>
              <w:top w:val="nil"/>
              <w:bottom w:val="nil"/>
            </w:tcBorders>
          </w:tcPr>
          <w:p w14:paraId="38D602B5" w14:textId="77777777" w:rsidR="00C8533A" w:rsidRPr="006B329A" w:rsidRDefault="00C8533A" w:rsidP="006B329A">
            <w:pPr>
              <w:pStyle w:val="TAL"/>
            </w:pPr>
          </w:p>
        </w:tc>
        <w:tc>
          <w:tcPr>
            <w:tcW w:w="2693" w:type="dxa"/>
            <w:tcBorders>
              <w:top w:val="nil"/>
              <w:bottom w:val="nil"/>
            </w:tcBorders>
          </w:tcPr>
          <w:p w14:paraId="0532A0F1" w14:textId="77777777" w:rsidR="00C8533A" w:rsidRPr="006B329A" w:rsidRDefault="00C8533A" w:rsidP="006B329A">
            <w:pPr>
              <w:pStyle w:val="TAL"/>
            </w:pPr>
          </w:p>
        </w:tc>
      </w:tr>
      <w:tr w:rsidR="00C8533A" w:rsidRPr="006B329A" w14:paraId="472526BF" w14:textId="77777777">
        <w:tblPrEx>
          <w:tblCellMar>
            <w:top w:w="0" w:type="dxa"/>
            <w:bottom w:w="0" w:type="dxa"/>
          </w:tblCellMar>
        </w:tblPrEx>
        <w:trPr>
          <w:cantSplit/>
          <w:jc w:val="center"/>
        </w:trPr>
        <w:tc>
          <w:tcPr>
            <w:tcW w:w="959" w:type="dxa"/>
            <w:tcBorders>
              <w:top w:val="nil"/>
              <w:bottom w:val="nil"/>
            </w:tcBorders>
          </w:tcPr>
          <w:p w14:paraId="0D25C872" w14:textId="77777777" w:rsidR="00C8533A" w:rsidRPr="006B329A" w:rsidRDefault="00C8533A" w:rsidP="006B329A">
            <w:pPr>
              <w:pStyle w:val="TAL"/>
            </w:pPr>
            <w:r w:rsidRPr="006B329A">
              <w:t>0 0 0</w:t>
            </w:r>
          </w:p>
        </w:tc>
        <w:tc>
          <w:tcPr>
            <w:tcW w:w="1276" w:type="dxa"/>
            <w:tcBorders>
              <w:top w:val="nil"/>
              <w:bottom w:val="nil"/>
            </w:tcBorders>
          </w:tcPr>
          <w:p w14:paraId="7D877B14" w14:textId="77777777" w:rsidR="00C8533A" w:rsidRPr="006B329A" w:rsidRDefault="00C8533A" w:rsidP="006B329A">
            <w:pPr>
              <w:pStyle w:val="TAL"/>
            </w:pPr>
            <w:r w:rsidRPr="006B329A">
              <w:t>1 1 1 0</w:t>
            </w:r>
          </w:p>
        </w:tc>
        <w:tc>
          <w:tcPr>
            <w:tcW w:w="3827" w:type="dxa"/>
            <w:tcBorders>
              <w:top w:val="nil"/>
              <w:bottom w:val="nil"/>
            </w:tcBorders>
          </w:tcPr>
          <w:p w14:paraId="5189B1E8" w14:textId="77777777" w:rsidR="00C8533A" w:rsidRPr="006B329A" w:rsidRDefault="00C8533A" w:rsidP="006B329A">
            <w:pPr>
              <w:pStyle w:val="TAL"/>
            </w:pPr>
          </w:p>
        </w:tc>
        <w:tc>
          <w:tcPr>
            <w:tcW w:w="2693" w:type="dxa"/>
            <w:tcBorders>
              <w:top w:val="nil"/>
              <w:bottom w:val="nil"/>
            </w:tcBorders>
          </w:tcPr>
          <w:p w14:paraId="2A7AE162" w14:textId="77777777" w:rsidR="00C8533A" w:rsidRPr="006B329A" w:rsidRDefault="00C8533A" w:rsidP="006B329A">
            <w:pPr>
              <w:pStyle w:val="TAL"/>
            </w:pPr>
          </w:p>
        </w:tc>
      </w:tr>
      <w:tr w:rsidR="00C8533A" w:rsidRPr="006B329A" w14:paraId="67FB6DF9" w14:textId="77777777">
        <w:tblPrEx>
          <w:tblCellMar>
            <w:top w:w="0" w:type="dxa"/>
            <w:bottom w:w="0" w:type="dxa"/>
          </w:tblCellMar>
        </w:tblPrEx>
        <w:trPr>
          <w:cantSplit/>
          <w:jc w:val="center"/>
        </w:trPr>
        <w:tc>
          <w:tcPr>
            <w:tcW w:w="959" w:type="dxa"/>
            <w:tcBorders>
              <w:top w:val="nil"/>
              <w:bottom w:val="nil"/>
            </w:tcBorders>
          </w:tcPr>
          <w:p w14:paraId="774C456D" w14:textId="77777777" w:rsidR="00C8533A" w:rsidRPr="006B329A" w:rsidRDefault="00C8533A" w:rsidP="006B329A">
            <w:pPr>
              <w:pStyle w:val="TAL"/>
            </w:pPr>
            <w:r w:rsidRPr="006B329A">
              <w:t>0 0 0</w:t>
            </w:r>
          </w:p>
        </w:tc>
        <w:tc>
          <w:tcPr>
            <w:tcW w:w="1276" w:type="dxa"/>
            <w:tcBorders>
              <w:top w:val="nil"/>
              <w:bottom w:val="nil"/>
            </w:tcBorders>
          </w:tcPr>
          <w:p w14:paraId="441050D9" w14:textId="77777777" w:rsidR="00C8533A" w:rsidRPr="006B329A" w:rsidRDefault="00C8533A" w:rsidP="006B329A">
            <w:pPr>
              <w:pStyle w:val="TAL"/>
            </w:pPr>
            <w:r w:rsidRPr="006B329A">
              <w:t>1 1 1 1</w:t>
            </w:r>
          </w:p>
        </w:tc>
        <w:tc>
          <w:tcPr>
            <w:tcW w:w="3827" w:type="dxa"/>
            <w:tcBorders>
              <w:top w:val="nil"/>
              <w:bottom w:val="nil"/>
            </w:tcBorders>
          </w:tcPr>
          <w:p w14:paraId="40FA5E30" w14:textId="77777777" w:rsidR="00C8533A" w:rsidRPr="006B329A" w:rsidRDefault="00C8533A" w:rsidP="006B329A">
            <w:pPr>
              <w:pStyle w:val="TAL"/>
            </w:pPr>
            <w:r w:rsidRPr="006B329A">
              <w:t>normal event, unspecified</w:t>
            </w:r>
          </w:p>
        </w:tc>
        <w:tc>
          <w:tcPr>
            <w:tcW w:w="2693" w:type="dxa"/>
            <w:tcBorders>
              <w:top w:val="nil"/>
              <w:bottom w:val="nil"/>
            </w:tcBorders>
          </w:tcPr>
          <w:p w14:paraId="5FFC2A9B" w14:textId="77777777" w:rsidR="00C8533A" w:rsidRPr="006B329A" w:rsidRDefault="00C8533A" w:rsidP="006B329A">
            <w:pPr>
              <w:pStyle w:val="TAL"/>
            </w:pPr>
          </w:p>
        </w:tc>
      </w:tr>
      <w:tr w:rsidR="00C8533A" w:rsidRPr="006B329A" w14:paraId="5729BA6E" w14:textId="77777777">
        <w:tblPrEx>
          <w:tblCellMar>
            <w:top w:w="0" w:type="dxa"/>
            <w:bottom w:w="0" w:type="dxa"/>
          </w:tblCellMar>
        </w:tblPrEx>
        <w:trPr>
          <w:cantSplit/>
          <w:jc w:val="center"/>
        </w:trPr>
        <w:tc>
          <w:tcPr>
            <w:tcW w:w="959" w:type="dxa"/>
            <w:tcBorders>
              <w:bottom w:val="nil"/>
            </w:tcBorders>
          </w:tcPr>
          <w:p w14:paraId="33B6D85A" w14:textId="77777777" w:rsidR="00C8533A" w:rsidRPr="006B329A" w:rsidRDefault="00C8533A" w:rsidP="006B329A">
            <w:pPr>
              <w:pStyle w:val="TAL"/>
              <w:rPr>
                <w:b/>
              </w:rPr>
            </w:pPr>
            <w:r w:rsidRPr="006B329A">
              <w:rPr>
                <w:b/>
              </w:rPr>
              <w:t>0 0 1</w:t>
            </w:r>
          </w:p>
        </w:tc>
        <w:tc>
          <w:tcPr>
            <w:tcW w:w="1276" w:type="dxa"/>
            <w:tcBorders>
              <w:bottom w:val="nil"/>
            </w:tcBorders>
          </w:tcPr>
          <w:p w14:paraId="0896C7F2" w14:textId="77777777" w:rsidR="00C8533A" w:rsidRPr="006B329A" w:rsidRDefault="00C8533A" w:rsidP="006B329A">
            <w:pPr>
              <w:pStyle w:val="TAL"/>
              <w:rPr>
                <w:b/>
              </w:rPr>
            </w:pPr>
            <w:r w:rsidRPr="006B329A">
              <w:rPr>
                <w:b/>
              </w:rPr>
              <w:t xml:space="preserve"> -  -  -  -</w:t>
            </w:r>
          </w:p>
        </w:tc>
        <w:tc>
          <w:tcPr>
            <w:tcW w:w="3827" w:type="dxa"/>
            <w:tcBorders>
              <w:bottom w:val="nil"/>
            </w:tcBorders>
          </w:tcPr>
          <w:p w14:paraId="1B813AD3" w14:textId="77777777" w:rsidR="00C8533A" w:rsidRPr="006B329A" w:rsidRDefault="00C8533A" w:rsidP="006B329A">
            <w:pPr>
              <w:pStyle w:val="TAL"/>
              <w:rPr>
                <w:b/>
              </w:rPr>
            </w:pPr>
            <w:r w:rsidRPr="006B329A">
              <w:rPr>
                <w:b/>
              </w:rPr>
              <w:t>Normal Event</w:t>
            </w:r>
          </w:p>
        </w:tc>
        <w:tc>
          <w:tcPr>
            <w:tcW w:w="2693" w:type="dxa"/>
            <w:tcBorders>
              <w:bottom w:val="nil"/>
            </w:tcBorders>
          </w:tcPr>
          <w:p w14:paraId="47BA7510" w14:textId="77777777" w:rsidR="00C8533A" w:rsidRPr="006B329A" w:rsidRDefault="00C8533A" w:rsidP="006B329A">
            <w:pPr>
              <w:pStyle w:val="TAL"/>
              <w:rPr>
                <w:b/>
              </w:rPr>
            </w:pPr>
          </w:p>
        </w:tc>
      </w:tr>
      <w:tr w:rsidR="00C8533A" w:rsidRPr="006B329A" w14:paraId="74651627" w14:textId="77777777">
        <w:tblPrEx>
          <w:tblCellMar>
            <w:top w:w="0" w:type="dxa"/>
            <w:bottom w:w="0" w:type="dxa"/>
          </w:tblCellMar>
        </w:tblPrEx>
        <w:trPr>
          <w:cantSplit/>
          <w:jc w:val="center"/>
        </w:trPr>
        <w:tc>
          <w:tcPr>
            <w:tcW w:w="959" w:type="dxa"/>
            <w:tcBorders>
              <w:top w:val="nil"/>
              <w:bottom w:val="nil"/>
            </w:tcBorders>
          </w:tcPr>
          <w:p w14:paraId="76E20312" w14:textId="77777777" w:rsidR="00C8533A" w:rsidRPr="006B329A" w:rsidRDefault="00C8533A" w:rsidP="006B329A">
            <w:pPr>
              <w:pStyle w:val="TAL"/>
            </w:pPr>
            <w:r w:rsidRPr="006B329A">
              <w:t>0 0 1</w:t>
            </w:r>
          </w:p>
        </w:tc>
        <w:tc>
          <w:tcPr>
            <w:tcW w:w="1276" w:type="dxa"/>
            <w:tcBorders>
              <w:top w:val="nil"/>
              <w:bottom w:val="nil"/>
            </w:tcBorders>
          </w:tcPr>
          <w:p w14:paraId="579CC612" w14:textId="77777777" w:rsidR="00C8533A" w:rsidRPr="006B329A" w:rsidRDefault="00C8533A" w:rsidP="006B329A">
            <w:pPr>
              <w:pStyle w:val="TAL"/>
            </w:pPr>
            <w:r w:rsidRPr="006B329A">
              <w:t>0 0 0 0</w:t>
            </w:r>
          </w:p>
        </w:tc>
        <w:tc>
          <w:tcPr>
            <w:tcW w:w="3827" w:type="dxa"/>
            <w:tcBorders>
              <w:top w:val="nil"/>
              <w:bottom w:val="nil"/>
            </w:tcBorders>
          </w:tcPr>
          <w:p w14:paraId="3467762F" w14:textId="77777777" w:rsidR="00C8533A" w:rsidRPr="006B329A" w:rsidRDefault="00C8533A" w:rsidP="006B329A">
            <w:pPr>
              <w:pStyle w:val="TAL"/>
            </w:pPr>
            <w:r w:rsidRPr="006B329A">
              <w:t>reserved for international use</w:t>
            </w:r>
          </w:p>
        </w:tc>
        <w:tc>
          <w:tcPr>
            <w:tcW w:w="2693" w:type="dxa"/>
            <w:tcBorders>
              <w:top w:val="nil"/>
              <w:bottom w:val="nil"/>
            </w:tcBorders>
          </w:tcPr>
          <w:p w14:paraId="002DB428" w14:textId="77777777" w:rsidR="00C8533A" w:rsidRPr="006B329A" w:rsidRDefault="00C8533A" w:rsidP="006B329A">
            <w:pPr>
              <w:pStyle w:val="TAL"/>
            </w:pPr>
          </w:p>
        </w:tc>
      </w:tr>
      <w:tr w:rsidR="00C8533A" w:rsidRPr="006B329A" w14:paraId="5C7F7999" w14:textId="77777777">
        <w:tblPrEx>
          <w:tblCellMar>
            <w:top w:w="0" w:type="dxa"/>
            <w:bottom w:w="0" w:type="dxa"/>
          </w:tblCellMar>
        </w:tblPrEx>
        <w:trPr>
          <w:cantSplit/>
          <w:jc w:val="center"/>
        </w:trPr>
        <w:tc>
          <w:tcPr>
            <w:tcW w:w="959" w:type="dxa"/>
            <w:tcBorders>
              <w:top w:val="nil"/>
              <w:bottom w:val="nil"/>
            </w:tcBorders>
          </w:tcPr>
          <w:p w14:paraId="650FDC24" w14:textId="77777777" w:rsidR="00C8533A" w:rsidRPr="006B329A" w:rsidRDefault="00C8533A" w:rsidP="006B329A">
            <w:pPr>
              <w:pStyle w:val="TAL"/>
            </w:pPr>
            <w:r w:rsidRPr="006B329A">
              <w:t>0 0 1</w:t>
            </w:r>
          </w:p>
        </w:tc>
        <w:tc>
          <w:tcPr>
            <w:tcW w:w="1276" w:type="dxa"/>
            <w:tcBorders>
              <w:top w:val="nil"/>
              <w:bottom w:val="nil"/>
            </w:tcBorders>
          </w:tcPr>
          <w:p w14:paraId="2C7D309D" w14:textId="77777777" w:rsidR="00C8533A" w:rsidRPr="006B329A" w:rsidRDefault="00C8533A" w:rsidP="006B329A">
            <w:pPr>
              <w:pStyle w:val="TAL"/>
            </w:pPr>
            <w:r w:rsidRPr="006B329A">
              <w:t>0  :  :  :</w:t>
            </w:r>
          </w:p>
        </w:tc>
        <w:tc>
          <w:tcPr>
            <w:tcW w:w="3827" w:type="dxa"/>
            <w:tcBorders>
              <w:top w:val="nil"/>
              <w:bottom w:val="nil"/>
            </w:tcBorders>
          </w:tcPr>
          <w:p w14:paraId="59BEC137" w14:textId="77777777" w:rsidR="00C8533A" w:rsidRPr="006B329A" w:rsidRDefault="00C8533A" w:rsidP="006B329A">
            <w:pPr>
              <w:pStyle w:val="TAL"/>
            </w:pPr>
          </w:p>
        </w:tc>
        <w:tc>
          <w:tcPr>
            <w:tcW w:w="2693" w:type="dxa"/>
            <w:tcBorders>
              <w:top w:val="nil"/>
              <w:bottom w:val="nil"/>
            </w:tcBorders>
          </w:tcPr>
          <w:p w14:paraId="06072E14" w14:textId="77777777" w:rsidR="00C8533A" w:rsidRPr="006B329A" w:rsidRDefault="00C8533A" w:rsidP="006B329A">
            <w:pPr>
              <w:pStyle w:val="TAL"/>
            </w:pPr>
          </w:p>
        </w:tc>
      </w:tr>
      <w:tr w:rsidR="00C8533A" w:rsidRPr="006B329A" w14:paraId="214042DB" w14:textId="77777777">
        <w:tblPrEx>
          <w:tblCellMar>
            <w:top w:w="0" w:type="dxa"/>
            <w:bottom w:w="0" w:type="dxa"/>
          </w:tblCellMar>
        </w:tblPrEx>
        <w:trPr>
          <w:cantSplit/>
          <w:jc w:val="center"/>
        </w:trPr>
        <w:tc>
          <w:tcPr>
            <w:tcW w:w="959" w:type="dxa"/>
            <w:tcBorders>
              <w:top w:val="nil"/>
              <w:bottom w:val="nil"/>
            </w:tcBorders>
          </w:tcPr>
          <w:p w14:paraId="2168D599" w14:textId="77777777" w:rsidR="00C8533A" w:rsidRPr="006B329A" w:rsidRDefault="00C8533A" w:rsidP="006B329A">
            <w:pPr>
              <w:pStyle w:val="TAL"/>
            </w:pPr>
            <w:r w:rsidRPr="006B329A">
              <w:t>0 0 1</w:t>
            </w:r>
          </w:p>
        </w:tc>
        <w:tc>
          <w:tcPr>
            <w:tcW w:w="1276" w:type="dxa"/>
            <w:tcBorders>
              <w:top w:val="nil"/>
              <w:bottom w:val="nil"/>
            </w:tcBorders>
          </w:tcPr>
          <w:p w14:paraId="4DD72174" w14:textId="77777777" w:rsidR="00C8533A" w:rsidRPr="006B329A" w:rsidRDefault="00C8533A" w:rsidP="006B329A">
            <w:pPr>
              <w:pStyle w:val="TAL"/>
            </w:pPr>
            <w:r w:rsidRPr="006B329A">
              <w:t>0 1 1 1</w:t>
            </w:r>
          </w:p>
        </w:tc>
        <w:tc>
          <w:tcPr>
            <w:tcW w:w="3827" w:type="dxa"/>
            <w:tcBorders>
              <w:top w:val="nil"/>
              <w:bottom w:val="nil"/>
            </w:tcBorders>
          </w:tcPr>
          <w:p w14:paraId="512B34EF" w14:textId="77777777" w:rsidR="00C8533A" w:rsidRPr="006B329A" w:rsidRDefault="00C8533A" w:rsidP="006B329A">
            <w:pPr>
              <w:pStyle w:val="TAL"/>
            </w:pPr>
          </w:p>
        </w:tc>
        <w:tc>
          <w:tcPr>
            <w:tcW w:w="2693" w:type="dxa"/>
            <w:tcBorders>
              <w:top w:val="nil"/>
              <w:bottom w:val="nil"/>
            </w:tcBorders>
          </w:tcPr>
          <w:p w14:paraId="019A8DD8" w14:textId="77777777" w:rsidR="00C8533A" w:rsidRPr="006B329A" w:rsidRDefault="00C8533A" w:rsidP="006B329A">
            <w:pPr>
              <w:pStyle w:val="TAL"/>
            </w:pPr>
          </w:p>
        </w:tc>
      </w:tr>
      <w:tr w:rsidR="00C8533A" w:rsidRPr="006B329A" w14:paraId="25A8214C" w14:textId="77777777">
        <w:tblPrEx>
          <w:tblCellMar>
            <w:top w:w="0" w:type="dxa"/>
            <w:bottom w:w="0" w:type="dxa"/>
          </w:tblCellMar>
        </w:tblPrEx>
        <w:trPr>
          <w:cantSplit/>
          <w:jc w:val="center"/>
        </w:trPr>
        <w:tc>
          <w:tcPr>
            <w:tcW w:w="959" w:type="dxa"/>
            <w:tcBorders>
              <w:top w:val="nil"/>
              <w:bottom w:val="nil"/>
            </w:tcBorders>
          </w:tcPr>
          <w:p w14:paraId="3951858E" w14:textId="77777777" w:rsidR="00C8533A" w:rsidRPr="006B329A" w:rsidRDefault="00C8533A" w:rsidP="006B329A">
            <w:pPr>
              <w:pStyle w:val="TAL"/>
            </w:pPr>
            <w:r w:rsidRPr="006B329A">
              <w:t>0 0 1</w:t>
            </w:r>
          </w:p>
        </w:tc>
        <w:tc>
          <w:tcPr>
            <w:tcW w:w="1276" w:type="dxa"/>
            <w:tcBorders>
              <w:top w:val="nil"/>
              <w:bottom w:val="nil"/>
            </w:tcBorders>
          </w:tcPr>
          <w:p w14:paraId="077D6E32" w14:textId="77777777" w:rsidR="00C8533A" w:rsidRPr="006B329A" w:rsidRDefault="00C8533A" w:rsidP="006B329A">
            <w:pPr>
              <w:pStyle w:val="TAL"/>
            </w:pPr>
            <w:r w:rsidRPr="006B329A">
              <w:t>1 0 0 0</w:t>
            </w:r>
          </w:p>
        </w:tc>
        <w:tc>
          <w:tcPr>
            <w:tcW w:w="3827" w:type="dxa"/>
            <w:tcBorders>
              <w:top w:val="nil"/>
              <w:bottom w:val="nil"/>
            </w:tcBorders>
          </w:tcPr>
          <w:p w14:paraId="71F9289C" w14:textId="77777777" w:rsidR="00C8533A" w:rsidRPr="006B329A" w:rsidRDefault="00C8533A" w:rsidP="006B329A">
            <w:pPr>
              <w:pStyle w:val="TAL"/>
            </w:pPr>
            <w:r w:rsidRPr="006B329A">
              <w:t>reserved for national use</w:t>
            </w:r>
          </w:p>
        </w:tc>
        <w:tc>
          <w:tcPr>
            <w:tcW w:w="2693" w:type="dxa"/>
            <w:tcBorders>
              <w:top w:val="nil"/>
              <w:bottom w:val="nil"/>
            </w:tcBorders>
          </w:tcPr>
          <w:p w14:paraId="7E97EE91" w14:textId="77777777" w:rsidR="00C8533A" w:rsidRPr="006B329A" w:rsidRDefault="00C8533A" w:rsidP="006B329A">
            <w:pPr>
              <w:pStyle w:val="TAL"/>
            </w:pPr>
          </w:p>
        </w:tc>
      </w:tr>
      <w:tr w:rsidR="00C8533A" w:rsidRPr="006B329A" w14:paraId="4B6EEC22" w14:textId="77777777">
        <w:tblPrEx>
          <w:tblCellMar>
            <w:top w:w="0" w:type="dxa"/>
            <w:bottom w:w="0" w:type="dxa"/>
          </w:tblCellMar>
        </w:tblPrEx>
        <w:trPr>
          <w:cantSplit/>
          <w:jc w:val="center"/>
        </w:trPr>
        <w:tc>
          <w:tcPr>
            <w:tcW w:w="959" w:type="dxa"/>
            <w:tcBorders>
              <w:top w:val="nil"/>
              <w:bottom w:val="nil"/>
            </w:tcBorders>
          </w:tcPr>
          <w:p w14:paraId="3E121463" w14:textId="77777777" w:rsidR="00C8533A" w:rsidRPr="006B329A" w:rsidRDefault="00C8533A" w:rsidP="006B329A">
            <w:pPr>
              <w:pStyle w:val="TAL"/>
            </w:pPr>
            <w:r w:rsidRPr="006B329A">
              <w:t>0 0 1</w:t>
            </w:r>
          </w:p>
        </w:tc>
        <w:tc>
          <w:tcPr>
            <w:tcW w:w="1276" w:type="dxa"/>
            <w:tcBorders>
              <w:top w:val="nil"/>
              <w:bottom w:val="nil"/>
            </w:tcBorders>
          </w:tcPr>
          <w:p w14:paraId="56A4E125" w14:textId="77777777" w:rsidR="00C8533A" w:rsidRPr="006B329A" w:rsidRDefault="00C8533A" w:rsidP="006B329A">
            <w:pPr>
              <w:pStyle w:val="TAL"/>
            </w:pPr>
            <w:r w:rsidRPr="006B329A">
              <w:t>1  :  :  :</w:t>
            </w:r>
          </w:p>
        </w:tc>
        <w:tc>
          <w:tcPr>
            <w:tcW w:w="3827" w:type="dxa"/>
            <w:tcBorders>
              <w:top w:val="nil"/>
              <w:bottom w:val="nil"/>
            </w:tcBorders>
          </w:tcPr>
          <w:p w14:paraId="0E5E37B7" w14:textId="77777777" w:rsidR="00C8533A" w:rsidRPr="006B329A" w:rsidRDefault="00C8533A" w:rsidP="006B329A">
            <w:pPr>
              <w:pStyle w:val="TAL"/>
            </w:pPr>
          </w:p>
        </w:tc>
        <w:tc>
          <w:tcPr>
            <w:tcW w:w="2693" w:type="dxa"/>
            <w:tcBorders>
              <w:top w:val="nil"/>
              <w:bottom w:val="nil"/>
            </w:tcBorders>
          </w:tcPr>
          <w:p w14:paraId="4F8C10D7" w14:textId="77777777" w:rsidR="00C8533A" w:rsidRPr="006B329A" w:rsidRDefault="00C8533A" w:rsidP="006B329A">
            <w:pPr>
              <w:pStyle w:val="TAL"/>
            </w:pPr>
          </w:p>
        </w:tc>
      </w:tr>
      <w:tr w:rsidR="00C8533A" w:rsidRPr="006B329A" w14:paraId="0A06CF37" w14:textId="77777777">
        <w:tblPrEx>
          <w:tblCellMar>
            <w:top w:w="0" w:type="dxa"/>
            <w:bottom w:w="0" w:type="dxa"/>
          </w:tblCellMar>
        </w:tblPrEx>
        <w:trPr>
          <w:cantSplit/>
          <w:jc w:val="center"/>
        </w:trPr>
        <w:tc>
          <w:tcPr>
            <w:tcW w:w="959" w:type="dxa"/>
            <w:tcBorders>
              <w:top w:val="nil"/>
              <w:bottom w:val="nil"/>
            </w:tcBorders>
          </w:tcPr>
          <w:p w14:paraId="7965C0FF" w14:textId="77777777" w:rsidR="00C8533A" w:rsidRPr="006B329A" w:rsidRDefault="00C8533A" w:rsidP="006B329A">
            <w:pPr>
              <w:pStyle w:val="TAL"/>
            </w:pPr>
            <w:r w:rsidRPr="006B329A">
              <w:t>0 0 1</w:t>
            </w:r>
          </w:p>
        </w:tc>
        <w:tc>
          <w:tcPr>
            <w:tcW w:w="1276" w:type="dxa"/>
            <w:tcBorders>
              <w:top w:val="nil"/>
              <w:bottom w:val="nil"/>
            </w:tcBorders>
          </w:tcPr>
          <w:p w14:paraId="4FA9DF03" w14:textId="77777777" w:rsidR="00C8533A" w:rsidRPr="006B329A" w:rsidRDefault="00C8533A" w:rsidP="006B329A">
            <w:pPr>
              <w:pStyle w:val="TAL"/>
            </w:pPr>
            <w:r w:rsidRPr="006B329A">
              <w:t>1 1 1 1</w:t>
            </w:r>
          </w:p>
        </w:tc>
        <w:tc>
          <w:tcPr>
            <w:tcW w:w="3827" w:type="dxa"/>
            <w:tcBorders>
              <w:top w:val="nil"/>
              <w:bottom w:val="nil"/>
            </w:tcBorders>
          </w:tcPr>
          <w:p w14:paraId="42DD50FA" w14:textId="77777777" w:rsidR="00C8533A" w:rsidRPr="006B329A" w:rsidRDefault="00C8533A" w:rsidP="006B329A">
            <w:pPr>
              <w:pStyle w:val="TAL"/>
            </w:pPr>
          </w:p>
        </w:tc>
        <w:tc>
          <w:tcPr>
            <w:tcW w:w="2693" w:type="dxa"/>
            <w:tcBorders>
              <w:top w:val="nil"/>
              <w:bottom w:val="nil"/>
            </w:tcBorders>
          </w:tcPr>
          <w:p w14:paraId="3F786D53" w14:textId="77777777" w:rsidR="00C8533A" w:rsidRPr="006B329A" w:rsidRDefault="00C8533A" w:rsidP="006B329A">
            <w:pPr>
              <w:pStyle w:val="TAL"/>
            </w:pPr>
          </w:p>
        </w:tc>
      </w:tr>
      <w:tr w:rsidR="00C8533A" w:rsidRPr="006B329A" w14:paraId="519DA2DB" w14:textId="77777777">
        <w:tblPrEx>
          <w:tblCellMar>
            <w:top w:w="0" w:type="dxa"/>
            <w:bottom w:w="0" w:type="dxa"/>
          </w:tblCellMar>
        </w:tblPrEx>
        <w:trPr>
          <w:cantSplit/>
          <w:jc w:val="center"/>
        </w:trPr>
        <w:tc>
          <w:tcPr>
            <w:tcW w:w="959" w:type="dxa"/>
            <w:tcBorders>
              <w:bottom w:val="nil"/>
            </w:tcBorders>
          </w:tcPr>
          <w:p w14:paraId="42481E16" w14:textId="77777777" w:rsidR="00C8533A" w:rsidRPr="006B329A" w:rsidRDefault="00C8533A" w:rsidP="006B329A">
            <w:pPr>
              <w:pStyle w:val="TAL"/>
              <w:rPr>
                <w:b/>
              </w:rPr>
            </w:pPr>
            <w:r w:rsidRPr="006B329A">
              <w:rPr>
                <w:b/>
              </w:rPr>
              <w:t>0 1 0</w:t>
            </w:r>
          </w:p>
        </w:tc>
        <w:tc>
          <w:tcPr>
            <w:tcW w:w="1276" w:type="dxa"/>
            <w:tcBorders>
              <w:bottom w:val="nil"/>
            </w:tcBorders>
          </w:tcPr>
          <w:p w14:paraId="63B7192B" w14:textId="77777777" w:rsidR="00C8533A" w:rsidRPr="006B329A" w:rsidRDefault="00C8533A" w:rsidP="006B329A">
            <w:pPr>
              <w:pStyle w:val="TAL"/>
              <w:rPr>
                <w:b/>
              </w:rPr>
            </w:pPr>
            <w:r w:rsidRPr="006B329A">
              <w:rPr>
                <w:b/>
              </w:rPr>
              <w:t xml:space="preserve"> -  -  -  -</w:t>
            </w:r>
          </w:p>
        </w:tc>
        <w:tc>
          <w:tcPr>
            <w:tcW w:w="3827" w:type="dxa"/>
            <w:tcBorders>
              <w:bottom w:val="nil"/>
            </w:tcBorders>
          </w:tcPr>
          <w:p w14:paraId="024D6509" w14:textId="77777777" w:rsidR="00C8533A" w:rsidRPr="006B329A" w:rsidRDefault="00C8533A" w:rsidP="006B329A">
            <w:pPr>
              <w:pStyle w:val="TAL"/>
              <w:rPr>
                <w:b/>
              </w:rPr>
            </w:pPr>
            <w:r w:rsidRPr="006B329A">
              <w:rPr>
                <w:b/>
              </w:rPr>
              <w:t>Resource unavailable</w:t>
            </w:r>
          </w:p>
        </w:tc>
        <w:tc>
          <w:tcPr>
            <w:tcW w:w="2693" w:type="dxa"/>
            <w:tcBorders>
              <w:bottom w:val="nil"/>
            </w:tcBorders>
          </w:tcPr>
          <w:p w14:paraId="6E29B8A6" w14:textId="77777777" w:rsidR="00C8533A" w:rsidRPr="006B329A" w:rsidRDefault="00C8533A" w:rsidP="006B329A">
            <w:pPr>
              <w:pStyle w:val="TAL"/>
              <w:rPr>
                <w:b/>
              </w:rPr>
            </w:pPr>
          </w:p>
        </w:tc>
      </w:tr>
      <w:tr w:rsidR="00C8533A" w:rsidRPr="006B329A" w14:paraId="684CD30B" w14:textId="77777777">
        <w:tblPrEx>
          <w:tblCellMar>
            <w:top w:w="0" w:type="dxa"/>
            <w:bottom w:w="0" w:type="dxa"/>
          </w:tblCellMar>
        </w:tblPrEx>
        <w:trPr>
          <w:cantSplit/>
          <w:jc w:val="center"/>
        </w:trPr>
        <w:tc>
          <w:tcPr>
            <w:tcW w:w="959" w:type="dxa"/>
            <w:tcBorders>
              <w:top w:val="nil"/>
              <w:bottom w:val="nil"/>
            </w:tcBorders>
          </w:tcPr>
          <w:p w14:paraId="277D815A" w14:textId="77777777" w:rsidR="00C8533A" w:rsidRPr="006B329A" w:rsidRDefault="00C8533A" w:rsidP="006B329A">
            <w:pPr>
              <w:pStyle w:val="TAL"/>
            </w:pPr>
            <w:r w:rsidRPr="006B329A">
              <w:t>0 1 0</w:t>
            </w:r>
          </w:p>
        </w:tc>
        <w:tc>
          <w:tcPr>
            <w:tcW w:w="1276" w:type="dxa"/>
            <w:tcBorders>
              <w:top w:val="nil"/>
              <w:bottom w:val="nil"/>
            </w:tcBorders>
          </w:tcPr>
          <w:p w14:paraId="14D832B7" w14:textId="77777777" w:rsidR="00C8533A" w:rsidRPr="006B329A" w:rsidRDefault="00C8533A" w:rsidP="006B329A">
            <w:pPr>
              <w:pStyle w:val="TAL"/>
            </w:pPr>
            <w:r w:rsidRPr="006B329A">
              <w:t>0 0 0 0</w:t>
            </w:r>
          </w:p>
        </w:tc>
        <w:tc>
          <w:tcPr>
            <w:tcW w:w="3827" w:type="dxa"/>
            <w:tcBorders>
              <w:top w:val="nil"/>
              <w:bottom w:val="nil"/>
            </w:tcBorders>
          </w:tcPr>
          <w:p w14:paraId="451E41DD" w14:textId="77777777" w:rsidR="00C8533A" w:rsidRPr="006B329A" w:rsidRDefault="00C8533A" w:rsidP="006B329A">
            <w:pPr>
              <w:pStyle w:val="TAL"/>
            </w:pPr>
            <w:r w:rsidRPr="006B329A">
              <w:t>equipment failure</w:t>
            </w:r>
          </w:p>
        </w:tc>
        <w:tc>
          <w:tcPr>
            <w:tcW w:w="2693" w:type="dxa"/>
            <w:tcBorders>
              <w:top w:val="nil"/>
              <w:bottom w:val="nil"/>
            </w:tcBorders>
          </w:tcPr>
          <w:p w14:paraId="34D19BA5" w14:textId="77777777" w:rsidR="00C8533A" w:rsidRPr="006B329A" w:rsidRDefault="00C8533A" w:rsidP="006B329A">
            <w:pPr>
              <w:pStyle w:val="TAL"/>
            </w:pPr>
          </w:p>
        </w:tc>
      </w:tr>
      <w:tr w:rsidR="00C8533A" w:rsidRPr="006B329A" w14:paraId="6B21E5CE" w14:textId="77777777">
        <w:tblPrEx>
          <w:tblCellMar>
            <w:top w:w="0" w:type="dxa"/>
            <w:bottom w:w="0" w:type="dxa"/>
          </w:tblCellMar>
        </w:tblPrEx>
        <w:trPr>
          <w:cantSplit/>
          <w:jc w:val="center"/>
        </w:trPr>
        <w:tc>
          <w:tcPr>
            <w:tcW w:w="959" w:type="dxa"/>
            <w:tcBorders>
              <w:top w:val="nil"/>
              <w:bottom w:val="nil"/>
            </w:tcBorders>
          </w:tcPr>
          <w:p w14:paraId="66493F7C" w14:textId="77777777" w:rsidR="00C8533A" w:rsidRPr="006B329A" w:rsidRDefault="00C8533A" w:rsidP="006B329A">
            <w:pPr>
              <w:pStyle w:val="TAL"/>
            </w:pPr>
            <w:r w:rsidRPr="006B329A">
              <w:t>0 1 0</w:t>
            </w:r>
          </w:p>
        </w:tc>
        <w:tc>
          <w:tcPr>
            <w:tcW w:w="1276" w:type="dxa"/>
            <w:tcBorders>
              <w:top w:val="nil"/>
              <w:bottom w:val="nil"/>
            </w:tcBorders>
          </w:tcPr>
          <w:p w14:paraId="231566DE" w14:textId="77777777" w:rsidR="00C8533A" w:rsidRPr="006B329A" w:rsidRDefault="00C8533A" w:rsidP="006B329A">
            <w:pPr>
              <w:pStyle w:val="TAL"/>
            </w:pPr>
            <w:r w:rsidRPr="006B329A">
              <w:t>0 0 0 1</w:t>
            </w:r>
          </w:p>
        </w:tc>
        <w:tc>
          <w:tcPr>
            <w:tcW w:w="3827" w:type="dxa"/>
            <w:tcBorders>
              <w:top w:val="nil"/>
              <w:bottom w:val="nil"/>
            </w:tcBorders>
          </w:tcPr>
          <w:p w14:paraId="07181EEE" w14:textId="77777777" w:rsidR="00C8533A" w:rsidRPr="006B329A" w:rsidRDefault="00C8533A" w:rsidP="006B329A">
            <w:pPr>
              <w:pStyle w:val="TAL"/>
            </w:pPr>
            <w:r w:rsidRPr="006B329A">
              <w:t>radio resource not available</w:t>
            </w:r>
          </w:p>
        </w:tc>
        <w:tc>
          <w:tcPr>
            <w:tcW w:w="2693" w:type="dxa"/>
            <w:tcBorders>
              <w:top w:val="nil"/>
              <w:bottom w:val="nil"/>
            </w:tcBorders>
          </w:tcPr>
          <w:p w14:paraId="4367407D" w14:textId="77777777" w:rsidR="00C8533A" w:rsidRPr="006B329A" w:rsidRDefault="00C8533A" w:rsidP="006B329A">
            <w:pPr>
              <w:pStyle w:val="TAL"/>
            </w:pPr>
            <w:r w:rsidRPr="006B329A">
              <w:t>Channel Number</w:t>
            </w:r>
          </w:p>
        </w:tc>
      </w:tr>
      <w:tr w:rsidR="00C8533A" w:rsidRPr="006B329A" w14:paraId="1963339A" w14:textId="77777777">
        <w:tblPrEx>
          <w:tblCellMar>
            <w:top w:w="0" w:type="dxa"/>
            <w:bottom w:w="0" w:type="dxa"/>
          </w:tblCellMar>
        </w:tblPrEx>
        <w:trPr>
          <w:cantSplit/>
          <w:jc w:val="center"/>
        </w:trPr>
        <w:tc>
          <w:tcPr>
            <w:tcW w:w="959" w:type="dxa"/>
            <w:tcBorders>
              <w:top w:val="nil"/>
              <w:bottom w:val="nil"/>
            </w:tcBorders>
          </w:tcPr>
          <w:p w14:paraId="0E7A0D58" w14:textId="77777777" w:rsidR="00C8533A" w:rsidRPr="006B329A" w:rsidRDefault="00C8533A" w:rsidP="006B329A">
            <w:pPr>
              <w:pStyle w:val="TAL"/>
            </w:pPr>
            <w:r w:rsidRPr="006B329A">
              <w:t>0 1 0</w:t>
            </w:r>
          </w:p>
        </w:tc>
        <w:tc>
          <w:tcPr>
            <w:tcW w:w="1276" w:type="dxa"/>
            <w:tcBorders>
              <w:top w:val="nil"/>
              <w:bottom w:val="nil"/>
            </w:tcBorders>
          </w:tcPr>
          <w:p w14:paraId="7B5EA608" w14:textId="77777777" w:rsidR="00C8533A" w:rsidRPr="006B329A" w:rsidRDefault="00C8533A" w:rsidP="006B329A">
            <w:pPr>
              <w:pStyle w:val="TAL"/>
            </w:pPr>
            <w:r w:rsidRPr="006B329A">
              <w:t>0 0 1 0</w:t>
            </w:r>
          </w:p>
        </w:tc>
        <w:tc>
          <w:tcPr>
            <w:tcW w:w="3827" w:type="dxa"/>
            <w:tcBorders>
              <w:top w:val="nil"/>
              <w:bottom w:val="nil"/>
            </w:tcBorders>
          </w:tcPr>
          <w:p w14:paraId="79148287" w14:textId="77777777" w:rsidR="00C8533A" w:rsidRPr="006B329A" w:rsidRDefault="00C8533A" w:rsidP="006B329A">
            <w:pPr>
              <w:pStyle w:val="TAL"/>
            </w:pPr>
            <w:r w:rsidRPr="006B329A">
              <w:t>terrestrial channel failure</w:t>
            </w:r>
          </w:p>
        </w:tc>
        <w:tc>
          <w:tcPr>
            <w:tcW w:w="2693" w:type="dxa"/>
            <w:tcBorders>
              <w:top w:val="nil"/>
              <w:bottom w:val="nil"/>
            </w:tcBorders>
          </w:tcPr>
          <w:p w14:paraId="22E07E8A" w14:textId="77777777" w:rsidR="00C8533A" w:rsidRPr="006B329A" w:rsidRDefault="00C8533A" w:rsidP="006B329A">
            <w:pPr>
              <w:pStyle w:val="TAL"/>
            </w:pPr>
            <w:r w:rsidRPr="006B329A">
              <w:t>Channel Number</w:t>
            </w:r>
          </w:p>
        </w:tc>
      </w:tr>
      <w:tr w:rsidR="00C8533A" w:rsidRPr="006B329A" w14:paraId="77300174" w14:textId="77777777">
        <w:tblPrEx>
          <w:tblCellMar>
            <w:top w:w="0" w:type="dxa"/>
            <w:bottom w:w="0" w:type="dxa"/>
          </w:tblCellMar>
        </w:tblPrEx>
        <w:trPr>
          <w:cantSplit/>
          <w:jc w:val="center"/>
        </w:trPr>
        <w:tc>
          <w:tcPr>
            <w:tcW w:w="959" w:type="dxa"/>
            <w:tcBorders>
              <w:top w:val="nil"/>
              <w:bottom w:val="nil"/>
            </w:tcBorders>
          </w:tcPr>
          <w:p w14:paraId="0DBF48A8" w14:textId="77777777" w:rsidR="00C8533A" w:rsidRPr="006B329A" w:rsidRDefault="00C8533A" w:rsidP="006B329A">
            <w:pPr>
              <w:pStyle w:val="TAL"/>
            </w:pPr>
            <w:r w:rsidRPr="006B329A">
              <w:t>0 1 0</w:t>
            </w:r>
          </w:p>
        </w:tc>
        <w:tc>
          <w:tcPr>
            <w:tcW w:w="1276" w:type="dxa"/>
            <w:tcBorders>
              <w:top w:val="nil"/>
              <w:bottom w:val="nil"/>
            </w:tcBorders>
          </w:tcPr>
          <w:p w14:paraId="7E5300DC" w14:textId="77777777" w:rsidR="00C8533A" w:rsidRPr="006B329A" w:rsidRDefault="00C8533A" w:rsidP="006B329A">
            <w:pPr>
              <w:pStyle w:val="TAL"/>
            </w:pPr>
            <w:r w:rsidRPr="006B329A">
              <w:t>0 0 1 1</w:t>
            </w:r>
          </w:p>
        </w:tc>
        <w:tc>
          <w:tcPr>
            <w:tcW w:w="3827" w:type="dxa"/>
            <w:tcBorders>
              <w:top w:val="nil"/>
              <w:bottom w:val="nil"/>
            </w:tcBorders>
          </w:tcPr>
          <w:p w14:paraId="51550217" w14:textId="77777777" w:rsidR="00C8533A" w:rsidRPr="006B329A" w:rsidRDefault="00C8533A" w:rsidP="006B329A">
            <w:pPr>
              <w:pStyle w:val="TAL"/>
            </w:pPr>
            <w:r w:rsidRPr="006B329A">
              <w:t>CCCH overload</w:t>
            </w:r>
          </w:p>
        </w:tc>
        <w:tc>
          <w:tcPr>
            <w:tcW w:w="2693" w:type="dxa"/>
            <w:tcBorders>
              <w:top w:val="nil"/>
              <w:bottom w:val="nil"/>
            </w:tcBorders>
          </w:tcPr>
          <w:p w14:paraId="453E0419" w14:textId="77777777" w:rsidR="00C8533A" w:rsidRPr="006B329A" w:rsidRDefault="00C8533A" w:rsidP="006B329A">
            <w:pPr>
              <w:pStyle w:val="TAL"/>
            </w:pPr>
            <w:r w:rsidRPr="006B329A">
              <w:t>Channel Number</w:t>
            </w:r>
          </w:p>
        </w:tc>
      </w:tr>
      <w:tr w:rsidR="00C8533A" w:rsidRPr="006B329A" w14:paraId="70EB8F14" w14:textId="77777777">
        <w:tblPrEx>
          <w:tblCellMar>
            <w:top w:w="0" w:type="dxa"/>
            <w:bottom w:w="0" w:type="dxa"/>
          </w:tblCellMar>
        </w:tblPrEx>
        <w:trPr>
          <w:cantSplit/>
          <w:jc w:val="center"/>
        </w:trPr>
        <w:tc>
          <w:tcPr>
            <w:tcW w:w="959" w:type="dxa"/>
            <w:tcBorders>
              <w:top w:val="nil"/>
              <w:bottom w:val="nil"/>
            </w:tcBorders>
          </w:tcPr>
          <w:p w14:paraId="07B4BF32" w14:textId="77777777" w:rsidR="00C8533A" w:rsidRPr="006B329A" w:rsidRDefault="00C8533A" w:rsidP="006B329A">
            <w:pPr>
              <w:pStyle w:val="TAL"/>
            </w:pPr>
            <w:r w:rsidRPr="006B329A">
              <w:t>0 1 0</w:t>
            </w:r>
          </w:p>
        </w:tc>
        <w:tc>
          <w:tcPr>
            <w:tcW w:w="1276" w:type="dxa"/>
            <w:tcBorders>
              <w:top w:val="nil"/>
              <w:bottom w:val="nil"/>
            </w:tcBorders>
          </w:tcPr>
          <w:p w14:paraId="3C17A4FA" w14:textId="77777777" w:rsidR="00C8533A" w:rsidRPr="006B329A" w:rsidRDefault="00C8533A" w:rsidP="006B329A">
            <w:pPr>
              <w:pStyle w:val="TAL"/>
            </w:pPr>
            <w:r w:rsidRPr="006B329A">
              <w:t>0 1 0 0</w:t>
            </w:r>
          </w:p>
        </w:tc>
        <w:tc>
          <w:tcPr>
            <w:tcW w:w="3827" w:type="dxa"/>
            <w:tcBorders>
              <w:top w:val="nil"/>
              <w:bottom w:val="nil"/>
            </w:tcBorders>
          </w:tcPr>
          <w:p w14:paraId="7220CD0E" w14:textId="77777777" w:rsidR="00C8533A" w:rsidRPr="006B329A" w:rsidRDefault="00C8533A" w:rsidP="006B329A">
            <w:pPr>
              <w:pStyle w:val="TAL"/>
            </w:pPr>
            <w:r w:rsidRPr="006B329A">
              <w:t>ACCH overload</w:t>
            </w:r>
          </w:p>
        </w:tc>
        <w:tc>
          <w:tcPr>
            <w:tcW w:w="2693" w:type="dxa"/>
            <w:tcBorders>
              <w:top w:val="nil"/>
              <w:bottom w:val="nil"/>
            </w:tcBorders>
          </w:tcPr>
          <w:p w14:paraId="6F6781CD" w14:textId="77777777" w:rsidR="00C8533A" w:rsidRPr="006B329A" w:rsidRDefault="00C8533A" w:rsidP="006B329A">
            <w:pPr>
              <w:pStyle w:val="TAL"/>
            </w:pPr>
            <w:r w:rsidRPr="006B329A">
              <w:t>Channel Number</w:t>
            </w:r>
          </w:p>
        </w:tc>
      </w:tr>
      <w:tr w:rsidR="00C8533A" w:rsidRPr="006B329A" w14:paraId="38BCB9F8" w14:textId="77777777">
        <w:tblPrEx>
          <w:tblCellMar>
            <w:top w:w="0" w:type="dxa"/>
            <w:bottom w:w="0" w:type="dxa"/>
          </w:tblCellMar>
        </w:tblPrEx>
        <w:trPr>
          <w:cantSplit/>
          <w:jc w:val="center"/>
        </w:trPr>
        <w:tc>
          <w:tcPr>
            <w:tcW w:w="959" w:type="dxa"/>
            <w:tcBorders>
              <w:top w:val="nil"/>
              <w:bottom w:val="nil"/>
            </w:tcBorders>
          </w:tcPr>
          <w:p w14:paraId="17DCEAFA" w14:textId="77777777" w:rsidR="00C8533A" w:rsidRPr="006B329A" w:rsidRDefault="00C8533A" w:rsidP="006B329A">
            <w:pPr>
              <w:pStyle w:val="TAL"/>
            </w:pPr>
            <w:r w:rsidRPr="006B329A">
              <w:t>0 1 0</w:t>
            </w:r>
          </w:p>
        </w:tc>
        <w:tc>
          <w:tcPr>
            <w:tcW w:w="1276" w:type="dxa"/>
            <w:tcBorders>
              <w:top w:val="nil"/>
              <w:bottom w:val="nil"/>
            </w:tcBorders>
          </w:tcPr>
          <w:p w14:paraId="112F4447" w14:textId="77777777" w:rsidR="00C8533A" w:rsidRPr="006B329A" w:rsidRDefault="00C8533A" w:rsidP="006B329A">
            <w:pPr>
              <w:pStyle w:val="TAL"/>
            </w:pPr>
            <w:r w:rsidRPr="006B329A">
              <w:t>0 1 0 1</w:t>
            </w:r>
          </w:p>
        </w:tc>
        <w:tc>
          <w:tcPr>
            <w:tcW w:w="3827" w:type="dxa"/>
            <w:tcBorders>
              <w:top w:val="nil"/>
              <w:bottom w:val="nil"/>
            </w:tcBorders>
          </w:tcPr>
          <w:p w14:paraId="5D5B07E5" w14:textId="77777777" w:rsidR="00C8533A" w:rsidRPr="006B329A" w:rsidRDefault="00C8533A" w:rsidP="006B329A">
            <w:pPr>
              <w:pStyle w:val="TAL"/>
            </w:pPr>
            <w:r w:rsidRPr="006B329A">
              <w:t>processor overload</w:t>
            </w:r>
          </w:p>
        </w:tc>
        <w:tc>
          <w:tcPr>
            <w:tcW w:w="2693" w:type="dxa"/>
            <w:tcBorders>
              <w:top w:val="nil"/>
              <w:bottom w:val="nil"/>
            </w:tcBorders>
          </w:tcPr>
          <w:p w14:paraId="084ACD90" w14:textId="77777777" w:rsidR="00C8533A" w:rsidRPr="006B329A" w:rsidRDefault="00C8533A" w:rsidP="006B329A">
            <w:pPr>
              <w:pStyle w:val="TAL"/>
            </w:pPr>
          </w:p>
        </w:tc>
      </w:tr>
      <w:tr w:rsidR="00C8533A" w:rsidRPr="006B329A" w14:paraId="18A0FF87" w14:textId="77777777">
        <w:tblPrEx>
          <w:tblCellMar>
            <w:top w:w="0" w:type="dxa"/>
            <w:bottom w:w="0" w:type="dxa"/>
          </w:tblCellMar>
        </w:tblPrEx>
        <w:trPr>
          <w:cantSplit/>
          <w:jc w:val="center"/>
        </w:trPr>
        <w:tc>
          <w:tcPr>
            <w:tcW w:w="959" w:type="dxa"/>
            <w:tcBorders>
              <w:top w:val="nil"/>
              <w:bottom w:val="nil"/>
            </w:tcBorders>
          </w:tcPr>
          <w:p w14:paraId="3B3742D3" w14:textId="77777777" w:rsidR="00C8533A" w:rsidRPr="006B329A" w:rsidRDefault="00C8533A" w:rsidP="006B329A">
            <w:pPr>
              <w:pStyle w:val="TAL"/>
            </w:pPr>
            <w:r w:rsidRPr="006B329A">
              <w:t>0 1 0</w:t>
            </w:r>
          </w:p>
        </w:tc>
        <w:tc>
          <w:tcPr>
            <w:tcW w:w="1276" w:type="dxa"/>
            <w:tcBorders>
              <w:top w:val="nil"/>
              <w:bottom w:val="nil"/>
            </w:tcBorders>
          </w:tcPr>
          <w:p w14:paraId="520B696D" w14:textId="77777777" w:rsidR="00C8533A" w:rsidRPr="006B329A" w:rsidRDefault="00C8533A" w:rsidP="006B329A">
            <w:pPr>
              <w:pStyle w:val="TAL"/>
            </w:pPr>
            <w:r w:rsidRPr="006B329A">
              <w:t>0 1 1 0</w:t>
            </w:r>
          </w:p>
        </w:tc>
        <w:tc>
          <w:tcPr>
            <w:tcW w:w="3827" w:type="dxa"/>
            <w:tcBorders>
              <w:top w:val="nil"/>
              <w:bottom w:val="nil"/>
            </w:tcBorders>
          </w:tcPr>
          <w:p w14:paraId="1AD84D19" w14:textId="77777777" w:rsidR="00C8533A" w:rsidRPr="006B329A" w:rsidRDefault="00C8533A" w:rsidP="006B329A">
            <w:pPr>
              <w:pStyle w:val="TAL"/>
            </w:pPr>
            <w:r w:rsidRPr="006B329A">
              <w:t>reserved for international use</w:t>
            </w:r>
          </w:p>
        </w:tc>
        <w:tc>
          <w:tcPr>
            <w:tcW w:w="2693" w:type="dxa"/>
            <w:tcBorders>
              <w:top w:val="nil"/>
              <w:bottom w:val="nil"/>
            </w:tcBorders>
          </w:tcPr>
          <w:p w14:paraId="77126B08" w14:textId="77777777" w:rsidR="00C8533A" w:rsidRPr="006B329A" w:rsidRDefault="00C8533A" w:rsidP="006B329A">
            <w:pPr>
              <w:pStyle w:val="TAL"/>
            </w:pPr>
          </w:p>
        </w:tc>
      </w:tr>
      <w:tr w:rsidR="00C8533A" w:rsidRPr="006B329A" w14:paraId="1EEB2348" w14:textId="77777777">
        <w:tblPrEx>
          <w:tblCellMar>
            <w:top w:w="0" w:type="dxa"/>
            <w:bottom w:w="0" w:type="dxa"/>
          </w:tblCellMar>
        </w:tblPrEx>
        <w:trPr>
          <w:cantSplit/>
          <w:jc w:val="center"/>
        </w:trPr>
        <w:tc>
          <w:tcPr>
            <w:tcW w:w="959" w:type="dxa"/>
            <w:tcBorders>
              <w:top w:val="nil"/>
              <w:bottom w:val="nil"/>
            </w:tcBorders>
          </w:tcPr>
          <w:p w14:paraId="7377ADFD" w14:textId="77777777" w:rsidR="00C8533A" w:rsidRPr="006B329A" w:rsidRDefault="00C8533A" w:rsidP="006B329A">
            <w:pPr>
              <w:pStyle w:val="TAL"/>
            </w:pPr>
            <w:r w:rsidRPr="006B329A">
              <w:t>0 1 0</w:t>
            </w:r>
          </w:p>
        </w:tc>
        <w:tc>
          <w:tcPr>
            <w:tcW w:w="1276" w:type="dxa"/>
            <w:tcBorders>
              <w:top w:val="nil"/>
              <w:bottom w:val="nil"/>
            </w:tcBorders>
          </w:tcPr>
          <w:p w14:paraId="515ABBD8" w14:textId="77777777" w:rsidR="00C8533A" w:rsidRPr="006B329A" w:rsidRDefault="00C8533A" w:rsidP="006B329A">
            <w:pPr>
              <w:pStyle w:val="TAL"/>
            </w:pPr>
            <w:r w:rsidRPr="006B329A">
              <w:t>0 1 1 1</w:t>
            </w:r>
          </w:p>
        </w:tc>
        <w:tc>
          <w:tcPr>
            <w:tcW w:w="3827" w:type="dxa"/>
            <w:tcBorders>
              <w:top w:val="nil"/>
              <w:bottom w:val="nil"/>
            </w:tcBorders>
          </w:tcPr>
          <w:p w14:paraId="20E52DE7" w14:textId="77777777" w:rsidR="00C8533A" w:rsidRPr="006B329A" w:rsidRDefault="00C8533A" w:rsidP="006B329A">
            <w:pPr>
              <w:pStyle w:val="TAL"/>
            </w:pPr>
            <w:r w:rsidRPr="006B329A">
              <w:t>BTS not equipped</w:t>
            </w:r>
          </w:p>
        </w:tc>
        <w:tc>
          <w:tcPr>
            <w:tcW w:w="2693" w:type="dxa"/>
            <w:tcBorders>
              <w:top w:val="nil"/>
              <w:bottom w:val="nil"/>
            </w:tcBorders>
          </w:tcPr>
          <w:p w14:paraId="131EC7FE" w14:textId="77777777" w:rsidR="00C8533A" w:rsidRPr="006B329A" w:rsidRDefault="00C8533A" w:rsidP="006B329A">
            <w:pPr>
              <w:pStyle w:val="TAL"/>
            </w:pPr>
          </w:p>
        </w:tc>
      </w:tr>
      <w:tr w:rsidR="00C8533A" w:rsidRPr="006B329A" w14:paraId="5FC6F8DC" w14:textId="77777777">
        <w:tblPrEx>
          <w:tblCellMar>
            <w:top w:w="0" w:type="dxa"/>
            <w:bottom w:w="0" w:type="dxa"/>
          </w:tblCellMar>
        </w:tblPrEx>
        <w:trPr>
          <w:cantSplit/>
          <w:jc w:val="center"/>
        </w:trPr>
        <w:tc>
          <w:tcPr>
            <w:tcW w:w="959" w:type="dxa"/>
            <w:tcBorders>
              <w:top w:val="nil"/>
              <w:bottom w:val="nil"/>
            </w:tcBorders>
          </w:tcPr>
          <w:p w14:paraId="3DB549FD" w14:textId="77777777" w:rsidR="00C8533A" w:rsidRPr="006B329A" w:rsidRDefault="00C8533A" w:rsidP="006B329A">
            <w:pPr>
              <w:pStyle w:val="TAL"/>
            </w:pPr>
            <w:r w:rsidRPr="006B329A">
              <w:t>0 1 0</w:t>
            </w:r>
          </w:p>
        </w:tc>
        <w:tc>
          <w:tcPr>
            <w:tcW w:w="1276" w:type="dxa"/>
            <w:tcBorders>
              <w:top w:val="nil"/>
              <w:bottom w:val="nil"/>
            </w:tcBorders>
          </w:tcPr>
          <w:p w14:paraId="6EE437AA" w14:textId="77777777" w:rsidR="00C8533A" w:rsidRPr="006B329A" w:rsidRDefault="00C8533A" w:rsidP="006B329A">
            <w:pPr>
              <w:pStyle w:val="TAL"/>
            </w:pPr>
            <w:r w:rsidRPr="006B329A">
              <w:t>1 0 0 0</w:t>
            </w:r>
          </w:p>
        </w:tc>
        <w:tc>
          <w:tcPr>
            <w:tcW w:w="3827" w:type="dxa"/>
            <w:tcBorders>
              <w:top w:val="nil"/>
              <w:bottom w:val="nil"/>
            </w:tcBorders>
          </w:tcPr>
          <w:p w14:paraId="44385CE9" w14:textId="77777777" w:rsidR="00C8533A" w:rsidRPr="006B329A" w:rsidRDefault="00C8533A" w:rsidP="006B329A">
            <w:pPr>
              <w:pStyle w:val="TAL"/>
            </w:pPr>
            <w:r w:rsidRPr="006B329A">
              <w:t>remote transcoder failure</w:t>
            </w:r>
          </w:p>
        </w:tc>
        <w:tc>
          <w:tcPr>
            <w:tcW w:w="2693" w:type="dxa"/>
            <w:tcBorders>
              <w:top w:val="nil"/>
              <w:bottom w:val="nil"/>
            </w:tcBorders>
          </w:tcPr>
          <w:p w14:paraId="41511CB4" w14:textId="77777777" w:rsidR="00C8533A" w:rsidRPr="006B329A" w:rsidRDefault="00C8533A" w:rsidP="006B329A">
            <w:pPr>
              <w:pStyle w:val="TAL"/>
            </w:pPr>
            <w:r w:rsidRPr="006B329A">
              <w:t>Channel Number</w:t>
            </w:r>
          </w:p>
        </w:tc>
      </w:tr>
      <w:tr w:rsidR="00C8533A" w:rsidRPr="006B329A" w14:paraId="172B5B95" w14:textId="77777777">
        <w:tblPrEx>
          <w:tblCellMar>
            <w:top w:w="0" w:type="dxa"/>
            <w:bottom w:w="0" w:type="dxa"/>
          </w:tblCellMar>
        </w:tblPrEx>
        <w:trPr>
          <w:cantSplit/>
          <w:jc w:val="center"/>
        </w:trPr>
        <w:tc>
          <w:tcPr>
            <w:tcW w:w="959" w:type="dxa"/>
            <w:tcBorders>
              <w:top w:val="nil"/>
              <w:bottom w:val="nil"/>
            </w:tcBorders>
          </w:tcPr>
          <w:p w14:paraId="6F45F718" w14:textId="77777777" w:rsidR="00C8533A" w:rsidRPr="006B329A" w:rsidRDefault="00C8533A" w:rsidP="006B329A">
            <w:pPr>
              <w:pStyle w:val="TAL"/>
            </w:pPr>
            <w:r w:rsidRPr="006B329A">
              <w:t>0 1 0</w:t>
            </w:r>
          </w:p>
        </w:tc>
        <w:tc>
          <w:tcPr>
            <w:tcW w:w="1276" w:type="dxa"/>
            <w:tcBorders>
              <w:top w:val="nil"/>
              <w:bottom w:val="nil"/>
            </w:tcBorders>
          </w:tcPr>
          <w:p w14:paraId="6A25587D" w14:textId="77777777" w:rsidR="00C8533A" w:rsidRPr="006B329A" w:rsidRDefault="00C8533A" w:rsidP="006B329A">
            <w:pPr>
              <w:pStyle w:val="TAL"/>
            </w:pPr>
            <w:r w:rsidRPr="006B329A">
              <w:t>1 0 0 1</w:t>
            </w:r>
          </w:p>
        </w:tc>
        <w:tc>
          <w:tcPr>
            <w:tcW w:w="3827" w:type="dxa"/>
            <w:tcBorders>
              <w:top w:val="nil"/>
              <w:bottom w:val="nil"/>
            </w:tcBorders>
          </w:tcPr>
          <w:p w14:paraId="35C0AE85" w14:textId="77777777" w:rsidR="00C8533A" w:rsidRPr="006B329A" w:rsidRDefault="00C8533A" w:rsidP="006B329A">
            <w:pPr>
              <w:pStyle w:val="TAL"/>
            </w:pPr>
            <w:r w:rsidRPr="006B329A">
              <w:t>notification overflow</w:t>
            </w:r>
          </w:p>
        </w:tc>
        <w:tc>
          <w:tcPr>
            <w:tcW w:w="2693" w:type="dxa"/>
            <w:tcBorders>
              <w:top w:val="nil"/>
              <w:bottom w:val="nil"/>
            </w:tcBorders>
          </w:tcPr>
          <w:p w14:paraId="3BF3E880" w14:textId="77777777" w:rsidR="00C8533A" w:rsidRPr="006B329A" w:rsidRDefault="00C8533A" w:rsidP="006B329A">
            <w:pPr>
              <w:pStyle w:val="TAL"/>
            </w:pPr>
            <w:r w:rsidRPr="006B329A">
              <w:t>Channel Number</w:t>
            </w:r>
          </w:p>
        </w:tc>
      </w:tr>
      <w:tr w:rsidR="00C8533A" w:rsidRPr="006B329A" w14:paraId="2BC8D768" w14:textId="77777777">
        <w:tblPrEx>
          <w:tblCellMar>
            <w:top w:w="0" w:type="dxa"/>
            <w:bottom w:w="0" w:type="dxa"/>
          </w:tblCellMar>
        </w:tblPrEx>
        <w:trPr>
          <w:cantSplit/>
          <w:jc w:val="center"/>
        </w:trPr>
        <w:tc>
          <w:tcPr>
            <w:tcW w:w="959" w:type="dxa"/>
            <w:tcBorders>
              <w:top w:val="nil"/>
              <w:bottom w:val="nil"/>
            </w:tcBorders>
          </w:tcPr>
          <w:p w14:paraId="756517E0" w14:textId="77777777" w:rsidR="00C8533A" w:rsidRPr="006B329A" w:rsidRDefault="00C8533A" w:rsidP="006B329A">
            <w:pPr>
              <w:pStyle w:val="TAL"/>
            </w:pPr>
            <w:r w:rsidRPr="006B329A">
              <w:t>0 1 0</w:t>
            </w:r>
          </w:p>
        </w:tc>
        <w:tc>
          <w:tcPr>
            <w:tcW w:w="1276" w:type="dxa"/>
            <w:tcBorders>
              <w:top w:val="nil"/>
              <w:bottom w:val="nil"/>
            </w:tcBorders>
          </w:tcPr>
          <w:p w14:paraId="4251E7C8" w14:textId="77777777" w:rsidR="00C8533A" w:rsidRPr="006B329A" w:rsidRDefault="00C8533A" w:rsidP="006B329A">
            <w:pPr>
              <w:pStyle w:val="TAL"/>
            </w:pPr>
            <w:r w:rsidRPr="006B329A">
              <w:t>1 0 1 0</w:t>
            </w:r>
          </w:p>
        </w:tc>
        <w:tc>
          <w:tcPr>
            <w:tcW w:w="3827" w:type="dxa"/>
            <w:tcBorders>
              <w:top w:val="nil"/>
              <w:bottom w:val="nil"/>
            </w:tcBorders>
          </w:tcPr>
          <w:p w14:paraId="5B35C3CA" w14:textId="77777777" w:rsidR="00C8533A" w:rsidRPr="006B329A" w:rsidRDefault="00C8533A" w:rsidP="006B329A">
            <w:pPr>
              <w:pStyle w:val="TAL"/>
            </w:pPr>
            <w:r w:rsidRPr="006B329A">
              <w:t>reserved for international use</w:t>
            </w:r>
          </w:p>
        </w:tc>
        <w:tc>
          <w:tcPr>
            <w:tcW w:w="2693" w:type="dxa"/>
            <w:tcBorders>
              <w:top w:val="nil"/>
              <w:bottom w:val="nil"/>
            </w:tcBorders>
          </w:tcPr>
          <w:p w14:paraId="38A4F7F2" w14:textId="77777777" w:rsidR="00C8533A" w:rsidRPr="006B329A" w:rsidRDefault="00C8533A" w:rsidP="006B329A">
            <w:pPr>
              <w:pStyle w:val="TAL"/>
            </w:pPr>
          </w:p>
        </w:tc>
      </w:tr>
      <w:tr w:rsidR="00C8533A" w:rsidRPr="006B329A" w14:paraId="2277A75E" w14:textId="77777777">
        <w:tblPrEx>
          <w:tblCellMar>
            <w:top w:w="0" w:type="dxa"/>
            <w:bottom w:w="0" w:type="dxa"/>
          </w:tblCellMar>
        </w:tblPrEx>
        <w:trPr>
          <w:cantSplit/>
          <w:jc w:val="center"/>
        </w:trPr>
        <w:tc>
          <w:tcPr>
            <w:tcW w:w="959" w:type="dxa"/>
            <w:tcBorders>
              <w:top w:val="nil"/>
              <w:bottom w:val="nil"/>
            </w:tcBorders>
          </w:tcPr>
          <w:p w14:paraId="52FC781D" w14:textId="77777777" w:rsidR="00C8533A" w:rsidRPr="006B329A" w:rsidRDefault="00C8533A" w:rsidP="006B329A">
            <w:pPr>
              <w:pStyle w:val="TAL"/>
            </w:pPr>
            <w:r w:rsidRPr="006B329A">
              <w:t>0 1 0</w:t>
            </w:r>
          </w:p>
        </w:tc>
        <w:tc>
          <w:tcPr>
            <w:tcW w:w="1276" w:type="dxa"/>
            <w:tcBorders>
              <w:top w:val="nil"/>
              <w:bottom w:val="nil"/>
            </w:tcBorders>
          </w:tcPr>
          <w:p w14:paraId="3A98C761" w14:textId="77777777" w:rsidR="00C8533A" w:rsidRPr="006B329A" w:rsidRDefault="00C8533A" w:rsidP="006B329A">
            <w:pPr>
              <w:pStyle w:val="TAL"/>
            </w:pPr>
            <w:r w:rsidRPr="006B329A">
              <w:t>1 0 1 1</w:t>
            </w:r>
          </w:p>
        </w:tc>
        <w:tc>
          <w:tcPr>
            <w:tcW w:w="3827" w:type="dxa"/>
            <w:tcBorders>
              <w:top w:val="nil"/>
              <w:bottom w:val="nil"/>
            </w:tcBorders>
          </w:tcPr>
          <w:p w14:paraId="12259BB9" w14:textId="77777777" w:rsidR="00C8533A" w:rsidRPr="006B329A" w:rsidRDefault="00C8533A" w:rsidP="006B329A">
            <w:pPr>
              <w:pStyle w:val="TAL"/>
            </w:pPr>
            <w:r w:rsidRPr="006B329A">
              <w:t>reserved for international use</w:t>
            </w:r>
          </w:p>
        </w:tc>
        <w:tc>
          <w:tcPr>
            <w:tcW w:w="2693" w:type="dxa"/>
            <w:tcBorders>
              <w:top w:val="nil"/>
              <w:bottom w:val="nil"/>
            </w:tcBorders>
          </w:tcPr>
          <w:p w14:paraId="47D3C69F" w14:textId="77777777" w:rsidR="00C8533A" w:rsidRPr="006B329A" w:rsidRDefault="00C8533A" w:rsidP="006B329A">
            <w:pPr>
              <w:pStyle w:val="TAL"/>
            </w:pPr>
          </w:p>
        </w:tc>
      </w:tr>
      <w:tr w:rsidR="00C8533A" w:rsidRPr="006B329A" w14:paraId="5FC202D5" w14:textId="77777777">
        <w:tblPrEx>
          <w:tblCellMar>
            <w:top w:w="0" w:type="dxa"/>
            <w:bottom w:w="0" w:type="dxa"/>
          </w:tblCellMar>
        </w:tblPrEx>
        <w:trPr>
          <w:cantSplit/>
          <w:jc w:val="center"/>
        </w:trPr>
        <w:tc>
          <w:tcPr>
            <w:tcW w:w="959" w:type="dxa"/>
            <w:tcBorders>
              <w:top w:val="nil"/>
              <w:bottom w:val="nil"/>
            </w:tcBorders>
          </w:tcPr>
          <w:p w14:paraId="635C8050" w14:textId="77777777" w:rsidR="00C8533A" w:rsidRPr="006B329A" w:rsidRDefault="00C8533A" w:rsidP="006B329A">
            <w:pPr>
              <w:pStyle w:val="TAL"/>
            </w:pPr>
            <w:r w:rsidRPr="006B329A">
              <w:t>0 1 0</w:t>
            </w:r>
          </w:p>
        </w:tc>
        <w:tc>
          <w:tcPr>
            <w:tcW w:w="1276" w:type="dxa"/>
            <w:tcBorders>
              <w:top w:val="nil"/>
              <w:bottom w:val="nil"/>
            </w:tcBorders>
          </w:tcPr>
          <w:p w14:paraId="6EB35B9F" w14:textId="77777777" w:rsidR="00C8533A" w:rsidRPr="006B329A" w:rsidRDefault="00C8533A" w:rsidP="006B329A">
            <w:pPr>
              <w:pStyle w:val="TAL"/>
            </w:pPr>
            <w:r w:rsidRPr="006B329A">
              <w:t>1 1 0 0</w:t>
            </w:r>
          </w:p>
        </w:tc>
        <w:tc>
          <w:tcPr>
            <w:tcW w:w="3827" w:type="dxa"/>
            <w:tcBorders>
              <w:top w:val="nil"/>
              <w:bottom w:val="nil"/>
            </w:tcBorders>
          </w:tcPr>
          <w:p w14:paraId="71CEC571" w14:textId="77777777" w:rsidR="00C8533A" w:rsidRPr="006B329A" w:rsidRDefault="00C8533A" w:rsidP="006B329A">
            <w:pPr>
              <w:pStyle w:val="TAL"/>
            </w:pPr>
            <w:r w:rsidRPr="006B329A">
              <w:t>reserved for national use</w:t>
            </w:r>
          </w:p>
        </w:tc>
        <w:tc>
          <w:tcPr>
            <w:tcW w:w="2693" w:type="dxa"/>
            <w:tcBorders>
              <w:top w:val="nil"/>
              <w:bottom w:val="nil"/>
            </w:tcBorders>
          </w:tcPr>
          <w:p w14:paraId="2479626F" w14:textId="77777777" w:rsidR="00C8533A" w:rsidRPr="006B329A" w:rsidRDefault="00C8533A" w:rsidP="006B329A">
            <w:pPr>
              <w:pStyle w:val="TAL"/>
            </w:pPr>
          </w:p>
        </w:tc>
      </w:tr>
      <w:tr w:rsidR="00C8533A" w:rsidRPr="006B329A" w14:paraId="4FCDE406" w14:textId="77777777">
        <w:tblPrEx>
          <w:tblCellMar>
            <w:top w:w="0" w:type="dxa"/>
            <w:bottom w:w="0" w:type="dxa"/>
          </w:tblCellMar>
        </w:tblPrEx>
        <w:trPr>
          <w:cantSplit/>
          <w:jc w:val="center"/>
        </w:trPr>
        <w:tc>
          <w:tcPr>
            <w:tcW w:w="959" w:type="dxa"/>
            <w:tcBorders>
              <w:top w:val="nil"/>
              <w:bottom w:val="nil"/>
            </w:tcBorders>
          </w:tcPr>
          <w:p w14:paraId="30F37C4C" w14:textId="77777777" w:rsidR="00C8533A" w:rsidRPr="006B329A" w:rsidRDefault="00C8533A" w:rsidP="006B329A">
            <w:pPr>
              <w:pStyle w:val="TAL"/>
            </w:pPr>
            <w:r w:rsidRPr="006B329A">
              <w:t>0 1 0</w:t>
            </w:r>
          </w:p>
        </w:tc>
        <w:tc>
          <w:tcPr>
            <w:tcW w:w="1276" w:type="dxa"/>
            <w:tcBorders>
              <w:top w:val="nil"/>
              <w:bottom w:val="nil"/>
            </w:tcBorders>
          </w:tcPr>
          <w:p w14:paraId="07F43E10" w14:textId="77777777" w:rsidR="00C8533A" w:rsidRPr="006B329A" w:rsidRDefault="00C8533A" w:rsidP="006B329A">
            <w:pPr>
              <w:pStyle w:val="TAL"/>
            </w:pPr>
            <w:r w:rsidRPr="006B329A">
              <w:t>1 1 0 1</w:t>
            </w:r>
          </w:p>
        </w:tc>
        <w:tc>
          <w:tcPr>
            <w:tcW w:w="3827" w:type="dxa"/>
            <w:tcBorders>
              <w:top w:val="nil"/>
              <w:bottom w:val="nil"/>
            </w:tcBorders>
          </w:tcPr>
          <w:p w14:paraId="3FFDA61B" w14:textId="77777777" w:rsidR="00C8533A" w:rsidRPr="006B329A" w:rsidRDefault="00C8533A" w:rsidP="006B329A">
            <w:pPr>
              <w:pStyle w:val="TAL"/>
            </w:pPr>
            <w:r w:rsidRPr="006B329A">
              <w:t>reserved for national use</w:t>
            </w:r>
          </w:p>
        </w:tc>
        <w:tc>
          <w:tcPr>
            <w:tcW w:w="2693" w:type="dxa"/>
            <w:tcBorders>
              <w:top w:val="nil"/>
              <w:bottom w:val="nil"/>
            </w:tcBorders>
          </w:tcPr>
          <w:p w14:paraId="00DA3FCA" w14:textId="77777777" w:rsidR="00C8533A" w:rsidRPr="006B329A" w:rsidRDefault="00C8533A" w:rsidP="006B329A">
            <w:pPr>
              <w:pStyle w:val="TAL"/>
            </w:pPr>
          </w:p>
        </w:tc>
      </w:tr>
      <w:tr w:rsidR="00C8533A" w:rsidRPr="006B329A" w14:paraId="04147B81" w14:textId="77777777">
        <w:tblPrEx>
          <w:tblCellMar>
            <w:top w:w="0" w:type="dxa"/>
            <w:bottom w:w="0" w:type="dxa"/>
          </w:tblCellMar>
        </w:tblPrEx>
        <w:trPr>
          <w:cantSplit/>
          <w:jc w:val="center"/>
        </w:trPr>
        <w:tc>
          <w:tcPr>
            <w:tcW w:w="959" w:type="dxa"/>
            <w:tcBorders>
              <w:top w:val="nil"/>
              <w:bottom w:val="nil"/>
            </w:tcBorders>
          </w:tcPr>
          <w:p w14:paraId="28B1AA80" w14:textId="77777777" w:rsidR="00C8533A" w:rsidRPr="006B329A" w:rsidRDefault="00C8533A" w:rsidP="006B329A">
            <w:pPr>
              <w:pStyle w:val="TAL"/>
            </w:pPr>
            <w:r w:rsidRPr="006B329A">
              <w:t>0 1 0</w:t>
            </w:r>
          </w:p>
        </w:tc>
        <w:tc>
          <w:tcPr>
            <w:tcW w:w="1276" w:type="dxa"/>
            <w:tcBorders>
              <w:top w:val="nil"/>
              <w:bottom w:val="nil"/>
            </w:tcBorders>
          </w:tcPr>
          <w:p w14:paraId="42E6BA28" w14:textId="77777777" w:rsidR="00C8533A" w:rsidRPr="006B329A" w:rsidRDefault="00C8533A" w:rsidP="006B329A">
            <w:pPr>
              <w:pStyle w:val="TAL"/>
            </w:pPr>
            <w:r w:rsidRPr="006B329A">
              <w:t>1 1 1 0</w:t>
            </w:r>
          </w:p>
        </w:tc>
        <w:tc>
          <w:tcPr>
            <w:tcW w:w="3827" w:type="dxa"/>
            <w:tcBorders>
              <w:top w:val="nil"/>
              <w:bottom w:val="nil"/>
            </w:tcBorders>
          </w:tcPr>
          <w:p w14:paraId="28805937" w14:textId="77777777" w:rsidR="00C8533A" w:rsidRPr="006B329A" w:rsidRDefault="00C8533A" w:rsidP="006B329A">
            <w:pPr>
              <w:pStyle w:val="TAL"/>
            </w:pPr>
            <w:r w:rsidRPr="006B329A">
              <w:t>reserved for national use</w:t>
            </w:r>
          </w:p>
        </w:tc>
        <w:tc>
          <w:tcPr>
            <w:tcW w:w="2693" w:type="dxa"/>
            <w:tcBorders>
              <w:top w:val="nil"/>
              <w:bottom w:val="nil"/>
            </w:tcBorders>
          </w:tcPr>
          <w:p w14:paraId="5EEB4DCC" w14:textId="77777777" w:rsidR="00C8533A" w:rsidRPr="006B329A" w:rsidRDefault="00C8533A" w:rsidP="006B329A">
            <w:pPr>
              <w:pStyle w:val="TAL"/>
            </w:pPr>
          </w:p>
        </w:tc>
      </w:tr>
      <w:tr w:rsidR="00C8533A" w:rsidRPr="006B329A" w14:paraId="0EC688D0" w14:textId="77777777">
        <w:tblPrEx>
          <w:tblCellMar>
            <w:top w:w="0" w:type="dxa"/>
            <w:bottom w:w="0" w:type="dxa"/>
          </w:tblCellMar>
        </w:tblPrEx>
        <w:trPr>
          <w:cantSplit/>
          <w:jc w:val="center"/>
        </w:trPr>
        <w:tc>
          <w:tcPr>
            <w:tcW w:w="959" w:type="dxa"/>
            <w:tcBorders>
              <w:top w:val="nil"/>
              <w:bottom w:val="nil"/>
            </w:tcBorders>
          </w:tcPr>
          <w:p w14:paraId="20D2C906" w14:textId="77777777" w:rsidR="00C8533A" w:rsidRPr="006B329A" w:rsidRDefault="00C8533A" w:rsidP="006B329A">
            <w:pPr>
              <w:pStyle w:val="TAL"/>
            </w:pPr>
            <w:r w:rsidRPr="006B329A">
              <w:t>0 1 0</w:t>
            </w:r>
          </w:p>
        </w:tc>
        <w:tc>
          <w:tcPr>
            <w:tcW w:w="1276" w:type="dxa"/>
            <w:tcBorders>
              <w:top w:val="nil"/>
              <w:bottom w:val="nil"/>
            </w:tcBorders>
          </w:tcPr>
          <w:p w14:paraId="5176B7C1" w14:textId="77777777" w:rsidR="00C8533A" w:rsidRPr="006B329A" w:rsidRDefault="00C8533A" w:rsidP="006B329A">
            <w:pPr>
              <w:pStyle w:val="TAL"/>
            </w:pPr>
            <w:r w:rsidRPr="006B329A">
              <w:t>1 1 1 1</w:t>
            </w:r>
          </w:p>
        </w:tc>
        <w:tc>
          <w:tcPr>
            <w:tcW w:w="3827" w:type="dxa"/>
            <w:tcBorders>
              <w:top w:val="nil"/>
              <w:bottom w:val="nil"/>
            </w:tcBorders>
          </w:tcPr>
          <w:p w14:paraId="52745961" w14:textId="77777777" w:rsidR="00C8533A" w:rsidRPr="006B329A" w:rsidRDefault="00C8533A" w:rsidP="006B329A">
            <w:pPr>
              <w:pStyle w:val="TAL"/>
            </w:pPr>
            <w:r w:rsidRPr="006B329A">
              <w:t>resource not available, unspecified</w:t>
            </w:r>
          </w:p>
        </w:tc>
        <w:tc>
          <w:tcPr>
            <w:tcW w:w="2693" w:type="dxa"/>
            <w:tcBorders>
              <w:top w:val="nil"/>
              <w:bottom w:val="nil"/>
            </w:tcBorders>
          </w:tcPr>
          <w:p w14:paraId="5495B827" w14:textId="77777777" w:rsidR="00C8533A" w:rsidRPr="006B329A" w:rsidRDefault="00C8533A" w:rsidP="006B329A">
            <w:pPr>
              <w:pStyle w:val="TAL"/>
            </w:pPr>
          </w:p>
        </w:tc>
      </w:tr>
      <w:tr w:rsidR="00C8533A" w:rsidRPr="006B329A" w14:paraId="0FC16C3F" w14:textId="77777777">
        <w:tblPrEx>
          <w:tblCellMar>
            <w:top w:w="0" w:type="dxa"/>
            <w:bottom w:w="0" w:type="dxa"/>
          </w:tblCellMar>
        </w:tblPrEx>
        <w:trPr>
          <w:cantSplit/>
          <w:jc w:val="center"/>
        </w:trPr>
        <w:tc>
          <w:tcPr>
            <w:tcW w:w="959" w:type="dxa"/>
            <w:tcBorders>
              <w:bottom w:val="nil"/>
            </w:tcBorders>
          </w:tcPr>
          <w:p w14:paraId="717B4277" w14:textId="77777777" w:rsidR="00C8533A" w:rsidRPr="006B329A" w:rsidRDefault="00C8533A" w:rsidP="006B329A">
            <w:pPr>
              <w:pStyle w:val="TAL"/>
              <w:rPr>
                <w:b/>
              </w:rPr>
            </w:pPr>
            <w:r w:rsidRPr="006B329A">
              <w:rPr>
                <w:b/>
              </w:rPr>
              <w:t>0 1 1</w:t>
            </w:r>
          </w:p>
        </w:tc>
        <w:tc>
          <w:tcPr>
            <w:tcW w:w="1276" w:type="dxa"/>
            <w:tcBorders>
              <w:bottom w:val="nil"/>
            </w:tcBorders>
          </w:tcPr>
          <w:p w14:paraId="20B1C432" w14:textId="77777777" w:rsidR="00C8533A" w:rsidRPr="006B329A" w:rsidRDefault="00C8533A" w:rsidP="006B329A">
            <w:pPr>
              <w:pStyle w:val="TAL"/>
              <w:rPr>
                <w:b/>
              </w:rPr>
            </w:pPr>
            <w:r w:rsidRPr="006B329A">
              <w:rPr>
                <w:b/>
              </w:rPr>
              <w:t xml:space="preserve"> -  -  -  -</w:t>
            </w:r>
          </w:p>
        </w:tc>
        <w:tc>
          <w:tcPr>
            <w:tcW w:w="3827" w:type="dxa"/>
            <w:tcBorders>
              <w:bottom w:val="nil"/>
            </w:tcBorders>
          </w:tcPr>
          <w:p w14:paraId="5EC07A78" w14:textId="77777777" w:rsidR="00C8533A" w:rsidRPr="006B329A" w:rsidRDefault="00C8533A" w:rsidP="006B329A">
            <w:pPr>
              <w:pStyle w:val="TAL"/>
              <w:rPr>
                <w:b/>
              </w:rPr>
            </w:pPr>
            <w:r w:rsidRPr="006B329A">
              <w:rPr>
                <w:b/>
              </w:rPr>
              <w:t>Service or Option Not Available</w:t>
            </w:r>
          </w:p>
        </w:tc>
        <w:tc>
          <w:tcPr>
            <w:tcW w:w="2693" w:type="dxa"/>
            <w:tcBorders>
              <w:bottom w:val="nil"/>
            </w:tcBorders>
          </w:tcPr>
          <w:p w14:paraId="1927324D" w14:textId="77777777" w:rsidR="00C8533A" w:rsidRPr="006B329A" w:rsidRDefault="00C8533A" w:rsidP="006B329A">
            <w:pPr>
              <w:pStyle w:val="TAL"/>
              <w:rPr>
                <w:b/>
              </w:rPr>
            </w:pPr>
          </w:p>
        </w:tc>
      </w:tr>
      <w:tr w:rsidR="00C8533A" w:rsidRPr="006B329A" w14:paraId="181BE87C" w14:textId="77777777">
        <w:tblPrEx>
          <w:tblCellMar>
            <w:top w:w="0" w:type="dxa"/>
            <w:bottom w:w="0" w:type="dxa"/>
          </w:tblCellMar>
        </w:tblPrEx>
        <w:trPr>
          <w:cantSplit/>
          <w:jc w:val="center"/>
        </w:trPr>
        <w:tc>
          <w:tcPr>
            <w:tcW w:w="959" w:type="dxa"/>
            <w:tcBorders>
              <w:top w:val="nil"/>
              <w:bottom w:val="nil"/>
            </w:tcBorders>
          </w:tcPr>
          <w:p w14:paraId="0A62702D" w14:textId="77777777" w:rsidR="00C8533A" w:rsidRPr="006B329A" w:rsidRDefault="00C8533A" w:rsidP="006B329A">
            <w:pPr>
              <w:pStyle w:val="TAL"/>
            </w:pPr>
            <w:r w:rsidRPr="006B329A">
              <w:t>0 1 1</w:t>
            </w:r>
          </w:p>
        </w:tc>
        <w:tc>
          <w:tcPr>
            <w:tcW w:w="1276" w:type="dxa"/>
            <w:tcBorders>
              <w:top w:val="nil"/>
              <w:bottom w:val="nil"/>
            </w:tcBorders>
          </w:tcPr>
          <w:p w14:paraId="7D76262A" w14:textId="77777777" w:rsidR="00C8533A" w:rsidRPr="006B329A" w:rsidRDefault="00C8533A" w:rsidP="006B329A">
            <w:pPr>
              <w:pStyle w:val="TAL"/>
            </w:pPr>
            <w:r w:rsidRPr="006B329A">
              <w:t>0 0 0 0</w:t>
            </w:r>
          </w:p>
        </w:tc>
        <w:tc>
          <w:tcPr>
            <w:tcW w:w="3827" w:type="dxa"/>
            <w:tcBorders>
              <w:top w:val="nil"/>
              <w:bottom w:val="nil"/>
            </w:tcBorders>
          </w:tcPr>
          <w:p w14:paraId="38A325D3" w14:textId="77777777" w:rsidR="00C8533A" w:rsidRPr="006B329A" w:rsidRDefault="00C8533A" w:rsidP="006B329A">
            <w:pPr>
              <w:pStyle w:val="TAL"/>
            </w:pPr>
            <w:r w:rsidRPr="006B329A">
              <w:t>requested transcoding/rate adaption not available</w:t>
            </w:r>
          </w:p>
        </w:tc>
        <w:tc>
          <w:tcPr>
            <w:tcW w:w="2693" w:type="dxa"/>
            <w:tcBorders>
              <w:top w:val="nil"/>
              <w:bottom w:val="nil"/>
            </w:tcBorders>
          </w:tcPr>
          <w:p w14:paraId="65EEE033" w14:textId="77777777" w:rsidR="00C8533A" w:rsidRPr="006B329A" w:rsidRDefault="00C8533A" w:rsidP="006B329A">
            <w:pPr>
              <w:pStyle w:val="TAL"/>
            </w:pPr>
            <w:r w:rsidRPr="006B329A">
              <w:t>Channel Number</w:t>
            </w:r>
          </w:p>
        </w:tc>
      </w:tr>
      <w:tr w:rsidR="00C8533A" w:rsidRPr="006B329A" w14:paraId="59B99AB2" w14:textId="77777777">
        <w:tblPrEx>
          <w:tblCellMar>
            <w:top w:w="0" w:type="dxa"/>
            <w:bottom w:w="0" w:type="dxa"/>
          </w:tblCellMar>
        </w:tblPrEx>
        <w:trPr>
          <w:cantSplit/>
          <w:jc w:val="center"/>
        </w:trPr>
        <w:tc>
          <w:tcPr>
            <w:tcW w:w="959" w:type="dxa"/>
            <w:tcBorders>
              <w:top w:val="nil"/>
              <w:bottom w:val="nil"/>
            </w:tcBorders>
          </w:tcPr>
          <w:p w14:paraId="01B29C5E" w14:textId="77777777" w:rsidR="00C8533A" w:rsidRPr="006B329A" w:rsidRDefault="00C8533A" w:rsidP="006B329A">
            <w:pPr>
              <w:pStyle w:val="TAL"/>
            </w:pPr>
            <w:r w:rsidRPr="006B329A">
              <w:t>0 1 1</w:t>
            </w:r>
          </w:p>
        </w:tc>
        <w:tc>
          <w:tcPr>
            <w:tcW w:w="1276" w:type="dxa"/>
            <w:tcBorders>
              <w:top w:val="nil"/>
              <w:bottom w:val="nil"/>
            </w:tcBorders>
          </w:tcPr>
          <w:p w14:paraId="3C2561EB" w14:textId="77777777" w:rsidR="00C8533A" w:rsidRPr="006B329A" w:rsidRDefault="00C8533A" w:rsidP="006B329A">
            <w:pPr>
              <w:pStyle w:val="TAL"/>
            </w:pPr>
            <w:r w:rsidRPr="006B329A">
              <w:t>0 0 0 1</w:t>
            </w:r>
          </w:p>
        </w:tc>
        <w:tc>
          <w:tcPr>
            <w:tcW w:w="3827" w:type="dxa"/>
            <w:tcBorders>
              <w:top w:val="nil"/>
              <w:bottom w:val="nil"/>
            </w:tcBorders>
          </w:tcPr>
          <w:p w14:paraId="012A4ED1" w14:textId="77777777" w:rsidR="00C8533A" w:rsidRPr="006B329A" w:rsidRDefault="00C8533A" w:rsidP="006B329A">
            <w:pPr>
              <w:pStyle w:val="TAL"/>
            </w:pPr>
            <w:r w:rsidRPr="006B329A">
              <w:t>reserved for international use</w:t>
            </w:r>
          </w:p>
        </w:tc>
        <w:tc>
          <w:tcPr>
            <w:tcW w:w="2693" w:type="dxa"/>
            <w:tcBorders>
              <w:top w:val="nil"/>
              <w:bottom w:val="nil"/>
            </w:tcBorders>
          </w:tcPr>
          <w:p w14:paraId="4F1E5542" w14:textId="77777777" w:rsidR="00C8533A" w:rsidRPr="006B329A" w:rsidRDefault="00C8533A" w:rsidP="006B329A">
            <w:pPr>
              <w:pStyle w:val="TAL"/>
            </w:pPr>
          </w:p>
        </w:tc>
      </w:tr>
      <w:tr w:rsidR="00C8533A" w:rsidRPr="006B329A" w14:paraId="2A0BD02C" w14:textId="77777777">
        <w:tblPrEx>
          <w:tblCellMar>
            <w:top w:w="0" w:type="dxa"/>
            <w:bottom w:w="0" w:type="dxa"/>
          </w:tblCellMar>
        </w:tblPrEx>
        <w:trPr>
          <w:cantSplit/>
          <w:jc w:val="center"/>
        </w:trPr>
        <w:tc>
          <w:tcPr>
            <w:tcW w:w="959" w:type="dxa"/>
            <w:tcBorders>
              <w:top w:val="nil"/>
              <w:bottom w:val="nil"/>
            </w:tcBorders>
          </w:tcPr>
          <w:p w14:paraId="40707C2D" w14:textId="77777777" w:rsidR="00C8533A" w:rsidRPr="006B329A" w:rsidRDefault="00C8533A" w:rsidP="006B329A">
            <w:pPr>
              <w:pStyle w:val="TAL"/>
            </w:pPr>
            <w:r w:rsidRPr="006B329A">
              <w:t>0 1 1</w:t>
            </w:r>
          </w:p>
        </w:tc>
        <w:tc>
          <w:tcPr>
            <w:tcW w:w="1276" w:type="dxa"/>
            <w:tcBorders>
              <w:top w:val="nil"/>
              <w:bottom w:val="nil"/>
            </w:tcBorders>
          </w:tcPr>
          <w:p w14:paraId="36589833" w14:textId="77777777" w:rsidR="00C8533A" w:rsidRPr="006B329A" w:rsidRDefault="00C8533A" w:rsidP="006B329A">
            <w:pPr>
              <w:pStyle w:val="TAL"/>
            </w:pPr>
            <w:r w:rsidRPr="006B329A">
              <w:t xml:space="preserve"> :  :  :  :</w:t>
            </w:r>
          </w:p>
        </w:tc>
        <w:tc>
          <w:tcPr>
            <w:tcW w:w="3827" w:type="dxa"/>
            <w:tcBorders>
              <w:top w:val="nil"/>
              <w:bottom w:val="nil"/>
            </w:tcBorders>
          </w:tcPr>
          <w:p w14:paraId="7FD3ABCC" w14:textId="77777777" w:rsidR="00C8533A" w:rsidRPr="006B329A" w:rsidRDefault="00C8533A" w:rsidP="006B329A">
            <w:pPr>
              <w:pStyle w:val="TAL"/>
            </w:pPr>
          </w:p>
        </w:tc>
        <w:tc>
          <w:tcPr>
            <w:tcW w:w="2693" w:type="dxa"/>
            <w:tcBorders>
              <w:top w:val="nil"/>
              <w:bottom w:val="nil"/>
            </w:tcBorders>
          </w:tcPr>
          <w:p w14:paraId="7672B80D" w14:textId="77777777" w:rsidR="00C8533A" w:rsidRPr="006B329A" w:rsidRDefault="00C8533A" w:rsidP="006B329A">
            <w:pPr>
              <w:pStyle w:val="TAL"/>
            </w:pPr>
          </w:p>
        </w:tc>
      </w:tr>
      <w:tr w:rsidR="00C8533A" w:rsidRPr="006B329A" w14:paraId="5FFA013C" w14:textId="77777777">
        <w:tblPrEx>
          <w:tblCellMar>
            <w:top w:w="0" w:type="dxa"/>
            <w:bottom w:w="0" w:type="dxa"/>
          </w:tblCellMar>
        </w:tblPrEx>
        <w:trPr>
          <w:cantSplit/>
          <w:jc w:val="center"/>
        </w:trPr>
        <w:tc>
          <w:tcPr>
            <w:tcW w:w="959" w:type="dxa"/>
            <w:tcBorders>
              <w:top w:val="nil"/>
              <w:bottom w:val="nil"/>
            </w:tcBorders>
          </w:tcPr>
          <w:p w14:paraId="223DEECB" w14:textId="77777777" w:rsidR="00C8533A" w:rsidRPr="006B329A" w:rsidRDefault="00C8533A" w:rsidP="006B329A">
            <w:pPr>
              <w:pStyle w:val="TAL"/>
            </w:pPr>
            <w:r w:rsidRPr="006B329A">
              <w:t>0 1 1</w:t>
            </w:r>
          </w:p>
        </w:tc>
        <w:tc>
          <w:tcPr>
            <w:tcW w:w="1276" w:type="dxa"/>
            <w:tcBorders>
              <w:top w:val="nil"/>
              <w:bottom w:val="nil"/>
            </w:tcBorders>
          </w:tcPr>
          <w:p w14:paraId="3CFEAE2C" w14:textId="77777777" w:rsidR="00C8533A" w:rsidRPr="006B329A" w:rsidRDefault="00C8533A" w:rsidP="006B329A">
            <w:pPr>
              <w:pStyle w:val="TAL"/>
            </w:pPr>
            <w:r w:rsidRPr="006B329A">
              <w:t>1 1 1 0</w:t>
            </w:r>
          </w:p>
        </w:tc>
        <w:tc>
          <w:tcPr>
            <w:tcW w:w="3827" w:type="dxa"/>
            <w:tcBorders>
              <w:top w:val="nil"/>
              <w:bottom w:val="nil"/>
            </w:tcBorders>
          </w:tcPr>
          <w:p w14:paraId="116CB251" w14:textId="77777777" w:rsidR="00C8533A" w:rsidRPr="006B329A" w:rsidRDefault="00C8533A" w:rsidP="006B329A">
            <w:pPr>
              <w:pStyle w:val="TAL"/>
            </w:pPr>
          </w:p>
        </w:tc>
        <w:tc>
          <w:tcPr>
            <w:tcW w:w="2693" w:type="dxa"/>
            <w:tcBorders>
              <w:top w:val="nil"/>
              <w:bottom w:val="nil"/>
            </w:tcBorders>
          </w:tcPr>
          <w:p w14:paraId="12018939" w14:textId="77777777" w:rsidR="00C8533A" w:rsidRPr="006B329A" w:rsidRDefault="00C8533A" w:rsidP="006B329A">
            <w:pPr>
              <w:pStyle w:val="TAL"/>
            </w:pPr>
          </w:p>
        </w:tc>
      </w:tr>
      <w:tr w:rsidR="00C8533A" w:rsidRPr="006B329A" w14:paraId="10B69FF4" w14:textId="77777777">
        <w:tblPrEx>
          <w:tblCellMar>
            <w:top w:w="0" w:type="dxa"/>
            <w:bottom w:w="0" w:type="dxa"/>
          </w:tblCellMar>
        </w:tblPrEx>
        <w:trPr>
          <w:cantSplit/>
          <w:jc w:val="center"/>
        </w:trPr>
        <w:tc>
          <w:tcPr>
            <w:tcW w:w="959" w:type="dxa"/>
            <w:tcBorders>
              <w:top w:val="nil"/>
              <w:bottom w:val="nil"/>
            </w:tcBorders>
          </w:tcPr>
          <w:p w14:paraId="150E371D" w14:textId="77777777" w:rsidR="00C8533A" w:rsidRPr="006B329A" w:rsidRDefault="00C8533A" w:rsidP="006B329A">
            <w:pPr>
              <w:pStyle w:val="TAL"/>
            </w:pPr>
            <w:r w:rsidRPr="006B329A">
              <w:t>0 1 1</w:t>
            </w:r>
          </w:p>
        </w:tc>
        <w:tc>
          <w:tcPr>
            <w:tcW w:w="1276" w:type="dxa"/>
            <w:tcBorders>
              <w:top w:val="nil"/>
              <w:bottom w:val="nil"/>
            </w:tcBorders>
          </w:tcPr>
          <w:p w14:paraId="5D64FE9E" w14:textId="77777777" w:rsidR="00C8533A" w:rsidRPr="006B329A" w:rsidRDefault="00C8533A" w:rsidP="006B329A">
            <w:pPr>
              <w:pStyle w:val="TAL"/>
            </w:pPr>
            <w:r w:rsidRPr="006B329A">
              <w:t>1 1 1 1</w:t>
            </w:r>
          </w:p>
        </w:tc>
        <w:tc>
          <w:tcPr>
            <w:tcW w:w="3827" w:type="dxa"/>
            <w:tcBorders>
              <w:top w:val="nil"/>
              <w:bottom w:val="nil"/>
            </w:tcBorders>
          </w:tcPr>
          <w:p w14:paraId="0688DE40" w14:textId="77777777" w:rsidR="00C8533A" w:rsidRPr="006B329A" w:rsidRDefault="00C8533A" w:rsidP="006B329A">
            <w:pPr>
              <w:pStyle w:val="TAL"/>
            </w:pPr>
            <w:r w:rsidRPr="006B329A">
              <w:t>service or option not available, unspecified</w:t>
            </w:r>
          </w:p>
        </w:tc>
        <w:tc>
          <w:tcPr>
            <w:tcW w:w="2693" w:type="dxa"/>
            <w:tcBorders>
              <w:top w:val="nil"/>
              <w:bottom w:val="nil"/>
            </w:tcBorders>
          </w:tcPr>
          <w:p w14:paraId="4BC2F17A" w14:textId="77777777" w:rsidR="00C8533A" w:rsidRPr="006B329A" w:rsidRDefault="00C8533A" w:rsidP="006B329A">
            <w:pPr>
              <w:pStyle w:val="TAL"/>
            </w:pPr>
          </w:p>
        </w:tc>
      </w:tr>
      <w:tr w:rsidR="00C8533A" w:rsidRPr="006B329A" w14:paraId="0CE52BF5" w14:textId="77777777">
        <w:tblPrEx>
          <w:tblCellMar>
            <w:top w:w="0" w:type="dxa"/>
            <w:bottom w:w="0" w:type="dxa"/>
          </w:tblCellMar>
        </w:tblPrEx>
        <w:trPr>
          <w:cantSplit/>
          <w:jc w:val="center"/>
        </w:trPr>
        <w:tc>
          <w:tcPr>
            <w:tcW w:w="959" w:type="dxa"/>
            <w:tcBorders>
              <w:bottom w:val="nil"/>
            </w:tcBorders>
          </w:tcPr>
          <w:p w14:paraId="492303D2" w14:textId="77777777" w:rsidR="00C8533A" w:rsidRPr="006B329A" w:rsidRDefault="00C8533A" w:rsidP="006B329A">
            <w:pPr>
              <w:pStyle w:val="TAL"/>
              <w:rPr>
                <w:b/>
              </w:rPr>
            </w:pPr>
            <w:r w:rsidRPr="006B329A">
              <w:rPr>
                <w:b/>
              </w:rPr>
              <w:t>1 0 0</w:t>
            </w:r>
          </w:p>
        </w:tc>
        <w:tc>
          <w:tcPr>
            <w:tcW w:w="1276" w:type="dxa"/>
            <w:tcBorders>
              <w:bottom w:val="nil"/>
            </w:tcBorders>
          </w:tcPr>
          <w:p w14:paraId="5F566142" w14:textId="77777777" w:rsidR="00C8533A" w:rsidRPr="006B329A" w:rsidRDefault="00C8533A" w:rsidP="006B329A">
            <w:pPr>
              <w:pStyle w:val="TAL"/>
              <w:rPr>
                <w:b/>
              </w:rPr>
            </w:pPr>
            <w:r w:rsidRPr="006B329A">
              <w:rPr>
                <w:b/>
              </w:rPr>
              <w:t xml:space="preserve"> -  -  -  -</w:t>
            </w:r>
          </w:p>
        </w:tc>
        <w:tc>
          <w:tcPr>
            <w:tcW w:w="3827" w:type="dxa"/>
            <w:tcBorders>
              <w:bottom w:val="nil"/>
            </w:tcBorders>
          </w:tcPr>
          <w:p w14:paraId="0FDE163E" w14:textId="77777777" w:rsidR="00C8533A" w:rsidRPr="006B329A" w:rsidRDefault="00C8533A" w:rsidP="006B329A">
            <w:pPr>
              <w:pStyle w:val="TAL"/>
              <w:rPr>
                <w:b/>
              </w:rPr>
            </w:pPr>
            <w:r w:rsidRPr="006B329A">
              <w:rPr>
                <w:b/>
              </w:rPr>
              <w:t>Service or Option Not Implemented</w:t>
            </w:r>
          </w:p>
        </w:tc>
        <w:tc>
          <w:tcPr>
            <w:tcW w:w="2693" w:type="dxa"/>
            <w:tcBorders>
              <w:bottom w:val="nil"/>
            </w:tcBorders>
          </w:tcPr>
          <w:p w14:paraId="56080643" w14:textId="77777777" w:rsidR="00C8533A" w:rsidRPr="006B329A" w:rsidRDefault="00C8533A" w:rsidP="006B329A">
            <w:pPr>
              <w:pStyle w:val="TAL"/>
              <w:rPr>
                <w:b/>
              </w:rPr>
            </w:pPr>
          </w:p>
        </w:tc>
      </w:tr>
      <w:tr w:rsidR="00C8533A" w:rsidRPr="006B329A" w14:paraId="59757968" w14:textId="77777777">
        <w:tblPrEx>
          <w:tblCellMar>
            <w:top w:w="0" w:type="dxa"/>
            <w:bottom w:w="0" w:type="dxa"/>
          </w:tblCellMar>
        </w:tblPrEx>
        <w:trPr>
          <w:cantSplit/>
          <w:jc w:val="center"/>
        </w:trPr>
        <w:tc>
          <w:tcPr>
            <w:tcW w:w="959" w:type="dxa"/>
            <w:tcBorders>
              <w:top w:val="nil"/>
              <w:bottom w:val="nil"/>
            </w:tcBorders>
          </w:tcPr>
          <w:p w14:paraId="4ED413E5" w14:textId="77777777" w:rsidR="00C8533A" w:rsidRPr="006B329A" w:rsidRDefault="00C8533A" w:rsidP="006B329A">
            <w:pPr>
              <w:pStyle w:val="TAL"/>
            </w:pPr>
            <w:r w:rsidRPr="006B329A">
              <w:t>1 0 0</w:t>
            </w:r>
          </w:p>
        </w:tc>
        <w:tc>
          <w:tcPr>
            <w:tcW w:w="1276" w:type="dxa"/>
            <w:tcBorders>
              <w:top w:val="nil"/>
              <w:bottom w:val="nil"/>
            </w:tcBorders>
          </w:tcPr>
          <w:p w14:paraId="390C1361" w14:textId="77777777" w:rsidR="00C8533A" w:rsidRPr="006B329A" w:rsidRDefault="00C8533A" w:rsidP="006B329A">
            <w:pPr>
              <w:pStyle w:val="TAL"/>
            </w:pPr>
            <w:r w:rsidRPr="006B329A">
              <w:t>0 0 0 0</w:t>
            </w:r>
          </w:p>
        </w:tc>
        <w:tc>
          <w:tcPr>
            <w:tcW w:w="3827" w:type="dxa"/>
            <w:tcBorders>
              <w:top w:val="nil"/>
              <w:bottom w:val="nil"/>
            </w:tcBorders>
          </w:tcPr>
          <w:p w14:paraId="1F504C41" w14:textId="77777777" w:rsidR="00C8533A" w:rsidRPr="006B329A" w:rsidRDefault="00C8533A" w:rsidP="006B329A">
            <w:pPr>
              <w:pStyle w:val="TAL"/>
            </w:pPr>
            <w:r w:rsidRPr="006B329A">
              <w:t>encryption algorithm not implemented</w:t>
            </w:r>
          </w:p>
        </w:tc>
        <w:tc>
          <w:tcPr>
            <w:tcW w:w="2693" w:type="dxa"/>
            <w:tcBorders>
              <w:top w:val="nil"/>
              <w:bottom w:val="nil"/>
            </w:tcBorders>
          </w:tcPr>
          <w:p w14:paraId="668A0F2F" w14:textId="77777777" w:rsidR="00C8533A" w:rsidRPr="006B329A" w:rsidRDefault="00C8533A" w:rsidP="006B329A">
            <w:pPr>
              <w:pStyle w:val="TAL"/>
            </w:pPr>
            <w:r w:rsidRPr="006B329A">
              <w:t>Channel Number</w:t>
            </w:r>
          </w:p>
        </w:tc>
      </w:tr>
      <w:tr w:rsidR="00C8533A" w:rsidRPr="006B329A" w14:paraId="712BE3C2" w14:textId="77777777">
        <w:tblPrEx>
          <w:tblCellMar>
            <w:top w:w="0" w:type="dxa"/>
            <w:bottom w:w="0" w:type="dxa"/>
          </w:tblCellMar>
        </w:tblPrEx>
        <w:trPr>
          <w:cantSplit/>
          <w:jc w:val="center"/>
        </w:trPr>
        <w:tc>
          <w:tcPr>
            <w:tcW w:w="959" w:type="dxa"/>
            <w:tcBorders>
              <w:top w:val="nil"/>
              <w:bottom w:val="nil"/>
            </w:tcBorders>
          </w:tcPr>
          <w:p w14:paraId="0ABF63E0" w14:textId="77777777" w:rsidR="00C8533A" w:rsidRPr="006B329A" w:rsidRDefault="00C8533A" w:rsidP="006B329A">
            <w:pPr>
              <w:pStyle w:val="TAL"/>
            </w:pPr>
            <w:r w:rsidRPr="006B329A">
              <w:t>1 0 0</w:t>
            </w:r>
          </w:p>
        </w:tc>
        <w:tc>
          <w:tcPr>
            <w:tcW w:w="1276" w:type="dxa"/>
            <w:tcBorders>
              <w:top w:val="nil"/>
              <w:bottom w:val="nil"/>
            </w:tcBorders>
          </w:tcPr>
          <w:p w14:paraId="6B673AB9" w14:textId="77777777" w:rsidR="00C8533A" w:rsidRPr="006B329A" w:rsidRDefault="00C8533A" w:rsidP="006B329A">
            <w:pPr>
              <w:pStyle w:val="TAL"/>
            </w:pPr>
            <w:r w:rsidRPr="006B329A">
              <w:t>0 0 0 1</w:t>
            </w:r>
          </w:p>
        </w:tc>
        <w:tc>
          <w:tcPr>
            <w:tcW w:w="3827" w:type="dxa"/>
            <w:tcBorders>
              <w:top w:val="nil"/>
              <w:bottom w:val="nil"/>
            </w:tcBorders>
          </w:tcPr>
          <w:p w14:paraId="7244CDCE" w14:textId="77777777" w:rsidR="00C8533A" w:rsidRPr="006B329A" w:rsidRDefault="00C8533A" w:rsidP="006B329A">
            <w:pPr>
              <w:pStyle w:val="TAL"/>
            </w:pPr>
            <w:r w:rsidRPr="006B329A">
              <w:t>reserved for international use</w:t>
            </w:r>
          </w:p>
        </w:tc>
        <w:tc>
          <w:tcPr>
            <w:tcW w:w="2693" w:type="dxa"/>
            <w:tcBorders>
              <w:top w:val="nil"/>
              <w:bottom w:val="nil"/>
            </w:tcBorders>
          </w:tcPr>
          <w:p w14:paraId="549848C0" w14:textId="77777777" w:rsidR="00C8533A" w:rsidRPr="006B329A" w:rsidRDefault="00C8533A" w:rsidP="006B329A">
            <w:pPr>
              <w:pStyle w:val="TAL"/>
            </w:pPr>
          </w:p>
        </w:tc>
      </w:tr>
      <w:tr w:rsidR="00C8533A" w:rsidRPr="006B329A" w14:paraId="25E38507" w14:textId="77777777">
        <w:tblPrEx>
          <w:tblCellMar>
            <w:top w:w="0" w:type="dxa"/>
            <w:bottom w:w="0" w:type="dxa"/>
          </w:tblCellMar>
        </w:tblPrEx>
        <w:trPr>
          <w:cantSplit/>
          <w:jc w:val="center"/>
        </w:trPr>
        <w:tc>
          <w:tcPr>
            <w:tcW w:w="959" w:type="dxa"/>
            <w:tcBorders>
              <w:top w:val="nil"/>
              <w:bottom w:val="nil"/>
            </w:tcBorders>
          </w:tcPr>
          <w:p w14:paraId="3BCD8CE7" w14:textId="77777777" w:rsidR="00C8533A" w:rsidRPr="006B329A" w:rsidRDefault="00C8533A" w:rsidP="006B329A">
            <w:pPr>
              <w:pStyle w:val="TAL"/>
            </w:pPr>
            <w:r w:rsidRPr="006B329A">
              <w:t>1 0 0</w:t>
            </w:r>
          </w:p>
        </w:tc>
        <w:tc>
          <w:tcPr>
            <w:tcW w:w="1276" w:type="dxa"/>
            <w:tcBorders>
              <w:top w:val="nil"/>
              <w:bottom w:val="nil"/>
            </w:tcBorders>
          </w:tcPr>
          <w:p w14:paraId="57A34478" w14:textId="77777777" w:rsidR="00C8533A" w:rsidRPr="006B329A" w:rsidRDefault="00C8533A" w:rsidP="006B329A">
            <w:pPr>
              <w:pStyle w:val="TAL"/>
            </w:pPr>
            <w:r w:rsidRPr="006B329A">
              <w:t>0  :  :  :</w:t>
            </w:r>
          </w:p>
        </w:tc>
        <w:tc>
          <w:tcPr>
            <w:tcW w:w="3827" w:type="dxa"/>
            <w:tcBorders>
              <w:top w:val="nil"/>
              <w:bottom w:val="nil"/>
            </w:tcBorders>
          </w:tcPr>
          <w:p w14:paraId="2D86A588" w14:textId="77777777" w:rsidR="00C8533A" w:rsidRPr="006B329A" w:rsidRDefault="00C8533A" w:rsidP="006B329A">
            <w:pPr>
              <w:pStyle w:val="TAL"/>
            </w:pPr>
          </w:p>
        </w:tc>
        <w:tc>
          <w:tcPr>
            <w:tcW w:w="2693" w:type="dxa"/>
            <w:tcBorders>
              <w:top w:val="nil"/>
              <w:bottom w:val="nil"/>
            </w:tcBorders>
          </w:tcPr>
          <w:p w14:paraId="21892880" w14:textId="77777777" w:rsidR="00C8533A" w:rsidRPr="006B329A" w:rsidRDefault="00C8533A" w:rsidP="006B329A">
            <w:pPr>
              <w:pStyle w:val="TAL"/>
            </w:pPr>
          </w:p>
        </w:tc>
      </w:tr>
      <w:tr w:rsidR="00C8533A" w:rsidRPr="006B329A" w14:paraId="0CDBE2A0" w14:textId="77777777">
        <w:tblPrEx>
          <w:tblCellMar>
            <w:top w:w="0" w:type="dxa"/>
            <w:bottom w:w="0" w:type="dxa"/>
          </w:tblCellMar>
        </w:tblPrEx>
        <w:trPr>
          <w:cantSplit/>
          <w:jc w:val="center"/>
        </w:trPr>
        <w:tc>
          <w:tcPr>
            <w:tcW w:w="959" w:type="dxa"/>
            <w:tcBorders>
              <w:top w:val="nil"/>
              <w:bottom w:val="nil"/>
            </w:tcBorders>
          </w:tcPr>
          <w:p w14:paraId="24731ECF" w14:textId="77777777" w:rsidR="00C8533A" w:rsidRPr="006B329A" w:rsidRDefault="00C8533A" w:rsidP="006B329A">
            <w:pPr>
              <w:pStyle w:val="TAL"/>
            </w:pPr>
            <w:r w:rsidRPr="006B329A">
              <w:t>1 0 0</w:t>
            </w:r>
          </w:p>
        </w:tc>
        <w:tc>
          <w:tcPr>
            <w:tcW w:w="1276" w:type="dxa"/>
            <w:tcBorders>
              <w:top w:val="nil"/>
              <w:bottom w:val="nil"/>
            </w:tcBorders>
          </w:tcPr>
          <w:p w14:paraId="6F71A6B1" w14:textId="77777777" w:rsidR="00C8533A" w:rsidRPr="006B329A" w:rsidRDefault="00C8533A" w:rsidP="006B329A">
            <w:pPr>
              <w:pStyle w:val="TAL"/>
            </w:pPr>
            <w:r w:rsidRPr="006B329A">
              <w:t>0 1 1 1</w:t>
            </w:r>
          </w:p>
        </w:tc>
        <w:tc>
          <w:tcPr>
            <w:tcW w:w="3827" w:type="dxa"/>
            <w:tcBorders>
              <w:top w:val="nil"/>
              <w:bottom w:val="nil"/>
            </w:tcBorders>
          </w:tcPr>
          <w:p w14:paraId="7614B6AE" w14:textId="77777777" w:rsidR="00C8533A" w:rsidRPr="006B329A" w:rsidRDefault="00C8533A" w:rsidP="006B329A">
            <w:pPr>
              <w:pStyle w:val="TAL"/>
            </w:pPr>
          </w:p>
        </w:tc>
        <w:tc>
          <w:tcPr>
            <w:tcW w:w="2693" w:type="dxa"/>
            <w:tcBorders>
              <w:top w:val="nil"/>
              <w:bottom w:val="nil"/>
            </w:tcBorders>
          </w:tcPr>
          <w:p w14:paraId="13B11E16" w14:textId="77777777" w:rsidR="00C8533A" w:rsidRPr="006B329A" w:rsidRDefault="00C8533A" w:rsidP="006B329A">
            <w:pPr>
              <w:pStyle w:val="TAL"/>
            </w:pPr>
          </w:p>
        </w:tc>
      </w:tr>
      <w:tr w:rsidR="00C8533A" w:rsidRPr="006B329A" w14:paraId="71DB5664" w14:textId="77777777">
        <w:tblPrEx>
          <w:tblCellMar>
            <w:top w:w="0" w:type="dxa"/>
            <w:bottom w:w="0" w:type="dxa"/>
          </w:tblCellMar>
        </w:tblPrEx>
        <w:trPr>
          <w:cantSplit/>
          <w:jc w:val="center"/>
        </w:trPr>
        <w:tc>
          <w:tcPr>
            <w:tcW w:w="959" w:type="dxa"/>
            <w:tcBorders>
              <w:top w:val="nil"/>
              <w:bottom w:val="nil"/>
            </w:tcBorders>
          </w:tcPr>
          <w:p w14:paraId="6A91C32D" w14:textId="77777777" w:rsidR="00C8533A" w:rsidRPr="006B329A" w:rsidRDefault="00C8533A" w:rsidP="006B329A">
            <w:pPr>
              <w:pStyle w:val="TAL"/>
            </w:pPr>
            <w:r w:rsidRPr="006B329A">
              <w:t>1 0 0</w:t>
            </w:r>
          </w:p>
        </w:tc>
        <w:tc>
          <w:tcPr>
            <w:tcW w:w="1276" w:type="dxa"/>
            <w:tcBorders>
              <w:top w:val="nil"/>
              <w:bottom w:val="nil"/>
            </w:tcBorders>
          </w:tcPr>
          <w:p w14:paraId="74F9983F" w14:textId="77777777" w:rsidR="00C8533A" w:rsidRPr="006B329A" w:rsidRDefault="00C8533A" w:rsidP="006B329A">
            <w:pPr>
              <w:pStyle w:val="TAL"/>
            </w:pPr>
            <w:r w:rsidRPr="006B329A">
              <w:t>1 0 0 0</w:t>
            </w:r>
          </w:p>
        </w:tc>
        <w:tc>
          <w:tcPr>
            <w:tcW w:w="3827" w:type="dxa"/>
            <w:tcBorders>
              <w:top w:val="nil"/>
              <w:bottom w:val="nil"/>
            </w:tcBorders>
          </w:tcPr>
          <w:p w14:paraId="26528F3E" w14:textId="77777777" w:rsidR="00C8533A" w:rsidRPr="006B329A" w:rsidRDefault="00C8533A" w:rsidP="006B329A">
            <w:pPr>
              <w:pStyle w:val="TAL"/>
            </w:pPr>
            <w:r w:rsidRPr="006B329A">
              <w:t>reserved for national use</w:t>
            </w:r>
          </w:p>
        </w:tc>
        <w:tc>
          <w:tcPr>
            <w:tcW w:w="2693" w:type="dxa"/>
            <w:tcBorders>
              <w:top w:val="nil"/>
              <w:bottom w:val="nil"/>
            </w:tcBorders>
          </w:tcPr>
          <w:p w14:paraId="484DF5CB" w14:textId="77777777" w:rsidR="00C8533A" w:rsidRPr="006B329A" w:rsidRDefault="00C8533A" w:rsidP="006B329A">
            <w:pPr>
              <w:pStyle w:val="TAL"/>
            </w:pPr>
          </w:p>
        </w:tc>
      </w:tr>
      <w:tr w:rsidR="00C8533A" w:rsidRPr="006B329A" w14:paraId="0CBBEB56" w14:textId="77777777">
        <w:tblPrEx>
          <w:tblCellMar>
            <w:top w:w="0" w:type="dxa"/>
            <w:bottom w:w="0" w:type="dxa"/>
          </w:tblCellMar>
        </w:tblPrEx>
        <w:trPr>
          <w:cantSplit/>
          <w:jc w:val="center"/>
        </w:trPr>
        <w:tc>
          <w:tcPr>
            <w:tcW w:w="959" w:type="dxa"/>
            <w:tcBorders>
              <w:top w:val="nil"/>
              <w:bottom w:val="nil"/>
            </w:tcBorders>
          </w:tcPr>
          <w:p w14:paraId="068E3EE1" w14:textId="77777777" w:rsidR="00C8533A" w:rsidRPr="006B329A" w:rsidRDefault="00C8533A" w:rsidP="006B329A">
            <w:pPr>
              <w:pStyle w:val="TAL"/>
            </w:pPr>
            <w:r w:rsidRPr="006B329A">
              <w:t>1 0 0</w:t>
            </w:r>
          </w:p>
        </w:tc>
        <w:tc>
          <w:tcPr>
            <w:tcW w:w="1276" w:type="dxa"/>
            <w:tcBorders>
              <w:top w:val="nil"/>
              <w:bottom w:val="nil"/>
            </w:tcBorders>
          </w:tcPr>
          <w:p w14:paraId="1A0EFDA8" w14:textId="77777777" w:rsidR="00C8533A" w:rsidRPr="006B329A" w:rsidRDefault="00C8533A" w:rsidP="006B329A">
            <w:pPr>
              <w:pStyle w:val="TAL"/>
            </w:pPr>
            <w:r w:rsidRPr="006B329A">
              <w:t>1  :  :  :</w:t>
            </w:r>
          </w:p>
        </w:tc>
        <w:tc>
          <w:tcPr>
            <w:tcW w:w="3827" w:type="dxa"/>
            <w:tcBorders>
              <w:top w:val="nil"/>
              <w:bottom w:val="nil"/>
            </w:tcBorders>
          </w:tcPr>
          <w:p w14:paraId="4C25C72F" w14:textId="77777777" w:rsidR="00C8533A" w:rsidRPr="006B329A" w:rsidRDefault="00C8533A" w:rsidP="006B329A">
            <w:pPr>
              <w:pStyle w:val="TAL"/>
            </w:pPr>
          </w:p>
        </w:tc>
        <w:tc>
          <w:tcPr>
            <w:tcW w:w="2693" w:type="dxa"/>
            <w:tcBorders>
              <w:top w:val="nil"/>
              <w:bottom w:val="nil"/>
            </w:tcBorders>
          </w:tcPr>
          <w:p w14:paraId="605735E8" w14:textId="77777777" w:rsidR="00C8533A" w:rsidRPr="006B329A" w:rsidRDefault="00C8533A" w:rsidP="006B329A">
            <w:pPr>
              <w:pStyle w:val="TAL"/>
            </w:pPr>
          </w:p>
        </w:tc>
      </w:tr>
      <w:tr w:rsidR="00C8533A" w:rsidRPr="006B329A" w14:paraId="3E52E274" w14:textId="77777777">
        <w:tblPrEx>
          <w:tblCellMar>
            <w:top w:w="0" w:type="dxa"/>
            <w:bottom w:w="0" w:type="dxa"/>
          </w:tblCellMar>
        </w:tblPrEx>
        <w:trPr>
          <w:cantSplit/>
          <w:jc w:val="center"/>
        </w:trPr>
        <w:tc>
          <w:tcPr>
            <w:tcW w:w="959" w:type="dxa"/>
            <w:tcBorders>
              <w:top w:val="nil"/>
              <w:bottom w:val="nil"/>
            </w:tcBorders>
          </w:tcPr>
          <w:p w14:paraId="204004DB" w14:textId="77777777" w:rsidR="00C8533A" w:rsidRPr="006B329A" w:rsidRDefault="00C8533A" w:rsidP="006B329A">
            <w:pPr>
              <w:pStyle w:val="TAL"/>
            </w:pPr>
            <w:r w:rsidRPr="006B329A">
              <w:t>1 0 0</w:t>
            </w:r>
          </w:p>
        </w:tc>
        <w:tc>
          <w:tcPr>
            <w:tcW w:w="1276" w:type="dxa"/>
            <w:tcBorders>
              <w:top w:val="nil"/>
              <w:bottom w:val="nil"/>
            </w:tcBorders>
          </w:tcPr>
          <w:p w14:paraId="53070B64" w14:textId="77777777" w:rsidR="00C8533A" w:rsidRPr="006B329A" w:rsidRDefault="00C8533A" w:rsidP="006B329A">
            <w:pPr>
              <w:pStyle w:val="TAL"/>
            </w:pPr>
            <w:r w:rsidRPr="006B329A">
              <w:t>1 1 1 0</w:t>
            </w:r>
          </w:p>
        </w:tc>
        <w:tc>
          <w:tcPr>
            <w:tcW w:w="3827" w:type="dxa"/>
            <w:tcBorders>
              <w:top w:val="nil"/>
              <w:bottom w:val="nil"/>
            </w:tcBorders>
          </w:tcPr>
          <w:p w14:paraId="504CE042" w14:textId="77777777" w:rsidR="00C8533A" w:rsidRPr="006B329A" w:rsidRDefault="00C8533A" w:rsidP="006B329A">
            <w:pPr>
              <w:pStyle w:val="TAL"/>
            </w:pPr>
          </w:p>
        </w:tc>
        <w:tc>
          <w:tcPr>
            <w:tcW w:w="2693" w:type="dxa"/>
            <w:tcBorders>
              <w:top w:val="nil"/>
              <w:bottom w:val="nil"/>
            </w:tcBorders>
          </w:tcPr>
          <w:p w14:paraId="30441127" w14:textId="77777777" w:rsidR="00C8533A" w:rsidRPr="006B329A" w:rsidRDefault="00C8533A" w:rsidP="006B329A">
            <w:pPr>
              <w:pStyle w:val="TAL"/>
            </w:pPr>
          </w:p>
        </w:tc>
      </w:tr>
      <w:tr w:rsidR="00C8533A" w:rsidRPr="006B329A" w14:paraId="0395E78E" w14:textId="77777777">
        <w:tblPrEx>
          <w:tblCellMar>
            <w:top w:w="0" w:type="dxa"/>
            <w:bottom w:w="0" w:type="dxa"/>
          </w:tblCellMar>
        </w:tblPrEx>
        <w:trPr>
          <w:cantSplit/>
          <w:jc w:val="center"/>
        </w:trPr>
        <w:tc>
          <w:tcPr>
            <w:tcW w:w="959" w:type="dxa"/>
            <w:tcBorders>
              <w:top w:val="nil"/>
              <w:bottom w:val="nil"/>
            </w:tcBorders>
          </w:tcPr>
          <w:p w14:paraId="0CC65B74" w14:textId="77777777" w:rsidR="00C8533A" w:rsidRPr="006B329A" w:rsidRDefault="00C8533A" w:rsidP="006B329A">
            <w:pPr>
              <w:pStyle w:val="TAL"/>
            </w:pPr>
            <w:r w:rsidRPr="006B329A">
              <w:t>1 0 0</w:t>
            </w:r>
          </w:p>
        </w:tc>
        <w:tc>
          <w:tcPr>
            <w:tcW w:w="1276" w:type="dxa"/>
            <w:tcBorders>
              <w:top w:val="nil"/>
              <w:bottom w:val="nil"/>
            </w:tcBorders>
          </w:tcPr>
          <w:p w14:paraId="30AF266A" w14:textId="77777777" w:rsidR="00C8533A" w:rsidRPr="006B329A" w:rsidRDefault="00C8533A" w:rsidP="006B329A">
            <w:pPr>
              <w:pStyle w:val="TAL"/>
            </w:pPr>
            <w:r w:rsidRPr="006B329A">
              <w:t>1 1 1 1</w:t>
            </w:r>
          </w:p>
        </w:tc>
        <w:tc>
          <w:tcPr>
            <w:tcW w:w="3827" w:type="dxa"/>
            <w:tcBorders>
              <w:top w:val="nil"/>
              <w:bottom w:val="nil"/>
            </w:tcBorders>
          </w:tcPr>
          <w:p w14:paraId="4A618FF7" w14:textId="77777777" w:rsidR="00C8533A" w:rsidRPr="006B329A" w:rsidRDefault="00C8533A" w:rsidP="006B329A">
            <w:pPr>
              <w:pStyle w:val="TAL"/>
            </w:pPr>
            <w:r w:rsidRPr="006B329A">
              <w:t>service or option not implemented, unspecified</w:t>
            </w:r>
          </w:p>
        </w:tc>
        <w:tc>
          <w:tcPr>
            <w:tcW w:w="2693" w:type="dxa"/>
            <w:tcBorders>
              <w:top w:val="nil"/>
              <w:bottom w:val="nil"/>
            </w:tcBorders>
          </w:tcPr>
          <w:p w14:paraId="1BDCE04F" w14:textId="77777777" w:rsidR="00C8533A" w:rsidRPr="006B329A" w:rsidRDefault="00C8533A" w:rsidP="006B329A">
            <w:pPr>
              <w:pStyle w:val="TAL"/>
            </w:pPr>
          </w:p>
        </w:tc>
      </w:tr>
      <w:tr w:rsidR="00C8533A" w:rsidRPr="006B329A" w14:paraId="78B9A6F0" w14:textId="77777777">
        <w:tblPrEx>
          <w:tblCellMar>
            <w:top w:w="0" w:type="dxa"/>
            <w:bottom w:w="0" w:type="dxa"/>
          </w:tblCellMar>
        </w:tblPrEx>
        <w:trPr>
          <w:cantSplit/>
          <w:jc w:val="center"/>
        </w:trPr>
        <w:tc>
          <w:tcPr>
            <w:tcW w:w="959" w:type="dxa"/>
            <w:tcBorders>
              <w:bottom w:val="nil"/>
            </w:tcBorders>
          </w:tcPr>
          <w:p w14:paraId="28E0F68C" w14:textId="77777777" w:rsidR="00C8533A" w:rsidRPr="006B329A" w:rsidRDefault="00C8533A" w:rsidP="006B329A">
            <w:pPr>
              <w:pStyle w:val="TAL"/>
              <w:rPr>
                <w:b/>
              </w:rPr>
            </w:pPr>
            <w:r w:rsidRPr="006B329A">
              <w:rPr>
                <w:b/>
              </w:rPr>
              <w:t>1 0 1</w:t>
            </w:r>
          </w:p>
        </w:tc>
        <w:tc>
          <w:tcPr>
            <w:tcW w:w="1276" w:type="dxa"/>
            <w:tcBorders>
              <w:bottom w:val="nil"/>
            </w:tcBorders>
          </w:tcPr>
          <w:p w14:paraId="595F2908" w14:textId="77777777" w:rsidR="00C8533A" w:rsidRPr="006B329A" w:rsidRDefault="00C8533A" w:rsidP="006B329A">
            <w:pPr>
              <w:pStyle w:val="TAL"/>
              <w:rPr>
                <w:b/>
              </w:rPr>
            </w:pPr>
            <w:r w:rsidRPr="006B329A">
              <w:rPr>
                <w:b/>
              </w:rPr>
              <w:t xml:space="preserve"> -  -  -  -</w:t>
            </w:r>
          </w:p>
        </w:tc>
        <w:tc>
          <w:tcPr>
            <w:tcW w:w="3827" w:type="dxa"/>
            <w:tcBorders>
              <w:bottom w:val="nil"/>
            </w:tcBorders>
          </w:tcPr>
          <w:p w14:paraId="32B5FF62" w14:textId="77777777" w:rsidR="00C8533A" w:rsidRPr="006B329A" w:rsidRDefault="00C8533A" w:rsidP="006B329A">
            <w:pPr>
              <w:pStyle w:val="TAL"/>
              <w:rPr>
                <w:b/>
              </w:rPr>
            </w:pPr>
            <w:r w:rsidRPr="006B329A">
              <w:rPr>
                <w:b/>
              </w:rPr>
              <w:t>Invalid Message</w:t>
            </w:r>
          </w:p>
        </w:tc>
        <w:tc>
          <w:tcPr>
            <w:tcW w:w="2693" w:type="dxa"/>
            <w:tcBorders>
              <w:bottom w:val="nil"/>
            </w:tcBorders>
          </w:tcPr>
          <w:p w14:paraId="0B132686" w14:textId="77777777" w:rsidR="00C8533A" w:rsidRPr="006B329A" w:rsidRDefault="00C8533A" w:rsidP="006B329A">
            <w:pPr>
              <w:pStyle w:val="TAL"/>
              <w:rPr>
                <w:b/>
              </w:rPr>
            </w:pPr>
          </w:p>
        </w:tc>
      </w:tr>
      <w:tr w:rsidR="00C8533A" w:rsidRPr="006B329A" w14:paraId="02BA433B" w14:textId="77777777">
        <w:tblPrEx>
          <w:tblCellMar>
            <w:top w:w="0" w:type="dxa"/>
            <w:bottom w:w="0" w:type="dxa"/>
          </w:tblCellMar>
        </w:tblPrEx>
        <w:trPr>
          <w:cantSplit/>
          <w:jc w:val="center"/>
        </w:trPr>
        <w:tc>
          <w:tcPr>
            <w:tcW w:w="959" w:type="dxa"/>
            <w:tcBorders>
              <w:top w:val="nil"/>
              <w:bottom w:val="nil"/>
            </w:tcBorders>
          </w:tcPr>
          <w:p w14:paraId="0546313D" w14:textId="77777777" w:rsidR="00C8533A" w:rsidRPr="006B329A" w:rsidRDefault="00C8533A" w:rsidP="006B329A">
            <w:pPr>
              <w:pStyle w:val="TAL"/>
            </w:pPr>
            <w:r w:rsidRPr="006B329A">
              <w:t>1 0 1</w:t>
            </w:r>
          </w:p>
        </w:tc>
        <w:tc>
          <w:tcPr>
            <w:tcW w:w="1276" w:type="dxa"/>
            <w:tcBorders>
              <w:top w:val="nil"/>
              <w:bottom w:val="nil"/>
            </w:tcBorders>
          </w:tcPr>
          <w:p w14:paraId="70DBA1F0" w14:textId="77777777" w:rsidR="00C8533A" w:rsidRPr="006B329A" w:rsidRDefault="00C8533A" w:rsidP="006B329A">
            <w:pPr>
              <w:pStyle w:val="TAL"/>
            </w:pPr>
            <w:r w:rsidRPr="006B329A">
              <w:t>0 0 0 0</w:t>
            </w:r>
          </w:p>
        </w:tc>
        <w:tc>
          <w:tcPr>
            <w:tcW w:w="3827" w:type="dxa"/>
            <w:tcBorders>
              <w:top w:val="nil"/>
              <w:bottom w:val="nil"/>
            </w:tcBorders>
          </w:tcPr>
          <w:p w14:paraId="34E0578B" w14:textId="77777777" w:rsidR="00C8533A" w:rsidRPr="006B329A" w:rsidRDefault="00C8533A" w:rsidP="006B329A">
            <w:pPr>
              <w:pStyle w:val="TAL"/>
            </w:pPr>
            <w:r w:rsidRPr="006B329A">
              <w:t>radio channel already activated/allocated</w:t>
            </w:r>
          </w:p>
        </w:tc>
        <w:tc>
          <w:tcPr>
            <w:tcW w:w="2693" w:type="dxa"/>
            <w:tcBorders>
              <w:top w:val="nil"/>
              <w:bottom w:val="nil"/>
            </w:tcBorders>
          </w:tcPr>
          <w:p w14:paraId="1D8B43F1" w14:textId="77777777" w:rsidR="00C8533A" w:rsidRPr="006B329A" w:rsidRDefault="00C8533A" w:rsidP="006B329A">
            <w:pPr>
              <w:pStyle w:val="TAL"/>
            </w:pPr>
            <w:r w:rsidRPr="006B329A">
              <w:t>Channel Number</w:t>
            </w:r>
          </w:p>
        </w:tc>
      </w:tr>
      <w:tr w:rsidR="00C8533A" w:rsidRPr="006B329A" w14:paraId="7C4C02F4" w14:textId="77777777">
        <w:tblPrEx>
          <w:tblCellMar>
            <w:top w:w="0" w:type="dxa"/>
            <w:bottom w:w="0" w:type="dxa"/>
          </w:tblCellMar>
        </w:tblPrEx>
        <w:trPr>
          <w:cantSplit/>
          <w:jc w:val="center"/>
        </w:trPr>
        <w:tc>
          <w:tcPr>
            <w:tcW w:w="959" w:type="dxa"/>
            <w:tcBorders>
              <w:top w:val="nil"/>
              <w:bottom w:val="nil"/>
            </w:tcBorders>
          </w:tcPr>
          <w:p w14:paraId="3EB1D745" w14:textId="77777777" w:rsidR="00C8533A" w:rsidRPr="006B329A" w:rsidRDefault="00C8533A" w:rsidP="006B329A">
            <w:pPr>
              <w:pStyle w:val="TAL"/>
            </w:pPr>
            <w:r w:rsidRPr="006B329A">
              <w:t>1 0 1</w:t>
            </w:r>
          </w:p>
        </w:tc>
        <w:tc>
          <w:tcPr>
            <w:tcW w:w="1276" w:type="dxa"/>
            <w:tcBorders>
              <w:top w:val="nil"/>
              <w:bottom w:val="nil"/>
            </w:tcBorders>
          </w:tcPr>
          <w:p w14:paraId="479C4BAF" w14:textId="77777777" w:rsidR="00C8533A" w:rsidRPr="006B329A" w:rsidRDefault="00C8533A" w:rsidP="006B329A">
            <w:pPr>
              <w:pStyle w:val="TAL"/>
            </w:pPr>
            <w:r w:rsidRPr="006B329A">
              <w:t>0 0 0 1</w:t>
            </w:r>
          </w:p>
        </w:tc>
        <w:tc>
          <w:tcPr>
            <w:tcW w:w="3827" w:type="dxa"/>
            <w:tcBorders>
              <w:top w:val="nil"/>
              <w:bottom w:val="nil"/>
            </w:tcBorders>
          </w:tcPr>
          <w:p w14:paraId="52104C58" w14:textId="77777777" w:rsidR="00C8533A" w:rsidRPr="006B329A" w:rsidRDefault="00C8533A" w:rsidP="006B329A">
            <w:pPr>
              <w:pStyle w:val="TAL"/>
            </w:pPr>
            <w:r w:rsidRPr="006B329A">
              <w:t>reserved for international use</w:t>
            </w:r>
          </w:p>
        </w:tc>
        <w:tc>
          <w:tcPr>
            <w:tcW w:w="2693" w:type="dxa"/>
            <w:tcBorders>
              <w:top w:val="nil"/>
              <w:bottom w:val="nil"/>
            </w:tcBorders>
          </w:tcPr>
          <w:p w14:paraId="564DA8A7" w14:textId="77777777" w:rsidR="00C8533A" w:rsidRPr="006B329A" w:rsidRDefault="00C8533A" w:rsidP="006B329A">
            <w:pPr>
              <w:pStyle w:val="TAL"/>
            </w:pPr>
          </w:p>
        </w:tc>
      </w:tr>
      <w:tr w:rsidR="00C8533A" w:rsidRPr="006B329A" w14:paraId="110C3F89" w14:textId="77777777">
        <w:tblPrEx>
          <w:tblCellMar>
            <w:top w:w="0" w:type="dxa"/>
            <w:bottom w:w="0" w:type="dxa"/>
          </w:tblCellMar>
        </w:tblPrEx>
        <w:trPr>
          <w:cantSplit/>
          <w:jc w:val="center"/>
        </w:trPr>
        <w:tc>
          <w:tcPr>
            <w:tcW w:w="959" w:type="dxa"/>
            <w:tcBorders>
              <w:top w:val="nil"/>
              <w:bottom w:val="nil"/>
            </w:tcBorders>
          </w:tcPr>
          <w:p w14:paraId="0B1A4740" w14:textId="77777777" w:rsidR="00C8533A" w:rsidRPr="006B329A" w:rsidRDefault="00C8533A" w:rsidP="006B329A">
            <w:pPr>
              <w:pStyle w:val="TAL"/>
            </w:pPr>
            <w:r w:rsidRPr="006B329A">
              <w:t>1 0 1</w:t>
            </w:r>
          </w:p>
        </w:tc>
        <w:tc>
          <w:tcPr>
            <w:tcW w:w="1276" w:type="dxa"/>
            <w:tcBorders>
              <w:top w:val="nil"/>
              <w:bottom w:val="nil"/>
            </w:tcBorders>
          </w:tcPr>
          <w:p w14:paraId="0A2C186D" w14:textId="77777777" w:rsidR="00C8533A" w:rsidRPr="006B329A" w:rsidRDefault="00C8533A" w:rsidP="006B329A">
            <w:pPr>
              <w:pStyle w:val="TAL"/>
            </w:pPr>
            <w:r w:rsidRPr="006B329A">
              <w:t>0  :  :  :</w:t>
            </w:r>
          </w:p>
        </w:tc>
        <w:tc>
          <w:tcPr>
            <w:tcW w:w="3827" w:type="dxa"/>
            <w:tcBorders>
              <w:top w:val="nil"/>
              <w:bottom w:val="nil"/>
            </w:tcBorders>
          </w:tcPr>
          <w:p w14:paraId="58B1CD96" w14:textId="77777777" w:rsidR="00C8533A" w:rsidRPr="006B329A" w:rsidRDefault="00C8533A" w:rsidP="006B329A">
            <w:pPr>
              <w:pStyle w:val="TAL"/>
            </w:pPr>
          </w:p>
        </w:tc>
        <w:tc>
          <w:tcPr>
            <w:tcW w:w="2693" w:type="dxa"/>
            <w:tcBorders>
              <w:top w:val="nil"/>
              <w:bottom w:val="nil"/>
            </w:tcBorders>
          </w:tcPr>
          <w:p w14:paraId="3828D1FA" w14:textId="77777777" w:rsidR="00C8533A" w:rsidRPr="006B329A" w:rsidRDefault="00C8533A" w:rsidP="006B329A">
            <w:pPr>
              <w:pStyle w:val="TAL"/>
            </w:pPr>
          </w:p>
        </w:tc>
      </w:tr>
      <w:tr w:rsidR="00C8533A" w:rsidRPr="006B329A" w14:paraId="06D3AF20" w14:textId="77777777">
        <w:tblPrEx>
          <w:tblCellMar>
            <w:top w:w="0" w:type="dxa"/>
            <w:bottom w:w="0" w:type="dxa"/>
          </w:tblCellMar>
        </w:tblPrEx>
        <w:trPr>
          <w:cantSplit/>
          <w:jc w:val="center"/>
        </w:trPr>
        <w:tc>
          <w:tcPr>
            <w:tcW w:w="959" w:type="dxa"/>
            <w:tcBorders>
              <w:top w:val="nil"/>
              <w:bottom w:val="nil"/>
            </w:tcBorders>
          </w:tcPr>
          <w:p w14:paraId="1DEE2AD6" w14:textId="77777777" w:rsidR="00C8533A" w:rsidRPr="006B329A" w:rsidRDefault="00C8533A" w:rsidP="006B329A">
            <w:pPr>
              <w:pStyle w:val="TAL"/>
            </w:pPr>
            <w:r w:rsidRPr="006B329A">
              <w:t>1 0 1</w:t>
            </w:r>
          </w:p>
        </w:tc>
        <w:tc>
          <w:tcPr>
            <w:tcW w:w="1276" w:type="dxa"/>
            <w:tcBorders>
              <w:top w:val="nil"/>
              <w:bottom w:val="nil"/>
            </w:tcBorders>
          </w:tcPr>
          <w:p w14:paraId="54EE12D5" w14:textId="77777777" w:rsidR="00C8533A" w:rsidRPr="006B329A" w:rsidRDefault="00C8533A" w:rsidP="006B329A">
            <w:pPr>
              <w:pStyle w:val="TAL"/>
            </w:pPr>
            <w:r w:rsidRPr="006B329A">
              <w:t>0 1 1 1</w:t>
            </w:r>
          </w:p>
        </w:tc>
        <w:tc>
          <w:tcPr>
            <w:tcW w:w="3827" w:type="dxa"/>
            <w:tcBorders>
              <w:top w:val="nil"/>
              <w:bottom w:val="nil"/>
            </w:tcBorders>
          </w:tcPr>
          <w:p w14:paraId="4C554CF8" w14:textId="77777777" w:rsidR="00C8533A" w:rsidRPr="006B329A" w:rsidRDefault="00C8533A" w:rsidP="006B329A">
            <w:pPr>
              <w:pStyle w:val="TAL"/>
            </w:pPr>
          </w:p>
        </w:tc>
        <w:tc>
          <w:tcPr>
            <w:tcW w:w="2693" w:type="dxa"/>
            <w:tcBorders>
              <w:top w:val="nil"/>
              <w:bottom w:val="nil"/>
            </w:tcBorders>
          </w:tcPr>
          <w:p w14:paraId="7F76ACE4" w14:textId="77777777" w:rsidR="00C8533A" w:rsidRPr="006B329A" w:rsidRDefault="00C8533A" w:rsidP="006B329A">
            <w:pPr>
              <w:pStyle w:val="TAL"/>
            </w:pPr>
          </w:p>
        </w:tc>
      </w:tr>
      <w:tr w:rsidR="00C8533A" w:rsidRPr="006B329A" w14:paraId="429F00F9" w14:textId="77777777">
        <w:tblPrEx>
          <w:tblCellMar>
            <w:top w:w="0" w:type="dxa"/>
            <w:bottom w:w="0" w:type="dxa"/>
          </w:tblCellMar>
        </w:tblPrEx>
        <w:trPr>
          <w:cantSplit/>
          <w:jc w:val="center"/>
        </w:trPr>
        <w:tc>
          <w:tcPr>
            <w:tcW w:w="959" w:type="dxa"/>
            <w:tcBorders>
              <w:top w:val="nil"/>
              <w:bottom w:val="nil"/>
            </w:tcBorders>
          </w:tcPr>
          <w:p w14:paraId="01F221B1" w14:textId="77777777" w:rsidR="00C8533A" w:rsidRPr="006B329A" w:rsidRDefault="00C8533A" w:rsidP="006B329A">
            <w:pPr>
              <w:pStyle w:val="TAL"/>
            </w:pPr>
            <w:r w:rsidRPr="006B329A">
              <w:t>1 0 1</w:t>
            </w:r>
          </w:p>
        </w:tc>
        <w:tc>
          <w:tcPr>
            <w:tcW w:w="1276" w:type="dxa"/>
            <w:tcBorders>
              <w:top w:val="nil"/>
              <w:bottom w:val="nil"/>
            </w:tcBorders>
          </w:tcPr>
          <w:p w14:paraId="41032638" w14:textId="77777777" w:rsidR="00C8533A" w:rsidRPr="006B329A" w:rsidRDefault="00C8533A" w:rsidP="006B329A">
            <w:pPr>
              <w:pStyle w:val="TAL"/>
            </w:pPr>
            <w:r w:rsidRPr="006B329A">
              <w:t>1 0 0 0</w:t>
            </w:r>
          </w:p>
        </w:tc>
        <w:tc>
          <w:tcPr>
            <w:tcW w:w="3827" w:type="dxa"/>
            <w:tcBorders>
              <w:top w:val="nil"/>
              <w:bottom w:val="nil"/>
            </w:tcBorders>
          </w:tcPr>
          <w:p w14:paraId="30DDFE8D" w14:textId="77777777" w:rsidR="00C8533A" w:rsidRPr="006B329A" w:rsidRDefault="00C8533A" w:rsidP="006B329A">
            <w:pPr>
              <w:pStyle w:val="TAL"/>
            </w:pPr>
            <w:r w:rsidRPr="006B329A">
              <w:t>reserved for national use</w:t>
            </w:r>
          </w:p>
        </w:tc>
        <w:tc>
          <w:tcPr>
            <w:tcW w:w="2693" w:type="dxa"/>
            <w:tcBorders>
              <w:top w:val="nil"/>
              <w:bottom w:val="nil"/>
            </w:tcBorders>
          </w:tcPr>
          <w:p w14:paraId="4F7B2749" w14:textId="77777777" w:rsidR="00C8533A" w:rsidRPr="006B329A" w:rsidRDefault="00C8533A" w:rsidP="006B329A">
            <w:pPr>
              <w:pStyle w:val="TAL"/>
            </w:pPr>
          </w:p>
        </w:tc>
      </w:tr>
      <w:tr w:rsidR="00C8533A" w:rsidRPr="006B329A" w14:paraId="3D272DAD" w14:textId="77777777">
        <w:tblPrEx>
          <w:tblCellMar>
            <w:top w:w="0" w:type="dxa"/>
            <w:bottom w:w="0" w:type="dxa"/>
          </w:tblCellMar>
        </w:tblPrEx>
        <w:trPr>
          <w:cantSplit/>
          <w:jc w:val="center"/>
        </w:trPr>
        <w:tc>
          <w:tcPr>
            <w:tcW w:w="959" w:type="dxa"/>
            <w:tcBorders>
              <w:top w:val="nil"/>
              <w:bottom w:val="nil"/>
            </w:tcBorders>
          </w:tcPr>
          <w:p w14:paraId="68F5280C" w14:textId="77777777" w:rsidR="00C8533A" w:rsidRPr="006B329A" w:rsidRDefault="00C8533A" w:rsidP="006B329A">
            <w:pPr>
              <w:pStyle w:val="TAL"/>
            </w:pPr>
            <w:r w:rsidRPr="006B329A">
              <w:t>1 0 1</w:t>
            </w:r>
          </w:p>
        </w:tc>
        <w:tc>
          <w:tcPr>
            <w:tcW w:w="1276" w:type="dxa"/>
            <w:tcBorders>
              <w:top w:val="nil"/>
              <w:bottom w:val="nil"/>
            </w:tcBorders>
          </w:tcPr>
          <w:p w14:paraId="200E3B2A" w14:textId="77777777" w:rsidR="00C8533A" w:rsidRPr="006B329A" w:rsidRDefault="00C8533A" w:rsidP="006B329A">
            <w:pPr>
              <w:pStyle w:val="TAL"/>
            </w:pPr>
            <w:r w:rsidRPr="006B329A">
              <w:t>1  :  :  :</w:t>
            </w:r>
          </w:p>
        </w:tc>
        <w:tc>
          <w:tcPr>
            <w:tcW w:w="3827" w:type="dxa"/>
            <w:tcBorders>
              <w:top w:val="nil"/>
              <w:bottom w:val="nil"/>
            </w:tcBorders>
          </w:tcPr>
          <w:p w14:paraId="5D0075D3" w14:textId="77777777" w:rsidR="00C8533A" w:rsidRPr="006B329A" w:rsidRDefault="00C8533A" w:rsidP="006B329A">
            <w:pPr>
              <w:pStyle w:val="TAL"/>
            </w:pPr>
          </w:p>
        </w:tc>
        <w:tc>
          <w:tcPr>
            <w:tcW w:w="2693" w:type="dxa"/>
            <w:tcBorders>
              <w:top w:val="nil"/>
              <w:bottom w:val="nil"/>
            </w:tcBorders>
          </w:tcPr>
          <w:p w14:paraId="75B50900" w14:textId="77777777" w:rsidR="00C8533A" w:rsidRPr="006B329A" w:rsidRDefault="00C8533A" w:rsidP="006B329A">
            <w:pPr>
              <w:pStyle w:val="TAL"/>
            </w:pPr>
          </w:p>
        </w:tc>
      </w:tr>
      <w:tr w:rsidR="00C8533A" w:rsidRPr="006B329A" w14:paraId="4813FCE4" w14:textId="77777777">
        <w:tblPrEx>
          <w:tblCellMar>
            <w:top w:w="0" w:type="dxa"/>
            <w:bottom w:w="0" w:type="dxa"/>
          </w:tblCellMar>
        </w:tblPrEx>
        <w:trPr>
          <w:cantSplit/>
          <w:jc w:val="center"/>
        </w:trPr>
        <w:tc>
          <w:tcPr>
            <w:tcW w:w="959" w:type="dxa"/>
            <w:tcBorders>
              <w:top w:val="nil"/>
              <w:bottom w:val="nil"/>
            </w:tcBorders>
          </w:tcPr>
          <w:p w14:paraId="2310163F" w14:textId="77777777" w:rsidR="00C8533A" w:rsidRPr="006B329A" w:rsidRDefault="00C8533A" w:rsidP="006B329A">
            <w:pPr>
              <w:pStyle w:val="TAL"/>
            </w:pPr>
            <w:r w:rsidRPr="006B329A">
              <w:t>1 0 1</w:t>
            </w:r>
          </w:p>
        </w:tc>
        <w:tc>
          <w:tcPr>
            <w:tcW w:w="1276" w:type="dxa"/>
            <w:tcBorders>
              <w:top w:val="nil"/>
              <w:bottom w:val="nil"/>
            </w:tcBorders>
          </w:tcPr>
          <w:p w14:paraId="3B3244E8" w14:textId="77777777" w:rsidR="00C8533A" w:rsidRPr="006B329A" w:rsidRDefault="00C8533A" w:rsidP="006B329A">
            <w:pPr>
              <w:pStyle w:val="TAL"/>
            </w:pPr>
            <w:r w:rsidRPr="006B329A">
              <w:t>1 1 1 0</w:t>
            </w:r>
          </w:p>
        </w:tc>
        <w:tc>
          <w:tcPr>
            <w:tcW w:w="3827" w:type="dxa"/>
            <w:tcBorders>
              <w:top w:val="nil"/>
              <w:bottom w:val="nil"/>
            </w:tcBorders>
          </w:tcPr>
          <w:p w14:paraId="128A3FD7" w14:textId="77777777" w:rsidR="00C8533A" w:rsidRPr="006B329A" w:rsidRDefault="00C8533A" w:rsidP="006B329A">
            <w:pPr>
              <w:pStyle w:val="TAL"/>
            </w:pPr>
          </w:p>
        </w:tc>
        <w:tc>
          <w:tcPr>
            <w:tcW w:w="2693" w:type="dxa"/>
            <w:tcBorders>
              <w:top w:val="nil"/>
              <w:bottom w:val="nil"/>
            </w:tcBorders>
          </w:tcPr>
          <w:p w14:paraId="5CBFE07D" w14:textId="77777777" w:rsidR="00C8533A" w:rsidRPr="006B329A" w:rsidRDefault="00C8533A" w:rsidP="006B329A">
            <w:pPr>
              <w:pStyle w:val="TAL"/>
            </w:pPr>
          </w:p>
        </w:tc>
      </w:tr>
      <w:tr w:rsidR="00C8533A" w:rsidRPr="006B329A" w14:paraId="0A2FA9B7" w14:textId="77777777">
        <w:tblPrEx>
          <w:tblCellMar>
            <w:top w:w="0" w:type="dxa"/>
            <w:bottom w:w="0" w:type="dxa"/>
          </w:tblCellMar>
        </w:tblPrEx>
        <w:trPr>
          <w:cantSplit/>
          <w:jc w:val="center"/>
        </w:trPr>
        <w:tc>
          <w:tcPr>
            <w:tcW w:w="959" w:type="dxa"/>
            <w:tcBorders>
              <w:top w:val="nil"/>
              <w:bottom w:val="nil"/>
            </w:tcBorders>
          </w:tcPr>
          <w:p w14:paraId="41D99CBB" w14:textId="77777777" w:rsidR="00C8533A" w:rsidRPr="006B329A" w:rsidRDefault="00C8533A" w:rsidP="006B329A">
            <w:pPr>
              <w:pStyle w:val="TAL"/>
            </w:pPr>
            <w:r w:rsidRPr="006B329A">
              <w:t>1 0 1</w:t>
            </w:r>
          </w:p>
        </w:tc>
        <w:tc>
          <w:tcPr>
            <w:tcW w:w="1276" w:type="dxa"/>
            <w:tcBorders>
              <w:top w:val="nil"/>
              <w:bottom w:val="nil"/>
            </w:tcBorders>
          </w:tcPr>
          <w:p w14:paraId="545E8CF8" w14:textId="77777777" w:rsidR="00C8533A" w:rsidRPr="006B329A" w:rsidRDefault="00C8533A" w:rsidP="006B329A">
            <w:pPr>
              <w:pStyle w:val="TAL"/>
            </w:pPr>
            <w:r w:rsidRPr="006B329A">
              <w:t>1 1 1 1</w:t>
            </w:r>
          </w:p>
        </w:tc>
        <w:tc>
          <w:tcPr>
            <w:tcW w:w="3827" w:type="dxa"/>
            <w:tcBorders>
              <w:top w:val="nil"/>
              <w:bottom w:val="nil"/>
            </w:tcBorders>
          </w:tcPr>
          <w:p w14:paraId="4A52FA88" w14:textId="77777777" w:rsidR="00C8533A" w:rsidRPr="006B329A" w:rsidRDefault="00C8533A" w:rsidP="006B329A">
            <w:pPr>
              <w:pStyle w:val="TAL"/>
            </w:pPr>
            <w:r w:rsidRPr="006B329A">
              <w:t>invalid message, unspecified</w:t>
            </w:r>
          </w:p>
        </w:tc>
        <w:tc>
          <w:tcPr>
            <w:tcW w:w="2693" w:type="dxa"/>
            <w:tcBorders>
              <w:top w:val="nil"/>
              <w:bottom w:val="nil"/>
            </w:tcBorders>
          </w:tcPr>
          <w:p w14:paraId="6C621795" w14:textId="77777777" w:rsidR="00C8533A" w:rsidRPr="006B329A" w:rsidRDefault="00C8533A" w:rsidP="006B329A">
            <w:pPr>
              <w:pStyle w:val="TAL"/>
            </w:pPr>
          </w:p>
        </w:tc>
      </w:tr>
      <w:tr w:rsidR="00C8533A" w:rsidRPr="006B329A" w14:paraId="5B1418B6" w14:textId="77777777">
        <w:tblPrEx>
          <w:tblCellMar>
            <w:top w:w="0" w:type="dxa"/>
            <w:bottom w:w="0" w:type="dxa"/>
          </w:tblCellMar>
        </w:tblPrEx>
        <w:trPr>
          <w:cantSplit/>
          <w:jc w:val="center"/>
        </w:trPr>
        <w:tc>
          <w:tcPr>
            <w:tcW w:w="959" w:type="dxa"/>
            <w:tcBorders>
              <w:bottom w:val="nil"/>
            </w:tcBorders>
          </w:tcPr>
          <w:p w14:paraId="618E8B40" w14:textId="77777777" w:rsidR="00C8533A" w:rsidRPr="006B329A" w:rsidRDefault="00C8533A" w:rsidP="006B329A">
            <w:pPr>
              <w:pStyle w:val="TAL"/>
              <w:rPr>
                <w:b/>
              </w:rPr>
            </w:pPr>
            <w:r w:rsidRPr="006B329A">
              <w:rPr>
                <w:b/>
              </w:rPr>
              <w:t>1 1 0</w:t>
            </w:r>
          </w:p>
        </w:tc>
        <w:tc>
          <w:tcPr>
            <w:tcW w:w="1276" w:type="dxa"/>
            <w:tcBorders>
              <w:bottom w:val="nil"/>
            </w:tcBorders>
          </w:tcPr>
          <w:p w14:paraId="3480F1D0" w14:textId="77777777" w:rsidR="00C8533A" w:rsidRPr="006B329A" w:rsidRDefault="00C8533A" w:rsidP="006B329A">
            <w:pPr>
              <w:pStyle w:val="TAL"/>
              <w:rPr>
                <w:b/>
              </w:rPr>
            </w:pPr>
            <w:r w:rsidRPr="006B329A">
              <w:rPr>
                <w:b/>
              </w:rPr>
              <w:t xml:space="preserve"> -  -  -  -</w:t>
            </w:r>
          </w:p>
        </w:tc>
        <w:tc>
          <w:tcPr>
            <w:tcW w:w="3827" w:type="dxa"/>
            <w:tcBorders>
              <w:bottom w:val="nil"/>
            </w:tcBorders>
          </w:tcPr>
          <w:p w14:paraId="51C9910D" w14:textId="77777777" w:rsidR="00C8533A" w:rsidRPr="006B329A" w:rsidRDefault="00C8533A" w:rsidP="006B329A">
            <w:pPr>
              <w:pStyle w:val="TAL"/>
              <w:rPr>
                <w:b/>
              </w:rPr>
            </w:pPr>
            <w:r w:rsidRPr="006B329A">
              <w:rPr>
                <w:b/>
              </w:rPr>
              <w:t>Protocol Error</w:t>
            </w:r>
          </w:p>
        </w:tc>
        <w:tc>
          <w:tcPr>
            <w:tcW w:w="2693" w:type="dxa"/>
            <w:tcBorders>
              <w:bottom w:val="nil"/>
            </w:tcBorders>
          </w:tcPr>
          <w:p w14:paraId="3CCE8D6B" w14:textId="77777777" w:rsidR="00C8533A" w:rsidRPr="006B329A" w:rsidRDefault="00C8533A" w:rsidP="006B329A">
            <w:pPr>
              <w:pStyle w:val="TAL"/>
              <w:rPr>
                <w:b/>
              </w:rPr>
            </w:pPr>
          </w:p>
        </w:tc>
      </w:tr>
      <w:tr w:rsidR="00C8533A" w:rsidRPr="006B329A" w14:paraId="2F0CD03E" w14:textId="77777777">
        <w:tblPrEx>
          <w:tblCellMar>
            <w:top w:w="0" w:type="dxa"/>
            <w:bottom w:w="0" w:type="dxa"/>
          </w:tblCellMar>
        </w:tblPrEx>
        <w:trPr>
          <w:cantSplit/>
          <w:jc w:val="center"/>
        </w:trPr>
        <w:tc>
          <w:tcPr>
            <w:tcW w:w="959" w:type="dxa"/>
            <w:tcBorders>
              <w:top w:val="nil"/>
              <w:bottom w:val="nil"/>
            </w:tcBorders>
          </w:tcPr>
          <w:p w14:paraId="2D04EBF7" w14:textId="77777777" w:rsidR="00C8533A" w:rsidRPr="006B329A" w:rsidRDefault="00C8533A" w:rsidP="006B329A">
            <w:pPr>
              <w:pStyle w:val="TAL"/>
            </w:pPr>
            <w:r w:rsidRPr="006B329A">
              <w:t>1 1 0</w:t>
            </w:r>
          </w:p>
        </w:tc>
        <w:tc>
          <w:tcPr>
            <w:tcW w:w="1276" w:type="dxa"/>
            <w:tcBorders>
              <w:top w:val="nil"/>
              <w:bottom w:val="nil"/>
            </w:tcBorders>
          </w:tcPr>
          <w:p w14:paraId="30DD2126" w14:textId="77777777" w:rsidR="00C8533A" w:rsidRPr="006B329A" w:rsidRDefault="00C8533A" w:rsidP="006B329A">
            <w:pPr>
              <w:pStyle w:val="TAL"/>
            </w:pPr>
            <w:r w:rsidRPr="006B329A">
              <w:t>0 0 0 0</w:t>
            </w:r>
          </w:p>
        </w:tc>
        <w:tc>
          <w:tcPr>
            <w:tcW w:w="3827" w:type="dxa"/>
            <w:tcBorders>
              <w:top w:val="nil"/>
              <w:bottom w:val="nil"/>
            </w:tcBorders>
          </w:tcPr>
          <w:p w14:paraId="2E4D6E0C" w14:textId="77777777" w:rsidR="00C8533A" w:rsidRPr="006B329A" w:rsidRDefault="00C8533A" w:rsidP="006B329A">
            <w:pPr>
              <w:pStyle w:val="TAL"/>
            </w:pPr>
            <w:r w:rsidRPr="006B329A">
              <w:t>message discriminator error</w:t>
            </w:r>
          </w:p>
        </w:tc>
        <w:tc>
          <w:tcPr>
            <w:tcW w:w="2693" w:type="dxa"/>
            <w:tcBorders>
              <w:top w:val="nil"/>
              <w:bottom w:val="nil"/>
            </w:tcBorders>
          </w:tcPr>
          <w:p w14:paraId="6B838186" w14:textId="77777777" w:rsidR="00C8533A" w:rsidRPr="006B329A" w:rsidRDefault="00C8533A" w:rsidP="006B329A">
            <w:pPr>
              <w:pStyle w:val="TAL"/>
            </w:pPr>
            <w:r w:rsidRPr="006B329A">
              <w:t>Message Discrim</w:t>
            </w:r>
          </w:p>
        </w:tc>
      </w:tr>
      <w:tr w:rsidR="00C8533A" w:rsidRPr="006B329A" w14:paraId="497C30FA" w14:textId="77777777">
        <w:tblPrEx>
          <w:tblCellMar>
            <w:top w:w="0" w:type="dxa"/>
            <w:bottom w:w="0" w:type="dxa"/>
          </w:tblCellMar>
        </w:tblPrEx>
        <w:trPr>
          <w:cantSplit/>
          <w:jc w:val="center"/>
        </w:trPr>
        <w:tc>
          <w:tcPr>
            <w:tcW w:w="959" w:type="dxa"/>
            <w:tcBorders>
              <w:top w:val="nil"/>
              <w:bottom w:val="nil"/>
            </w:tcBorders>
          </w:tcPr>
          <w:p w14:paraId="199D96FE" w14:textId="77777777" w:rsidR="00C8533A" w:rsidRPr="006B329A" w:rsidRDefault="00C8533A" w:rsidP="006B329A">
            <w:pPr>
              <w:pStyle w:val="TAL"/>
            </w:pPr>
            <w:r w:rsidRPr="006B329A">
              <w:lastRenderedPageBreak/>
              <w:t>1 1 0</w:t>
            </w:r>
          </w:p>
        </w:tc>
        <w:tc>
          <w:tcPr>
            <w:tcW w:w="1276" w:type="dxa"/>
            <w:tcBorders>
              <w:top w:val="nil"/>
              <w:bottom w:val="nil"/>
            </w:tcBorders>
          </w:tcPr>
          <w:p w14:paraId="4DB65827" w14:textId="77777777" w:rsidR="00C8533A" w:rsidRPr="006B329A" w:rsidRDefault="00C8533A" w:rsidP="006B329A">
            <w:pPr>
              <w:pStyle w:val="TAL"/>
            </w:pPr>
            <w:r w:rsidRPr="006B329A">
              <w:t>0 0 0 1</w:t>
            </w:r>
          </w:p>
        </w:tc>
        <w:tc>
          <w:tcPr>
            <w:tcW w:w="3827" w:type="dxa"/>
            <w:tcBorders>
              <w:top w:val="nil"/>
              <w:bottom w:val="nil"/>
            </w:tcBorders>
          </w:tcPr>
          <w:p w14:paraId="6760ADC0" w14:textId="77777777" w:rsidR="00C8533A" w:rsidRPr="006B329A" w:rsidRDefault="00C8533A" w:rsidP="006B329A">
            <w:pPr>
              <w:pStyle w:val="TAL"/>
            </w:pPr>
            <w:r w:rsidRPr="006B329A">
              <w:t>message type error</w:t>
            </w:r>
          </w:p>
        </w:tc>
        <w:tc>
          <w:tcPr>
            <w:tcW w:w="2693" w:type="dxa"/>
            <w:tcBorders>
              <w:top w:val="nil"/>
              <w:bottom w:val="nil"/>
            </w:tcBorders>
          </w:tcPr>
          <w:p w14:paraId="02F699F0" w14:textId="77777777" w:rsidR="00C8533A" w:rsidRPr="006B329A" w:rsidRDefault="00C8533A" w:rsidP="006B329A">
            <w:pPr>
              <w:pStyle w:val="TAL"/>
            </w:pPr>
            <w:r w:rsidRPr="006B329A">
              <w:t>Message Type</w:t>
            </w:r>
          </w:p>
        </w:tc>
      </w:tr>
      <w:tr w:rsidR="00C8533A" w:rsidRPr="006B329A" w14:paraId="19E8B1FA" w14:textId="77777777">
        <w:tblPrEx>
          <w:tblCellMar>
            <w:top w:w="0" w:type="dxa"/>
            <w:bottom w:w="0" w:type="dxa"/>
          </w:tblCellMar>
        </w:tblPrEx>
        <w:trPr>
          <w:cantSplit/>
          <w:jc w:val="center"/>
        </w:trPr>
        <w:tc>
          <w:tcPr>
            <w:tcW w:w="959" w:type="dxa"/>
            <w:tcBorders>
              <w:top w:val="nil"/>
              <w:bottom w:val="nil"/>
            </w:tcBorders>
          </w:tcPr>
          <w:p w14:paraId="3C6FC7C8" w14:textId="77777777" w:rsidR="00C8533A" w:rsidRPr="006B329A" w:rsidRDefault="00C8533A" w:rsidP="006B329A">
            <w:pPr>
              <w:pStyle w:val="TAL"/>
            </w:pPr>
            <w:r w:rsidRPr="006B329A">
              <w:t>1 1 0</w:t>
            </w:r>
          </w:p>
        </w:tc>
        <w:tc>
          <w:tcPr>
            <w:tcW w:w="1276" w:type="dxa"/>
            <w:tcBorders>
              <w:top w:val="nil"/>
              <w:bottom w:val="nil"/>
            </w:tcBorders>
          </w:tcPr>
          <w:p w14:paraId="27500FC9" w14:textId="77777777" w:rsidR="00C8533A" w:rsidRPr="006B329A" w:rsidRDefault="00C8533A" w:rsidP="006B329A">
            <w:pPr>
              <w:pStyle w:val="TAL"/>
            </w:pPr>
            <w:r w:rsidRPr="006B329A">
              <w:t>0 0 1 0</w:t>
            </w:r>
          </w:p>
        </w:tc>
        <w:tc>
          <w:tcPr>
            <w:tcW w:w="3827" w:type="dxa"/>
            <w:tcBorders>
              <w:top w:val="nil"/>
              <w:bottom w:val="nil"/>
            </w:tcBorders>
          </w:tcPr>
          <w:p w14:paraId="457A5A7A" w14:textId="77777777" w:rsidR="00C8533A" w:rsidRPr="006B329A" w:rsidRDefault="00C8533A" w:rsidP="006B329A">
            <w:pPr>
              <w:pStyle w:val="TAL"/>
            </w:pPr>
            <w:r w:rsidRPr="006B329A">
              <w:t>message sequence error</w:t>
            </w:r>
          </w:p>
        </w:tc>
        <w:tc>
          <w:tcPr>
            <w:tcW w:w="2693" w:type="dxa"/>
            <w:tcBorders>
              <w:top w:val="nil"/>
              <w:bottom w:val="nil"/>
            </w:tcBorders>
          </w:tcPr>
          <w:p w14:paraId="01EDC69A" w14:textId="77777777" w:rsidR="00C8533A" w:rsidRPr="006B329A" w:rsidRDefault="00C8533A" w:rsidP="006B329A">
            <w:pPr>
              <w:pStyle w:val="TAL"/>
            </w:pPr>
            <w:r w:rsidRPr="006B329A">
              <w:t>Message Type</w:t>
            </w:r>
          </w:p>
        </w:tc>
      </w:tr>
      <w:tr w:rsidR="00C8533A" w:rsidRPr="006B329A" w14:paraId="6C93628A" w14:textId="77777777">
        <w:tblPrEx>
          <w:tblCellMar>
            <w:top w:w="0" w:type="dxa"/>
            <w:bottom w:w="0" w:type="dxa"/>
          </w:tblCellMar>
        </w:tblPrEx>
        <w:trPr>
          <w:cantSplit/>
          <w:jc w:val="center"/>
        </w:trPr>
        <w:tc>
          <w:tcPr>
            <w:tcW w:w="959" w:type="dxa"/>
            <w:tcBorders>
              <w:top w:val="nil"/>
              <w:bottom w:val="nil"/>
            </w:tcBorders>
          </w:tcPr>
          <w:p w14:paraId="0F0087DC" w14:textId="77777777" w:rsidR="00C8533A" w:rsidRPr="006B329A" w:rsidRDefault="00C8533A" w:rsidP="006B329A">
            <w:pPr>
              <w:pStyle w:val="TAL"/>
            </w:pPr>
            <w:r w:rsidRPr="006B329A">
              <w:t>1 1 0</w:t>
            </w:r>
          </w:p>
        </w:tc>
        <w:tc>
          <w:tcPr>
            <w:tcW w:w="1276" w:type="dxa"/>
            <w:tcBorders>
              <w:top w:val="nil"/>
              <w:bottom w:val="nil"/>
            </w:tcBorders>
          </w:tcPr>
          <w:p w14:paraId="2268CAB5" w14:textId="77777777" w:rsidR="00C8533A" w:rsidRPr="006B329A" w:rsidRDefault="00C8533A" w:rsidP="006B329A">
            <w:pPr>
              <w:pStyle w:val="TAL"/>
            </w:pPr>
            <w:r w:rsidRPr="006B329A">
              <w:t>0 0 1 1</w:t>
            </w:r>
          </w:p>
        </w:tc>
        <w:tc>
          <w:tcPr>
            <w:tcW w:w="3827" w:type="dxa"/>
            <w:tcBorders>
              <w:top w:val="nil"/>
              <w:bottom w:val="nil"/>
            </w:tcBorders>
          </w:tcPr>
          <w:p w14:paraId="293535AE" w14:textId="77777777" w:rsidR="00C8533A" w:rsidRPr="006B329A" w:rsidRDefault="00C8533A" w:rsidP="006B329A">
            <w:pPr>
              <w:pStyle w:val="TAL"/>
            </w:pPr>
            <w:r w:rsidRPr="006B329A">
              <w:t>general information element error</w:t>
            </w:r>
          </w:p>
        </w:tc>
        <w:tc>
          <w:tcPr>
            <w:tcW w:w="2693" w:type="dxa"/>
            <w:tcBorders>
              <w:top w:val="nil"/>
              <w:bottom w:val="nil"/>
            </w:tcBorders>
          </w:tcPr>
          <w:p w14:paraId="79592954" w14:textId="77777777" w:rsidR="00C8533A" w:rsidRPr="006B329A" w:rsidRDefault="00C8533A" w:rsidP="006B329A">
            <w:pPr>
              <w:pStyle w:val="TAL"/>
            </w:pPr>
          </w:p>
        </w:tc>
      </w:tr>
      <w:tr w:rsidR="00C8533A" w:rsidRPr="006B329A" w14:paraId="71CC5F3E" w14:textId="77777777">
        <w:tblPrEx>
          <w:tblCellMar>
            <w:top w:w="0" w:type="dxa"/>
            <w:bottom w:w="0" w:type="dxa"/>
          </w:tblCellMar>
        </w:tblPrEx>
        <w:trPr>
          <w:cantSplit/>
          <w:jc w:val="center"/>
        </w:trPr>
        <w:tc>
          <w:tcPr>
            <w:tcW w:w="959" w:type="dxa"/>
            <w:tcBorders>
              <w:top w:val="nil"/>
              <w:bottom w:val="nil"/>
            </w:tcBorders>
          </w:tcPr>
          <w:p w14:paraId="6D383F0B" w14:textId="77777777" w:rsidR="00C8533A" w:rsidRPr="006B329A" w:rsidRDefault="00C8533A" w:rsidP="006B329A">
            <w:pPr>
              <w:pStyle w:val="TAL"/>
            </w:pPr>
            <w:r w:rsidRPr="006B329A">
              <w:t>1 1 0</w:t>
            </w:r>
          </w:p>
        </w:tc>
        <w:tc>
          <w:tcPr>
            <w:tcW w:w="1276" w:type="dxa"/>
            <w:tcBorders>
              <w:top w:val="nil"/>
              <w:bottom w:val="nil"/>
            </w:tcBorders>
          </w:tcPr>
          <w:p w14:paraId="21D76D07" w14:textId="77777777" w:rsidR="00C8533A" w:rsidRPr="006B329A" w:rsidRDefault="00C8533A" w:rsidP="006B329A">
            <w:pPr>
              <w:pStyle w:val="TAL"/>
            </w:pPr>
            <w:r w:rsidRPr="006B329A">
              <w:t>0 1 0 0</w:t>
            </w:r>
          </w:p>
        </w:tc>
        <w:tc>
          <w:tcPr>
            <w:tcW w:w="3827" w:type="dxa"/>
            <w:tcBorders>
              <w:top w:val="nil"/>
              <w:bottom w:val="nil"/>
            </w:tcBorders>
          </w:tcPr>
          <w:p w14:paraId="607E6BE6" w14:textId="77777777" w:rsidR="00C8533A" w:rsidRPr="006B329A" w:rsidRDefault="00C8533A" w:rsidP="006B329A">
            <w:pPr>
              <w:pStyle w:val="TAL"/>
            </w:pPr>
            <w:r w:rsidRPr="006B329A">
              <w:t>mandatory information element error</w:t>
            </w:r>
          </w:p>
        </w:tc>
        <w:tc>
          <w:tcPr>
            <w:tcW w:w="2693" w:type="dxa"/>
            <w:tcBorders>
              <w:top w:val="nil"/>
              <w:bottom w:val="nil"/>
            </w:tcBorders>
          </w:tcPr>
          <w:p w14:paraId="6CFE45E5" w14:textId="77777777" w:rsidR="00C8533A" w:rsidRPr="006B329A" w:rsidRDefault="00C8533A" w:rsidP="006B329A">
            <w:pPr>
              <w:pStyle w:val="TAL"/>
            </w:pPr>
            <w:r w:rsidRPr="006B329A">
              <w:t>Element Identif</w:t>
            </w:r>
          </w:p>
        </w:tc>
      </w:tr>
      <w:tr w:rsidR="00C8533A" w:rsidRPr="006B329A" w14:paraId="7EA16615" w14:textId="77777777">
        <w:tblPrEx>
          <w:tblCellMar>
            <w:top w:w="0" w:type="dxa"/>
            <w:bottom w:w="0" w:type="dxa"/>
          </w:tblCellMar>
        </w:tblPrEx>
        <w:trPr>
          <w:cantSplit/>
          <w:jc w:val="center"/>
        </w:trPr>
        <w:tc>
          <w:tcPr>
            <w:tcW w:w="959" w:type="dxa"/>
            <w:tcBorders>
              <w:top w:val="nil"/>
              <w:bottom w:val="nil"/>
            </w:tcBorders>
          </w:tcPr>
          <w:p w14:paraId="486ED3DF" w14:textId="77777777" w:rsidR="00C8533A" w:rsidRPr="006B329A" w:rsidRDefault="00C8533A" w:rsidP="006B329A">
            <w:pPr>
              <w:pStyle w:val="TAL"/>
            </w:pPr>
            <w:r w:rsidRPr="006B329A">
              <w:t>1 1 0</w:t>
            </w:r>
          </w:p>
        </w:tc>
        <w:tc>
          <w:tcPr>
            <w:tcW w:w="1276" w:type="dxa"/>
            <w:tcBorders>
              <w:top w:val="nil"/>
              <w:bottom w:val="nil"/>
            </w:tcBorders>
          </w:tcPr>
          <w:p w14:paraId="5EC2DFB6" w14:textId="77777777" w:rsidR="00C8533A" w:rsidRPr="006B329A" w:rsidRDefault="00C8533A" w:rsidP="006B329A">
            <w:pPr>
              <w:pStyle w:val="TAL"/>
            </w:pPr>
            <w:r w:rsidRPr="006B329A">
              <w:t>0 1 0 1</w:t>
            </w:r>
          </w:p>
        </w:tc>
        <w:tc>
          <w:tcPr>
            <w:tcW w:w="3827" w:type="dxa"/>
            <w:tcBorders>
              <w:top w:val="nil"/>
              <w:bottom w:val="nil"/>
            </w:tcBorders>
          </w:tcPr>
          <w:p w14:paraId="750D30D1" w14:textId="77777777" w:rsidR="00C8533A" w:rsidRPr="006B329A" w:rsidRDefault="00C8533A" w:rsidP="006B329A">
            <w:pPr>
              <w:pStyle w:val="TAL"/>
            </w:pPr>
            <w:r w:rsidRPr="006B329A">
              <w:t>optional information element error</w:t>
            </w:r>
          </w:p>
        </w:tc>
        <w:tc>
          <w:tcPr>
            <w:tcW w:w="2693" w:type="dxa"/>
            <w:tcBorders>
              <w:top w:val="nil"/>
              <w:bottom w:val="nil"/>
            </w:tcBorders>
          </w:tcPr>
          <w:p w14:paraId="1616AAC1" w14:textId="77777777" w:rsidR="00C8533A" w:rsidRPr="006B329A" w:rsidRDefault="00C8533A" w:rsidP="006B329A">
            <w:pPr>
              <w:pStyle w:val="TAL"/>
            </w:pPr>
            <w:r w:rsidRPr="006B329A">
              <w:t>Element Identif</w:t>
            </w:r>
          </w:p>
        </w:tc>
      </w:tr>
      <w:tr w:rsidR="00C8533A" w:rsidRPr="006B329A" w14:paraId="46A09798" w14:textId="77777777">
        <w:tblPrEx>
          <w:tblCellMar>
            <w:top w:w="0" w:type="dxa"/>
            <w:bottom w:w="0" w:type="dxa"/>
          </w:tblCellMar>
        </w:tblPrEx>
        <w:trPr>
          <w:cantSplit/>
          <w:jc w:val="center"/>
        </w:trPr>
        <w:tc>
          <w:tcPr>
            <w:tcW w:w="959" w:type="dxa"/>
            <w:tcBorders>
              <w:top w:val="nil"/>
              <w:bottom w:val="nil"/>
            </w:tcBorders>
          </w:tcPr>
          <w:p w14:paraId="10D627C5" w14:textId="77777777" w:rsidR="00C8533A" w:rsidRPr="006B329A" w:rsidRDefault="00C8533A" w:rsidP="006B329A">
            <w:pPr>
              <w:pStyle w:val="TAL"/>
            </w:pPr>
            <w:r w:rsidRPr="006B329A">
              <w:t>1 1 0</w:t>
            </w:r>
          </w:p>
        </w:tc>
        <w:tc>
          <w:tcPr>
            <w:tcW w:w="1276" w:type="dxa"/>
            <w:tcBorders>
              <w:top w:val="nil"/>
              <w:bottom w:val="nil"/>
            </w:tcBorders>
          </w:tcPr>
          <w:p w14:paraId="02C07907" w14:textId="77777777" w:rsidR="00C8533A" w:rsidRPr="006B329A" w:rsidRDefault="00C8533A" w:rsidP="006B329A">
            <w:pPr>
              <w:pStyle w:val="TAL"/>
            </w:pPr>
            <w:r w:rsidRPr="006B329A">
              <w:t>0 1 1 0</w:t>
            </w:r>
          </w:p>
        </w:tc>
        <w:tc>
          <w:tcPr>
            <w:tcW w:w="3827" w:type="dxa"/>
            <w:tcBorders>
              <w:top w:val="nil"/>
              <w:bottom w:val="nil"/>
            </w:tcBorders>
          </w:tcPr>
          <w:p w14:paraId="2CEFA775" w14:textId="77777777" w:rsidR="00C8533A" w:rsidRPr="006B329A" w:rsidRDefault="00C8533A" w:rsidP="006B329A">
            <w:pPr>
              <w:pStyle w:val="TAL"/>
            </w:pPr>
            <w:r w:rsidRPr="006B329A">
              <w:t>information element non-existent</w:t>
            </w:r>
          </w:p>
        </w:tc>
        <w:tc>
          <w:tcPr>
            <w:tcW w:w="2693" w:type="dxa"/>
            <w:tcBorders>
              <w:top w:val="nil"/>
              <w:bottom w:val="nil"/>
            </w:tcBorders>
          </w:tcPr>
          <w:p w14:paraId="00F809E7" w14:textId="77777777" w:rsidR="00C8533A" w:rsidRPr="006B329A" w:rsidRDefault="00C8533A" w:rsidP="006B329A">
            <w:pPr>
              <w:pStyle w:val="TAL"/>
            </w:pPr>
            <w:r w:rsidRPr="006B329A">
              <w:t>Element Identif</w:t>
            </w:r>
          </w:p>
        </w:tc>
      </w:tr>
      <w:tr w:rsidR="00C8533A" w:rsidRPr="006B329A" w14:paraId="0B2259E9" w14:textId="77777777">
        <w:tblPrEx>
          <w:tblCellMar>
            <w:top w:w="0" w:type="dxa"/>
            <w:bottom w:w="0" w:type="dxa"/>
          </w:tblCellMar>
        </w:tblPrEx>
        <w:trPr>
          <w:cantSplit/>
          <w:jc w:val="center"/>
        </w:trPr>
        <w:tc>
          <w:tcPr>
            <w:tcW w:w="959" w:type="dxa"/>
            <w:tcBorders>
              <w:top w:val="nil"/>
              <w:bottom w:val="nil"/>
            </w:tcBorders>
          </w:tcPr>
          <w:p w14:paraId="19E4704C" w14:textId="77777777" w:rsidR="00C8533A" w:rsidRPr="006B329A" w:rsidRDefault="00C8533A" w:rsidP="006B329A">
            <w:pPr>
              <w:pStyle w:val="TAL"/>
            </w:pPr>
            <w:r w:rsidRPr="006B329A">
              <w:t>1 1 0</w:t>
            </w:r>
          </w:p>
        </w:tc>
        <w:tc>
          <w:tcPr>
            <w:tcW w:w="1276" w:type="dxa"/>
            <w:tcBorders>
              <w:top w:val="nil"/>
              <w:bottom w:val="nil"/>
            </w:tcBorders>
          </w:tcPr>
          <w:p w14:paraId="6BB4DCE3" w14:textId="77777777" w:rsidR="00C8533A" w:rsidRPr="006B329A" w:rsidRDefault="00C8533A" w:rsidP="006B329A">
            <w:pPr>
              <w:pStyle w:val="TAL"/>
            </w:pPr>
            <w:r w:rsidRPr="006B329A">
              <w:t>0 1 1 1</w:t>
            </w:r>
          </w:p>
        </w:tc>
        <w:tc>
          <w:tcPr>
            <w:tcW w:w="3827" w:type="dxa"/>
            <w:tcBorders>
              <w:top w:val="nil"/>
              <w:bottom w:val="nil"/>
            </w:tcBorders>
          </w:tcPr>
          <w:p w14:paraId="148AE308" w14:textId="77777777" w:rsidR="00C8533A" w:rsidRPr="006B329A" w:rsidRDefault="00C8533A" w:rsidP="006B329A">
            <w:pPr>
              <w:pStyle w:val="TAL"/>
            </w:pPr>
            <w:r w:rsidRPr="006B329A">
              <w:t>information element length error</w:t>
            </w:r>
          </w:p>
        </w:tc>
        <w:tc>
          <w:tcPr>
            <w:tcW w:w="2693" w:type="dxa"/>
            <w:tcBorders>
              <w:top w:val="nil"/>
              <w:bottom w:val="nil"/>
            </w:tcBorders>
          </w:tcPr>
          <w:p w14:paraId="2F347968" w14:textId="77777777" w:rsidR="00C8533A" w:rsidRPr="006B329A" w:rsidRDefault="00C8533A" w:rsidP="006B329A">
            <w:pPr>
              <w:pStyle w:val="TAL"/>
            </w:pPr>
            <w:r w:rsidRPr="006B329A">
              <w:t>Element Identif</w:t>
            </w:r>
          </w:p>
        </w:tc>
      </w:tr>
      <w:tr w:rsidR="00C8533A" w:rsidRPr="006B329A" w14:paraId="400A8095" w14:textId="77777777">
        <w:tblPrEx>
          <w:tblCellMar>
            <w:top w:w="0" w:type="dxa"/>
            <w:bottom w:w="0" w:type="dxa"/>
          </w:tblCellMar>
        </w:tblPrEx>
        <w:trPr>
          <w:cantSplit/>
          <w:jc w:val="center"/>
        </w:trPr>
        <w:tc>
          <w:tcPr>
            <w:tcW w:w="959" w:type="dxa"/>
            <w:tcBorders>
              <w:top w:val="nil"/>
              <w:bottom w:val="nil"/>
            </w:tcBorders>
          </w:tcPr>
          <w:p w14:paraId="3FDFEBED" w14:textId="77777777" w:rsidR="00C8533A" w:rsidRPr="006B329A" w:rsidRDefault="00C8533A" w:rsidP="006B329A">
            <w:pPr>
              <w:pStyle w:val="TAL"/>
            </w:pPr>
            <w:r w:rsidRPr="006B329A">
              <w:t>1 1 0</w:t>
            </w:r>
          </w:p>
        </w:tc>
        <w:tc>
          <w:tcPr>
            <w:tcW w:w="1276" w:type="dxa"/>
            <w:tcBorders>
              <w:top w:val="nil"/>
              <w:bottom w:val="nil"/>
            </w:tcBorders>
          </w:tcPr>
          <w:p w14:paraId="0C6ACA5A" w14:textId="77777777" w:rsidR="00C8533A" w:rsidRPr="006B329A" w:rsidRDefault="00C8533A" w:rsidP="006B329A">
            <w:pPr>
              <w:pStyle w:val="TAL"/>
            </w:pPr>
            <w:r w:rsidRPr="006B329A">
              <w:t>1 0 0 0</w:t>
            </w:r>
          </w:p>
        </w:tc>
        <w:tc>
          <w:tcPr>
            <w:tcW w:w="3827" w:type="dxa"/>
            <w:tcBorders>
              <w:top w:val="nil"/>
              <w:bottom w:val="nil"/>
            </w:tcBorders>
          </w:tcPr>
          <w:p w14:paraId="77E19DB5" w14:textId="77777777" w:rsidR="00C8533A" w:rsidRPr="006B329A" w:rsidRDefault="00C8533A" w:rsidP="006B329A">
            <w:pPr>
              <w:pStyle w:val="TAL"/>
            </w:pPr>
            <w:r w:rsidRPr="006B329A">
              <w:t>invalid information element contents</w:t>
            </w:r>
          </w:p>
        </w:tc>
        <w:tc>
          <w:tcPr>
            <w:tcW w:w="2693" w:type="dxa"/>
            <w:tcBorders>
              <w:top w:val="nil"/>
              <w:bottom w:val="nil"/>
            </w:tcBorders>
          </w:tcPr>
          <w:p w14:paraId="256C1FBE" w14:textId="77777777" w:rsidR="00C8533A" w:rsidRPr="006B329A" w:rsidRDefault="00C8533A" w:rsidP="006B329A">
            <w:pPr>
              <w:pStyle w:val="TAL"/>
            </w:pPr>
            <w:r w:rsidRPr="006B329A">
              <w:t>Inform. Element</w:t>
            </w:r>
          </w:p>
        </w:tc>
      </w:tr>
      <w:tr w:rsidR="00C8533A" w:rsidRPr="006B329A" w14:paraId="03412F11" w14:textId="77777777">
        <w:tblPrEx>
          <w:tblCellMar>
            <w:top w:w="0" w:type="dxa"/>
            <w:bottom w:w="0" w:type="dxa"/>
          </w:tblCellMar>
        </w:tblPrEx>
        <w:trPr>
          <w:cantSplit/>
          <w:jc w:val="center"/>
        </w:trPr>
        <w:tc>
          <w:tcPr>
            <w:tcW w:w="959" w:type="dxa"/>
            <w:tcBorders>
              <w:top w:val="nil"/>
              <w:bottom w:val="nil"/>
            </w:tcBorders>
          </w:tcPr>
          <w:p w14:paraId="6DF3B5AF" w14:textId="77777777" w:rsidR="00C8533A" w:rsidRPr="006B329A" w:rsidRDefault="00C8533A" w:rsidP="006B329A">
            <w:pPr>
              <w:pStyle w:val="TAL"/>
            </w:pPr>
            <w:r w:rsidRPr="006B329A">
              <w:t>1 1 0</w:t>
            </w:r>
          </w:p>
        </w:tc>
        <w:tc>
          <w:tcPr>
            <w:tcW w:w="1276" w:type="dxa"/>
            <w:tcBorders>
              <w:top w:val="nil"/>
              <w:bottom w:val="nil"/>
            </w:tcBorders>
          </w:tcPr>
          <w:p w14:paraId="398DE772" w14:textId="77777777" w:rsidR="00C8533A" w:rsidRPr="006B329A" w:rsidRDefault="00C8533A" w:rsidP="006B329A">
            <w:pPr>
              <w:pStyle w:val="TAL"/>
            </w:pPr>
            <w:r w:rsidRPr="006B329A">
              <w:t>1 0 0 1</w:t>
            </w:r>
          </w:p>
        </w:tc>
        <w:tc>
          <w:tcPr>
            <w:tcW w:w="3827" w:type="dxa"/>
            <w:tcBorders>
              <w:top w:val="nil"/>
              <w:bottom w:val="nil"/>
            </w:tcBorders>
          </w:tcPr>
          <w:p w14:paraId="13F4D769" w14:textId="77777777" w:rsidR="00C8533A" w:rsidRPr="006B329A" w:rsidRDefault="00C8533A" w:rsidP="006B329A">
            <w:pPr>
              <w:pStyle w:val="TAL"/>
            </w:pPr>
            <w:r w:rsidRPr="006B329A">
              <w:t>reserved for international use</w:t>
            </w:r>
          </w:p>
        </w:tc>
        <w:tc>
          <w:tcPr>
            <w:tcW w:w="2693" w:type="dxa"/>
            <w:tcBorders>
              <w:top w:val="nil"/>
              <w:bottom w:val="nil"/>
            </w:tcBorders>
          </w:tcPr>
          <w:p w14:paraId="32F88633" w14:textId="77777777" w:rsidR="00C8533A" w:rsidRPr="006B329A" w:rsidRDefault="00C8533A" w:rsidP="006B329A">
            <w:pPr>
              <w:pStyle w:val="TAL"/>
            </w:pPr>
          </w:p>
        </w:tc>
      </w:tr>
      <w:tr w:rsidR="00C8533A" w:rsidRPr="006B329A" w14:paraId="300054F7" w14:textId="77777777">
        <w:tblPrEx>
          <w:tblCellMar>
            <w:top w:w="0" w:type="dxa"/>
            <w:bottom w:w="0" w:type="dxa"/>
          </w:tblCellMar>
        </w:tblPrEx>
        <w:trPr>
          <w:cantSplit/>
          <w:jc w:val="center"/>
        </w:trPr>
        <w:tc>
          <w:tcPr>
            <w:tcW w:w="959" w:type="dxa"/>
            <w:tcBorders>
              <w:top w:val="nil"/>
              <w:bottom w:val="nil"/>
            </w:tcBorders>
          </w:tcPr>
          <w:p w14:paraId="76B75F29" w14:textId="77777777" w:rsidR="00C8533A" w:rsidRPr="006B329A" w:rsidRDefault="00C8533A" w:rsidP="006B329A">
            <w:pPr>
              <w:pStyle w:val="TAL"/>
            </w:pPr>
            <w:r w:rsidRPr="006B329A">
              <w:t>1 1 0</w:t>
            </w:r>
          </w:p>
        </w:tc>
        <w:tc>
          <w:tcPr>
            <w:tcW w:w="1276" w:type="dxa"/>
            <w:tcBorders>
              <w:top w:val="nil"/>
              <w:bottom w:val="nil"/>
            </w:tcBorders>
          </w:tcPr>
          <w:p w14:paraId="73CAACBE" w14:textId="77777777" w:rsidR="00C8533A" w:rsidRPr="006B329A" w:rsidRDefault="00C8533A" w:rsidP="006B329A">
            <w:pPr>
              <w:pStyle w:val="TAL"/>
            </w:pPr>
            <w:r w:rsidRPr="006B329A">
              <w:t>1 0 1 0</w:t>
            </w:r>
          </w:p>
        </w:tc>
        <w:tc>
          <w:tcPr>
            <w:tcW w:w="3827" w:type="dxa"/>
            <w:tcBorders>
              <w:top w:val="nil"/>
              <w:bottom w:val="nil"/>
            </w:tcBorders>
          </w:tcPr>
          <w:p w14:paraId="4151E7BD" w14:textId="77777777" w:rsidR="00C8533A" w:rsidRPr="006B329A" w:rsidRDefault="00C8533A" w:rsidP="006B329A">
            <w:pPr>
              <w:pStyle w:val="TAL"/>
            </w:pPr>
            <w:r w:rsidRPr="006B329A">
              <w:t>reserved for international use</w:t>
            </w:r>
          </w:p>
        </w:tc>
        <w:tc>
          <w:tcPr>
            <w:tcW w:w="2693" w:type="dxa"/>
            <w:tcBorders>
              <w:top w:val="nil"/>
              <w:bottom w:val="nil"/>
            </w:tcBorders>
          </w:tcPr>
          <w:p w14:paraId="7E341B18" w14:textId="77777777" w:rsidR="00C8533A" w:rsidRPr="006B329A" w:rsidRDefault="00C8533A" w:rsidP="006B329A">
            <w:pPr>
              <w:pStyle w:val="TAL"/>
            </w:pPr>
          </w:p>
        </w:tc>
      </w:tr>
      <w:tr w:rsidR="00C8533A" w:rsidRPr="006B329A" w14:paraId="28A9E9C5" w14:textId="77777777">
        <w:tblPrEx>
          <w:tblCellMar>
            <w:top w:w="0" w:type="dxa"/>
            <w:bottom w:w="0" w:type="dxa"/>
          </w:tblCellMar>
        </w:tblPrEx>
        <w:trPr>
          <w:cantSplit/>
          <w:jc w:val="center"/>
        </w:trPr>
        <w:tc>
          <w:tcPr>
            <w:tcW w:w="959" w:type="dxa"/>
            <w:tcBorders>
              <w:top w:val="nil"/>
              <w:bottom w:val="nil"/>
            </w:tcBorders>
          </w:tcPr>
          <w:p w14:paraId="17C85B47" w14:textId="77777777" w:rsidR="00C8533A" w:rsidRPr="006B329A" w:rsidRDefault="00C8533A" w:rsidP="006B329A">
            <w:pPr>
              <w:pStyle w:val="TAL"/>
            </w:pPr>
            <w:r w:rsidRPr="006B329A">
              <w:t>1 1 0</w:t>
            </w:r>
          </w:p>
        </w:tc>
        <w:tc>
          <w:tcPr>
            <w:tcW w:w="1276" w:type="dxa"/>
            <w:tcBorders>
              <w:top w:val="nil"/>
              <w:bottom w:val="nil"/>
            </w:tcBorders>
          </w:tcPr>
          <w:p w14:paraId="7C627A92" w14:textId="77777777" w:rsidR="00C8533A" w:rsidRPr="006B329A" w:rsidRDefault="00C8533A" w:rsidP="006B329A">
            <w:pPr>
              <w:pStyle w:val="TAL"/>
            </w:pPr>
            <w:r w:rsidRPr="006B329A">
              <w:t>1 0 1 1</w:t>
            </w:r>
          </w:p>
        </w:tc>
        <w:tc>
          <w:tcPr>
            <w:tcW w:w="3827" w:type="dxa"/>
            <w:tcBorders>
              <w:top w:val="nil"/>
              <w:bottom w:val="nil"/>
            </w:tcBorders>
          </w:tcPr>
          <w:p w14:paraId="690533B0" w14:textId="77777777" w:rsidR="00C8533A" w:rsidRPr="006B329A" w:rsidRDefault="00C8533A" w:rsidP="006B329A">
            <w:pPr>
              <w:pStyle w:val="TAL"/>
            </w:pPr>
            <w:r w:rsidRPr="006B329A">
              <w:t>reserved for international use</w:t>
            </w:r>
          </w:p>
        </w:tc>
        <w:tc>
          <w:tcPr>
            <w:tcW w:w="2693" w:type="dxa"/>
            <w:tcBorders>
              <w:top w:val="nil"/>
              <w:bottom w:val="nil"/>
            </w:tcBorders>
          </w:tcPr>
          <w:p w14:paraId="079CE27F" w14:textId="77777777" w:rsidR="00C8533A" w:rsidRPr="006B329A" w:rsidRDefault="00C8533A" w:rsidP="006B329A">
            <w:pPr>
              <w:pStyle w:val="TAL"/>
            </w:pPr>
          </w:p>
        </w:tc>
      </w:tr>
      <w:tr w:rsidR="00C8533A" w:rsidRPr="006B329A" w14:paraId="5CA3310E" w14:textId="77777777">
        <w:tblPrEx>
          <w:tblCellMar>
            <w:top w:w="0" w:type="dxa"/>
            <w:bottom w:w="0" w:type="dxa"/>
          </w:tblCellMar>
        </w:tblPrEx>
        <w:trPr>
          <w:cantSplit/>
          <w:jc w:val="center"/>
        </w:trPr>
        <w:tc>
          <w:tcPr>
            <w:tcW w:w="959" w:type="dxa"/>
            <w:tcBorders>
              <w:top w:val="nil"/>
              <w:bottom w:val="nil"/>
            </w:tcBorders>
          </w:tcPr>
          <w:p w14:paraId="1979F6EC" w14:textId="77777777" w:rsidR="00C8533A" w:rsidRPr="006B329A" w:rsidRDefault="00C8533A" w:rsidP="006B329A">
            <w:pPr>
              <w:pStyle w:val="TAL"/>
            </w:pPr>
            <w:r w:rsidRPr="006B329A">
              <w:t>1 1 0</w:t>
            </w:r>
          </w:p>
        </w:tc>
        <w:tc>
          <w:tcPr>
            <w:tcW w:w="1276" w:type="dxa"/>
            <w:tcBorders>
              <w:top w:val="nil"/>
              <w:bottom w:val="nil"/>
            </w:tcBorders>
          </w:tcPr>
          <w:p w14:paraId="770272BB" w14:textId="77777777" w:rsidR="00C8533A" w:rsidRPr="006B329A" w:rsidRDefault="00C8533A" w:rsidP="006B329A">
            <w:pPr>
              <w:pStyle w:val="TAL"/>
            </w:pPr>
            <w:r w:rsidRPr="006B329A">
              <w:t>1 1 0 0</w:t>
            </w:r>
          </w:p>
        </w:tc>
        <w:tc>
          <w:tcPr>
            <w:tcW w:w="3827" w:type="dxa"/>
            <w:tcBorders>
              <w:top w:val="nil"/>
              <w:bottom w:val="nil"/>
            </w:tcBorders>
          </w:tcPr>
          <w:p w14:paraId="33F85636" w14:textId="77777777" w:rsidR="00C8533A" w:rsidRPr="006B329A" w:rsidRDefault="00C8533A" w:rsidP="006B329A">
            <w:pPr>
              <w:pStyle w:val="TAL"/>
            </w:pPr>
            <w:r w:rsidRPr="006B329A">
              <w:t>reserved for national use</w:t>
            </w:r>
          </w:p>
        </w:tc>
        <w:tc>
          <w:tcPr>
            <w:tcW w:w="2693" w:type="dxa"/>
            <w:tcBorders>
              <w:top w:val="nil"/>
              <w:bottom w:val="nil"/>
            </w:tcBorders>
          </w:tcPr>
          <w:p w14:paraId="59102D35" w14:textId="77777777" w:rsidR="00C8533A" w:rsidRPr="006B329A" w:rsidRDefault="00C8533A" w:rsidP="006B329A">
            <w:pPr>
              <w:pStyle w:val="TAL"/>
            </w:pPr>
          </w:p>
        </w:tc>
      </w:tr>
      <w:tr w:rsidR="00C8533A" w:rsidRPr="006B329A" w14:paraId="58E0E9B0" w14:textId="77777777">
        <w:tblPrEx>
          <w:tblCellMar>
            <w:top w:w="0" w:type="dxa"/>
            <w:bottom w:w="0" w:type="dxa"/>
          </w:tblCellMar>
        </w:tblPrEx>
        <w:trPr>
          <w:cantSplit/>
          <w:jc w:val="center"/>
        </w:trPr>
        <w:tc>
          <w:tcPr>
            <w:tcW w:w="959" w:type="dxa"/>
            <w:tcBorders>
              <w:top w:val="nil"/>
              <w:bottom w:val="nil"/>
            </w:tcBorders>
          </w:tcPr>
          <w:p w14:paraId="7B9DC804" w14:textId="77777777" w:rsidR="00C8533A" w:rsidRPr="006B329A" w:rsidRDefault="00C8533A" w:rsidP="006B329A">
            <w:pPr>
              <w:pStyle w:val="TAL"/>
            </w:pPr>
            <w:r w:rsidRPr="006B329A">
              <w:t>1 1 0</w:t>
            </w:r>
          </w:p>
        </w:tc>
        <w:tc>
          <w:tcPr>
            <w:tcW w:w="1276" w:type="dxa"/>
            <w:tcBorders>
              <w:top w:val="nil"/>
              <w:bottom w:val="nil"/>
            </w:tcBorders>
          </w:tcPr>
          <w:p w14:paraId="6F0F2ACD" w14:textId="77777777" w:rsidR="00C8533A" w:rsidRPr="006B329A" w:rsidRDefault="00C8533A" w:rsidP="006B329A">
            <w:pPr>
              <w:pStyle w:val="TAL"/>
            </w:pPr>
            <w:r w:rsidRPr="006B329A">
              <w:t>1 1 0 1</w:t>
            </w:r>
          </w:p>
        </w:tc>
        <w:tc>
          <w:tcPr>
            <w:tcW w:w="3827" w:type="dxa"/>
            <w:tcBorders>
              <w:top w:val="nil"/>
              <w:bottom w:val="nil"/>
            </w:tcBorders>
          </w:tcPr>
          <w:p w14:paraId="33E9E34C" w14:textId="77777777" w:rsidR="00C8533A" w:rsidRPr="006B329A" w:rsidRDefault="00C8533A" w:rsidP="006B329A">
            <w:pPr>
              <w:pStyle w:val="TAL"/>
            </w:pPr>
            <w:r w:rsidRPr="006B329A">
              <w:t>reserved for national use</w:t>
            </w:r>
          </w:p>
        </w:tc>
        <w:tc>
          <w:tcPr>
            <w:tcW w:w="2693" w:type="dxa"/>
            <w:tcBorders>
              <w:top w:val="nil"/>
              <w:bottom w:val="nil"/>
            </w:tcBorders>
          </w:tcPr>
          <w:p w14:paraId="2EC1B8F2" w14:textId="77777777" w:rsidR="00C8533A" w:rsidRPr="006B329A" w:rsidRDefault="00C8533A" w:rsidP="006B329A">
            <w:pPr>
              <w:pStyle w:val="TAL"/>
            </w:pPr>
          </w:p>
        </w:tc>
      </w:tr>
      <w:tr w:rsidR="00C8533A" w:rsidRPr="006B329A" w14:paraId="5BFA009D" w14:textId="77777777">
        <w:tblPrEx>
          <w:tblCellMar>
            <w:top w:w="0" w:type="dxa"/>
            <w:bottom w:w="0" w:type="dxa"/>
          </w:tblCellMar>
        </w:tblPrEx>
        <w:trPr>
          <w:cantSplit/>
          <w:jc w:val="center"/>
        </w:trPr>
        <w:tc>
          <w:tcPr>
            <w:tcW w:w="959" w:type="dxa"/>
            <w:tcBorders>
              <w:top w:val="nil"/>
              <w:bottom w:val="nil"/>
            </w:tcBorders>
          </w:tcPr>
          <w:p w14:paraId="4771F39B" w14:textId="77777777" w:rsidR="00C8533A" w:rsidRPr="006B329A" w:rsidRDefault="00C8533A" w:rsidP="006B329A">
            <w:pPr>
              <w:pStyle w:val="TAL"/>
            </w:pPr>
            <w:r w:rsidRPr="006B329A">
              <w:t>1 1 0</w:t>
            </w:r>
          </w:p>
        </w:tc>
        <w:tc>
          <w:tcPr>
            <w:tcW w:w="1276" w:type="dxa"/>
            <w:tcBorders>
              <w:top w:val="nil"/>
              <w:bottom w:val="nil"/>
            </w:tcBorders>
          </w:tcPr>
          <w:p w14:paraId="799B6602" w14:textId="77777777" w:rsidR="00C8533A" w:rsidRPr="006B329A" w:rsidRDefault="00C8533A" w:rsidP="006B329A">
            <w:pPr>
              <w:pStyle w:val="TAL"/>
            </w:pPr>
            <w:r w:rsidRPr="006B329A">
              <w:t>1 1 1 0</w:t>
            </w:r>
          </w:p>
        </w:tc>
        <w:tc>
          <w:tcPr>
            <w:tcW w:w="3827" w:type="dxa"/>
            <w:tcBorders>
              <w:top w:val="nil"/>
              <w:bottom w:val="nil"/>
            </w:tcBorders>
          </w:tcPr>
          <w:p w14:paraId="59A55FB9" w14:textId="77777777" w:rsidR="00C8533A" w:rsidRPr="006B329A" w:rsidRDefault="00C8533A" w:rsidP="006B329A">
            <w:pPr>
              <w:pStyle w:val="TAL"/>
            </w:pPr>
            <w:r w:rsidRPr="006B329A">
              <w:t>reserved for national use</w:t>
            </w:r>
          </w:p>
        </w:tc>
        <w:tc>
          <w:tcPr>
            <w:tcW w:w="2693" w:type="dxa"/>
            <w:tcBorders>
              <w:top w:val="nil"/>
              <w:bottom w:val="nil"/>
            </w:tcBorders>
          </w:tcPr>
          <w:p w14:paraId="385625EF" w14:textId="77777777" w:rsidR="00C8533A" w:rsidRPr="006B329A" w:rsidRDefault="00C8533A" w:rsidP="006B329A">
            <w:pPr>
              <w:pStyle w:val="TAL"/>
            </w:pPr>
          </w:p>
        </w:tc>
      </w:tr>
      <w:tr w:rsidR="00C8533A" w:rsidRPr="006B329A" w14:paraId="0F90102A" w14:textId="77777777">
        <w:tblPrEx>
          <w:tblCellMar>
            <w:top w:w="0" w:type="dxa"/>
            <w:bottom w:w="0" w:type="dxa"/>
          </w:tblCellMar>
        </w:tblPrEx>
        <w:trPr>
          <w:cantSplit/>
          <w:jc w:val="center"/>
        </w:trPr>
        <w:tc>
          <w:tcPr>
            <w:tcW w:w="959" w:type="dxa"/>
            <w:tcBorders>
              <w:top w:val="nil"/>
              <w:bottom w:val="nil"/>
            </w:tcBorders>
          </w:tcPr>
          <w:p w14:paraId="20F6691E" w14:textId="77777777" w:rsidR="00C8533A" w:rsidRPr="006B329A" w:rsidRDefault="00C8533A" w:rsidP="006B329A">
            <w:pPr>
              <w:pStyle w:val="TAL"/>
            </w:pPr>
            <w:r w:rsidRPr="006B329A">
              <w:t>1 1 0</w:t>
            </w:r>
          </w:p>
        </w:tc>
        <w:tc>
          <w:tcPr>
            <w:tcW w:w="1276" w:type="dxa"/>
            <w:tcBorders>
              <w:top w:val="nil"/>
              <w:bottom w:val="nil"/>
            </w:tcBorders>
          </w:tcPr>
          <w:p w14:paraId="282B74D3" w14:textId="77777777" w:rsidR="00C8533A" w:rsidRPr="006B329A" w:rsidRDefault="00C8533A" w:rsidP="006B329A">
            <w:pPr>
              <w:pStyle w:val="TAL"/>
            </w:pPr>
            <w:r w:rsidRPr="006B329A">
              <w:t>1 1 1 1</w:t>
            </w:r>
          </w:p>
        </w:tc>
        <w:tc>
          <w:tcPr>
            <w:tcW w:w="3827" w:type="dxa"/>
            <w:tcBorders>
              <w:top w:val="nil"/>
              <w:bottom w:val="nil"/>
            </w:tcBorders>
          </w:tcPr>
          <w:p w14:paraId="262D7CB9" w14:textId="77777777" w:rsidR="00C8533A" w:rsidRPr="006B329A" w:rsidRDefault="00C8533A" w:rsidP="006B329A">
            <w:pPr>
              <w:pStyle w:val="TAL"/>
            </w:pPr>
            <w:r w:rsidRPr="006B329A">
              <w:t>protocol error, unspecified</w:t>
            </w:r>
          </w:p>
        </w:tc>
        <w:tc>
          <w:tcPr>
            <w:tcW w:w="2693" w:type="dxa"/>
            <w:tcBorders>
              <w:top w:val="nil"/>
              <w:bottom w:val="nil"/>
            </w:tcBorders>
          </w:tcPr>
          <w:p w14:paraId="3A169648" w14:textId="77777777" w:rsidR="00C8533A" w:rsidRPr="006B329A" w:rsidRDefault="00C8533A" w:rsidP="006B329A">
            <w:pPr>
              <w:pStyle w:val="TAL"/>
            </w:pPr>
          </w:p>
        </w:tc>
      </w:tr>
      <w:tr w:rsidR="00C8533A" w:rsidRPr="006B329A" w14:paraId="2A027E59" w14:textId="77777777">
        <w:tblPrEx>
          <w:tblCellMar>
            <w:top w:w="0" w:type="dxa"/>
            <w:bottom w:w="0" w:type="dxa"/>
          </w:tblCellMar>
        </w:tblPrEx>
        <w:trPr>
          <w:cantSplit/>
          <w:jc w:val="center"/>
        </w:trPr>
        <w:tc>
          <w:tcPr>
            <w:tcW w:w="959" w:type="dxa"/>
            <w:tcBorders>
              <w:bottom w:val="nil"/>
            </w:tcBorders>
          </w:tcPr>
          <w:p w14:paraId="24C8E417" w14:textId="77777777" w:rsidR="00C8533A" w:rsidRPr="006B329A" w:rsidRDefault="00C8533A" w:rsidP="006B329A">
            <w:pPr>
              <w:pStyle w:val="TAL"/>
              <w:rPr>
                <w:b/>
              </w:rPr>
            </w:pPr>
            <w:r w:rsidRPr="006B329A">
              <w:rPr>
                <w:b/>
              </w:rPr>
              <w:t>1 1 1</w:t>
            </w:r>
          </w:p>
        </w:tc>
        <w:tc>
          <w:tcPr>
            <w:tcW w:w="1276" w:type="dxa"/>
            <w:tcBorders>
              <w:bottom w:val="nil"/>
            </w:tcBorders>
          </w:tcPr>
          <w:p w14:paraId="49E30F1C" w14:textId="77777777" w:rsidR="00C8533A" w:rsidRPr="006B329A" w:rsidRDefault="00C8533A" w:rsidP="006B329A">
            <w:pPr>
              <w:pStyle w:val="TAL"/>
              <w:rPr>
                <w:b/>
              </w:rPr>
            </w:pPr>
            <w:r w:rsidRPr="006B329A">
              <w:rPr>
                <w:b/>
              </w:rPr>
              <w:t xml:space="preserve"> -  -  -  -</w:t>
            </w:r>
          </w:p>
        </w:tc>
        <w:tc>
          <w:tcPr>
            <w:tcW w:w="3827" w:type="dxa"/>
            <w:tcBorders>
              <w:bottom w:val="nil"/>
            </w:tcBorders>
          </w:tcPr>
          <w:p w14:paraId="26C78D53" w14:textId="77777777" w:rsidR="00C8533A" w:rsidRPr="006B329A" w:rsidRDefault="00C8533A" w:rsidP="006B329A">
            <w:pPr>
              <w:pStyle w:val="TAL"/>
              <w:rPr>
                <w:b/>
              </w:rPr>
            </w:pPr>
            <w:r w:rsidRPr="006B329A">
              <w:rPr>
                <w:b/>
              </w:rPr>
              <w:t>Interworking</w:t>
            </w:r>
          </w:p>
        </w:tc>
        <w:tc>
          <w:tcPr>
            <w:tcW w:w="2693" w:type="dxa"/>
            <w:tcBorders>
              <w:bottom w:val="nil"/>
            </w:tcBorders>
          </w:tcPr>
          <w:p w14:paraId="50856F0F" w14:textId="77777777" w:rsidR="00C8533A" w:rsidRPr="006B329A" w:rsidRDefault="00C8533A" w:rsidP="006B329A">
            <w:pPr>
              <w:pStyle w:val="TAL"/>
              <w:rPr>
                <w:b/>
              </w:rPr>
            </w:pPr>
          </w:p>
        </w:tc>
      </w:tr>
      <w:tr w:rsidR="00C8533A" w:rsidRPr="006B329A" w14:paraId="15B189F8" w14:textId="77777777">
        <w:tblPrEx>
          <w:tblCellMar>
            <w:top w:w="0" w:type="dxa"/>
            <w:bottom w:w="0" w:type="dxa"/>
          </w:tblCellMar>
        </w:tblPrEx>
        <w:trPr>
          <w:cantSplit/>
          <w:jc w:val="center"/>
        </w:trPr>
        <w:tc>
          <w:tcPr>
            <w:tcW w:w="959" w:type="dxa"/>
            <w:tcBorders>
              <w:top w:val="nil"/>
              <w:bottom w:val="nil"/>
            </w:tcBorders>
          </w:tcPr>
          <w:p w14:paraId="3CB5E563" w14:textId="77777777" w:rsidR="00C8533A" w:rsidRPr="006B329A" w:rsidRDefault="00C8533A" w:rsidP="006B329A">
            <w:pPr>
              <w:pStyle w:val="TAL"/>
            </w:pPr>
            <w:r w:rsidRPr="006B329A">
              <w:t>1 1 1</w:t>
            </w:r>
          </w:p>
        </w:tc>
        <w:tc>
          <w:tcPr>
            <w:tcW w:w="1276" w:type="dxa"/>
            <w:tcBorders>
              <w:top w:val="nil"/>
              <w:bottom w:val="nil"/>
            </w:tcBorders>
          </w:tcPr>
          <w:p w14:paraId="292DE4A0" w14:textId="77777777" w:rsidR="00C8533A" w:rsidRPr="006B329A" w:rsidRDefault="00C8533A" w:rsidP="006B329A">
            <w:pPr>
              <w:pStyle w:val="TAL"/>
            </w:pPr>
            <w:r w:rsidRPr="006B329A">
              <w:t>0 0 0 0</w:t>
            </w:r>
          </w:p>
        </w:tc>
        <w:tc>
          <w:tcPr>
            <w:tcW w:w="3827" w:type="dxa"/>
            <w:tcBorders>
              <w:top w:val="nil"/>
              <w:bottom w:val="nil"/>
            </w:tcBorders>
          </w:tcPr>
          <w:p w14:paraId="60A8A9E9" w14:textId="77777777" w:rsidR="00C8533A" w:rsidRPr="006B329A" w:rsidRDefault="00C8533A" w:rsidP="006B329A">
            <w:pPr>
              <w:pStyle w:val="TAL"/>
            </w:pPr>
            <w:r w:rsidRPr="006B329A">
              <w:t>reserved for international use</w:t>
            </w:r>
          </w:p>
        </w:tc>
        <w:tc>
          <w:tcPr>
            <w:tcW w:w="2693" w:type="dxa"/>
            <w:tcBorders>
              <w:top w:val="nil"/>
              <w:bottom w:val="nil"/>
            </w:tcBorders>
          </w:tcPr>
          <w:p w14:paraId="418B3D0A" w14:textId="77777777" w:rsidR="00C8533A" w:rsidRPr="006B329A" w:rsidRDefault="00C8533A" w:rsidP="006B329A">
            <w:pPr>
              <w:pStyle w:val="TAL"/>
            </w:pPr>
          </w:p>
        </w:tc>
      </w:tr>
      <w:tr w:rsidR="00C8533A" w:rsidRPr="006B329A" w14:paraId="7DB2BDBD" w14:textId="77777777">
        <w:tblPrEx>
          <w:tblCellMar>
            <w:top w:w="0" w:type="dxa"/>
            <w:bottom w:w="0" w:type="dxa"/>
          </w:tblCellMar>
        </w:tblPrEx>
        <w:trPr>
          <w:cantSplit/>
          <w:jc w:val="center"/>
        </w:trPr>
        <w:tc>
          <w:tcPr>
            <w:tcW w:w="959" w:type="dxa"/>
            <w:tcBorders>
              <w:top w:val="nil"/>
              <w:bottom w:val="nil"/>
            </w:tcBorders>
          </w:tcPr>
          <w:p w14:paraId="5706A0B2" w14:textId="77777777" w:rsidR="00C8533A" w:rsidRPr="006B329A" w:rsidRDefault="00C8533A" w:rsidP="006B329A">
            <w:pPr>
              <w:pStyle w:val="TAL"/>
            </w:pPr>
            <w:r w:rsidRPr="006B329A">
              <w:t>1 1 1</w:t>
            </w:r>
          </w:p>
        </w:tc>
        <w:tc>
          <w:tcPr>
            <w:tcW w:w="1276" w:type="dxa"/>
            <w:tcBorders>
              <w:top w:val="nil"/>
              <w:bottom w:val="nil"/>
            </w:tcBorders>
          </w:tcPr>
          <w:p w14:paraId="344FAFF2" w14:textId="77777777" w:rsidR="00C8533A" w:rsidRPr="006B329A" w:rsidRDefault="00C8533A" w:rsidP="006B329A">
            <w:pPr>
              <w:pStyle w:val="TAL"/>
            </w:pPr>
            <w:r w:rsidRPr="006B329A">
              <w:t>0  :  :  :</w:t>
            </w:r>
          </w:p>
        </w:tc>
        <w:tc>
          <w:tcPr>
            <w:tcW w:w="3827" w:type="dxa"/>
            <w:tcBorders>
              <w:top w:val="nil"/>
              <w:bottom w:val="nil"/>
            </w:tcBorders>
          </w:tcPr>
          <w:p w14:paraId="701DA43D" w14:textId="77777777" w:rsidR="00C8533A" w:rsidRPr="006B329A" w:rsidRDefault="00C8533A" w:rsidP="006B329A">
            <w:pPr>
              <w:pStyle w:val="TAL"/>
            </w:pPr>
          </w:p>
        </w:tc>
        <w:tc>
          <w:tcPr>
            <w:tcW w:w="2693" w:type="dxa"/>
            <w:tcBorders>
              <w:top w:val="nil"/>
              <w:bottom w:val="nil"/>
            </w:tcBorders>
          </w:tcPr>
          <w:p w14:paraId="3C32A362" w14:textId="77777777" w:rsidR="00C8533A" w:rsidRPr="006B329A" w:rsidRDefault="00C8533A" w:rsidP="006B329A">
            <w:pPr>
              <w:pStyle w:val="TAL"/>
            </w:pPr>
          </w:p>
        </w:tc>
      </w:tr>
      <w:tr w:rsidR="00C8533A" w:rsidRPr="006B329A" w14:paraId="57305164" w14:textId="77777777">
        <w:tblPrEx>
          <w:tblCellMar>
            <w:top w:w="0" w:type="dxa"/>
            <w:bottom w:w="0" w:type="dxa"/>
          </w:tblCellMar>
        </w:tblPrEx>
        <w:trPr>
          <w:cantSplit/>
          <w:jc w:val="center"/>
        </w:trPr>
        <w:tc>
          <w:tcPr>
            <w:tcW w:w="959" w:type="dxa"/>
            <w:tcBorders>
              <w:top w:val="nil"/>
              <w:bottom w:val="nil"/>
            </w:tcBorders>
          </w:tcPr>
          <w:p w14:paraId="4D260561" w14:textId="77777777" w:rsidR="00C8533A" w:rsidRPr="006B329A" w:rsidRDefault="00C8533A" w:rsidP="006B329A">
            <w:pPr>
              <w:pStyle w:val="TAL"/>
            </w:pPr>
            <w:r w:rsidRPr="006B329A">
              <w:t>1 1 1</w:t>
            </w:r>
          </w:p>
        </w:tc>
        <w:tc>
          <w:tcPr>
            <w:tcW w:w="1276" w:type="dxa"/>
            <w:tcBorders>
              <w:top w:val="nil"/>
              <w:bottom w:val="nil"/>
            </w:tcBorders>
          </w:tcPr>
          <w:p w14:paraId="46A92EAF" w14:textId="77777777" w:rsidR="00C8533A" w:rsidRPr="006B329A" w:rsidRDefault="00C8533A" w:rsidP="006B329A">
            <w:pPr>
              <w:pStyle w:val="TAL"/>
            </w:pPr>
            <w:r w:rsidRPr="006B329A">
              <w:t>0 1 1 1</w:t>
            </w:r>
          </w:p>
        </w:tc>
        <w:tc>
          <w:tcPr>
            <w:tcW w:w="3827" w:type="dxa"/>
            <w:tcBorders>
              <w:top w:val="nil"/>
              <w:bottom w:val="nil"/>
            </w:tcBorders>
          </w:tcPr>
          <w:p w14:paraId="6370BE3F" w14:textId="77777777" w:rsidR="00C8533A" w:rsidRPr="006B329A" w:rsidRDefault="00C8533A" w:rsidP="006B329A">
            <w:pPr>
              <w:pStyle w:val="TAL"/>
            </w:pPr>
          </w:p>
        </w:tc>
        <w:tc>
          <w:tcPr>
            <w:tcW w:w="2693" w:type="dxa"/>
            <w:tcBorders>
              <w:top w:val="nil"/>
              <w:bottom w:val="nil"/>
            </w:tcBorders>
          </w:tcPr>
          <w:p w14:paraId="773F6C72" w14:textId="77777777" w:rsidR="00C8533A" w:rsidRPr="006B329A" w:rsidRDefault="00C8533A" w:rsidP="006B329A">
            <w:pPr>
              <w:pStyle w:val="TAL"/>
            </w:pPr>
          </w:p>
        </w:tc>
      </w:tr>
      <w:tr w:rsidR="00C8533A" w:rsidRPr="006B329A" w14:paraId="2BC5977E" w14:textId="77777777">
        <w:tblPrEx>
          <w:tblCellMar>
            <w:top w:w="0" w:type="dxa"/>
            <w:bottom w:w="0" w:type="dxa"/>
          </w:tblCellMar>
        </w:tblPrEx>
        <w:trPr>
          <w:cantSplit/>
          <w:jc w:val="center"/>
        </w:trPr>
        <w:tc>
          <w:tcPr>
            <w:tcW w:w="959" w:type="dxa"/>
            <w:tcBorders>
              <w:top w:val="nil"/>
              <w:bottom w:val="nil"/>
            </w:tcBorders>
          </w:tcPr>
          <w:p w14:paraId="73AF4C75" w14:textId="77777777" w:rsidR="00C8533A" w:rsidRPr="006B329A" w:rsidRDefault="00C8533A" w:rsidP="006B329A">
            <w:pPr>
              <w:pStyle w:val="TAL"/>
            </w:pPr>
            <w:r w:rsidRPr="006B329A">
              <w:t>1 1 1</w:t>
            </w:r>
          </w:p>
        </w:tc>
        <w:tc>
          <w:tcPr>
            <w:tcW w:w="1276" w:type="dxa"/>
            <w:tcBorders>
              <w:top w:val="nil"/>
              <w:bottom w:val="nil"/>
            </w:tcBorders>
          </w:tcPr>
          <w:p w14:paraId="27150A42" w14:textId="77777777" w:rsidR="00C8533A" w:rsidRPr="006B329A" w:rsidRDefault="00C8533A" w:rsidP="006B329A">
            <w:pPr>
              <w:pStyle w:val="TAL"/>
            </w:pPr>
            <w:r w:rsidRPr="006B329A">
              <w:t>1 0 0 0</w:t>
            </w:r>
          </w:p>
        </w:tc>
        <w:tc>
          <w:tcPr>
            <w:tcW w:w="3827" w:type="dxa"/>
            <w:tcBorders>
              <w:top w:val="nil"/>
              <w:bottom w:val="nil"/>
            </w:tcBorders>
          </w:tcPr>
          <w:p w14:paraId="6D37533A" w14:textId="77777777" w:rsidR="00C8533A" w:rsidRPr="006B329A" w:rsidRDefault="00C8533A" w:rsidP="006B329A">
            <w:pPr>
              <w:pStyle w:val="TAL"/>
            </w:pPr>
            <w:r w:rsidRPr="006B329A">
              <w:t>reserved for national use</w:t>
            </w:r>
          </w:p>
        </w:tc>
        <w:tc>
          <w:tcPr>
            <w:tcW w:w="2693" w:type="dxa"/>
            <w:tcBorders>
              <w:top w:val="nil"/>
              <w:bottom w:val="nil"/>
            </w:tcBorders>
          </w:tcPr>
          <w:p w14:paraId="7E80BC52" w14:textId="77777777" w:rsidR="00C8533A" w:rsidRPr="006B329A" w:rsidRDefault="00C8533A" w:rsidP="006B329A">
            <w:pPr>
              <w:pStyle w:val="TAL"/>
            </w:pPr>
          </w:p>
        </w:tc>
      </w:tr>
      <w:tr w:rsidR="00C8533A" w:rsidRPr="006B329A" w14:paraId="1CB06AA7" w14:textId="77777777">
        <w:tblPrEx>
          <w:tblCellMar>
            <w:top w:w="0" w:type="dxa"/>
            <w:bottom w:w="0" w:type="dxa"/>
          </w:tblCellMar>
        </w:tblPrEx>
        <w:trPr>
          <w:cantSplit/>
          <w:jc w:val="center"/>
        </w:trPr>
        <w:tc>
          <w:tcPr>
            <w:tcW w:w="959" w:type="dxa"/>
            <w:tcBorders>
              <w:top w:val="nil"/>
              <w:bottom w:val="nil"/>
            </w:tcBorders>
          </w:tcPr>
          <w:p w14:paraId="5651806F" w14:textId="77777777" w:rsidR="00C8533A" w:rsidRPr="006B329A" w:rsidRDefault="00C8533A" w:rsidP="006B329A">
            <w:pPr>
              <w:pStyle w:val="TAL"/>
            </w:pPr>
            <w:r w:rsidRPr="006B329A">
              <w:t>1 1 1</w:t>
            </w:r>
          </w:p>
        </w:tc>
        <w:tc>
          <w:tcPr>
            <w:tcW w:w="1276" w:type="dxa"/>
            <w:tcBorders>
              <w:top w:val="nil"/>
              <w:bottom w:val="nil"/>
            </w:tcBorders>
          </w:tcPr>
          <w:p w14:paraId="0FB8FCFE" w14:textId="77777777" w:rsidR="00C8533A" w:rsidRPr="006B329A" w:rsidRDefault="00C8533A" w:rsidP="006B329A">
            <w:pPr>
              <w:pStyle w:val="TAL"/>
            </w:pPr>
            <w:r w:rsidRPr="006B329A">
              <w:t>1  :  :  :</w:t>
            </w:r>
          </w:p>
        </w:tc>
        <w:tc>
          <w:tcPr>
            <w:tcW w:w="3827" w:type="dxa"/>
            <w:tcBorders>
              <w:top w:val="nil"/>
              <w:bottom w:val="nil"/>
            </w:tcBorders>
          </w:tcPr>
          <w:p w14:paraId="46CE4782" w14:textId="77777777" w:rsidR="00C8533A" w:rsidRPr="006B329A" w:rsidRDefault="00C8533A" w:rsidP="006B329A">
            <w:pPr>
              <w:pStyle w:val="TAL"/>
            </w:pPr>
          </w:p>
        </w:tc>
        <w:tc>
          <w:tcPr>
            <w:tcW w:w="2693" w:type="dxa"/>
            <w:tcBorders>
              <w:top w:val="nil"/>
              <w:bottom w:val="nil"/>
            </w:tcBorders>
          </w:tcPr>
          <w:p w14:paraId="729A18A5" w14:textId="77777777" w:rsidR="00C8533A" w:rsidRPr="006B329A" w:rsidRDefault="00C8533A" w:rsidP="006B329A">
            <w:pPr>
              <w:pStyle w:val="TAL"/>
            </w:pPr>
          </w:p>
        </w:tc>
      </w:tr>
      <w:tr w:rsidR="00C8533A" w:rsidRPr="006B329A" w14:paraId="396061DB" w14:textId="77777777">
        <w:tblPrEx>
          <w:tblCellMar>
            <w:top w:w="0" w:type="dxa"/>
            <w:bottom w:w="0" w:type="dxa"/>
          </w:tblCellMar>
        </w:tblPrEx>
        <w:trPr>
          <w:cantSplit/>
          <w:jc w:val="center"/>
        </w:trPr>
        <w:tc>
          <w:tcPr>
            <w:tcW w:w="959" w:type="dxa"/>
            <w:tcBorders>
              <w:top w:val="nil"/>
              <w:bottom w:val="nil"/>
            </w:tcBorders>
          </w:tcPr>
          <w:p w14:paraId="36F8541F" w14:textId="77777777" w:rsidR="00C8533A" w:rsidRPr="006B329A" w:rsidRDefault="00C8533A" w:rsidP="006B329A">
            <w:pPr>
              <w:pStyle w:val="TAL"/>
            </w:pPr>
            <w:r w:rsidRPr="006B329A">
              <w:t>1 1 1</w:t>
            </w:r>
          </w:p>
        </w:tc>
        <w:tc>
          <w:tcPr>
            <w:tcW w:w="1276" w:type="dxa"/>
            <w:tcBorders>
              <w:top w:val="nil"/>
              <w:bottom w:val="nil"/>
            </w:tcBorders>
          </w:tcPr>
          <w:p w14:paraId="6FBFFFBA" w14:textId="77777777" w:rsidR="00C8533A" w:rsidRPr="006B329A" w:rsidRDefault="00C8533A" w:rsidP="006B329A">
            <w:pPr>
              <w:pStyle w:val="TAL"/>
            </w:pPr>
            <w:r w:rsidRPr="006B329A">
              <w:t>1 1 1 0</w:t>
            </w:r>
          </w:p>
        </w:tc>
        <w:tc>
          <w:tcPr>
            <w:tcW w:w="3827" w:type="dxa"/>
            <w:tcBorders>
              <w:top w:val="nil"/>
              <w:bottom w:val="nil"/>
            </w:tcBorders>
          </w:tcPr>
          <w:p w14:paraId="33C273F0" w14:textId="77777777" w:rsidR="00C8533A" w:rsidRPr="006B329A" w:rsidRDefault="00C8533A" w:rsidP="006B329A">
            <w:pPr>
              <w:pStyle w:val="TAL"/>
            </w:pPr>
          </w:p>
        </w:tc>
        <w:tc>
          <w:tcPr>
            <w:tcW w:w="2693" w:type="dxa"/>
            <w:tcBorders>
              <w:top w:val="nil"/>
              <w:bottom w:val="nil"/>
            </w:tcBorders>
          </w:tcPr>
          <w:p w14:paraId="45E69148" w14:textId="77777777" w:rsidR="00C8533A" w:rsidRPr="006B329A" w:rsidRDefault="00C8533A" w:rsidP="006B329A">
            <w:pPr>
              <w:pStyle w:val="TAL"/>
            </w:pPr>
          </w:p>
        </w:tc>
      </w:tr>
      <w:tr w:rsidR="00C8533A" w:rsidRPr="006B329A" w14:paraId="25350308" w14:textId="77777777">
        <w:tblPrEx>
          <w:tblCellMar>
            <w:top w:w="0" w:type="dxa"/>
            <w:bottom w:w="0" w:type="dxa"/>
          </w:tblCellMar>
        </w:tblPrEx>
        <w:trPr>
          <w:cantSplit/>
          <w:jc w:val="center"/>
        </w:trPr>
        <w:tc>
          <w:tcPr>
            <w:tcW w:w="959" w:type="dxa"/>
            <w:tcBorders>
              <w:top w:val="nil"/>
            </w:tcBorders>
          </w:tcPr>
          <w:p w14:paraId="4196DB36" w14:textId="77777777" w:rsidR="00C8533A" w:rsidRPr="006B329A" w:rsidRDefault="00C8533A" w:rsidP="006B329A">
            <w:pPr>
              <w:pStyle w:val="TAL"/>
            </w:pPr>
            <w:r w:rsidRPr="006B329A">
              <w:t>1 1 1</w:t>
            </w:r>
          </w:p>
        </w:tc>
        <w:tc>
          <w:tcPr>
            <w:tcW w:w="1276" w:type="dxa"/>
            <w:tcBorders>
              <w:top w:val="nil"/>
            </w:tcBorders>
          </w:tcPr>
          <w:p w14:paraId="5364797D" w14:textId="77777777" w:rsidR="00C8533A" w:rsidRPr="006B329A" w:rsidRDefault="00C8533A" w:rsidP="006B329A">
            <w:pPr>
              <w:pStyle w:val="TAL"/>
            </w:pPr>
            <w:r w:rsidRPr="006B329A">
              <w:t>1 1 1 1</w:t>
            </w:r>
          </w:p>
        </w:tc>
        <w:tc>
          <w:tcPr>
            <w:tcW w:w="3827" w:type="dxa"/>
            <w:tcBorders>
              <w:top w:val="nil"/>
            </w:tcBorders>
          </w:tcPr>
          <w:p w14:paraId="50958634" w14:textId="77777777" w:rsidR="00C8533A" w:rsidRPr="006B329A" w:rsidRDefault="00C8533A" w:rsidP="006B329A">
            <w:pPr>
              <w:pStyle w:val="TAL"/>
            </w:pPr>
            <w:r w:rsidRPr="006B329A">
              <w:t>interworking, unspecified</w:t>
            </w:r>
          </w:p>
        </w:tc>
        <w:tc>
          <w:tcPr>
            <w:tcW w:w="2693" w:type="dxa"/>
            <w:tcBorders>
              <w:top w:val="nil"/>
            </w:tcBorders>
          </w:tcPr>
          <w:p w14:paraId="134A51E9" w14:textId="77777777" w:rsidR="00C8533A" w:rsidRPr="006B329A" w:rsidRDefault="00C8533A" w:rsidP="006B329A">
            <w:pPr>
              <w:pStyle w:val="TAL"/>
            </w:pPr>
          </w:p>
        </w:tc>
      </w:tr>
    </w:tbl>
    <w:p w14:paraId="7DC203E6" w14:textId="77777777" w:rsidR="00C8533A" w:rsidRPr="006B329A" w:rsidRDefault="00C8533A" w:rsidP="006B329A"/>
    <w:p w14:paraId="171C7F06" w14:textId="77777777" w:rsidR="00C8533A" w:rsidRPr="006B329A" w:rsidRDefault="00C8533A" w:rsidP="006B329A">
      <w:pPr>
        <w:pStyle w:val="Heading3"/>
      </w:pPr>
      <w:bookmarkStart w:id="176" w:name="_Toc476910150"/>
      <w:r w:rsidRPr="006B329A">
        <w:t>9.3.27</w:t>
      </w:r>
      <w:r w:rsidRPr="006B329A">
        <w:tab/>
        <w:t>Measurement result number</w:t>
      </w:r>
      <w:bookmarkEnd w:id="176"/>
    </w:p>
    <w:p w14:paraId="3B41D562" w14:textId="77777777" w:rsidR="00C8533A" w:rsidRPr="006B329A" w:rsidRDefault="00C8533A" w:rsidP="006B329A">
      <w:r w:rsidRPr="006B329A">
        <w:t>This element is used by BTS to number, (on a channel), the measurement result messages sent to BSC. It is set to 0 at activation time of the channel. The numbering is modulo 256.</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7D09E26B" w14:textId="77777777">
        <w:tblPrEx>
          <w:tblCellMar>
            <w:top w:w="0" w:type="dxa"/>
            <w:bottom w:w="0" w:type="dxa"/>
          </w:tblCellMar>
        </w:tblPrEx>
        <w:trPr>
          <w:cantSplit/>
          <w:jc w:val="center"/>
        </w:trPr>
        <w:tc>
          <w:tcPr>
            <w:tcW w:w="709" w:type="dxa"/>
          </w:tcPr>
          <w:p w14:paraId="67A3E006" w14:textId="77777777" w:rsidR="00C8533A" w:rsidRPr="006B329A" w:rsidRDefault="00C8533A" w:rsidP="006B329A">
            <w:pPr>
              <w:pStyle w:val="TAC"/>
            </w:pPr>
            <w:r w:rsidRPr="006B329A">
              <w:t>8</w:t>
            </w:r>
          </w:p>
        </w:tc>
        <w:tc>
          <w:tcPr>
            <w:tcW w:w="709" w:type="dxa"/>
          </w:tcPr>
          <w:p w14:paraId="14D634B4" w14:textId="77777777" w:rsidR="00C8533A" w:rsidRPr="006B329A" w:rsidRDefault="00C8533A" w:rsidP="006B329A">
            <w:pPr>
              <w:pStyle w:val="TAC"/>
            </w:pPr>
            <w:r w:rsidRPr="006B329A">
              <w:t>7</w:t>
            </w:r>
          </w:p>
        </w:tc>
        <w:tc>
          <w:tcPr>
            <w:tcW w:w="709" w:type="dxa"/>
          </w:tcPr>
          <w:p w14:paraId="78B08DCB" w14:textId="77777777" w:rsidR="00C8533A" w:rsidRPr="006B329A" w:rsidRDefault="00C8533A" w:rsidP="006B329A">
            <w:pPr>
              <w:pStyle w:val="TAC"/>
            </w:pPr>
            <w:r w:rsidRPr="006B329A">
              <w:t>6</w:t>
            </w:r>
          </w:p>
        </w:tc>
        <w:tc>
          <w:tcPr>
            <w:tcW w:w="709" w:type="dxa"/>
          </w:tcPr>
          <w:p w14:paraId="283C8BA0" w14:textId="77777777" w:rsidR="00C8533A" w:rsidRPr="006B329A" w:rsidRDefault="00C8533A" w:rsidP="006B329A">
            <w:pPr>
              <w:pStyle w:val="TAC"/>
            </w:pPr>
            <w:r w:rsidRPr="006B329A">
              <w:t>5</w:t>
            </w:r>
          </w:p>
        </w:tc>
        <w:tc>
          <w:tcPr>
            <w:tcW w:w="709" w:type="dxa"/>
          </w:tcPr>
          <w:p w14:paraId="35C53BBD" w14:textId="77777777" w:rsidR="00C8533A" w:rsidRPr="006B329A" w:rsidRDefault="00C8533A" w:rsidP="006B329A">
            <w:pPr>
              <w:pStyle w:val="TAC"/>
            </w:pPr>
            <w:r w:rsidRPr="006B329A">
              <w:t>4</w:t>
            </w:r>
          </w:p>
        </w:tc>
        <w:tc>
          <w:tcPr>
            <w:tcW w:w="709" w:type="dxa"/>
          </w:tcPr>
          <w:p w14:paraId="6A91877E" w14:textId="77777777" w:rsidR="00C8533A" w:rsidRPr="006B329A" w:rsidRDefault="00C8533A" w:rsidP="006B329A">
            <w:pPr>
              <w:pStyle w:val="TAC"/>
            </w:pPr>
            <w:r w:rsidRPr="006B329A">
              <w:t>3</w:t>
            </w:r>
          </w:p>
        </w:tc>
        <w:tc>
          <w:tcPr>
            <w:tcW w:w="709" w:type="dxa"/>
          </w:tcPr>
          <w:p w14:paraId="6C07D1B3" w14:textId="77777777" w:rsidR="00C8533A" w:rsidRPr="006B329A" w:rsidRDefault="00C8533A" w:rsidP="006B329A">
            <w:pPr>
              <w:pStyle w:val="TAC"/>
            </w:pPr>
            <w:r w:rsidRPr="006B329A">
              <w:t>2</w:t>
            </w:r>
          </w:p>
        </w:tc>
        <w:tc>
          <w:tcPr>
            <w:tcW w:w="709" w:type="dxa"/>
          </w:tcPr>
          <w:p w14:paraId="0304B392" w14:textId="77777777" w:rsidR="00C8533A" w:rsidRPr="006B329A" w:rsidRDefault="00C8533A" w:rsidP="006B329A">
            <w:pPr>
              <w:pStyle w:val="TAC"/>
            </w:pPr>
            <w:r w:rsidRPr="006B329A">
              <w:t>1</w:t>
            </w:r>
          </w:p>
        </w:tc>
        <w:tc>
          <w:tcPr>
            <w:tcW w:w="921" w:type="dxa"/>
          </w:tcPr>
          <w:p w14:paraId="66699F1C" w14:textId="77777777" w:rsidR="00C8533A" w:rsidRPr="006B329A" w:rsidRDefault="00C8533A" w:rsidP="006B329A">
            <w:pPr>
              <w:pStyle w:val="TAC"/>
            </w:pPr>
          </w:p>
        </w:tc>
      </w:tr>
      <w:tr w:rsidR="00C8533A" w:rsidRPr="006B329A" w14:paraId="4937BFAF"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7F400D44" w14:textId="77777777" w:rsidR="00C8533A" w:rsidRPr="006B329A" w:rsidRDefault="00C8533A" w:rsidP="006B329A">
            <w:pPr>
              <w:pStyle w:val="TAC"/>
            </w:pPr>
            <w:r w:rsidRPr="006B329A">
              <w:t>Element identifier</w:t>
            </w:r>
          </w:p>
        </w:tc>
        <w:tc>
          <w:tcPr>
            <w:tcW w:w="921" w:type="dxa"/>
            <w:tcBorders>
              <w:left w:val="nil"/>
            </w:tcBorders>
          </w:tcPr>
          <w:p w14:paraId="5749E735" w14:textId="77777777" w:rsidR="00C8533A" w:rsidRPr="006B329A" w:rsidRDefault="00C8533A" w:rsidP="006B329A">
            <w:pPr>
              <w:pStyle w:val="TAC"/>
            </w:pPr>
            <w:r w:rsidRPr="006B329A">
              <w:t>1</w:t>
            </w:r>
          </w:p>
        </w:tc>
      </w:tr>
      <w:tr w:rsidR="00C8533A" w:rsidRPr="006B329A" w14:paraId="2676A41A"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AC177D5" w14:textId="77777777" w:rsidR="00C8533A" w:rsidRPr="006B329A" w:rsidRDefault="00C8533A" w:rsidP="006B329A">
            <w:pPr>
              <w:pStyle w:val="TAC"/>
            </w:pPr>
            <w:r w:rsidRPr="006B329A">
              <w:t>Measurement result number</w:t>
            </w:r>
          </w:p>
        </w:tc>
        <w:tc>
          <w:tcPr>
            <w:tcW w:w="921" w:type="dxa"/>
            <w:tcBorders>
              <w:left w:val="nil"/>
            </w:tcBorders>
          </w:tcPr>
          <w:p w14:paraId="6B1F2FB8" w14:textId="77777777" w:rsidR="00C8533A" w:rsidRPr="006B329A" w:rsidRDefault="00C8533A" w:rsidP="006B329A">
            <w:pPr>
              <w:pStyle w:val="TAC"/>
            </w:pPr>
            <w:r w:rsidRPr="006B329A">
              <w:t>2</w:t>
            </w:r>
          </w:p>
        </w:tc>
      </w:tr>
    </w:tbl>
    <w:p w14:paraId="30822F78" w14:textId="77777777" w:rsidR="00C8533A" w:rsidRPr="006B329A" w:rsidRDefault="00C8533A" w:rsidP="006B329A"/>
    <w:p w14:paraId="0D63E703" w14:textId="77777777" w:rsidR="00C8533A" w:rsidRPr="006B329A" w:rsidRDefault="00C8533A" w:rsidP="006B329A">
      <w:pPr>
        <w:pStyle w:val="Heading3"/>
      </w:pPr>
      <w:bookmarkStart w:id="177" w:name="_Toc476910151"/>
      <w:r w:rsidRPr="006B329A">
        <w:t>9.3.28</w:t>
      </w:r>
      <w:r w:rsidRPr="006B329A">
        <w:tab/>
        <w:t>Message Identifier</w:t>
      </w:r>
      <w:bookmarkEnd w:id="177"/>
    </w:p>
    <w:p w14:paraId="4CA21E74" w14:textId="77777777" w:rsidR="00C8533A" w:rsidRPr="006B329A" w:rsidRDefault="00C8533A" w:rsidP="006B329A">
      <w:r w:rsidRPr="006B329A">
        <w:t>This element is used to indicate a message type within a message.</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1B3D8FC0" w14:textId="77777777">
        <w:tblPrEx>
          <w:tblCellMar>
            <w:top w:w="0" w:type="dxa"/>
            <w:bottom w:w="0" w:type="dxa"/>
          </w:tblCellMar>
        </w:tblPrEx>
        <w:trPr>
          <w:cantSplit/>
          <w:jc w:val="center"/>
        </w:trPr>
        <w:tc>
          <w:tcPr>
            <w:tcW w:w="709" w:type="dxa"/>
          </w:tcPr>
          <w:p w14:paraId="0277231C" w14:textId="77777777" w:rsidR="00C8533A" w:rsidRPr="006B329A" w:rsidRDefault="00C8533A" w:rsidP="006B329A">
            <w:pPr>
              <w:pStyle w:val="TAC"/>
            </w:pPr>
            <w:r w:rsidRPr="006B329A">
              <w:t>8</w:t>
            </w:r>
          </w:p>
        </w:tc>
        <w:tc>
          <w:tcPr>
            <w:tcW w:w="709" w:type="dxa"/>
          </w:tcPr>
          <w:p w14:paraId="2F8A89EB" w14:textId="77777777" w:rsidR="00C8533A" w:rsidRPr="006B329A" w:rsidRDefault="00C8533A" w:rsidP="006B329A">
            <w:pPr>
              <w:pStyle w:val="TAC"/>
            </w:pPr>
            <w:r w:rsidRPr="006B329A">
              <w:t>7</w:t>
            </w:r>
          </w:p>
        </w:tc>
        <w:tc>
          <w:tcPr>
            <w:tcW w:w="709" w:type="dxa"/>
          </w:tcPr>
          <w:p w14:paraId="70D9BE4F" w14:textId="77777777" w:rsidR="00C8533A" w:rsidRPr="006B329A" w:rsidRDefault="00C8533A" w:rsidP="006B329A">
            <w:pPr>
              <w:pStyle w:val="TAC"/>
            </w:pPr>
            <w:r w:rsidRPr="006B329A">
              <w:t>6</w:t>
            </w:r>
          </w:p>
        </w:tc>
        <w:tc>
          <w:tcPr>
            <w:tcW w:w="709" w:type="dxa"/>
          </w:tcPr>
          <w:p w14:paraId="6C66C78B" w14:textId="77777777" w:rsidR="00C8533A" w:rsidRPr="006B329A" w:rsidRDefault="00C8533A" w:rsidP="006B329A">
            <w:pPr>
              <w:pStyle w:val="TAC"/>
            </w:pPr>
            <w:r w:rsidRPr="006B329A">
              <w:t>5</w:t>
            </w:r>
          </w:p>
        </w:tc>
        <w:tc>
          <w:tcPr>
            <w:tcW w:w="709" w:type="dxa"/>
          </w:tcPr>
          <w:p w14:paraId="3E022099" w14:textId="77777777" w:rsidR="00C8533A" w:rsidRPr="006B329A" w:rsidRDefault="00C8533A" w:rsidP="006B329A">
            <w:pPr>
              <w:pStyle w:val="TAC"/>
            </w:pPr>
            <w:r w:rsidRPr="006B329A">
              <w:t>4</w:t>
            </w:r>
          </w:p>
        </w:tc>
        <w:tc>
          <w:tcPr>
            <w:tcW w:w="709" w:type="dxa"/>
          </w:tcPr>
          <w:p w14:paraId="72A96638" w14:textId="77777777" w:rsidR="00C8533A" w:rsidRPr="006B329A" w:rsidRDefault="00C8533A" w:rsidP="006B329A">
            <w:pPr>
              <w:pStyle w:val="TAC"/>
            </w:pPr>
            <w:r w:rsidRPr="006B329A">
              <w:t>3</w:t>
            </w:r>
          </w:p>
        </w:tc>
        <w:tc>
          <w:tcPr>
            <w:tcW w:w="709" w:type="dxa"/>
          </w:tcPr>
          <w:p w14:paraId="67C36DF9" w14:textId="77777777" w:rsidR="00C8533A" w:rsidRPr="006B329A" w:rsidRDefault="00C8533A" w:rsidP="006B329A">
            <w:pPr>
              <w:pStyle w:val="TAC"/>
            </w:pPr>
            <w:r w:rsidRPr="006B329A">
              <w:t>2</w:t>
            </w:r>
          </w:p>
        </w:tc>
        <w:tc>
          <w:tcPr>
            <w:tcW w:w="709" w:type="dxa"/>
          </w:tcPr>
          <w:p w14:paraId="4F5EDE92" w14:textId="77777777" w:rsidR="00C8533A" w:rsidRPr="006B329A" w:rsidRDefault="00C8533A" w:rsidP="006B329A">
            <w:pPr>
              <w:pStyle w:val="TAC"/>
            </w:pPr>
            <w:r w:rsidRPr="006B329A">
              <w:t>1</w:t>
            </w:r>
          </w:p>
        </w:tc>
        <w:tc>
          <w:tcPr>
            <w:tcW w:w="921" w:type="dxa"/>
          </w:tcPr>
          <w:p w14:paraId="058D5D36" w14:textId="77777777" w:rsidR="00C8533A" w:rsidRPr="006B329A" w:rsidRDefault="00C8533A" w:rsidP="006B329A">
            <w:pPr>
              <w:pStyle w:val="TAC"/>
            </w:pPr>
          </w:p>
        </w:tc>
      </w:tr>
      <w:tr w:rsidR="00C8533A" w:rsidRPr="006B329A" w14:paraId="6A91B44E"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23C075E5" w14:textId="77777777" w:rsidR="00C8533A" w:rsidRPr="006B329A" w:rsidRDefault="00C8533A" w:rsidP="006B329A">
            <w:pPr>
              <w:pStyle w:val="TAC"/>
            </w:pPr>
            <w:r w:rsidRPr="006B329A">
              <w:t>Element identifier</w:t>
            </w:r>
          </w:p>
        </w:tc>
        <w:tc>
          <w:tcPr>
            <w:tcW w:w="921" w:type="dxa"/>
            <w:tcBorders>
              <w:left w:val="nil"/>
            </w:tcBorders>
          </w:tcPr>
          <w:p w14:paraId="29778E10" w14:textId="77777777" w:rsidR="00C8533A" w:rsidRPr="006B329A" w:rsidRDefault="00C8533A" w:rsidP="006B329A">
            <w:pPr>
              <w:pStyle w:val="TAC"/>
            </w:pPr>
            <w:r w:rsidRPr="006B329A">
              <w:t>1</w:t>
            </w:r>
          </w:p>
        </w:tc>
      </w:tr>
      <w:tr w:rsidR="00C8533A" w:rsidRPr="006B329A" w14:paraId="0AEE75A2"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BF12E3" w14:textId="77777777" w:rsidR="00C8533A" w:rsidRPr="006B329A" w:rsidRDefault="00C8533A" w:rsidP="006B329A">
            <w:pPr>
              <w:pStyle w:val="TAC"/>
            </w:pPr>
            <w:r w:rsidRPr="006B329A">
              <w:t>Message Type</w:t>
            </w:r>
          </w:p>
        </w:tc>
        <w:tc>
          <w:tcPr>
            <w:tcW w:w="921" w:type="dxa"/>
            <w:tcBorders>
              <w:left w:val="nil"/>
            </w:tcBorders>
          </w:tcPr>
          <w:p w14:paraId="274486A7" w14:textId="77777777" w:rsidR="00C8533A" w:rsidRPr="006B329A" w:rsidRDefault="00C8533A" w:rsidP="006B329A">
            <w:pPr>
              <w:pStyle w:val="TAC"/>
            </w:pPr>
            <w:r w:rsidRPr="006B329A">
              <w:t>2</w:t>
            </w:r>
          </w:p>
        </w:tc>
      </w:tr>
    </w:tbl>
    <w:p w14:paraId="79238DD5" w14:textId="77777777" w:rsidR="00C8533A" w:rsidRPr="006B329A" w:rsidRDefault="00C8533A" w:rsidP="006B329A"/>
    <w:p w14:paraId="6405173E" w14:textId="77777777" w:rsidR="00C8533A" w:rsidRPr="006B329A" w:rsidRDefault="00C8533A" w:rsidP="006B329A">
      <w:r w:rsidRPr="006B329A">
        <w:t>Octet 2 is coded as the Message Type information element, sub-clause 9.2.</w:t>
      </w:r>
    </w:p>
    <w:p w14:paraId="325990E6" w14:textId="77777777" w:rsidR="00C8533A" w:rsidRPr="006B329A" w:rsidRDefault="00C8533A" w:rsidP="006B329A">
      <w:pPr>
        <w:pStyle w:val="Heading3"/>
      </w:pPr>
      <w:bookmarkStart w:id="178" w:name="_Toc476910152"/>
      <w:r w:rsidRPr="006B329A">
        <w:t>9.3.29</w:t>
      </w:r>
      <w:r w:rsidRPr="006B329A">
        <w:tab/>
        <w:t>SACCH Information</w:t>
      </w:r>
      <w:bookmarkEnd w:id="178"/>
    </w:p>
    <w:p w14:paraId="31188632" w14:textId="77777777" w:rsidR="00C8533A" w:rsidRPr="006B329A" w:rsidRDefault="00C8533A" w:rsidP="006B329A">
      <w:r w:rsidRPr="006B329A">
        <w:t>This element is used to carry the SACCH filling information (System Information messages, EXTENDED MEASUREMENT ORDER message or MEASUREMENT INFORMATION message) that is to be used on a specific channel. The MEASUREMENT INFORMATION message is periodically sent on SACCH.</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52192708" w14:textId="77777777">
        <w:tblPrEx>
          <w:tblCellMar>
            <w:top w:w="0" w:type="dxa"/>
            <w:bottom w:w="0" w:type="dxa"/>
          </w:tblCellMar>
        </w:tblPrEx>
        <w:trPr>
          <w:cantSplit/>
          <w:jc w:val="center"/>
        </w:trPr>
        <w:tc>
          <w:tcPr>
            <w:tcW w:w="709" w:type="dxa"/>
          </w:tcPr>
          <w:p w14:paraId="14E10050" w14:textId="77777777" w:rsidR="00C8533A" w:rsidRPr="006B329A" w:rsidRDefault="00C8533A" w:rsidP="006B329A">
            <w:pPr>
              <w:pStyle w:val="TAC"/>
            </w:pPr>
            <w:r w:rsidRPr="006B329A">
              <w:lastRenderedPageBreak/>
              <w:t>8</w:t>
            </w:r>
          </w:p>
        </w:tc>
        <w:tc>
          <w:tcPr>
            <w:tcW w:w="709" w:type="dxa"/>
          </w:tcPr>
          <w:p w14:paraId="16D5AFDE" w14:textId="77777777" w:rsidR="00C8533A" w:rsidRPr="006B329A" w:rsidRDefault="00C8533A" w:rsidP="006B329A">
            <w:pPr>
              <w:pStyle w:val="TAC"/>
            </w:pPr>
            <w:r w:rsidRPr="006B329A">
              <w:t>7</w:t>
            </w:r>
          </w:p>
        </w:tc>
        <w:tc>
          <w:tcPr>
            <w:tcW w:w="709" w:type="dxa"/>
          </w:tcPr>
          <w:p w14:paraId="1EC890F9" w14:textId="77777777" w:rsidR="00C8533A" w:rsidRPr="006B329A" w:rsidRDefault="00C8533A" w:rsidP="006B329A">
            <w:pPr>
              <w:pStyle w:val="TAC"/>
            </w:pPr>
            <w:r w:rsidRPr="006B329A">
              <w:t>6</w:t>
            </w:r>
          </w:p>
        </w:tc>
        <w:tc>
          <w:tcPr>
            <w:tcW w:w="709" w:type="dxa"/>
          </w:tcPr>
          <w:p w14:paraId="0F6E5236" w14:textId="77777777" w:rsidR="00C8533A" w:rsidRPr="006B329A" w:rsidRDefault="00C8533A" w:rsidP="006B329A">
            <w:pPr>
              <w:pStyle w:val="TAC"/>
            </w:pPr>
            <w:r w:rsidRPr="006B329A">
              <w:t>5</w:t>
            </w:r>
          </w:p>
        </w:tc>
        <w:tc>
          <w:tcPr>
            <w:tcW w:w="709" w:type="dxa"/>
          </w:tcPr>
          <w:p w14:paraId="1654AC79" w14:textId="77777777" w:rsidR="00C8533A" w:rsidRPr="006B329A" w:rsidRDefault="00C8533A" w:rsidP="006B329A">
            <w:pPr>
              <w:pStyle w:val="TAC"/>
            </w:pPr>
            <w:r w:rsidRPr="006B329A">
              <w:t>4</w:t>
            </w:r>
          </w:p>
        </w:tc>
        <w:tc>
          <w:tcPr>
            <w:tcW w:w="709" w:type="dxa"/>
          </w:tcPr>
          <w:p w14:paraId="4969630A" w14:textId="77777777" w:rsidR="00C8533A" w:rsidRPr="006B329A" w:rsidRDefault="00C8533A" w:rsidP="006B329A">
            <w:pPr>
              <w:pStyle w:val="TAC"/>
            </w:pPr>
            <w:r w:rsidRPr="006B329A">
              <w:t>3</w:t>
            </w:r>
          </w:p>
        </w:tc>
        <w:tc>
          <w:tcPr>
            <w:tcW w:w="709" w:type="dxa"/>
          </w:tcPr>
          <w:p w14:paraId="6B09629A" w14:textId="77777777" w:rsidR="00C8533A" w:rsidRPr="006B329A" w:rsidRDefault="00C8533A" w:rsidP="006B329A">
            <w:pPr>
              <w:pStyle w:val="TAC"/>
            </w:pPr>
            <w:r w:rsidRPr="006B329A">
              <w:t>2</w:t>
            </w:r>
          </w:p>
        </w:tc>
        <w:tc>
          <w:tcPr>
            <w:tcW w:w="709" w:type="dxa"/>
          </w:tcPr>
          <w:p w14:paraId="6218A455" w14:textId="77777777" w:rsidR="00C8533A" w:rsidRPr="006B329A" w:rsidRDefault="00C8533A" w:rsidP="006B329A">
            <w:pPr>
              <w:pStyle w:val="TAC"/>
            </w:pPr>
            <w:r w:rsidRPr="006B329A">
              <w:t>1</w:t>
            </w:r>
          </w:p>
        </w:tc>
        <w:tc>
          <w:tcPr>
            <w:tcW w:w="921" w:type="dxa"/>
          </w:tcPr>
          <w:p w14:paraId="66652A6B" w14:textId="77777777" w:rsidR="00C8533A" w:rsidRPr="006B329A" w:rsidRDefault="00C8533A" w:rsidP="006B329A">
            <w:pPr>
              <w:pStyle w:val="TAC"/>
            </w:pPr>
          </w:p>
        </w:tc>
      </w:tr>
      <w:tr w:rsidR="00C8533A" w:rsidRPr="006B329A" w14:paraId="4598D971"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29FB47C8" w14:textId="77777777" w:rsidR="00C8533A" w:rsidRPr="006B329A" w:rsidRDefault="00C8533A" w:rsidP="006B329A">
            <w:pPr>
              <w:pStyle w:val="TAC"/>
            </w:pPr>
            <w:r w:rsidRPr="006B329A">
              <w:t>Element identifier</w:t>
            </w:r>
          </w:p>
        </w:tc>
        <w:tc>
          <w:tcPr>
            <w:tcW w:w="921" w:type="dxa"/>
            <w:tcBorders>
              <w:left w:val="nil"/>
            </w:tcBorders>
          </w:tcPr>
          <w:p w14:paraId="27FD9062" w14:textId="77777777" w:rsidR="00C8533A" w:rsidRPr="006B329A" w:rsidRDefault="00C8533A" w:rsidP="006B329A">
            <w:pPr>
              <w:pStyle w:val="TAC"/>
            </w:pPr>
            <w:r w:rsidRPr="006B329A">
              <w:t>1</w:t>
            </w:r>
          </w:p>
        </w:tc>
      </w:tr>
      <w:tr w:rsidR="00C8533A" w:rsidRPr="006B329A" w14:paraId="202CC2CF"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3DA95BA" w14:textId="77777777" w:rsidR="00C8533A" w:rsidRPr="006B329A" w:rsidRDefault="00C8533A" w:rsidP="006B329A">
            <w:pPr>
              <w:pStyle w:val="TAC"/>
            </w:pPr>
            <w:r w:rsidRPr="006B329A">
              <w:t>Length</w:t>
            </w:r>
          </w:p>
        </w:tc>
        <w:tc>
          <w:tcPr>
            <w:tcW w:w="921" w:type="dxa"/>
            <w:tcBorders>
              <w:left w:val="nil"/>
            </w:tcBorders>
          </w:tcPr>
          <w:p w14:paraId="43AEB399" w14:textId="77777777" w:rsidR="00C8533A" w:rsidRPr="006B329A" w:rsidRDefault="00C8533A" w:rsidP="006B329A">
            <w:pPr>
              <w:pStyle w:val="TAC"/>
            </w:pPr>
            <w:r w:rsidRPr="006B329A">
              <w:t>2</w:t>
            </w:r>
          </w:p>
        </w:tc>
      </w:tr>
      <w:tr w:rsidR="00C8533A" w:rsidRPr="006B329A" w14:paraId="2C21146F"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3A4AF3" w14:textId="77777777" w:rsidR="00C8533A" w:rsidRPr="006B329A" w:rsidRDefault="00C8533A" w:rsidP="006B329A">
            <w:pPr>
              <w:pStyle w:val="TAC"/>
            </w:pPr>
            <w:r w:rsidRPr="006B329A">
              <w:t>Number of messages</w:t>
            </w:r>
          </w:p>
        </w:tc>
        <w:tc>
          <w:tcPr>
            <w:tcW w:w="921" w:type="dxa"/>
            <w:tcBorders>
              <w:left w:val="nil"/>
            </w:tcBorders>
          </w:tcPr>
          <w:p w14:paraId="075A3E9F" w14:textId="77777777" w:rsidR="00C8533A" w:rsidRPr="006B329A" w:rsidRDefault="00C8533A" w:rsidP="006B329A">
            <w:pPr>
              <w:pStyle w:val="TAC"/>
            </w:pPr>
            <w:r w:rsidRPr="006B329A">
              <w:t>3</w:t>
            </w:r>
          </w:p>
        </w:tc>
      </w:tr>
      <w:tr w:rsidR="00C8533A" w:rsidRPr="006B329A" w14:paraId="070F3943"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C19A26C" w14:textId="77777777" w:rsidR="00C8533A" w:rsidRPr="006B329A" w:rsidRDefault="00C8533A" w:rsidP="006B329A">
            <w:pPr>
              <w:pStyle w:val="TAC"/>
            </w:pPr>
            <w:r w:rsidRPr="006B329A">
              <w:t>Type of 1st message</w:t>
            </w:r>
          </w:p>
        </w:tc>
        <w:tc>
          <w:tcPr>
            <w:tcW w:w="921" w:type="dxa"/>
            <w:tcBorders>
              <w:left w:val="nil"/>
            </w:tcBorders>
          </w:tcPr>
          <w:p w14:paraId="4E78B045" w14:textId="77777777" w:rsidR="00C8533A" w:rsidRPr="006B329A" w:rsidRDefault="00C8533A" w:rsidP="006B329A">
            <w:pPr>
              <w:pStyle w:val="TAC"/>
            </w:pPr>
            <w:r w:rsidRPr="006B329A">
              <w:t>4</w:t>
            </w:r>
          </w:p>
        </w:tc>
      </w:tr>
      <w:tr w:rsidR="00C8533A" w:rsidRPr="006B329A" w14:paraId="7A47F22D"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6E146BEB" w14:textId="77777777" w:rsidR="00C8533A" w:rsidRPr="006B329A" w:rsidRDefault="00C8533A" w:rsidP="006B329A">
            <w:pPr>
              <w:pStyle w:val="TAC"/>
            </w:pPr>
            <w:r w:rsidRPr="006B329A">
              <w:t>Length of 1st message</w:t>
            </w:r>
          </w:p>
        </w:tc>
        <w:tc>
          <w:tcPr>
            <w:tcW w:w="921" w:type="dxa"/>
            <w:tcBorders>
              <w:left w:val="nil"/>
            </w:tcBorders>
          </w:tcPr>
          <w:p w14:paraId="207D197F" w14:textId="77777777" w:rsidR="00C8533A" w:rsidRPr="006B329A" w:rsidRDefault="00C8533A" w:rsidP="006B329A">
            <w:pPr>
              <w:pStyle w:val="TAC"/>
            </w:pPr>
            <w:r w:rsidRPr="006B329A">
              <w:t>5</w:t>
            </w:r>
          </w:p>
        </w:tc>
      </w:tr>
      <w:tr w:rsidR="00C8533A" w:rsidRPr="006B329A" w14:paraId="304F18D8" w14:textId="77777777">
        <w:tblPrEx>
          <w:tblCellMar>
            <w:top w:w="0" w:type="dxa"/>
            <w:bottom w:w="0" w:type="dxa"/>
          </w:tblCellMar>
        </w:tblPrEx>
        <w:trPr>
          <w:cantSplit/>
          <w:jc w:val="center"/>
        </w:trPr>
        <w:tc>
          <w:tcPr>
            <w:tcW w:w="709" w:type="dxa"/>
            <w:tcBorders>
              <w:top w:val="single" w:sz="4" w:space="0" w:color="auto"/>
              <w:left w:val="dashed" w:sz="4" w:space="0" w:color="auto"/>
            </w:tcBorders>
          </w:tcPr>
          <w:p w14:paraId="3522AEC5" w14:textId="77777777" w:rsidR="00C8533A" w:rsidRPr="006B329A" w:rsidRDefault="00C8533A" w:rsidP="006B329A">
            <w:pPr>
              <w:pStyle w:val="TAC"/>
            </w:pPr>
          </w:p>
        </w:tc>
        <w:tc>
          <w:tcPr>
            <w:tcW w:w="4254" w:type="dxa"/>
            <w:gridSpan w:val="6"/>
          </w:tcPr>
          <w:p w14:paraId="0E979050" w14:textId="77777777" w:rsidR="00C8533A" w:rsidRPr="006B329A" w:rsidRDefault="00C8533A" w:rsidP="006B329A">
            <w:pPr>
              <w:pStyle w:val="TAC"/>
            </w:pPr>
            <w:r w:rsidRPr="006B329A">
              <w:t>1st message</w:t>
            </w:r>
          </w:p>
        </w:tc>
        <w:tc>
          <w:tcPr>
            <w:tcW w:w="709" w:type="dxa"/>
            <w:tcBorders>
              <w:top w:val="single" w:sz="4" w:space="0" w:color="auto"/>
              <w:left w:val="nil"/>
              <w:right w:val="dashSmallGap" w:sz="4" w:space="0" w:color="auto"/>
            </w:tcBorders>
          </w:tcPr>
          <w:p w14:paraId="6788113F" w14:textId="77777777" w:rsidR="00C8533A" w:rsidRPr="006B329A" w:rsidRDefault="00C8533A" w:rsidP="006B329A">
            <w:pPr>
              <w:pStyle w:val="TAC"/>
            </w:pPr>
          </w:p>
        </w:tc>
        <w:tc>
          <w:tcPr>
            <w:tcW w:w="921" w:type="dxa"/>
            <w:tcBorders>
              <w:left w:val="nil"/>
            </w:tcBorders>
          </w:tcPr>
          <w:p w14:paraId="6A0A82F6" w14:textId="77777777" w:rsidR="00C8533A" w:rsidRPr="006B329A" w:rsidRDefault="00C8533A" w:rsidP="006B329A">
            <w:pPr>
              <w:pStyle w:val="TAC"/>
            </w:pPr>
            <w:r w:rsidRPr="006B329A">
              <w:t>j</w:t>
            </w:r>
          </w:p>
        </w:tc>
      </w:tr>
      <w:tr w:rsidR="00C8533A" w:rsidRPr="006B329A" w14:paraId="0F8A14E7"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78EB83" w14:textId="77777777" w:rsidR="00C8533A" w:rsidRPr="006B329A" w:rsidRDefault="00C8533A" w:rsidP="006B329A">
            <w:pPr>
              <w:pStyle w:val="TAC"/>
            </w:pPr>
            <w:r w:rsidRPr="006B329A">
              <w:t>Type of n'th message</w:t>
            </w:r>
          </w:p>
        </w:tc>
        <w:tc>
          <w:tcPr>
            <w:tcW w:w="921" w:type="dxa"/>
            <w:tcBorders>
              <w:left w:val="nil"/>
            </w:tcBorders>
          </w:tcPr>
          <w:p w14:paraId="6AEFE0A5" w14:textId="77777777" w:rsidR="00C8533A" w:rsidRPr="006B329A" w:rsidRDefault="00C8533A" w:rsidP="006B329A">
            <w:pPr>
              <w:pStyle w:val="TAC"/>
            </w:pPr>
            <w:r w:rsidRPr="006B329A">
              <w:t>l</w:t>
            </w:r>
          </w:p>
        </w:tc>
      </w:tr>
      <w:tr w:rsidR="00C8533A" w:rsidRPr="006B329A" w14:paraId="58342205" w14:textId="77777777">
        <w:tblPrEx>
          <w:tblCellMar>
            <w:top w:w="0" w:type="dxa"/>
            <w:bottom w:w="0" w:type="dxa"/>
          </w:tblCellMar>
        </w:tblPrEx>
        <w:trPr>
          <w:cantSplit/>
          <w:jc w:val="center"/>
        </w:trPr>
        <w:tc>
          <w:tcPr>
            <w:tcW w:w="5672" w:type="dxa"/>
            <w:gridSpan w:val="8"/>
            <w:tcBorders>
              <w:left w:val="single" w:sz="4" w:space="0" w:color="auto"/>
              <w:bottom w:val="single" w:sz="4" w:space="0" w:color="auto"/>
              <w:right w:val="single" w:sz="4" w:space="0" w:color="auto"/>
            </w:tcBorders>
          </w:tcPr>
          <w:p w14:paraId="3F50983E" w14:textId="77777777" w:rsidR="00C8533A" w:rsidRPr="006B329A" w:rsidRDefault="00C8533A" w:rsidP="006B329A">
            <w:pPr>
              <w:pStyle w:val="TAC"/>
            </w:pPr>
            <w:r w:rsidRPr="006B329A">
              <w:t>Length of n'th message</w:t>
            </w:r>
          </w:p>
        </w:tc>
        <w:tc>
          <w:tcPr>
            <w:tcW w:w="921" w:type="dxa"/>
            <w:tcBorders>
              <w:left w:val="nil"/>
            </w:tcBorders>
          </w:tcPr>
          <w:p w14:paraId="11ED5074" w14:textId="77777777" w:rsidR="00C8533A" w:rsidRPr="006B329A" w:rsidRDefault="00C8533A" w:rsidP="006B329A">
            <w:pPr>
              <w:pStyle w:val="TAC"/>
            </w:pPr>
            <w:r w:rsidRPr="006B329A">
              <w:t>l+1</w:t>
            </w:r>
          </w:p>
        </w:tc>
      </w:tr>
      <w:tr w:rsidR="00C8533A" w:rsidRPr="006B329A" w14:paraId="17805DF5"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6309F647" w14:textId="77777777" w:rsidR="00C8533A" w:rsidRPr="006B329A" w:rsidRDefault="00C8533A" w:rsidP="006B329A">
            <w:pPr>
              <w:pStyle w:val="TAC"/>
            </w:pPr>
          </w:p>
        </w:tc>
        <w:tc>
          <w:tcPr>
            <w:tcW w:w="921" w:type="dxa"/>
            <w:tcBorders>
              <w:left w:val="nil"/>
            </w:tcBorders>
          </w:tcPr>
          <w:p w14:paraId="1039E12E" w14:textId="77777777" w:rsidR="00C8533A" w:rsidRPr="006B329A" w:rsidRDefault="00C8533A" w:rsidP="006B329A">
            <w:pPr>
              <w:pStyle w:val="TAC"/>
            </w:pPr>
            <w:r w:rsidRPr="006B329A">
              <w:t>N</w:t>
            </w:r>
          </w:p>
        </w:tc>
      </w:tr>
      <w:tr w:rsidR="00C8533A" w:rsidRPr="006B329A" w14:paraId="0B19865F"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32A134FB" w14:textId="77777777" w:rsidR="00C8533A" w:rsidRPr="006B329A" w:rsidRDefault="00C8533A" w:rsidP="006B329A">
            <w:pPr>
              <w:pStyle w:val="TAC"/>
            </w:pPr>
          </w:p>
        </w:tc>
        <w:tc>
          <w:tcPr>
            <w:tcW w:w="4254" w:type="dxa"/>
            <w:gridSpan w:val="6"/>
            <w:tcBorders>
              <w:bottom w:val="single" w:sz="4" w:space="0" w:color="auto"/>
            </w:tcBorders>
          </w:tcPr>
          <w:p w14:paraId="6D7A44C4" w14:textId="77777777" w:rsidR="00C8533A" w:rsidRPr="006B329A" w:rsidRDefault="00C8533A" w:rsidP="006B329A">
            <w:pPr>
              <w:pStyle w:val="TAC"/>
            </w:pPr>
            <w:r w:rsidRPr="006B329A">
              <w:t>n'th message</w:t>
            </w:r>
          </w:p>
        </w:tc>
        <w:tc>
          <w:tcPr>
            <w:tcW w:w="709" w:type="dxa"/>
            <w:tcBorders>
              <w:top w:val="single" w:sz="4" w:space="0" w:color="auto"/>
              <w:left w:val="nil"/>
              <w:bottom w:val="single" w:sz="4" w:space="0" w:color="auto"/>
              <w:right w:val="dashSmallGap" w:sz="4" w:space="0" w:color="auto"/>
            </w:tcBorders>
          </w:tcPr>
          <w:p w14:paraId="06AD0D44" w14:textId="77777777" w:rsidR="00C8533A" w:rsidRPr="006B329A" w:rsidRDefault="00C8533A" w:rsidP="006B329A">
            <w:pPr>
              <w:pStyle w:val="TAC"/>
            </w:pPr>
          </w:p>
        </w:tc>
        <w:tc>
          <w:tcPr>
            <w:tcW w:w="921" w:type="dxa"/>
            <w:tcBorders>
              <w:left w:val="nil"/>
            </w:tcBorders>
          </w:tcPr>
          <w:p w14:paraId="37E29922" w14:textId="77777777" w:rsidR="00C8533A" w:rsidRPr="006B329A" w:rsidRDefault="00C8533A" w:rsidP="006B329A">
            <w:pPr>
              <w:pStyle w:val="TAC"/>
            </w:pPr>
          </w:p>
        </w:tc>
      </w:tr>
    </w:tbl>
    <w:p w14:paraId="6D4495E5" w14:textId="77777777" w:rsidR="00C8533A" w:rsidRPr="006B329A" w:rsidRDefault="00C8533A" w:rsidP="006B329A"/>
    <w:p w14:paraId="7B37528C" w14:textId="77777777" w:rsidR="00C8533A" w:rsidRPr="006B329A" w:rsidRDefault="00C8533A" w:rsidP="006B329A">
      <w:r w:rsidRPr="006B329A">
        <w:t>The Length field (octet 2) indicates in binary the total remaining length of the element (octets 3 - N).</w:t>
      </w:r>
    </w:p>
    <w:p w14:paraId="1466B57B" w14:textId="77777777" w:rsidR="00C8533A" w:rsidRPr="006B329A" w:rsidRDefault="00C8533A" w:rsidP="006B329A">
      <w:r w:rsidRPr="006B329A">
        <w:t>The Number of SI messages field (octet 3) indicates in binary the number of messages contained in the element.</w:t>
      </w:r>
    </w:p>
    <w:p w14:paraId="434CE376" w14:textId="77777777" w:rsidR="00C8533A" w:rsidRPr="006B329A" w:rsidRDefault="00C8533A" w:rsidP="006B329A">
      <w:r w:rsidRPr="006B329A">
        <w:t>The coding of each of these messages consists of a type field (Type of n’th msg), a length field (Length of n’th message) and a message field (n’th message).</w:t>
      </w:r>
    </w:p>
    <w:p w14:paraId="77BEED0C" w14:textId="77777777" w:rsidR="00C8533A" w:rsidRPr="006B329A" w:rsidRDefault="00C8533A" w:rsidP="006B329A">
      <w:pPr>
        <w:keepNext/>
      </w:pPr>
      <w:r w:rsidRPr="006B329A">
        <w:t>The "Type of n’th msg" field indicates the type of SYSTEM INFORMATION, or an EXTENDED MEASUREMENT ORDER message or a MEASUREMENT INFORMATION message that follows in the "n’th message" field.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0"/>
        <w:gridCol w:w="4394"/>
      </w:tblGrid>
      <w:tr w:rsidR="00C8533A" w:rsidRPr="006B329A" w14:paraId="6DA57F97" w14:textId="77777777">
        <w:tblPrEx>
          <w:tblCellMar>
            <w:top w:w="0" w:type="dxa"/>
            <w:bottom w:w="0" w:type="dxa"/>
          </w:tblCellMar>
        </w:tblPrEx>
        <w:trPr>
          <w:jc w:val="center"/>
        </w:trPr>
        <w:tc>
          <w:tcPr>
            <w:tcW w:w="2660" w:type="dxa"/>
          </w:tcPr>
          <w:p w14:paraId="7298D4A0" w14:textId="77777777" w:rsidR="00C8533A" w:rsidRPr="006B329A" w:rsidRDefault="00C8533A" w:rsidP="006B329A">
            <w:pPr>
              <w:pStyle w:val="TAH"/>
            </w:pPr>
            <w:r w:rsidRPr="006B329A">
              <w:t>Value</w:t>
            </w:r>
          </w:p>
        </w:tc>
        <w:tc>
          <w:tcPr>
            <w:tcW w:w="4394" w:type="dxa"/>
          </w:tcPr>
          <w:p w14:paraId="6C21F449" w14:textId="77777777" w:rsidR="00C8533A" w:rsidRPr="006B329A" w:rsidRDefault="00C8533A" w:rsidP="006B329A">
            <w:pPr>
              <w:pStyle w:val="TAH"/>
            </w:pPr>
            <w:r w:rsidRPr="006B329A">
              <w:t>Message</w:t>
            </w:r>
          </w:p>
        </w:tc>
      </w:tr>
      <w:tr w:rsidR="00C8533A" w:rsidRPr="006B329A" w14:paraId="634D9BCB" w14:textId="77777777">
        <w:tblPrEx>
          <w:tblCellMar>
            <w:top w:w="0" w:type="dxa"/>
            <w:bottom w:w="0" w:type="dxa"/>
          </w:tblCellMar>
        </w:tblPrEx>
        <w:trPr>
          <w:jc w:val="center"/>
        </w:trPr>
        <w:tc>
          <w:tcPr>
            <w:tcW w:w="2660" w:type="dxa"/>
          </w:tcPr>
          <w:p w14:paraId="011CB36E" w14:textId="77777777" w:rsidR="00C8533A" w:rsidRPr="006B329A" w:rsidRDefault="00C8533A" w:rsidP="006B329A">
            <w:pPr>
              <w:pStyle w:val="TAL"/>
            </w:pPr>
            <w:r w:rsidRPr="006B329A">
              <w:t>0 0 0 0  0 1 0 1</w:t>
            </w:r>
          </w:p>
        </w:tc>
        <w:tc>
          <w:tcPr>
            <w:tcW w:w="4394" w:type="dxa"/>
          </w:tcPr>
          <w:p w14:paraId="451C21E8" w14:textId="77777777" w:rsidR="00C8533A" w:rsidRPr="006B329A" w:rsidRDefault="00C8533A" w:rsidP="006B329A">
            <w:pPr>
              <w:pStyle w:val="TAL"/>
            </w:pPr>
            <w:r w:rsidRPr="006B329A">
              <w:t>SYSTEM INFORMATION 5</w:t>
            </w:r>
          </w:p>
        </w:tc>
      </w:tr>
      <w:tr w:rsidR="00C8533A" w:rsidRPr="006B329A" w14:paraId="3C32964D" w14:textId="77777777">
        <w:tblPrEx>
          <w:tblCellMar>
            <w:top w:w="0" w:type="dxa"/>
            <w:bottom w:w="0" w:type="dxa"/>
          </w:tblCellMar>
        </w:tblPrEx>
        <w:trPr>
          <w:jc w:val="center"/>
        </w:trPr>
        <w:tc>
          <w:tcPr>
            <w:tcW w:w="2660" w:type="dxa"/>
          </w:tcPr>
          <w:p w14:paraId="335EB03C" w14:textId="77777777" w:rsidR="00C8533A" w:rsidRPr="006B329A" w:rsidRDefault="00C8533A" w:rsidP="006B329A">
            <w:pPr>
              <w:pStyle w:val="TAL"/>
            </w:pPr>
            <w:r w:rsidRPr="006B329A">
              <w:t>0 0 0 0  0 1 1 0</w:t>
            </w:r>
          </w:p>
        </w:tc>
        <w:tc>
          <w:tcPr>
            <w:tcW w:w="4394" w:type="dxa"/>
          </w:tcPr>
          <w:p w14:paraId="529BC071" w14:textId="77777777" w:rsidR="00C8533A" w:rsidRPr="006B329A" w:rsidRDefault="00C8533A" w:rsidP="006B329A">
            <w:pPr>
              <w:pStyle w:val="TAL"/>
            </w:pPr>
            <w:r w:rsidRPr="006B329A">
              <w:t>SYSTEM INFORMATION 6</w:t>
            </w:r>
          </w:p>
        </w:tc>
      </w:tr>
      <w:tr w:rsidR="00C8533A" w:rsidRPr="006B329A" w14:paraId="50641C59" w14:textId="77777777">
        <w:tblPrEx>
          <w:tblCellMar>
            <w:top w:w="0" w:type="dxa"/>
            <w:bottom w:w="0" w:type="dxa"/>
          </w:tblCellMar>
        </w:tblPrEx>
        <w:trPr>
          <w:jc w:val="center"/>
        </w:trPr>
        <w:tc>
          <w:tcPr>
            <w:tcW w:w="2660" w:type="dxa"/>
          </w:tcPr>
          <w:p w14:paraId="7BBCED59" w14:textId="77777777" w:rsidR="00C8533A" w:rsidRPr="006B329A" w:rsidRDefault="00C8533A" w:rsidP="006B329A">
            <w:pPr>
              <w:pStyle w:val="TAL"/>
            </w:pPr>
            <w:r w:rsidRPr="006B329A">
              <w:t>0 0 0 0  1 1 0 1</w:t>
            </w:r>
          </w:p>
        </w:tc>
        <w:tc>
          <w:tcPr>
            <w:tcW w:w="4394" w:type="dxa"/>
          </w:tcPr>
          <w:p w14:paraId="19EA6652" w14:textId="77777777" w:rsidR="00C8533A" w:rsidRPr="006B329A" w:rsidRDefault="00C8533A" w:rsidP="006B329A">
            <w:pPr>
              <w:pStyle w:val="TAL"/>
            </w:pPr>
            <w:r w:rsidRPr="006B329A">
              <w:t>SYSTEM INFORMATION 5bis</w:t>
            </w:r>
          </w:p>
        </w:tc>
      </w:tr>
      <w:tr w:rsidR="00C8533A" w:rsidRPr="006B329A" w14:paraId="79F20228" w14:textId="77777777">
        <w:tblPrEx>
          <w:tblCellMar>
            <w:top w:w="0" w:type="dxa"/>
            <w:bottom w:w="0" w:type="dxa"/>
          </w:tblCellMar>
        </w:tblPrEx>
        <w:trPr>
          <w:jc w:val="center"/>
        </w:trPr>
        <w:tc>
          <w:tcPr>
            <w:tcW w:w="2660" w:type="dxa"/>
          </w:tcPr>
          <w:p w14:paraId="2BA063E4" w14:textId="77777777" w:rsidR="00C8533A" w:rsidRPr="006B329A" w:rsidRDefault="00C8533A" w:rsidP="006B329A">
            <w:pPr>
              <w:pStyle w:val="TAL"/>
            </w:pPr>
            <w:r w:rsidRPr="006B329A">
              <w:t>0 0 0 0  1 1 1 0</w:t>
            </w:r>
          </w:p>
        </w:tc>
        <w:tc>
          <w:tcPr>
            <w:tcW w:w="4394" w:type="dxa"/>
          </w:tcPr>
          <w:p w14:paraId="4324E856" w14:textId="77777777" w:rsidR="00C8533A" w:rsidRPr="006B329A" w:rsidRDefault="00C8533A" w:rsidP="006B329A">
            <w:pPr>
              <w:pStyle w:val="TAL"/>
            </w:pPr>
            <w:r w:rsidRPr="006B329A">
              <w:t>SYSTEM INFORMATION 5ter</w:t>
            </w:r>
          </w:p>
        </w:tc>
      </w:tr>
      <w:tr w:rsidR="00C8533A" w:rsidRPr="006B329A" w14:paraId="779164F8" w14:textId="77777777">
        <w:tblPrEx>
          <w:tblCellMar>
            <w:top w:w="0" w:type="dxa"/>
            <w:bottom w:w="0" w:type="dxa"/>
          </w:tblCellMar>
        </w:tblPrEx>
        <w:trPr>
          <w:jc w:val="center"/>
        </w:trPr>
        <w:tc>
          <w:tcPr>
            <w:tcW w:w="2660" w:type="dxa"/>
          </w:tcPr>
          <w:p w14:paraId="5449AD58" w14:textId="77777777" w:rsidR="00C8533A" w:rsidRPr="006B329A" w:rsidRDefault="00C8533A" w:rsidP="006B329A">
            <w:pPr>
              <w:pStyle w:val="TAL"/>
            </w:pPr>
            <w:r w:rsidRPr="006B329A">
              <w:t>0 1 0 0  0 1 1 1</w:t>
            </w:r>
          </w:p>
        </w:tc>
        <w:tc>
          <w:tcPr>
            <w:tcW w:w="4394" w:type="dxa"/>
          </w:tcPr>
          <w:p w14:paraId="298BE9B4" w14:textId="77777777" w:rsidR="00C8533A" w:rsidRPr="006B329A" w:rsidRDefault="00C8533A" w:rsidP="006B329A">
            <w:pPr>
              <w:pStyle w:val="TAL"/>
            </w:pPr>
            <w:r w:rsidRPr="006B329A">
              <w:t>EXTENDED MEASUREMENT ORDER</w:t>
            </w:r>
          </w:p>
        </w:tc>
      </w:tr>
      <w:tr w:rsidR="00C8533A" w:rsidRPr="006B329A" w14:paraId="5EFA0883" w14:textId="77777777">
        <w:tblPrEx>
          <w:tblCellMar>
            <w:top w:w="0" w:type="dxa"/>
            <w:bottom w:w="0" w:type="dxa"/>
          </w:tblCellMar>
        </w:tblPrEx>
        <w:trPr>
          <w:jc w:val="center"/>
        </w:trPr>
        <w:tc>
          <w:tcPr>
            <w:tcW w:w="2660" w:type="dxa"/>
          </w:tcPr>
          <w:p w14:paraId="1FDB8258" w14:textId="77777777" w:rsidR="00C8533A" w:rsidRPr="006B329A" w:rsidRDefault="00C8533A" w:rsidP="006B329A">
            <w:pPr>
              <w:pStyle w:val="TAL"/>
            </w:pPr>
            <w:r w:rsidRPr="006B329A">
              <w:t>0 1 0 0  1 0 0 0</w:t>
            </w:r>
          </w:p>
        </w:tc>
        <w:tc>
          <w:tcPr>
            <w:tcW w:w="4394" w:type="dxa"/>
          </w:tcPr>
          <w:p w14:paraId="4324345F" w14:textId="77777777" w:rsidR="00C8533A" w:rsidRPr="006B329A" w:rsidRDefault="00C8533A" w:rsidP="006B329A">
            <w:pPr>
              <w:pStyle w:val="TAL"/>
            </w:pPr>
            <w:r w:rsidRPr="006B329A">
              <w:t>MEASUREMENT INFORMATION</w:t>
            </w:r>
          </w:p>
        </w:tc>
      </w:tr>
    </w:tbl>
    <w:p w14:paraId="392567ED" w14:textId="77777777" w:rsidR="00C8533A" w:rsidRPr="006B329A" w:rsidRDefault="00C8533A" w:rsidP="006B329A">
      <w:pPr>
        <w:keepLines/>
        <w:tabs>
          <w:tab w:val="left" w:pos="1134"/>
        </w:tabs>
      </w:pPr>
    </w:p>
    <w:p w14:paraId="6B10BCDF" w14:textId="77777777" w:rsidR="00C8533A" w:rsidRPr="006B329A" w:rsidRDefault="00C8533A" w:rsidP="006B329A">
      <w:r w:rsidRPr="006B329A">
        <w:t>All other values are reserved.</w:t>
      </w:r>
    </w:p>
    <w:p w14:paraId="7C2AA5AD" w14:textId="77777777" w:rsidR="00C8533A" w:rsidRPr="006B329A" w:rsidRDefault="00C8533A" w:rsidP="006B329A">
      <w:r w:rsidRPr="006B329A">
        <w:t>The "Length of n’th SI message" field indicates in binary the length of the "n’th message" field that follows.</w:t>
      </w:r>
    </w:p>
    <w:p w14:paraId="0B22E8FE" w14:textId="77777777" w:rsidR="00C8533A" w:rsidRPr="006B329A" w:rsidRDefault="00C8533A" w:rsidP="006B329A">
      <w:r w:rsidRPr="006B329A">
        <w:t>The "n’th message" field contains a complete SACCH message as defended in 3GPP TS 44.018.</w:t>
      </w:r>
    </w:p>
    <w:p w14:paraId="55511796" w14:textId="77777777" w:rsidR="00C8533A" w:rsidRPr="006B329A" w:rsidRDefault="00C8533A" w:rsidP="006B329A">
      <w:pPr>
        <w:pStyle w:val="Heading3"/>
      </w:pPr>
      <w:bookmarkStart w:id="179" w:name="_Toc476910153"/>
      <w:r w:rsidRPr="006B329A">
        <w:t>9.3.30</w:t>
      </w:r>
      <w:r w:rsidRPr="006B329A">
        <w:tab/>
        <w:t>System Info Type</w:t>
      </w:r>
      <w:bookmarkEnd w:id="179"/>
    </w:p>
    <w:p w14:paraId="2302C1FE" w14:textId="77777777" w:rsidR="00C8533A" w:rsidRPr="006B329A" w:rsidRDefault="00C8533A" w:rsidP="006B329A">
      <w:r w:rsidRPr="006B329A">
        <w:t xml:space="preserve">This element is used to indicate the type of SYSTEM INFORMATION message or an EXTENDED MEASUREMENT ORDER message or a MEASUREMENT INFORMATION message as defined in 3GPP TS 44.018. </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4A2D16A2" w14:textId="77777777">
        <w:tblPrEx>
          <w:tblCellMar>
            <w:top w:w="0" w:type="dxa"/>
            <w:bottom w:w="0" w:type="dxa"/>
          </w:tblCellMar>
        </w:tblPrEx>
        <w:trPr>
          <w:cantSplit/>
          <w:jc w:val="center"/>
        </w:trPr>
        <w:tc>
          <w:tcPr>
            <w:tcW w:w="709" w:type="dxa"/>
          </w:tcPr>
          <w:p w14:paraId="3BD8E159" w14:textId="77777777" w:rsidR="00C8533A" w:rsidRPr="006B329A" w:rsidRDefault="00C8533A" w:rsidP="006B329A">
            <w:pPr>
              <w:pStyle w:val="TAC"/>
            </w:pPr>
            <w:r w:rsidRPr="006B329A">
              <w:t>8</w:t>
            </w:r>
          </w:p>
        </w:tc>
        <w:tc>
          <w:tcPr>
            <w:tcW w:w="709" w:type="dxa"/>
          </w:tcPr>
          <w:p w14:paraId="0A49F664" w14:textId="77777777" w:rsidR="00C8533A" w:rsidRPr="006B329A" w:rsidRDefault="00C8533A" w:rsidP="006B329A">
            <w:pPr>
              <w:pStyle w:val="TAC"/>
            </w:pPr>
            <w:r w:rsidRPr="006B329A">
              <w:t>7</w:t>
            </w:r>
          </w:p>
        </w:tc>
        <w:tc>
          <w:tcPr>
            <w:tcW w:w="709" w:type="dxa"/>
          </w:tcPr>
          <w:p w14:paraId="527E12C0" w14:textId="77777777" w:rsidR="00C8533A" w:rsidRPr="006B329A" w:rsidRDefault="00C8533A" w:rsidP="006B329A">
            <w:pPr>
              <w:pStyle w:val="TAC"/>
            </w:pPr>
            <w:r w:rsidRPr="006B329A">
              <w:t>6</w:t>
            </w:r>
          </w:p>
        </w:tc>
        <w:tc>
          <w:tcPr>
            <w:tcW w:w="709" w:type="dxa"/>
          </w:tcPr>
          <w:p w14:paraId="49A220F9" w14:textId="77777777" w:rsidR="00C8533A" w:rsidRPr="006B329A" w:rsidRDefault="00C8533A" w:rsidP="006B329A">
            <w:pPr>
              <w:pStyle w:val="TAC"/>
            </w:pPr>
            <w:r w:rsidRPr="006B329A">
              <w:t>5</w:t>
            </w:r>
          </w:p>
        </w:tc>
        <w:tc>
          <w:tcPr>
            <w:tcW w:w="709" w:type="dxa"/>
          </w:tcPr>
          <w:p w14:paraId="6BD7C666" w14:textId="77777777" w:rsidR="00C8533A" w:rsidRPr="006B329A" w:rsidRDefault="00C8533A" w:rsidP="006B329A">
            <w:pPr>
              <w:pStyle w:val="TAC"/>
            </w:pPr>
            <w:r w:rsidRPr="006B329A">
              <w:t>4</w:t>
            </w:r>
          </w:p>
        </w:tc>
        <w:tc>
          <w:tcPr>
            <w:tcW w:w="709" w:type="dxa"/>
          </w:tcPr>
          <w:p w14:paraId="4FE31E01" w14:textId="77777777" w:rsidR="00C8533A" w:rsidRPr="006B329A" w:rsidRDefault="00C8533A" w:rsidP="006B329A">
            <w:pPr>
              <w:pStyle w:val="TAC"/>
            </w:pPr>
            <w:r w:rsidRPr="006B329A">
              <w:t>3</w:t>
            </w:r>
          </w:p>
        </w:tc>
        <w:tc>
          <w:tcPr>
            <w:tcW w:w="709" w:type="dxa"/>
          </w:tcPr>
          <w:p w14:paraId="5702FC61" w14:textId="77777777" w:rsidR="00C8533A" w:rsidRPr="006B329A" w:rsidRDefault="00C8533A" w:rsidP="006B329A">
            <w:pPr>
              <w:pStyle w:val="TAC"/>
            </w:pPr>
            <w:r w:rsidRPr="006B329A">
              <w:t>2</w:t>
            </w:r>
          </w:p>
        </w:tc>
        <w:tc>
          <w:tcPr>
            <w:tcW w:w="709" w:type="dxa"/>
          </w:tcPr>
          <w:p w14:paraId="28990449" w14:textId="77777777" w:rsidR="00C8533A" w:rsidRPr="006B329A" w:rsidRDefault="00C8533A" w:rsidP="006B329A">
            <w:pPr>
              <w:pStyle w:val="TAC"/>
            </w:pPr>
            <w:r w:rsidRPr="006B329A">
              <w:t>1</w:t>
            </w:r>
          </w:p>
        </w:tc>
        <w:tc>
          <w:tcPr>
            <w:tcW w:w="921" w:type="dxa"/>
          </w:tcPr>
          <w:p w14:paraId="11461F57" w14:textId="77777777" w:rsidR="00C8533A" w:rsidRPr="006B329A" w:rsidRDefault="00C8533A" w:rsidP="006B329A">
            <w:pPr>
              <w:pStyle w:val="TAC"/>
            </w:pPr>
          </w:p>
        </w:tc>
      </w:tr>
      <w:tr w:rsidR="00C8533A" w:rsidRPr="006B329A" w14:paraId="5F27F10B"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3ECA3060" w14:textId="77777777" w:rsidR="00C8533A" w:rsidRPr="006B329A" w:rsidRDefault="00C8533A" w:rsidP="006B329A">
            <w:pPr>
              <w:pStyle w:val="TAC"/>
            </w:pPr>
            <w:r w:rsidRPr="006B329A">
              <w:t>Element identifier</w:t>
            </w:r>
          </w:p>
        </w:tc>
        <w:tc>
          <w:tcPr>
            <w:tcW w:w="921" w:type="dxa"/>
            <w:tcBorders>
              <w:left w:val="nil"/>
            </w:tcBorders>
          </w:tcPr>
          <w:p w14:paraId="6DAE9F73" w14:textId="77777777" w:rsidR="00C8533A" w:rsidRPr="006B329A" w:rsidRDefault="00C8533A" w:rsidP="006B329A">
            <w:pPr>
              <w:pStyle w:val="TAC"/>
            </w:pPr>
            <w:r w:rsidRPr="006B329A">
              <w:t>1</w:t>
            </w:r>
          </w:p>
        </w:tc>
      </w:tr>
      <w:tr w:rsidR="00C8533A" w:rsidRPr="006B329A" w14:paraId="66DE72AD"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570CFD" w14:textId="77777777" w:rsidR="00C8533A" w:rsidRPr="006B329A" w:rsidRDefault="00C8533A" w:rsidP="006B329A">
            <w:pPr>
              <w:pStyle w:val="TAC"/>
            </w:pPr>
            <w:r w:rsidRPr="006B329A">
              <w:t>Sys Info Type</w:t>
            </w:r>
          </w:p>
        </w:tc>
        <w:tc>
          <w:tcPr>
            <w:tcW w:w="921" w:type="dxa"/>
            <w:tcBorders>
              <w:left w:val="nil"/>
            </w:tcBorders>
          </w:tcPr>
          <w:p w14:paraId="1899FF28" w14:textId="77777777" w:rsidR="00C8533A" w:rsidRPr="006B329A" w:rsidRDefault="00C8533A" w:rsidP="006B329A">
            <w:pPr>
              <w:pStyle w:val="TAC"/>
            </w:pPr>
            <w:r w:rsidRPr="006B329A">
              <w:t>2</w:t>
            </w:r>
          </w:p>
        </w:tc>
      </w:tr>
    </w:tbl>
    <w:p w14:paraId="7EE24C2F" w14:textId="77777777" w:rsidR="00C8533A" w:rsidRPr="006B329A" w:rsidRDefault="00C8533A" w:rsidP="006B329A"/>
    <w:p w14:paraId="4A919225" w14:textId="77777777" w:rsidR="00C8533A" w:rsidRPr="006B329A" w:rsidRDefault="00C8533A" w:rsidP="006B329A">
      <w:pPr>
        <w:keepNext/>
      </w:pPr>
      <w:r w:rsidRPr="006B329A">
        <w:lastRenderedPageBreak/>
        <w:t>The Sys Info Field (octet 2) indicates the type of message.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3544"/>
      </w:tblGrid>
      <w:tr w:rsidR="00C8533A" w:rsidRPr="006B329A" w14:paraId="157008B3" w14:textId="77777777">
        <w:tblPrEx>
          <w:tblCellMar>
            <w:top w:w="0" w:type="dxa"/>
            <w:bottom w:w="0" w:type="dxa"/>
          </w:tblCellMar>
        </w:tblPrEx>
        <w:trPr>
          <w:jc w:val="center"/>
        </w:trPr>
        <w:tc>
          <w:tcPr>
            <w:tcW w:w="1559" w:type="dxa"/>
          </w:tcPr>
          <w:p w14:paraId="4DA08502" w14:textId="77777777" w:rsidR="00C8533A" w:rsidRPr="006B329A" w:rsidRDefault="00C8533A" w:rsidP="006B329A">
            <w:pPr>
              <w:pStyle w:val="TAH"/>
            </w:pPr>
            <w:r w:rsidRPr="006B329A">
              <w:t>Value</w:t>
            </w:r>
          </w:p>
        </w:tc>
        <w:tc>
          <w:tcPr>
            <w:tcW w:w="3544" w:type="dxa"/>
          </w:tcPr>
          <w:p w14:paraId="221B8953" w14:textId="77777777" w:rsidR="00C8533A" w:rsidRPr="006B329A" w:rsidRDefault="00C8533A" w:rsidP="006B329A">
            <w:pPr>
              <w:pStyle w:val="TAH"/>
            </w:pPr>
            <w:r w:rsidRPr="006B329A">
              <w:t xml:space="preserve"> Message</w:t>
            </w:r>
          </w:p>
        </w:tc>
      </w:tr>
      <w:tr w:rsidR="00C8533A" w:rsidRPr="006B329A" w14:paraId="7B63A587" w14:textId="77777777">
        <w:tblPrEx>
          <w:tblCellMar>
            <w:top w:w="0" w:type="dxa"/>
            <w:bottom w:w="0" w:type="dxa"/>
          </w:tblCellMar>
        </w:tblPrEx>
        <w:trPr>
          <w:jc w:val="center"/>
        </w:trPr>
        <w:tc>
          <w:tcPr>
            <w:tcW w:w="1559" w:type="dxa"/>
          </w:tcPr>
          <w:p w14:paraId="060A82D0" w14:textId="77777777" w:rsidR="00C8533A" w:rsidRPr="006B329A" w:rsidRDefault="00C8533A" w:rsidP="006B329A">
            <w:pPr>
              <w:pStyle w:val="TAL"/>
            </w:pPr>
            <w:r w:rsidRPr="006B329A">
              <w:t>0 0 0 0 0 0 0 0</w:t>
            </w:r>
          </w:p>
        </w:tc>
        <w:tc>
          <w:tcPr>
            <w:tcW w:w="3544" w:type="dxa"/>
          </w:tcPr>
          <w:p w14:paraId="5C49197D" w14:textId="77777777" w:rsidR="00C8533A" w:rsidRPr="006B329A" w:rsidRDefault="00C8533A" w:rsidP="006B329A">
            <w:pPr>
              <w:pStyle w:val="TAL"/>
            </w:pPr>
            <w:r w:rsidRPr="006B329A">
              <w:t>SYSTEM INFORMATION 8</w:t>
            </w:r>
          </w:p>
        </w:tc>
      </w:tr>
      <w:tr w:rsidR="00C8533A" w:rsidRPr="006B329A" w14:paraId="1F1CB1F3" w14:textId="77777777">
        <w:tblPrEx>
          <w:tblCellMar>
            <w:top w:w="0" w:type="dxa"/>
            <w:bottom w:w="0" w:type="dxa"/>
          </w:tblCellMar>
        </w:tblPrEx>
        <w:trPr>
          <w:jc w:val="center"/>
        </w:trPr>
        <w:tc>
          <w:tcPr>
            <w:tcW w:w="1559" w:type="dxa"/>
          </w:tcPr>
          <w:p w14:paraId="38D21312" w14:textId="77777777" w:rsidR="00C8533A" w:rsidRPr="006B329A" w:rsidRDefault="00C8533A" w:rsidP="006B329A">
            <w:pPr>
              <w:pStyle w:val="TAL"/>
            </w:pPr>
            <w:r w:rsidRPr="006B329A">
              <w:t>0 0 0 0 0 0 0 1</w:t>
            </w:r>
          </w:p>
        </w:tc>
        <w:tc>
          <w:tcPr>
            <w:tcW w:w="3544" w:type="dxa"/>
          </w:tcPr>
          <w:p w14:paraId="6E326A16" w14:textId="77777777" w:rsidR="00C8533A" w:rsidRPr="006B329A" w:rsidRDefault="00C8533A" w:rsidP="006B329A">
            <w:pPr>
              <w:pStyle w:val="TAL"/>
            </w:pPr>
            <w:r w:rsidRPr="006B329A">
              <w:t>SYSTEM INFORMATION 1</w:t>
            </w:r>
          </w:p>
        </w:tc>
      </w:tr>
      <w:tr w:rsidR="00C8533A" w:rsidRPr="006B329A" w14:paraId="3F3509EA" w14:textId="77777777">
        <w:tblPrEx>
          <w:tblCellMar>
            <w:top w:w="0" w:type="dxa"/>
            <w:bottom w:w="0" w:type="dxa"/>
          </w:tblCellMar>
        </w:tblPrEx>
        <w:trPr>
          <w:jc w:val="center"/>
        </w:trPr>
        <w:tc>
          <w:tcPr>
            <w:tcW w:w="1559" w:type="dxa"/>
          </w:tcPr>
          <w:p w14:paraId="2AE376BE" w14:textId="77777777" w:rsidR="00C8533A" w:rsidRPr="006B329A" w:rsidRDefault="00C8533A" w:rsidP="006B329A">
            <w:pPr>
              <w:pStyle w:val="TAL"/>
            </w:pPr>
            <w:r w:rsidRPr="006B329A">
              <w:t>0 0 0 0 0 0 1 0</w:t>
            </w:r>
          </w:p>
        </w:tc>
        <w:tc>
          <w:tcPr>
            <w:tcW w:w="3544" w:type="dxa"/>
          </w:tcPr>
          <w:p w14:paraId="734F2B17" w14:textId="77777777" w:rsidR="00C8533A" w:rsidRPr="006B329A" w:rsidRDefault="00C8533A" w:rsidP="006B329A">
            <w:pPr>
              <w:pStyle w:val="TAL"/>
            </w:pPr>
            <w:r w:rsidRPr="006B329A">
              <w:t>SYSTEM INFORMATION 2</w:t>
            </w:r>
          </w:p>
        </w:tc>
      </w:tr>
      <w:tr w:rsidR="00C8533A" w:rsidRPr="006B329A" w14:paraId="52A9C09A" w14:textId="77777777">
        <w:tblPrEx>
          <w:tblCellMar>
            <w:top w:w="0" w:type="dxa"/>
            <w:bottom w:w="0" w:type="dxa"/>
          </w:tblCellMar>
        </w:tblPrEx>
        <w:trPr>
          <w:jc w:val="center"/>
        </w:trPr>
        <w:tc>
          <w:tcPr>
            <w:tcW w:w="1559" w:type="dxa"/>
          </w:tcPr>
          <w:p w14:paraId="70CA39E2" w14:textId="77777777" w:rsidR="00C8533A" w:rsidRPr="006B329A" w:rsidRDefault="00C8533A" w:rsidP="006B329A">
            <w:pPr>
              <w:pStyle w:val="TAL"/>
            </w:pPr>
            <w:r w:rsidRPr="006B329A">
              <w:t>0 0 0 0 0 0 1 1</w:t>
            </w:r>
          </w:p>
        </w:tc>
        <w:tc>
          <w:tcPr>
            <w:tcW w:w="3544" w:type="dxa"/>
          </w:tcPr>
          <w:p w14:paraId="191B982D" w14:textId="77777777" w:rsidR="00C8533A" w:rsidRPr="006B329A" w:rsidRDefault="00C8533A" w:rsidP="006B329A">
            <w:pPr>
              <w:pStyle w:val="TAL"/>
            </w:pPr>
            <w:r w:rsidRPr="006B329A">
              <w:t>SYSTEM INFORMATION 3</w:t>
            </w:r>
          </w:p>
        </w:tc>
      </w:tr>
      <w:tr w:rsidR="00C8533A" w:rsidRPr="006B329A" w14:paraId="47B2A25D" w14:textId="77777777">
        <w:tblPrEx>
          <w:tblCellMar>
            <w:top w:w="0" w:type="dxa"/>
            <w:bottom w:w="0" w:type="dxa"/>
          </w:tblCellMar>
        </w:tblPrEx>
        <w:trPr>
          <w:jc w:val="center"/>
        </w:trPr>
        <w:tc>
          <w:tcPr>
            <w:tcW w:w="1559" w:type="dxa"/>
          </w:tcPr>
          <w:p w14:paraId="554EAE02" w14:textId="77777777" w:rsidR="00C8533A" w:rsidRPr="006B329A" w:rsidRDefault="00C8533A" w:rsidP="006B329A">
            <w:pPr>
              <w:pStyle w:val="TAL"/>
            </w:pPr>
            <w:r w:rsidRPr="006B329A">
              <w:t>0 0 0 0 0 1 0 0</w:t>
            </w:r>
          </w:p>
        </w:tc>
        <w:tc>
          <w:tcPr>
            <w:tcW w:w="3544" w:type="dxa"/>
          </w:tcPr>
          <w:p w14:paraId="4676694E" w14:textId="77777777" w:rsidR="00C8533A" w:rsidRPr="006B329A" w:rsidRDefault="00C8533A" w:rsidP="006B329A">
            <w:pPr>
              <w:pStyle w:val="TAL"/>
            </w:pPr>
            <w:r w:rsidRPr="006B329A">
              <w:t>SYSTEM INFORMATION 4</w:t>
            </w:r>
          </w:p>
        </w:tc>
      </w:tr>
      <w:tr w:rsidR="00C8533A" w:rsidRPr="006B329A" w14:paraId="1FA33CCF" w14:textId="77777777">
        <w:tblPrEx>
          <w:tblCellMar>
            <w:top w:w="0" w:type="dxa"/>
            <w:bottom w:w="0" w:type="dxa"/>
          </w:tblCellMar>
        </w:tblPrEx>
        <w:trPr>
          <w:jc w:val="center"/>
        </w:trPr>
        <w:tc>
          <w:tcPr>
            <w:tcW w:w="1559" w:type="dxa"/>
          </w:tcPr>
          <w:p w14:paraId="2B0B9923" w14:textId="77777777" w:rsidR="00C8533A" w:rsidRPr="006B329A" w:rsidRDefault="00C8533A" w:rsidP="006B329A">
            <w:pPr>
              <w:pStyle w:val="TAL"/>
            </w:pPr>
            <w:r w:rsidRPr="006B329A">
              <w:t>0 0 0 0 0 1 0 1</w:t>
            </w:r>
          </w:p>
        </w:tc>
        <w:tc>
          <w:tcPr>
            <w:tcW w:w="3544" w:type="dxa"/>
          </w:tcPr>
          <w:p w14:paraId="76FE94E6" w14:textId="77777777" w:rsidR="00C8533A" w:rsidRPr="006B329A" w:rsidRDefault="00C8533A" w:rsidP="006B329A">
            <w:pPr>
              <w:pStyle w:val="TAL"/>
            </w:pPr>
            <w:r w:rsidRPr="006B329A">
              <w:t>SYSTEM INFORMATION 5</w:t>
            </w:r>
          </w:p>
        </w:tc>
      </w:tr>
      <w:tr w:rsidR="00C8533A" w:rsidRPr="006B329A" w14:paraId="7065C31E" w14:textId="77777777">
        <w:tblPrEx>
          <w:tblCellMar>
            <w:top w:w="0" w:type="dxa"/>
            <w:bottom w:w="0" w:type="dxa"/>
          </w:tblCellMar>
        </w:tblPrEx>
        <w:trPr>
          <w:jc w:val="center"/>
        </w:trPr>
        <w:tc>
          <w:tcPr>
            <w:tcW w:w="1559" w:type="dxa"/>
          </w:tcPr>
          <w:p w14:paraId="54609169" w14:textId="77777777" w:rsidR="00C8533A" w:rsidRPr="006B329A" w:rsidRDefault="00C8533A" w:rsidP="006B329A">
            <w:pPr>
              <w:pStyle w:val="TAL"/>
            </w:pPr>
            <w:r w:rsidRPr="006B329A">
              <w:t>0 0 0 0 0 1 1 0</w:t>
            </w:r>
          </w:p>
        </w:tc>
        <w:tc>
          <w:tcPr>
            <w:tcW w:w="3544" w:type="dxa"/>
          </w:tcPr>
          <w:p w14:paraId="17B75C89" w14:textId="77777777" w:rsidR="00C8533A" w:rsidRPr="006B329A" w:rsidRDefault="00C8533A" w:rsidP="006B329A">
            <w:pPr>
              <w:pStyle w:val="TAL"/>
            </w:pPr>
            <w:r w:rsidRPr="006B329A">
              <w:t>SYSTEM INFORMATION 6</w:t>
            </w:r>
          </w:p>
        </w:tc>
      </w:tr>
      <w:tr w:rsidR="00C8533A" w:rsidRPr="006B329A" w14:paraId="0AAA0301" w14:textId="77777777">
        <w:tblPrEx>
          <w:tblCellMar>
            <w:top w:w="0" w:type="dxa"/>
            <w:bottom w:w="0" w:type="dxa"/>
          </w:tblCellMar>
        </w:tblPrEx>
        <w:trPr>
          <w:jc w:val="center"/>
        </w:trPr>
        <w:tc>
          <w:tcPr>
            <w:tcW w:w="1559" w:type="dxa"/>
          </w:tcPr>
          <w:p w14:paraId="0AFB3D74" w14:textId="77777777" w:rsidR="00C8533A" w:rsidRPr="006B329A" w:rsidRDefault="00C8533A" w:rsidP="006B329A">
            <w:pPr>
              <w:pStyle w:val="TAL"/>
            </w:pPr>
            <w:r w:rsidRPr="006B329A">
              <w:t>0 0 0 0 0 1 1 1</w:t>
            </w:r>
          </w:p>
        </w:tc>
        <w:tc>
          <w:tcPr>
            <w:tcW w:w="3544" w:type="dxa"/>
          </w:tcPr>
          <w:p w14:paraId="63713FD0" w14:textId="77777777" w:rsidR="00C8533A" w:rsidRPr="006B329A" w:rsidRDefault="00C8533A" w:rsidP="006B329A">
            <w:pPr>
              <w:pStyle w:val="TAL"/>
            </w:pPr>
            <w:r w:rsidRPr="006B329A">
              <w:t>SYSTEM INFORMATION 7</w:t>
            </w:r>
          </w:p>
        </w:tc>
      </w:tr>
      <w:tr w:rsidR="00C8533A" w:rsidRPr="006B329A" w14:paraId="3CC77598" w14:textId="77777777">
        <w:tblPrEx>
          <w:tblCellMar>
            <w:top w:w="0" w:type="dxa"/>
            <w:bottom w:w="0" w:type="dxa"/>
          </w:tblCellMar>
        </w:tblPrEx>
        <w:trPr>
          <w:jc w:val="center"/>
        </w:trPr>
        <w:tc>
          <w:tcPr>
            <w:tcW w:w="1559" w:type="dxa"/>
          </w:tcPr>
          <w:p w14:paraId="3741FB2E" w14:textId="77777777" w:rsidR="00C8533A" w:rsidRPr="006B329A" w:rsidRDefault="00C8533A" w:rsidP="006B329A">
            <w:pPr>
              <w:pStyle w:val="TAL"/>
            </w:pPr>
            <w:r w:rsidRPr="006B329A">
              <w:t>0 0 0 0 1 0 0 0</w:t>
            </w:r>
          </w:p>
        </w:tc>
        <w:tc>
          <w:tcPr>
            <w:tcW w:w="3544" w:type="dxa"/>
          </w:tcPr>
          <w:p w14:paraId="794DE7ED" w14:textId="77777777" w:rsidR="00C8533A" w:rsidRPr="006B329A" w:rsidRDefault="00C8533A" w:rsidP="006B329A">
            <w:pPr>
              <w:pStyle w:val="TAL"/>
            </w:pPr>
            <w:r w:rsidRPr="006B329A">
              <w:t>SYSTEM INFORMATION 16</w:t>
            </w:r>
          </w:p>
        </w:tc>
      </w:tr>
      <w:tr w:rsidR="00C8533A" w:rsidRPr="006B329A" w14:paraId="30CE4B07" w14:textId="77777777">
        <w:tblPrEx>
          <w:tblCellMar>
            <w:top w:w="0" w:type="dxa"/>
            <w:bottom w:w="0" w:type="dxa"/>
          </w:tblCellMar>
        </w:tblPrEx>
        <w:trPr>
          <w:jc w:val="center"/>
        </w:trPr>
        <w:tc>
          <w:tcPr>
            <w:tcW w:w="1559" w:type="dxa"/>
          </w:tcPr>
          <w:p w14:paraId="4AF723DB" w14:textId="77777777" w:rsidR="00C8533A" w:rsidRPr="006B329A" w:rsidRDefault="00C8533A" w:rsidP="006B329A">
            <w:pPr>
              <w:pStyle w:val="TAL"/>
            </w:pPr>
            <w:r w:rsidRPr="006B329A">
              <w:t>0 0 0 0 1 0 0 1</w:t>
            </w:r>
          </w:p>
        </w:tc>
        <w:tc>
          <w:tcPr>
            <w:tcW w:w="3544" w:type="dxa"/>
          </w:tcPr>
          <w:p w14:paraId="06276805" w14:textId="77777777" w:rsidR="00C8533A" w:rsidRPr="006B329A" w:rsidRDefault="00C8533A" w:rsidP="006B329A">
            <w:pPr>
              <w:pStyle w:val="TAL"/>
            </w:pPr>
            <w:r w:rsidRPr="006B329A">
              <w:t>SYSTEM INFORMATION 17</w:t>
            </w:r>
          </w:p>
        </w:tc>
      </w:tr>
      <w:tr w:rsidR="00C8533A" w:rsidRPr="006B329A" w14:paraId="7FF1C6B8" w14:textId="77777777">
        <w:tblPrEx>
          <w:tblCellMar>
            <w:top w:w="0" w:type="dxa"/>
            <w:bottom w:w="0" w:type="dxa"/>
          </w:tblCellMar>
        </w:tblPrEx>
        <w:trPr>
          <w:jc w:val="center"/>
        </w:trPr>
        <w:tc>
          <w:tcPr>
            <w:tcW w:w="1559" w:type="dxa"/>
          </w:tcPr>
          <w:p w14:paraId="752122C2" w14:textId="77777777" w:rsidR="00C8533A" w:rsidRPr="006B329A" w:rsidRDefault="00C8533A" w:rsidP="006B329A">
            <w:pPr>
              <w:pStyle w:val="TAL"/>
            </w:pPr>
            <w:r w:rsidRPr="006B329A">
              <w:t>0 0 0 0 1 0 1 0</w:t>
            </w:r>
          </w:p>
        </w:tc>
        <w:tc>
          <w:tcPr>
            <w:tcW w:w="3544" w:type="dxa"/>
          </w:tcPr>
          <w:p w14:paraId="133F56CE" w14:textId="77777777" w:rsidR="00C8533A" w:rsidRPr="006B329A" w:rsidRDefault="00C8533A" w:rsidP="006B329A">
            <w:pPr>
              <w:pStyle w:val="TAL"/>
            </w:pPr>
            <w:r w:rsidRPr="006B329A">
              <w:t>SYSTEM INFORMATION 2bis</w:t>
            </w:r>
          </w:p>
        </w:tc>
      </w:tr>
      <w:tr w:rsidR="00C8533A" w:rsidRPr="006B329A" w14:paraId="0C727307" w14:textId="77777777">
        <w:tblPrEx>
          <w:tblCellMar>
            <w:top w:w="0" w:type="dxa"/>
            <w:bottom w:w="0" w:type="dxa"/>
          </w:tblCellMar>
        </w:tblPrEx>
        <w:trPr>
          <w:jc w:val="center"/>
        </w:trPr>
        <w:tc>
          <w:tcPr>
            <w:tcW w:w="1559" w:type="dxa"/>
          </w:tcPr>
          <w:p w14:paraId="79616F49" w14:textId="77777777" w:rsidR="00C8533A" w:rsidRPr="006B329A" w:rsidRDefault="00C8533A" w:rsidP="006B329A">
            <w:pPr>
              <w:pStyle w:val="TAL"/>
            </w:pPr>
            <w:r w:rsidRPr="006B329A">
              <w:t>0 0 0 0 1 0 1 1</w:t>
            </w:r>
          </w:p>
        </w:tc>
        <w:tc>
          <w:tcPr>
            <w:tcW w:w="3544" w:type="dxa"/>
          </w:tcPr>
          <w:p w14:paraId="29F739D5" w14:textId="77777777" w:rsidR="00C8533A" w:rsidRPr="006B329A" w:rsidRDefault="00C8533A" w:rsidP="006B329A">
            <w:pPr>
              <w:pStyle w:val="TAL"/>
            </w:pPr>
            <w:r w:rsidRPr="006B329A">
              <w:t>SYSTEM INFORMATION 2ter</w:t>
            </w:r>
          </w:p>
        </w:tc>
      </w:tr>
      <w:tr w:rsidR="00C8533A" w:rsidRPr="006B329A" w14:paraId="236F4B3B" w14:textId="77777777">
        <w:tblPrEx>
          <w:tblCellMar>
            <w:top w:w="0" w:type="dxa"/>
            <w:bottom w:w="0" w:type="dxa"/>
          </w:tblCellMar>
        </w:tblPrEx>
        <w:trPr>
          <w:jc w:val="center"/>
        </w:trPr>
        <w:tc>
          <w:tcPr>
            <w:tcW w:w="1559" w:type="dxa"/>
          </w:tcPr>
          <w:p w14:paraId="1DB3946F" w14:textId="77777777" w:rsidR="00C8533A" w:rsidRPr="006B329A" w:rsidRDefault="00C8533A" w:rsidP="006B329A">
            <w:pPr>
              <w:pStyle w:val="TAL"/>
            </w:pPr>
            <w:r w:rsidRPr="006B329A">
              <w:t>0 0 0 0 1 1 0 1</w:t>
            </w:r>
          </w:p>
        </w:tc>
        <w:tc>
          <w:tcPr>
            <w:tcW w:w="3544" w:type="dxa"/>
          </w:tcPr>
          <w:p w14:paraId="0D522558" w14:textId="77777777" w:rsidR="00C8533A" w:rsidRPr="006B329A" w:rsidRDefault="00C8533A" w:rsidP="006B329A">
            <w:pPr>
              <w:pStyle w:val="TAL"/>
            </w:pPr>
            <w:r w:rsidRPr="006B329A">
              <w:t>SYSTEM INFORMATION 5bis</w:t>
            </w:r>
          </w:p>
        </w:tc>
      </w:tr>
      <w:tr w:rsidR="00C8533A" w:rsidRPr="006B329A" w14:paraId="5D9E6909" w14:textId="77777777">
        <w:tblPrEx>
          <w:tblCellMar>
            <w:top w:w="0" w:type="dxa"/>
            <w:bottom w:w="0" w:type="dxa"/>
          </w:tblCellMar>
        </w:tblPrEx>
        <w:trPr>
          <w:jc w:val="center"/>
        </w:trPr>
        <w:tc>
          <w:tcPr>
            <w:tcW w:w="1559" w:type="dxa"/>
          </w:tcPr>
          <w:p w14:paraId="7FA5DAFD" w14:textId="77777777" w:rsidR="00C8533A" w:rsidRPr="006B329A" w:rsidRDefault="00C8533A" w:rsidP="006B329A">
            <w:pPr>
              <w:pStyle w:val="TAL"/>
            </w:pPr>
            <w:r w:rsidRPr="006B329A">
              <w:t>0 0 0 0 1 1 1 0</w:t>
            </w:r>
          </w:p>
        </w:tc>
        <w:tc>
          <w:tcPr>
            <w:tcW w:w="3544" w:type="dxa"/>
          </w:tcPr>
          <w:p w14:paraId="18CF23D5" w14:textId="77777777" w:rsidR="00C8533A" w:rsidRPr="006B329A" w:rsidRDefault="00C8533A" w:rsidP="006B329A">
            <w:pPr>
              <w:pStyle w:val="TAL"/>
            </w:pPr>
            <w:r w:rsidRPr="006B329A">
              <w:t>SYSTEM INFORMATION 5ter</w:t>
            </w:r>
          </w:p>
        </w:tc>
      </w:tr>
      <w:tr w:rsidR="00C8533A" w:rsidRPr="006B329A" w14:paraId="312934C9" w14:textId="77777777">
        <w:tblPrEx>
          <w:tblCellMar>
            <w:top w:w="0" w:type="dxa"/>
            <w:bottom w:w="0" w:type="dxa"/>
          </w:tblCellMar>
        </w:tblPrEx>
        <w:trPr>
          <w:jc w:val="center"/>
        </w:trPr>
        <w:tc>
          <w:tcPr>
            <w:tcW w:w="1559" w:type="dxa"/>
          </w:tcPr>
          <w:p w14:paraId="21306320" w14:textId="77777777" w:rsidR="00C8533A" w:rsidRPr="006B329A" w:rsidRDefault="00C8533A" w:rsidP="006B329A">
            <w:pPr>
              <w:pStyle w:val="TAL"/>
            </w:pPr>
            <w:r w:rsidRPr="006B329A">
              <w:t>0 0 0 0 1 1 1 1</w:t>
            </w:r>
          </w:p>
        </w:tc>
        <w:tc>
          <w:tcPr>
            <w:tcW w:w="3544" w:type="dxa"/>
          </w:tcPr>
          <w:p w14:paraId="585788D5" w14:textId="77777777" w:rsidR="00C8533A" w:rsidRPr="006B329A" w:rsidRDefault="00C8533A" w:rsidP="006B329A">
            <w:pPr>
              <w:pStyle w:val="TAL"/>
            </w:pPr>
            <w:r w:rsidRPr="006B329A">
              <w:t>SYSTEM INFORMATION 10</w:t>
            </w:r>
          </w:p>
        </w:tc>
      </w:tr>
      <w:tr w:rsidR="00C8533A" w:rsidRPr="006B329A" w14:paraId="2992822D" w14:textId="77777777">
        <w:tblPrEx>
          <w:tblCellMar>
            <w:top w:w="0" w:type="dxa"/>
            <w:bottom w:w="0" w:type="dxa"/>
          </w:tblCellMar>
        </w:tblPrEx>
        <w:trPr>
          <w:jc w:val="center"/>
        </w:trPr>
        <w:tc>
          <w:tcPr>
            <w:tcW w:w="1559" w:type="dxa"/>
          </w:tcPr>
          <w:p w14:paraId="14DAE1F5" w14:textId="77777777" w:rsidR="00C8533A" w:rsidRPr="006B329A" w:rsidRDefault="00C8533A" w:rsidP="006B329A">
            <w:pPr>
              <w:pStyle w:val="TAL"/>
            </w:pPr>
            <w:r w:rsidRPr="006B329A">
              <w:t>0 1 0 0 0 1 1 1</w:t>
            </w:r>
          </w:p>
        </w:tc>
        <w:tc>
          <w:tcPr>
            <w:tcW w:w="3544" w:type="dxa"/>
          </w:tcPr>
          <w:p w14:paraId="2C1B2CCD" w14:textId="77777777" w:rsidR="00C8533A" w:rsidRPr="006B329A" w:rsidRDefault="00C8533A" w:rsidP="006B329A">
            <w:pPr>
              <w:pStyle w:val="TAL"/>
            </w:pPr>
            <w:r w:rsidRPr="006B329A">
              <w:t>EXTENDED MEASUREMENT ORDER</w:t>
            </w:r>
          </w:p>
        </w:tc>
      </w:tr>
      <w:tr w:rsidR="00C8533A" w:rsidRPr="006B329A" w14:paraId="1ADDC264" w14:textId="77777777">
        <w:tblPrEx>
          <w:tblCellMar>
            <w:top w:w="0" w:type="dxa"/>
            <w:bottom w:w="0" w:type="dxa"/>
          </w:tblCellMar>
        </w:tblPrEx>
        <w:trPr>
          <w:jc w:val="center"/>
        </w:trPr>
        <w:tc>
          <w:tcPr>
            <w:tcW w:w="1559" w:type="dxa"/>
          </w:tcPr>
          <w:p w14:paraId="7498B9AF" w14:textId="77777777" w:rsidR="00C8533A" w:rsidRPr="006B329A" w:rsidRDefault="00C8533A" w:rsidP="006B329A">
            <w:pPr>
              <w:pStyle w:val="TAL"/>
            </w:pPr>
            <w:r w:rsidRPr="006B329A">
              <w:t>0 1 0 0 1 0 0 0</w:t>
            </w:r>
          </w:p>
        </w:tc>
        <w:tc>
          <w:tcPr>
            <w:tcW w:w="3544" w:type="dxa"/>
          </w:tcPr>
          <w:p w14:paraId="22185767" w14:textId="77777777" w:rsidR="00C8533A" w:rsidRPr="006B329A" w:rsidRDefault="00C8533A" w:rsidP="006B329A">
            <w:pPr>
              <w:pStyle w:val="TAL"/>
            </w:pPr>
            <w:r w:rsidRPr="006B329A">
              <w:t>MEASUREMENT INFORMATION</w:t>
            </w:r>
          </w:p>
        </w:tc>
      </w:tr>
      <w:tr w:rsidR="00C8533A" w:rsidRPr="006B329A" w14:paraId="1E7EA53E" w14:textId="77777777">
        <w:tblPrEx>
          <w:tblCellMar>
            <w:top w:w="0" w:type="dxa"/>
            <w:bottom w:w="0" w:type="dxa"/>
          </w:tblCellMar>
        </w:tblPrEx>
        <w:trPr>
          <w:jc w:val="center"/>
        </w:trPr>
        <w:tc>
          <w:tcPr>
            <w:tcW w:w="1559" w:type="dxa"/>
          </w:tcPr>
          <w:p w14:paraId="4877441A" w14:textId="77777777" w:rsidR="00C8533A" w:rsidRPr="006B329A" w:rsidRDefault="00C8533A" w:rsidP="006B329A">
            <w:pPr>
              <w:pStyle w:val="TAL"/>
            </w:pPr>
            <w:r w:rsidRPr="006B329A">
              <w:t>0 0 1 0 1 0 0 0</w:t>
            </w:r>
          </w:p>
        </w:tc>
        <w:tc>
          <w:tcPr>
            <w:tcW w:w="3544" w:type="dxa"/>
          </w:tcPr>
          <w:p w14:paraId="227C881E" w14:textId="77777777" w:rsidR="00C8533A" w:rsidRPr="006B329A" w:rsidRDefault="00C8533A" w:rsidP="006B329A">
            <w:pPr>
              <w:pStyle w:val="TAL"/>
            </w:pPr>
            <w:r w:rsidRPr="006B329A">
              <w:t>SYSTEM INFORMATION 13</w:t>
            </w:r>
          </w:p>
        </w:tc>
      </w:tr>
      <w:tr w:rsidR="00C8533A" w:rsidRPr="006B329A" w14:paraId="729AAD06" w14:textId="77777777">
        <w:tblPrEx>
          <w:tblCellMar>
            <w:top w:w="0" w:type="dxa"/>
            <w:bottom w:w="0" w:type="dxa"/>
          </w:tblCellMar>
        </w:tblPrEx>
        <w:trPr>
          <w:jc w:val="center"/>
        </w:trPr>
        <w:tc>
          <w:tcPr>
            <w:tcW w:w="1559" w:type="dxa"/>
          </w:tcPr>
          <w:p w14:paraId="7B95F3CB" w14:textId="77777777" w:rsidR="00C8533A" w:rsidRPr="006B329A" w:rsidRDefault="00C8533A" w:rsidP="006B329A">
            <w:pPr>
              <w:pStyle w:val="TAL"/>
            </w:pPr>
            <w:r w:rsidRPr="006B329A">
              <w:t>0 0 1 0 1 0 0 1</w:t>
            </w:r>
          </w:p>
        </w:tc>
        <w:tc>
          <w:tcPr>
            <w:tcW w:w="3544" w:type="dxa"/>
          </w:tcPr>
          <w:p w14:paraId="42B69C65" w14:textId="77777777" w:rsidR="00C8533A" w:rsidRPr="006B329A" w:rsidRDefault="00C8533A" w:rsidP="006B329A">
            <w:pPr>
              <w:pStyle w:val="TAL"/>
            </w:pPr>
            <w:r w:rsidRPr="006B329A">
              <w:t>SYSTEM INFORMATION 2quater</w:t>
            </w:r>
          </w:p>
        </w:tc>
      </w:tr>
      <w:tr w:rsidR="00C8533A" w:rsidRPr="006B329A" w14:paraId="74DD5229" w14:textId="77777777">
        <w:tblPrEx>
          <w:tblCellMar>
            <w:top w:w="0" w:type="dxa"/>
            <w:bottom w:w="0" w:type="dxa"/>
          </w:tblCellMar>
        </w:tblPrEx>
        <w:trPr>
          <w:jc w:val="center"/>
        </w:trPr>
        <w:tc>
          <w:tcPr>
            <w:tcW w:w="1559" w:type="dxa"/>
          </w:tcPr>
          <w:p w14:paraId="32ECB352" w14:textId="77777777" w:rsidR="00C8533A" w:rsidRPr="006B329A" w:rsidRDefault="00C8533A" w:rsidP="006B329A">
            <w:pPr>
              <w:pStyle w:val="TAL"/>
            </w:pPr>
            <w:r w:rsidRPr="006B329A">
              <w:t>0 0 1 0 1 0 1 0</w:t>
            </w:r>
          </w:p>
        </w:tc>
        <w:tc>
          <w:tcPr>
            <w:tcW w:w="3544" w:type="dxa"/>
          </w:tcPr>
          <w:p w14:paraId="3DA8193F" w14:textId="77777777" w:rsidR="00C8533A" w:rsidRPr="006B329A" w:rsidRDefault="00C8533A" w:rsidP="006B329A">
            <w:pPr>
              <w:pStyle w:val="TAL"/>
            </w:pPr>
            <w:r w:rsidRPr="006B329A">
              <w:t>SYSTEM INFORMATION 9</w:t>
            </w:r>
          </w:p>
        </w:tc>
      </w:tr>
      <w:tr w:rsidR="00C8533A" w:rsidRPr="006B329A" w14:paraId="5AA59567" w14:textId="77777777">
        <w:tblPrEx>
          <w:tblCellMar>
            <w:top w:w="0" w:type="dxa"/>
            <w:bottom w:w="0" w:type="dxa"/>
          </w:tblCellMar>
        </w:tblPrEx>
        <w:trPr>
          <w:jc w:val="center"/>
        </w:trPr>
        <w:tc>
          <w:tcPr>
            <w:tcW w:w="1559" w:type="dxa"/>
          </w:tcPr>
          <w:p w14:paraId="69A5EBA6" w14:textId="77777777" w:rsidR="00C8533A" w:rsidRPr="006B329A" w:rsidRDefault="00C8533A" w:rsidP="006B329A">
            <w:pPr>
              <w:pStyle w:val="TAL"/>
            </w:pPr>
            <w:r w:rsidRPr="006B329A">
              <w:t>0 0 1 0 1 0 1 1</w:t>
            </w:r>
          </w:p>
        </w:tc>
        <w:tc>
          <w:tcPr>
            <w:tcW w:w="3544" w:type="dxa"/>
          </w:tcPr>
          <w:p w14:paraId="1D4E29C8" w14:textId="77777777" w:rsidR="00C8533A" w:rsidRPr="006B329A" w:rsidRDefault="00C8533A" w:rsidP="006B329A">
            <w:pPr>
              <w:pStyle w:val="TAL"/>
            </w:pPr>
            <w:r w:rsidRPr="006B329A">
              <w:t>SYSTEM INFORMATION 18</w:t>
            </w:r>
          </w:p>
        </w:tc>
      </w:tr>
      <w:tr w:rsidR="00C8533A" w:rsidRPr="006B329A" w14:paraId="67CF7CD2" w14:textId="77777777">
        <w:tblPrEx>
          <w:tblCellMar>
            <w:top w:w="0" w:type="dxa"/>
            <w:bottom w:w="0" w:type="dxa"/>
          </w:tblCellMar>
        </w:tblPrEx>
        <w:trPr>
          <w:jc w:val="center"/>
        </w:trPr>
        <w:tc>
          <w:tcPr>
            <w:tcW w:w="1559" w:type="dxa"/>
          </w:tcPr>
          <w:p w14:paraId="1D616FA7" w14:textId="77777777" w:rsidR="00C8533A" w:rsidRPr="006B329A" w:rsidRDefault="00C8533A" w:rsidP="006B329A">
            <w:pPr>
              <w:pStyle w:val="TAL"/>
            </w:pPr>
            <w:r w:rsidRPr="006B329A">
              <w:t>0 0 1 0 1 1 0 0</w:t>
            </w:r>
          </w:p>
        </w:tc>
        <w:tc>
          <w:tcPr>
            <w:tcW w:w="3544" w:type="dxa"/>
          </w:tcPr>
          <w:p w14:paraId="3E052E56" w14:textId="77777777" w:rsidR="00C8533A" w:rsidRPr="006B329A" w:rsidRDefault="00C8533A" w:rsidP="006B329A">
            <w:pPr>
              <w:pStyle w:val="TAL"/>
            </w:pPr>
            <w:r w:rsidRPr="006B329A">
              <w:t>SYSTEM INFORMATION 19</w:t>
            </w:r>
          </w:p>
        </w:tc>
      </w:tr>
      <w:tr w:rsidR="00C8533A" w:rsidRPr="006B329A" w14:paraId="72329D5E" w14:textId="77777777">
        <w:tblPrEx>
          <w:tblCellMar>
            <w:top w:w="0" w:type="dxa"/>
            <w:bottom w:w="0" w:type="dxa"/>
          </w:tblCellMar>
        </w:tblPrEx>
        <w:trPr>
          <w:jc w:val="center"/>
        </w:trPr>
        <w:tc>
          <w:tcPr>
            <w:tcW w:w="1559" w:type="dxa"/>
          </w:tcPr>
          <w:p w14:paraId="1DF46D7E" w14:textId="77777777" w:rsidR="00C8533A" w:rsidRPr="006B329A" w:rsidRDefault="00C8533A" w:rsidP="006B329A">
            <w:pPr>
              <w:pStyle w:val="TAL"/>
            </w:pPr>
            <w:r w:rsidRPr="006B329A">
              <w:t>0 0 1 0 1 1 0 1</w:t>
            </w:r>
          </w:p>
        </w:tc>
        <w:tc>
          <w:tcPr>
            <w:tcW w:w="3544" w:type="dxa"/>
          </w:tcPr>
          <w:p w14:paraId="45192F26" w14:textId="77777777" w:rsidR="00C8533A" w:rsidRPr="006B329A" w:rsidRDefault="00C8533A" w:rsidP="006B329A">
            <w:pPr>
              <w:pStyle w:val="TAL"/>
            </w:pPr>
            <w:r w:rsidRPr="006B329A">
              <w:t>SYSTEM INFORMATION 20</w:t>
            </w:r>
          </w:p>
        </w:tc>
      </w:tr>
      <w:tr w:rsidR="00C8533A" w:rsidRPr="006B329A" w14:paraId="2220E55C" w14:textId="77777777">
        <w:tblPrEx>
          <w:tblCellMar>
            <w:top w:w="0" w:type="dxa"/>
            <w:bottom w:w="0" w:type="dxa"/>
          </w:tblCellMar>
        </w:tblPrEx>
        <w:trPr>
          <w:cantSplit/>
          <w:jc w:val="center"/>
        </w:trPr>
        <w:tc>
          <w:tcPr>
            <w:tcW w:w="5103" w:type="dxa"/>
            <w:gridSpan w:val="2"/>
          </w:tcPr>
          <w:p w14:paraId="1ACC13D0" w14:textId="77777777" w:rsidR="00C8533A" w:rsidRPr="006B329A" w:rsidRDefault="00C8533A" w:rsidP="006B329A">
            <w:pPr>
              <w:pStyle w:val="TAL"/>
            </w:pPr>
            <w:r w:rsidRPr="006B329A">
              <w:t>All other values are reserved.</w:t>
            </w:r>
          </w:p>
        </w:tc>
      </w:tr>
    </w:tbl>
    <w:p w14:paraId="630BC93F" w14:textId="77777777" w:rsidR="00C8533A" w:rsidRPr="006B329A" w:rsidRDefault="00C8533A" w:rsidP="006B329A"/>
    <w:p w14:paraId="56345306" w14:textId="77777777" w:rsidR="00C8533A" w:rsidRPr="006B329A" w:rsidRDefault="00C8533A" w:rsidP="006B329A">
      <w:pPr>
        <w:pStyle w:val="Heading3"/>
      </w:pPr>
      <w:bookmarkStart w:id="180" w:name="_Toc476910154"/>
      <w:r w:rsidRPr="006B329A">
        <w:t>9.3.31</w:t>
      </w:r>
      <w:r w:rsidRPr="006B329A">
        <w:tab/>
        <w:t>MS Power Parameters</w:t>
      </w:r>
      <w:bookmarkEnd w:id="180"/>
    </w:p>
    <w:p w14:paraId="3061DE8E" w14:textId="77777777" w:rsidR="00C8533A" w:rsidRPr="006B329A" w:rsidRDefault="00C8533A" w:rsidP="006B329A">
      <w:pPr>
        <w:keepNext/>
      </w:pPr>
      <w:r w:rsidRPr="006B329A">
        <w:t>This element carries the parameters required by TRX for MS power control.</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2ACFDE60" w14:textId="77777777">
        <w:tblPrEx>
          <w:tblCellMar>
            <w:top w:w="0" w:type="dxa"/>
            <w:bottom w:w="0" w:type="dxa"/>
          </w:tblCellMar>
        </w:tblPrEx>
        <w:trPr>
          <w:cantSplit/>
          <w:jc w:val="center"/>
        </w:trPr>
        <w:tc>
          <w:tcPr>
            <w:tcW w:w="709" w:type="dxa"/>
          </w:tcPr>
          <w:p w14:paraId="35A3AB1A" w14:textId="77777777" w:rsidR="00C8533A" w:rsidRPr="006B329A" w:rsidRDefault="00C8533A" w:rsidP="006B329A">
            <w:pPr>
              <w:pStyle w:val="TAC"/>
            </w:pPr>
            <w:r w:rsidRPr="006B329A">
              <w:t>8</w:t>
            </w:r>
          </w:p>
        </w:tc>
        <w:tc>
          <w:tcPr>
            <w:tcW w:w="709" w:type="dxa"/>
          </w:tcPr>
          <w:p w14:paraId="62E7E327" w14:textId="77777777" w:rsidR="00C8533A" w:rsidRPr="006B329A" w:rsidRDefault="00C8533A" w:rsidP="006B329A">
            <w:pPr>
              <w:pStyle w:val="TAC"/>
            </w:pPr>
            <w:r w:rsidRPr="006B329A">
              <w:t>7</w:t>
            </w:r>
          </w:p>
        </w:tc>
        <w:tc>
          <w:tcPr>
            <w:tcW w:w="709" w:type="dxa"/>
          </w:tcPr>
          <w:p w14:paraId="75023FC8" w14:textId="77777777" w:rsidR="00C8533A" w:rsidRPr="006B329A" w:rsidRDefault="00C8533A" w:rsidP="006B329A">
            <w:pPr>
              <w:pStyle w:val="TAC"/>
            </w:pPr>
            <w:r w:rsidRPr="006B329A">
              <w:t>6</w:t>
            </w:r>
          </w:p>
        </w:tc>
        <w:tc>
          <w:tcPr>
            <w:tcW w:w="709" w:type="dxa"/>
          </w:tcPr>
          <w:p w14:paraId="7255DC15" w14:textId="77777777" w:rsidR="00C8533A" w:rsidRPr="006B329A" w:rsidRDefault="00C8533A" w:rsidP="006B329A">
            <w:pPr>
              <w:pStyle w:val="TAC"/>
            </w:pPr>
            <w:r w:rsidRPr="006B329A">
              <w:t>5</w:t>
            </w:r>
          </w:p>
        </w:tc>
        <w:tc>
          <w:tcPr>
            <w:tcW w:w="709" w:type="dxa"/>
          </w:tcPr>
          <w:p w14:paraId="62E8F85B" w14:textId="77777777" w:rsidR="00C8533A" w:rsidRPr="006B329A" w:rsidRDefault="00C8533A" w:rsidP="006B329A">
            <w:pPr>
              <w:pStyle w:val="TAC"/>
            </w:pPr>
            <w:r w:rsidRPr="006B329A">
              <w:t>4</w:t>
            </w:r>
          </w:p>
        </w:tc>
        <w:tc>
          <w:tcPr>
            <w:tcW w:w="709" w:type="dxa"/>
          </w:tcPr>
          <w:p w14:paraId="1E8C9619" w14:textId="77777777" w:rsidR="00C8533A" w:rsidRPr="006B329A" w:rsidRDefault="00C8533A" w:rsidP="006B329A">
            <w:pPr>
              <w:pStyle w:val="TAC"/>
            </w:pPr>
            <w:r w:rsidRPr="006B329A">
              <w:t>3</w:t>
            </w:r>
          </w:p>
        </w:tc>
        <w:tc>
          <w:tcPr>
            <w:tcW w:w="709" w:type="dxa"/>
          </w:tcPr>
          <w:p w14:paraId="12670B29" w14:textId="77777777" w:rsidR="00C8533A" w:rsidRPr="006B329A" w:rsidRDefault="00C8533A" w:rsidP="006B329A">
            <w:pPr>
              <w:pStyle w:val="TAC"/>
            </w:pPr>
            <w:r w:rsidRPr="006B329A">
              <w:t>2</w:t>
            </w:r>
          </w:p>
        </w:tc>
        <w:tc>
          <w:tcPr>
            <w:tcW w:w="709" w:type="dxa"/>
          </w:tcPr>
          <w:p w14:paraId="1623E1B7" w14:textId="77777777" w:rsidR="00C8533A" w:rsidRPr="006B329A" w:rsidRDefault="00C8533A" w:rsidP="006B329A">
            <w:pPr>
              <w:pStyle w:val="TAC"/>
            </w:pPr>
            <w:r w:rsidRPr="006B329A">
              <w:t>1</w:t>
            </w:r>
          </w:p>
        </w:tc>
        <w:tc>
          <w:tcPr>
            <w:tcW w:w="921" w:type="dxa"/>
          </w:tcPr>
          <w:p w14:paraId="7996D755" w14:textId="77777777" w:rsidR="00C8533A" w:rsidRPr="006B329A" w:rsidRDefault="00C8533A" w:rsidP="006B329A">
            <w:pPr>
              <w:pStyle w:val="TAC"/>
            </w:pPr>
          </w:p>
        </w:tc>
      </w:tr>
      <w:tr w:rsidR="00C8533A" w:rsidRPr="006B329A" w14:paraId="25AC96EF"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0392E484" w14:textId="77777777" w:rsidR="00C8533A" w:rsidRPr="006B329A" w:rsidRDefault="00C8533A" w:rsidP="006B329A">
            <w:pPr>
              <w:pStyle w:val="TAC"/>
            </w:pPr>
            <w:r w:rsidRPr="006B329A">
              <w:t>Element identifier</w:t>
            </w:r>
          </w:p>
        </w:tc>
        <w:tc>
          <w:tcPr>
            <w:tcW w:w="921" w:type="dxa"/>
            <w:tcBorders>
              <w:left w:val="nil"/>
            </w:tcBorders>
          </w:tcPr>
          <w:p w14:paraId="3555550D" w14:textId="77777777" w:rsidR="00C8533A" w:rsidRPr="006B329A" w:rsidRDefault="00C8533A" w:rsidP="006B329A">
            <w:pPr>
              <w:pStyle w:val="TAC"/>
            </w:pPr>
            <w:r w:rsidRPr="006B329A">
              <w:t>1</w:t>
            </w:r>
          </w:p>
        </w:tc>
      </w:tr>
      <w:tr w:rsidR="00C8533A" w:rsidRPr="006B329A" w14:paraId="63CE822D"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27260A" w14:textId="77777777" w:rsidR="00C8533A" w:rsidRPr="006B329A" w:rsidRDefault="00C8533A" w:rsidP="006B329A">
            <w:pPr>
              <w:pStyle w:val="TAC"/>
            </w:pPr>
            <w:r w:rsidRPr="006B329A">
              <w:t>Length</w:t>
            </w:r>
          </w:p>
        </w:tc>
        <w:tc>
          <w:tcPr>
            <w:tcW w:w="921" w:type="dxa"/>
            <w:tcBorders>
              <w:left w:val="nil"/>
            </w:tcBorders>
          </w:tcPr>
          <w:p w14:paraId="1DEB37F5" w14:textId="77777777" w:rsidR="00C8533A" w:rsidRPr="006B329A" w:rsidRDefault="00C8533A" w:rsidP="006B329A">
            <w:pPr>
              <w:pStyle w:val="TAC"/>
            </w:pPr>
            <w:r w:rsidRPr="006B329A">
              <w:t>2</w:t>
            </w:r>
          </w:p>
        </w:tc>
      </w:tr>
      <w:tr w:rsidR="00C8533A" w:rsidRPr="006B329A" w14:paraId="600A4CA9"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0464DFD4" w14:textId="77777777" w:rsidR="00C8533A" w:rsidRPr="006B329A" w:rsidRDefault="00C8533A" w:rsidP="006B329A">
            <w:pPr>
              <w:pStyle w:val="TAC"/>
            </w:pPr>
            <w:r w:rsidRPr="006B329A">
              <w:t>MS Power Control</w:t>
            </w:r>
          </w:p>
        </w:tc>
        <w:tc>
          <w:tcPr>
            <w:tcW w:w="921" w:type="dxa"/>
            <w:tcBorders>
              <w:left w:val="nil"/>
            </w:tcBorders>
          </w:tcPr>
          <w:p w14:paraId="2CEB7593" w14:textId="77777777" w:rsidR="00C8533A" w:rsidRPr="006B329A" w:rsidRDefault="00C8533A" w:rsidP="006B329A">
            <w:pPr>
              <w:pStyle w:val="TAC"/>
            </w:pPr>
            <w:r w:rsidRPr="006B329A">
              <w:t>3</w:t>
            </w:r>
          </w:p>
        </w:tc>
      </w:tr>
      <w:tr w:rsidR="00C8533A" w:rsidRPr="006B329A" w14:paraId="78372B6C"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062BDB72" w14:textId="77777777" w:rsidR="00C8533A" w:rsidRPr="006B329A" w:rsidRDefault="00C8533A" w:rsidP="006B329A">
            <w:pPr>
              <w:pStyle w:val="TAC"/>
            </w:pPr>
          </w:p>
        </w:tc>
        <w:tc>
          <w:tcPr>
            <w:tcW w:w="4254" w:type="dxa"/>
            <w:gridSpan w:val="6"/>
          </w:tcPr>
          <w:p w14:paraId="5B8E550B" w14:textId="77777777" w:rsidR="00C8533A" w:rsidRPr="006B329A" w:rsidRDefault="00C8533A" w:rsidP="006B329A">
            <w:pPr>
              <w:pStyle w:val="TAC"/>
            </w:pPr>
            <w:r w:rsidRPr="006B329A">
              <w:t>Parameters</w:t>
            </w:r>
          </w:p>
        </w:tc>
        <w:tc>
          <w:tcPr>
            <w:tcW w:w="709" w:type="dxa"/>
            <w:tcBorders>
              <w:top w:val="single" w:sz="4" w:space="0" w:color="auto"/>
              <w:left w:val="nil"/>
              <w:bottom w:val="single" w:sz="4" w:space="0" w:color="auto"/>
              <w:right w:val="dashSmallGap" w:sz="4" w:space="0" w:color="auto"/>
            </w:tcBorders>
          </w:tcPr>
          <w:p w14:paraId="7E615C69" w14:textId="77777777" w:rsidR="00C8533A" w:rsidRPr="006B329A" w:rsidRDefault="00C8533A" w:rsidP="006B329A">
            <w:pPr>
              <w:pStyle w:val="TAC"/>
            </w:pPr>
          </w:p>
        </w:tc>
        <w:tc>
          <w:tcPr>
            <w:tcW w:w="921" w:type="dxa"/>
            <w:tcBorders>
              <w:left w:val="nil"/>
            </w:tcBorders>
          </w:tcPr>
          <w:p w14:paraId="78232B0B" w14:textId="77777777" w:rsidR="00C8533A" w:rsidRPr="006B329A" w:rsidRDefault="00C8533A" w:rsidP="006B329A">
            <w:pPr>
              <w:pStyle w:val="TAC"/>
            </w:pPr>
          </w:p>
        </w:tc>
      </w:tr>
      <w:tr w:rsidR="00C8533A" w:rsidRPr="006B329A" w14:paraId="4A17F1AE" w14:textId="77777777">
        <w:tblPrEx>
          <w:tblCellMar>
            <w:top w:w="0" w:type="dxa"/>
            <w:bottom w:w="0" w:type="dxa"/>
          </w:tblCellMar>
        </w:tblPrEx>
        <w:trPr>
          <w:cantSplit/>
          <w:jc w:val="center"/>
        </w:trPr>
        <w:tc>
          <w:tcPr>
            <w:tcW w:w="5672" w:type="dxa"/>
            <w:gridSpan w:val="8"/>
            <w:tcBorders>
              <w:left w:val="single" w:sz="4" w:space="0" w:color="auto"/>
              <w:bottom w:val="single" w:sz="4" w:space="0" w:color="auto"/>
              <w:right w:val="single" w:sz="4" w:space="0" w:color="auto"/>
            </w:tcBorders>
          </w:tcPr>
          <w:p w14:paraId="7789B3C2" w14:textId="77777777" w:rsidR="00C8533A" w:rsidRPr="006B329A" w:rsidRDefault="00C8533A" w:rsidP="006B329A">
            <w:pPr>
              <w:pStyle w:val="TAC"/>
            </w:pPr>
          </w:p>
        </w:tc>
        <w:tc>
          <w:tcPr>
            <w:tcW w:w="921" w:type="dxa"/>
            <w:tcBorders>
              <w:left w:val="nil"/>
            </w:tcBorders>
          </w:tcPr>
          <w:p w14:paraId="78C21E79" w14:textId="77777777" w:rsidR="00C8533A" w:rsidRPr="006B329A" w:rsidRDefault="00C8533A" w:rsidP="006B329A">
            <w:pPr>
              <w:pStyle w:val="TAC"/>
            </w:pPr>
            <w:r w:rsidRPr="006B329A">
              <w:t>N</w:t>
            </w:r>
          </w:p>
        </w:tc>
      </w:tr>
    </w:tbl>
    <w:p w14:paraId="139F8571" w14:textId="77777777" w:rsidR="00C8533A" w:rsidRPr="006B329A" w:rsidRDefault="00C8533A" w:rsidP="006B329A"/>
    <w:p w14:paraId="69CF02BC" w14:textId="77777777" w:rsidR="00C8533A" w:rsidRPr="006B329A" w:rsidRDefault="00C8533A" w:rsidP="006B329A">
      <w:r w:rsidRPr="006B329A">
        <w:t>The MS Power Control Parameters field contains the parameters and limits required when MS power control is to be performed by BTS. The coding is operator dependant. Examples of possible parameters and algorithms can be found in 3GPP TS 45.008 (RXLEV, RX-QUAL-FULL, RX-QUAL-SUB, DISTANCE (Timing Advance) etc.).</w:t>
      </w:r>
    </w:p>
    <w:p w14:paraId="45A8D976" w14:textId="77777777" w:rsidR="00C8533A" w:rsidRPr="006B329A" w:rsidRDefault="00C8533A" w:rsidP="006B329A">
      <w:pPr>
        <w:pStyle w:val="Heading3"/>
      </w:pPr>
      <w:bookmarkStart w:id="181" w:name="_Toc476910155"/>
      <w:r w:rsidRPr="006B329A">
        <w:t>9.3.32</w:t>
      </w:r>
      <w:r w:rsidRPr="006B329A">
        <w:tab/>
        <w:t>BS Power Parameters</w:t>
      </w:r>
      <w:bookmarkEnd w:id="181"/>
    </w:p>
    <w:p w14:paraId="79AB64AC" w14:textId="77777777" w:rsidR="00C8533A" w:rsidRPr="006B329A" w:rsidRDefault="00C8533A" w:rsidP="006B329A">
      <w:r w:rsidRPr="006B329A">
        <w:t>This element carries the parameters required by TRX for control of its own transmission power.</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2B84749E" w14:textId="77777777">
        <w:tblPrEx>
          <w:tblCellMar>
            <w:top w:w="0" w:type="dxa"/>
            <w:bottom w:w="0" w:type="dxa"/>
          </w:tblCellMar>
        </w:tblPrEx>
        <w:trPr>
          <w:cantSplit/>
          <w:jc w:val="center"/>
        </w:trPr>
        <w:tc>
          <w:tcPr>
            <w:tcW w:w="709" w:type="dxa"/>
          </w:tcPr>
          <w:p w14:paraId="3F420E66" w14:textId="77777777" w:rsidR="00C8533A" w:rsidRPr="006B329A" w:rsidRDefault="00C8533A" w:rsidP="006B329A">
            <w:pPr>
              <w:pStyle w:val="TAC"/>
            </w:pPr>
            <w:r w:rsidRPr="006B329A">
              <w:t>8</w:t>
            </w:r>
          </w:p>
        </w:tc>
        <w:tc>
          <w:tcPr>
            <w:tcW w:w="709" w:type="dxa"/>
          </w:tcPr>
          <w:p w14:paraId="642F38E4" w14:textId="77777777" w:rsidR="00C8533A" w:rsidRPr="006B329A" w:rsidRDefault="00C8533A" w:rsidP="006B329A">
            <w:pPr>
              <w:pStyle w:val="TAC"/>
            </w:pPr>
            <w:r w:rsidRPr="006B329A">
              <w:t>7</w:t>
            </w:r>
          </w:p>
        </w:tc>
        <w:tc>
          <w:tcPr>
            <w:tcW w:w="709" w:type="dxa"/>
          </w:tcPr>
          <w:p w14:paraId="02A67ADE" w14:textId="77777777" w:rsidR="00C8533A" w:rsidRPr="006B329A" w:rsidRDefault="00C8533A" w:rsidP="006B329A">
            <w:pPr>
              <w:pStyle w:val="TAC"/>
            </w:pPr>
            <w:r w:rsidRPr="006B329A">
              <w:t>6</w:t>
            </w:r>
          </w:p>
        </w:tc>
        <w:tc>
          <w:tcPr>
            <w:tcW w:w="709" w:type="dxa"/>
          </w:tcPr>
          <w:p w14:paraId="47C449AD" w14:textId="77777777" w:rsidR="00C8533A" w:rsidRPr="006B329A" w:rsidRDefault="00C8533A" w:rsidP="006B329A">
            <w:pPr>
              <w:pStyle w:val="TAC"/>
            </w:pPr>
            <w:r w:rsidRPr="006B329A">
              <w:t>5</w:t>
            </w:r>
          </w:p>
        </w:tc>
        <w:tc>
          <w:tcPr>
            <w:tcW w:w="709" w:type="dxa"/>
          </w:tcPr>
          <w:p w14:paraId="504B4013" w14:textId="77777777" w:rsidR="00C8533A" w:rsidRPr="006B329A" w:rsidRDefault="00C8533A" w:rsidP="006B329A">
            <w:pPr>
              <w:pStyle w:val="TAC"/>
            </w:pPr>
            <w:r w:rsidRPr="006B329A">
              <w:t>4</w:t>
            </w:r>
          </w:p>
        </w:tc>
        <w:tc>
          <w:tcPr>
            <w:tcW w:w="709" w:type="dxa"/>
          </w:tcPr>
          <w:p w14:paraId="71E5FBA8" w14:textId="77777777" w:rsidR="00C8533A" w:rsidRPr="006B329A" w:rsidRDefault="00C8533A" w:rsidP="006B329A">
            <w:pPr>
              <w:pStyle w:val="TAC"/>
            </w:pPr>
            <w:r w:rsidRPr="006B329A">
              <w:t>3</w:t>
            </w:r>
          </w:p>
        </w:tc>
        <w:tc>
          <w:tcPr>
            <w:tcW w:w="709" w:type="dxa"/>
          </w:tcPr>
          <w:p w14:paraId="1EF4454F" w14:textId="77777777" w:rsidR="00C8533A" w:rsidRPr="006B329A" w:rsidRDefault="00C8533A" w:rsidP="006B329A">
            <w:pPr>
              <w:pStyle w:val="TAC"/>
            </w:pPr>
            <w:r w:rsidRPr="006B329A">
              <w:t>2</w:t>
            </w:r>
          </w:p>
        </w:tc>
        <w:tc>
          <w:tcPr>
            <w:tcW w:w="709" w:type="dxa"/>
          </w:tcPr>
          <w:p w14:paraId="1C13A31F" w14:textId="77777777" w:rsidR="00C8533A" w:rsidRPr="006B329A" w:rsidRDefault="00C8533A" w:rsidP="006B329A">
            <w:pPr>
              <w:pStyle w:val="TAC"/>
            </w:pPr>
            <w:r w:rsidRPr="006B329A">
              <w:t>1</w:t>
            </w:r>
          </w:p>
        </w:tc>
        <w:tc>
          <w:tcPr>
            <w:tcW w:w="921" w:type="dxa"/>
          </w:tcPr>
          <w:p w14:paraId="38659150" w14:textId="77777777" w:rsidR="00C8533A" w:rsidRPr="006B329A" w:rsidRDefault="00C8533A" w:rsidP="006B329A">
            <w:pPr>
              <w:pStyle w:val="TAC"/>
            </w:pPr>
          </w:p>
        </w:tc>
      </w:tr>
      <w:tr w:rsidR="00C8533A" w:rsidRPr="006B329A" w14:paraId="21655DC0"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137AA0FA" w14:textId="77777777" w:rsidR="00C8533A" w:rsidRPr="006B329A" w:rsidRDefault="00C8533A" w:rsidP="006B329A">
            <w:pPr>
              <w:pStyle w:val="TAC"/>
            </w:pPr>
            <w:r w:rsidRPr="006B329A">
              <w:t>Element identifier</w:t>
            </w:r>
          </w:p>
        </w:tc>
        <w:tc>
          <w:tcPr>
            <w:tcW w:w="921" w:type="dxa"/>
            <w:tcBorders>
              <w:left w:val="nil"/>
            </w:tcBorders>
          </w:tcPr>
          <w:p w14:paraId="627E468C" w14:textId="77777777" w:rsidR="00C8533A" w:rsidRPr="006B329A" w:rsidRDefault="00C8533A" w:rsidP="006B329A">
            <w:pPr>
              <w:pStyle w:val="TAC"/>
            </w:pPr>
            <w:r w:rsidRPr="006B329A">
              <w:t>1</w:t>
            </w:r>
          </w:p>
        </w:tc>
      </w:tr>
      <w:tr w:rsidR="00C8533A" w:rsidRPr="006B329A" w14:paraId="1D697A4C"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CA5003" w14:textId="77777777" w:rsidR="00C8533A" w:rsidRPr="006B329A" w:rsidRDefault="00C8533A" w:rsidP="006B329A">
            <w:pPr>
              <w:pStyle w:val="TAC"/>
            </w:pPr>
            <w:r w:rsidRPr="006B329A">
              <w:t>Length</w:t>
            </w:r>
          </w:p>
        </w:tc>
        <w:tc>
          <w:tcPr>
            <w:tcW w:w="921" w:type="dxa"/>
            <w:tcBorders>
              <w:left w:val="nil"/>
            </w:tcBorders>
          </w:tcPr>
          <w:p w14:paraId="146C64F3" w14:textId="77777777" w:rsidR="00C8533A" w:rsidRPr="006B329A" w:rsidRDefault="00C8533A" w:rsidP="006B329A">
            <w:pPr>
              <w:pStyle w:val="TAC"/>
            </w:pPr>
            <w:r w:rsidRPr="006B329A">
              <w:t>2</w:t>
            </w:r>
          </w:p>
        </w:tc>
      </w:tr>
      <w:tr w:rsidR="00C8533A" w:rsidRPr="006B329A" w14:paraId="1029F390"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72857C0A" w14:textId="77777777" w:rsidR="00C8533A" w:rsidRPr="006B329A" w:rsidRDefault="00C8533A" w:rsidP="006B329A">
            <w:pPr>
              <w:pStyle w:val="TAC"/>
            </w:pPr>
            <w:r w:rsidRPr="006B329A">
              <w:t>BS Power Control</w:t>
            </w:r>
          </w:p>
        </w:tc>
        <w:tc>
          <w:tcPr>
            <w:tcW w:w="921" w:type="dxa"/>
            <w:tcBorders>
              <w:left w:val="nil"/>
            </w:tcBorders>
          </w:tcPr>
          <w:p w14:paraId="05F481F3" w14:textId="77777777" w:rsidR="00C8533A" w:rsidRPr="006B329A" w:rsidRDefault="00C8533A" w:rsidP="006B329A">
            <w:pPr>
              <w:pStyle w:val="TAC"/>
            </w:pPr>
            <w:r w:rsidRPr="006B329A">
              <w:t>3</w:t>
            </w:r>
          </w:p>
        </w:tc>
      </w:tr>
      <w:tr w:rsidR="00C8533A" w:rsidRPr="006B329A" w14:paraId="7233BEBC"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34719C34" w14:textId="77777777" w:rsidR="00C8533A" w:rsidRPr="006B329A" w:rsidRDefault="00C8533A" w:rsidP="006B329A">
            <w:pPr>
              <w:pStyle w:val="TAC"/>
            </w:pPr>
          </w:p>
        </w:tc>
        <w:tc>
          <w:tcPr>
            <w:tcW w:w="4254" w:type="dxa"/>
            <w:gridSpan w:val="6"/>
          </w:tcPr>
          <w:p w14:paraId="058235E9" w14:textId="77777777" w:rsidR="00C8533A" w:rsidRPr="006B329A" w:rsidRDefault="00C8533A" w:rsidP="006B329A">
            <w:pPr>
              <w:pStyle w:val="TAC"/>
            </w:pPr>
            <w:r w:rsidRPr="006B329A">
              <w:t>Parameters</w:t>
            </w:r>
          </w:p>
        </w:tc>
        <w:tc>
          <w:tcPr>
            <w:tcW w:w="709" w:type="dxa"/>
            <w:tcBorders>
              <w:top w:val="single" w:sz="4" w:space="0" w:color="auto"/>
              <w:left w:val="nil"/>
              <w:bottom w:val="single" w:sz="4" w:space="0" w:color="auto"/>
              <w:right w:val="dashSmallGap" w:sz="4" w:space="0" w:color="auto"/>
            </w:tcBorders>
          </w:tcPr>
          <w:p w14:paraId="6F5AD5E7" w14:textId="77777777" w:rsidR="00C8533A" w:rsidRPr="006B329A" w:rsidRDefault="00C8533A" w:rsidP="006B329A">
            <w:pPr>
              <w:pStyle w:val="TAC"/>
            </w:pPr>
          </w:p>
        </w:tc>
        <w:tc>
          <w:tcPr>
            <w:tcW w:w="921" w:type="dxa"/>
            <w:tcBorders>
              <w:left w:val="nil"/>
            </w:tcBorders>
          </w:tcPr>
          <w:p w14:paraId="0ACCE9D8" w14:textId="77777777" w:rsidR="00C8533A" w:rsidRPr="006B329A" w:rsidRDefault="00C8533A" w:rsidP="006B329A">
            <w:pPr>
              <w:pStyle w:val="TAC"/>
            </w:pPr>
          </w:p>
        </w:tc>
      </w:tr>
      <w:tr w:rsidR="00C8533A" w:rsidRPr="006B329A" w14:paraId="70993327" w14:textId="77777777">
        <w:tblPrEx>
          <w:tblCellMar>
            <w:top w:w="0" w:type="dxa"/>
            <w:bottom w:w="0" w:type="dxa"/>
          </w:tblCellMar>
        </w:tblPrEx>
        <w:trPr>
          <w:cantSplit/>
          <w:jc w:val="center"/>
        </w:trPr>
        <w:tc>
          <w:tcPr>
            <w:tcW w:w="5672" w:type="dxa"/>
            <w:gridSpan w:val="8"/>
            <w:tcBorders>
              <w:left w:val="single" w:sz="4" w:space="0" w:color="auto"/>
              <w:bottom w:val="single" w:sz="4" w:space="0" w:color="auto"/>
              <w:right w:val="single" w:sz="4" w:space="0" w:color="auto"/>
            </w:tcBorders>
          </w:tcPr>
          <w:p w14:paraId="46292623" w14:textId="77777777" w:rsidR="00C8533A" w:rsidRPr="006B329A" w:rsidRDefault="00C8533A" w:rsidP="006B329A">
            <w:pPr>
              <w:pStyle w:val="TAC"/>
            </w:pPr>
          </w:p>
        </w:tc>
        <w:tc>
          <w:tcPr>
            <w:tcW w:w="921" w:type="dxa"/>
            <w:tcBorders>
              <w:left w:val="nil"/>
            </w:tcBorders>
          </w:tcPr>
          <w:p w14:paraId="33A8DFA9" w14:textId="77777777" w:rsidR="00C8533A" w:rsidRPr="006B329A" w:rsidRDefault="00C8533A" w:rsidP="006B329A">
            <w:pPr>
              <w:pStyle w:val="TAC"/>
            </w:pPr>
            <w:r w:rsidRPr="006B329A">
              <w:t>N</w:t>
            </w:r>
          </w:p>
        </w:tc>
      </w:tr>
    </w:tbl>
    <w:p w14:paraId="404C5A6D" w14:textId="77777777" w:rsidR="00C8533A" w:rsidRPr="006B329A" w:rsidRDefault="00C8533A" w:rsidP="006B329A"/>
    <w:p w14:paraId="4C35D9CB" w14:textId="77777777" w:rsidR="00C8533A" w:rsidRPr="006B329A" w:rsidRDefault="00C8533A" w:rsidP="006B329A">
      <w:r w:rsidRPr="006B329A">
        <w:t>The BS Power Control Parameters field contains the parameters and limits required when TRX transmission power control is to be performed by BTS. The coding is operator dependant. Examples of possible parameters and algorithms can be found in 3GPP TS 45.008 (RXLEV, RX-QUAL-FULL, RX-QUAL-SUB, DISTANCE (Timing Advance) etc.).</w:t>
      </w:r>
    </w:p>
    <w:p w14:paraId="48F1248D" w14:textId="77777777" w:rsidR="00C8533A" w:rsidRPr="006B329A" w:rsidRDefault="00C8533A" w:rsidP="006B329A">
      <w:pPr>
        <w:pStyle w:val="Heading3"/>
      </w:pPr>
      <w:bookmarkStart w:id="182" w:name="_Toc476910156"/>
      <w:r w:rsidRPr="006B329A">
        <w:lastRenderedPageBreak/>
        <w:t>9.3.33</w:t>
      </w:r>
      <w:r w:rsidRPr="006B329A">
        <w:tab/>
        <w:t>Pre-processing Parameters</w:t>
      </w:r>
      <w:bookmarkEnd w:id="182"/>
    </w:p>
    <w:p w14:paraId="66140CF6" w14:textId="77777777" w:rsidR="00C8533A" w:rsidRPr="006B329A" w:rsidRDefault="00C8533A" w:rsidP="006B329A">
      <w:pPr>
        <w:keepNext/>
      </w:pPr>
      <w:r w:rsidRPr="006B329A">
        <w:t>This element contains the parameters required by BTS for the pre</w:t>
      </w:r>
      <w:r w:rsidRPr="006B329A">
        <w:noBreakHyphen/>
        <w:t>processing of radio measurement data.</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60583C6E" w14:textId="77777777">
        <w:tblPrEx>
          <w:tblCellMar>
            <w:top w:w="0" w:type="dxa"/>
            <w:bottom w:w="0" w:type="dxa"/>
          </w:tblCellMar>
        </w:tblPrEx>
        <w:trPr>
          <w:cantSplit/>
          <w:jc w:val="center"/>
        </w:trPr>
        <w:tc>
          <w:tcPr>
            <w:tcW w:w="709" w:type="dxa"/>
          </w:tcPr>
          <w:p w14:paraId="2A422E1B" w14:textId="77777777" w:rsidR="00C8533A" w:rsidRPr="006B329A" w:rsidRDefault="00C8533A" w:rsidP="006B329A">
            <w:pPr>
              <w:pStyle w:val="TAC"/>
            </w:pPr>
            <w:r w:rsidRPr="006B329A">
              <w:t>8</w:t>
            </w:r>
          </w:p>
        </w:tc>
        <w:tc>
          <w:tcPr>
            <w:tcW w:w="709" w:type="dxa"/>
          </w:tcPr>
          <w:p w14:paraId="47EF9B7F" w14:textId="77777777" w:rsidR="00C8533A" w:rsidRPr="006B329A" w:rsidRDefault="00C8533A" w:rsidP="006B329A">
            <w:pPr>
              <w:pStyle w:val="TAC"/>
            </w:pPr>
            <w:r w:rsidRPr="006B329A">
              <w:t>7</w:t>
            </w:r>
          </w:p>
        </w:tc>
        <w:tc>
          <w:tcPr>
            <w:tcW w:w="709" w:type="dxa"/>
          </w:tcPr>
          <w:p w14:paraId="4E2D413C" w14:textId="77777777" w:rsidR="00C8533A" w:rsidRPr="006B329A" w:rsidRDefault="00C8533A" w:rsidP="006B329A">
            <w:pPr>
              <w:pStyle w:val="TAC"/>
            </w:pPr>
            <w:r w:rsidRPr="006B329A">
              <w:t>6</w:t>
            </w:r>
          </w:p>
        </w:tc>
        <w:tc>
          <w:tcPr>
            <w:tcW w:w="709" w:type="dxa"/>
          </w:tcPr>
          <w:p w14:paraId="392C7C6E" w14:textId="77777777" w:rsidR="00C8533A" w:rsidRPr="006B329A" w:rsidRDefault="00C8533A" w:rsidP="006B329A">
            <w:pPr>
              <w:pStyle w:val="TAC"/>
            </w:pPr>
            <w:r w:rsidRPr="006B329A">
              <w:t>5</w:t>
            </w:r>
          </w:p>
        </w:tc>
        <w:tc>
          <w:tcPr>
            <w:tcW w:w="709" w:type="dxa"/>
          </w:tcPr>
          <w:p w14:paraId="7AAE556F" w14:textId="77777777" w:rsidR="00C8533A" w:rsidRPr="006B329A" w:rsidRDefault="00C8533A" w:rsidP="006B329A">
            <w:pPr>
              <w:pStyle w:val="TAC"/>
            </w:pPr>
            <w:r w:rsidRPr="006B329A">
              <w:t>4</w:t>
            </w:r>
          </w:p>
        </w:tc>
        <w:tc>
          <w:tcPr>
            <w:tcW w:w="709" w:type="dxa"/>
          </w:tcPr>
          <w:p w14:paraId="0D107C7D" w14:textId="77777777" w:rsidR="00C8533A" w:rsidRPr="006B329A" w:rsidRDefault="00C8533A" w:rsidP="006B329A">
            <w:pPr>
              <w:pStyle w:val="TAC"/>
            </w:pPr>
            <w:r w:rsidRPr="006B329A">
              <w:t>3</w:t>
            </w:r>
          </w:p>
        </w:tc>
        <w:tc>
          <w:tcPr>
            <w:tcW w:w="709" w:type="dxa"/>
          </w:tcPr>
          <w:p w14:paraId="4C846FF2" w14:textId="77777777" w:rsidR="00C8533A" w:rsidRPr="006B329A" w:rsidRDefault="00C8533A" w:rsidP="006B329A">
            <w:pPr>
              <w:pStyle w:val="TAC"/>
            </w:pPr>
            <w:r w:rsidRPr="006B329A">
              <w:t>2</w:t>
            </w:r>
          </w:p>
        </w:tc>
        <w:tc>
          <w:tcPr>
            <w:tcW w:w="709" w:type="dxa"/>
          </w:tcPr>
          <w:p w14:paraId="0FC77B06" w14:textId="77777777" w:rsidR="00C8533A" w:rsidRPr="006B329A" w:rsidRDefault="00C8533A" w:rsidP="006B329A">
            <w:pPr>
              <w:pStyle w:val="TAC"/>
            </w:pPr>
            <w:r w:rsidRPr="006B329A">
              <w:t>1</w:t>
            </w:r>
          </w:p>
        </w:tc>
        <w:tc>
          <w:tcPr>
            <w:tcW w:w="921" w:type="dxa"/>
          </w:tcPr>
          <w:p w14:paraId="72C73C11" w14:textId="77777777" w:rsidR="00C8533A" w:rsidRPr="006B329A" w:rsidRDefault="00C8533A" w:rsidP="006B329A">
            <w:pPr>
              <w:pStyle w:val="TAC"/>
            </w:pPr>
          </w:p>
        </w:tc>
      </w:tr>
      <w:tr w:rsidR="00C8533A" w:rsidRPr="006B329A" w14:paraId="2F41B5A5"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3413234D" w14:textId="77777777" w:rsidR="00C8533A" w:rsidRPr="006B329A" w:rsidRDefault="00C8533A" w:rsidP="006B329A">
            <w:pPr>
              <w:pStyle w:val="TAC"/>
            </w:pPr>
            <w:r w:rsidRPr="006B329A">
              <w:t>Element identifier</w:t>
            </w:r>
          </w:p>
        </w:tc>
        <w:tc>
          <w:tcPr>
            <w:tcW w:w="921" w:type="dxa"/>
            <w:tcBorders>
              <w:left w:val="nil"/>
            </w:tcBorders>
          </w:tcPr>
          <w:p w14:paraId="5D3E048E" w14:textId="77777777" w:rsidR="00C8533A" w:rsidRPr="006B329A" w:rsidRDefault="00C8533A" w:rsidP="006B329A">
            <w:pPr>
              <w:pStyle w:val="TAC"/>
            </w:pPr>
            <w:r w:rsidRPr="006B329A">
              <w:t>1</w:t>
            </w:r>
          </w:p>
        </w:tc>
      </w:tr>
      <w:tr w:rsidR="00C8533A" w:rsidRPr="006B329A" w14:paraId="4E3805EB"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6E250AA" w14:textId="77777777" w:rsidR="00C8533A" w:rsidRPr="006B329A" w:rsidRDefault="00C8533A" w:rsidP="006B329A">
            <w:pPr>
              <w:pStyle w:val="TAC"/>
            </w:pPr>
            <w:r w:rsidRPr="006B329A">
              <w:t>Length</w:t>
            </w:r>
          </w:p>
        </w:tc>
        <w:tc>
          <w:tcPr>
            <w:tcW w:w="921" w:type="dxa"/>
            <w:tcBorders>
              <w:left w:val="nil"/>
            </w:tcBorders>
          </w:tcPr>
          <w:p w14:paraId="333D3571" w14:textId="77777777" w:rsidR="00C8533A" w:rsidRPr="006B329A" w:rsidRDefault="00C8533A" w:rsidP="006B329A">
            <w:pPr>
              <w:pStyle w:val="TAC"/>
            </w:pPr>
            <w:r w:rsidRPr="006B329A">
              <w:t>2</w:t>
            </w:r>
          </w:p>
        </w:tc>
      </w:tr>
      <w:tr w:rsidR="00C8533A" w:rsidRPr="006B329A" w14:paraId="37428748" w14:textId="77777777">
        <w:tblPrEx>
          <w:tblCellMar>
            <w:top w:w="0" w:type="dxa"/>
            <w:bottom w:w="0" w:type="dxa"/>
          </w:tblCellMar>
        </w:tblPrEx>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5647E85A" w14:textId="77777777" w:rsidR="00C8533A" w:rsidRPr="006B329A" w:rsidRDefault="00C8533A" w:rsidP="006B329A">
            <w:pPr>
              <w:pStyle w:val="TAC"/>
            </w:pPr>
            <w:r w:rsidRPr="006B329A">
              <w:t>reserved for future use</w:t>
            </w:r>
          </w:p>
        </w:tc>
        <w:tc>
          <w:tcPr>
            <w:tcW w:w="709" w:type="dxa"/>
            <w:tcBorders>
              <w:top w:val="single" w:sz="4" w:space="0" w:color="auto"/>
              <w:left w:val="single" w:sz="4" w:space="0" w:color="auto"/>
              <w:bottom w:val="single" w:sz="4" w:space="0" w:color="auto"/>
              <w:right w:val="single" w:sz="4" w:space="0" w:color="auto"/>
            </w:tcBorders>
          </w:tcPr>
          <w:p w14:paraId="1FA9B8B0" w14:textId="77777777" w:rsidR="00C8533A" w:rsidRPr="006B329A" w:rsidRDefault="00C8533A" w:rsidP="006B329A">
            <w:pPr>
              <w:pStyle w:val="TAC"/>
            </w:pPr>
            <w:r w:rsidRPr="006B329A">
              <w:t>P</w:t>
            </w:r>
          </w:p>
        </w:tc>
        <w:tc>
          <w:tcPr>
            <w:tcW w:w="921" w:type="dxa"/>
            <w:tcBorders>
              <w:left w:val="nil"/>
            </w:tcBorders>
          </w:tcPr>
          <w:p w14:paraId="4D1EF24E" w14:textId="77777777" w:rsidR="00C8533A" w:rsidRPr="006B329A" w:rsidRDefault="00C8533A" w:rsidP="006B329A">
            <w:pPr>
              <w:pStyle w:val="TAC"/>
            </w:pPr>
            <w:r w:rsidRPr="006B329A">
              <w:t>3</w:t>
            </w:r>
          </w:p>
        </w:tc>
      </w:tr>
      <w:tr w:rsidR="00C8533A" w:rsidRPr="006B329A" w14:paraId="7B578C2E"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0E4CB30B" w14:textId="77777777" w:rsidR="00C8533A" w:rsidRPr="006B329A" w:rsidRDefault="00C8533A" w:rsidP="006B329A">
            <w:pPr>
              <w:pStyle w:val="TAC"/>
            </w:pPr>
            <w:r w:rsidRPr="006B329A">
              <w:t>Pre-processing</w:t>
            </w:r>
          </w:p>
        </w:tc>
        <w:tc>
          <w:tcPr>
            <w:tcW w:w="921" w:type="dxa"/>
            <w:tcBorders>
              <w:left w:val="nil"/>
            </w:tcBorders>
          </w:tcPr>
          <w:p w14:paraId="2F7D7754" w14:textId="77777777" w:rsidR="00C8533A" w:rsidRPr="006B329A" w:rsidRDefault="00C8533A" w:rsidP="006B329A">
            <w:pPr>
              <w:pStyle w:val="TAC"/>
            </w:pPr>
            <w:r w:rsidRPr="006B329A">
              <w:t>4</w:t>
            </w:r>
          </w:p>
        </w:tc>
      </w:tr>
      <w:tr w:rsidR="00C8533A" w:rsidRPr="006B329A" w14:paraId="62A25393"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68A9C987" w14:textId="77777777" w:rsidR="00C8533A" w:rsidRPr="006B329A" w:rsidRDefault="00C8533A" w:rsidP="006B329A">
            <w:pPr>
              <w:pStyle w:val="TAC"/>
            </w:pPr>
          </w:p>
        </w:tc>
        <w:tc>
          <w:tcPr>
            <w:tcW w:w="4254" w:type="dxa"/>
            <w:gridSpan w:val="6"/>
          </w:tcPr>
          <w:p w14:paraId="54A533F5" w14:textId="77777777" w:rsidR="00C8533A" w:rsidRPr="006B329A" w:rsidRDefault="00C8533A" w:rsidP="006B329A">
            <w:pPr>
              <w:pStyle w:val="TAC"/>
            </w:pPr>
            <w:r w:rsidRPr="006B329A">
              <w:t>Parameters</w:t>
            </w:r>
          </w:p>
        </w:tc>
        <w:tc>
          <w:tcPr>
            <w:tcW w:w="709" w:type="dxa"/>
            <w:tcBorders>
              <w:top w:val="single" w:sz="4" w:space="0" w:color="auto"/>
              <w:left w:val="nil"/>
              <w:bottom w:val="single" w:sz="4" w:space="0" w:color="auto"/>
              <w:right w:val="dashSmallGap" w:sz="4" w:space="0" w:color="auto"/>
            </w:tcBorders>
          </w:tcPr>
          <w:p w14:paraId="60C717C4" w14:textId="77777777" w:rsidR="00C8533A" w:rsidRPr="006B329A" w:rsidRDefault="00C8533A" w:rsidP="006B329A">
            <w:pPr>
              <w:pStyle w:val="TAC"/>
            </w:pPr>
          </w:p>
        </w:tc>
        <w:tc>
          <w:tcPr>
            <w:tcW w:w="921" w:type="dxa"/>
            <w:tcBorders>
              <w:left w:val="nil"/>
            </w:tcBorders>
          </w:tcPr>
          <w:p w14:paraId="50E7AB45" w14:textId="77777777" w:rsidR="00C8533A" w:rsidRPr="006B329A" w:rsidRDefault="00C8533A" w:rsidP="006B329A">
            <w:pPr>
              <w:pStyle w:val="TAC"/>
            </w:pPr>
          </w:p>
        </w:tc>
      </w:tr>
      <w:tr w:rsidR="00C8533A" w:rsidRPr="006B329A" w14:paraId="6F996510" w14:textId="77777777">
        <w:tblPrEx>
          <w:tblCellMar>
            <w:top w:w="0" w:type="dxa"/>
            <w:bottom w:w="0" w:type="dxa"/>
          </w:tblCellMar>
        </w:tblPrEx>
        <w:trPr>
          <w:cantSplit/>
          <w:jc w:val="center"/>
        </w:trPr>
        <w:tc>
          <w:tcPr>
            <w:tcW w:w="5672" w:type="dxa"/>
            <w:gridSpan w:val="8"/>
            <w:tcBorders>
              <w:left w:val="single" w:sz="4" w:space="0" w:color="auto"/>
              <w:bottom w:val="single" w:sz="4" w:space="0" w:color="auto"/>
              <w:right w:val="single" w:sz="4" w:space="0" w:color="auto"/>
            </w:tcBorders>
          </w:tcPr>
          <w:p w14:paraId="086D229F" w14:textId="77777777" w:rsidR="00C8533A" w:rsidRPr="006B329A" w:rsidRDefault="00C8533A" w:rsidP="006B329A">
            <w:pPr>
              <w:pStyle w:val="TAC"/>
            </w:pPr>
          </w:p>
        </w:tc>
        <w:tc>
          <w:tcPr>
            <w:tcW w:w="921" w:type="dxa"/>
            <w:tcBorders>
              <w:left w:val="nil"/>
            </w:tcBorders>
          </w:tcPr>
          <w:p w14:paraId="5DD5D6AC" w14:textId="77777777" w:rsidR="00C8533A" w:rsidRPr="006B329A" w:rsidRDefault="00C8533A" w:rsidP="006B329A">
            <w:pPr>
              <w:pStyle w:val="TAC"/>
            </w:pPr>
            <w:r w:rsidRPr="006B329A">
              <w:t>N</w:t>
            </w:r>
          </w:p>
        </w:tc>
      </w:tr>
    </w:tbl>
    <w:p w14:paraId="6AC71C2F" w14:textId="77777777" w:rsidR="00C8533A" w:rsidRPr="006B329A" w:rsidRDefault="00C8533A" w:rsidP="006B329A"/>
    <w:p w14:paraId="73911D33" w14:textId="77777777" w:rsidR="00C8533A" w:rsidRPr="006B329A" w:rsidRDefault="00C8533A" w:rsidP="006B329A">
      <w:r w:rsidRPr="006B329A">
        <w:t>The P bit (bit 1 of octet 3) indicates whether pre-processing is to be used and it is coded as follows:</w:t>
      </w:r>
    </w:p>
    <w:p w14:paraId="211A1D8C" w14:textId="77777777" w:rsidR="00C8533A" w:rsidRPr="006B329A" w:rsidRDefault="00C8533A" w:rsidP="006B329A">
      <w:pPr>
        <w:pStyle w:val="B1"/>
      </w:pPr>
      <w:r w:rsidRPr="006B329A">
        <w:t>0</w:t>
      </w:r>
      <w:r w:rsidRPr="006B329A">
        <w:tab/>
        <w:t>use the basic measurement reporting procedure (report raw data);</w:t>
      </w:r>
    </w:p>
    <w:p w14:paraId="01EC4C9E" w14:textId="77777777" w:rsidR="00C8533A" w:rsidRPr="006B329A" w:rsidRDefault="00C8533A" w:rsidP="006B329A">
      <w:pPr>
        <w:pStyle w:val="B1"/>
      </w:pPr>
      <w:r w:rsidRPr="006B329A">
        <w:t>1</w:t>
      </w:r>
      <w:r w:rsidRPr="006B329A">
        <w:tab/>
        <w:t>use the pre-processed measurement reporting procedure.</w:t>
      </w:r>
    </w:p>
    <w:p w14:paraId="61440B2F" w14:textId="77777777" w:rsidR="00C8533A" w:rsidRPr="006B329A" w:rsidRDefault="00C8533A" w:rsidP="006B329A">
      <w:r w:rsidRPr="006B329A">
        <w:t>If pre-processing is to be used, the Pre-processing Parameters field (octets 4-N) contains the parameters required by BTS. The coding of this field is operator dependant.</w:t>
      </w:r>
    </w:p>
    <w:p w14:paraId="0A6DF65A" w14:textId="77777777" w:rsidR="00C8533A" w:rsidRPr="006B329A" w:rsidRDefault="00C8533A" w:rsidP="006B329A">
      <w:pPr>
        <w:pStyle w:val="Heading3"/>
      </w:pPr>
      <w:bookmarkStart w:id="183" w:name="_Toc476910157"/>
      <w:r w:rsidRPr="006B329A">
        <w:t>9.3.34</w:t>
      </w:r>
      <w:r w:rsidRPr="006B329A">
        <w:tab/>
        <w:t>Pre-processed Measurements</w:t>
      </w:r>
      <w:bookmarkEnd w:id="183"/>
    </w:p>
    <w:p w14:paraId="379090DF" w14:textId="77777777" w:rsidR="00C8533A" w:rsidRPr="006B329A" w:rsidRDefault="00C8533A" w:rsidP="006B329A">
      <w:pPr>
        <w:keepNext/>
        <w:keepLines/>
      </w:pPr>
      <w:r w:rsidRPr="006B329A">
        <w:t>This element is used by BTS to report the results of the pre-processing of radio measurement data.</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4286334F" w14:textId="77777777">
        <w:tblPrEx>
          <w:tblCellMar>
            <w:top w:w="0" w:type="dxa"/>
            <w:bottom w:w="0" w:type="dxa"/>
          </w:tblCellMar>
        </w:tblPrEx>
        <w:trPr>
          <w:cantSplit/>
          <w:jc w:val="center"/>
        </w:trPr>
        <w:tc>
          <w:tcPr>
            <w:tcW w:w="709" w:type="dxa"/>
          </w:tcPr>
          <w:p w14:paraId="40127B00" w14:textId="77777777" w:rsidR="00C8533A" w:rsidRPr="006B329A" w:rsidRDefault="00C8533A" w:rsidP="006B329A">
            <w:pPr>
              <w:pStyle w:val="TAC"/>
            </w:pPr>
            <w:r w:rsidRPr="006B329A">
              <w:t>8</w:t>
            </w:r>
          </w:p>
        </w:tc>
        <w:tc>
          <w:tcPr>
            <w:tcW w:w="709" w:type="dxa"/>
          </w:tcPr>
          <w:p w14:paraId="20058D7D" w14:textId="77777777" w:rsidR="00C8533A" w:rsidRPr="006B329A" w:rsidRDefault="00C8533A" w:rsidP="006B329A">
            <w:pPr>
              <w:pStyle w:val="TAC"/>
            </w:pPr>
            <w:r w:rsidRPr="006B329A">
              <w:t>7</w:t>
            </w:r>
          </w:p>
        </w:tc>
        <w:tc>
          <w:tcPr>
            <w:tcW w:w="709" w:type="dxa"/>
          </w:tcPr>
          <w:p w14:paraId="1011A9C3" w14:textId="77777777" w:rsidR="00C8533A" w:rsidRPr="006B329A" w:rsidRDefault="00C8533A" w:rsidP="006B329A">
            <w:pPr>
              <w:pStyle w:val="TAC"/>
            </w:pPr>
            <w:r w:rsidRPr="006B329A">
              <w:t>6</w:t>
            </w:r>
          </w:p>
        </w:tc>
        <w:tc>
          <w:tcPr>
            <w:tcW w:w="709" w:type="dxa"/>
          </w:tcPr>
          <w:p w14:paraId="10AA5DE8" w14:textId="77777777" w:rsidR="00C8533A" w:rsidRPr="006B329A" w:rsidRDefault="00C8533A" w:rsidP="006B329A">
            <w:pPr>
              <w:pStyle w:val="TAC"/>
            </w:pPr>
            <w:r w:rsidRPr="006B329A">
              <w:t>5</w:t>
            </w:r>
          </w:p>
        </w:tc>
        <w:tc>
          <w:tcPr>
            <w:tcW w:w="709" w:type="dxa"/>
          </w:tcPr>
          <w:p w14:paraId="72E14C5E" w14:textId="77777777" w:rsidR="00C8533A" w:rsidRPr="006B329A" w:rsidRDefault="00C8533A" w:rsidP="006B329A">
            <w:pPr>
              <w:pStyle w:val="TAC"/>
            </w:pPr>
            <w:r w:rsidRPr="006B329A">
              <w:t>4</w:t>
            </w:r>
          </w:p>
        </w:tc>
        <w:tc>
          <w:tcPr>
            <w:tcW w:w="709" w:type="dxa"/>
          </w:tcPr>
          <w:p w14:paraId="483BB01A" w14:textId="77777777" w:rsidR="00C8533A" w:rsidRPr="006B329A" w:rsidRDefault="00C8533A" w:rsidP="006B329A">
            <w:pPr>
              <w:pStyle w:val="TAC"/>
            </w:pPr>
            <w:r w:rsidRPr="006B329A">
              <w:t>3</w:t>
            </w:r>
          </w:p>
        </w:tc>
        <w:tc>
          <w:tcPr>
            <w:tcW w:w="709" w:type="dxa"/>
          </w:tcPr>
          <w:p w14:paraId="34DFBC53" w14:textId="77777777" w:rsidR="00C8533A" w:rsidRPr="006B329A" w:rsidRDefault="00C8533A" w:rsidP="006B329A">
            <w:pPr>
              <w:pStyle w:val="TAC"/>
            </w:pPr>
            <w:r w:rsidRPr="006B329A">
              <w:t>2</w:t>
            </w:r>
          </w:p>
        </w:tc>
        <w:tc>
          <w:tcPr>
            <w:tcW w:w="709" w:type="dxa"/>
          </w:tcPr>
          <w:p w14:paraId="06487EB1" w14:textId="77777777" w:rsidR="00C8533A" w:rsidRPr="006B329A" w:rsidRDefault="00C8533A" w:rsidP="006B329A">
            <w:pPr>
              <w:pStyle w:val="TAC"/>
            </w:pPr>
            <w:r w:rsidRPr="006B329A">
              <w:t>1</w:t>
            </w:r>
          </w:p>
        </w:tc>
        <w:tc>
          <w:tcPr>
            <w:tcW w:w="921" w:type="dxa"/>
          </w:tcPr>
          <w:p w14:paraId="26310B2B" w14:textId="77777777" w:rsidR="00C8533A" w:rsidRPr="006B329A" w:rsidRDefault="00C8533A" w:rsidP="006B329A">
            <w:pPr>
              <w:pStyle w:val="TAC"/>
            </w:pPr>
          </w:p>
        </w:tc>
      </w:tr>
      <w:tr w:rsidR="00C8533A" w:rsidRPr="006B329A" w14:paraId="791E113F"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316B2A80" w14:textId="77777777" w:rsidR="00C8533A" w:rsidRPr="006B329A" w:rsidRDefault="00C8533A" w:rsidP="006B329A">
            <w:pPr>
              <w:pStyle w:val="TAC"/>
            </w:pPr>
            <w:r w:rsidRPr="006B329A">
              <w:t>Element identifier</w:t>
            </w:r>
          </w:p>
        </w:tc>
        <w:tc>
          <w:tcPr>
            <w:tcW w:w="921" w:type="dxa"/>
            <w:tcBorders>
              <w:left w:val="nil"/>
            </w:tcBorders>
          </w:tcPr>
          <w:p w14:paraId="774A514E" w14:textId="77777777" w:rsidR="00C8533A" w:rsidRPr="006B329A" w:rsidRDefault="00C8533A" w:rsidP="006B329A">
            <w:pPr>
              <w:pStyle w:val="TAC"/>
            </w:pPr>
            <w:r w:rsidRPr="006B329A">
              <w:t>1</w:t>
            </w:r>
          </w:p>
        </w:tc>
      </w:tr>
      <w:tr w:rsidR="00C8533A" w:rsidRPr="006B329A" w14:paraId="5CFB87CD"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1889E18" w14:textId="77777777" w:rsidR="00C8533A" w:rsidRPr="006B329A" w:rsidRDefault="00C8533A" w:rsidP="006B329A">
            <w:pPr>
              <w:pStyle w:val="TAC"/>
            </w:pPr>
            <w:r w:rsidRPr="006B329A">
              <w:t>Length</w:t>
            </w:r>
          </w:p>
        </w:tc>
        <w:tc>
          <w:tcPr>
            <w:tcW w:w="921" w:type="dxa"/>
            <w:tcBorders>
              <w:left w:val="nil"/>
            </w:tcBorders>
          </w:tcPr>
          <w:p w14:paraId="4125AA1A" w14:textId="77777777" w:rsidR="00C8533A" w:rsidRPr="006B329A" w:rsidRDefault="00C8533A" w:rsidP="006B329A">
            <w:pPr>
              <w:pStyle w:val="TAC"/>
            </w:pPr>
            <w:r w:rsidRPr="006B329A">
              <w:t>2</w:t>
            </w:r>
          </w:p>
        </w:tc>
      </w:tr>
      <w:tr w:rsidR="00C8533A" w:rsidRPr="006B329A" w14:paraId="3E320BAB"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3895B3F1" w14:textId="77777777" w:rsidR="00C8533A" w:rsidRPr="006B329A" w:rsidRDefault="00C8533A" w:rsidP="006B329A">
            <w:pPr>
              <w:pStyle w:val="TAC"/>
            </w:pPr>
            <w:r w:rsidRPr="006B329A">
              <w:t>Pre-processed</w:t>
            </w:r>
          </w:p>
        </w:tc>
        <w:tc>
          <w:tcPr>
            <w:tcW w:w="921" w:type="dxa"/>
            <w:tcBorders>
              <w:left w:val="nil"/>
            </w:tcBorders>
          </w:tcPr>
          <w:p w14:paraId="6224F0AD" w14:textId="77777777" w:rsidR="00C8533A" w:rsidRPr="006B329A" w:rsidRDefault="00C8533A" w:rsidP="006B329A">
            <w:pPr>
              <w:pStyle w:val="TAC"/>
            </w:pPr>
            <w:r w:rsidRPr="006B329A">
              <w:t>3</w:t>
            </w:r>
          </w:p>
        </w:tc>
      </w:tr>
      <w:tr w:rsidR="00C8533A" w:rsidRPr="006B329A" w14:paraId="2E3FC3BF"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20F66B66" w14:textId="77777777" w:rsidR="00C8533A" w:rsidRPr="006B329A" w:rsidRDefault="00C8533A" w:rsidP="006B329A">
            <w:pPr>
              <w:pStyle w:val="TAC"/>
            </w:pPr>
          </w:p>
        </w:tc>
        <w:tc>
          <w:tcPr>
            <w:tcW w:w="4254" w:type="dxa"/>
            <w:gridSpan w:val="6"/>
          </w:tcPr>
          <w:p w14:paraId="2882FE73" w14:textId="77777777" w:rsidR="00C8533A" w:rsidRPr="006B329A" w:rsidRDefault="00C8533A" w:rsidP="006B329A">
            <w:pPr>
              <w:pStyle w:val="TAC"/>
            </w:pPr>
            <w:r w:rsidRPr="006B329A">
              <w:t>Measurements</w:t>
            </w:r>
          </w:p>
        </w:tc>
        <w:tc>
          <w:tcPr>
            <w:tcW w:w="709" w:type="dxa"/>
            <w:tcBorders>
              <w:top w:val="single" w:sz="4" w:space="0" w:color="auto"/>
              <w:left w:val="nil"/>
              <w:bottom w:val="single" w:sz="4" w:space="0" w:color="auto"/>
              <w:right w:val="dashSmallGap" w:sz="4" w:space="0" w:color="auto"/>
            </w:tcBorders>
          </w:tcPr>
          <w:p w14:paraId="446845D0" w14:textId="77777777" w:rsidR="00C8533A" w:rsidRPr="006B329A" w:rsidRDefault="00C8533A" w:rsidP="006B329A">
            <w:pPr>
              <w:pStyle w:val="TAC"/>
            </w:pPr>
          </w:p>
        </w:tc>
        <w:tc>
          <w:tcPr>
            <w:tcW w:w="921" w:type="dxa"/>
            <w:tcBorders>
              <w:left w:val="nil"/>
            </w:tcBorders>
          </w:tcPr>
          <w:p w14:paraId="6F4B13B4" w14:textId="77777777" w:rsidR="00C8533A" w:rsidRPr="006B329A" w:rsidRDefault="00C8533A" w:rsidP="006B329A">
            <w:pPr>
              <w:pStyle w:val="TAC"/>
            </w:pPr>
          </w:p>
        </w:tc>
      </w:tr>
      <w:tr w:rsidR="00C8533A" w:rsidRPr="006B329A" w14:paraId="48F39449" w14:textId="77777777">
        <w:tblPrEx>
          <w:tblCellMar>
            <w:top w:w="0" w:type="dxa"/>
            <w:bottom w:w="0" w:type="dxa"/>
          </w:tblCellMar>
        </w:tblPrEx>
        <w:trPr>
          <w:cantSplit/>
          <w:jc w:val="center"/>
        </w:trPr>
        <w:tc>
          <w:tcPr>
            <w:tcW w:w="5672" w:type="dxa"/>
            <w:gridSpan w:val="8"/>
            <w:tcBorders>
              <w:left w:val="single" w:sz="4" w:space="0" w:color="auto"/>
              <w:bottom w:val="single" w:sz="4" w:space="0" w:color="auto"/>
              <w:right w:val="single" w:sz="4" w:space="0" w:color="auto"/>
            </w:tcBorders>
          </w:tcPr>
          <w:p w14:paraId="5F454AD4" w14:textId="77777777" w:rsidR="00C8533A" w:rsidRPr="006B329A" w:rsidRDefault="00C8533A" w:rsidP="006B329A">
            <w:pPr>
              <w:pStyle w:val="TAC"/>
            </w:pPr>
          </w:p>
        </w:tc>
        <w:tc>
          <w:tcPr>
            <w:tcW w:w="921" w:type="dxa"/>
            <w:tcBorders>
              <w:left w:val="nil"/>
            </w:tcBorders>
          </w:tcPr>
          <w:p w14:paraId="00549C0F" w14:textId="77777777" w:rsidR="00C8533A" w:rsidRPr="006B329A" w:rsidRDefault="00C8533A" w:rsidP="006B329A">
            <w:pPr>
              <w:pStyle w:val="TAC"/>
            </w:pPr>
            <w:r w:rsidRPr="006B329A">
              <w:t>N</w:t>
            </w:r>
          </w:p>
        </w:tc>
      </w:tr>
    </w:tbl>
    <w:p w14:paraId="438C8E23" w14:textId="77777777" w:rsidR="00C8533A" w:rsidRPr="006B329A" w:rsidRDefault="00C8533A" w:rsidP="006B329A"/>
    <w:p w14:paraId="02359FDF" w14:textId="77777777" w:rsidR="00C8533A" w:rsidRPr="006B329A" w:rsidRDefault="00C8533A" w:rsidP="006B329A">
      <w:r w:rsidRPr="006B329A">
        <w:t>The Pre-processed Measurements field (octets 3-N) contains the results of the pre-processing in BTS. The coding of this field is operator dependant.</w:t>
      </w:r>
    </w:p>
    <w:p w14:paraId="5E42E89B" w14:textId="77777777" w:rsidR="00C8533A" w:rsidRPr="006B329A" w:rsidRDefault="00C8533A" w:rsidP="006B329A">
      <w:pPr>
        <w:pStyle w:val="Heading3"/>
      </w:pPr>
      <w:bookmarkStart w:id="184" w:name="_Toc476910158"/>
      <w:r w:rsidRPr="006B329A">
        <w:t>9.3.35</w:t>
      </w:r>
      <w:r w:rsidRPr="006B329A">
        <w:tab/>
        <w:t>Full Immediate Assign Info</w:t>
      </w:r>
      <w:bookmarkEnd w:id="184"/>
    </w:p>
    <w:p w14:paraId="47E25DCC" w14:textId="77777777" w:rsidR="00C8533A" w:rsidRPr="006B329A" w:rsidRDefault="00C8533A" w:rsidP="006B329A">
      <w:r w:rsidRPr="006B329A">
        <w:t>This element is used to convey a full L3 immediate assign message (3 types).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75830481" w14:textId="77777777">
        <w:tblPrEx>
          <w:tblCellMar>
            <w:top w:w="0" w:type="dxa"/>
            <w:bottom w:w="0" w:type="dxa"/>
          </w:tblCellMar>
        </w:tblPrEx>
        <w:trPr>
          <w:cantSplit/>
          <w:jc w:val="center"/>
        </w:trPr>
        <w:tc>
          <w:tcPr>
            <w:tcW w:w="709" w:type="dxa"/>
          </w:tcPr>
          <w:p w14:paraId="523543A2" w14:textId="77777777" w:rsidR="00C8533A" w:rsidRPr="006B329A" w:rsidRDefault="00C8533A" w:rsidP="006B329A">
            <w:pPr>
              <w:pStyle w:val="TAC"/>
            </w:pPr>
            <w:r w:rsidRPr="006B329A">
              <w:t>8</w:t>
            </w:r>
          </w:p>
        </w:tc>
        <w:tc>
          <w:tcPr>
            <w:tcW w:w="709" w:type="dxa"/>
          </w:tcPr>
          <w:p w14:paraId="6070869A" w14:textId="77777777" w:rsidR="00C8533A" w:rsidRPr="006B329A" w:rsidRDefault="00C8533A" w:rsidP="006B329A">
            <w:pPr>
              <w:pStyle w:val="TAC"/>
            </w:pPr>
            <w:r w:rsidRPr="006B329A">
              <w:t>7</w:t>
            </w:r>
          </w:p>
        </w:tc>
        <w:tc>
          <w:tcPr>
            <w:tcW w:w="709" w:type="dxa"/>
          </w:tcPr>
          <w:p w14:paraId="57E8993C" w14:textId="77777777" w:rsidR="00C8533A" w:rsidRPr="006B329A" w:rsidRDefault="00C8533A" w:rsidP="006B329A">
            <w:pPr>
              <w:pStyle w:val="TAC"/>
            </w:pPr>
            <w:r w:rsidRPr="006B329A">
              <w:t>6</w:t>
            </w:r>
          </w:p>
        </w:tc>
        <w:tc>
          <w:tcPr>
            <w:tcW w:w="709" w:type="dxa"/>
          </w:tcPr>
          <w:p w14:paraId="114B8417" w14:textId="77777777" w:rsidR="00C8533A" w:rsidRPr="006B329A" w:rsidRDefault="00C8533A" w:rsidP="006B329A">
            <w:pPr>
              <w:pStyle w:val="TAC"/>
            </w:pPr>
            <w:r w:rsidRPr="006B329A">
              <w:t>5</w:t>
            </w:r>
          </w:p>
        </w:tc>
        <w:tc>
          <w:tcPr>
            <w:tcW w:w="709" w:type="dxa"/>
          </w:tcPr>
          <w:p w14:paraId="19173269" w14:textId="77777777" w:rsidR="00C8533A" w:rsidRPr="006B329A" w:rsidRDefault="00C8533A" w:rsidP="006B329A">
            <w:pPr>
              <w:pStyle w:val="TAC"/>
            </w:pPr>
            <w:r w:rsidRPr="006B329A">
              <w:t>4</w:t>
            </w:r>
          </w:p>
        </w:tc>
        <w:tc>
          <w:tcPr>
            <w:tcW w:w="709" w:type="dxa"/>
          </w:tcPr>
          <w:p w14:paraId="29F5A7A2" w14:textId="77777777" w:rsidR="00C8533A" w:rsidRPr="006B329A" w:rsidRDefault="00C8533A" w:rsidP="006B329A">
            <w:pPr>
              <w:pStyle w:val="TAC"/>
            </w:pPr>
            <w:r w:rsidRPr="006B329A">
              <w:t>3</w:t>
            </w:r>
          </w:p>
        </w:tc>
        <w:tc>
          <w:tcPr>
            <w:tcW w:w="709" w:type="dxa"/>
          </w:tcPr>
          <w:p w14:paraId="502CC240" w14:textId="77777777" w:rsidR="00C8533A" w:rsidRPr="006B329A" w:rsidRDefault="00C8533A" w:rsidP="006B329A">
            <w:pPr>
              <w:pStyle w:val="TAC"/>
            </w:pPr>
            <w:r w:rsidRPr="006B329A">
              <w:t>2</w:t>
            </w:r>
          </w:p>
        </w:tc>
        <w:tc>
          <w:tcPr>
            <w:tcW w:w="709" w:type="dxa"/>
          </w:tcPr>
          <w:p w14:paraId="6024E744" w14:textId="77777777" w:rsidR="00C8533A" w:rsidRPr="006B329A" w:rsidRDefault="00C8533A" w:rsidP="006B329A">
            <w:pPr>
              <w:pStyle w:val="TAC"/>
            </w:pPr>
            <w:r w:rsidRPr="006B329A">
              <w:t>1</w:t>
            </w:r>
          </w:p>
        </w:tc>
        <w:tc>
          <w:tcPr>
            <w:tcW w:w="921" w:type="dxa"/>
          </w:tcPr>
          <w:p w14:paraId="02C909A1" w14:textId="77777777" w:rsidR="00C8533A" w:rsidRPr="006B329A" w:rsidRDefault="00C8533A" w:rsidP="006B329A">
            <w:pPr>
              <w:pStyle w:val="TAC"/>
            </w:pPr>
          </w:p>
        </w:tc>
      </w:tr>
      <w:tr w:rsidR="00C8533A" w:rsidRPr="006B329A" w14:paraId="33E3A15E"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3E50D0B6" w14:textId="77777777" w:rsidR="00C8533A" w:rsidRPr="006B329A" w:rsidRDefault="00C8533A" w:rsidP="006B329A">
            <w:pPr>
              <w:pStyle w:val="TAC"/>
            </w:pPr>
            <w:r w:rsidRPr="006B329A">
              <w:t>Element identifier</w:t>
            </w:r>
          </w:p>
        </w:tc>
        <w:tc>
          <w:tcPr>
            <w:tcW w:w="921" w:type="dxa"/>
            <w:tcBorders>
              <w:left w:val="nil"/>
            </w:tcBorders>
          </w:tcPr>
          <w:p w14:paraId="3D63ACA9" w14:textId="77777777" w:rsidR="00C8533A" w:rsidRPr="006B329A" w:rsidRDefault="00C8533A" w:rsidP="006B329A">
            <w:pPr>
              <w:pStyle w:val="TAC"/>
            </w:pPr>
            <w:r w:rsidRPr="006B329A">
              <w:t>1</w:t>
            </w:r>
          </w:p>
        </w:tc>
      </w:tr>
      <w:tr w:rsidR="00C8533A" w:rsidRPr="006B329A" w14:paraId="27FD847C"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EB2620C" w14:textId="77777777" w:rsidR="00C8533A" w:rsidRPr="006B329A" w:rsidRDefault="00C8533A" w:rsidP="006B329A">
            <w:pPr>
              <w:pStyle w:val="TAC"/>
            </w:pPr>
            <w:r w:rsidRPr="006B329A">
              <w:t>Length Indicator</w:t>
            </w:r>
          </w:p>
        </w:tc>
        <w:tc>
          <w:tcPr>
            <w:tcW w:w="921" w:type="dxa"/>
            <w:tcBorders>
              <w:left w:val="nil"/>
            </w:tcBorders>
          </w:tcPr>
          <w:p w14:paraId="5C684A76" w14:textId="77777777" w:rsidR="00C8533A" w:rsidRPr="006B329A" w:rsidRDefault="00C8533A" w:rsidP="006B329A">
            <w:pPr>
              <w:pStyle w:val="TAC"/>
            </w:pPr>
            <w:r w:rsidRPr="006B329A">
              <w:t>2</w:t>
            </w:r>
          </w:p>
        </w:tc>
      </w:tr>
      <w:tr w:rsidR="00C8533A" w:rsidRPr="006B329A" w14:paraId="77387EE2"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43D046F0" w14:textId="77777777" w:rsidR="00C8533A" w:rsidRPr="006B329A" w:rsidRDefault="00C8533A" w:rsidP="006B329A">
            <w:pPr>
              <w:pStyle w:val="TAC"/>
            </w:pPr>
            <w:r w:rsidRPr="006B329A">
              <w:t>Full Immediate</w:t>
            </w:r>
          </w:p>
        </w:tc>
        <w:tc>
          <w:tcPr>
            <w:tcW w:w="921" w:type="dxa"/>
            <w:tcBorders>
              <w:left w:val="nil"/>
            </w:tcBorders>
          </w:tcPr>
          <w:p w14:paraId="283E4061" w14:textId="77777777" w:rsidR="00C8533A" w:rsidRPr="006B329A" w:rsidRDefault="00C8533A" w:rsidP="006B329A">
            <w:pPr>
              <w:pStyle w:val="TAC"/>
            </w:pPr>
            <w:r w:rsidRPr="006B329A">
              <w:t>3</w:t>
            </w:r>
          </w:p>
        </w:tc>
      </w:tr>
      <w:tr w:rsidR="00C8533A" w:rsidRPr="006B329A" w14:paraId="2A81B2EA"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4D68A667" w14:textId="77777777" w:rsidR="00C8533A" w:rsidRPr="006B329A" w:rsidRDefault="00C8533A" w:rsidP="006B329A">
            <w:pPr>
              <w:pStyle w:val="TAC"/>
            </w:pPr>
          </w:p>
        </w:tc>
        <w:tc>
          <w:tcPr>
            <w:tcW w:w="4254" w:type="dxa"/>
            <w:gridSpan w:val="6"/>
          </w:tcPr>
          <w:p w14:paraId="42C49276" w14:textId="77777777" w:rsidR="00C8533A" w:rsidRPr="006B329A" w:rsidRDefault="00C8533A" w:rsidP="006B329A">
            <w:pPr>
              <w:pStyle w:val="TAC"/>
            </w:pPr>
            <w:r w:rsidRPr="006B329A">
              <w:t>Assign Info</w:t>
            </w:r>
          </w:p>
        </w:tc>
        <w:tc>
          <w:tcPr>
            <w:tcW w:w="709" w:type="dxa"/>
            <w:tcBorders>
              <w:top w:val="single" w:sz="4" w:space="0" w:color="auto"/>
              <w:left w:val="nil"/>
              <w:bottom w:val="single" w:sz="4" w:space="0" w:color="auto"/>
              <w:right w:val="dashSmallGap" w:sz="4" w:space="0" w:color="auto"/>
            </w:tcBorders>
          </w:tcPr>
          <w:p w14:paraId="0A3398EE" w14:textId="77777777" w:rsidR="00C8533A" w:rsidRPr="006B329A" w:rsidRDefault="00C8533A" w:rsidP="006B329A">
            <w:pPr>
              <w:pStyle w:val="TAC"/>
            </w:pPr>
          </w:p>
        </w:tc>
        <w:tc>
          <w:tcPr>
            <w:tcW w:w="921" w:type="dxa"/>
            <w:tcBorders>
              <w:left w:val="nil"/>
            </w:tcBorders>
          </w:tcPr>
          <w:p w14:paraId="787E90B0" w14:textId="77777777" w:rsidR="00C8533A" w:rsidRPr="006B329A" w:rsidRDefault="00C8533A" w:rsidP="006B329A">
            <w:pPr>
              <w:pStyle w:val="TAC"/>
            </w:pPr>
          </w:p>
        </w:tc>
      </w:tr>
      <w:tr w:rsidR="00C8533A" w:rsidRPr="006B329A" w14:paraId="540563CE" w14:textId="77777777">
        <w:tblPrEx>
          <w:tblCellMar>
            <w:top w:w="0" w:type="dxa"/>
            <w:bottom w:w="0" w:type="dxa"/>
          </w:tblCellMar>
        </w:tblPrEx>
        <w:trPr>
          <w:cantSplit/>
          <w:jc w:val="center"/>
        </w:trPr>
        <w:tc>
          <w:tcPr>
            <w:tcW w:w="5672" w:type="dxa"/>
            <w:gridSpan w:val="8"/>
            <w:tcBorders>
              <w:left w:val="single" w:sz="4" w:space="0" w:color="auto"/>
              <w:bottom w:val="single" w:sz="4" w:space="0" w:color="auto"/>
              <w:right w:val="single" w:sz="4" w:space="0" w:color="auto"/>
            </w:tcBorders>
          </w:tcPr>
          <w:p w14:paraId="4CB981F7" w14:textId="77777777" w:rsidR="00C8533A" w:rsidRPr="006B329A" w:rsidRDefault="00C8533A" w:rsidP="006B329A">
            <w:pPr>
              <w:pStyle w:val="TAC"/>
            </w:pPr>
          </w:p>
        </w:tc>
        <w:tc>
          <w:tcPr>
            <w:tcW w:w="921" w:type="dxa"/>
            <w:tcBorders>
              <w:left w:val="nil"/>
            </w:tcBorders>
          </w:tcPr>
          <w:p w14:paraId="03BBBB19" w14:textId="77777777" w:rsidR="00C8533A" w:rsidRPr="006B329A" w:rsidRDefault="00C8533A" w:rsidP="006B329A">
            <w:pPr>
              <w:pStyle w:val="TAC"/>
            </w:pPr>
            <w:r w:rsidRPr="006B329A">
              <w:t>25</w:t>
            </w:r>
          </w:p>
        </w:tc>
      </w:tr>
    </w:tbl>
    <w:p w14:paraId="6DD2B8BD" w14:textId="77777777" w:rsidR="00C8533A" w:rsidRPr="006B329A" w:rsidRDefault="00C8533A" w:rsidP="006B329A"/>
    <w:p w14:paraId="480621DF" w14:textId="77777777" w:rsidR="00C8533A" w:rsidRPr="006B329A" w:rsidRDefault="00C8533A" w:rsidP="006B329A">
      <w:r w:rsidRPr="006B329A">
        <w:t>The Length Indicator field (octet 2) indicates in binary the remaining length of the element (octets 3</w:t>
      </w:r>
      <w:r w:rsidRPr="006B329A">
        <w:noBreakHyphen/>
        <w:t>25).</w:t>
      </w:r>
    </w:p>
    <w:p w14:paraId="2E4E418D" w14:textId="77777777" w:rsidR="00C8533A" w:rsidRPr="006B329A" w:rsidRDefault="00C8533A" w:rsidP="006B329A">
      <w:r w:rsidRPr="006B329A">
        <w:t>The Full Immediate Assign Info field (octets 3</w:t>
      </w:r>
      <w:r w:rsidRPr="006B329A">
        <w:noBreakHyphen/>
        <w:t>25) contains a complete immediate assign message (IMMEDIATE ASSIGNMENT or IMMEDIATE ASSIGNMENT EXTENDED or IMMEDIATE ASSIGNMENT REJECT) as defined in 3GPP TS 44.018.</w:t>
      </w:r>
    </w:p>
    <w:p w14:paraId="0B359A63" w14:textId="77777777" w:rsidR="00C8533A" w:rsidRPr="006B329A" w:rsidRDefault="00C8533A" w:rsidP="006B329A">
      <w:pPr>
        <w:pStyle w:val="Heading3"/>
      </w:pPr>
      <w:bookmarkStart w:id="185" w:name="_Toc476910159"/>
      <w:r w:rsidRPr="006B329A">
        <w:lastRenderedPageBreak/>
        <w:t>9.3.36</w:t>
      </w:r>
      <w:r w:rsidRPr="006B329A">
        <w:tab/>
        <w:t>SMSCB Information</w:t>
      </w:r>
      <w:bookmarkEnd w:id="185"/>
    </w:p>
    <w:p w14:paraId="22708B7A" w14:textId="77777777" w:rsidR="00C8533A" w:rsidRPr="006B329A" w:rsidRDefault="00C8533A" w:rsidP="006B329A">
      <w:pPr>
        <w:keepNext/>
      </w:pPr>
      <w:r w:rsidRPr="006B329A">
        <w:t>This element is used to convey a complete frame to be broadcast on the CBCH including the Layer 2 header for the radio path.</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0A8C308B" w14:textId="77777777">
        <w:tblPrEx>
          <w:tblCellMar>
            <w:top w:w="0" w:type="dxa"/>
            <w:bottom w:w="0" w:type="dxa"/>
          </w:tblCellMar>
        </w:tblPrEx>
        <w:trPr>
          <w:cantSplit/>
          <w:jc w:val="center"/>
        </w:trPr>
        <w:tc>
          <w:tcPr>
            <w:tcW w:w="709" w:type="dxa"/>
          </w:tcPr>
          <w:p w14:paraId="52A3940C" w14:textId="77777777" w:rsidR="00C8533A" w:rsidRPr="006B329A" w:rsidRDefault="00C8533A" w:rsidP="006B329A">
            <w:pPr>
              <w:pStyle w:val="TAC"/>
            </w:pPr>
            <w:r w:rsidRPr="006B329A">
              <w:t>8</w:t>
            </w:r>
          </w:p>
        </w:tc>
        <w:tc>
          <w:tcPr>
            <w:tcW w:w="709" w:type="dxa"/>
          </w:tcPr>
          <w:p w14:paraId="68736A32" w14:textId="77777777" w:rsidR="00C8533A" w:rsidRPr="006B329A" w:rsidRDefault="00C8533A" w:rsidP="006B329A">
            <w:pPr>
              <w:pStyle w:val="TAC"/>
            </w:pPr>
            <w:r w:rsidRPr="006B329A">
              <w:t>7</w:t>
            </w:r>
          </w:p>
        </w:tc>
        <w:tc>
          <w:tcPr>
            <w:tcW w:w="709" w:type="dxa"/>
          </w:tcPr>
          <w:p w14:paraId="2EBDF833" w14:textId="77777777" w:rsidR="00C8533A" w:rsidRPr="006B329A" w:rsidRDefault="00C8533A" w:rsidP="006B329A">
            <w:pPr>
              <w:pStyle w:val="TAC"/>
            </w:pPr>
            <w:r w:rsidRPr="006B329A">
              <w:t>6</w:t>
            </w:r>
          </w:p>
        </w:tc>
        <w:tc>
          <w:tcPr>
            <w:tcW w:w="709" w:type="dxa"/>
          </w:tcPr>
          <w:p w14:paraId="48E795EB" w14:textId="77777777" w:rsidR="00C8533A" w:rsidRPr="006B329A" w:rsidRDefault="00C8533A" w:rsidP="006B329A">
            <w:pPr>
              <w:pStyle w:val="TAC"/>
            </w:pPr>
            <w:r w:rsidRPr="006B329A">
              <w:t>5</w:t>
            </w:r>
          </w:p>
        </w:tc>
        <w:tc>
          <w:tcPr>
            <w:tcW w:w="709" w:type="dxa"/>
          </w:tcPr>
          <w:p w14:paraId="776F2698" w14:textId="77777777" w:rsidR="00C8533A" w:rsidRPr="006B329A" w:rsidRDefault="00C8533A" w:rsidP="006B329A">
            <w:pPr>
              <w:pStyle w:val="TAC"/>
            </w:pPr>
            <w:r w:rsidRPr="006B329A">
              <w:t>4</w:t>
            </w:r>
          </w:p>
        </w:tc>
        <w:tc>
          <w:tcPr>
            <w:tcW w:w="709" w:type="dxa"/>
          </w:tcPr>
          <w:p w14:paraId="7E288755" w14:textId="77777777" w:rsidR="00C8533A" w:rsidRPr="006B329A" w:rsidRDefault="00C8533A" w:rsidP="006B329A">
            <w:pPr>
              <w:pStyle w:val="TAC"/>
            </w:pPr>
            <w:r w:rsidRPr="006B329A">
              <w:t>3</w:t>
            </w:r>
          </w:p>
        </w:tc>
        <w:tc>
          <w:tcPr>
            <w:tcW w:w="709" w:type="dxa"/>
          </w:tcPr>
          <w:p w14:paraId="73DCBA4B" w14:textId="77777777" w:rsidR="00C8533A" w:rsidRPr="006B329A" w:rsidRDefault="00C8533A" w:rsidP="006B329A">
            <w:pPr>
              <w:pStyle w:val="TAC"/>
            </w:pPr>
            <w:r w:rsidRPr="006B329A">
              <w:t>2</w:t>
            </w:r>
          </w:p>
        </w:tc>
        <w:tc>
          <w:tcPr>
            <w:tcW w:w="709" w:type="dxa"/>
          </w:tcPr>
          <w:p w14:paraId="75E3B72B" w14:textId="77777777" w:rsidR="00C8533A" w:rsidRPr="006B329A" w:rsidRDefault="00C8533A" w:rsidP="006B329A">
            <w:pPr>
              <w:pStyle w:val="TAC"/>
            </w:pPr>
            <w:r w:rsidRPr="006B329A">
              <w:t>1</w:t>
            </w:r>
          </w:p>
        </w:tc>
        <w:tc>
          <w:tcPr>
            <w:tcW w:w="921" w:type="dxa"/>
          </w:tcPr>
          <w:p w14:paraId="3BF6EA6D" w14:textId="77777777" w:rsidR="00C8533A" w:rsidRPr="006B329A" w:rsidRDefault="00C8533A" w:rsidP="006B329A">
            <w:pPr>
              <w:pStyle w:val="TAC"/>
            </w:pPr>
          </w:p>
        </w:tc>
      </w:tr>
      <w:tr w:rsidR="00C8533A" w:rsidRPr="006B329A" w14:paraId="6945F05A"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3F2EE8E9" w14:textId="77777777" w:rsidR="00C8533A" w:rsidRPr="006B329A" w:rsidRDefault="00C8533A" w:rsidP="006B329A">
            <w:pPr>
              <w:pStyle w:val="TAC"/>
            </w:pPr>
            <w:r w:rsidRPr="006B329A">
              <w:t>Element identifier</w:t>
            </w:r>
          </w:p>
        </w:tc>
        <w:tc>
          <w:tcPr>
            <w:tcW w:w="921" w:type="dxa"/>
            <w:tcBorders>
              <w:left w:val="nil"/>
            </w:tcBorders>
          </w:tcPr>
          <w:p w14:paraId="05AA1721" w14:textId="77777777" w:rsidR="00C8533A" w:rsidRPr="006B329A" w:rsidRDefault="00C8533A" w:rsidP="006B329A">
            <w:pPr>
              <w:pStyle w:val="TAC"/>
            </w:pPr>
            <w:r w:rsidRPr="006B329A">
              <w:t>1</w:t>
            </w:r>
          </w:p>
        </w:tc>
      </w:tr>
      <w:tr w:rsidR="00C8533A" w:rsidRPr="006B329A" w14:paraId="45E5DA54"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3B22A2B5" w14:textId="77777777" w:rsidR="00C8533A" w:rsidRPr="006B329A" w:rsidRDefault="00C8533A" w:rsidP="006B329A">
            <w:pPr>
              <w:pStyle w:val="TAC"/>
            </w:pPr>
            <w:r w:rsidRPr="006B329A">
              <w:t>SMSCB frame</w:t>
            </w:r>
          </w:p>
        </w:tc>
        <w:tc>
          <w:tcPr>
            <w:tcW w:w="921" w:type="dxa"/>
            <w:tcBorders>
              <w:left w:val="nil"/>
            </w:tcBorders>
          </w:tcPr>
          <w:p w14:paraId="3AC8D6D1" w14:textId="77777777" w:rsidR="00C8533A" w:rsidRPr="006B329A" w:rsidRDefault="00C8533A" w:rsidP="006B329A">
            <w:pPr>
              <w:pStyle w:val="TAC"/>
            </w:pPr>
            <w:r w:rsidRPr="006B329A">
              <w:t>2</w:t>
            </w:r>
          </w:p>
        </w:tc>
      </w:tr>
      <w:tr w:rsidR="00C8533A" w:rsidRPr="006B329A" w14:paraId="4FD53879"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1DF5B085" w14:textId="77777777" w:rsidR="00C8533A" w:rsidRPr="006B329A" w:rsidRDefault="00C8533A" w:rsidP="006B329A">
            <w:pPr>
              <w:pStyle w:val="TAC"/>
            </w:pPr>
          </w:p>
        </w:tc>
        <w:tc>
          <w:tcPr>
            <w:tcW w:w="4254" w:type="dxa"/>
            <w:gridSpan w:val="6"/>
          </w:tcPr>
          <w:p w14:paraId="75819649" w14:textId="77777777" w:rsidR="00C8533A" w:rsidRPr="006B329A" w:rsidRDefault="00C8533A" w:rsidP="006B329A">
            <w:pPr>
              <w:pStyle w:val="TAC"/>
            </w:pPr>
          </w:p>
        </w:tc>
        <w:tc>
          <w:tcPr>
            <w:tcW w:w="709" w:type="dxa"/>
            <w:tcBorders>
              <w:top w:val="single" w:sz="4" w:space="0" w:color="auto"/>
              <w:left w:val="nil"/>
              <w:bottom w:val="single" w:sz="4" w:space="0" w:color="auto"/>
              <w:right w:val="dashSmallGap" w:sz="4" w:space="0" w:color="auto"/>
            </w:tcBorders>
          </w:tcPr>
          <w:p w14:paraId="076F62AA" w14:textId="77777777" w:rsidR="00C8533A" w:rsidRPr="006B329A" w:rsidRDefault="00C8533A" w:rsidP="006B329A">
            <w:pPr>
              <w:pStyle w:val="TAC"/>
            </w:pPr>
          </w:p>
        </w:tc>
        <w:tc>
          <w:tcPr>
            <w:tcW w:w="921" w:type="dxa"/>
            <w:tcBorders>
              <w:left w:val="nil"/>
            </w:tcBorders>
          </w:tcPr>
          <w:p w14:paraId="5728B5D9" w14:textId="77777777" w:rsidR="00C8533A" w:rsidRPr="006B329A" w:rsidRDefault="00C8533A" w:rsidP="006B329A">
            <w:pPr>
              <w:pStyle w:val="TAC"/>
            </w:pPr>
          </w:p>
        </w:tc>
      </w:tr>
      <w:tr w:rsidR="00C8533A" w:rsidRPr="006B329A" w14:paraId="5484ED13" w14:textId="77777777">
        <w:tblPrEx>
          <w:tblCellMar>
            <w:top w:w="0" w:type="dxa"/>
            <w:bottom w:w="0" w:type="dxa"/>
          </w:tblCellMar>
        </w:tblPrEx>
        <w:trPr>
          <w:cantSplit/>
          <w:jc w:val="center"/>
        </w:trPr>
        <w:tc>
          <w:tcPr>
            <w:tcW w:w="5672" w:type="dxa"/>
            <w:gridSpan w:val="8"/>
            <w:tcBorders>
              <w:left w:val="single" w:sz="4" w:space="0" w:color="auto"/>
              <w:bottom w:val="single" w:sz="4" w:space="0" w:color="auto"/>
              <w:right w:val="single" w:sz="4" w:space="0" w:color="auto"/>
            </w:tcBorders>
          </w:tcPr>
          <w:p w14:paraId="41E45059" w14:textId="77777777" w:rsidR="00C8533A" w:rsidRPr="006B329A" w:rsidRDefault="00C8533A" w:rsidP="006B329A">
            <w:pPr>
              <w:pStyle w:val="TAC"/>
            </w:pPr>
          </w:p>
        </w:tc>
        <w:tc>
          <w:tcPr>
            <w:tcW w:w="921" w:type="dxa"/>
            <w:tcBorders>
              <w:left w:val="nil"/>
            </w:tcBorders>
          </w:tcPr>
          <w:p w14:paraId="6EEB50BA" w14:textId="77777777" w:rsidR="00C8533A" w:rsidRPr="006B329A" w:rsidRDefault="00C8533A" w:rsidP="006B329A">
            <w:pPr>
              <w:pStyle w:val="TAC"/>
            </w:pPr>
            <w:r w:rsidRPr="006B329A">
              <w:t>24</w:t>
            </w:r>
          </w:p>
        </w:tc>
      </w:tr>
    </w:tbl>
    <w:p w14:paraId="0A87D556" w14:textId="77777777" w:rsidR="00C8533A" w:rsidRPr="006B329A" w:rsidRDefault="00C8533A" w:rsidP="006B329A"/>
    <w:p w14:paraId="180FF925" w14:textId="77777777" w:rsidR="00C8533A" w:rsidRPr="006B329A" w:rsidRDefault="00C8533A" w:rsidP="006B329A">
      <w:pPr>
        <w:pStyle w:val="Heading3"/>
      </w:pPr>
      <w:bookmarkStart w:id="186" w:name="_Toc476910160"/>
      <w:r w:rsidRPr="006B329A">
        <w:t>9.3.37</w:t>
      </w:r>
      <w:r w:rsidRPr="006B329A">
        <w:tab/>
        <w:t>MS Timing Offset</w:t>
      </w:r>
      <w:bookmarkEnd w:id="186"/>
    </w:p>
    <w:p w14:paraId="37D5BD0F" w14:textId="77777777" w:rsidR="00C8533A" w:rsidRPr="006B329A" w:rsidRDefault="00C8533A" w:rsidP="006B329A">
      <w:r w:rsidRPr="006B329A">
        <w:t>The information is coded in two octets and contains the MS Timing Offset as measured by the BTS.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1F5EE241" w14:textId="77777777">
        <w:tblPrEx>
          <w:tblCellMar>
            <w:top w:w="0" w:type="dxa"/>
            <w:bottom w:w="0" w:type="dxa"/>
          </w:tblCellMar>
        </w:tblPrEx>
        <w:trPr>
          <w:cantSplit/>
          <w:jc w:val="center"/>
        </w:trPr>
        <w:tc>
          <w:tcPr>
            <w:tcW w:w="709" w:type="dxa"/>
          </w:tcPr>
          <w:p w14:paraId="1DC2C045" w14:textId="77777777" w:rsidR="00C8533A" w:rsidRPr="006B329A" w:rsidRDefault="00C8533A" w:rsidP="006B329A">
            <w:pPr>
              <w:pStyle w:val="TAC"/>
            </w:pPr>
            <w:r w:rsidRPr="006B329A">
              <w:t>8</w:t>
            </w:r>
          </w:p>
        </w:tc>
        <w:tc>
          <w:tcPr>
            <w:tcW w:w="709" w:type="dxa"/>
          </w:tcPr>
          <w:p w14:paraId="5356C60C" w14:textId="77777777" w:rsidR="00C8533A" w:rsidRPr="006B329A" w:rsidRDefault="00C8533A" w:rsidP="006B329A">
            <w:pPr>
              <w:pStyle w:val="TAC"/>
            </w:pPr>
            <w:r w:rsidRPr="006B329A">
              <w:t>7</w:t>
            </w:r>
          </w:p>
        </w:tc>
        <w:tc>
          <w:tcPr>
            <w:tcW w:w="709" w:type="dxa"/>
          </w:tcPr>
          <w:p w14:paraId="42F88FED" w14:textId="77777777" w:rsidR="00C8533A" w:rsidRPr="006B329A" w:rsidRDefault="00C8533A" w:rsidP="006B329A">
            <w:pPr>
              <w:pStyle w:val="TAC"/>
            </w:pPr>
            <w:r w:rsidRPr="006B329A">
              <w:t>6</w:t>
            </w:r>
          </w:p>
        </w:tc>
        <w:tc>
          <w:tcPr>
            <w:tcW w:w="709" w:type="dxa"/>
          </w:tcPr>
          <w:p w14:paraId="54B66192" w14:textId="77777777" w:rsidR="00C8533A" w:rsidRPr="006B329A" w:rsidRDefault="00C8533A" w:rsidP="006B329A">
            <w:pPr>
              <w:pStyle w:val="TAC"/>
            </w:pPr>
            <w:r w:rsidRPr="006B329A">
              <w:t>5</w:t>
            </w:r>
          </w:p>
        </w:tc>
        <w:tc>
          <w:tcPr>
            <w:tcW w:w="709" w:type="dxa"/>
          </w:tcPr>
          <w:p w14:paraId="73C9FC25" w14:textId="77777777" w:rsidR="00C8533A" w:rsidRPr="006B329A" w:rsidRDefault="00C8533A" w:rsidP="006B329A">
            <w:pPr>
              <w:pStyle w:val="TAC"/>
            </w:pPr>
            <w:r w:rsidRPr="006B329A">
              <w:t>4</w:t>
            </w:r>
          </w:p>
        </w:tc>
        <w:tc>
          <w:tcPr>
            <w:tcW w:w="709" w:type="dxa"/>
          </w:tcPr>
          <w:p w14:paraId="26DB1D0A" w14:textId="77777777" w:rsidR="00C8533A" w:rsidRPr="006B329A" w:rsidRDefault="00C8533A" w:rsidP="006B329A">
            <w:pPr>
              <w:pStyle w:val="TAC"/>
            </w:pPr>
            <w:r w:rsidRPr="006B329A">
              <w:t>3</w:t>
            </w:r>
          </w:p>
        </w:tc>
        <w:tc>
          <w:tcPr>
            <w:tcW w:w="709" w:type="dxa"/>
          </w:tcPr>
          <w:p w14:paraId="3EF5DD61" w14:textId="77777777" w:rsidR="00C8533A" w:rsidRPr="006B329A" w:rsidRDefault="00C8533A" w:rsidP="006B329A">
            <w:pPr>
              <w:pStyle w:val="TAC"/>
            </w:pPr>
            <w:r w:rsidRPr="006B329A">
              <w:t>2</w:t>
            </w:r>
          </w:p>
        </w:tc>
        <w:tc>
          <w:tcPr>
            <w:tcW w:w="709" w:type="dxa"/>
          </w:tcPr>
          <w:p w14:paraId="793A966B" w14:textId="77777777" w:rsidR="00C8533A" w:rsidRPr="006B329A" w:rsidRDefault="00C8533A" w:rsidP="006B329A">
            <w:pPr>
              <w:pStyle w:val="TAC"/>
            </w:pPr>
            <w:r w:rsidRPr="006B329A">
              <w:t>1</w:t>
            </w:r>
          </w:p>
        </w:tc>
        <w:tc>
          <w:tcPr>
            <w:tcW w:w="921" w:type="dxa"/>
          </w:tcPr>
          <w:p w14:paraId="57A99250" w14:textId="77777777" w:rsidR="00C8533A" w:rsidRPr="006B329A" w:rsidRDefault="00C8533A" w:rsidP="006B329A">
            <w:pPr>
              <w:pStyle w:val="TAC"/>
            </w:pPr>
          </w:p>
        </w:tc>
      </w:tr>
      <w:tr w:rsidR="00C8533A" w:rsidRPr="006B329A" w14:paraId="007EBBC4"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161A8D44" w14:textId="77777777" w:rsidR="00C8533A" w:rsidRPr="006B329A" w:rsidRDefault="00C8533A" w:rsidP="006B329A">
            <w:pPr>
              <w:pStyle w:val="TAC"/>
            </w:pPr>
            <w:r w:rsidRPr="006B329A">
              <w:t>Element identifier</w:t>
            </w:r>
          </w:p>
        </w:tc>
        <w:tc>
          <w:tcPr>
            <w:tcW w:w="921" w:type="dxa"/>
            <w:tcBorders>
              <w:left w:val="nil"/>
            </w:tcBorders>
          </w:tcPr>
          <w:p w14:paraId="13AA1F48" w14:textId="77777777" w:rsidR="00C8533A" w:rsidRPr="006B329A" w:rsidRDefault="00C8533A" w:rsidP="006B329A">
            <w:pPr>
              <w:pStyle w:val="TAC"/>
            </w:pPr>
            <w:r w:rsidRPr="006B329A">
              <w:t>1</w:t>
            </w:r>
          </w:p>
        </w:tc>
      </w:tr>
      <w:tr w:rsidR="00C8533A" w:rsidRPr="006B329A" w14:paraId="664B3D15"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F600EF" w14:textId="77777777" w:rsidR="00C8533A" w:rsidRPr="006B329A" w:rsidRDefault="00C8533A" w:rsidP="006B329A">
            <w:pPr>
              <w:pStyle w:val="TAC"/>
            </w:pPr>
            <w:r w:rsidRPr="006B329A">
              <w:t>Timing Offset</w:t>
            </w:r>
          </w:p>
        </w:tc>
        <w:tc>
          <w:tcPr>
            <w:tcW w:w="921" w:type="dxa"/>
            <w:tcBorders>
              <w:left w:val="nil"/>
            </w:tcBorders>
          </w:tcPr>
          <w:p w14:paraId="308E832E" w14:textId="77777777" w:rsidR="00C8533A" w:rsidRPr="006B329A" w:rsidRDefault="00C8533A" w:rsidP="006B329A">
            <w:pPr>
              <w:pStyle w:val="TAC"/>
            </w:pPr>
            <w:r w:rsidRPr="006B329A">
              <w:t>2</w:t>
            </w:r>
          </w:p>
        </w:tc>
      </w:tr>
    </w:tbl>
    <w:p w14:paraId="6F734E1E" w14:textId="77777777" w:rsidR="00C8533A" w:rsidRPr="006B329A" w:rsidRDefault="00C8533A" w:rsidP="006B329A"/>
    <w:p w14:paraId="3588C43E" w14:textId="77777777" w:rsidR="00C8533A" w:rsidRPr="006B329A" w:rsidRDefault="00C8533A" w:rsidP="006B329A">
      <w:r w:rsidRPr="006B329A">
        <w:t xml:space="preserve">The meaning of the MS Timing Offset is as defined in 3GPP TS 45.010. The value of MS Timing Offset is the binary value of the 8-bit Timing Offset field (octet 2) - 63. The range of MS Timing Offset is therefore </w:t>
      </w:r>
      <w:r w:rsidRPr="006B329A">
        <w:noBreakHyphen/>
        <w:t>63 to 192.</w:t>
      </w:r>
    </w:p>
    <w:p w14:paraId="5ADD555D" w14:textId="77777777" w:rsidR="00C8533A" w:rsidRPr="006B329A" w:rsidRDefault="00C8533A" w:rsidP="006B329A">
      <w:pPr>
        <w:pStyle w:val="Heading3"/>
      </w:pPr>
      <w:bookmarkStart w:id="187" w:name="_Toc476910161"/>
      <w:r w:rsidRPr="006B329A">
        <w:t>9.3.38</w:t>
      </w:r>
      <w:r w:rsidRPr="006B329A">
        <w:tab/>
        <w:t>Erroneous Message</w:t>
      </w:r>
      <w:bookmarkEnd w:id="187"/>
    </w:p>
    <w:p w14:paraId="7820BEA0" w14:textId="77777777" w:rsidR="00C8533A" w:rsidRPr="006B329A" w:rsidRDefault="00C8533A" w:rsidP="006B329A">
      <w:r w:rsidRPr="006B329A">
        <w:t>This information element is used to carry a complete A-bis interface message which was considered erroneous at reception.</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4DE9E0E6" w14:textId="77777777">
        <w:tblPrEx>
          <w:tblCellMar>
            <w:top w:w="0" w:type="dxa"/>
            <w:bottom w:w="0" w:type="dxa"/>
          </w:tblCellMar>
        </w:tblPrEx>
        <w:trPr>
          <w:cantSplit/>
          <w:jc w:val="center"/>
        </w:trPr>
        <w:tc>
          <w:tcPr>
            <w:tcW w:w="709" w:type="dxa"/>
          </w:tcPr>
          <w:p w14:paraId="1B3E0B45" w14:textId="77777777" w:rsidR="00C8533A" w:rsidRPr="006B329A" w:rsidRDefault="00C8533A" w:rsidP="006B329A">
            <w:pPr>
              <w:pStyle w:val="TAC"/>
            </w:pPr>
            <w:r w:rsidRPr="006B329A">
              <w:t>8</w:t>
            </w:r>
          </w:p>
        </w:tc>
        <w:tc>
          <w:tcPr>
            <w:tcW w:w="709" w:type="dxa"/>
          </w:tcPr>
          <w:p w14:paraId="36431562" w14:textId="77777777" w:rsidR="00C8533A" w:rsidRPr="006B329A" w:rsidRDefault="00C8533A" w:rsidP="006B329A">
            <w:pPr>
              <w:pStyle w:val="TAC"/>
            </w:pPr>
            <w:r w:rsidRPr="006B329A">
              <w:t>7</w:t>
            </w:r>
          </w:p>
        </w:tc>
        <w:tc>
          <w:tcPr>
            <w:tcW w:w="709" w:type="dxa"/>
          </w:tcPr>
          <w:p w14:paraId="469816BC" w14:textId="77777777" w:rsidR="00C8533A" w:rsidRPr="006B329A" w:rsidRDefault="00C8533A" w:rsidP="006B329A">
            <w:pPr>
              <w:pStyle w:val="TAC"/>
            </w:pPr>
            <w:r w:rsidRPr="006B329A">
              <w:t>6</w:t>
            </w:r>
          </w:p>
        </w:tc>
        <w:tc>
          <w:tcPr>
            <w:tcW w:w="709" w:type="dxa"/>
          </w:tcPr>
          <w:p w14:paraId="53AD04BC" w14:textId="77777777" w:rsidR="00C8533A" w:rsidRPr="006B329A" w:rsidRDefault="00C8533A" w:rsidP="006B329A">
            <w:pPr>
              <w:pStyle w:val="TAC"/>
            </w:pPr>
            <w:r w:rsidRPr="006B329A">
              <w:t>5</w:t>
            </w:r>
          </w:p>
        </w:tc>
        <w:tc>
          <w:tcPr>
            <w:tcW w:w="709" w:type="dxa"/>
          </w:tcPr>
          <w:p w14:paraId="2F9B835A" w14:textId="77777777" w:rsidR="00C8533A" w:rsidRPr="006B329A" w:rsidRDefault="00C8533A" w:rsidP="006B329A">
            <w:pPr>
              <w:pStyle w:val="TAC"/>
            </w:pPr>
            <w:r w:rsidRPr="006B329A">
              <w:t>4</w:t>
            </w:r>
          </w:p>
        </w:tc>
        <w:tc>
          <w:tcPr>
            <w:tcW w:w="709" w:type="dxa"/>
          </w:tcPr>
          <w:p w14:paraId="7C0AF27A" w14:textId="77777777" w:rsidR="00C8533A" w:rsidRPr="006B329A" w:rsidRDefault="00C8533A" w:rsidP="006B329A">
            <w:pPr>
              <w:pStyle w:val="TAC"/>
            </w:pPr>
            <w:r w:rsidRPr="006B329A">
              <w:t>3</w:t>
            </w:r>
          </w:p>
        </w:tc>
        <w:tc>
          <w:tcPr>
            <w:tcW w:w="709" w:type="dxa"/>
          </w:tcPr>
          <w:p w14:paraId="4B0529E8" w14:textId="77777777" w:rsidR="00C8533A" w:rsidRPr="006B329A" w:rsidRDefault="00C8533A" w:rsidP="006B329A">
            <w:pPr>
              <w:pStyle w:val="TAC"/>
            </w:pPr>
            <w:r w:rsidRPr="006B329A">
              <w:t>2</w:t>
            </w:r>
          </w:p>
        </w:tc>
        <w:tc>
          <w:tcPr>
            <w:tcW w:w="709" w:type="dxa"/>
          </w:tcPr>
          <w:p w14:paraId="20257F3A" w14:textId="77777777" w:rsidR="00C8533A" w:rsidRPr="006B329A" w:rsidRDefault="00C8533A" w:rsidP="006B329A">
            <w:pPr>
              <w:pStyle w:val="TAC"/>
            </w:pPr>
            <w:r w:rsidRPr="006B329A">
              <w:t>1</w:t>
            </w:r>
          </w:p>
        </w:tc>
        <w:tc>
          <w:tcPr>
            <w:tcW w:w="921" w:type="dxa"/>
          </w:tcPr>
          <w:p w14:paraId="598E94A8" w14:textId="77777777" w:rsidR="00C8533A" w:rsidRPr="006B329A" w:rsidRDefault="00C8533A" w:rsidP="006B329A">
            <w:pPr>
              <w:pStyle w:val="TAC"/>
            </w:pPr>
          </w:p>
        </w:tc>
      </w:tr>
      <w:tr w:rsidR="00C8533A" w:rsidRPr="006B329A" w14:paraId="75AD8591"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2065B8AA" w14:textId="77777777" w:rsidR="00C8533A" w:rsidRPr="006B329A" w:rsidRDefault="00C8533A" w:rsidP="006B329A">
            <w:pPr>
              <w:pStyle w:val="TAC"/>
            </w:pPr>
            <w:r w:rsidRPr="006B329A">
              <w:t>Element identifier</w:t>
            </w:r>
          </w:p>
        </w:tc>
        <w:tc>
          <w:tcPr>
            <w:tcW w:w="921" w:type="dxa"/>
            <w:tcBorders>
              <w:left w:val="nil"/>
            </w:tcBorders>
          </w:tcPr>
          <w:p w14:paraId="796A14D1" w14:textId="77777777" w:rsidR="00C8533A" w:rsidRPr="006B329A" w:rsidRDefault="00C8533A" w:rsidP="006B329A">
            <w:pPr>
              <w:pStyle w:val="TAC"/>
            </w:pPr>
            <w:r w:rsidRPr="006B329A">
              <w:t>1</w:t>
            </w:r>
          </w:p>
        </w:tc>
      </w:tr>
      <w:tr w:rsidR="00C8533A" w:rsidRPr="006B329A" w14:paraId="0CBC6917"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E9FE65" w14:textId="77777777" w:rsidR="00C8533A" w:rsidRPr="006B329A" w:rsidRDefault="00C8533A" w:rsidP="006B329A">
            <w:pPr>
              <w:pStyle w:val="TAC"/>
            </w:pPr>
            <w:r w:rsidRPr="006B329A">
              <w:t>Length</w:t>
            </w:r>
          </w:p>
        </w:tc>
        <w:tc>
          <w:tcPr>
            <w:tcW w:w="921" w:type="dxa"/>
            <w:tcBorders>
              <w:left w:val="nil"/>
            </w:tcBorders>
          </w:tcPr>
          <w:p w14:paraId="57D11FC3" w14:textId="77777777" w:rsidR="00C8533A" w:rsidRPr="006B329A" w:rsidRDefault="00C8533A" w:rsidP="006B329A">
            <w:pPr>
              <w:pStyle w:val="TAC"/>
            </w:pPr>
            <w:r w:rsidRPr="006B329A">
              <w:t>2</w:t>
            </w:r>
          </w:p>
        </w:tc>
      </w:tr>
      <w:tr w:rsidR="00C8533A" w:rsidRPr="006B329A" w14:paraId="5569FC84"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33184463" w14:textId="77777777" w:rsidR="00C8533A" w:rsidRPr="006B329A" w:rsidRDefault="00C8533A" w:rsidP="006B329A">
            <w:pPr>
              <w:pStyle w:val="TAC"/>
            </w:pPr>
            <w:r w:rsidRPr="006B329A">
              <w:t>Received Message</w:t>
            </w:r>
          </w:p>
        </w:tc>
        <w:tc>
          <w:tcPr>
            <w:tcW w:w="921" w:type="dxa"/>
            <w:tcBorders>
              <w:left w:val="nil"/>
            </w:tcBorders>
          </w:tcPr>
          <w:p w14:paraId="45046A2C" w14:textId="77777777" w:rsidR="00C8533A" w:rsidRPr="006B329A" w:rsidRDefault="00C8533A" w:rsidP="006B329A">
            <w:pPr>
              <w:pStyle w:val="TAC"/>
            </w:pPr>
            <w:r w:rsidRPr="006B329A">
              <w:t>3</w:t>
            </w:r>
          </w:p>
        </w:tc>
      </w:tr>
      <w:tr w:rsidR="00C8533A" w:rsidRPr="006B329A" w14:paraId="5A41F47E"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5E092852" w14:textId="77777777" w:rsidR="00C8533A" w:rsidRPr="006B329A" w:rsidRDefault="00C8533A" w:rsidP="006B329A">
            <w:pPr>
              <w:pStyle w:val="TAC"/>
            </w:pPr>
          </w:p>
        </w:tc>
        <w:tc>
          <w:tcPr>
            <w:tcW w:w="4254" w:type="dxa"/>
            <w:gridSpan w:val="6"/>
          </w:tcPr>
          <w:p w14:paraId="205CBFDC" w14:textId="77777777" w:rsidR="00C8533A" w:rsidRPr="006B329A" w:rsidRDefault="00C8533A" w:rsidP="006B329A">
            <w:pPr>
              <w:pStyle w:val="TAC"/>
            </w:pPr>
          </w:p>
        </w:tc>
        <w:tc>
          <w:tcPr>
            <w:tcW w:w="709" w:type="dxa"/>
            <w:tcBorders>
              <w:top w:val="single" w:sz="4" w:space="0" w:color="auto"/>
              <w:left w:val="nil"/>
              <w:bottom w:val="single" w:sz="4" w:space="0" w:color="auto"/>
              <w:right w:val="dashSmallGap" w:sz="4" w:space="0" w:color="auto"/>
            </w:tcBorders>
          </w:tcPr>
          <w:p w14:paraId="21392E3F" w14:textId="77777777" w:rsidR="00C8533A" w:rsidRPr="006B329A" w:rsidRDefault="00C8533A" w:rsidP="006B329A">
            <w:pPr>
              <w:pStyle w:val="TAC"/>
            </w:pPr>
          </w:p>
        </w:tc>
        <w:tc>
          <w:tcPr>
            <w:tcW w:w="921" w:type="dxa"/>
            <w:tcBorders>
              <w:left w:val="nil"/>
            </w:tcBorders>
          </w:tcPr>
          <w:p w14:paraId="29AFD9C4" w14:textId="77777777" w:rsidR="00C8533A" w:rsidRPr="006B329A" w:rsidRDefault="00C8533A" w:rsidP="006B329A">
            <w:pPr>
              <w:pStyle w:val="TAC"/>
            </w:pPr>
          </w:p>
        </w:tc>
      </w:tr>
      <w:tr w:rsidR="00C8533A" w:rsidRPr="006B329A" w14:paraId="66DA44AB" w14:textId="77777777">
        <w:tblPrEx>
          <w:tblCellMar>
            <w:top w:w="0" w:type="dxa"/>
            <w:bottom w:w="0" w:type="dxa"/>
          </w:tblCellMar>
        </w:tblPrEx>
        <w:trPr>
          <w:cantSplit/>
          <w:jc w:val="center"/>
        </w:trPr>
        <w:tc>
          <w:tcPr>
            <w:tcW w:w="5672" w:type="dxa"/>
            <w:gridSpan w:val="8"/>
            <w:tcBorders>
              <w:left w:val="single" w:sz="4" w:space="0" w:color="auto"/>
              <w:bottom w:val="single" w:sz="4" w:space="0" w:color="auto"/>
              <w:right w:val="single" w:sz="4" w:space="0" w:color="auto"/>
            </w:tcBorders>
          </w:tcPr>
          <w:p w14:paraId="2F4D59C5" w14:textId="77777777" w:rsidR="00C8533A" w:rsidRPr="006B329A" w:rsidRDefault="00C8533A" w:rsidP="006B329A">
            <w:pPr>
              <w:pStyle w:val="TAC"/>
            </w:pPr>
          </w:p>
        </w:tc>
        <w:tc>
          <w:tcPr>
            <w:tcW w:w="921" w:type="dxa"/>
            <w:tcBorders>
              <w:left w:val="nil"/>
            </w:tcBorders>
          </w:tcPr>
          <w:p w14:paraId="4579A5CB" w14:textId="77777777" w:rsidR="00C8533A" w:rsidRPr="006B329A" w:rsidRDefault="00C8533A" w:rsidP="006B329A">
            <w:pPr>
              <w:pStyle w:val="TAC"/>
            </w:pPr>
            <w:r w:rsidRPr="006B329A">
              <w:t>N</w:t>
            </w:r>
          </w:p>
        </w:tc>
      </w:tr>
    </w:tbl>
    <w:p w14:paraId="5E8951D9" w14:textId="77777777" w:rsidR="00C8533A" w:rsidRPr="006B329A" w:rsidRDefault="00C8533A" w:rsidP="006B329A"/>
    <w:p w14:paraId="5515EA17" w14:textId="77777777" w:rsidR="00C8533A" w:rsidRPr="006B329A" w:rsidRDefault="00C8533A" w:rsidP="006B329A">
      <w:r w:rsidRPr="006B329A">
        <w:t>The Received Message field contains a complete A-bis interface L3 message as defined in clause 8 of this GTS, including Message Discriminator and Message Type.</w:t>
      </w:r>
    </w:p>
    <w:p w14:paraId="44C262A6" w14:textId="77777777" w:rsidR="00C8533A" w:rsidRPr="006B329A" w:rsidRDefault="00C8533A" w:rsidP="006B329A">
      <w:pPr>
        <w:pStyle w:val="Heading3"/>
      </w:pPr>
      <w:bookmarkStart w:id="188" w:name="_Toc476910162"/>
      <w:r w:rsidRPr="006B329A">
        <w:t>9.3.39</w:t>
      </w:r>
      <w:r w:rsidRPr="006B329A">
        <w:tab/>
        <w:t>Full BCCH Information (message name)</w:t>
      </w:r>
      <w:bookmarkEnd w:id="188"/>
    </w:p>
    <w:p w14:paraId="704F6287" w14:textId="77777777" w:rsidR="00C8533A" w:rsidRPr="006B329A" w:rsidRDefault="00C8533A" w:rsidP="006B329A">
      <w:pPr>
        <w:pStyle w:val="B1"/>
      </w:pPr>
      <w:r w:rsidRPr="006B329A">
        <w:t>This information element contains a complete L3 message as specified in 3GPP TS 24.008.</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78B1764B" w14:textId="77777777">
        <w:tblPrEx>
          <w:tblCellMar>
            <w:top w:w="0" w:type="dxa"/>
            <w:bottom w:w="0" w:type="dxa"/>
          </w:tblCellMar>
        </w:tblPrEx>
        <w:trPr>
          <w:cantSplit/>
          <w:jc w:val="center"/>
        </w:trPr>
        <w:tc>
          <w:tcPr>
            <w:tcW w:w="709" w:type="dxa"/>
          </w:tcPr>
          <w:p w14:paraId="3083C849" w14:textId="77777777" w:rsidR="00C8533A" w:rsidRPr="006B329A" w:rsidRDefault="00C8533A" w:rsidP="006B329A">
            <w:pPr>
              <w:pStyle w:val="TAC"/>
            </w:pPr>
            <w:r w:rsidRPr="006B329A">
              <w:t>8</w:t>
            </w:r>
          </w:p>
        </w:tc>
        <w:tc>
          <w:tcPr>
            <w:tcW w:w="709" w:type="dxa"/>
          </w:tcPr>
          <w:p w14:paraId="4AA75A15" w14:textId="77777777" w:rsidR="00C8533A" w:rsidRPr="006B329A" w:rsidRDefault="00C8533A" w:rsidP="006B329A">
            <w:pPr>
              <w:pStyle w:val="TAC"/>
            </w:pPr>
            <w:r w:rsidRPr="006B329A">
              <w:t>7</w:t>
            </w:r>
          </w:p>
        </w:tc>
        <w:tc>
          <w:tcPr>
            <w:tcW w:w="709" w:type="dxa"/>
          </w:tcPr>
          <w:p w14:paraId="1137AF00" w14:textId="77777777" w:rsidR="00C8533A" w:rsidRPr="006B329A" w:rsidRDefault="00C8533A" w:rsidP="006B329A">
            <w:pPr>
              <w:pStyle w:val="TAC"/>
            </w:pPr>
            <w:r w:rsidRPr="006B329A">
              <w:t>6</w:t>
            </w:r>
          </w:p>
        </w:tc>
        <w:tc>
          <w:tcPr>
            <w:tcW w:w="709" w:type="dxa"/>
          </w:tcPr>
          <w:p w14:paraId="20413E89" w14:textId="77777777" w:rsidR="00C8533A" w:rsidRPr="006B329A" w:rsidRDefault="00C8533A" w:rsidP="006B329A">
            <w:pPr>
              <w:pStyle w:val="TAC"/>
            </w:pPr>
            <w:r w:rsidRPr="006B329A">
              <w:t>5</w:t>
            </w:r>
          </w:p>
        </w:tc>
        <w:tc>
          <w:tcPr>
            <w:tcW w:w="709" w:type="dxa"/>
          </w:tcPr>
          <w:p w14:paraId="0208D5B4" w14:textId="77777777" w:rsidR="00C8533A" w:rsidRPr="006B329A" w:rsidRDefault="00C8533A" w:rsidP="006B329A">
            <w:pPr>
              <w:pStyle w:val="TAC"/>
            </w:pPr>
            <w:r w:rsidRPr="006B329A">
              <w:t>4</w:t>
            </w:r>
          </w:p>
        </w:tc>
        <w:tc>
          <w:tcPr>
            <w:tcW w:w="709" w:type="dxa"/>
          </w:tcPr>
          <w:p w14:paraId="27FB1C41" w14:textId="77777777" w:rsidR="00C8533A" w:rsidRPr="006B329A" w:rsidRDefault="00C8533A" w:rsidP="006B329A">
            <w:pPr>
              <w:pStyle w:val="TAC"/>
            </w:pPr>
            <w:r w:rsidRPr="006B329A">
              <w:t>3</w:t>
            </w:r>
          </w:p>
        </w:tc>
        <w:tc>
          <w:tcPr>
            <w:tcW w:w="709" w:type="dxa"/>
          </w:tcPr>
          <w:p w14:paraId="6777B67D" w14:textId="77777777" w:rsidR="00C8533A" w:rsidRPr="006B329A" w:rsidRDefault="00C8533A" w:rsidP="006B329A">
            <w:pPr>
              <w:pStyle w:val="TAC"/>
            </w:pPr>
            <w:r w:rsidRPr="006B329A">
              <w:t>2</w:t>
            </w:r>
          </w:p>
        </w:tc>
        <w:tc>
          <w:tcPr>
            <w:tcW w:w="709" w:type="dxa"/>
          </w:tcPr>
          <w:p w14:paraId="76A0D830" w14:textId="77777777" w:rsidR="00C8533A" w:rsidRPr="006B329A" w:rsidRDefault="00C8533A" w:rsidP="006B329A">
            <w:pPr>
              <w:pStyle w:val="TAC"/>
            </w:pPr>
            <w:r w:rsidRPr="006B329A">
              <w:t>1</w:t>
            </w:r>
          </w:p>
        </w:tc>
        <w:tc>
          <w:tcPr>
            <w:tcW w:w="921" w:type="dxa"/>
          </w:tcPr>
          <w:p w14:paraId="1392902B" w14:textId="77777777" w:rsidR="00C8533A" w:rsidRPr="006B329A" w:rsidRDefault="00C8533A" w:rsidP="006B329A">
            <w:pPr>
              <w:pStyle w:val="TAC"/>
            </w:pPr>
          </w:p>
        </w:tc>
      </w:tr>
      <w:tr w:rsidR="00C8533A" w:rsidRPr="006B329A" w14:paraId="3985D013"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4B140FAF" w14:textId="77777777" w:rsidR="00C8533A" w:rsidRPr="006B329A" w:rsidRDefault="00C8533A" w:rsidP="006B329A">
            <w:pPr>
              <w:pStyle w:val="TAC"/>
            </w:pPr>
            <w:r w:rsidRPr="006B329A">
              <w:t>Element identifier</w:t>
            </w:r>
          </w:p>
        </w:tc>
        <w:tc>
          <w:tcPr>
            <w:tcW w:w="921" w:type="dxa"/>
            <w:tcBorders>
              <w:left w:val="nil"/>
            </w:tcBorders>
          </w:tcPr>
          <w:p w14:paraId="5BAA90E7" w14:textId="77777777" w:rsidR="00C8533A" w:rsidRPr="006B329A" w:rsidRDefault="00C8533A" w:rsidP="006B329A">
            <w:pPr>
              <w:pStyle w:val="TAC"/>
            </w:pPr>
            <w:r w:rsidRPr="006B329A">
              <w:t>1</w:t>
            </w:r>
          </w:p>
        </w:tc>
      </w:tr>
      <w:tr w:rsidR="00C8533A" w:rsidRPr="006B329A" w14:paraId="24D678E6"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D8C40CB" w14:textId="77777777" w:rsidR="00C8533A" w:rsidRPr="006B329A" w:rsidRDefault="00C8533A" w:rsidP="006B329A">
            <w:pPr>
              <w:pStyle w:val="TAC"/>
            </w:pPr>
            <w:r w:rsidRPr="006B329A">
              <w:t>Length Indicator</w:t>
            </w:r>
          </w:p>
        </w:tc>
        <w:tc>
          <w:tcPr>
            <w:tcW w:w="921" w:type="dxa"/>
            <w:tcBorders>
              <w:left w:val="nil"/>
            </w:tcBorders>
          </w:tcPr>
          <w:p w14:paraId="689E880E" w14:textId="77777777" w:rsidR="00C8533A" w:rsidRPr="006B329A" w:rsidRDefault="00C8533A" w:rsidP="006B329A">
            <w:pPr>
              <w:pStyle w:val="TAC"/>
            </w:pPr>
            <w:r w:rsidRPr="006B329A">
              <w:t>2</w:t>
            </w:r>
          </w:p>
        </w:tc>
      </w:tr>
      <w:tr w:rsidR="00C8533A" w:rsidRPr="006B329A" w14:paraId="39FA7B56"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52E8D40A" w14:textId="77777777" w:rsidR="00C8533A" w:rsidRPr="006B329A" w:rsidRDefault="00C8533A" w:rsidP="006B329A">
            <w:pPr>
              <w:pStyle w:val="TAC"/>
            </w:pPr>
            <w:r w:rsidRPr="006B329A">
              <w:t>Layer 3 message</w:t>
            </w:r>
          </w:p>
        </w:tc>
        <w:tc>
          <w:tcPr>
            <w:tcW w:w="921" w:type="dxa"/>
            <w:tcBorders>
              <w:left w:val="nil"/>
            </w:tcBorders>
          </w:tcPr>
          <w:p w14:paraId="491B5E39" w14:textId="77777777" w:rsidR="00C8533A" w:rsidRPr="006B329A" w:rsidRDefault="00C8533A" w:rsidP="006B329A">
            <w:pPr>
              <w:pStyle w:val="TAC"/>
            </w:pPr>
            <w:r w:rsidRPr="006B329A">
              <w:t>3</w:t>
            </w:r>
          </w:p>
        </w:tc>
      </w:tr>
      <w:tr w:rsidR="00C8533A" w:rsidRPr="006B329A" w14:paraId="5620DA7A" w14:textId="77777777">
        <w:tblPrEx>
          <w:tblCellMar>
            <w:top w:w="0" w:type="dxa"/>
            <w:bottom w:w="0" w:type="dxa"/>
          </w:tblCellMar>
        </w:tblPrEx>
        <w:trPr>
          <w:cantSplit/>
          <w:jc w:val="center"/>
        </w:trPr>
        <w:tc>
          <w:tcPr>
            <w:tcW w:w="709" w:type="dxa"/>
            <w:tcBorders>
              <w:top w:val="single" w:sz="4" w:space="0" w:color="auto"/>
              <w:left w:val="single" w:sz="4" w:space="0" w:color="auto"/>
              <w:bottom w:val="single" w:sz="4" w:space="0" w:color="auto"/>
            </w:tcBorders>
          </w:tcPr>
          <w:p w14:paraId="595A68C8" w14:textId="77777777" w:rsidR="00C8533A" w:rsidRPr="006B329A" w:rsidRDefault="00C8533A" w:rsidP="006B329A">
            <w:pPr>
              <w:pStyle w:val="TAC"/>
            </w:pPr>
          </w:p>
        </w:tc>
        <w:tc>
          <w:tcPr>
            <w:tcW w:w="4254" w:type="dxa"/>
            <w:gridSpan w:val="6"/>
          </w:tcPr>
          <w:p w14:paraId="7C72B8FD" w14:textId="77777777" w:rsidR="00C8533A" w:rsidRPr="006B329A" w:rsidRDefault="00C8533A" w:rsidP="006B329A">
            <w:pPr>
              <w:pStyle w:val="TAC"/>
            </w:pPr>
            <w:r w:rsidRPr="006B329A">
              <w:t>as</w:t>
            </w:r>
          </w:p>
        </w:tc>
        <w:tc>
          <w:tcPr>
            <w:tcW w:w="709" w:type="dxa"/>
            <w:tcBorders>
              <w:top w:val="single" w:sz="4" w:space="0" w:color="auto"/>
              <w:left w:val="nil"/>
              <w:bottom w:val="single" w:sz="4" w:space="0" w:color="auto"/>
              <w:right w:val="single" w:sz="4" w:space="0" w:color="auto"/>
            </w:tcBorders>
          </w:tcPr>
          <w:p w14:paraId="582FB72C" w14:textId="77777777" w:rsidR="00C8533A" w:rsidRPr="006B329A" w:rsidRDefault="00C8533A" w:rsidP="006B329A">
            <w:pPr>
              <w:pStyle w:val="TAC"/>
            </w:pPr>
          </w:p>
        </w:tc>
        <w:tc>
          <w:tcPr>
            <w:tcW w:w="921" w:type="dxa"/>
            <w:tcBorders>
              <w:left w:val="nil"/>
            </w:tcBorders>
          </w:tcPr>
          <w:p w14:paraId="3992F72A" w14:textId="77777777" w:rsidR="00C8533A" w:rsidRPr="006B329A" w:rsidRDefault="00C8533A" w:rsidP="006B329A">
            <w:pPr>
              <w:pStyle w:val="TAC"/>
            </w:pPr>
            <w:r w:rsidRPr="006B329A">
              <w:t>4</w:t>
            </w:r>
          </w:p>
        </w:tc>
      </w:tr>
      <w:tr w:rsidR="00C8533A" w:rsidRPr="006B329A" w14:paraId="32662E2B"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456A5A74" w14:textId="77777777" w:rsidR="00C8533A" w:rsidRPr="006B329A" w:rsidRDefault="00C8533A" w:rsidP="006B329A">
            <w:pPr>
              <w:pStyle w:val="TAC"/>
            </w:pPr>
          </w:p>
        </w:tc>
        <w:tc>
          <w:tcPr>
            <w:tcW w:w="4254" w:type="dxa"/>
            <w:gridSpan w:val="6"/>
          </w:tcPr>
          <w:p w14:paraId="1C1CEFB5" w14:textId="77777777" w:rsidR="00C8533A" w:rsidRPr="006B329A" w:rsidRDefault="00C8533A" w:rsidP="006B329A">
            <w:pPr>
              <w:pStyle w:val="TAC"/>
            </w:pPr>
            <w:r w:rsidRPr="006B329A">
              <w:t>defined</w:t>
            </w:r>
          </w:p>
        </w:tc>
        <w:tc>
          <w:tcPr>
            <w:tcW w:w="709" w:type="dxa"/>
            <w:tcBorders>
              <w:top w:val="single" w:sz="4" w:space="0" w:color="auto"/>
              <w:left w:val="nil"/>
              <w:bottom w:val="single" w:sz="4" w:space="0" w:color="auto"/>
              <w:right w:val="dashSmallGap" w:sz="4" w:space="0" w:color="auto"/>
            </w:tcBorders>
          </w:tcPr>
          <w:p w14:paraId="1D24A4E2" w14:textId="77777777" w:rsidR="00C8533A" w:rsidRPr="006B329A" w:rsidRDefault="00C8533A" w:rsidP="006B329A">
            <w:pPr>
              <w:pStyle w:val="TAC"/>
            </w:pPr>
          </w:p>
        </w:tc>
        <w:tc>
          <w:tcPr>
            <w:tcW w:w="921" w:type="dxa"/>
            <w:tcBorders>
              <w:left w:val="nil"/>
            </w:tcBorders>
          </w:tcPr>
          <w:p w14:paraId="21D6396F" w14:textId="77777777" w:rsidR="00C8533A" w:rsidRPr="006B329A" w:rsidRDefault="00C8533A" w:rsidP="006B329A">
            <w:pPr>
              <w:pStyle w:val="TAC"/>
            </w:pPr>
          </w:p>
        </w:tc>
      </w:tr>
      <w:tr w:rsidR="00C8533A" w:rsidRPr="006B329A" w14:paraId="22467950" w14:textId="77777777">
        <w:tblPrEx>
          <w:tblCellMar>
            <w:top w:w="0" w:type="dxa"/>
            <w:bottom w:w="0" w:type="dxa"/>
          </w:tblCellMar>
        </w:tblPrEx>
        <w:trPr>
          <w:cantSplit/>
          <w:jc w:val="center"/>
        </w:trPr>
        <w:tc>
          <w:tcPr>
            <w:tcW w:w="5672" w:type="dxa"/>
            <w:gridSpan w:val="8"/>
            <w:tcBorders>
              <w:left w:val="single" w:sz="4" w:space="0" w:color="auto"/>
              <w:bottom w:val="single" w:sz="4" w:space="0" w:color="auto"/>
              <w:right w:val="single" w:sz="4" w:space="0" w:color="auto"/>
            </w:tcBorders>
          </w:tcPr>
          <w:p w14:paraId="1505EF1B" w14:textId="77777777" w:rsidR="00C8533A" w:rsidRPr="006B329A" w:rsidRDefault="00C8533A" w:rsidP="006B329A">
            <w:pPr>
              <w:pStyle w:val="TAC"/>
            </w:pPr>
            <w:r w:rsidRPr="006B329A">
              <w:t>in 3GPP TS 44.018</w:t>
            </w:r>
          </w:p>
        </w:tc>
        <w:tc>
          <w:tcPr>
            <w:tcW w:w="921" w:type="dxa"/>
            <w:tcBorders>
              <w:left w:val="nil"/>
            </w:tcBorders>
          </w:tcPr>
          <w:p w14:paraId="1FB29D3A" w14:textId="77777777" w:rsidR="00C8533A" w:rsidRPr="006B329A" w:rsidRDefault="00C8533A" w:rsidP="006B329A">
            <w:pPr>
              <w:pStyle w:val="TAC"/>
            </w:pPr>
            <w:r w:rsidRPr="006B329A">
              <w:t>25</w:t>
            </w:r>
          </w:p>
        </w:tc>
      </w:tr>
    </w:tbl>
    <w:p w14:paraId="04A8B13B" w14:textId="77777777" w:rsidR="00C8533A" w:rsidRPr="006B329A" w:rsidRDefault="00C8533A" w:rsidP="006B329A"/>
    <w:p w14:paraId="56A3DCA1" w14:textId="77777777" w:rsidR="00C8533A" w:rsidRPr="006B329A" w:rsidRDefault="00C8533A" w:rsidP="006B329A">
      <w:r w:rsidRPr="006B329A">
        <w:t>The Length Indicator field (octet 2) indicates in binary the remaining length of the element (octets 3</w:t>
      </w:r>
      <w:r w:rsidRPr="006B329A">
        <w:noBreakHyphen/>
        <w:t>25). The most significant bit is bit 8 of octet 2 and the least significant bit is bit 1 of octet 2.</w:t>
      </w:r>
    </w:p>
    <w:p w14:paraId="6753EF2B" w14:textId="77777777" w:rsidR="00C8533A" w:rsidRPr="006B329A" w:rsidRDefault="00C8533A" w:rsidP="006B329A">
      <w:r w:rsidRPr="006B329A">
        <w:t>Octets 3</w:t>
      </w:r>
      <w:r w:rsidRPr="006B329A">
        <w:noBreakHyphen/>
        <w:t>25 contain the complete L3 message as defined in 3GPP TS 44.018. In the message format sub-clause, the 3GPP TS 44.018 message name to be included is indicated within brackets.</w:t>
      </w:r>
    </w:p>
    <w:p w14:paraId="1A0B26EE" w14:textId="77777777" w:rsidR="00C8533A" w:rsidRPr="006B329A" w:rsidRDefault="00C8533A" w:rsidP="006B329A">
      <w:pPr>
        <w:pStyle w:val="Heading3"/>
      </w:pPr>
      <w:bookmarkStart w:id="189" w:name="_Toc476910163"/>
      <w:r w:rsidRPr="006B329A">
        <w:lastRenderedPageBreak/>
        <w:t>9.3.40</w:t>
      </w:r>
      <w:r w:rsidRPr="006B329A">
        <w:tab/>
        <w:t>Channel Needed</w:t>
      </w:r>
      <w:bookmarkEnd w:id="189"/>
    </w:p>
    <w:p w14:paraId="38E137ED" w14:textId="77777777" w:rsidR="00C8533A" w:rsidRPr="006B329A" w:rsidRDefault="00C8533A" w:rsidP="006B329A">
      <w:pPr>
        <w:keepNext/>
      </w:pPr>
      <w:r w:rsidRPr="006B329A">
        <w:t>This information element is used to indicate to the mobile station which channel will be needed for the transaction linked to the paging procedure.</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17971176" w14:textId="77777777">
        <w:tblPrEx>
          <w:tblCellMar>
            <w:top w:w="0" w:type="dxa"/>
            <w:bottom w:w="0" w:type="dxa"/>
          </w:tblCellMar>
        </w:tblPrEx>
        <w:trPr>
          <w:cantSplit/>
          <w:jc w:val="center"/>
        </w:trPr>
        <w:tc>
          <w:tcPr>
            <w:tcW w:w="709" w:type="dxa"/>
          </w:tcPr>
          <w:p w14:paraId="332B532B" w14:textId="77777777" w:rsidR="00C8533A" w:rsidRPr="006B329A" w:rsidRDefault="00C8533A" w:rsidP="006B329A">
            <w:pPr>
              <w:pStyle w:val="TAC"/>
            </w:pPr>
            <w:r w:rsidRPr="006B329A">
              <w:t>8</w:t>
            </w:r>
          </w:p>
        </w:tc>
        <w:tc>
          <w:tcPr>
            <w:tcW w:w="709" w:type="dxa"/>
          </w:tcPr>
          <w:p w14:paraId="20226AD2" w14:textId="77777777" w:rsidR="00C8533A" w:rsidRPr="006B329A" w:rsidRDefault="00C8533A" w:rsidP="006B329A">
            <w:pPr>
              <w:pStyle w:val="TAC"/>
            </w:pPr>
            <w:r w:rsidRPr="006B329A">
              <w:t>7</w:t>
            </w:r>
          </w:p>
        </w:tc>
        <w:tc>
          <w:tcPr>
            <w:tcW w:w="709" w:type="dxa"/>
          </w:tcPr>
          <w:p w14:paraId="6368B7BA" w14:textId="77777777" w:rsidR="00C8533A" w:rsidRPr="006B329A" w:rsidRDefault="00C8533A" w:rsidP="006B329A">
            <w:pPr>
              <w:pStyle w:val="TAC"/>
            </w:pPr>
            <w:r w:rsidRPr="006B329A">
              <w:t>6</w:t>
            </w:r>
          </w:p>
        </w:tc>
        <w:tc>
          <w:tcPr>
            <w:tcW w:w="709" w:type="dxa"/>
          </w:tcPr>
          <w:p w14:paraId="435D58AD" w14:textId="77777777" w:rsidR="00C8533A" w:rsidRPr="006B329A" w:rsidRDefault="00C8533A" w:rsidP="006B329A">
            <w:pPr>
              <w:pStyle w:val="TAC"/>
            </w:pPr>
            <w:r w:rsidRPr="006B329A">
              <w:t>5</w:t>
            </w:r>
          </w:p>
        </w:tc>
        <w:tc>
          <w:tcPr>
            <w:tcW w:w="709" w:type="dxa"/>
          </w:tcPr>
          <w:p w14:paraId="6F1FB338" w14:textId="77777777" w:rsidR="00C8533A" w:rsidRPr="006B329A" w:rsidRDefault="00C8533A" w:rsidP="006B329A">
            <w:pPr>
              <w:pStyle w:val="TAC"/>
            </w:pPr>
            <w:r w:rsidRPr="006B329A">
              <w:t>4</w:t>
            </w:r>
          </w:p>
        </w:tc>
        <w:tc>
          <w:tcPr>
            <w:tcW w:w="709" w:type="dxa"/>
          </w:tcPr>
          <w:p w14:paraId="2E2B6B66" w14:textId="77777777" w:rsidR="00C8533A" w:rsidRPr="006B329A" w:rsidRDefault="00C8533A" w:rsidP="006B329A">
            <w:pPr>
              <w:pStyle w:val="TAC"/>
            </w:pPr>
            <w:r w:rsidRPr="006B329A">
              <w:t>3</w:t>
            </w:r>
          </w:p>
        </w:tc>
        <w:tc>
          <w:tcPr>
            <w:tcW w:w="709" w:type="dxa"/>
          </w:tcPr>
          <w:p w14:paraId="52C3EBDD" w14:textId="77777777" w:rsidR="00C8533A" w:rsidRPr="006B329A" w:rsidRDefault="00C8533A" w:rsidP="006B329A">
            <w:pPr>
              <w:pStyle w:val="TAC"/>
            </w:pPr>
            <w:r w:rsidRPr="006B329A">
              <w:t>2</w:t>
            </w:r>
          </w:p>
        </w:tc>
        <w:tc>
          <w:tcPr>
            <w:tcW w:w="709" w:type="dxa"/>
          </w:tcPr>
          <w:p w14:paraId="413C65E3" w14:textId="77777777" w:rsidR="00C8533A" w:rsidRPr="006B329A" w:rsidRDefault="00C8533A" w:rsidP="006B329A">
            <w:pPr>
              <w:pStyle w:val="TAC"/>
            </w:pPr>
            <w:r w:rsidRPr="006B329A">
              <w:t>1</w:t>
            </w:r>
          </w:p>
        </w:tc>
        <w:tc>
          <w:tcPr>
            <w:tcW w:w="921" w:type="dxa"/>
          </w:tcPr>
          <w:p w14:paraId="451D7ED2" w14:textId="77777777" w:rsidR="00C8533A" w:rsidRPr="006B329A" w:rsidRDefault="00C8533A" w:rsidP="006B329A">
            <w:pPr>
              <w:pStyle w:val="TAC"/>
            </w:pPr>
          </w:p>
        </w:tc>
      </w:tr>
      <w:tr w:rsidR="00C8533A" w:rsidRPr="006B329A" w14:paraId="20A59A33"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1985A72C" w14:textId="77777777" w:rsidR="00C8533A" w:rsidRPr="006B329A" w:rsidRDefault="00C8533A" w:rsidP="006B329A">
            <w:pPr>
              <w:pStyle w:val="TAC"/>
            </w:pPr>
            <w:r w:rsidRPr="006B329A">
              <w:t>Element identifier</w:t>
            </w:r>
          </w:p>
        </w:tc>
        <w:tc>
          <w:tcPr>
            <w:tcW w:w="921" w:type="dxa"/>
            <w:tcBorders>
              <w:left w:val="nil"/>
            </w:tcBorders>
          </w:tcPr>
          <w:p w14:paraId="376B0B84" w14:textId="77777777" w:rsidR="00C8533A" w:rsidRPr="006B329A" w:rsidRDefault="00C8533A" w:rsidP="006B329A">
            <w:pPr>
              <w:pStyle w:val="TAC"/>
            </w:pPr>
            <w:r w:rsidRPr="006B329A">
              <w:t>1</w:t>
            </w:r>
          </w:p>
        </w:tc>
      </w:tr>
      <w:tr w:rsidR="00C8533A" w:rsidRPr="006B329A" w14:paraId="2AD438F5" w14:textId="77777777">
        <w:tblPrEx>
          <w:tblCellMar>
            <w:top w:w="0" w:type="dxa"/>
            <w:bottom w:w="0" w:type="dxa"/>
          </w:tblCellMar>
        </w:tblPrEx>
        <w:trPr>
          <w:cantSplit/>
          <w:jc w:val="center"/>
        </w:trPr>
        <w:tc>
          <w:tcPr>
            <w:tcW w:w="4254" w:type="dxa"/>
            <w:gridSpan w:val="6"/>
            <w:tcBorders>
              <w:top w:val="single" w:sz="4" w:space="0" w:color="auto"/>
              <w:left w:val="single" w:sz="4" w:space="0" w:color="auto"/>
              <w:bottom w:val="single" w:sz="4" w:space="0" w:color="auto"/>
              <w:right w:val="single" w:sz="4" w:space="0" w:color="auto"/>
            </w:tcBorders>
          </w:tcPr>
          <w:p w14:paraId="0C1968CD" w14:textId="77777777" w:rsidR="00C8533A" w:rsidRPr="006B329A" w:rsidRDefault="00C8533A" w:rsidP="006B329A">
            <w:pPr>
              <w:pStyle w:val="TAC"/>
            </w:pPr>
            <w:r w:rsidRPr="006B329A">
              <w:t>Reserved for future use</w:t>
            </w:r>
          </w:p>
        </w:tc>
        <w:tc>
          <w:tcPr>
            <w:tcW w:w="1418" w:type="dxa"/>
            <w:gridSpan w:val="2"/>
            <w:tcBorders>
              <w:top w:val="single" w:sz="4" w:space="0" w:color="auto"/>
              <w:left w:val="single" w:sz="4" w:space="0" w:color="auto"/>
              <w:bottom w:val="single" w:sz="4" w:space="0" w:color="auto"/>
              <w:right w:val="single" w:sz="4" w:space="0" w:color="auto"/>
            </w:tcBorders>
          </w:tcPr>
          <w:p w14:paraId="45D644E2" w14:textId="77777777" w:rsidR="00C8533A" w:rsidRPr="006B329A" w:rsidRDefault="00C8533A" w:rsidP="006B329A">
            <w:pPr>
              <w:pStyle w:val="TAC"/>
            </w:pPr>
            <w:r w:rsidRPr="006B329A">
              <w:t>Channel</w:t>
            </w:r>
          </w:p>
        </w:tc>
        <w:tc>
          <w:tcPr>
            <w:tcW w:w="921" w:type="dxa"/>
            <w:tcBorders>
              <w:left w:val="nil"/>
            </w:tcBorders>
          </w:tcPr>
          <w:p w14:paraId="481D65B9" w14:textId="77777777" w:rsidR="00C8533A" w:rsidRPr="006B329A" w:rsidRDefault="00C8533A" w:rsidP="006B329A">
            <w:pPr>
              <w:pStyle w:val="TAC"/>
            </w:pPr>
            <w:r w:rsidRPr="006B329A">
              <w:t>2</w:t>
            </w:r>
          </w:p>
        </w:tc>
      </w:tr>
    </w:tbl>
    <w:p w14:paraId="2A99E52C" w14:textId="77777777" w:rsidR="00C8533A" w:rsidRPr="006B329A" w:rsidRDefault="00C8533A" w:rsidP="006B329A"/>
    <w:p w14:paraId="6CF99E7A" w14:textId="77777777" w:rsidR="00C8533A" w:rsidRPr="006B329A" w:rsidRDefault="00C8533A" w:rsidP="006B329A">
      <w:r w:rsidRPr="006B329A">
        <w:t>The Channel Field (bits 1</w:t>
      </w:r>
      <w:r w:rsidRPr="006B329A">
        <w:noBreakHyphen/>
        <w:t>2 of octet 2) indicates the further combination of channel which will be needed.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2693"/>
      </w:tblGrid>
      <w:tr w:rsidR="00C8533A" w:rsidRPr="006B329A" w14:paraId="56E115F6" w14:textId="77777777">
        <w:tblPrEx>
          <w:tblCellMar>
            <w:top w:w="0" w:type="dxa"/>
            <w:bottom w:w="0" w:type="dxa"/>
          </w:tblCellMar>
        </w:tblPrEx>
        <w:trPr>
          <w:jc w:val="center"/>
        </w:trPr>
        <w:tc>
          <w:tcPr>
            <w:tcW w:w="959" w:type="dxa"/>
          </w:tcPr>
          <w:p w14:paraId="3F4191D3" w14:textId="77777777" w:rsidR="00C8533A" w:rsidRPr="006B329A" w:rsidRDefault="00C8533A" w:rsidP="006B329A">
            <w:pPr>
              <w:pStyle w:val="TAH"/>
            </w:pPr>
            <w:r w:rsidRPr="006B329A">
              <w:t>Value</w:t>
            </w:r>
          </w:p>
        </w:tc>
        <w:tc>
          <w:tcPr>
            <w:tcW w:w="2693" w:type="dxa"/>
          </w:tcPr>
          <w:p w14:paraId="51842DE2" w14:textId="77777777" w:rsidR="00C8533A" w:rsidRPr="006B329A" w:rsidRDefault="00C8533A" w:rsidP="006B329A">
            <w:pPr>
              <w:pStyle w:val="TAH"/>
            </w:pPr>
            <w:r w:rsidRPr="006B329A">
              <w:t>Channel Needed.</w:t>
            </w:r>
          </w:p>
        </w:tc>
      </w:tr>
      <w:tr w:rsidR="00C8533A" w:rsidRPr="006B329A" w14:paraId="7D6AD5E4" w14:textId="77777777">
        <w:tblPrEx>
          <w:tblCellMar>
            <w:top w:w="0" w:type="dxa"/>
            <w:bottom w:w="0" w:type="dxa"/>
          </w:tblCellMar>
        </w:tblPrEx>
        <w:trPr>
          <w:jc w:val="center"/>
        </w:trPr>
        <w:tc>
          <w:tcPr>
            <w:tcW w:w="959" w:type="dxa"/>
          </w:tcPr>
          <w:p w14:paraId="14145690" w14:textId="77777777" w:rsidR="00C8533A" w:rsidRPr="006B329A" w:rsidRDefault="00C8533A" w:rsidP="006B329A">
            <w:pPr>
              <w:pStyle w:val="TAL"/>
            </w:pPr>
            <w:r w:rsidRPr="006B329A">
              <w:t>0 0</w:t>
            </w:r>
          </w:p>
        </w:tc>
        <w:tc>
          <w:tcPr>
            <w:tcW w:w="2693" w:type="dxa"/>
          </w:tcPr>
          <w:p w14:paraId="6B497DC5" w14:textId="77777777" w:rsidR="00C8533A" w:rsidRPr="006B329A" w:rsidRDefault="00C8533A" w:rsidP="006B329A">
            <w:pPr>
              <w:pStyle w:val="TAL"/>
            </w:pPr>
            <w:r w:rsidRPr="006B329A">
              <w:t>Any Channel.</w:t>
            </w:r>
          </w:p>
        </w:tc>
      </w:tr>
      <w:tr w:rsidR="00C8533A" w:rsidRPr="006B329A" w14:paraId="037E13E5" w14:textId="77777777">
        <w:tblPrEx>
          <w:tblCellMar>
            <w:top w:w="0" w:type="dxa"/>
            <w:bottom w:w="0" w:type="dxa"/>
          </w:tblCellMar>
        </w:tblPrEx>
        <w:trPr>
          <w:jc w:val="center"/>
        </w:trPr>
        <w:tc>
          <w:tcPr>
            <w:tcW w:w="959" w:type="dxa"/>
          </w:tcPr>
          <w:p w14:paraId="069C7841" w14:textId="77777777" w:rsidR="00C8533A" w:rsidRPr="006B329A" w:rsidRDefault="00C8533A" w:rsidP="006B329A">
            <w:pPr>
              <w:pStyle w:val="TAL"/>
            </w:pPr>
            <w:r w:rsidRPr="006B329A">
              <w:t>0 1</w:t>
            </w:r>
          </w:p>
        </w:tc>
        <w:tc>
          <w:tcPr>
            <w:tcW w:w="2693" w:type="dxa"/>
          </w:tcPr>
          <w:p w14:paraId="3BBE02CC" w14:textId="77777777" w:rsidR="00C8533A" w:rsidRPr="006B329A" w:rsidRDefault="00C8533A" w:rsidP="006B329A">
            <w:pPr>
              <w:pStyle w:val="TAL"/>
            </w:pPr>
            <w:r w:rsidRPr="006B329A">
              <w:t>SDCCH.</w:t>
            </w:r>
          </w:p>
        </w:tc>
      </w:tr>
      <w:tr w:rsidR="00C8533A" w:rsidRPr="006B329A" w14:paraId="05BB507C" w14:textId="77777777">
        <w:tblPrEx>
          <w:tblCellMar>
            <w:top w:w="0" w:type="dxa"/>
            <w:bottom w:w="0" w:type="dxa"/>
          </w:tblCellMar>
        </w:tblPrEx>
        <w:trPr>
          <w:jc w:val="center"/>
        </w:trPr>
        <w:tc>
          <w:tcPr>
            <w:tcW w:w="959" w:type="dxa"/>
          </w:tcPr>
          <w:p w14:paraId="16CDEC1F" w14:textId="77777777" w:rsidR="00C8533A" w:rsidRPr="006B329A" w:rsidRDefault="00C8533A" w:rsidP="006B329A">
            <w:pPr>
              <w:pStyle w:val="TAL"/>
            </w:pPr>
            <w:r w:rsidRPr="006B329A">
              <w:t>1 0</w:t>
            </w:r>
          </w:p>
        </w:tc>
        <w:tc>
          <w:tcPr>
            <w:tcW w:w="2693" w:type="dxa"/>
          </w:tcPr>
          <w:p w14:paraId="74E81004" w14:textId="77777777" w:rsidR="00C8533A" w:rsidRPr="006B329A" w:rsidRDefault="00C8533A" w:rsidP="006B329A">
            <w:pPr>
              <w:pStyle w:val="TAL"/>
            </w:pPr>
            <w:r w:rsidRPr="006B329A">
              <w:t>TCH/F (Full rate).</w:t>
            </w:r>
          </w:p>
        </w:tc>
      </w:tr>
      <w:tr w:rsidR="00C8533A" w:rsidRPr="006B329A" w14:paraId="6CF6B1CA" w14:textId="77777777">
        <w:tblPrEx>
          <w:tblCellMar>
            <w:top w:w="0" w:type="dxa"/>
            <w:bottom w:w="0" w:type="dxa"/>
          </w:tblCellMar>
        </w:tblPrEx>
        <w:trPr>
          <w:jc w:val="center"/>
        </w:trPr>
        <w:tc>
          <w:tcPr>
            <w:tcW w:w="959" w:type="dxa"/>
          </w:tcPr>
          <w:p w14:paraId="7E0B4F3A" w14:textId="77777777" w:rsidR="00C8533A" w:rsidRPr="006B329A" w:rsidRDefault="00C8533A" w:rsidP="006B329A">
            <w:pPr>
              <w:pStyle w:val="TAL"/>
            </w:pPr>
            <w:r w:rsidRPr="006B329A">
              <w:t>1 1</w:t>
            </w:r>
          </w:p>
        </w:tc>
        <w:tc>
          <w:tcPr>
            <w:tcW w:w="2693" w:type="dxa"/>
          </w:tcPr>
          <w:p w14:paraId="12EB6E64" w14:textId="77777777" w:rsidR="00C8533A" w:rsidRPr="006B329A" w:rsidRDefault="00C8533A" w:rsidP="006B329A">
            <w:pPr>
              <w:pStyle w:val="TAL"/>
            </w:pPr>
            <w:r w:rsidRPr="006B329A">
              <w:t>TCH/F or TCH/H (Dual rate).</w:t>
            </w:r>
          </w:p>
        </w:tc>
      </w:tr>
    </w:tbl>
    <w:p w14:paraId="4F0F8CD1" w14:textId="77777777" w:rsidR="00C8533A" w:rsidRPr="006B329A" w:rsidRDefault="00C8533A" w:rsidP="006B329A"/>
    <w:p w14:paraId="229A0046" w14:textId="77777777" w:rsidR="00C8533A" w:rsidRPr="006B329A" w:rsidRDefault="00C8533A" w:rsidP="006B329A">
      <w:pPr>
        <w:pStyle w:val="Heading3"/>
      </w:pPr>
      <w:bookmarkStart w:id="190" w:name="_Toc476910164"/>
      <w:r w:rsidRPr="006B329A">
        <w:t>9.3.41</w:t>
      </w:r>
      <w:r w:rsidRPr="006B329A">
        <w:tab/>
        <w:t>CB Command type</w:t>
      </w:r>
      <w:bookmarkEnd w:id="190"/>
    </w:p>
    <w:p w14:paraId="090948D0" w14:textId="77777777" w:rsidR="00C8533A" w:rsidRPr="006B329A" w:rsidRDefault="00C8533A" w:rsidP="006B329A">
      <w:r w:rsidRPr="006B329A">
        <w:t>This element is used to indicate the type of broadcast requested.</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461"/>
        <w:gridCol w:w="992"/>
        <w:gridCol w:w="709"/>
        <w:gridCol w:w="674"/>
        <w:gridCol w:w="709"/>
        <w:gridCol w:w="921"/>
      </w:tblGrid>
      <w:tr w:rsidR="00C8533A" w:rsidRPr="006B329A" w14:paraId="165D00C5" w14:textId="77777777">
        <w:tblPrEx>
          <w:tblCellMar>
            <w:top w:w="0" w:type="dxa"/>
            <w:bottom w:w="0" w:type="dxa"/>
          </w:tblCellMar>
        </w:tblPrEx>
        <w:trPr>
          <w:cantSplit/>
          <w:jc w:val="center"/>
        </w:trPr>
        <w:tc>
          <w:tcPr>
            <w:tcW w:w="709" w:type="dxa"/>
          </w:tcPr>
          <w:p w14:paraId="443AFCB3" w14:textId="77777777" w:rsidR="00C8533A" w:rsidRPr="006B329A" w:rsidRDefault="00C8533A" w:rsidP="006B329A">
            <w:pPr>
              <w:pStyle w:val="TAC"/>
            </w:pPr>
            <w:r w:rsidRPr="006B329A">
              <w:t>8</w:t>
            </w:r>
          </w:p>
        </w:tc>
        <w:tc>
          <w:tcPr>
            <w:tcW w:w="709" w:type="dxa"/>
          </w:tcPr>
          <w:p w14:paraId="25FD2E27" w14:textId="77777777" w:rsidR="00C8533A" w:rsidRPr="006B329A" w:rsidRDefault="00C8533A" w:rsidP="006B329A">
            <w:pPr>
              <w:pStyle w:val="TAC"/>
            </w:pPr>
            <w:r w:rsidRPr="006B329A">
              <w:t>7</w:t>
            </w:r>
          </w:p>
        </w:tc>
        <w:tc>
          <w:tcPr>
            <w:tcW w:w="709" w:type="dxa"/>
          </w:tcPr>
          <w:p w14:paraId="7CE060CF" w14:textId="77777777" w:rsidR="00C8533A" w:rsidRPr="006B329A" w:rsidRDefault="00C8533A" w:rsidP="006B329A">
            <w:pPr>
              <w:pStyle w:val="TAC"/>
            </w:pPr>
            <w:r w:rsidRPr="006B329A">
              <w:t>6</w:t>
            </w:r>
          </w:p>
        </w:tc>
        <w:tc>
          <w:tcPr>
            <w:tcW w:w="461" w:type="dxa"/>
          </w:tcPr>
          <w:p w14:paraId="46EEF2D0" w14:textId="77777777" w:rsidR="00C8533A" w:rsidRPr="006B329A" w:rsidRDefault="00C8533A" w:rsidP="006B329A">
            <w:pPr>
              <w:pStyle w:val="TAC"/>
            </w:pPr>
            <w:r w:rsidRPr="006B329A">
              <w:t>5</w:t>
            </w:r>
          </w:p>
        </w:tc>
        <w:tc>
          <w:tcPr>
            <w:tcW w:w="992" w:type="dxa"/>
          </w:tcPr>
          <w:p w14:paraId="57E5FB17" w14:textId="77777777" w:rsidR="00C8533A" w:rsidRPr="006B329A" w:rsidRDefault="00C8533A" w:rsidP="006B329A">
            <w:pPr>
              <w:pStyle w:val="TAC"/>
            </w:pPr>
            <w:r w:rsidRPr="006B329A">
              <w:t>4</w:t>
            </w:r>
          </w:p>
        </w:tc>
        <w:tc>
          <w:tcPr>
            <w:tcW w:w="709" w:type="dxa"/>
          </w:tcPr>
          <w:p w14:paraId="2CDE7FEB" w14:textId="77777777" w:rsidR="00C8533A" w:rsidRPr="006B329A" w:rsidRDefault="00C8533A" w:rsidP="006B329A">
            <w:pPr>
              <w:pStyle w:val="TAC"/>
            </w:pPr>
            <w:r w:rsidRPr="006B329A">
              <w:t>3</w:t>
            </w:r>
          </w:p>
        </w:tc>
        <w:tc>
          <w:tcPr>
            <w:tcW w:w="674" w:type="dxa"/>
          </w:tcPr>
          <w:p w14:paraId="6EDE16B0" w14:textId="77777777" w:rsidR="00C8533A" w:rsidRPr="006B329A" w:rsidRDefault="00C8533A" w:rsidP="006B329A">
            <w:pPr>
              <w:pStyle w:val="TAC"/>
            </w:pPr>
            <w:r w:rsidRPr="006B329A">
              <w:t>2</w:t>
            </w:r>
          </w:p>
        </w:tc>
        <w:tc>
          <w:tcPr>
            <w:tcW w:w="709" w:type="dxa"/>
          </w:tcPr>
          <w:p w14:paraId="5919403E" w14:textId="77777777" w:rsidR="00C8533A" w:rsidRPr="006B329A" w:rsidRDefault="00C8533A" w:rsidP="006B329A">
            <w:pPr>
              <w:pStyle w:val="TAC"/>
            </w:pPr>
            <w:r w:rsidRPr="006B329A">
              <w:t>1</w:t>
            </w:r>
          </w:p>
        </w:tc>
        <w:tc>
          <w:tcPr>
            <w:tcW w:w="921" w:type="dxa"/>
          </w:tcPr>
          <w:p w14:paraId="38C2705A" w14:textId="77777777" w:rsidR="00C8533A" w:rsidRPr="006B329A" w:rsidRDefault="00C8533A" w:rsidP="006B329A">
            <w:pPr>
              <w:pStyle w:val="TAC"/>
            </w:pPr>
          </w:p>
        </w:tc>
      </w:tr>
      <w:tr w:rsidR="00C8533A" w:rsidRPr="006B329A" w14:paraId="441044AA"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08F33167" w14:textId="77777777" w:rsidR="00C8533A" w:rsidRPr="006B329A" w:rsidRDefault="00C8533A" w:rsidP="006B329A">
            <w:pPr>
              <w:pStyle w:val="TAC"/>
            </w:pPr>
            <w:r w:rsidRPr="006B329A">
              <w:t>Element identifier</w:t>
            </w:r>
          </w:p>
        </w:tc>
        <w:tc>
          <w:tcPr>
            <w:tcW w:w="921" w:type="dxa"/>
            <w:tcBorders>
              <w:left w:val="nil"/>
            </w:tcBorders>
          </w:tcPr>
          <w:p w14:paraId="74BAF9DB" w14:textId="77777777" w:rsidR="00C8533A" w:rsidRPr="006B329A" w:rsidRDefault="00C8533A" w:rsidP="006B329A">
            <w:pPr>
              <w:pStyle w:val="TAC"/>
            </w:pPr>
            <w:r w:rsidRPr="006B329A">
              <w:t>1</w:t>
            </w:r>
          </w:p>
        </w:tc>
      </w:tr>
      <w:tr w:rsidR="00C8533A" w:rsidRPr="006B329A" w14:paraId="04589FE0" w14:textId="77777777">
        <w:tblPrEx>
          <w:tblCellMar>
            <w:top w:w="0" w:type="dxa"/>
            <w:bottom w:w="0" w:type="dxa"/>
          </w:tblCellMar>
        </w:tblPrEx>
        <w:trPr>
          <w:cantSplit/>
          <w:jc w:val="center"/>
        </w:trPr>
        <w:tc>
          <w:tcPr>
            <w:tcW w:w="2588" w:type="dxa"/>
            <w:gridSpan w:val="4"/>
            <w:tcBorders>
              <w:top w:val="single" w:sz="4" w:space="0" w:color="auto"/>
              <w:left w:val="single" w:sz="4" w:space="0" w:color="auto"/>
              <w:bottom w:val="single" w:sz="4" w:space="0" w:color="auto"/>
              <w:right w:val="single" w:sz="4" w:space="0" w:color="auto"/>
            </w:tcBorders>
          </w:tcPr>
          <w:p w14:paraId="3F26FC35" w14:textId="77777777" w:rsidR="00C8533A" w:rsidRPr="006B329A" w:rsidRDefault="00C8533A" w:rsidP="006B329A">
            <w:pPr>
              <w:pStyle w:val="TAC"/>
            </w:pPr>
            <w:r w:rsidRPr="006B329A">
              <w:t>Command</w:t>
            </w:r>
          </w:p>
        </w:tc>
        <w:tc>
          <w:tcPr>
            <w:tcW w:w="992" w:type="dxa"/>
            <w:tcBorders>
              <w:top w:val="single" w:sz="4" w:space="0" w:color="auto"/>
              <w:left w:val="single" w:sz="4" w:space="0" w:color="auto"/>
              <w:bottom w:val="single" w:sz="4" w:space="0" w:color="auto"/>
              <w:right w:val="single" w:sz="4" w:space="0" w:color="auto"/>
            </w:tcBorders>
          </w:tcPr>
          <w:p w14:paraId="55A65DE9" w14:textId="77777777" w:rsidR="00C8533A" w:rsidRPr="006B329A" w:rsidRDefault="00C8533A" w:rsidP="006B329A">
            <w:pPr>
              <w:pStyle w:val="TAC"/>
              <w:rPr>
                <w:sz w:val="16"/>
              </w:rPr>
            </w:pPr>
            <w:r w:rsidRPr="006B329A">
              <w:rPr>
                <w:sz w:val="16"/>
              </w:rPr>
              <w:t>Default Broadcast</w:t>
            </w:r>
          </w:p>
        </w:tc>
        <w:tc>
          <w:tcPr>
            <w:tcW w:w="709" w:type="dxa"/>
            <w:tcBorders>
              <w:top w:val="single" w:sz="4" w:space="0" w:color="auto"/>
              <w:left w:val="single" w:sz="4" w:space="0" w:color="auto"/>
              <w:bottom w:val="single" w:sz="4" w:space="0" w:color="auto"/>
              <w:right w:val="single" w:sz="4" w:space="0" w:color="auto"/>
            </w:tcBorders>
          </w:tcPr>
          <w:p w14:paraId="6A6D999F" w14:textId="77777777" w:rsidR="00C8533A" w:rsidRPr="006B329A" w:rsidRDefault="00C8533A" w:rsidP="006B329A">
            <w:pPr>
              <w:pStyle w:val="TAC"/>
            </w:pPr>
            <w:r w:rsidRPr="006B329A">
              <w:t>0 Spare</w:t>
            </w:r>
          </w:p>
        </w:tc>
        <w:tc>
          <w:tcPr>
            <w:tcW w:w="1383" w:type="dxa"/>
            <w:gridSpan w:val="2"/>
            <w:tcBorders>
              <w:top w:val="single" w:sz="4" w:space="0" w:color="auto"/>
              <w:left w:val="single" w:sz="4" w:space="0" w:color="auto"/>
              <w:bottom w:val="single" w:sz="4" w:space="0" w:color="auto"/>
              <w:right w:val="single" w:sz="4" w:space="0" w:color="auto"/>
            </w:tcBorders>
          </w:tcPr>
          <w:p w14:paraId="09AB4AC6" w14:textId="77777777" w:rsidR="00C8533A" w:rsidRPr="006B329A" w:rsidRDefault="00C8533A" w:rsidP="006B329A">
            <w:pPr>
              <w:pStyle w:val="TAC"/>
            </w:pPr>
            <w:r w:rsidRPr="006B329A">
              <w:t>Last Block</w:t>
            </w:r>
          </w:p>
        </w:tc>
        <w:tc>
          <w:tcPr>
            <w:tcW w:w="921" w:type="dxa"/>
            <w:tcBorders>
              <w:left w:val="nil"/>
            </w:tcBorders>
          </w:tcPr>
          <w:p w14:paraId="0B603186" w14:textId="77777777" w:rsidR="00C8533A" w:rsidRPr="006B329A" w:rsidRDefault="00C8533A" w:rsidP="006B329A">
            <w:pPr>
              <w:pStyle w:val="TAC"/>
            </w:pPr>
            <w:r w:rsidRPr="006B329A">
              <w:t>2</w:t>
            </w:r>
          </w:p>
        </w:tc>
      </w:tr>
    </w:tbl>
    <w:p w14:paraId="56F9FEB5" w14:textId="77777777" w:rsidR="00C8533A" w:rsidRPr="006B329A" w:rsidRDefault="00C8533A" w:rsidP="006B329A"/>
    <w:p w14:paraId="4FAD57A5" w14:textId="77777777" w:rsidR="00C8533A" w:rsidRPr="006B329A" w:rsidRDefault="00C8533A" w:rsidP="006B329A">
      <w:r w:rsidRPr="006B329A">
        <w:t>The Command Field (bits 5 to 8) indicates the command to be performed.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2835"/>
      </w:tblGrid>
      <w:tr w:rsidR="00C8533A" w:rsidRPr="006B329A" w14:paraId="6B36CAA8" w14:textId="77777777">
        <w:tblPrEx>
          <w:tblCellMar>
            <w:top w:w="0" w:type="dxa"/>
            <w:bottom w:w="0" w:type="dxa"/>
          </w:tblCellMar>
        </w:tblPrEx>
        <w:trPr>
          <w:jc w:val="center"/>
        </w:trPr>
        <w:tc>
          <w:tcPr>
            <w:tcW w:w="993" w:type="dxa"/>
          </w:tcPr>
          <w:p w14:paraId="48083260" w14:textId="77777777" w:rsidR="00C8533A" w:rsidRPr="006B329A" w:rsidRDefault="00C8533A" w:rsidP="006B329A">
            <w:pPr>
              <w:pStyle w:val="TAH"/>
            </w:pPr>
            <w:r w:rsidRPr="006B329A">
              <w:t>Value</w:t>
            </w:r>
          </w:p>
        </w:tc>
        <w:tc>
          <w:tcPr>
            <w:tcW w:w="2835" w:type="dxa"/>
          </w:tcPr>
          <w:p w14:paraId="7D817A1E" w14:textId="77777777" w:rsidR="00C8533A" w:rsidRPr="006B329A" w:rsidRDefault="00C8533A" w:rsidP="006B329A">
            <w:pPr>
              <w:pStyle w:val="TAH"/>
            </w:pPr>
            <w:r w:rsidRPr="006B329A">
              <w:t>Command</w:t>
            </w:r>
          </w:p>
        </w:tc>
      </w:tr>
      <w:tr w:rsidR="00C8533A" w:rsidRPr="006B329A" w14:paraId="24AFF96F" w14:textId="77777777">
        <w:tblPrEx>
          <w:tblCellMar>
            <w:top w:w="0" w:type="dxa"/>
            <w:bottom w:w="0" w:type="dxa"/>
          </w:tblCellMar>
        </w:tblPrEx>
        <w:trPr>
          <w:jc w:val="center"/>
        </w:trPr>
        <w:tc>
          <w:tcPr>
            <w:tcW w:w="993" w:type="dxa"/>
          </w:tcPr>
          <w:p w14:paraId="30096F51" w14:textId="77777777" w:rsidR="00C8533A" w:rsidRPr="006B329A" w:rsidRDefault="00C8533A" w:rsidP="006B329A">
            <w:pPr>
              <w:pStyle w:val="TAL"/>
            </w:pPr>
            <w:r w:rsidRPr="006B329A">
              <w:t>0 0 0 0</w:t>
            </w:r>
          </w:p>
        </w:tc>
        <w:tc>
          <w:tcPr>
            <w:tcW w:w="2835" w:type="dxa"/>
          </w:tcPr>
          <w:p w14:paraId="750039A2" w14:textId="77777777" w:rsidR="00C8533A" w:rsidRPr="006B329A" w:rsidRDefault="00C8533A" w:rsidP="006B329A">
            <w:pPr>
              <w:pStyle w:val="TAL"/>
            </w:pPr>
            <w:r w:rsidRPr="006B329A">
              <w:t>Normal message Broadcast.</w:t>
            </w:r>
          </w:p>
        </w:tc>
      </w:tr>
      <w:tr w:rsidR="00C8533A" w:rsidRPr="006B329A" w14:paraId="7EA320C6" w14:textId="77777777">
        <w:tblPrEx>
          <w:tblCellMar>
            <w:top w:w="0" w:type="dxa"/>
            <w:bottom w:w="0" w:type="dxa"/>
          </w:tblCellMar>
        </w:tblPrEx>
        <w:trPr>
          <w:jc w:val="center"/>
        </w:trPr>
        <w:tc>
          <w:tcPr>
            <w:tcW w:w="993" w:type="dxa"/>
          </w:tcPr>
          <w:p w14:paraId="0E00DB4A" w14:textId="77777777" w:rsidR="00C8533A" w:rsidRPr="006B329A" w:rsidRDefault="00C8533A" w:rsidP="006B329A">
            <w:pPr>
              <w:pStyle w:val="TAL"/>
            </w:pPr>
            <w:r w:rsidRPr="006B329A">
              <w:t>1 0 0 0</w:t>
            </w:r>
          </w:p>
        </w:tc>
        <w:tc>
          <w:tcPr>
            <w:tcW w:w="2835" w:type="dxa"/>
          </w:tcPr>
          <w:p w14:paraId="51E94FB1" w14:textId="77777777" w:rsidR="00C8533A" w:rsidRPr="006B329A" w:rsidRDefault="00C8533A" w:rsidP="006B329A">
            <w:pPr>
              <w:pStyle w:val="TAL"/>
            </w:pPr>
            <w:r w:rsidRPr="006B329A">
              <w:t>Schedule message Broadcast.</w:t>
            </w:r>
          </w:p>
        </w:tc>
      </w:tr>
      <w:tr w:rsidR="00C8533A" w:rsidRPr="006B329A" w14:paraId="053DC036" w14:textId="77777777">
        <w:tblPrEx>
          <w:tblCellMar>
            <w:top w:w="0" w:type="dxa"/>
            <w:bottom w:w="0" w:type="dxa"/>
          </w:tblCellMar>
        </w:tblPrEx>
        <w:trPr>
          <w:jc w:val="center"/>
        </w:trPr>
        <w:tc>
          <w:tcPr>
            <w:tcW w:w="993" w:type="dxa"/>
          </w:tcPr>
          <w:p w14:paraId="532D4636" w14:textId="77777777" w:rsidR="00C8533A" w:rsidRPr="006B329A" w:rsidRDefault="00C8533A" w:rsidP="006B329A">
            <w:pPr>
              <w:pStyle w:val="TAL"/>
            </w:pPr>
            <w:r w:rsidRPr="006B329A">
              <w:t>1 1 1 0</w:t>
            </w:r>
          </w:p>
        </w:tc>
        <w:tc>
          <w:tcPr>
            <w:tcW w:w="2835" w:type="dxa"/>
          </w:tcPr>
          <w:p w14:paraId="0AEB703E" w14:textId="77777777" w:rsidR="00C8533A" w:rsidRPr="006B329A" w:rsidRDefault="00C8533A" w:rsidP="006B329A">
            <w:pPr>
              <w:pStyle w:val="TAL"/>
            </w:pPr>
            <w:r w:rsidRPr="006B329A">
              <w:t>Default message Broadcast.</w:t>
            </w:r>
          </w:p>
        </w:tc>
      </w:tr>
      <w:tr w:rsidR="00C8533A" w:rsidRPr="006B329A" w14:paraId="2BC1C2E0" w14:textId="77777777">
        <w:tblPrEx>
          <w:tblCellMar>
            <w:top w:w="0" w:type="dxa"/>
            <w:bottom w:w="0" w:type="dxa"/>
          </w:tblCellMar>
        </w:tblPrEx>
        <w:trPr>
          <w:jc w:val="center"/>
        </w:trPr>
        <w:tc>
          <w:tcPr>
            <w:tcW w:w="993" w:type="dxa"/>
          </w:tcPr>
          <w:p w14:paraId="2D03883F" w14:textId="77777777" w:rsidR="00C8533A" w:rsidRPr="006B329A" w:rsidRDefault="00C8533A" w:rsidP="006B329A">
            <w:pPr>
              <w:pStyle w:val="TAL"/>
            </w:pPr>
            <w:r w:rsidRPr="006B329A">
              <w:t>1 1 1 1</w:t>
            </w:r>
          </w:p>
        </w:tc>
        <w:tc>
          <w:tcPr>
            <w:tcW w:w="2835" w:type="dxa"/>
          </w:tcPr>
          <w:p w14:paraId="7B8EAE4D" w14:textId="77777777" w:rsidR="00C8533A" w:rsidRPr="006B329A" w:rsidRDefault="00C8533A" w:rsidP="006B329A">
            <w:pPr>
              <w:pStyle w:val="TAL"/>
            </w:pPr>
            <w:r w:rsidRPr="006B329A">
              <w:t>Null message Broadcast.</w:t>
            </w:r>
          </w:p>
        </w:tc>
      </w:tr>
      <w:tr w:rsidR="00C8533A" w:rsidRPr="006B329A" w14:paraId="00526D25" w14:textId="77777777">
        <w:tblPrEx>
          <w:tblCellMar>
            <w:top w:w="0" w:type="dxa"/>
            <w:bottom w:w="0" w:type="dxa"/>
          </w:tblCellMar>
        </w:tblPrEx>
        <w:trPr>
          <w:cantSplit/>
          <w:jc w:val="center"/>
        </w:trPr>
        <w:tc>
          <w:tcPr>
            <w:tcW w:w="3828" w:type="dxa"/>
            <w:gridSpan w:val="2"/>
          </w:tcPr>
          <w:p w14:paraId="435DCB70" w14:textId="77777777" w:rsidR="00C8533A" w:rsidRPr="006B329A" w:rsidRDefault="00C8533A" w:rsidP="006B329A">
            <w:pPr>
              <w:pStyle w:val="TAL"/>
            </w:pPr>
            <w:r w:rsidRPr="006B329A">
              <w:t>All other values are reserved.</w:t>
            </w:r>
          </w:p>
        </w:tc>
      </w:tr>
    </w:tbl>
    <w:p w14:paraId="7531D5AB" w14:textId="77777777" w:rsidR="00C8533A" w:rsidRPr="006B329A" w:rsidRDefault="00C8533A" w:rsidP="006B329A"/>
    <w:p w14:paraId="13DEE7ED" w14:textId="77777777" w:rsidR="00C8533A" w:rsidRPr="006B329A" w:rsidRDefault="00C8533A" w:rsidP="006B329A">
      <w:r w:rsidRPr="006B329A">
        <w:t>When the Command Field is different from the value 1110 (Default message Broadcast), the BTS uses the SMSCB message IE together with the Command Field and the Last Block Field to build the blocks sent on the Radio interface, as defined by 3GPP TS 44.012. In that case bit 4 is ignored.</w:t>
      </w:r>
    </w:p>
    <w:p w14:paraId="6974390D" w14:textId="77777777" w:rsidR="00C8533A" w:rsidRPr="006B329A" w:rsidRDefault="00C8533A" w:rsidP="006B329A">
      <w:r w:rsidRPr="006B329A">
        <w:t>When the Command Field takes the value 1110 (Default message Broadcast), the BTS uses the SMSCB message IE together with the Default Broadcast Field and the Last Block Field to build the blocks sent on the Radio interface, as defined by 3GPP TS 44.012.</w:t>
      </w:r>
    </w:p>
    <w:p w14:paraId="2ABD8C47" w14:textId="77777777" w:rsidR="00C8533A" w:rsidRPr="006B329A" w:rsidRDefault="00C8533A" w:rsidP="006B329A">
      <w:r w:rsidRPr="006B329A">
        <w:t>The Default Broadcast Field (bit 4)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3260"/>
      </w:tblGrid>
      <w:tr w:rsidR="00C8533A" w:rsidRPr="006B329A" w14:paraId="1A6A1069" w14:textId="77777777">
        <w:tblPrEx>
          <w:tblCellMar>
            <w:top w:w="0" w:type="dxa"/>
            <w:bottom w:w="0" w:type="dxa"/>
          </w:tblCellMar>
        </w:tblPrEx>
        <w:trPr>
          <w:jc w:val="center"/>
        </w:trPr>
        <w:tc>
          <w:tcPr>
            <w:tcW w:w="959" w:type="dxa"/>
          </w:tcPr>
          <w:p w14:paraId="44BB507E" w14:textId="77777777" w:rsidR="00C8533A" w:rsidRPr="006B329A" w:rsidRDefault="00C8533A" w:rsidP="006B329A">
            <w:pPr>
              <w:pStyle w:val="TAH"/>
            </w:pPr>
            <w:r w:rsidRPr="006B329A">
              <w:t>Value</w:t>
            </w:r>
          </w:p>
        </w:tc>
        <w:tc>
          <w:tcPr>
            <w:tcW w:w="3260" w:type="dxa"/>
          </w:tcPr>
          <w:p w14:paraId="610BBD4D" w14:textId="77777777" w:rsidR="00C8533A" w:rsidRPr="006B329A" w:rsidRDefault="00C8533A" w:rsidP="006B329A">
            <w:pPr>
              <w:pStyle w:val="TAH"/>
            </w:pPr>
            <w:r w:rsidRPr="006B329A">
              <w:t>Default message to be broadcast</w:t>
            </w:r>
          </w:p>
        </w:tc>
      </w:tr>
      <w:tr w:rsidR="00C8533A" w:rsidRPr="006B329A" w14:paraId="22010579" w14:textId="77777777">
        <w:tblPrEx>
          <w:tblCellMar>
            <w:top w:w="0" w:type="dxa"/>
            <w:bottom w:w="0" w:type="dxa"/>
          </w:tblCellMar>
        </w:tblPrEx>
        <w:trPr>
          <w:jc w:val="center"/>
        </w:trPr>
        <w:tc>
          <w:tcPr>
            <w:tcW w:w="959" w:type="dxa"/>
          </w:tcPr>
          <w:p w14:paraId="72045306" w14:textId="77777777" w:rsidR="00C8533A" w:rsidRPr="006B329A" w:rsidRDefault="00C8533A" w:rsidP="006B329A">
            <w:pPr>
              <w:pStyle w:val="TAL"/>
            </w:pPr>
            <w:r w:rsidRPr="006B329A">
              <w:t>0</w:t>
            </w:r>
          </w:p>
        </w:tc>
        <w:tc>
          <w:tcPr>
            <w:tcW w:w="3260" w:type="dxa"/>
          </w:tcPr>
          <w:p w14:paraId="2AF206F1" w14:textId="77777777" w:rsidR="00C8533A" w:rsidRPr="006B329A" w:rsidRDefault="00C8533A" w:rsidP="006B329A">
            <w:pPr>
              <w:pStyle w:val="TAL"/>
            </w:pPr>
            <w:r w:rsidRPr="006B329A">
              <w:t>Normal message.</w:t>
            </w:r>
          </w:p>
        </w:tc>
      </w:tr>
      <w:tr w:rsidR="00C8533A" w:rsidRPr="006B329A" w14:paraId="69D7A02C" w14:textId="77777777">
        <w:tblPrEx>
          <w:tblCellMar>
            <w:top w:w="0" w:type="dxa"/>
            <w:bottom w:w="0" w:type="dxa"/>
          </w:tblCellMar>
        </w:tblPrEx>
        <w:trPr>
          <w:jc w:val="center"/>
        </w:trPr>
        <w:tc>
          <w:tcPr>
            <w:tcW w:w="959" w:type="dxa"/>
          </w:tcPr>
          <w:p w14:paraId="1C3BB618" w14:textId="77777777" w:rsidR="00C8533A" w:rsidRPr="006B329A" w:rsidRDefault="00C8533A" w:rsidP="006B329A">
            <w:pPr>
              <w:pStyle w:val="TAL"/>
            </w:pPr>
            <w:r w:rsidRPr="006B329A">
              <w:t>1</w:t>
            </w:r>
          </w:p>
        </w:tc>
        <w:tc>
          <w:tcPr>
            <w:tcW w:w="3260" w:type="dxa"/>
          </w:tcPr>
          <w:p w14:paraId="39C586F8" w14:textId="77777777" w:rsidR="00C8533A" w:rsidRPr="006B329A" w:rsidRDefault="00C8533A" w:rsidP="006B329A">
            <w:pPr>
              <w:pStyle w:val="TAL"/>
            </w:pPr>
            <w:r w:rsidRPr="006B329A">
              <w:t>Null message.</w:t>
            </w:r>
          </w:p>
        </w:tc>
      </w:tr>
    </w:tbl>
    <w:p w14:paraId="1028AE26" w14:textId="77777777" w:rsidR="00C8533A" w:rsidRPr="006B329A" w:rsidRDefault="00C8533A" w:rsidP="006B329A"/>
    <w:p w14:paraId="03ADAC71" w14:textId="77777777" w:rsidR="00C8533A" w:rsidRPr="006B329A" w:rsidRDefault="00C8533A" w:rsidP="006B329A">
      <w:r w:rsidRPr="006B329A">
        <w:t>The BTS uses the Last Block Field to signal to the MS the last block containing useful information as defined by 3GPP TS 44.012. This Field (bits 1 and 2)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1"/>
        <w:gridCol w:w="3827"/>
      </w:tblGrid>
      <w:tr w:rsidR="00C8533A" w:rsidRPr="006B329A" w14:paraId="597D4270" w14:textId="77777777">
        <w:tblPrEx>
          <w:tblCellMar>
            <w:top w:w="0" w:type="dxa"/>
            <w:bottom w:w="0" w:type="dxa"/>
          </w:tblCellMar>
        </w:tblPrEx>
        <w:trPr>
          <w:jc w:val="center"/>
        </w:trPr>
        <w:tc>
          <w:tcPr>
            <w:tcW w:w="1101" w:type="dxa"/>
          </w:tcPr>
          <w:p w14:paraId="38BD2D37" w14:textId="77777777" w:rsidR="00C8533A" w:rsidRPr="006B329A" w:rsidRDefault="00C8533A" w:rsidP="006B329A">
            <w:pPr>
              <w:pStyle w:val="TAH"/>
            </w:pPr>
            <w:r w:rsidRPr="006B329A">
              <w:t>Value</w:t>
            </w:r>
          </w:p>
        </w:tc>
        <w:tc>
          <w:tcPr>
            <w:tcW w:w="3827" w:type="dxa"/>
          </w:tcPr>
          <w:p w14:paraId="4C7C595E" w14:textId="77777777" w:rsidR="00C8533A" w:rsidRPr="006B329A" w:rsidRDefault="00C8533A" w:rsidP="006B329A">
            <w:pPr>
              <w:pStyle w:val="TAH"/>
            </w:pPr>
            <w:r w:rsidRPr="006B329A">
              <w:t>Last Block containing useful information</w:t>
            </w:r>
          </w:p>
        </w:tc>
      </w:tr>
      <w:tr w:rsidR="00C8533A" w:rsidRPr="006B329A" w14:paraId="3BE995A6" w14:textId="77777777">
        <w:tblPrEx>
          <w:tblCellMar>
            <w:top w:w="0" w:type="dxa"/>
            <w:bottom w:w="0" w:type="dxa"/>
          </w:tblCellMar>
        </w:tblPrEx>
        <w:trPr>
          <w:jc w:val="center"/>
        </w:trPr>
        <w:tc>
          <w:tcPr>
            <w:tcW w:w="1101" w:type="dxa"/>
          </w:tcPr>
          <w:p w14:paraId="356AB3FB" w14:textId="77777777" w:rsidR="00C8533A" w:rsidRPr="006B329A" w:rsidRDefault="00C8533A" w:rsidP="006B329A">
            <w:pPr>
              <w:pStyle w:val="TAL"/>
            </w:pPr>
            <w:r w:rsidRPr="006B329A">
              <w:t>00</w:t>
            </w:r>
          </w:p>
        </w:tc>
        <w:tc>
          <w:tcPr>
            <w:tcW w:w="3827" w:type="dxa"/>
          </w:tcPr>
          <w:p w14:paraId="5987703C" w14:textId="77777777" w:rsidR="00C8533A" w:rsidRPr="006B329A" w:rsidRDefault="00C8533A" w:rsidP="006B329A">
            <w:pPr>
              <w:pStyle w:val="TAL"/>
            </w:pPr>
            <w:r w:rsidRPr="006B329A">
              <w:t>Block 4</w:t>
            </w:r>
          </w:p>
        </w:tc>
      </w:tr>
      <w:tr w:rsidR="00C8533A" w:rsidRPr="006B329A" w14:paraId="4BCBCFB3" w14:textId="77777777">
        <w:tblPrEx>
          <w:tblCellMar>
            <w:top w:w="0" w:type="dxa"/>
            <w:bottom w:w="0" w:type="dxa"/>
          </w:tblCellMar>
        </w:tblPrEx>
        <w:trPr>
          <w:jc w:val="center"/>
        </w:trPr>
        <w:tc>
          <w:tcPr>
            <w:tcW w:w="1101" w:type="dxa"/>
          </w:tcPr>
          <w:p w14:paraId="0B1ED1B5" w14:textId="77777777" w:rsidR="00C8533A" w:rsidRPr="006B329A" w:rsidRDefault="00C8533A" w:rsidP="006B329A">
            <w:pPr>
              <w:pStyle w:val="TAL"/>
            </w:pPr>
            <w:r w:rsidRPr="006B329A">
              <w:t>01</w:t>
            </w:r>
          </w:p>
        </w:tc>
        <w:tc>
          <w:tcPr>
            <w:tcW w:w="3827" w:type="dxa"/>
          </w:tcPr>
          <w:p w14:paraId="385FBC69" w14:textId="77777777" w:rsidR="00C8533A" w:rsidRPr="006B329A" w:rsidRDefault="00C8533A" w:rsidP="006B329A">
            <w:pPr>
              <w:pStyle w:val="TAL"/>
            </w:pPr>
            <w:r w:rsidRPr="006B329A">
              <w:t>Block 1</w:t>
            </w:r>
          </w:p>
        </w:tc>
      </w:tr>
      <w:tr w:rsidR="00C8533A" w:rsidRPr="006B329A" w14:paraId="07AD140D" w14:textId="77777777">
        <w:tblPrEx>
          <w:tblCellMar>
            <w:top w:w="0" w:type="dxa"/>
            <w:bottom w:w="0" w:type="dxa"/>
          </w:tblCellMar>
        </w:tblPrEx>
        <w:trPr>
          <w:jc w:val="center"/>
        </w:trPr>
        <w:tc>
          <w:tcPr>
            <w:tcW w:w="1101" w:type="dxa"/>
          </w:tcPr>
          <w:p w14:paraId="64EBF1C6" w14:textId="77777777" w:rsidR="00C8533A" w:rsidRPr="006B329A" w:rsidRDefault="00C8533A" w:rsidP="006B329A">
            <w:pPr>
              <w:pStyle w:val="TAL"/>
            </w:pPr>
            <w:r w:rsidRPr="006B329A">
              <w:t>10</w:t>
            </w:r>
          </w:p>
        </w:tc>
        <w:tc>
          <w:tcPr>
            <w:tcW w:w="3827" w:type="dxa"/>
          </w:tcPr>
          <w:p w14:paraId="4AA71A69" w14:textId="77777777" w:rsidR="00C8533A" w:rsidRPr="006B329A" w:rsidRDefault="00C8533A" w:rsidP="006B329A">
            <w:pPr>
              <w:pStyle w:val="TAL"/>
            </w:pPr>
            <w:r w:rsidRPr="006B329A">
              <w:t>Block 2</w:t>
            </w:r>
          </w:p>
        </w:tc>
      </w:tr>
      <w:tr w:rsidR="00C8533A" w:rsidRPr="006B329A" w14:paraId="227DB42B" w14:textId="77777777">
        <w:tblPrEx>
          <w:tblCellMar>
            <w:top w:w="0" w:type="dxa"/>
            <w:bottom w:w="0" w:type="dxa"/>
          </w:tblCellMar>
        </w:tblPrEx>
        <w:trPr>
          <w:jc w:val="center"/>
        </w:trPr>
        <w:tc>
          <w:tcPr>
            <w:tcW w:w="1101" w:type="dxa"/>
          </w:tcPr>
          <w:p w14:paraId="15E6EB66" w14:textId="77777777" w:rsidR="00C8533A" w:rsidRPr="006B329A" w:rsidRDefault="00C8533A" w:rsidP="006B329A">
            <w:pPr>
              <w:pStyle w:val="TAL"/>
            </w:pPr>
            <w:r w:rsidRPr="006B329A">
              <w:t>11</w:t>
            </w:r>
          </w:p>
        </w:tc>
        <w:tc>
          <w:tcPr>
            <w:tcW w:w="3827" w:type="dxa"/>
          </w:tcPr>
          <w:p w14:paraId="56E17621" w14:textId="77777777" w:rsidR="00C8533A" w:rsidRPr="006B329A" w:rsidRDefault="00C8533A" w:rsidP="006B329A">
            <w:pPr>
              <w:pStyle w:val="TAL"/>
            </w:pPr>
            <w:r w:rsidRPr="006B329A">
              <w:t>Block 3</w:t>
            </w:r>
          </w:p>
        </w:tc>
      </w:tr>
    </w:tbl>
    <w:p w14:paraId="4B75A9D7" w14:textId="77777777" w:rsidR="00C8533A" w:rsidRPr="006B329A" w:rsidRDefault="00C8533A" w:rsidP="006B329A"/>
    <w:p w14:paraId="7C017D3C" w14:textId="77777777" w:rsidR="00C8533A" w:rsidRPr="006B329A" w:rsidRDefault="00C8533A" w:rsidP="006B329A">
      <w:pPr>
        <w:pStyle w:val="Heading3"/>
      </w:pPr>
      <w:bookmarkStart w:id="191" w:name="_Toc476910165"/>
      <w:r w:rsidRPr="006B329A">
        <w:lastRenderedPageBreak/>
        <w:t>9.3.42</w:t>
      </w:r>
      <w:r w:rsidRPr="006B329A">
        <w:tab/>
        <w:t>SMSCB Message</w:t>
      </w:r>
      <w:bookmarkEnd w:id="191"/>
    </w:p>
    <w:p w14:paraId="602E68B9" w14:textId="77777777" w:rsidR="00C8533A" w:rsidRPr="006B329A" w:rsidRDefault="00C8533A" w:rsidP="006B329A">
      <w:pPr>
        <w:keepNext/>
        <w:keepLines/>
      </w:pPr>
      <w:r w:rsidRPr="006B329A">
        <w:t>This element is used to convey the message to be broadcast on the CBCH.</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552AE5AA" w14:textId="77777777">
        <w:tblPrEx>
          <w:tblCellMar>
            <w:top w:w="0" w:type="dxa"/>
            <w:bottom w:w="0" w:type="dxa"/>
          </w:tblCellMar>
        </w:tblPrEx>
        <w:trPr>
          <w:cantSplit/>
          <w:jc w:val="center"/>
        </w:trPr>
        <w:tc>
          <w:tcPr>
            <w:tcW w:w="709" w:type="dxa"/>
          </w:tcPr>
          <w:p w14:paraId="6F7459D8" w14:textId="77777777" w:rsidR="00C8533A" w:rsidRPr="006B329A" w:rsidRDefault="00C8533A" w:rsidP="006B329A">
            <w:pPr>
              <w:pStyle w:val="TAC"/>
            </w:pPr>
            <w:r w:rsidRPr="006B329A">
              <w:t>8</w:t>
            </w:r>
          </w:p>
        </w:tc>
        <w:tc>
          <w:tcPr>
            <w:tcW w:w="709" w:type="dxa"/>
          </w:tcPr>
          <w:p w14:paraId="5DA7AF19" w14:textId="77777777" w:rsidR="00C8533A" w:rsidRPr="006B329A" w:rsidRDefault="00C8533A" w:rsidP="006B329A">
            <w:pPr>
              <w:pStyle w:val="TAC"/>
            </w:pPr>
            <w:r w:rsidRPr="006B329A">
              <w:t>7</w:t>
            </w:r>
          </w:p>
        </w:tc>
        <w:tc>
          <w:tcPr>
            <w:tcW w:w="709" w:type="dxa"/>
          </w:tcPr>
          <w:p w14:paraId="04F54733" w14:textId="77777777" w:rsidR="00C8533A" w:rsidRPr="006B329A" w:rsidRDefault="00C8533A" w:rsidP="006B329A">
            <w:pPr>
              <w:pStyle w:val="TAC"/>
            </w:pPr>
            <w:r w:rsidRPr="006B329A">
              <w:t>6</w:t>
            </w:r>
          </w:p>
        </w:tc>
        <w:tc>
          <w:tcPr>
            <w:tcW w:w="709" w:type="dxa"/>
          </w:tcPr>
          <w:p w14:paraId="50B91F55" w14:textId="77777777" w:rsidR="00C8533A" w:rsidRPr="006B329A" w:rsidRDefault="00C8533A" w:rsidP="006B329A">
            <w:pPr>
              <w:pStyle w:val="TAC"/>
            </w:pPr>
            <w:r w:rsidRPr="006B329A">
              <w:t>5</w:t>
            </w:r>
          </w:p>
        </w:tc>
        <w:tc>
          <w:tcPr>
            <w:tcW w:w="709" w:type="dxa"/>
          </w:tcPr>
          <w:p w14:paraId="68F3D55F" w14:textId="77777777" w:rsidR="00C8533A" w:rsidRPr="006B329A" w:rsidRDefault="00C8533A" w:rsidP="006B329A">
            <w:pPr>
              <w:pStyle w:val="TAC"/>
            </w:pPr>
            <w:r w:rsidRPr="006B329A">
              <w:t>4</w:t>
            </w:r>
          </w:p>
        </w:tc>
        <w:tc>
          <w:tcPr>
            <w:tcW w:w="709" w:type="dxa"/>
          </w:tcPr>
          <w:p w14:paraId="6D4D8104" w14:textId="77777777" w:rsidR="00C8533A" w:rsidRPr="006B329A" w:rsidRDefault="00C8533A" w:rsidP="006B329A">
            <w:pPr>
              <w:pStyle w:val="TAC"/>
            </w:pPr>
            <w:r w:rsidRPr="006B329A">
              <w:t>3</w:t>
            </w:r>
          </w:p>
        </w:tc>
        <w:tc>
          <w:tcPr>
            <w:tcW w:w="709" w:type="dxa"/>
          </w:tcPr>
          <w:p w14:paraId="515B58AF" w14:textId="77777777" w:rsidR="00C8533A" w:rsidRPr="006B329A" w:rsidRDefault="00C8533A" w:rsidP="006B329A">
            <w:pPr>
              <w:pStyle w:val="TAC"/>
            </w:pPr>
            <w:r w:rsidRPr="006B329A">
              <w:t>2</w:t>
            </w:r>
          </w:p>
        </w:tc>
        <w:tc>
          <w:tcPr>
            <w:tcW w:w="709" w:type="dxa"/>
          </w:tcPr>
          <w:p w14:paraId="38661082" w14:textId="77777777" w:rsidR="00C8533A" w:rsidRPr="006B329A" w:rsidRDefault="00C8533A" w:rsidP="006B329A">
            <w:pPr>
              <w:pStyle w:val="TAC"/>
            </w:pPr>
            <w:r w:rsidRPr="006B329A">
              <w:t>1</w:t>
            </w:r>
          </w:p>
        </w:tc>
        <w:tc>
          <w:tcPr>
            <w:tcW w:w="921" w:type="dxa"/>
          </w:tcPr>
          <w:p w14:paraId="3E942A63" w14:textId="77777777" w:rsidR="00C8533A" w:rsidRPr="006B329A" w:rsidRDefault="00C8533A" w:rsidP="006B329A">
            <w:pPr>
              <w:pStyle w:val="TAC"/>
            </w:pPr>
          </w:p>
        </w:tc>
      </w:tr>
      <w:tr w:rsidR="00C8533A" w:rsidRPr="006B329A" w14:paraId="6B6C23C6"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69B99275" w14:textId="77777777" w:rsidR="00C8533A" w:rsidRPr="006B329A" w:rsidRDefault="00C8533A" w:rsidP="006B329A">
            <w:pPr>
              <w:pStyle w:val="TAC"/>
            </w:pPr>
            <w:r w:rsidRPr="006B329A">
              <w:t>Element identifier</w:t>
            </w:r>
          </w:p>
        </w:tc>
        <w:tc>
          <w:tcPr>
            <w:tcW w:w="921" w:type="dxa"/>
            <w:tcBorders>
              <w:left w:val="nil"/>
            </w:tcBorders>
          </w:tcPr>
          <w:p w14:paraId="0F347B55" w14:textId="77777777" w:rsidR="00C8533A" w:rsidRPr="006B329A" w:rsidRDefault="00C8533A" w:rsidP="006B329A">
            <w:pPr>
              <w:pStyle w:val="TAC"/>
            </w:pPr>
            <w:r w:rsidRPr="006B329A">
              <w:t>1</w:t>
            </w:r>
          </w:p>
        </w:tc>
      </w:tr>
      <w:tr w:rsidR="00C8533A" w:rsidRPr="006B329A" w14:paraId="46634C36"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EA5501A" w14:textId="77777777" w:rsidR="00C8533A" w:rsidRPr="006B329A" w:rsidRDefault="00C8533A" w:rsidP="006B329A">
            <w:pPr>
              <w:pStyle w:val="TAC"/>
            </w:pPr>
            <w:r w:rsidRPr="006B329A">
              <w:t>Length</w:t>
            </w:r>
          </w:p>
        </w:tc>
        <w:tc>
          <w:tcPr>
            <w:tcW w:w="921" w:type="dxa"/>
            <w:tcBorders>
              <w:left w:val="nil"/>
            </w:tcBorders>
          </w:tcPr>
          <w:p w14:paraId="16FEC1F3" w14:textId="77777777" w:rsidR="00C8533A" w:rsidRPr="006B329A" w:rsidRDefault="00C8533A" w:rsidP="006B329A">
            <w:pPr>
              <w:pStyle w:val="TAC"/>
            </w:pPr>
            <w:r w:rsidRPr="006B329A">
              <w:t>2</w:t>
            </w:r>
          </w:p>
        </w:tc>
      </w:tr>
      <w:tr w:rsidR="00C8533A" w:rsidRPr="006B329A" w14:paraId="3B9FFAE2" w14:textId="77777777">
        <w:tblPrEx>
          <w:tblCellMar>
            <w:top w:w="0" w:type="dxa"/>
            <w:bottom w:w="0" w:type="dxa"/>
          </w:tblCellMar>
        </w:tblPrEx>
        <w:trPr>
          <w:cantSplit/>
          <w:jc w:val="center"/>
        </w:trPr>
        <w:tc>
          <w:tcPr>
            <w:tcW w:w="709" w:type="dxa"/>
            <w:tcBorders>
              <w:top w:val="single" w:sz="4" w:space="0" w:color="auto"/>
              <w:left w:val="single" w:sz="4" w:space="0" w:color="auto"/>
              <w:bottom w:val="single" w:sz="4" w:space="0" w:color="auto"/>
            </w:tcBorders>
          </w:tcPr>
          <w:p w14:paraId="6A6F91A6" w14:textId="77777777" w:rsidR="00C8533A" w:rsidRPr="006B329A" w:rsidRDefault="00C8533A" w:rsidP="006B329A">
            <w:pPr>
              <w:pStyle w:val="TAC"/>
            </w:pPr>
          </w:p>
        </w:tc>
        <w:tc>
          <w:tcPr>
            <w:tcW w:w="4254" w:type="dxa"/>
            <w:gridSpan w:val="6"/>
          </w:tcPr>
          <w:p w14:paraId="55338BEF" w14:textId="77777777" w:rsidR="00C8533A" w:rsidRPr="006B329A" w:rsidRDefault="00C8533A" w:rsidP="006B329A">
            <w:pPr>
              <w:pStyle w:val="TAC"/>
            </w:pPr>
            <w:r w:rsidRPr="006B329A">
              <w:t>SMSCB Message</w:t>
            </w:r>
          </w:p>
        </w:tc>
        <w:tc>
          <w:tcPr>
            <w:tcW w:w="709" w:type="dxa"/>
            <w:tcBorders>
              <w:top w:val="single" w:sz="4" w:space="0" w:color="auto"/>
              <w:left w:val="nil"/>
              <w:bottom w:val="single" w:sz="4" w:space="0" w:color="auto"/>
              <w:right w:val="single" w:sz="4" w:space="0" w:color="auto"/>
            </w:tcBorders>
          </w:tcPr>
          <w:p w14:paraId="358C289D" w14:textId="77777777" w:rsidR="00C8533A" w:rsidRPr="006B329A" w:rsidRDefault="00C8533A" w:rsidP="006B329A">
            <w:pPr>
              <w:pStyle w:val="TAC"/>
            </w:pPr>
          </w:p>
        </w:tc>
        <w:tc>
          <w:tcPr>
            <w:tcW w:w="921" w:type="dxa"/>
            <w:tcBorders>
              <w:left w:val="nil"/>
            </w:tcBorders>
          </w:tcPr>
          <w:p w14:paraId="5CFEF23D" w14:textId="77777777" w:rsidR="00C8533A" w:rsidRPr="006B329A" w:rsidRDefault="00C8533A" w:rsidP="006B329A">
            <w:pPr>
              <w:pStyle w:val="TAC"/>
            </w:pPr>
            <w:r w:rsidRPr="006B329A">
              <w:t>3</w:t>
            </w:r>
          </w:p>
        </w:tc>
      </w:tr>
      <w:tr w:rsidR="00C8533A" w:rsidRPr="006B329A" w14:paraId="736F996D" w14:textId="77777777">
        <w:tblPrEx>
          <w:tblCellMar>
            <w:top w:w="0" w:type="dxa"/>
            <w:bottom w:w="0" w:type="dxa"/>
          </w:tblCellMar>
        </w:tblPrEx>
        <w:trPr>
          <w:cantSplit/>
          <w:jc w:val="center"/>
        </w:trPr>
        <w:tc>
          <w:tcPr>
            <w:tcW w:w="709" w:type="dxa"/>
            <w:tcBorders>
              <w:top w:val="single" w:sz="4" w:space="0" w:color="auto"/>
              <w:left w:val="dashed" w:sz="4" w:space="0" w:color="auto"/>
              <w:bottom w:val="single" w:sz="4" w:space="0" w:color="auto"/>
            </w:tcBorders>
          </w:tcPr>
          <w:p w14:paraId="03687916" w14:textId="77777777" w:rsidR="00C8533A" w:rsidRPr="006B329A" w:rsidRDefault="00C8533A" w:rsidP="006B329A">
            <w:pPr>
              <w:pStyle w:val="TAC"/>
            </w:pPr>
          </w:p>
        </w:tc>
        <w:tc>
          <w:tcPr>
            <w:tcW w:w="4254" w:type="dxa"/>
            <w:gridSpan w:val="6"/>
          </w:tcPr>
          <w:p w14:paraId="59F9F152" w14:textId="77777777" w:rsidR="00C8533A" w:rsidRPr="006B329A" w:rsidRDefault="00C8533A" w:rsidP="006B329A">
            <w:pPr>
              <w:pStyle w:val="TAC"/>
            </w:pPr>
          </w:p>
        </w:tc>
        <w:tc>
          <w:tcPr>
            <w:tcW w:w="709" w:type="dxa"/>
            <w:tcBorders>
              <w:top w:val="single" w:sz="4" w:space="0" w:color="auto"/>
              <w:left w:val="nil"/>
              <w:bottom w:val="single" w:sz="4" w:space="0" w:color="auto"/>
              <w:right w:val="dashSmallGap" w:sz="4" w:space="0" w:color="auto"/>
            </w:tcBorders>
          </w:tcPr>
          <w:p w14:paraId="64ABB6B2" w14:textId="77777777" w:rsidR="00C8533A" w:rsidRPr="006B329A" w:rsidRDefault="00C8533A" w:rsidP="006B329A">
            <w:pPr>
              <w:pStyle w:val="TAC"/>
            </w:pPr>
          </w:p>
        </w:tc>
        <w:tc>
          <w:tcPr>
            <w:tcW w:w="921" w:type="dxa"/>
            <w:tcBorders>
              <w:left w:val="nil"/>
            </w:tcBorders>
          </w:tcPr>
          <w:p w14:paraId="2A8CB7B0" w14:textId="77777777" w:rsidR="00C8533A" w:rsidRPr="006B329A" w:rsidRDefault="00C8533A" w:rsidP="006B329A">
            <w:pPr>
              <w:pStyle w:val="TAC"/>
            </w:pPr>
          </w:p>
        </w:tc>
      </w:tr>
      <w:tr w:rsidR="00C8533A" w:rsidRPr="006B329A" w14:paraId="7CD0C158" w14:textId="77777777">
        <w:tblPrEx>
          <w:tblCellMar>
            <w:top w:w="0" w:type="dxa"/>
            <w:bottom w:w="0" w:type="dxa"/>
          </w:tblCellMar>
        </w:tblPrEx>
        <w:trPr>
          <w:cantSplit/>
          <w:jc w:val="center"/>
        </w:trPr>
        <w:tc>
          <w:tcPr>
            <w:tcW w:w="5672" w:type="dxa"/>
            <w:gridSpan w:val="8"/>
            <w:tcBorders>
              <w:left w:val="single" w:sz="4" w:space="0" w:color="auto"/>
              <w:bottom w:val="single" w:sz="4" w:space="0" w:color="auto"/>
              <w:right w:val="single" w:sz="4" w:space="0" w:color="auto"/>
            </w:tcBorders>
          </w:tcPr>
          <w:p w14:paraId="1B5DD72C" w14:textId="77777777" w:rsidR="00C8533A" w:rsidRPr="006B329A" w:rsidRDefault="00C8533A" w:rsidP="006B329A">
            <w:pPr>
              <w:pStyle w:val="TAC"/>
            </w:pPr>
          </w:p>
        </w:tc>
        <w:tc>
          <w:tcPr>
            <w:tcW w:w="921" w:type="dxa"/>
            <w:tcBorders>
              <w:left w:val="nil"/>
            </w:tcBorders>
          </w:tcPr>
          <w:p w14:paraId="7A146E19" w14:textId="77777777" w:rsidR="00C8533A" w:rsidRPr="006B329A" w:rsidRDefault="00C8533A" w:rsidP="006B329A">
            <w:pPr>
              <w:pStyle w:val="TAC"/>
            </w:pPr>
            <w:r w:rsidRPr="006B329A">
              <w:t>N</w:t>
            </w:r>
          </w:p>
        </w:tc>
      </w:tr>
    </w:tbl>
    <w:p w14:paraId="6F964E5E" w14:textId="77777777" w:rsidR="00C8533A" w:rsidRPr="006B329A" w:rsidRDefault="00C8533A" w:rsidP="006B329A"/>
    <w:p w14:paraId="744960A9" w14:textId="77777777" w:rsidR="00C8533A" w:rsidRPr="006B329A" w:rsidRDefault="00C8533A" w:rsidP="006B329A">
      <w:pPr>
        <w:pStyle w:val="Heading3"/>
      </w:pPr>
      <w:bookmarkStart w:id="192" w:name="_Toc476910166"/>
      <w:r w:rsidRPr="006B329A">
        <w:t>9.3.43</w:t>
      </w:r>
      <w:r w:rsidRPr="006B329A">
        <w:tab/>
        <w:t>CBCH Load Information</w:t>
      </w:r>
      <w:bookmarkEnd w:id="192"/>
    </w:p>
    <w:p w14:paraId="3E0E1E9E" w14:textId="77777777" w:rsidR="00C8533A" w:rsidRPr="006B329A" w:rsidRDefault="00C8533A" w:rsidP="006B329A">
      <w:r w:rsidRPr="006B329A">
        <w:t>This information element is used to indicate to the BSC the load situation of CBCH in the BTS.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45CAA459" w14:textId="77777777">
        <w:tblPrEx>
          <w:tblCellMar>
            <w:top w:w="0" w:type="dxa"/>
            <w:bottom w:w="0" w:type="dxa"/>
          </w:tblCellMar>
        </w:tblPrEx>
        <w:trPr>
          <w:cantSplit/>
          <w:jc w:val="center"/>
        </w:trPr>
        <w:tc>
          <w:tcPr>
            <w:tcW w:w="709" w:type="dxa"/>
          </w:tcPr>
          <w:p w14:paraId="3EB96A8A" w14:textId="77777777" w:rsidR="00C8533A" w:rsidRPr="006B329A" w:rsidRDefault="00C8533A" w:rsidP="006B329A">
            <w:pPr>
              <w:pStyle w:val="TAC"/>
            </w:pPr>
            <w:r w:rsidRPr="006B329A">
              <w:t>8</w:t>
            </w:r>
          </w:p>
        </w:tc>
        <w:tc>
          <w:tcPr>
            <w:tcW w:w="709" w:type="dxa"/>
          </w:tcPr>
          <w:p w14:paraId="6A39137C" w14:textId="77777777" w:rsidR="00C8533A" w:rsidRPr="006B329A" w:rsidRDefault="00C8533A" w:rsidP="006B329A">
            <w:pPr>
              <w:pStyle w:val="TAC"/>
            </w:pPr>
            <w:r w:rsidRPr="006B329A">
              <w:t>7</w:t>
            </w:r>
          </w:p>
        </w:tc>
        <w:tc>
          <w:tcPr>
            <w:tcW w:w="709" w:type="dxa"/>
          </w:tcPr>
          <w:p w14:paraId="2AAD76B5" w14:textId="77777777" w:rsidR="00C8533A" w:rsidRPr="006B329A" w:rsidRDefault="00C8533A" w:rsidP="006B329A">
            <w:pPr>
              <w:pStyle w:val="TAC"/>
            </w:pPr>
            <w:r w:rsidRPr="006B329A">
              <w:t>6</w:t>
            </w:r>
          </w:p>
        </w:tc>
        <w:tc>
          <w:tcPr>
            <w:tcW w:w="709" w:type="dxa"/>
          </w:tcPr>
          <w:p w14:paraId="5BAFBE7E" w14:textId="77777777" w:rsidR="00C8533A" w:rsidRPr="006B329A" w:rsidRDefault="00C8533A" w:rsidP="006B329A">
            <w:pPr>
              <w:pStyle w:val="TAC"/>
            </w:pPr>
            <w:r w:rsidRPr="006B329A">
              <w:t>5</w:t>
            </w:r>
          </w:p>
        </w:tc>
        <w:tc>
          <w:tcPr>
            <w:tcW w:w="709" w:type="dxa"/>
          </w:tcPr>
          <w:p w14:paraId="002BBF38" w14:textId="77777777" w:rsidR="00C8533A" w:rsidRPr="006B329A" w:rsidRDefault="00C8533A" w:rsidP="006B329A">
            <w:pPr>
              <w:pStyle w:val="TAC"/>
            </w:pPr>
            <w:r w:rsidRPr="006B329A">
              <w:t>4</w:t>
            </w:r>
          </w:p>
        </w:tc>
        <w:tc>
          <w:tcPr>
            <w:tcW w:w="709" w:type="dxa"/>
          </w:tcPr>
          <w:p w14:paraId="295379D9" w14:textId="77777777" w:rsidR="00C8533A" w:rsidRPr="006B329A" w:rsidRDefault="00C8533A" w:rsidP="006B329A">
            <w:pPr>
              <w:pStyle w:val="TAC"/>
            </w:pPr>
            <w:r w:rsidRPr="006B329A">
              <w:t>3</w:t>
            </w:r>
          </w:p>
        </w:tc>
        <w:tc>
          <w:tcPr>
            <w:tcW w:w="709" w:type="dxa"/>
          </w:tcPr>
          <w:p w14:paraId="02763DA6" w14:textId="77777777" w:rsidR="00C8533A" w:rsidRPr="006B329A" w:rsidRDefault="00C8533A" w:rsidP="006B329A">
            <w:pPr>
              <w:pStyle w:val="TAC"/>
            </w:pPr>
            <w:r w:rsidRPr="006B329A">
              <w:t>2</w:t>
            </w:r>
          </w:p>
        </w:tc>
        <w:tc>
          <w:tcPr>
            <w:tcW w:w="709" w:type="dxa"/>
          </w:tcPr>
          <w:p w14:paraId="0D27B391" w14:textId="77777777" w:rsidR="00C8533A" w:rsidRPr="006B329A" w:rsidRDefault="00C8533A" w:rsidP="006B329A">
            <w:pPr>
              <w:pStyle w:val="TAC"/>
            </w:pPr>
            <w:r w:rsidRPr="006B329A">
              <w:t>1</w:t>
            </w:r>
          </w:p>
        </w:tc>
        <w:tc>
          <w:tcPr>
            <w:tcW w:w="921" w:type="dxa"/>
          </w:tcPr>
          <w:p w14:paraId="4720863D" w14:textId="77777777" w:rsidR="00C8533A" w:rsidRPr="006B329A" w:rsidRDefault="00C8533A" w:rsidP="006B329A">
            <w:pPr>
              <w:pStyle w:val="TAC"/>
            </w:pPr>
          </w:p>
        </w:tc>
      </w:tr>
      <w:tr w:rsidR="00C8533A" w:rsidRPr="006B329A" w14:paraId="0356B130"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0A0FBEDB" w14:textId="77777777" w:rsidR="00C8533A" w:rsidRPr="006B329A" w:rsidRDefault="00C8533A" w:rsidP="006B329A">
            <w:pPr>
              <w:pStyle w:val="TAC"/>
            </w:pPr>
            <w:r w:rsidRPr="006B329A">
              <w:t>Element identifier</w:t>
            </w:r>
          </w:p>
        </w:tc>
        <w:tc>
          <w:tcPr>
            <w:tcW w:w="921" w:type="dxa"/>
            <w:tcBorders>
              <w:left w:val="nil"/>
            </w:tcBorders>
          </w:tcPr>
          <w:p w14:paraId="191986D7" w14:textId="77777777" w:rsidR="00C8533A" w:rsidRPr="006B329A" w:rsidRDefault="00C8533A" w:rsidP="006B329A">
            <w:pPr>
              <w:pStyle w:val="TAC"/>
            </w:pPr>
            <w:r w:rsidRPr="006B329A">
              <w:t>1</w:t>
            </w:r>
          </w:p>
        </w:tc>
      </w:tr>
      <w:tr w:rsidR="00C8533A" w:rsidRPr="006B329A" w14:paraId="5B6BE379" w14:textId="77777777">
        <w:tblPrEx>
          <w:tblCellMar>
            <w:top w:w="0" w:type="dxa"/>
            <w:bottom w:w="0" w:type="dxa"/>
          </w:tblCellMar>
        </w:tblPrEx>
        <w:trPr>
          <w:cantSplit/>
          <w:jc w:val="center"/>
        </w:trPr>
        <w:tc>
          <w:tcPr>
            <w:tcW w:w="709" w:type="dxa"/>
            <w:tcBorders>
              <w:top w:val="single" w:sz="4" w:space="0" w:color="auto"/>
              <w:left w:val="single" w:sz="4" w:space="0" w:color="auto"/>
              <w:bottom w:val="single" w:sz="4" w:space="0" w:color="auto"/>
              <w:right w:val="single" w:sz="4" w:space="0" w:color="auto"/>
            </w:tcBorders>
          </w:tcPr>
          <w:p w14:paraId="2FD83210" w14:textId="77777777" w:rsidR="00C8533A" w:rsidRPr="006B329A" w:rsidRDefault="00C8533A" w:rsidP="006B329A">
            <w:pPr>
              <w:pStyle w:val="TAC"/>
              <w:rPr>
                <w:sz w:val="16"/>
              </w:rPr>
            </w:pPr>
            <w:r w:rsidRPr="006B329A">
              <w:rPr>
                <w:sz w:val="16"/>
              </w:rPr>
              <w:t>CBCH</w:t>
            </w:r>
            <w:r w:rsidRPr="006B329A">
              <w:rPr>
                <w:sz w:val="16"/>
              </w:rPr>
              <w:br/>
              <w:t>Load</w:t>
            </w:r>
            <w:r w:rsidRPr="006B329A">
              <w:rPr>
                <w:sz w:val="16"/>
              </w:rPr>
              <w:br/>
              <w:t>Type</w:t>
            </w:r>
          </w:p>
        </w:tc>
        <w:tc>
          <w:tcPr>
            <w:tcW w:w="2127" w:type="dxa"/>
            <w:gridSpan w:val="3"/>
            <w:tcBorders>
              <w:top w:val="single" w:sz="4" w:space="0" w:color="auto"/>
              <w:left w:val="single" w:sz="4" w:space="0" w:color="auto"/>
              <w:bottom w:val="single" w:sz="4" w:space="0" w:color="auto"/>
              <w:right w:val="single" w:sz="4" w:space="0" w:color="auto"/>
            </w:tcBorders>
          </w:tcPr>
          <w:p w14:paraId="14056F6D" w14:textId="77777777" w:rsidR="00C8533A" w:rsidRPr="006B329A" w:rsidRDefault="00C8533A" w:rsidP="006B329A">
            <w:pPr>
              <w:pStyle w:val="TAC"/>
            </w:pPr>
            <w:r w:rsidRPr="006B329A">
              <w:t>Spare</w:t>
            </w:r>
          </w:p>
        </w:tc>
        <w:tc>
          <w:tcPr>
            <w:tcW w:w="2836" w:type="dxa"/>
            <w:gridSpan w:val="4"/>
            <w:tcBorders>
              <w:top w:val="single" w:sz="4" w:space="0" w:color="auto"/>
              <w:left w:val="single" w:sz="4" w:space="0" w:color="auto"/>
              <w:bottom w:val="single" w:sz="4" w:space="0" w:color="auto"/>
              <w:right w:val="single" w:sz="4" w:space="0" w:color="auto"/>
            </w:tcBorders>
          </w:tcPr>
          <w:p w14:paraId="2F905362" w14:textId="77777777" w:rsidR="00C8533A" w:rsidRPr="006B329A" w:rsidRDefault="00C8533A" w:rsidP="006B329A">
            <w:pPr>
              <w:pStyle w:val="TAC"/>
            </w:pPr>
            <w:r w:rsidRPr="006B329A">
              <w:t>Message Slot Count</w:t>
            </w:r>
          </w:p>
        </w:tc>
        <w:tc>
          <w:tcPr>
            <w:tcW w:w="921" w:type="dxa"/>
            <w:tcBorders>
              <w:left w:val="nil"/>
            </w:tcBorders>
          </w:tcPr>
          <w:p w14:paraId="4EDBA593" w14:textId="77777777" w:rsidR="00C8533A" w:rsidRPr="006B329A" w:rsidRDefault="00C8533A" w:rsidP="006B329A">
            <w:pPr>
              <w:pStyle w:val="TAC"/>
            </w:pPr>
            <w:r w:rsidRPr="006B329A">
              <w:t>2</w:t>
            </w:r>
          </w:p>
        </w:tc>
      </w:tr>
    </w:tbl>
    <w:p w14:paraId="55028873" w14:textId="77777777" w:rsidR="00C8533A" w:rsidRPr="006B329A" w:rsidRDefault="00C8533A" w:rsidP="006B329A"/>
    <w:p w14:paraId="5D398868" w14:textId="77777777" w:rsidR="00C8533A" w:rsidRPr="006B329A" w:rsidRDefault="00C8533A" w:rsidP="006B329A">
      <w:r w:rsidRPr="006B329A">
        <w:t>The CBCH Load Type field (bit 8 of octet 2) indicates either an underflow or an overflow situation of the CBCH in the BTS.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2693"/>
      </w:tblGrid>
      <w:tr w:rsidR="00C8533A" w:rsidRPr="006B329A" w14:paraId="5E973CE3" w14:textId="77777777">
        <w:tblPrEx>
          <w:tblCellMar>
            <w:top w:w="0" w:type="dxa"/>
            <w:bottom w:w="0" w:type="dxa"/>
          </w:tblCellMar>
        </w:tblPrEx>
        <w:trPr>
          <w:jc w:val="center"/>
        </w:trPr>
        <w:tc>
          <w:tcPr>
            <w:tcW w:w="959" w:type="dxa"/>
          </w:tcPr>
          <w:p w14:paraId="0332D574" w14:textId="77777777" w:rsidR="00C8533A" w:rsidRPr="006B329A" w:rsidRDefault="00C8533A" w:rsidP="006B329A">
            <w:pPr>
              <w:pStyle w:val="TAH"/>
            </w:pPr>
            <w:r w:rsidRPr="006B329A">
              <w:t>Value</w:t>
            </w:r>
          </w:p>
        </w:tc>
        <w:tc>
          <w:tcPr>
            <w:tcW w:w="2693" w:type="dxa"/>
          </w:tcPr>
          <w:p w14:paraId="5033642F" w14:textId="77777777" w:rsidR="00C8533A" w:rsidRPr="006B329A" w:rsidRDefault="00C8533A" w:rsidP="006B329A">
            <w:pPr>
              <w:pStyle w:val="TAH"/>
            </w:pPr>
            <w:r w:rsidRPr="006B329A">
              <w:t>CBCH Load Type</w:t>
            </w:r>
          </w:p>
        </w:tc>
      </w:tr>
      <w:tr w:rsidR="00C8533A" w:rsidRPr="006B329A" w14:paraId="21B3BF6E" w14:textId="77777777">
        <w:tblPrEx>
          <w:tblCellMar>
            <w:top w:w="0" w:type="dxa"/>
            <w:bottom w:w="0" w:type="dxa"/>
          </w:tblCellMar>
        </w:tblPrEx>
        <w:trPr>
          <w:jc w:val="center"/>
        </w:trPr>
        <w:tc>
          <w:tcPr>
            <w:tcW w:w="959" w:type="dxa"/>
          </w:tcPr>
          <w:p w14:paraId="6B07AAD3" w14:textId="77777777" w:rsidR="00C8533A" w:rsidRPr="006B329A" w:rsidRDefault="00C8533A" w:rsidP="006B329A">
            <w:pPr>
              <w:pStyle w:val="TAL"/>
            </w:pPr>
            <w:r w:rsidRPr="006B329A">
              <w:t>0</w:t>
            </w:r>
          </w:p>
        </w:tc>
        <w:tc>
          <w:tcPr>
            <w:tcW w:w="2693" w:type="dxa"/>
          </w:tcPr>
          <w:p w14:paraId="2031631B" w14:textId="77777777" w:rsidR="00C8533A" w:rsidRPr="006B329A" w:rsidRDefault="00C8533A" w:rsidP="006B329A">
            <w:pPr>
              <w:pStyle w:val="TAL"/>
            </w:pPr>
            <w:r w:rsidRPr="006B329A">
              <w:t>Underflow</w:t>
            </w:r>
          </w:p>
        </w:tc>
      </w:tr>
      <w:tr w:rsidR="00C8533A" w:rsidRPr="006B329A" w14:paraId="21A20BC4" w14:textId="77777777">
        <w:tblPrEx>
          <w:tblCellMar>
            <w:top w:w="0" w:type="dxa"/>
            <w:bottom w:w="0" w:type="dxa"/>
          </w:tblCellMar>
        </w:tblPrEx>
        <w:trPr>
          <w:jc w:val="center"/>
        </w:trPr>
        <w:tc>
          <w:tcPr>
            <w:tcW w:w="959" w:type="dxa"/>
          </w:tcPr>
          <w:p w14:paraId="07C3906B" w14:textId="77777777" w:rsidR="00C8533A" w:rsidRPr="006B329A" w:rsidRDefault="00C8533A" w:rsidP="006B329A">
            <w:pPr>
              <w:pStyle w:val="TAL"/>
            </w:pPr>
            <w:r w:rsidRPr="006B329A">
              <w:t>1</w:t>
            </w:r>
          </w:p>
        </w:tc>
        <w:tc>
          <w:tcPr>
            <w:tcW w:w="2693" w:type="dxa"/>
          </w:tcPr>
          <w:p w14:paraId="748807D9" w14:textId="77777777" w:rsidR="00C8533A" w:rsidRPr="006B329A" w:rsidRDefault="00C8533A" w:rsidP="006B329A">
            <w:pPr>
              <w:pStyle w:val="TAL"/>
            </w:pPr>
            <w:r w:rsidRPr="006B329A">
              <w:t>Overflow</w:t>
            </w:r>
          </w:p>
        </w:tc>
      </w:tr>
    </w:tbl>
    <w:p w14:paraId="60AA2276" w14:textId="77777777" w:rsidR="00C8533A" w:rsidRPr="006B329A" w:rsidRDefault="00C8533A" w:rsidP="006B329A"/>
    <w:p w14:paraId="79F8F4E9" w14:textId="77777777" w:rsidR="00C8533A" w:rsidRPr="006B329A" w:rsidRDefault="00C8533A" w:rsidP="006B329A">
      <w:r w:rsidRPr="006B329A">
        <w:t>The Message Slot Count field (bits 1</w:t>
      </w:r>
      <w:r w:rsidRPr="006B329A">
        <w:noBreakHyphen/>
        <w:t>4 of octet 2) indicates either the amount of SMSCB messages that are needed immediately by BTS or the amount of delay in message slots that is needed immediately by BTS depending on the value of the CBCH Load Type field. It is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8"/>
        <w:gridCol w:w="7052"/>
      </w:tblGrid>
      <w:tr w:rsidR="00C8533A" w:rsidRPr="006B329A" w14:paraId="21C91248" w14:textId="77777777">
        <w:tblPrEx>
          <w:tblCellMar>
            <w:top w:w="0" w:type="dxa"/>
            <w:bottom w:w="0" w:type="dxa"/>
          </w:tblCellMar>
        </w:tblPrEx>
        <w:trPr>
          <w:jc w:val="center"/>
        </w:trPr>
        <w:tc>
          <w:tcPr>
            <w:tcW w:w="2268" w:type="dxa"/>
          </w:tcPr>
          <w:p w14:paraId="5ED88BFF" w14:textId="77777777" w:rsidR="00C8533A" w:rsidRPr="006B329A" w:rsidRDefault="00C8533A" w:rsidP="006B329A">
            <w:pPr>
              <w:pStyle w:val="TAL"/>
            </w:pPr>
            <w:r w:rsidRPr="006B329A">
              <w:rPr>
                <w:b/>
              </w:rPr>
              <w:t>CBCH Load Type</w:t>
            </w:r>
          </w:p>
        </w:tc>
        <w:tc>
          <w:tcPr>
            <w:tcW w:w="7052" w:type="dxa"/>
          </w:tcPr>
          <w:p w14:paraId="347FB17F" w14:textId="77777777" w:rsidR="00C8533A" w:rsidRPr="006B329A" w:rsidRDefault="00C8533A" w:rsidP="006B329A">
            <w:pPr>
              <w:pStyle w:val="TAL"/>
            </w:pPr>
            <w:r w:rsidRPr="006B329A">
              <w:rPr>
                <w:b/>
              </w:rPr>
              <w:t>Message Slot Count</w:t>
            </w:r>
          </w:p>
        </w:tc>
      </w:tr>
      <w:tr w:rsidR="00C8533A" w:rsidRPr="006B329A" w14:paraId="2CB078D3" w14:textId="77777777">
        <w:tblPrEx>
          <w:tblCellMar>
            <w:top w:w="0" w:type="dxa"/>
            <w:bottom w:w="0" w:type="dxa"/>
          </w:tblCellMar>
        </w:tblPrEx>
        <w:trPr>
          <w:jc w:val="center"/>
        </w:trPr>
        <w:tc>
          <w:tcPr>
            <w:tcW w:w="2268" w:type="dxa"/>
          </w:tcPr>
          <w:p w14:paraId="39CF1006" w14:textId="77777777" w:rsidR="00C8533A" w:rsidRPr="006B329A" w:rsidRDefault="00C8533A" w:rsidP="006B329A">
            <w:pPr>
              <w:pStyle w:val="TAL"/>
            </w:pPr>
            <w:r w:rsidRPr="006B329A">
              <w:t>0</w:t>
            </w:r>
          </w:p>
        </w:tc>
        <w:tc>
          <w:tcPr>
            <w:tcW w:w="7052" w:type="dxa"/>
          </w:tcPr>
          <w:p w14:paraId="57A6950A" w14:textId="77777777" w:rsidR="00C8533A" w:rsidRPr="006B329A" w:rsidRDefault="00C8533A" w:rsidP="006B329A">
            <w:pPr>
              <w:pStyle w:val="TAL"/>
            </w:pPr>
            <w:r w:rsidRPr="006B329A">
              <w:t>indicates the amount of SMSCB messages (1 to 15) that are needed immediately by BTS.</w:t>
            </w:r>
          </w:p>
        </w:tc>
      </w:tr>
      <w:tr w:rsidR="00C8533A" w:rsidRPr="006B329A" w14:paraId="6A7A4380" w14:textId="77777777">
        <w:tblPrEx>
          <w:tblCellMar>
            <w:top w:w="0" w:type="dxa"/>
            <w:bottom w:w="0" w:type="dxa"/>
          </w:tblCellMar>
        </w:tblPrEx>
        <w:trPr>
          <w:jc w:val="center"/>
        </w:trPr>
        <w:tc>
          <w:tcPr>
            <w:tcW w:w="2268" w:type="dxa"/>
          </w:tcPr>
          <w:p w14:paraId="0918087A" w14:textId="77777777" w:rsidR="00C8533A" w:rsidRPr="006B329A" w:rsidRDefault="00C8533A" w:rsidP="006B329A">
            <w:pPr>
              <w:pStyle w:val="TAL"/>
            </w:pPr>
            <w:r w:rsidRPr="006B329A">
              <w:t>1</w:t>
            </w:r>
          </w:p>
        </w:tc>
        <w:tc>
          <w:tcPr>
            <w:tcW w:w="7052" w:type="dxa"/>
          </w:tcPr>
          <w:p w14:paraId="7A09F148" w14:textId="77777777" w:rsidR="00C8533A" w:rsidRPr="006B329A" w:rsidRDefault="00C8533A" w:rsidP="006B329A">
            <w:pPr>
              <w:pStyle w:val="TAL"/>
            </w:pPr>
            <w:r w:rsidRPr="006B329A">
              <w:t>indicates the amount of delay in message slots (1 to 15) that is needed immediately by BTS.</w:t>
            </w:r>
          </w:p>
        </w:tc>
      </w:tr>
    </w:tbl>
    <w:p w14:paraId="6F7C7883" w14:textId="77777777" w:rsidR="00C8533A" w:rsidRPr="006B329A" w:rsidRDefault="00C8533A" w:rsidP="006B329A"/>
    <w:p w14:paraId="152832D4" w14:textId="77777777" w:rsidR="00C8533A" w:rsidRPr="006B329A" w:rsidRDefault="00C8533A" w:rsidP="006B329A">
      <w:pPr>
        <w:pStyle w:val="Heading3"/>
      </w:pPr>
      <w:bookmarkStart w:id="193" w:name="_Toc476910167"/>
      <w:r w:rsidRPr="006B329A">
        <w:t>9.3.44</w:t>
      </w:r>
      <w:r w:rsidRPr="006B329A">
        <w:tab/>
        <w:t>SMSCB Channel Indicator</w:t>
      </w:r>
      <w:bookmarkEnd w:id="193"/>
    </w:p>
    <w:p w14:paraId="42329E98" w14:textId="77777777" w:rsidR="00C8533A" w:rsidRPr="006B329A" w:rsidRDefault="00C8533A" w:rsidP="006B329A">
      <w:r w:rsidRPr="006B329A">
        <w:t>This element is used to indicate the CB channel [see 3GPP TS 45.002] to be used for broadcasting the data.</w:t>
      </w:r>
    </w:p>
    <w:tbl>
      <w:tblPr>
        <w:tblW w:w="0" w:type="auto"/>
        <w:jc w:val="center"/>
        <w:tblLayout w:type="fixed"/>
        <w:tblCellMar>
          <w:left w:w="28" w:type="dxa"/>
          <w:right w:w="28" w:type="dxa"/>
        </w:tblCellMar>
        <w:tblLook w:val="0000" w:firstRow="0" w:lastRow="0" w:firstColumn="0" w:lastColumn="0" w:noHBand="0" w:noVBand="0"/>
      </w:tblPr>
      <w:tblGrid>
        <w:gridCol w:w="959"/>
        <w:gridCol w:w="850"/>
        <w:gridCol w:w="724"/>
        <w:gridCol w:w="687"/>
        <w:gridCol w:w="7"/>
        <w:gridCol w:w="677"/>
        <w:gridCol w:w="1004"/>
        <w:gridCol w:w="245"/>
        <w:gridCol w:w="1327"/>
        <w:gridCol w:w="810"/>
      </w:tblGrid>
      <w:tr w:rsidR="00C8533A" w:rsidRPr="006B329A" w14:paraId="2A077633" w14:textId="77777777">
        <w:tblPrEx>
          <w:tblCellMar>
            <w:top w:w="0" w:type="dxa"/>
            <w:bottom w:w="0" w:type="dxa"/>
          </w:tblCellMar>
        </w:tblPrEx>
        <w:trPr>
          <w:cantSplit/>
          <w:jc w:val="center"/>
        </w:trPr>
        <w:tc>
          <w:tcPr>
            <w:tcW w:w="959" w:type="dxa"/>
            <w:tcBorders>
              <w:bottom w:val="single" w:sz="6" w:space="0" w:color="auto"/>
            </w:tcBorders>
          </w:tcPr>
          <w:p w14:paraId="2AFB142C" w14:textId="77777777" w:rsidR="00C8533A" w:rsidRPr="006B329A" w:rsidRDefault="00C8533A" w:rsidP="006B329A">
            <w:pPr>
              <w:pStyle w:val="TAC"/>
            </w:pPr>
            <w:r w:rsidRPr="006B329A">
              <w:t>8</w:t>
            </w:r>
          </w:p>
        </w:tc>
        <w:tc>
          <w:tcPr>
            <w:tcW w:w="850" w:type="dxa"/>
            <w:tcBorders>
              <w:bottom w:val="single" w:sz="6" w:space="0" w:color="auto"/>
            </w:tcBorders>
          </w:tcPr>
          <w:p w14:paraId="7D41A57C" w14:textId="77777777" w:rsidR="00C8533A" w:rsidRPr="006B329A" w:rsidRDefault="00C8533A" w:rsidP="006B329A">
            <w:pPr>
              <w:pStyle w:val="TAC"/>
            </w:pPr>
            <w:r w:rsidRPr="006B329A">
              <w:t>7</w:t>
            </w:r>
          </w:p>
        </w:tc>
        <w:tc>
          <w:tcPr>
            <w:tcW w:w="724" w:type="dxa"/>
            <w:tcBorders>
              <w:bottom w:val="single" w:sz="6" w:space="0" w:color="auto"/>
            </w:tcBorders>
          </w:tcPr>
          <w:p w14:paraId="5A768D84" w14:textId="77777777" w:rsidR="00C8533A" w:rsidRPr="006B329A" w:rsidRDefault="00C8533A" w:rsidP="006B329A">
            <w:pPr>
              <w:pStyle w:val="TAC"/>
            </w:pPr>
            <w:r w:rsidRPr="006B329A">
              <w:t>6</w:t>
            </w:r>
          </w:p>
        </w:tc>
        <w:tc>
          <w:tcPr>
            <w:tcW w:w="687" w:type="dxa"/>
            <w:tcBorders>
              <w:bottom w:val="single" w:sz="6" w:space="0" w:color="auto"/>
            </w:tcBorders>
          </w:tcPr>
          <w:p w14:paraId="111FEA61" w14:textId="77777777" w:rsidR="00C8533A" w:rsidRPr="006B329A" w:rsidRDefault="00C8533A" w:rsidP="006B329A">
            <w:pPr>
              <w:pStyle w:val="TAC"/>
            </w:pPr>
            <w:r w:rsidRPr="006B329A">
              <w:t>5</w:t>
            </w:r>
          </w:p>
        </w:tc>
        <w:tc>
          <w:tcPr>
            <w:tcW w:w="684" w:type="dxa"/>
            <w:gridSpan w:val="2"/>
            <w:tcBorders>
              <w:bottom w:val="single" w:sz="6" w:space="0" w:color="auto"/>
            </w:tcBorders>
          </w:tcPr>
          <w:p w14:paraId="106F5485" w14:textId="77777777" w:rsidR="00C8533A" w:rsidRPr="006B329A" w:rsidRDefault="00C8533A" w:rsidP="006B329A">
            <w:pPr>
              <w:pStyle w:val="TAC"/>
            </w:pPr>
            <w:r w:rsidRPr="006B329A">
              <w:t>4</w:t>
            </w:r>
          </w:p>
        </w:tc>
        <w:tc>
          <w:tcPr>
            <w:tcW w:w="1004" w:type="dxa"/>
            <w:tcBorders>
              <w:bottom w:val="single" w:sz="6" w:space="0" w:color="auto"/>
            </w:tcBorders>
          </w:tcPr>
          <w:p w14:paraId="1A0A3E85" w14:textId="77777777" w:rsidR="00C8533A" w:rsidRPr="006B329A" w:rsidRDefault="00C8533A" w:rsidP="006B329A">
            <w:pPr>
              <w:pStyle w:val="TAC"/>
            </w:pPr>
            <w:r w:rsidRPr="006B329A">
              <w:t>3</w:t>
            </w:r>
          </w:p>
        </w:tc>
        <w:tc>
          <w:tcPr>
            <w:tcW w:w="245" w:type="dxa"/>
            <w:tcBorders>
              <w:bottom w:val="single" w:sz="6" w:space="0" w:color="auto"/>
            </w:tcBorders>
          </w:tcPr>
          <w:p w14:paraId="160D43BE" w14:textId="77777777" w:rsidR="00C8533A" w:rsidRPr="006B329A" w:rsidRDefault="00C8533A" w:rsidP="006B329A">
            <w:pPr>
              <w:pStyle w:val="TAC"/>
            </w:pPr>
            <w:r w:rsidRPr="006B329A">
              <w:t>2</w:t>
            </w:r>
          </w:p>
        </w:tc>
        <w:tc>
          <w:tcPr>
            <w:tcW w:w="1327" w:type="dxa"/>
          </w:tcPr>
          <w:p w14:paraId="15EC982F" w14:textId="77777777" w:rsidR="00C8533A" w:rsidRPr="006B329A" w:rsidRDefault="00C8533A" w:rsidP="006B329A">
            <w:pPr>
              <w:pStyle w:val="TAC"/>
            </w:pPr>
            <w:r w:rsidRPr="006B329A">
              <w:t>1</w:t>
            </w:r>
          </w:p>
        </w:tc>
        <w:tc>
          <w:tcPr>
            <w:tcW w:w="810" w:type="dxa"/>
          </w:tcPr>
          <w:p w14:paraId="3096F37B" w14:textId="77777777" w:rsidR="00C8533A" w:rsidRPr="006B329A" w:rsidRDefault="00C8533A" w:rsidP="006B329A">
            <w:pPr>
              <w:pStyle w:val="TAC"/>
              <w:jc w:val="left"/>
            </w:pPr>
          </w:p>
        </w:tc>
      </w:tr>
      <w:tr w:rsidR="00C8533A" w:rsidRPr="006B329A" w14:paraId="4923D4C2" w14:textId="77777777">
        <w:tblPrEx>
          <w:tblCellMar>
            <w:top w:w="0" w:type="dxa"/>
            <w:bottom w:w="0" w:type="dxa"/>
          </w:tblCellMar>
        </w:tblPrEx>
        <w:trPr>
          <w:cantSplit/>
          <w:jc w:val="center"/>
        </w:trPr>
        <w:tc>
          <w:tcPr>
            <w:tcW w:w="6480" w:type="dxa"/>
            <w:gridSpan w:val="9"/>
            <w:tcBorders>
              <w:top w:val="single" w:sz="6" w:space="0" w:color="auto"/>
              <w:left w:val="single" w:sz="6" w:space="0" w:color="auto"/>
              <w:bottom w:val="single" w:sz="6" w:space="0" w:color="auto"/>
              <w:right w:val="single" w:sz="6" w:space="0" w:color="auto"/>
            </w:tcBorders>
          </w:tcPr>
          <w:p w14:paraId="7B4E450F" w14:textId="77777777" w:rsidR="00C8533A" w:rsidRPr="006B329A" w:rsidRDefault="00C8533A" w:rsidP="006B329A">
            <w:pPr>
              <w:pStyle w:val="TAC"/>
            </w:pPr>
            <w:r w:rsidRPr="006B329A">
              <w:t>Element identifier</w:t>
            </w:r>
          </w:p>
        </w:tc>
        <w:tc>
          <w:tcPr>
            <w:tcW w:w="810" w:type="dxa"/>
          </w:tcPr>
          <w:p w14:paraId="04BC5C0B" w14:textId="77777777" w:rsidR="00C8533A" w:rsidRPr="006B329A" w:rsidRDefault="00C8533A" w:rsidP="006B329A">
            <w:pPr>
              <w:pStyle w:val="TAC"/>
              <w:jc w:val="left"/>
            </w:pPr>
            <w:r w:rsidRPr="006B329A">
              <w:t>1</w:t>
            </w:r>
          </w:p>
        </w:tc>
      </w:tr>
      <w:tr w:rsidR="00C8533A" w:rsidRPr="006B329A" w14:paraId="46CAB4A1" w14:textId="77777777">
        <w:tblPrEx>
          <w:tblCellMar>
            <w:top w:w="0" w:type="dxa"/>
            <w:bottom w:w="0" w:type="dxa"/>
          </w:tblCellMar>
        </w:tblPrEx>
        <w:trPr>
          <w:cantSplit/>
          <w:jc w:val="center"/>
        </w:trPr>
        <w:tc>
          <w:tcPr>
            <w:tcW w:w="3227" w:type="dxa"/>
            <w:gridSpan w:val="5"/>
            <w:tcBorders>
              <w:left w:val="single" w:sz="6" w:space="0" w:color="auto"/>
              <w:bottom w:val="single" w:sz="6" w:space="0" w:color="auto"/>
              <w:right w:val="single" w:sz="6" w:space="0" w:color="auto"/>
            </w:tcBorders>
          </w:tcPr>
          <w:p w14:paraId="7EA5EA3E" w14:textId="77777777" w:rsidR="00C8533A" w:rsidRPr="006B329A" w:rsidRDefault="00C8533A" w:rsidP="006B329A">
            <w:pPr>
              <w:pStyle w:val="TAC"/>
            </w:pPr>
            <w:r w:rsidRPr="006B329A">
              <w:t>Spare</w:t>
            </w:r>
          </w:p>
        </w:tc>
        <w:tc>
          <w:tcPr>
            <w:tcW w:w="3253" w:type="dxa"/>
            <w:gridSpan w:val="4"/>
            <w:tcBorders>
              <w:left w:val="single" w:sz="6" w:space="0" w:color="auto"/>
              <w:bottom w:val="single" w:sz="6" w:space="0" w:color="auto"/>
              <w:right w:val="single" w:sz="6" w:space="0" w:color="auto"/>
            </w:tcBorders>
          </w:tcPr>
          <w:p w14:paraId="3E184F93" w14:textId="77777777" w:rsidR="00C8533A" w:rsidRPr="006B329A" w:rsidRDefault="00C8533A" w:rsidP="006B329A">
            <w:pPr>
              <w:pStyle w:val="TAC"/>
            </w:pPr>
            <w:smartTag w:uri="urn:schemas-microsoft-com:office:smarttags" w:element="place">
              <w:smartTag w:uri="urn:schemas-microsoft-com:office:smarttags" w:element="City">
                <w:r w:rsidRPr="006B329A">
                  <w:t>Channel</w:t>
                </w:r>
              </w:smartTag>
              <w:r w:rsidRPr="006B329A">
                <w:t xml:space="preserve"> </w:t>
              </w:r>
              <w:smartTag w:uri="urn:schemas-microsoft-com:office:smarttags" w:element="State">
                <w:r w:rsidRPr="006B329A">
                  <w:t>Ind</w:t>
                </w:r>
              </w:smartTag>
            </w:smartTag>
          </w:p>
        </w:tc>
        <w:tc>
          <w:tcPr>
            <w:tcW w:w="810" w:type="dxa"/>
          </w:tcPr>
          <w:p w14:paraId="45B18867" w14:textId="77777777" w:rsidR="00C8533A" w:rsidRPr="006B329A" w:rsidRDefault="00C8533A" w:rsidP="006B329A">
            <w:pPr>
              <w:pStyle w:val="TAC"/>
              <w:jc w:val="left"/>
            </w:pPr>
            <w:r w:rsidRPr="006B329A">
              <w:t>2</w:t>
            </w:r>
          </w:p>
        </w:tc>
      </w:tr>
    </w:tbl>
    <w:p w14:paraId="69805CD4" w14:textId="77777777" w:rsidR="00C8533A" w:rsidRPr="006B329A" w:rsidRDefault="00C8533A" w:rsidP="006B329A"/>
    <w:p w14:paraId="7C7610C5" w14:textId="77777777" w:rsidR="00C8533A" w:rsidRPr="006B329A" w:rsidRDefault="00C8533A" w:rsidP="006B329A">
      <w:r w:rsidRPr="006B329A">
        <w:t>This element is used to indicate the CB channel to be used for broadcasting the data. The Channel Ind field is coded as follows:</w:t>
      </w:r>
    </w:p>
    <w:tbl>
      <w:tblPr>
        <w:tblW w:w="0" w:type="auto"/>
        <w:jc w:val="center"/>
        <w:tblLayout w:type="fixed"/>
        <w:tblCellMar>
          <w:left w:w="28" w:type="dxa"/>
        </w:tblCellMar>
        <w:tblLook w:val="0000" w:firstRow="0" w:lastRow="0" w:firstColumn="0" w:lastColumn="0" w:noHBand="0" w:noVBand="0"/>
      </w:tblPr>
      <w:tblGrid>
        <w:gridCol w:w="851"/>
        <w:gridCol w:w="7087"/>
      </w:tblGrid>
      <w:tr w:rsidR="00C8533A" w:rsidRPr="006B329A" w14:paraId="380729C4" w14:textId="77777777">
        <w:tblPrEx>
          <w:tblCellMar>
            <w:top w:w="0" w:type="dxa"/>
            <w:bottom w:w="0" w:type="dxa"/>
          </w:tblCellMar>
        </w:tblPrEx>
        <w:trPr>
          <w:jc w:val="center"/>
        </w:trPr>
        <w:tc>
          <w:tcPr>
            <w:tcW w:w="851" w:type="dxa"/>
            <w:tcBorders>
              <w:bottom w:val="single" w:sz="4" w:space="0" w:color="auto"/>
            </w:tcBorders>
          </w:tcPr>
          <w:p w14:paraId="586E5B03" w14:textId="77777777" w:rsidR="00C8533A" w:rsidRPr="006B329A" w:rsidRDefault="00C8533A" w:rsidP="006B329A">
            <w:pPr>
              <w:pStyle w:val="TAL"/>
            </w:pPr>
            <w:r w:rsidRPr="006B329A">
              <w:t>Value</w:t>
            </w:r>
          </w:p>
        </w:tc>
        <w:tc>
          <w:tcPr>
            <w:tcW w:w="7087" w:type="dxa"/>
            <w:tcBorders>
              <w:bottom w:val="single" w:sz="4" w:space="0" w:color="auto"/>
            </w:tcBorders>
          </w:tcPr>
          <w:p w14:paraId="1CA66F43" w14:textId="77777777" w:rsidR="00C8533A" w:rsidRPr="006B329A" w:rsidRDefault="00C8533A" w:rsidP="006B329A">
            <w:pPr>
              <w:pStyle w:val="TAL"/>
            </w:pPr>
            <w:smartTag w:uri="urn:schemas-microsoft-com:office:smarttags" w:element="place">
              <w:smartTag w:uri="urn:schemas-microsoft-com:office:smarttags" w:element="City">
                <w:r w:rsidRPr="006B329A">
                  <w:t>Channel</w:t>
                </w:r>
              </w:smartTag>
              <w:r w:rsidRPr="006B329A">
                <w:t xml:space="preserve"> </w:t>
              </w:r>
              <w:smartTag w:uri="urn:schemas-microsoft-com:office:smarttags" w:element="State">
                <w:r w:rsidRPr="006B329A">
                  <w:t>Ind</w:t>
                </w:r>
              </w:smartTag>
            </w:smartTag>
          </w:p>
        </w:tc>
      </w:tr>
      <w:tr w:rsidR="00C8533A" w:rsidRPr="006B329A" w14:paraId="65FB2B34" w14:textId="77777777">
        <w:tblPrEx>
          <w:tblCellMar>
            <w:top w:w="0" w:type="dxa"/>
            <w:bottom w:w="0" w:type="dxa"/>
          </w:tblCellMar>
        </w:tblPrEx>
        <w:trPr>
          <w:jc w:val="center"/>
        </w:trPr>
        <w:tc>
          <w:tcPr>
            <w:tcW w:w="851" w:type="dxa"/>
          </w:tcPr>
          <w:p w14:paraId="05DA2889" w14:textId="77777777" w:rsidR="00C8533A" w:rsidRPr="006B329A" w:rsidRDefault="00C8533A" w:rsidP="006B329A">
            <w:pPr>
              <w:pStyle w:val="TAL"/>
            </w:pPr>
            <w:r w:rsidRPr="006B329A">
              <w:t>0 0 0 0</w:t>
            </w:r>
          </w:p>
        </w:tc>
        <w:tc>
          <w:tcPr>
            <w:tcW w:w="7087" w:type="dxa"/>
          </w:tcPr>
          <w:p w14:paraId="1D51CB91" w14:textId="77777777" w:rsidR="00C8533A" w:rsidRPr="006B329A" w:rsidRDefault="00C8533A" w:rsidP="006B329A">
            <w:pPr>
              <w:pStyle w:val="TAL"/>
            </w:pPr>
            <w:r w:rsidRPr="006B329A">
              <w:t>Basic CBCH</w:t>
            </w:r>
          </w:p>
        </w:tc>
      </w:tr>
      <w:tr w:rsidR="00C8533A" w:rsidRPr="006B329A" w14:paraId="44C0702A" w14:textId="77777777">
        <w:tblPrEx>
          <w:tblCellMar>
            <w:top w:w="0" w:type="dxa"/>
            <w:bottom w:w="0" w:type="dxa"/>
          </w:tblCellMar>
        </w:tblPrEx>
        <w:trPr>
          <w:jc w:val="center"/>
        </w:trPr>
        <w:tc>
          <w:tcPr>
            <w:tcW w:w="851" w:type="dxa"/>
          </w:tcPr>
          <w:p w14:paraId="6FB54633" w14:textId="77777777" w:rsidR="00C8533A" w:rsidRPr="006B329A" w:rsidRDefault="00C8533A" w:rsidP="006B329A">
            <w:pPr>
              <w:pStyle w:val="TAL"/>
            </w:pPr>
            <w:r w:rsidRPr="006B329A">
              <w:t>0 0 0 1</w:t>
            </w:r>
          </w:p>
        </w:tc>
        <w:tc>
          <w:tcPr>
            <w:tcW w:w="7087" w:type="dxa"/>
          </w:tcPr>
          <w:p w14:paraId="18530A57" w14:textId="77777777" w:rsidR="00C8533A" w:rsidRPr="006B329A" w:rsidRDefault="00C8533A" w:rsidP="006B329A">
            <w:pPr>
              <w:pStyle w:val="TAL"/>
            </w:pPr>
            <w:r w:rsidRPr="006B329A">
              <w:t>Extended CBCH (supporting the extended CBCH by the network or MSs is optional)</w:t>
            </w:r>
          </w:p>
        </w:tc>
      </w:tr>
      <w:tr w:rsidR="00C8533A" w:rsidRPr="006B329A" w14:paraId="6773046E" w14:textId="77777777">
        <w:tblPrEx>
          <w:tblCellMar>
            <w:top w:w="0" w:type="dxa"/>
            <w:bottom w:w="0" w:type="dxa"/>
          </w:tblCellMar>
        </w:tblPrEx>
        <w:trPr>
          <w:cantSplit/>
          <w:jc w:val="center"/>
        </w:trPr>
        <w:tc>
          <w:tcPr>
            <w:tcW w:w="7938" w:type="dxa"/>
            <w:gridSpan w:val="2"/>
          </w:tcPr>
          <w:p w14:paraId="259BDCD1" w14:textId="77777777" w:rsidR="00C8533A" w:rsidRPr="006B329A" w:rsidRDefault="00C8533A" w:rsidP="006B329A">
            <w:pPr>
              <w:pStyle w:val="TAL"/>
            </w:pPr>
            <w:r w:rsidRPr="006B329A">
              <w:t>all other values are reserved.</w:t>
            </w:r>
          </w:p>
        </w:tc>
      </w:tr>
    </w:tbl>
    <w:p w14:paraId="427DED3E" w14:textId="77777777" w:rsidR="00C8533A" w:rsidRPr="006B329A" w:rsidRDefault="00C8533A" w:rsidP="006B329A">
      <w:pPr>
        <w:pStyle w:val="FP"/>
      </w:pPr>
    </w:p>
    <w:p w14:paraId="740331F8" w14:textId="77777777" w:rsidR="00C8533A" w:rsidRPr="006B329A" w:rsidRDefault="00C8533A" w:rsidP="006B329A">
      <w:pPr>
        <w:pStyle w:val="Heading3"/>
      </w:pPr>
      <w:bookmarkStart w:id="194" w:name="_Toc476910168"/>
      <w:r w:rsidRPr="006B329A">
        <w:lastRenderedPageBreak/>
        <w:t>9.3.45</w:t>
      </w:r>
      <w:r w:rsidRPr="006B329A">
        <w:tab/>
        <w:t>Group call reference</w:t>
      </w:r>
      <w:bookmarkEnd w:id="194"/>
    </w:p>
    <w:p w14:paraId="39A0FE1E" w14:textId="77777777" w:rsidR="00C8533A" w:rsidRPr="006B329A" w:rsidRDefault="00C8533A" w:rsidP="006B329A">
      <w:pPr>
        <w:keepNext/>
      </w:pPr>
      <w:r w:rsidRPr="006B329A">
        <w:t>It is coded as follows: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2ACC1C7C" w14:textId="77777777">
        <w:tblPrEx>
          <w:tblCellMar>
            <w:top w:w="0" w:type="dxa"/>
            <w:bottom w:w="0" w:type="dxa"/>
          </w:tblCellMar>
        </w:tblPrEx>
        <w:trPr>
          <w:cantSplit/>
          <w:jc w:val="center"/>
        </w:trPr>
        <w:tc>
          <w:tcPr>
            <w:tcW w:w="709" w:type="dxa"/>
          </w:tcPr>
          <w:p w14:paraId="704184A9" w14:textId="77777777" w:rsidR="00C8533A" w:rsidRPr="006B329A" w:rsidRDefault="00C8533A" w:rsidP="006B329A">
            <w:pPr>
              <w:pStyle w:val="TAC"/>
            </w:pPr>
            <w:r w:rsidRPr="006B329A">
              <w:t>8</w:t>
            </w:r>
          </w:p>
        </w:tc>
        <w:tc>
          <w:tcPr>
            <w:tcW w:w="709" w:type="dxa"/>
          </w:tcPr>
          <w:p w14:paraId="1C8B3757" w14:textId="77777777" w:rsidR="00C8533A" w:rsidRPr="006B329A" w:rsidRDefault="00C8533A" w:rsidP="006B329A">
            <w:pPr>
              <w:pStyle w:val="TAC"/>
            </w:pPr>
            <w:r w:rsidRPr="006B329A">
              <w:t>7</w:t>
            </w:r>
          </w:p>
        </w:tc>
        <w:tc>
          <w:tcPr>
            <w:tcW w:w="709" w:type="dxa"/>
          </w:tcPr>
          <w:p w14:paraId="23D6C678" w14:textId="77777777" w:rsidR="00C8533A" w:rsidRPr="006B329A" w:rsidRDefault="00C8533A" w:rsidP="006B329A">
            <w:pPr>
              <w:pStyle w:val="TAC"/>
            </w:pPr>
            <w:r w:rsidRPr="006B329A">
              <w:t>6</w:t>
            </w:r>
          </w:p>
        </w:tc>
        <w:tc>
          <w:tcPr>
            <w:tcW w:w="709" w:type="dxa"/>
          </w:tcPr>
          <w:p w14:paraId="0188B679" w14:textId="77777777" w:rsidR="00C8533A" w:rsidRPr="006B329A" w:rsidRDefault="00C8533A" w:rsidP="006B329A">
            <w:pPr>
              <w:pStyle w:val="TAC"/>
            </w:pPr>
            <w:r w:rsidRPr="006B329A">
              <w:t>5</w:t>
            </w:r>
          </w:p>
        </w:tc>
        <w:tc>
          <w:tcPr>
            <w:tcW w:w="709" w:type="dxa"/>
          </w:tcPr>
          <w:p w14:paraId="74CD015E" w14:textId="77777777" w:rsidR="00C8533A" w:rsidRPr="006B329A" w:rsidRDefault="00C8533A" w:rsidP="006B329A">
            <w:pPr>
              <w:pStyle w:val="TAC"/>
            </w:pPr>
            <w:r w:rsidRPr="006B329A">
              <w:t>4</w:t>
            </w:r>
          </w:p>
        </w:tc>
        <w:tc>
          <w:tcPr>
            <w:tcW w:w="709" w:type="dxa"/>
          </w:tcPr>
          <w:p w14:paraId="77BA62F1" w14:textId="77777777" w:rsidR="00C8533A" w:rsidRPr="006B329A" w:rsidRDefault="00C8533A" w:rsidP="006B329A">
            <w:pPr>
              <w:pStyle w:val="TAC"/>
            </w:pPr>
            <w:r w:rsidRPr="006B329A">
              <w:t>3</w:t>
            </w:r>
          </w:p>
        </w:tc>
        <w:tc>
          <w:tcPr>
            <w:tcW w:w="709" w:type="dxa"/>
          </w:tcPr>
          <w:p w14:paraId="44729D3B" w14:textId="77777777" w:rsidR="00C8533A" w:rsidRPr="006B329A" w:rsidRDefault="00C8533A" w:rsidP="006B329A">
            <w:pPr>
              <w:pStyle w:val="TAC"/>
            </w:pPr>
            <w:r w:rsidRPr="006B329A">
              <w:t>2</w:t>
            </w:r>
          </w:p>
        </w:tc>
        <w:tc>
          <w:tcPr>
            <w:tcW w:w="709" w:type="dxa"/>
          </w:tcPr>
          <w:p w14:paraId="7C06A6A3" w14:textId="77777777" w:rsidR="00C8533A" w:rsidRPr="006B329A" w:rsidRDefault="00C8533A" w:rsidP="006B329A">
            <w:pPr>
              <w:pStyle w:val="TAC"/>
            </w:pPr>
            <w:r w:rsidRPr="006B329A">
              <w:t>1</w:t>
            </w:r>
          </w:p>
        </w:tc>
        <w:tc>
          <w:tcPr>
            <w:tcW w:w="921" w:type="dxa"/>
          </w:tcPr>
          <w:p w14:paraId="2633C2FD" w14:textId="77777777" w:rsidR="00C8533A" w:rsidRPr="006B329A" w:rsidRDefault="00C8533A" w:rsidP="006B329A">
            <w:pPr>
              <w:pStyle w:val="TAC"/>
            </w:pPr>
          </w:p>
        </w:tc>
      </w:tr>
      <w:tr w:rsidR="00C8533A" w:rsidRPr="006B329A" w14:paraId="694D5665"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736D79D7" w14:textId="77777777" w:rsidR="00C8533A" w:rsidRPr="006B329A" w:rsidRDefault="00C8533A" w:rsidP="006B329A">
            <w:pPr>
              <w:pStyle w:val="TAC"/>
            </w:pPr>
            <w:r w:rsidRPr="006B329A">
              <w:t>Element identifier</w:t>
            </w:r>
          </w:p>
        </w:tc>
        <w:tc>
          <w:tcPr>
            <w:tcW w:w="921" w:type="dxa"/>
            <w:tcBorders>
              <w:left w:val="nil"/>
            </w:tcBorders>
          </w:tcPr>
          <w:p w14:paraId="49E8212B" w14:textId="77777777" w:rsidR="00C8533A" w:rsidRPr="006B329A" w:rsidRDefault="00C8533A" w:rsidP="006B329A">
            <w:pPr>
              <w:pStyle w:val="TAC"/>
            </w:pPr>
            <w:r w:rsidRPr="006B329A">
              <w:t>1</w:t>
            </w:r>
          </w:p>
        </w:tc>
      </w:tr>
      <w:tr w:rsidR="00C8533A" w:rsidRPr="006B329A" w14:paraId="6C001B9E"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F8507C" w14:textId="77777777" w:rsidR="00C8533A" w:rsidRPr="006B329A" w:rsidRDefault="00C8533A" w:rsidP="006B329A">
            <w:pPr>
              <w:pStyle w:val="TAC"/>
            </w:pPr>
            <w:r w:rsidRPr="006B329A">
              <w:t>Length</w:t>
            </w:r>
          </w:p>
        </w:tc>
        <w:tc>
          <w:tcPr>
            <w:tcW w:w="921" w:type="dxa"/>
            <w:tcBorders>
              <w:left w:val="nil"/>
            </w:tcBorders>
          </w:tcPr>
          <w:p w14:paraId="0F347F30" w14:textId="77777777" w:rsidR="00C8533A" w:rsidRPr="006B329A" w:rsidRDefault="00C8533A" w:rsidP="006B329A">
            <w:pPr>
              <w:pStyle w:val="TAC"/>
            </w:pPr>
            <w:r w:rsidRPr="006B329A">
              <w:t>2</w:t>
            </w:r>
          </w:p>
        </w:tc>
      </w:tr>
      <w:tr w:rsidR="00C8533A" w:rsidRPr="006B329A" w14:paraId="59A3785E"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B306BAA" w14:textId="77777777" w:rsidR="00C8533A" w:rsidRPr="006B329A" w:rsidRDefault="00C8533A" w:rsidP="006B329A">
            <w:pPr>
              <w:pStyle w:val="TAC"/>
            </w:pPr>
            <w:r w:rsidRPr="006B329A">
              <w:t>Descriptive group or broadcast call reference</w:t>
            </w:r>
          </w:p>
        </w:tc>
        <w:tc>
          <w:tcPr>
            <w:tcW w:w="921" w:type="dxa"/>
            <w:tcBorders>
              <w:left w:val="nil"/>
            </w:tcBorders>
          </w:tcPr>
          <w:p w14:paraId="6B9F4EEB" w14:textId="77777777" w:rsidR="00C8533A" w:rsidRPr="006B329A" w:rsidRDefault="00C8533A" w:rsidP="006B329A">
            <w:pPr>
              <w:pStyle w:val="TAC"/>
            </w:pPr>
            <w:r w:rsidRPr="006B329A">
              <w:t>3 to 7</w:t>
            </w:r>
          </w:p>
        </w:tc>
      </w:tr>
    </w:tbl>
    <w:p w14:paraId="6F4D96AC" w14:textId="77777777" w:rsidR="00C8533A" w:rsidRPr="006B329A" w:rsidRDefault="00C8533A" w:rsidP="006B329A"/>
    <w:p w14:paraId="0E9A2D3D" w14:textId="77777777" w:rsidR="00C8533A" w:rsidRPr="006B329A" w:rsidRDefault="00C8533A" w:rsidP="006B329A">
      <w:r w:rsidRPr="006B329A">
        <w:t>The octets 3 to 7 are coded in the same way as the octets 2 to 6 in the Descriptive group or broadcast call reference information element as defined in 3GPP TS 24.008.</w:t>
      </w:r>
    </w:p>
    <w:p w14:paraId="4BC62E3D" w14:textId="77777777" w:rsidR="00C8533A" w:rsidRPr="006B329A" w:rsidRDefault="00C8533A" w:rsidP="006B329A">
      <w:pPr>
        <w:pStyle w:val="Heading3"/>
      </w:pPr>
      <w:bookmarkStart w:id="195" w:name="_Toc476910169"/>
      <w:r w:rsidRPr="006B329A">
        <w:t>9.3.46</w:t>
      </w:r>
      <w:r w:rsidRPr="006B329A">
        <w:tab/>
        <w:t>Channel description</w:t>
      </w:r>
      <w:bookmarkEnd w:id="195"/>
    </w:p>
    <w:p w14:paraId="0CE8B307" w14:textId="77777777" w:rsidR="00C8533A" w:rsidRPr="006B329A" w:rsidRDefault="00C8533A" w:rsidP="006B329A">
      <w:r w:rsidRPr="006B329A">
        <w:t>This is a variable length element used to pass a radio interface information element from BSC to BTS.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75AEE884" w14:textId="77777777">
        <w:tblPrEx>
          <w:tblCellMar>
            <w:top w:w="0" w:type="dxa"/>
            <w:bottom w:w="0" w:type="dxa"/>
          </w:tblCellMar>
        </w:tblPrEx>
        <w:trPr>
          <w:cantSplit/>
          <w:jc w:val="center"/>
        </w:trPr>
        <w:tc>
          <w:tcPr>
            <w:tcW w:w="709" w:type="dxa"/>
          </w:tcPr>
          <w:p w14:paraId="5628D75A" w14:textId="77777777" w:rsidR="00C8533A" w:rsidRPr="006B329A" w:rsidRDefault="00C8533A" w:rsidP="006B329A">
            <w:pPr>
              <w:pStyle w:val="TAC"/>
            </w:pPr>
            <w:r w:rsidRPr="006B329A">
              <w:t>8</w:t>
            </w:r>
          </w:p>
        </w:tc>
        <w:tc>
          <w:tcPr>
            <w:tcW w:w="709" w:type="dxa"/>
          </w:tcPr>
          <w:p w14:paraId="77DA804B" w14:textId="77777777" w:rsidR="00C8533A" w:rsidRPr="006B329A" w:rsidRDefault="00C8533A" w:rsidP="006B329A">
            <w:pPr>
              <w:pStyle w:val="TAC"/>
            </w:pPr>
            <w:r w:rsidRPr="006B329A">
              <w:t>7</w:t>
            </w:r>
          </w:p>
        </w:tc>
        <w:tc>
          <w:tcPr>
            <w:tcW w:w="709" w:type="dxa"/>
          </w:tcPr>
          <w:p w14:paraId="1478ACF8" w14:textId="77777777" w:rsidR="00C8533A" w:rsidRPr="006B329A" w:rsidRDefault="00C8533A" w:rsidP="006B329A">
            <w:pPr>
              <w:pStyle w:val="TAC"/>
            </w:pPr>
            <w:r w:rsidRPr="006B329A">
              <w:t>6</w:t>
            </w:r>
          </w:p>
        </w:tc>
        <w:tc>
          <w:tcPr>
            <w:tcW w:w="709" w:type="dxa"/>
          </w:tcPr>
          <w:p w14:paraId="749052F9" w14:textId="77777777" w:rsidR="00C8533A" w:rsidRPr="006B329A" w:rsidRDefault="00C8533A" w:rsidP="006B329A">
            <w:pPr>
              <w:pStyle w:val="TAC"/>
            </w:pPr>
            <w:r w:rsidRPr="006B329A">
              <w:t>5</w:t>
            </w:r>
          </w:p>
        </w:tc>
        <w:tc>
          <w:tcPr>
            <w:tcW w:w="709" w:type="dxa"/>
          </w:tcPr>
          <w:p w14:paraId="5FCC1317" w14:textId="77777777" w:rsidR="00C8533A" w:rsidRPr="006B329A" w:rsidRDefault="00C8533A" w:rsidP="006B329A">
            <w:pPr>
              <w:pStyle w:val="TAC"/>
            </w:pPr>
            <w:r w:rsidRPr="006B329A">
              <w:t>4</w:t>
            </w:r>
          </w:p>
        </w:tc>
        <w:tc>
          <w:tcPr>
            <w:tcW w:w="709" w:type="dxa"/>
          </w:tcPr>
          <w:p w14:paraId="33054447" w14:textId="77777777" w:rsidR="00C8533A" w:rsidRPr="006B329A" w:rsidRDefault="00C8533A" w:rsidP="006B329A">
            <w:pPr>
              <w:pStyle w:val="TAC"/>
            </w:pPr>
            <w:r w:rsidRPr="006B329A">
              <w:t>3</w:t>
            </w:r>
          </w:p>
        </w:tc>
        <w:tc>
          <w:tcPr>
            <w:tcW w:w="709" w:type="dxa"/>
          </w:tcPr>
          <w:p w14:paraId="6C193959" w14:textId="77777777" w:rsidR="00C8533A" w:rsidRPr="006B329A" w:rsidRDefault="00C8533A" w:rsidP="006B329A">
            <w:pPr>
              <w:pStyle w:val="TAC"/>
            </w:pPr>
            <w:r w:rsidRPr="006B329A">
              <w:t>2</w:t>
            </w:r>
          </w:p>
        </w:tc>
        <w:tc>
          <w:tcPr>
            <w:tcW w:w="709" w:type="dxa"/>
          </w:tcPr>
          <w:p w14:paraId="1EB9F835" w14:textId="77777777" w:rsidR="00C8533A" w:rsidRPr="006B329A" w:rsidRDefault="00C8533A" w:rsidP="006B329A">
            <w:pPr>
              <w:pStyle w:val="TAC"/>
            </w:pPr>
            <w:r w:rsidRPr="006B329A">
              <w:t>1</w:t>
            </w:r>
          </w:p>
        </w:tc>
        <w:tc>
          <w:tcPr>
            <w:tcW w:w="921" w:type="dxa"/>
          </w:tcPr>
          <w:p w14:paraId="5F73B9E1" w14:textId="77777777" w:rsidR="00C8533A" w:rsidRPr="006B329A" w:rsidRDefault="00C8533A" w:rsidP="006B329A">
            <w:pPr>
              <w:pStyle w:val="TAC"/>
            </w:pPr>
          </w:p>
        </w:tc>
      </w:tr>
      <w:tr w:rsidR="00C8533A" w:rsidRPr="006B329A" w14:paraId="1FC38838"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521B12DA" w14:textId="77777777" w:rsidR="00C8533A" w:rsidRPr="006B329A" w:rsidRDefault="00C8533A" w:rsidP="006B329A">
            <w:pPr>
              <w:pStyle w:val="TAC"/>
            </w:pPr>
            <w:r w:rsidRPr="006B329A">
              <w:t>Element identifier</w:t>
            </w:r>
          </w:p>
        </w:tc>
        <w:tc>
          <w:tcPr>
            <w:tcW w:w="921" w:type="dxa"/>
            <w:tcBorders>
              <w:left w:val="nil"/>
            </w:tcBorders>
          </w:tcPr>
          <w:p w14:paraId="73AF1B9F" w14:textId="77777777" w:rsidR="00C8533A" w:rsidRPr="006B329A" w:rsidRDefault="00C8533A" w:rsidP="006B329A">
            <w:pPr>
              <w:pStyle w:val="TAC"/>
            </w:pPr>
            <w:r w:rsidRPr="006B329A">
              <w:t>1</w:t>
            </w:r>
          </w:p>
        </w:tc>
      </w:tr>
      <w:tr w:rsidR="00C8533A" w:rsidRPr="006B329A" w14:paraId="75065DD1"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B4D7DB9" w14:textId="77777777" w:rsidR="00C8533A" w:rsidRPr="006B329A" w:rsidRDefault="00C8533A" w:rsidP="006B329A">
            <w:pPr>
              <w:pStyle w:val="TAC"/>
            </w:pPr>
            <w:r w:rsidRPr="006B329A">
              <w:t>Length</w:t>
            </w:r>
          </w:p>
        </w:tc>
        <w:tc>
          <w:tcPr>
            <w:tcW w:w="921" w:type="dxa"/>
            <w:tcBorders>
              <w:left w:val="nil"/>
            </w:tcBorders>
          </w:tcPr>
          <w:p w14:paraId="56DCF095" w14:textId="77777777" w:rsidR="00C8533A" w:rsidRPr="006B329A" w:rsidRDefault="00C8533A" w:rsidP="006B329A">
            <w:pPr>
              <w:pStyle w:val="TAC"/>
            </w:pPr>
            <w:r w:rsidRPr="006B329A">
              <w:t>2</w:t>
            </w:r>
          </w:p>
        </w:tc>
      </w:tr>
      <w:tr w:rsidR="00C8533A" w:rsidRPr="006B329A" w14:paraId="2586310A"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04A0507" w14:textId="77777777" w:rsidR="00C8533A" w:rsidRPr="006B329A" w:rsidRDefault="00C8533A" w:rsidP="006B329A">
            <w:pPr>
              <w:pStyle w:val="TAC"/>
            </w:pPr>
            <w:r w:rsidRPr="006B329A">
              <w:t>Group Channel Description</w:t>
            </w:r>
          </w:p>
        </w:tc>
        <w:tc>
          <w:tcPr>
            <w:tcW w:w="921" w:type="dxa"/>
            <w:tcBorders>
              <w:left w:val="nil"/>
            </w:tcBorders>
          </w:tcPr>
          <w:p w14:paraId="02AF98D1" w14:textId="77777777" w:rsidR="00C8533A" w:rsidRPr="006B329A" w:rsidRDefault="00C8533A" w:rsidP="006B329A">
            <w:pPr>
              <w:pStyle w:val="TAC"/>
            </w:pPr>
            <w:r w:rsidRPr="006B329A">
              <w:t>3 to n</w:t>
            </w:r>
          </w:p>
        </w:tc>
      </w:tr>
    </w:tbl>
    <w:p w14:paraId="28141F6F" w14:textId="77777777" w:rsidR="00C8533A" w:rsidRPr="006B329A" w:rsidRDefault="00C8533A" w:rsidP="006B329A"/>
    <w:p w14:paraId="2706A4CA" w14:textId="77777777" w:rsidR="00C8533A" w:rsidRPr="006B329A" w:rsidRDefault="00C8533A" w:rsidP="006B329A">
      <w:r w:rsidRPr="006B329A">
        <w:t>Octet j (j = 3, 4, ..., n) is the unchanged octet j</w:t>
      </w:r>
      <w:r w:rsidRPr="006B329A">
        <w:noBreakHyphen/>
        <w:t>2 of a radio interface Group Channel description information element as defined in 3GPP TS 44.018, n</w:t>
      </w:r>
      <w:r w:rsidRPr="006B329A">
        <w:noBreakHyphen/>
        <w:t>2 is equal to the length of the radio interface Group channel description information element.</w:t>
      </w:r>
    </w:p>
    <w:p w14:paraId="44ECAD74" w14:textId="77777777" w:rsidR="00C8533A" w:rsidRPr="006B329A" w:rsidRDefault="00C8533A" w:rsidP="006B329A">
      <w:pPr>
        <w:pStyle w:val="Heading3"/>
      </w:pPr>
      <w:bookmarkStart w:id="196" w:name="_Toc476910170"/>
      <w:r w:rsidRPr="006B329A">
        <w:t>9.3.47</w:t>
      </w:r>
      <w:r w:rsidRPr="006B329A">
        <w:tab/>
        <w:t>NCH DRX information</w:t>
      </w:r>
      <w:bookmarkEnd w:id="196"/>
    </w:p>
    <w:p w14:paraId="46C70D56" w14:textId="77777777" w:rsidR="00C8533A" w:rsidRPr="006B329A" w:rsidRDefault="00C8533A" w:rsidP="006B329A">
      <w:r w:rsidRPr="006B329A">
        <w:t>This is a variable length element used to pass a radio interface information element from BSC to BTS.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6B3660E8" w14:textId="77777777">
        <w:tblPrEx>
          <w:tblCellMar>
            <w:top w:w="0" w:type="dxa"/>
            <w:bottom w:w="0" w:type="dxa"/>
          </w:tblCellMar>
        </w:tblPrEx>
        <w:trPr>
          <w:cantSplit/>
          <w:jc w:val="center"/>
        </w:trPr>
        <w:tc>
          <w:tcPr>
            <w:tcW w:w="709" w:type="dxa"/>
          </w:tcPr>
          <w:p w14:paraId="5D57800C" w14:textId="77777777" w:rsidR="00C8533A" w:rsidRPr="006B329A" w:rsidRDefault="00C8533A" w:rsidP="006B329A">
            <w:pPr>
              <w:pStyle w:val="TAC"/>
            </w:pPr>
            <w:r w:rsidRPr="006B329A">
              <w:t>8</w:t>
            </w:r>
          </w:p>
        </w:tc>
        <w:tc>
          <w:tcPr>
            <w:tcW w:w="709" w:type="dxa"/>
          </w:tcPr>
          <w:p w14:paraId="00D8241B" w14:textId="77777777" w:rsidR="00C8533A" w:rsidRPr="006B329A" w:rsidRDefault="00C8533A" w:rsidP="006B329A">
            <w:pPr>
              <w:pStyle w:val="TAC"/>
            </w:pPr>
            <w:r w:rsidRPr="006B329A">
              <w:t>7</w:t>
            </w:r>
          </w:p>
        </w:tc>
        <w:tc>
          <w:tcPr>
            <w:tcW w:w="709" w:type="dxa"/>
          </w:tcPr>
          <w:p w14:paraId="7EEDC7D1" w14:textId="77777777" w:rsidR="00C8533A" w:rsidRPr="006B329A" w:rsidRDefault="00C8533A" w:rsidP="006B329A">
            <w:pPr>
              <w:pStyle w:val="TAC"/>
            </w:pPr>
            <w:r w:rsidRPr="006B329A">
              <w:t>6</w:t>
            </w:r>
          </w:p>
        </w:tc>
        <w:tc>
          <w:tcPr>
            <w:tcW w:w="709" w:type="dxa"/>
          </w:tcPr>
          <w:p w14:paraId="03179CFC" w14:textId="77777777" w:rsidR="00C8533A" w:rsidRPr="006B329A" w:rsidRDefault="00C8533A" w:rsidP="006B329A">
            <w:pPr>
              <w:pStyle w:val="TAC"/>
            </w:pPr>
            <w:r w:rsidRPr="006B329A">
              <w:t>5</w:t>
            </w:r>
          </w:p>
        </w:tc>
        <w:tc>
          <w:tcPr>
            <w:tcW w:w="709" w:type="dxa"/>
          </w:tcPr>
          <w:p w14:paraId="3BEE1889" w14:textId="77777777" w:rsidR="00C8533A" w:rsidRPr="006B329A" w:rsidRDefault="00C8533A" w:rsidP="006B329A">
            <w:pPr>
              <w:pStyle w:val="TAC"/>
            </w:pPr>
            <w:r w:rsidRPr="006B329A">
              <w:t>4</w:t>
            </w:r>
          </w:p>
        </w:tc>
        <w:tc>
          <w:tcPr>
            <w:tcW w:w="709" w:type="dxa"/>
          </w:tcPr>
          <w:p w14:paraId="383000F6" w14:textId="77777777" w:rsidR="00C8533A" w:rsidRPr="006B329A" w:rsidRDefault="00C8533A" w:rsidP="006B329A">
            <w:pPr>
              <w:pStyle w:val="TAC"/>
            </w:pPr>
            <w:r w:rsidRPr="006B329A">
              <w:t>3</w:t>
            </w:r>
          </w:p>
        </w:tc>
        <w:tc>
          <w:tcPr>
            <w:tcW w:w="709" w:type="dxa"/>
          </w:tcPr>
          <w:p w14:paraId="24A1A8E6" w14:textId="77777777" w:rsidR="00C8533A" w:rsidRPr="006B329A" w:rsidRDefault="00C8533A" w:rsidP="006B329A">
            <w:pPr>
              <w:pStyle w:val="TAC"/>
            </w:pPr>
            <w:r w:rsidRPr="006B329A">
              <w:t>2</w:t>
            </w:r>
          </w:p>
        </w:tc>
        <w:tc>
          <w:tcPr>
            <w:tcW w:w="709" w:type="dxa"/>
          </w:tcPr>
          <w:p w14:paraId="68D936A0" w14:textId="77777777" w:rsidR="00C8533A" w:rsidRPr="006B329A" w:rsidRDefault="00C8533A" w:rsidP="006B329A">
            <w:pPr>
              <w:pStyle w:val="TAC"/>
            </w:pPr>
            <w:r w:rsidRPr="006B329A">
              <w:t>1</w:t>
            </w:r>
          </w:p>
        </w:tc>
        <w:tc>
          <w:tcPr>
            <w:tcW w:w="921" w:type="dxa"/>
          </w:tcPr>
          <w:p w14:paraId="7011855E" w14:textId="77777777" w:rsidR="00C8533A" w:rsidRPr="006B329A" w:rsidRDefault="00C8533A" w:rsidP="006B329A">
            <w:pPr>
              <w:pStyle w:val="TAC"/>
            </w:pPr>
          </w:p>
        </w:tc>
      </w:tr>
      <w:tr w:rsidR="00C8533A" w:rsidRPr="006B329A" w14:paraId="28CFE8AF"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20308491" w14:textId="77777777" w:rsidR="00C8533A" w:rsidRPr="006B329A" w:rsidRDefault="00C8533A" w:rsidP="006B329A">
            <w:pPr>
              <w:pStyle w:val="TAC"/>
            </w:pPr>
            <w:r w:rsidRPr="006B329A">
              <w:t>Element identifier</w:t>
            </w:r>
          </w:p>
        </w:tc>
        <w:tc>
          <w:tcPr>
            <w:tcW w:w="921" w:type="dxa"/>
            <w:tcBorders>
              <w:left w:val="nil"/>
            </w:tcBorders>
          </w:tcPr>
          <w:p w14:paraId="005A71E4" w14:textId="77777777" w:rsidR="00C8533A" w:rsidRPr="006B329A" w:rsidRDefault="00C8533A" w:rsidP="006B329A">
            <w:pPr>
              <w:pStyle w:val="TAC"/>
            </w:pPr>
            <w:r w:rsidRPr="006B329A">
              <w:t>1</w:t>
            </w:r>
          </w:p>
        </w:tc>
      </w:tr>
      <w:tr w:rsidR="00C8533A" w:rsidRPr="006B329A" w14:paraId="3A14B432"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B1E4589" w14:textId="77777777" w:rsidR="00C8533A" w:rsidRPr="006B329A" w:rsidRDefault="00C8533A" w:rsidP="006B329A">
            <w:pPr>
              <w:pStyle w:val="TAC"/>
            </w:pPr>
            <w:r w:rsidRPr="006B329A">
              <w:t>Length</w:t>
            </w:r>
          </w:p>
        </w:tc>
        <w:tc>
          <w:tcPr>
            <w:tcW w:w="921" w:type="dxa"/>
            <w:tcBorders>
              <w:left w:val="nil"/>
            </w:tcBorders>
          </w:tcPr>
          <w:p w14:paraId="635E7754" w14:textId="77777777" w:rsidR="00C8533A" w:rsidRPr="006B329A" w:rsidRDefault="00C8533A" w:rsidP="006B329A">
            <w:pPr>
              <w:pStyle w:val="TAC"/>
            </w:pPr>
            <w:r w:rsidRPr="006B329A">
              <w:t>2</w:t>
            </w:r>
          </w:p>
        </w:tc>
      </w:tr>
      <w:tr w:rsidR="00C8533A" w:rsidRPr="006B329A" w14:paraId="23A1A44E"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751C478" w14:textId="77777777" w:rsidR="00C8533A" w:rsidRPr="006B329A" w:rsidRDefault="00C8533A" w:rsidP="006B329A">
            <w:pPr>
              <w:pStyle w:val="TAC"/>
            </w:pPr>
            <w:r w:rsidRPr="006B329A">
              <w:t>NCH DRX information</w:t>
            </w:r>
          </w:p>
        </w:tc>
        <w:tc>
          <w:tcPr>
            <w:tcW w:w="921" w:type="dxa"/>
            <w:tcBorders>
              <w:left w:val="nil"/>
            </w:tcBorders>
          </w:tcPr>
          <w:p w14:paraId="26EB156C" w14:textId="77777777" w:rsidR="00C8533A" w:rsidRPr="006B329A" w:rsidRDefault="00C8533A" w:rsidP="006B329A">
            <w:pPr>
              <w:pStyle w:val="TAC"/>
            </w:pPr>
            <w:r w:rsidRPr="006B329A">
              <w:t>3</w:t>
            </w:r>
          </w:p>
        </w:tc>
      </w:tr>
    </w:tbl>
    <w:p w14:paraId="0B291689" w14:textId="77777777" w:rsidR="00C8533A" w:rsidRPr="006B329A" w:rsidRDefault="00C8533A" w:rsidP="006B329A"/>
    <w:p w14:paraId="42524336" w14:textId="77777777" w:rsidR="00C8533A" w:rsidRPr="006B329A" w:rsidRDefault="00C8533A" w:rsidP="006B329A">
      <w:r w:rsidRPr="006B329A">
        <w:t>Octet 3 bits 1 and 2 are bits 1 and 2 of the radio interface NLN as defined in 3GPP TS 44.018.</w:t>
      </w:r>
    </w:p>
    <w:p w14:paraId="68E9465B" w14:textId="77777777" w:rsidR="00C8533A" w:rsidRPr="006B329A" w:rsidRDefault="00C8533A" w:rsidP="006B329A">
      <w:r w:rsidRPr="006B329A">
        <w:t xml:space="preserve">Octet 3 bits 3, 4 and 5 are bits 1, 2 and 3 of the radio interface eMLPP priority as defined in 3GPP TS 44.018. </w:t>
      </w:r>
    </w:p>
    <w:p w14:paraId="583D05CC" w14:textId="77777777" w:rsidR="00C8533A" w:rsidRPr="006B329A" w:rsidRDefault="00C8533A" w:rsidP="006B329A">
      <w:r w:rsidRPr="006B329A">
        <w:t>Octet 3 bit 6 is the NLN status parameter as defined in 3GPP TS 44.018.</w:t>
      </w:r>
    </w:p>
    <w:p w14:paraId="38143CCD" w14:textId="77777777" w:rsidR="00C8533A" w:rsidRPr="006B329A" w:rsidRDefault="00C8533A" w:rsidP="006B329A">
      <w:r w:rsidRPr="006B329A">
        <w:t>Octet 3 bits 7 and 8 are spare and set to zero.</w:t>
      </w:r>
    </w:p>
    <w:p w14:paraId="7B6D4834" w14:textId="77777777" w:rsidR="00C8533A" w:rsidRPr="006B329A" w:rsidRDefault="00C8533A" w:rsidP="006B329A">
      <w:pPr>
        <w:pStyle w:val="Heading3"/>
      </w:pPr>
      <w:bookmarkStart w:id="197" w:name="_Toc476910171"/>
      <w:r w:rsidRPr="006B329A">
        <w:t>9.3.48</w:t>
      </w:r>
      <w:r w:rsidRPr="006B329A">
        <w:tab/>
        <w:t>Command indicator</w:t>
      </w:r>
      <w:bookmarkEnd w:id="197"/>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6C084E94" w14:textId="77777777">
        <w:tblPrEx>
          <w:tblCellMar>
            <w:top w:w="0" w:type="dxa"/>
            <w:bottom w:w="0" w:type="dxa"/>
          </w:tblCellMar>
        </w:tblPrEx>
        <w:trPr>
          <w:cantSplit/>
          <w:jc w:val="center"/>
        </w:trPr>
        <w:tc>
          <w:tcPr>
            <w:tcW w:w="709" w:type="dxa"/>
          </w:tcPr>
          <w:p w14:paraId="2A77FAE3" w14:textId="77777777" w:rsidR="00C8533A" w:rsidRPr="006B329A" w:rsidRDefault="00C8533A" w:rsidP="006B329A">
            <w:pPr>
              <w:pStyle w:val="TAC"/>
            </w:pPr>
            <w:r w:rsidRPr="006B329A">
              <w:t>8</w:t>
            </w:r>
          </w:p>
        </w:tc>
        <w:tc>
          <w:tcPr>
            <w:tcW w:w="709" w:type="dxa"/>
          </w:tcPr>
          <w:p w14:paraId="57E0A404" w14:textId="77777777" w:rsidR="00C8533A" w:rsidRPr="006B329A" w:rsidRDefault="00C8533A" w:rsidP="006B329A">
            <w:pPr>
              <w:pStyle w:val="TAC"/>
            </w:pPr>
            <w:r w:rsidRPr="006B329A">
              <w:t>7</w:t>
            </w:r>
          </w:p>
        </w:tc>
        <w:tc>
          <w:tcPr>
            <w:tcW w:w="709" w:type="dxa"/>
          </w:tcPr>
          <w:p w14:paraId="60010737" w14:textId="77777777" w:rsidR="00C8533A" w:rsidRPr="006B329A" w:rsidRDefault="00C8533A" w:rsidP="006B329A">
            <w:pPr>
              <w:pStyle w:val="TAC"/>
            </w:pPr>
            <w:r w:rsidRPr="006B329A">
              <w:t>6</w:t>
            </w:r>
          </w:p>
        </w:tc>
        <w:tc>
          <w:tcPr>
            <w:tcW w:w="709" w:type="dxa"/>
          </w:tcPr>
          <w:p w14:paraId="227EBA0D" w14:textId="77777777" w:rsidR="00C8533A" w:rsidRPr="006B329A" w:rsidRDefault="00C8533A" w:rsidP="006B329A">
            <w:pPr>
              <w:pStyle w:val="TAC"/>
            </w:pPr>
            <w:r w:rsidRPr="006B329A">
              <w:t>5</w:t>
            </w:r>
          </w:p>
        </w:tc>
        <w:tc>
          <w:tcPr>
            <w:tcW w:w="709" w:type="dxa"/>
          </w:tcPr>
          <w:p w14:paraId="72B43BDE" w14:textId="77777777" w:rsidR="00C8533A" w:rsidRPr="006B329A" w:rsidRDefault="00C8533A" w:rsidP="006B329A">
            <w:pPr>
              <w:pStyle w:val="TAC"/>
            </w:pPr>
            <w:r w:rsidRPr="006B329A">
              <w:t>4</w:t>
            </w:r>
          </w:p>
        </w:tc>
        <w:tc>
          <w:tcPr>
            <w:tcW w:w="709" w:type="dxa"/>
          </w:tcPr>
          <w:p w14:paraId="0769A7DE" w14:textId="77777777" w:rsidR="00C8533A" w:rsidRPr="006B329A" w:rsidRDefault="00C8533A" w:rsidP="006B329A">
            <w:pPr>
              <w:pStyle w:val="TAC"/>
            </w:pPr>
            <w:r w:rsidRPr="006B329A">
              <w:t>3</w:t>
            </w:r>
          </w:p>
        </w:tc>
        <w:tc>
          <w:tcPr>
            <w:tcW w:w="709" w:type="dxa"/>
          </w:tcPr>
          <w:p w14:paraId="7B5998A2" w14:textId="77777777" w:rsidR="00C8533A" w:rsidRPr="006B329A" w:rsidRDefault="00C8533A" w:rsidP="006B329A">
            <w:pPr>
              <w:pStyle w:val="TAC"/>
            </w:pPr>
            <w:r w:rsidRPr="006B329A">
              <w:t>2</w:t>
            </w:r>
          </w:p>
        </w:tc>
        <w:tc>
          <w:tcPr>
            <w:tcW w:w="709" w:type="dxa"/>
          </w:tcPr>
          <w:p w14:paraId="37416667" w14:textId="77777777" w:rsidR="00C8533A" w:rsidRPr="006B329A" w:rsidRDefault="00C8533A" w:rsidP="006B329A">
            <w:pPr>
              <w:pStyle w:val="TAC"/>
            </w:pPr>
            <w:r w:rsidRPr="006B329A">
              <w:t>1</w:t>
            </w:r>
          </w:p>
        </w:tc>
        <w:tc>
          <w:tcPr>
            <w:tcW w:w="921" w:type="dxa"/>
          </w:tcPr>
          <w:p w14:paraId="63025874" w14:textId="77777777" w:rsidR="00C8533A" w:rsidRPr="006B329A" w:rsidRDefault="00C8533A" w:rsidP="006B329A">
            <w:pPr>
              <w:pStyle w:val="TAC"/>
            </w:pPr>
          </w:p>
        </w:tc>
      </w:tr>
      <w:tr w:rsidR="00C8533A" w:rsidRPr="006B329A" w14:paraId="09A96F5C"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15BB67F3" w14:textId="77777777" w:rsidR="00C8533A" w:rsidRPr="006B329A" w:rsidRDefault="00C8533A" w:rsidP="006B329A">
            <w:pPr>
              <w:pStyle w:val="TAC"/>
            </w:pPr>
            <w:r w:rsidRPr="006B329A">
              <w:t>Element identifier</w:t>
            </w:r>
          </w:p>
        </w:tc>
        <w:tc>
          <w:tcPr>
            <w:tcW w:w="921" w:type="dxa"/>
            <w:tcBorders>
              <w:left w:val="nil"/>
            </w:tcBorders>
          </w:tcPr>
          <w:p w14:paraId="518F8335" w14:textId="77777777" w:rsidR="00C8533A" w:rsidRPr="006B329A" w:rsidRDefault="00C8533A" w:rsidP="006B329A">
            <w:pPr>
              <w:pStyle w:val="TAC"/>
            </w:pPr>
            <w:r w:rsidRPr="006B329A">
              <w:t>1</w:t>
            </w:r>
          </w:p>
        </w:tc>
      </w:tr>
      <w:tr w:rsidR="00C8533A" w:rsidRPr="006B329A" w14:paraId="1CAA59F6"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4421CD80" w14:textId="77777777" w:rsidR="00C8533A" w:rsidRPr="006B329A" w:rsidRDefault="00C8533A" w:rsidP="006B329A">
            <w:pPr>
              <w:pStyle w:val="TAC"/>
            </w:pPr>
            <w:r w:rsidRPr="006B329A">
              <w:t>Length</w:t>
            </w:r>
          </w:p>
        </w:tc>
        <w:tc>
          <w:tcPr>
            <w:tcW w:w="921" w:type="dxa"/>
            <w:tcBorders>
              <w:left w:val="nil"/>
            </w:tcBorders>
          </w:tcPr>
          <w:p w14:paraId="5FD5805D" w14:textId="77777777" w:rsidR="00C8533A" w:rsidRPr="006B329A" w:rsidRDefault="00C8533A" w:rsidP="006B329A">
            <w:pPr>
              <w:pStyle w:val="TAC"/>
            </w:pPr>
            <w:r w:rsidRPr="006B329A">
              <w:t>2</w:t>
            </w:r>
          </w:p>
        </w:tc>
      </w:tr>
      <w:tr w:rsidR="00C8533A" w:rsidRPr="006B329A" w14:paraId="33F130C4" w14:textId="77777777">
        <w:tblPrEx>
          <w:tblCellMar>
            <w:top w:w="0" w:type="dxa"/>
            <w:bottom w:w="0" w:type="dxa"/>
          </w:tblCellMar>
        </w:tblPrEx>
        <w:trPr>
          <w:cantSplit/>
          <w:jc w:val="center"/>
        </w:trPr>
        <w:tc>
          <w:tcPr>
            <w:tcW w:w="709" w:type="dxa"/>
            <w:tcBorders>
              <w:top w:val="single" w:sz="4" w:space="0" w:color="auto"/>
              <w:left w:val="single" w:sz="4" w:space="0" w:color="auto"/>
              <w:bottom w:val="single" w:sz="4" w:space="0" w:color="auto"/>
              <w:right w:val="dashed" w:sz="4" w:space="0" w:color="auto"/>
            </w:tcBorders>
          </w:tcPr>
          <w:p w14:paraId="4E49F49A" w14:textId="77777777" w:rsidR="00C8533A" w:rsidRPr="006B329A" w:rsidRDefault="00C8533A" w:rsidP="006B329A">
            <w:pPr>
              <w:pStyle w:val="TAC"/>
            </w:pPr>
            <w:r w:rsidRPr="006B329A">
              <w:t>E</w:t>
            </w:r>
          </w:p>
        </w:tc>
        <w:tc>
          <w:tcPr>
            <w:tcW w:w="4963" w:type="dxa"/>
            <w:gridSpan w:val="7"/>
            <w:tcBorders>
              <w:top w:val="single" w:sz="4" w:space="0" w:color="auto"/>
              <w:left w:val="dashed" w:sz="4" w:space="0" w:color="auto"/>
              <w:bottom w:val="single" w:sz="4" w:space="0" w:color="auto"/>
              <w:right w:val="single" w:sz="4" w:space="0" w:color="auto"/>
            </w:tcBorders>
          </w:tcPr>
          <w:p w14:paraId="0639A7AB" w14:textId="77777777" w:rsidR="00C8533A" w:rsidRPr="006B329A" w:rsidRDefault="00C8533A" w:rsidP="006B329A">
            <w:pPr>
              <w:pStyle w:val="TAC"/>
            </w:pPr>
            <w:r w:rsidRPr="006B329A">
              <w:t>Command Value</w:t>
            </w:r>
          </w:p>
        </w:tc>
        <w:tc>
          <w:tcPr>
            <w:tcW w:w="921" w:type="dxa"/>
            <w:tcBorders>
              <w:left w:val="nil"/>
            </w:tcBorders>
          </w:tcPr>
          <w:p w14:paraId="6CE1F7ED" w14:textId="77777777" w:rsidR="00C8533A" w:rsidRPr="006B329A" w:rsidRDefault="00C8533A" w:rsidP="006B329A">
            <w:pPr>
              <w:pStyle w:val="TAC"/>
            </w:pPr>
            <w:r w:rsidRPr="006B329A">
              <w:t>3</w:t>
            </w:r>
          </w:p>
        </w:tc>
      </w:tr>
      <w:tr w:rsidR="00C8533A" w:rsidRPr="006B329A" w14:paraId="0A4042A9"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E897CF" w14:textId="77777777" w:rsidR="00C8533A" w:rsidRPr="006B329A" w:rsidRDefault="00C8533A" w:rsidP="006B329A">
            <w:pPr>
              <w:pStyle w:val="TAC"/>
            </w:pPr>
            <w:r w:rsidRPr="006B329A">
              <w:t>Command Extension</w:t>
            </w:r>
          </w:p>
        </w:tc>
        <w:tc>
          <w:tcPr>
            <w:tcW w:w="921" w:type="dxa"/>
            <w:tcBorders>
              <w:left w:val="nil"/>
            </w:tcBorders>
          </w:tcPr>
          <w:p w14:paraId="6414BA69" w14:textId="77777777" w:rsidR="00C8533A" w:rsidRPr="006B329A" w:rsidRDefault="00C8533A" w:rsidP="006B329A">
            <w:pPr>
              <w:pStyle w:val="TAC"/>
            </w:pPr>
            <w:r w:rsidRPr="006B329A">
              <w:t>3a</w:t>
            </w:r>
          </w:p>
        </w:tc>
      </w:tr>
    </w:tbl>
    <w:p w14:paraId="5E4A122D" w14:textId="77777777" w:rsidR="00C8533A" w:rsidRPr="006B329A" w:rsidRDefault="00C8533A" w:rsidP="006B329A"/>
    <w:p w14:paraId="5AA83ECF" w14:textId="77777777" w:rsidR="00C8533A" w:rsidRPr="006B329A" w:rsidRDefault="00C8533A" w:rsidP="006B329A">
      <w:r w:rsidRPr="006B329A">
        <w:t>The Command Value is a single octet field (octet 3) if the extension bit E (bit 8) is set to 0. If it is set to 1 then the Command value is a 2 octet field (octets 3 and 3a).</w:t>
      </w:r>
    </w:p>
    <w:p w14:paraId="037E6BB6" w14:textId="77777777" w:rsidR="00C8533A" w:rsidRPr="006B329A" w:rsidRDefault="00C8533A" w:rsidP="006B329A">
      <w:pPr>
        <w:keepNext/>
        <w:outlineLvl w:val="0"/>
      </w:pPr>
      <w:r w:rsidRPr="006B329A">
        <w:lastRenderedPageBreak/>
        <w:t>COMMAND VALUES:</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
      <w:tblGrid>
        <w:gridCol w:w="1809"/>
        <w:gridCol w:w="3969"/>
      </w:tblGrid>
      <w:tr w:rsidR="00C8533A" w:rsidRPr="006B329A" w14:paraId="0B5AE6D8" w14:textId="77777777">
        <w:tblPrEx>
          <w:tblCellMar>
            <w:top w:w="0" w:type="dxa"/>
            <w:bottom w:w="0" w:type="dxa"/>
          </w:tblCellMar>
        </w:tblPrEx>
        <w:trPr>
          <w:jc w:val="center"/>
        </w:trPr>
        <w:tc>
          <w:tcPr>
            <w:tcW w:w="1809" w:type="dxa"/>
            <w:tcBorders>
              <w:top w:val="single" w:sz="6" w:space="0" w:color="auto"/>
              <w:left w:val="single" w:sz="6" w:space="0" w:color="auto"/>
              <w:bottom w:val="single" w:sz="6" w:space="0" w:color="auto"/>
              <w:right w:val="single" w:sz="6" w:space="0" w:color="auto"/>
            </w:tcBorders>
          </w:tcPr>
          <w:p w14:paraId="23F6D6CC" w14:textId="77777777" w:rsidR="00C8533A" w:rsidRPr="006B329A" w:rsidRDefault="00C8533A" w:rsidP="006B329A">
            <w:pPr>
              <w:pStyle w:val="TAH"/>
            </w:pPr>
            <w:r w:rsidRPr="006B329A">
              <w:t>Value</w:t>
            </w:r>
          </w:p>
        </w:tc>
        <w:tc>
          <w:tcPr>
            <w:tcW w:w="3969" w:type="dxa"/>
            <w:tcBorders>
              <w:top w:val="single" w:sz="6" w:space="0" w:color="auto"/>
              <w:left w:val="single" w:sz="6" w:space="0" w:color="auto"/>
              <w:bottom w:val="single" w:sz="6" w:space="0" w:color="auto"/>
              <w:right w:val="single" w:sz="6" w:space="0" w:color="auto"/>
            </w:tcBorders>
          </w:tcPr>
          <w:p w14:paraId="4F9B13FE" w14:textId="77777777" w:rsidR="00C8533A" w:rsidRPr="006B329A" w:rsidRDefault="00C8533A" w:rsidP="006B329A">
            <w:pPr>
              <w:pStyle w:val="TAH"/>
            </w:pPr>
            <w:r w:rsidRPr="006B329A">
              <w:t>Command</w:t>
            </w:r>
          </w:p>
        </w:tc>
      </w:tr>
      <w:tr w:rsidR="00C8533A" w:rsidRPr="006B329A" w14:paraId="75ABD3F7" w14:textId="77777777">
        <w:tblPrEx>
          <w:tblCellMar>
            <w:top w:w="0" w:type="dxa"/>
            <w:bottom w:w="0" w:type="dxa"/>
          </w:tblCellMar>
        </w:tblPrEx>
        <w:trPr>
          <w:jc w:val="center"/>
        </w:trPr>
        <w:tc>
          <w:tcPr>
            <w:tcW w:w="1809" w:type="dxa"/>
            <w:tcBorders>
              <w:top w:val="nil"/>
            </w:tcBorders>
          </w:tcPr>
          <w:p w14:paraId="3956B1B4" w14:textId="77777777" w:rsidR="00C8533A" w:rsidRPr="006B329A" w:rsidRDefault="00C8533A" w:rsidP="006B329A">
            <w:pPr>
              <w:pStyle w:val="TAL"/>
            </w:pPr>
            <w:r w:rsidRPr="006B329A">
              <w:t>0 0 0 0 0 0 0</w:t>
            </w:r>
          </w:p>
        </w:tc>
        <w:tc>
          <w:tcPr>
            <w:tcW w:w="3969" w:type="dxa"/>
            <w:tcBorders>
              <w:top w:val="nil"/>
            </w:tcBorders>
          </w:tcPr>
          <w:p w14:paraId="4DEC19EF" w14:textId="77777777" w:rsidR="00C8533A" w:rsidRPr="006B329A" w:rsidRDefault="00C8533A" w:rsidP="006B329A">
            <w:pPr>
              <w:pStyle w:val="TAL"/>
            </w:pPr>
            <w:r w:rsidRPr="006B329A">
              <w:t>Start</w:t>
            </w:r>
          </w:p>
        </w:tc>
      </w:tr>
      <w:tr w:rsidR="00C8533A" w:rsidRPr="006B329A" w14:paraId="3F2E90BE" w14:textId="77777777">
        <w:tblPrEx>
          <w:tblCellMar>
            <w:top w:w="0" w:type="dxa"/>
            <w:bottom w:w="0" w:type="dxa"/>
          </w:tblCellMar>
        </w:tblPrEx>
        <w:trPr>
          <w:jc w:val="center"/>
        </w:trPr>
        <w:tc>
          <w:tcPr>
            <w:tcW w:w="1809" w:type="dxa"/>
          </w:tcPr>
          <w:p w14:paraId="5BEFAB62" w14:textId="77777777" w:rsidR="00C8533A" w:rsidRPr="006B329A" w:rsidRDefault="00C8533A" w:rsidP="006B329A">
            <w:pPr>
              <w:pStyle w:val="TAL"/>
            </w:pPr>
            <w:r w:rsidRPr="006B329A">
              <w:t>0 0 0 0 0 0 1</w:t>
            </w:r>
          </w:p>
        </w:tc>
        <w:tc>
          <w:tcPr>
            <w:tcW w:w="3969" w:type="dxa"/>
          </w:tcPr>
          <w:p w14:paraId="148EA3CC" w14:textId="77777777" w:rsidR="00C8533A" w:rsidRPr="006B329A" w:rsidRDefault="00C8533A" w:rsidP="006B329A">
            <w:pPr>
              <w:pStyle w:val="TAL"/>
            </w:pPr>
            <w:r w:rsidRPr="006B329A">
              <w:t>Stop</w:t>
            </w:r>
          </w:p>
        </w:tc>
      </w:tr>
      <w:tr w:rsidR="00C8533A" w:rsidRPr="006B329A" w14:paraId="123D213A" w14:textId="77777777">
        <w:tblPrEx>
          <w:tblCellMar>
            <w:top w:w="0" w:type="dxa"/>
            <w:bottom w:w="0" w:type="dxa"/>
          </w:tblCellMar>
        </w:tblPrEx>
        <w:trPr>
          <w:jc w:val="center"/>
        </w:trPr>
        <w:tc>
          <w:tcPr>
            <w:tcW w:w="1809" w:type="dxa"/>
          </w:tcPr>
          <w:p w14:paraId="7873955F" w14:textId="77777777" w:rsidR="00C8533A" w:rsidRPr="006B329A" w:rsidRDefault="00C8533A" w:rsidP="006B329A">
            <w:pPr>
              <w:pStyle w:val="TAL"/>
            </w:pPr>
            <w:r w:rsidRPr="006B329A">
              <w:t>0 0 0 0 0 1 0</w:t>
            </w:r>
          </w:p>
        </w:tc>
        <w:tc>
          <w:tcPr>
            <w:tcW w:w="3969" w:type="dxa"/>
          </w:tcPr>
          <w:p w14:paraId="0536613D" w14:textId="77777777" w:rsidR="00C8533A" w:rsidRPr="006B329A" w:rsidRDefault="00C8533A" w:rsidP="006B329A">
            <w:pPr>
              <w:pStyle w:val="TAL"/>
            </w:pPr>
            <w:r w:rsidRPr="006B329A">
              <w:t>reserved for international use</w:t>
            </w:r>
          </w:p>
        </w:tc>
      </w:tr>
      <w:tr w:rsidR="00C8533A" w:rsidRPr="006B329A" w14:paraId="39EB9CD9" w14:textId="77777777">
        <w:tblPrEx>
          <w:tblCellMar>
            <w:top w:w="0" w:type="dxa"/>
            <w:bottom w:w="0" w:type="dxa"/>
          </w:tblCellMar>
        </w:tblPrEx>
        <w:trPr>
          <w:jc w:val="center"/>
        </w:trPr>
        <w:tc>
          <w:tcPr>
            <w:tcW w:w="1809" w:type="dxa"/>
          </w:tcPr>
          <w:p w14:paraId="4E306D29" w14:textId="77777777" w:rsidR="00C8533A" w:rsidRPr="006B329A" w:rsidRDefault="00C8533A" w:rsidP="006B329A">
            <w:pPr>
              <w:pStyle w:val="TAL"/>
            </w:pPr>
            <w:r w:rsidRPr="006B329A">
              <w:t>0  :  :  :  :  :  :</w:t>
            </w:r>
          </w:p>
        </w:tc>
        <w:tc>
          <w:tcPr>
            <w:tcW w:w="3969" w:type="dxa"/>
          </w:tcPr>
          <w:p w14:paraId="32D8957D" w14:textId="77777777" w:rsidR="00C8533A" w:rsidRPr="006B329A" w:rsidRDefault="00C8533A" w:rsidP="006B329A">
            <w:pPr>
              <w:pStyle w:val="TAL"/>
            </w:pPr>
          </w:p>
        </w:tc>
      </w:tr>
      <w:tr w:rsidR="00C8533A" w:rsidRPr="006B329A" w14:paraId="76DB961C" w14:textId="77777777">
        <w:tblPrEx>
          <w:tblCellMar>
            <w:top w:w="0" w:type="dxa"/>
            <w:bottom w:w="0" w:type="dxa"/>
          </w:tblCellMar>
        </w:tblPrEx>
        <w:trPr>
          <w:jc w:val="center"/>
        </w:trPr>
        <w:tc>
          <w:tcPr>
            <w:tcW w:w="1809" w:type="dxa"/>
          </w:tcPr>
          <w:p w14:paraId="1EED12C4" w14:textId="77777777" w:rsidR="00C8533A" w:rsidRPr="006B329A" w:rsidRDefault="00C8533A" w:rsidP="006B329A">
            <w:pPr>
              <w:pStyle w:val="TAL"/>
            </w:pPr>
            <w:r w:rsidRPr="006B329A">
              <w:t>1 0 0 0 0 0 0</w:t>
            </w:r>
          </w:p>
        </w:tc>
        <w:tc>
          <w:tcPr>
            <w:tcW w:w="3969" w:type="dxa"/>
          </w:tcPr>
          <w:p w14:paraId="07F5AC31" w14:textId="77777777" w:rsidR="00C8533A" w:rsidRPr="006B329A" w:rsidRDefault="00C8533A" w:rsidP="006B329A">
            <w:pPr>
              <w:pStyle w:val="TAL"/>
            </w:pPr>
          </w:p>
        </w:tc>
      </w:tr>
      <w:tr w:rsidR="00C8533A" w:rsidRPr="006B329A" w14:paraId="0AB16023" w14:textId="77777777">
        <w:tblPrEx>
          <w:tblCellMar>
            <w:top w:w="0" w:type="dxa"/>
            <w:bottom w:w="0" w:type="dxa"/>
          </w:tblCellMar>
        </w:tblPrEx>
        <w:trPr>
          <w:jc w:val="center"/>
        </w:trPr>
        <w:tc>
          <w:tcPr>
            <w:tcW w:w="1809" w:type="dxa"/>
          </w:tcPr>
          <w:p w14:paraId="611AA6DB" w14:textId="77777777" w:rsidR="00C8533A" w:rsidRPr="006B329A" w:rsidRDefault="00C8533A" w:rsidP="006B329A">
            <w:pPr>
              <w:pStyle w:val="TAL"/>
            </w:pPr>
          </w:p>
        </w:tc>
        <w:tc>
          <w:tcPr>
            <w:tcW w:w="3969" w:type="dxa"/>
          </w:tcPr>
          <w:p w14:paraId="568014F8" w14:textId="77777777" w:rsidR="00C8533A" w:rsidRPr="006B329A" w:rsidRDefault="00C8533A" w:rsidP="006B329A">
            <w:pPr>
              <w:pStyle w:val="TAL"/>
            </w:pPr>
          </w:p>
        </w:tc>
      </w:tr>
      <w:tr w:rsidR="00C8533A" w:rsidRPr="006B329A" w14:paraId="331C8CC3" w14:textId="77777777">
        <w:tblPrEx>
          <w:tblCellMar>
            <w:top w:w="0" w:type="dxa"/>
            <w:bottom w:w="0" w:type="dxa"/>
          </w:tblCellMar>
        </w:tblPrEx>
        <w:trPr>
          <w:jc w:val="center"/>
        </w:trPr>
        <w:tc>
          <w:tcPr>
            <w:tcW w:w="1809" w:type="dxa"/>
          </w:tcPr>
          <w:p w14:paraId="51C1E3B9" w14:textId="77777777" w:rsidR="00C8533A" w:rsidRPr="006B329A" w:rsidRDefault="00C8533A" w:rsidP="006B329A">
            <w:pPr>
              <w:pStyle w:val="TAL"/>
            </w:pPr>
            <w:r w:rsidRPr="006B329A">
              <w:t>1 0 0 0 0 0 1</w:t>
            </w:r>
          </w:p>
        </w:tc>
        <w:tc>
          <w:tcPr>
            <w:tcW w:w="3969" w:type="dxa"/>
          </w:tcPr>
          <w:p w14:paraId="164A1537" w14:textId="77777777" w:rsidR="00C8533A" w:rsidRPr="006B329A" w:rsidRDefault="00C8533A" w:rsidP="006B329A">
            <w:pPr>
              <w:pStyle w:val="TAL"/>
            </w:pPr>
            <w:r w:rsidRPr="006B329A">
              <w:t>reserved for national use</w:t>
            </w:r>
          </w:p>
        </w:tc>
      </w:tr>
      <w:tr w:rsidR="00C8533A" w:rsidRPr="006B329A" w14:paraId="5FEEB079" w14:textId="77777777">
        <w:tblPrEx>
          <w:tblCellMar>
            <w:top w:w="0" w:type="dxa"/>
            <w:bottom w:w="0" w:type="dxa"/>
          </w:tblCellMar>
        </w:tblPrEx>
        <w:trPr>
          <w:jc w:val="center"/>
        </w:trPr>
        <w:tc>
          <w:tcPr>
            <w:tcW w:w="1809" w:type="dxa"/>
          </w:tcPr>
          <w:p w14:paraId="6950EE01" w14:textId="77777777" w:rsidR="00C8533A" w:rsidRPr="006B329A" w:rsidRDefault="00C8533A" w:rsidP="006B329A">
            <w:pPr>
              <w:pStyle w:val="TAL"/>
            </w:pPr>
            <w:r w:rsidRPr="006B329A">
              <w:t>1  :  :  :  :  :  :</w:t>
            </w:r>
          </w:p>
        </w:tc>
        <w:tc>
          <w:tcPr>
            <w:tcW w:w="3969" w:type="dxa"/>
          </w:tcPr>
          <w:p w14:paraId="60C77C0C" w14:textId="77777777" w:rsidR="00C8533A" w:rsidRPr="006B329A" w:rsidRDefault="00C8533A" w:rsidP="006B329A">
            <w:pPr>
              <w:pStyle w:val="TAL"/>
            </w:pPr>
          </w:p>
        </w:tc>
      </w:tr>
      <w:tr w:rsidR="00C8533A" w:rsidRPr="006B329A" w14:paraId="293C59EF" w14:textId="77777777">
        <w:tblPrEx>
          <w:tblCellMar>
            <w:top w:w="0" w:type="dxa"/>
            <w:bottom w:w="0" w:type="dxa"/>
          </w:tblCellMar>
        </w:tblPrEx>
        <w:trPr>
          <w:jc w:val="center"/>
        </w:trPr>
        <w:tc>
          <w:tcPr>
            <w:tcW w:w="1809" w:type="dxa"/>
          </w:tcPr>
          <w:p w14:paraId="62F5032C" w14:textId="77777777" w:rsidR="00C8533A" w:rsidRPr="006B329A" w:rsidRDefault="00C8533A" w:rsidP="006B329A">
            <w:pPr>
              <w:pStyle w:val="TAL"/>
            </w:pPr>
            <w:r w:rsidRPr="006B329A">
              <w:t>1 1 1 1 1 1 1</w:t>
            </w:r>
          </w:p>
        </w:tc>
        <w:tc>
          <w:tcPr>
            <w:tcW w:w="3969" w:type="dxa"/>
          </w:tcPr>
          <w:p w14:paraId="6C879A6E" w14:textId="77777777" w:rsidR="00C8533A" w:rsidRPr="006B329A" w:rsidRDefault="00C8533A" w:rsidP="006B329A">
            <w:pPr>
              <w:pStyle w:val="TAL"/>
            </w:pPr>
          </w:p>
        </w:tc>
      </w:tr>
    </w:tbl>
    <w:p w14:paraId="0B52F5ED" w14:textId="77777777" w:rsidR="00C8533A" w:rsidRPr="006B329A" w:rsidRDefault="00C8533A" w:rsidP="006B329A"/>
    <w:p w14:paraId="08B13F3F" w14:textId="77777777" w:rsidR="00C8533A" w:rsidRPr="006B329A" w:rsidRDefault="00C8533A" w:rsidP="006B329A">
      <w:pPr>
        <w:pStyle w:val="Heading3"/>
      </w:pPr>
      <w:bookmarkStart w:id="198" w:name="_Toc476910172"/>
      <w:r w:rsidRPr="006B329A">
        <w:t>9.3.49</w:t>
      </w:r>
      <w:r w:rsidRPr="006B329A">
        <w:tab/>
        <w:t>eMLPP Priority</w:t>
      </w:r>
      <w:bookmarkEnd w:id="198"/>
    </w:p>
    <w:p w14:paraId="12D40591" w14:textId="77777777" w:rsidR="00C8533A" w:rsidRPr="006B329A" w:rsidRDefault="00C8533A" w:rsidP="006B329A">
      <w:r w:rsidRPr="006B329A">
        <w:t>This Information Element contains the eMLPP priority of the call.</w:t>
      </w:r>
    </w:p>
    <w:p w14:paraId="6AE64F8F" w14:textId="77777777" w:rsidR="00C8533A" w:rsidRPr="006B329A" w:rsidRDefault="00C8533A" w:rsidP="006B329A">
      <w:r w:rsidRPr="006B329A">
        <w:t>It is coded as follows: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3A97F86F" w14:textId="77777777">
        <w:tblPrEx>
          <w:tblCellMar>
            <w:top w:w="0" w:type="dxa"/>
            <w:bottom w:w="0" w:type="dxa"/>
          </w:tblCellMar>
        </w:tblPrEx>
        <w:trPr>
          <w:cantSplit/>
          <w:jc w:val="center"/>
        </w:trPr>
        <w:tc>
          <w:tcPr>
            <w:tcW w:w="709" w:type="dxa"/>
          </w:tcPr>
          <w:p w14:paraId="20871085" w14:textId="77777777" w:rsidR="00C8533A" w:rsidRPr="006B329A" w:rsidRDefault="00C8533A" w:rsidP="006B329A">
            <w:pPr>
              <w:pStyle w:val="TAC"/>
            </w:pPr>
            <w:r w:rsidRPr="006B329A">
              <w:t>8</w:t>
            </w:r>
          </w:p>
        </w:tc>
        <w:tc>
          <w:tcPr>
            <w:tcW w:w="709" w:type="dxa"/>
          </w:tcPr>
          <w:p w14:paraId="7891839F" w14:textId="77777777" w:rsidR="00C8533A" w:rsidRPr="006B329A" w:rsidRDefault="00C8533A" w:rsidP="006B329A">
            <w:pPr>
              <w:pStyle w:val="TAC"/>
            </w:pPr>
            <w:r w:rsidRPr="006B329A">
              <w:t>7</w:t>
            </w:r>
          </w:p>
        </w:tc>
        <w:tc>
          <w:tcPr>
            <w:tcW w:w="709" w:type="dxa"/>
          </w:tcPr>
          <w:p w14:paraId="01736BA4" w14:textId="77777777" w:rsidR="00C8533A" w:rsidRPr="006B329A" w:rsidRDefault="00C8533A" w:rsidP="006B329A">
            <w:pPr>
              <w:pStyle w:val="TAC"/>
            </w:pPr>
            <w:r w:rsidRPr="006B329A">
              <w:t>6</w:t>
            </w:r>
          </w:p>
        </w:tc>
        <w:tc>
          <w:tcPr>
            <w:tcW w:w="709" w:type="dxa"/>
          </w:tcPr>
          <w:p w14:paraId="43F5363D" w14:textId="77777777" w:rsidR="00C8533A" w:rsidRPr="006B329A" w:rsidRDefault="00C8533A" w:rsidP="006B329A">
            <w:pPr>
              <w:pStyle w:val="TAC"/>
            </w:pPr>
            <w:r w:rsidRPr="006B329A">
              <w:t>5</w:t>
            </w:r>
          </w:p>
        </w:tc>
        <w:tc>
          <w:tcPr>
            <w:tcW w:w="709" w:type="dxa"/>
          </w:tcPr>
          <w:p w14:paraId="312E9CD3" w14:textId="77777777" w:rsidR="00C8533A" w:rsidRPr="006B329A" w:rsidRDefault="00C8533A" w:rsidP="006B329A">
            <w:pPr>
              <w:pStyle w:val="TAC"/>
            </w:pPr>
            <w:r w:rsidRPr="006B329A">
              <w:t>4</w:t>
            </w:r>
          </w:p>
        </w:tc>
        <w:tc>
          <w:tcPr>
            <w:tcW w:w="709" w:type="dxa"/>
          </w:tcPr>
          <w:p w14:paraId="644327B6" w14:textId="77777777" w:rsidR="00C8533A" w:rsidRPr="006B329A" w:rsidRDefault="00C8533A" w:rsidP="006B329A">
            <w:pPr>
              <w:pStyle w:val="TAC"/>
            </w:pPr>
            <w:r w:rsidRPr="006B329A">
              <w:t>3</w:t>
            </w:r>
          </w:p>
        </w:tc>
        <w:tc>
          <w:tcPr>
            <w:tcW w:w="709" w:type="dxa"/>
          </w:tcPr>
          <w:p w14:paraId="7F5761E1" w14:textId="77777777" w:rsidR="00C8533A" w:rsidRPr="006B329A" w:rsidRDefault="00C8533A" w:rsidP="006B329A">
            <w:pPr>
              <w:pStyle w:val="TAC"/>
            </w:pPr>
            <w:r w:rsidRPr="006B329A">
              <w:t>2</w:t>
            </w:r>
          </w:p>
        </w:tc>
        <w:tc>
          <w:tcPr>
            <w:tcW w:w="709" w:type="dxa"/>
          </w:tcPr>
          <w:p w14:paraId="5653031A" w14:textId="77777777" w:rsidR="00C8533A" w:rsidRPr="006B329A" w:rsidRDefault="00C8533A" w:rsidP="006B329A">
            <w:pPr>
              <w:pStyle w:val="TAC"/>
            </w:pPr>
            <w:r w:rsidRPr="006B329A">
              <w:t>1</w:t>
            </w:r>
          </w:p>
        </w:tc>
        <w:tc>
          <w:tcPr>
            <w:tcW w:w="921" w:type="dxa"/>
          </w:tcPr>
          <w:p w14:paraId="49AADAC8" w14:textId="77777777" w:rsidR="00C8533A" w:rsidRPr="006B329A" w:rsidRDefault="00C8533A" w:rsidP="006B329A">
            <w:pPr>
              <w:pStyle w:val="TAC"/>
            </w:pPr>
          </w:p>
        </w:tc>
      </w:tr>
      <w:tr w:rsidR="00C8533A" w:rsidRPr="006B329A" w14:paraId="5457196F"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732282A1" w14:textId="77777777" w:rsidR="00C8533A" w:rsidRPr="006B329A" w:rsidRDefault="00C8533A" w:rsidP="006B329A">
            <w:pPr>
              <w:pStyle w:val="TAC"/>
            </w:pPr>
            <w:r w:rsidRPr="006B329A">
              <w:t>Element identifier</w:t>
            </w:r>
          </w:p>
        </w:tc>
        <w:tc>
          <w:tcPr>
            <w:tcW w:w="921" w:type="dxa"/>
            <w:tcBorders>
              <w:left w:val="nil"/>
            </w:tcBorders>
          </w:tcPr>
          <w:p w14:paraId="0DFA3F32" w14:textId="77777777" w:rsidR="00C8533A" w:rsidRPr="006B329A" w:rsidRDefault="00C8533A" w:rsidP="006B329A">
            <w:pPr>
              <w:pStyle w:val="TAC"/>
            </w:pPr>
            <w:r w:rsidRPr="006B329A">
              <w:t>1</w:t>
            </w:r>
          </w:p>
        </w:tc>
      </w:tr>
      <w:tr w:rsidR="00C8533A" w:rsidRPr="006B329A" w14:paraId="736FFC34" w14:textId="77777777">
        <w:tblPrEx>
          <w:tblCellMar>
            <w:top w:w="0" w:type="dxa"/>
            <w:bottom w:w="0" w:type="dxa"/>
          </w:tblCellMar>
        </w:tblPrEx>
        <w:trPr>
          <w:cantSplit/>
          <w:jc w:val="center"/>
        </w:trPr>
        <w:tc>
          <w:tcPr>
            <w:tcW w:w="3545" w:type="dxa"/>
            <w:gridSpan w:val="5"/>
            <w:tcBorders>
              <w:top w:val="single" w:sz="4" w:space="0" w:color="auto"/>
              <w:left w:val="single" w:sz="4" w:space="0" w:color="auto"/>
              <w:bottom w:val="single" w:sz="4" w:space="0" w:color="auto"/>
              <w:right w:val="single" w:sz="4" w:space="0" w:color="auto"/>
            </w:tcBorders>
          </w:tcPr>
          <w:p w14:paraId="2C77A0FA" w14:textId="77777777" w:rsidR="00C8533A" w:rsidRPr="006B329A" w:rsidRDefault="00C8533A" w:rsidP="006B329A">
            <w:pPr>
              <w:pStyle w:val="TAC"/>
            </w:pPr>
            <w:r w:rsidRPr="006B329A">
              <w:t>spare</w:t>
            </w:r>
          </w:p>
        </w:tc>
        <w:tc>
          <w:tcPr>
            <w:tcW w:w="2127" w:type="dxa"/>
            <w:gridSpan w:val="3"/>
            <w:tcBorders>
              <w:top w:val="single" w:sz="4" w:space="0" w:color="auto"/>
              <w:left w:val="single" w:sz="4" w:space="0" w:color="auto"/>
              <w:bottom w:val="single" w:sz="4" w:space="0" w:color="auto"/>
              <w:right w:val="single" w:sz="4" w:space="0" w:color="auto"/>
            </w:tcBorders>
          </w:tcPr>
          <w:p w14:paraId="04674EA5" w14:textId="77777777" w:rsidR="00C8533A" w:rsidRPr="006B329A" w:rsidRDefault="00C8533A" w:rsidP="006B329A">
            <w:pPr>
              <w:pStyle w:val="TAC"/>
            </w:pPr>
            <w:r w:rsidRPr="006B329A">
              <w:t>call priority</w:t>
            </w:r>
          </w:p>
        </w:tc>
        <w:tc>
          <w:tcPr>
            <w:tcW w:w="921" w:type="dxa"/>
            <w:tcBorders>
              <w:left w:val="nil"/>
            </w:tcBorders>
          </w:tcPr>
          <w:p w14:paraId="0A40CFC9" w14:textId="77777777" w:rsidR="00C8533A" w:rsidRPr="006B329A" w:rsidRDefault="00C8533A" w:rsidP="006B329A">
            <w:pPr>
              <w:pStyle w:val="TAC"/>
            </w:pPr>
            <w:r w:rsidRPr="006B329A">
              <w:t>2</w:t>
            </w:r>
          </w:p>
        </w:tc>
      </w:tr>
    </w:tbl>
    <w:p w14:paraId="2A2B3AD9" w14:textId="77777777" w:rsidR="00C8533A" w:rsidRPr="006B329A" w:rsidRDefault="00C8533A" w:rsidP="006B329A"/>
    <w:p w14:paraId="577D564C" w14:textId="77777777" w:rsidR="00C8533A" w:rsidRPr="006B329A" w:rsidRDefault="00C8533A" w:rsidP="006B329A">
      <w:r w:rsidRPr="006B329A">
        <w:t>The call priority field (bit 3 to 1 of octet 2) is coded in the same way as the call priority field (bit 3 to 1 of octet 5) in the Descriptive group or broadcast call reference information element as defined in 3GPP TS 24.008.</w:t>
      </w:r>
    </w:p>
    <w:p w14:paraId="7E6475AD" w14:textId="77777777" w:rsidR="00C8533A" w:rsidRPr="006B329A" w:rsidRDefault="00C8533A" w:rsidP="006B329A">
      <w:pPr>
        <w:pStyle w:val="Heading3"/>
      </w:pPr>
      <w:bookmarkStart w:id="199" w:name="_Toc476910173"/>
      <w:r w:rsidRPr="006B329A">
        <w:t>9.3.50</w:t>
      </w:r>
      <w:r w:rsidRPr="006B329A">
        <w:tab/>
        <w:t>UIC</w:t>
      </w:r>
      <w:bookmarkEnd w:id="199"/>
    </w:p>
    <w:p w14:paraId="6F036668" w14:textId="77777777" w:rsidR="00C8533A" w:rsidRPr="006B329A" w:rsidRDefault="00C8533A" w:rsidP="006B329A">
      <w:r w:rsidRPr="006B329A">
        <w:t>It is coded as follows: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2D216DE5" w14:textId="77777777">
        <w:tblPrEx>
          <w:tblCellMar>
            <w:top w:w="0" w:type="dxa"/>
            <w:bottom w:w="0" w:type="dxa"/>
          </w:tblCellMar>
        </w:tblPrEx>
        <w:trPr>
          <w:cantSplit/>
          <w:jc w:val="center"/>
        </w:trPr>
        <w:tc>
          <w:tcPr>
            <w:tcW w:w="709" w:type="dxa"/>
          </w:tcPr>
          <w:p w14:paraId="707C87A8" w14:textId="77777777" w:rsidR="00C8533A" w:rsidRPr="006B329A" w:rsidRDefault="00C8533A" w:rsidP="006B329A">
            <w:pPr>
              <w:pStyle w:val="TAC"/>
            </w:pPr>
            <w:r w:rsidRPr="006B329A">
              <w:t>8</w:t>
            </w:r>
          </w:p>
        </w:tc>
        <w:tc>
          <w:tcPr>
            <w:tcW w:w="709" w:type="dxa"/>
          </w:tcPr>
          <w:p w14:paraId="746D3D2D" w14:textId="77777777" w:rsidR="00C8533A" w:rsidRPr="006B329A" w:rsidRDefault="00C8533A" w:rsidP="006B329A">
            <w:pPr>
              <w:pStyle w:val="TAC"/>
            </w:pPr>
            <w:r w:rsidRPr="006B329A">
              <w:t>7</w:t>
            </w:r>
          </w:p>
        </w:tc>
        <w:tc>
          <w:tcPr>
            <w:tcW w:w="709" w:type="dxa"/>
          </w:tcPr>
          <w:p w14:paraId="1DD0DF03" w14:textId="77777777" w:rsidR="00C8533A" w:rsidRPr="006B329A" w:rsidRDefault="00C8533A" w:rsidP="006B329A">
            <w:pPr>
              <w:pStyle w:val="TAC"/>
            </w:pPr>
            <w:r w:rsidRPr="006B329A">
              <w:t>6</w:t>
            </w:r>
          </w:p>
        </w:tc>
        <w:tc>
          <w:tcPr>
            <w:tcW w:w="709" w:type="dxa"/>
          </w:tcPr>
          <w:p w14:paraId="71082CB6" w14:textId="77777777" w:rsidR="00C8533A" w:rsidRPr="006B329A" w:rsidRDefault="00C8533A" w:rsidP="006B329A">
            <w:pPr>
              <w:pStyle w:val="TAC"/>
            </w:pPr>
            <w:r w:rsidRPr="006B329A">
              <w:t>5</w:t>
            </w:r>
          </w:p>
        </w:tc>
        <w:tc>
          <w:tcPr>
            <w:tcW w:w="709" w:type="dxa"/>
          </w:tcPr>
          <w:p w14:paraId="61A82BEA" w14:textId="77777777" w:rsidR="00C8533A" w:rsidRPr="006B329A" w:rsidRDefault="00C8533A" w:rsidP="006B329A">
            <w:pPr>
              <w:pStyle w:val="TAC"/>
            </w:pPr>
            <w:r w:rsidRPr="006B329A">
              <w:t>4</w:t>
            </w:r>
          </w:p>
        </w:tc>
        <w:tc>
          <w:tcPr>
            <w:tcW w:w="709" w:type="dxa"/>
          </w:tcPr>
          <w:p w14:paraId="0BA99C22" w14:textId="77777777" w:rsidR="00C8533A" w:rsidRPr="006B329A" w:rsidRDefault="00C8533A" w:rsidP="006B329A">
            <w:pPr>
              <w:pStyle w:val="TAC"/>
            </w:pPr>
            <w:r w:rsidRPr="006B329A">
              <w:t>3</w:t>
            </w:r>
          </w:p>
        </w:tc>
        <w:tc>
          <w:tcPr>
            <w:tcW w:w="709" w:type="dxa"/>
          </w:tcPr>
          <w:p w14:paraId="04D77BF4" w14:textId="77777777" w:rsidR="00C8533A" w:rsidRPr="006B329A" w:rsidRDefault="00C8533A" w:rsidP="006B329A">
            <w:pPr>
              <w:pStyle w:val="TAC"/>
            </w:pPr>
            <w:r w:rsidRPr="006B329A">
              <w:t>2</w:t>
            </w:r>
          </w:p>
        </w:tc>
        <w:tc>
          <w:tcPr>
            <w:tcW w:w="709" w:type="dxa"/>
          </w:tcPr>
          <w:p w14:paraId="59BAEA93" w14:textId="77777777" w:rsidR="00C8533A" w:rsidRPr="006B329A" w:rsidRDefault="00C8533A" w:rsidP="006B329A">
            <w:pPr>
              <w:pStyle w:val="TAC"/>
            </w:pPr>
            <w:r w:rsidRPr="006B329A">
              <w:t>1</w:t>
            </w:r>
          </w:p>
        </w:tc>
        <w:tc>
          <w:tcPr>
            <w:tcW w:w="921" w:type="dxa"/>
          </w:tcPr>
          <w:p w14:paraId="72C5E650" w14:textId="77777777" w:rsidR="00C8533A" w:rsidRPr="006B329A" w:rsidRDefault="00C8533A" w:rsidP="006B329A">
            <w:pPr>
              <w:pStyle w:val="TAC"/>
            </w:pPr>
          </w:p>
        </w:tc>
      </w:tr>
      <w:tr w:rsidR="00C8533A" w:rsidRPr="006B329A" w14:paraId="4719AE7C"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7681B425" w14:textId="77777777" w:rsidR="00C8533A" w:rsidRPr="006B329A" w:rsidRDefault="00C8533A" w:rsidP="006B329A">
            <w:pPr>
              <w:pStyle w:val="TAC"/>
            </w:pPr>
            <w:r w:rsidRPr="006B329A">
              <w:t>Element identifier</w:t>
            </w:r>
          </w:p>
        </w:tc>
        <w:tc>
          <w:tcPr>
            <w:tcW w:w="921" w:type="dxa"/>
            <w:tcBorders>
              <w:left w:val="nil"/>
            </w:tcBorders>
          </w:tcPr>
          <w:p w14:paraId="68E8D3FE" w14:textId="77777777" w:rsidR="00C8533A" w:rsidRPr="006B329A" w:rsidRDefault="00C8533A" w:rsidP="006B329A">
            <w:pPr>
              <w:pStyle w:val="TAC"/>
            </w:pPr>
            <w:r w:rsidRPr="006B329A">
              <w:t>1</w:t>
            </w:r>
          </w:p>
        </w:tc>
      </w:tr>
      <w:tr w:rsidR="00C8533A" w:rsidRPr="006B329A" w14:paraId="36CD88A7"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F47A483" w14:textId="77777777" w:rsidR="00C8533A" w:rsidRPr="006B329A" w:rsidRDefault="00C8533A" w:rsidP="006B329A">
            <w:pPr>
              <w:pStyle w:val="TAC"/>
            </w:pPr>
            <w:r w:rsidRPr="006B329A">
              <w:t>Length</w:t>
            </w:r>
          </w:p>
        </w:tc>
        <w:tc>
          <w:tcPr>
            <w:tcW w:w="921" w:type="dxa"/>
            <w:tcBorders>
              <w:left w:val="nil"/>
            </w:tcBorders>
          </w:tcPr>
          <w:p w14:paraId="3A7F0AC9" w14:textId="77777777" w:rsidR="00C8533A" w:rsidRPr="006B329A" w:rsidRDefault="00C8533A" w:rsidP="006B329A">
            <w:pPr>
              <w:pStyle w:val="TAC"/>
            </w:pPr>
            <w:r w:rsidRPr="006B329A">
              <w:t>2</w:t>
            </w:r>
          </w:p>
        </w:tc>
      </w:tr>
      <w:tr w:rsidR="00C8533A" w:rsidRPr="006B329A" w14:paraId="5B1100A0"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6003B06" w14:textId="77777777" w:rsidR="00C8533A" w:rsidRPr="006B329A" w:rsidRDefault="00C8533A" w:rsidP="006B329A">
            <w:pPr>
              <w:pStyle w:val="TAC"/>
            </w:pPr>
            <w:r w:rsidRPr="006B329A">
              <w:t>UIC information</w:t>
            </w:r>
          </w:p>
        </w:tc>
        <w:tc>
          <w:tcPr>
            <w:tcW w:w="921" w:type="dxa"/>
            <w:tcBorders>
              <w:left w:val="nil"/>
            </w:tcBorders>
          </w:tcPr>
          <w:p w14:paraId="51E50C2D" w14:textId="77777777" w:rsidR="00C8533A" w:rsidRPr="006B329A" w:rsidRDefault="00C8533A" w:rsidP="006B329A">
            <w:pPr>
              <w:pStyle w:val="TAC"/>
            </w:pPr>
            <w:r w:rsidRPr="006B329A">
              <w:t>3</w:t>
            </w:r>
          </w:p>
        </w:tc>
      </w:tr>
    </w:tbl>
    <w:p w14:paraId="3651D1A4" w14:textId="77777777" w:rsidR="00C8533A" w:rsidRPr="006B329A" w:rsidRDefault="00C8533A" w:rsidP="006B329A"/>
    <w:p w14:paraId="7BE46068" w14:textId="77777777" w:rsidR="00C8533A" w:rsidRPr="006B329A" w:rsidRDefault="00C8533A" w:rsidP="006B329A">
      <w:r w:rsidRPr="006B329A">
        <w:t>Octet 3 bits 1 to 6 contain the radio interface octet 2 bits 3 to 8 of the UIC information element as defined in 3GPP TS 44.018.</w:t>
      </w:r>
    </w:p>
    <w:p w14:paraId="03538233" w14:textId="77777777" w:rsidR="00C8533A" w:rsidRPr="006B329A" w:rsidRDefault="00C8533A" w:rsidP="006B329A">
      <w:r w:rsidRPr="006B329A">
        <w:t>Octet 3 bits 7 and 8 are spare and set to zero.</w:t>
      </w:r>
    </w:p>
    <w:p w14:paraId="35B6A14A" w14:textId="77777777" w:rsidR="00C8533A" w:rsidRPr="006B329A" w:rsidRDefault="00C8533A" w:rsidP="006B329A">
      <w:pPr>
        <w:pStyle w:val="Heading3"/>
      </w:pPr>
      <w:bookmarkStart w:id="200" w:name="_Toc476910174"/>
      <w:r w:rsidRPr="006B329A">
        <w:t>9.3.51</w:t>
      </w:r>
      <w:r w:rsidRPr="006B329A">
        <w:tab/>
        <w:t>Main channel reference</w:t>
      </w:r>
      <w:bookmarkEnd w:id="200"/>
    </w:p>
    <w:p w14:paraId="3A5667A8" w14:textId="77777777" w:rsidR="00C8533A" w:rsidRPr="006B329A" w:rsidRDefault="00C8533A" w:rsidP="006B329A">
      <w:r w:rsidRPr="006B329A">
        <w:t>This element contains the main channel reference of a multislot connection.</w:t>
      </w:r>
    </w:p>
    <w:p w14:paraId="1FD3655C" w14:textId="77777777" w:rsidR="00C8533A" w:rsidRPr="006B329A" w:rsidRDefault="00C8533A" w:rsidP="006B329A">
      <w:r w:rsidRPr="006B329A">
        <w:t>It is coded in two octets as follows: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18FD73A6" w14:textId="77777777">
        <w:tblPrEx>
          <w:tblCellMar>
            <w:top w:w="0" w:type="dxa"/>
            <w:bottom w:w="0" w:type="dxa"/>
          </w:tblCellMar>
        </w:tblPrEx>
        <w:trPr>
          <w:cantSplit/>
          <w:jc w:val="center"/>
        </w:trPr>
        <w:tc>
          <w:tcPr>
            <w:tcW w:w="709" w:type="dxa"/>
          </w:tcPr>
          <w:p w14:paraId="0BE43F49" w14:textId="77777777" w:rsidR="00C8533A" w:rsidRPr="006B329A" w:rsidRDefault="00C8533A" w:rsidP="006B329A">
            <w:pPr>
              <w:pStyle w:val="TAC"/>
            </w:pPr>
            <w:r w:rsidRPr="006B329A">
              <w:t>8</w:t>
            </w:r>
          </w:p>
        </w:tc>
        <w:tc>
          <w:tcPr>
            <w:tcW w:w="709" w:type="dxa"/>
          </w:tcPr>
          <w:p w14:paraId="4E5C8439" w14:textId="77777777" w:rsidR="00C8533A" w:rsidRPr="006B329A" w:rsidRDefault="00C8533A" w:rsidP="006B329A">
            <w:pPr>
              <w:pStyle w:val="TAC"/>
            </w:pPr>
            <w:r w:rsidRPr="006B329A">
              <w:t>7</w:t>
            </w:r>
          </w:p>
        </w:tc>
        <w:tc>
          <w:tcPr>
            <w:tcW w:w="709" w:type="dxa"/>
          </w:tcPr>
          <w:p w14:paraId="4E495B18" w14:textId="77777777" w:rsidR="00C8533A" w:rsidRPr="006B329A" w:rsidRDefault="00C8533A" w:rsidP="006B329A">
            <w:pPr>
              <w:pStyle w:val="TAC"/>
            </w:pPr>
            <w:r w:rsidRPr="006B329A">
              <w:t>6</w:t>
            </w:r>
          </w:p>
        </w:tc>
        <w:tc>
          <w:tcPr>
            <w:tcW w:w="709" w:type="dxa"/>
          </w:tcPr>
          <w:p w14:paraId="6F388022" w14:textId="77777777" w:rsidR="00C8533A" w:rsidRPr="006B329A" w:rsidRDefault="00C8533A" w:rsidP="006B329A">
            <w:pPr>
              <w:pStyle w:val="TAC"/>
            </w:pPr>
            <w:r w:rsidRPr="006B329A">
              <w:t>5</w:t>
            </w:r>
          </w:p>
        </w:tc>
        <w:tc>
          <w:tcPr>
            <w:tcW w:w="709" w:type="dxa"/>
          </w:tcPr>
          <w:p w14:paraId="65987F14" w14:textId="77777777" w:rsidR="00C8533A" w:rsidRPr="006B329A" w:rsidRDefault="00C8533A" w:rsidP="006B329A">
            <w:pPr>
              <w:pStyle w:val="TAC"/>
            </w:pPr>
            <w:r w:rsidRPr="006B329A">
              <w:t>4</w:t>
            </w:r>
          </w:p>
        </w:tc>
        <w:tc>
          <w:tcPr>
            <w:tcW w:w="709" w:type="dxa"/>
          </w:tcPr>
          <w:p w14:paraId="264FFD4E" w14:textId="77777777" w:rsidR="00C8533A" w:rsidRPr="006B329A" w:rsidRDefault="00C8533A" w:rsidP="006B329A">
            <w:pPr>
              <w:pStyle w:val="TAC"/>
            </w:pPr>
            <w:r w:rsidRPr="006B329A">
              <w:t>3</w:t>
            </w:r>
          </w:p>
        </w:tc>
        <w:tc>
          <w:tcPr>
            <w:tcW w:w="709" w:type="dxa"/>
          </w:tcPr>
          <w:p w14:paraId="65B56769" w14:textId="77777777" w:rsidR="00C8533A" w:rsidRPr="006B329A" w:rsidRDefault="00C8533A" w:rsidP="006B329A">
            <w:pPr>
              <w:pStyle w:val="TAC"/>
            </w:pPr>
            <w:r w:rsidRPr="006B329A">
              <w:t>2</w:t>
            </w:r>
          </w:p>
        </w:tc>
        <w:tc>
          <w:tcPr>
            <w:tcW w:w="709" w:type="dxa"/>
          </w:tcPr>
          <w:p w14:paraId="7B4D0B52" w14:textId="77777777" w:rsidR="00C8533A" w:rsidRPr="006B329A" w:rsidRDefault="00C8533A" w:rsidP="006B329A">
            <w:pPr>
              <w:pStyle w:val="TAC"/>
            </w:pPr>
            <w:r w:rsidRPr="006B329A">
              <w:t>1</w:t>
            </w:r>
          </w:p>
        </w:tc>
        <w:tc>
          <w:tcPr>
            <w:tcW w:w="921" w:type="dxa"/>
          </w:tcPr>
          <w:p w14:paraId="55B8435F" w14:textId="77777777" w:rsidR="00C8533A" w:rsidRPr="006B329A" w:rsidRDefault="00C8533A" w:rsidP="006B329A">
            <w:pPr>
              <w:pStyle w:val="TAC"/>
            </w:pPr>
          </w:p>
        </w:tc>
      </w:tr>
      <w:tr w:rsidR="00C8533A" w:rsidRPr="006B329A" w14:paraId="3EC6FF64"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4E4A5C81" w14:textId="77777777" w:rsidR="00C8533A" w:rsidRPr="006B329A" w:rsidRDefault="00C8533A" w:rsidP="006B329A">
            <w:pPr>
              <w:pStyle w:val="TAC"/>
            </w:pPr>
            <w:r w:rsidRPr="006B329A">
              <w:t>Element identifier</w:t>
            </w:r>
          </w:p>
        </w:tc>
        <w:tc>
          <w:tcPr>
            <w:tcW w:w="921" w:type="dxa"/>
            <w:tcBorders>
              <w:left w:val="nil"/>
            </w:tcBorders>
          </w:tcPr>
          <w:p w14:paraId="15CB995B" w14:textId="77777777" w:rsidR="00C8533A" w:rsidRPr="006B329A" w:rsidRDefault="00C8533A" w:rsidP="006B329A">
            <w:pPr>
              <w:pStyle w:val="TAC"/>
            </w:pPr>
            <w:r w:rsidRPr="006B329A">
              <w:t>1</w:t>
            </w:r>
          </w:p>
        </w:tc>
      </w:tr>
      <w:tr w:rsidR="00C8533A" w:rsidRPr="006B329A" w14:paraId="53A36912" w14:textId="77777777">
        <w:tblPrEx>
          <w:tblCellMar>
            <w:top w:w="0" w:type="dxa"/>
            <w:bottom w:w="0" w:type="dxa"/>
          </w:tblCellMar>
        </w:tblPrEx>
        <w:trPr>
          <w:cantSplit/>
          <w:jc w:val="center"/>
        </w:trPr>
        <w:tc>
          <w:tcPr>
            <w:tcW w:w="3545" w:type="dxa"/>
            <w:gridSpan w:val="5"/>
            <w:tcBorders>
              <w:top w:val="single" w:sz="4" w:space="0" w:color="auto"/>
              <w:left w:val="single" w:sz="4" w:space="0" w:color="auto"/>
              <w:bottom w:val="single" w:sz="4" w:space="0" w:color="auto"/>
              <w:right w:val="single" w:sz="4" w:space="0" w:color="auto"/>
            </w:tcBorders>
          </w:tcPr>
          <w:p w14:paraId="7340762B" w14:textId="77777777" w:rsidR="00C8533A" w:rsidRPr="006B329A" w:rsidRDefault="00C8533A" w:rsidP="006B329A">
            <w:pPr>
              <w:pStyle w:val="TAC"/>
            </w:pPr>
            <w:r w:rsidRPr="006B329A">
              <w:t>Reserved for future use</w:t>
            </w:r>
          </w:p>
        </w:tc>
        <w:tc>
          <w:tcPr>
            <w:tcW w:w="2127" w:type="dxa"/>
            <w:gridSpan w:val="3"/>
            <w:tcBorders>
              <w:top w:val="single" w:sz="4" w:space="0" w:color="auto"/>
              <w:left w:val="single" w:sz="4" w:space="0" w:color="auto"/>
              <w:bottom w:val="single" w:sz="4" w:space="0" w:color="auto"/>
              <w:right w:val="single" w:sz="4" w:space="0" w:color="auto"/>
            </w:tcBorders>
          </w:tcPr>
          <w:p w14:paraId="0B023D78" w14:textId="77777777" w:rsidR="00C8533A" w:rsidRPr="006B329A" w:rsidRDefault="00C8533A" w:rsidP="006B329A">
            <w:pPr>
              <w:pStyle w:val="TAC"/>
            </w:pPr>
            <w:r w:rsidRPr="006B329A">
              <w:t>TN</w:t>
            </w:r>
          </w:p>
        </w:tc>
        <w:tc>
          <w:tcPr>
            <w:tcW w:w="921" w:type="dxa"/>
            <w:tcBorders>
              <w:left w:val="nil"/>
            </w:tcBorders>
          </w:tcPr>
          <w:p w14:paraId="6FFCE328" w14:textId="77777777" w:rsidR="00C8533A" w:rsidRPr="006B329A" w:rsidRDefault="00C8533A" w:rsidP="006B329A">
            <w:pPr>
              <w:pStyle w:val="TAC"/>
            </w:pPr>
            <w:r w:rsidRPr="006B329A">
              <w:t>2</w:t>
            </w:r>
          </w:p>
        </w:tc>
      </w:tr>
    </w:tbl>
    <w:p w14:paraId="3F02B4FA" w14:textId="77777777" w:rsidR="00C8533A" w:rsidRPr="006B329A" w:rsidRDefault="00C8533A" w:rsidP="006B329A"/>
    <w:p w14:paraId="65E5A1B3" w14:textId="77777777" w:rsidR="00C8533A" w:rsidRPr="006B329A" w:rsidRDefault="00C8533A" w:rsidP="006B329A">
      <w:r w:rsidRPr="006B329A">
        <w:t>TN is time slot number, binary represented as in 3GPP TS 45.002.</w:t>
      </w:r>
    </w:p>
    <w:p w14:paraId="357949C9" w14:textId="77777777" w:rsidR="00C8533A" w:rsidRPr="006B329A" w:rsidRDefault="00C8533A" w:rsidP="006B329A">
      <w:pPr>
        <w:pStyle w:val="Heading3"/>
      </w:pPr>
      <w:bookmarkStart w:id="201" w:name="_Toc476910175"/>
      <w:r w:rsidRPr="006B329A">
        <w:lastRenderedPageBreak/>
        <w:t>9.3.52</w:t>
      </w:r>
      <w:r w:rsidRPr="006B329A">
        <w:tab/>
        <w:t>MultiRate configuration</w:t>
      </w:r>
      <w:bookmarkEnd w:id="201"/>
    </w:p>
    <w:p w14:paraId="0910843B" w14:textId="77777777" w:rsidR="00C8533A" w:rsidRPr="006B329A" w:rsidRDefault="00C8533A" w:rsidP="006B329A">
      <w:pPr>
        <w:keepNext/>
      </w:pPr>
      <w:r w:rsidRPr="006B329A">
        <w:t>This element gives the description of the multirate speech codec configuration to be applied.</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162CDF88" w14:textId="77777777">
        <w:tblPrEx>
          <w:tblCellMar>
            <w:top w:w="0" w:type="dxa"/>
            <w:bottom w:w="0" w:type="dxa"/>
          </w:tblCellMar>
        </w:tblPrEx>
        <w:trPr>
          <w:cantSplit/>
          <w:jc w:val="center"/>
        </w:trPr>
        <w:tc>
          <w:tcPr>
            <w:tcW w:w="709" w:type="dxa"/>
          </w:tcPr>
          <w:p w14:paraId="59AD879A" w14:textId="77777777" w:rsidR="00C8533A" w:rsidRPr="006B329A" w:rsidRDefault="00C8533A" w:rsidP="006B329A">
            <w:pPr>
              <w:pStyle w:val="TAC"/>
            </w:pPr>
            <w:r w:rsidRPr="006B329A">
              <w:t>8</w:t>
            </w:r>
          </w:p>
        </w:tc>
        <w:tc>
          <w:tcPr>
            <w:tcW w:w="709" w:type="dxa"/>
          </w:tcPr>
          <w:p w14:paraId="7137F350" w14:textId="77777777" w:rsidR="00C8533A" w:rsidRPr="006B329A" w:rsidRDefault="00C8533A" w:rsidP="006B329A">
            <w:pPr>
              <w:pStyle w:val="TAC"/>
            </w:pPr>
            <w:r w:rsidRPr="006B329A">
              <w:t>7</w:t>
            </w:r>
          </w:p>
        </w:tc>
        <w:tc>
          <w:tcPr>
            <w:tcW w:w="709" w:type="dxa"/>
          </w:tcPr>
          <w:p w14:paraId="0A7E3223" w14:textId="77777777" w:rsidR="00C8533A" w:rsidRPr="006B329A" w:rsidRDefault="00C8533A" w:rsidP="006B329A">
            <w:pPr>
              <w:pStyle w:val="TAC"/>
            </w:pPr>
            <w:r w:rsidRPr="006B329A">
              <w:t>6</w:t>
            </w:r>
          </w:p>
        </w:tc>
        <w:tc>
          <w:tcPr>
            <w:tcW w:w="709" w:type="dxa"/>
          </w:tcPr>
          <w:p w14:paraId="265615C0" w14:textId="77777777" w:rsidR="00C8533A" w:rsidRPr="006B329A" w:rsidRDefault="00C8533A" w:rsidP="006B329A">
            <w:pPr>
              <w:pStyle w:val="TAC"/>
            </w:pPr>
            <w:r w:rsidRPr="006B329A">
              <w:t>5</w:t>
            </w:r>
          </w:p>
        </w:tc>
        <w:tc>
          <w:tcPr>
            <w:tcW w:w="709" w:type="dxa"/>
          </w:tcPr>
          <w:p w14:paraId="4F8D2098" w14:textId="77777777" w:rsidR="00C8533A" w:rsidRPr="006B329A" w:rsidRDefault="00C8533A" w:rsidP="006B329A">
            <w:pPr>
              <w:pStyle w:val="TAC"/>
            </w:pPr>
            <w:r w:rsidRPr="006B329A">
              <w:t>4</w:t>
            </w:r>
          </w:p>
        </w:tc>
        <w:tc>
          <w:tcPr>
            <w:tcW w:w="709" w:type="dxa"/>
          </w:tcPr>
          <w:p w14:paraId="742849BF" w14:textId="77777777" w:rsidR="00C8533A" w:rsidRPr="006B329A" w:rsidRDefault="00C8533A" w:rsidP="006B329A">
            <w:pPr>
              <w:pStyle w:val="TAC"/>
            </w:pPr>
            <w:r w:rsidRPr="006B329A">
              <w:t>3</w:t>
            </w:r>
          </w:p>
        </w:tc>
        <w:tc>
          <w:tcPr>
            <w:tcW w:w="709" w:type="dxa"/>
          </w:tcPr>
          <w:p w14:paraId="48A21F1E" w14:textId="77777777" w:rsidR="00C8533A" w:rsidRPr="006B329A" w:rsidRDefault="00C8533A" w:rsidP="006B329A">
            <w:pPr>
              <w:pStyle w:val="TAC"/>
            </w:pPr>
            <w:r w:rsidRPr="006B329A">
              <w:t>2</w:t>
            </w:r>
          </w:p>
        </w:tc>
        <w:tc>
          <w:tcPr>
            <w:tcW w:w="709" w:type="dxa"/>
          </w:tcPr>
          <w:p w14:paraId="0E90B01F" w14:textId="77777777" w:rsidR="00C8533A" w:rsidRPr="006B329A" w:rsidRDefault="00C8533A" w:rsidP="006B329A">
            <w:pPr>
              <w:pStyle w:val="TAC"/>
            </w:pPr>
            <w:r w:rsidRPr="006B329A">
              <w:t>1</w:t>
            </w:r>
          </w:p>
        </w:tc>
        <w:tc>
          <w:tcPr>
            <w:tcW w:w="921" w:type="dxa"/>
          </w:tcPr>
          <w:p w14:paraId="5FC15027" w14:textId="77777777" w:rsidR="00C8533A" w:rsidRPr="006B329A" w:rsidRDefault="00C8533A" w:rsidP="006B329A">
            <w:pPr>
              <w:pStyle w:val="TAC"/>
            </w:pPr>
          </w:p>
        </w:tc>
      </w:tr>
      <w:tr w:rsidR="00C8533A" w:rsidRPr="006B329A" w14:paraId="4FB80587"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52882571" w14:textId="77777777" w:rsidR="00C8533A" w:rsidRPr="006B329A" w:rsidRDefault="00C8533A" w:rsidP="006B329A">
            <w:pPr>
              <w:pStyle w:val="TAC"/>
            </w:pPr>
            <w:r w:rsidRPr="006B329A">
              <w:t>Element identifier</w:t>
            </w:r>
          </w:p>
        </w:tc>
        <w:tc>
          <w:tcPr>
            <w:tcW w:w="921" w:type="dxa"/>
            <w:tcBorders>
              <w:left w:val="nil"/>
            </w:tcBorders>
          </w:tcPr>
          <w:p w14:paraId="4C11535D" w14:textId="77777777" w:rsidR="00C8533A" w:rsidRPr="006B329A" w:rsidRDefault="00C8533A" w:rsidP="006B329A">
            <w:pPr>
              <w:pStyle w:val="TAC"/>
            </w:pPr>
            <w:r w:rsidRPr="006B329A">
              <w:t>1</w:t>
            </w:r>
          </w:p>
        </w:tc>
      </w:tr>
      <w:tr w:rsidR="00C8533A" w:rsidRPr="006B329A" w14:paraId="04CD574D"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1B8F7B7" w14:textId="77777777" w:rsidR="00C8533A" w:rsidRPr="006B329A" w:rsidRDefault="00C8533A" w:rsidP="006B329A">
            <w:pPr>
              <w:pStyle w:val="TAC"/>
            </w:pPr>
            <w:r w:rsidRPr="006B329A">
              <w:t>Length</w:t>
            </w:r>
          </w:p>
        </w:tc>
        <w:tc>
          <w:tcPr>
            <w:tcW w:w="921" w:type="dxa"/>
            <w:tcBorders>
              <w:left w:val="nil"/>
            </w:tcBorders>
          </w:tcPr>
          <w:p w14:paraId="100401FF" w14:textId="77777777" w:rsidR="00C8533A" w:rsidRPr="006B329A" w:rsidRDefault="00C8533A" w:rsidP="006B329A">
            <w:pPr>
              <w:pStyle w:val="TAC"/>
            </w:pPr>
            <w:r w:rsidRPr="006B329A">
              <w:t>2</w:t>
            </w:r>
          </w:p>
        </w:tc>
      </w:tr>
      <w:tr w:rsidR="00C8533A" w:rsidRPr="006B329A" w14:paraId="0F08F2F8"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49AD946" w14:textId="77777777" w:rsidR="00C8533A" w:rsidRPr="006B329A" w:rsidRDefault="00C8533A" w:rsidP="006B329A">
            <w:pPr>
              <w:pStyle w:val="TAC"/>
            </w:pPr>
            <w:r w:rsidRPr="006B329A">
              <w:t>Rest of element coded as in 3GPP TS 44.018 not including 3GPP TS 44.018 element identifier or 3GPP TS 44.018 octet length value</w:t>
            </w:r>
          </w:p>
        </w:tc>
        <w:tc>
          <w:tcPr>
            <w:tcW w:w="921" w:type="dxa"/>
            <w:tcBorders>
              <w:left w:val="nil"/>
            </w:tcBorders>
          </w:tcPr>
          <w:p w14:paraId="538E2407" w14:textId="77777777" w:rsidR="00C8533A" w:rsidRPr="006B329A" w:rsidRDefault="00C8533A" w:rsidP="006B329A">
            <w:pPr>
              <w:pStyle w:val="TAC"/>
            </w:pPr>
            <w:r w:rsidRPr="006B329A">
              <w:t>3-n</w:t>
            </w:r>
          </w:p>
        </w:tc>
      </w:tr>
    </w:tbl>
    <w:p w14:paraId="655DC013" w14:textId="77777777" w:rsidR="00C8533A" w:rsidRPr="006B329A" w:rsidRDefault="00C8533A" w:rsidP="006B329A"/>
    <w:p w14:paraId="589E8AA4" w14:textId="77777777" w:rsidR="00C8533A" w:rsidRPr="006B329A" w:rsidRDefault="00C8533A" w:rsidP="006B329A">
      <w:pPr>
        <w:pStyle w:val="Heading3"/>
      </w:pPr>
      <w:bookmarkStart w:id="202" w:name="_Toc476910176"/>
      <w:r w:rsidRPr="006B329A">
        <w:t>9.3.53</w:t>
      </w:r>
      <w:r w:rsidRPr="006B329A">
        <w:tab/>
        <w:t>MultiRate Control</w:t>
      </w:r>
      <w:bookmarkEnd w:id="202"/>
    </w:p>
    <w:p w14:paraId="5539AB70" w14:textId="77777777" w:rsidR="00C8533A" w:rsidRPr="006B329A" w:rsidRDefault="00C8533A" w:rsidP="006B329A">
      <w:r w:rsidRPr="006B329A">
        <w:t>This element indicates whether TFO is enabled or not and whether the BSC authorises the BTS to perform autonomously multi-rate codec changes and whether an handover is to be expected.</w:t>
      </w:r>
    </w:p>
    <w:p w14:paraId="2072DD2D" w14:textId="77777777" w:rsidR="00C8533A" w:rsidRPr="006B329A" w:rsidRDefault="00C8533A" w:rsidP="006B329A">
      <w:r w:rsidRPr="006B329A">
        <w:t>It is coded in two octets as follows:</w:t>
      </w:r>
    </w:p>
    <w:p w14:paraId="719BD9FE" w14:textId="77777777" w:rsidR="00C8533A" w:rsidRPr="006B329A" w:rsidRDefault="00C8533A" w:rsidP="006B329A">
      <w:pPr>
        <w:pStyle w:val="TAN"/>
      </w:pP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082E11F4" w14:textId="77777777">
        <w:tblPrEx>
          <w:tblCellMar>
            <w:top w:w="0" w:type="dxa"/>
            <w:bottom w:w="0" w:type="dxa"/>
          </w:tblCellMar>
        </w:tblPrEx>
        <w:trPr>
          <w:cantSplit/>
          <w:jc w:val="center"/>
        </w:trPr>
        <w:tc>
          <w:tcPr>
            <w:tcW w:w="709" w:type="dxa"/>
          </w:tcPr>
          <w:p w14:paraId="0306CC87" w14:textId="77777777" w:rsidR="00C8533A" w:rsidRPr="006B329A" w:rsidRDefault="00C8533A" w:rsidP="006B329A">
            <w:pPr>
              <w:pStyle w:val="TAC"/>
            </w:pPr>
            <w:r w:rsidRPr="006B329A">
              <w:t>8</w:t>
            </w:r>
          </w:p>
        </w:tc>
        <w:tc>
          <w:tcPr>
            <w:tcW w:w="709" w:type="dxa"/>
          </w:tcPr>
          <w:p w14:paraId="36E11635" w14:textId="77777777" w:rsidR="00C8533A" w:rsidRPr="006B329A" w:rsidRDefault="00C8533A" w:rsidP="006B329A">
            <w:pPr>
              <w:pStyle w:val="TAC"/>
            </w:pPr>
            <w:r w:rsidRPr="006B329A">
              <w:t>7</w:t>
            </w:r>
          </w:p>
        </w:tc>
        <w:tc>
          <w:tcPr>
            <w:tcW w:w="709" w:type="dxa"/>
          </w:tcPr>
          <w:p w14:paraId="741DCDD0" w14:textId="77777777" w:rsidR="00C8533A" w:rsidRPr="006B329A" w:rsidRDefault="00C8533A" w:rsidP="006B329A">
            <w:pPr>
              <w:pStyle w:val="TAC"/>
            </w:pPr>
            <w:r w:rsidRPr="006B329A">
              <w:t>6</w:t>
            </w:r>
          </w:p>
        </w:tc>
        <w:tc>
          <w:tcPr>
            <w:tcW w:w="709" w:type="dxa"/>
          </w:tcPr>
          <w:p w14:paraId="366D9E3F" w14:textId="77777777" w:rsidR="00C8533A" w:rsidRPr="006B329A" w:rsidRDefault="00C8533A" w:rsidP="006B329A">
            <w:pPr>
              <w:pStyle w:val="TAC"/>
            </w:pPr>
            <w:r w:rsidRPr="006B329A">
              <w:t>5</w:t>
            </w:r>
          </w:p>
        </w:tc>
        <w:tc>
          <w:tcPr>
            <w:tcW w:w="709" w:type="dxa"/>
          </w:tcPr>
          <w:p w14:paraId="265CB021" w14:textId="77777777" w:rsidR="00C8533A" w:rsidRPr="006B329A" w:rsidRDefault="00C8533A" w:rsidP="006B329A">
            <w:pPr>
              <w:pStyle w:val="TAC"/>
            </w:pPr>
            <w:r w:rsidRPr="006B329A">
              <w:t>4</w:t>
            </w:r>
          </w:p>
        </w:tc>
        <w:tc>
          <w:tcPr>
            <w:tcW w:w="709" w:type="dxa"/>
          </w:tcPr>
          <w:p w14:paraId="4CDDA247" w14:textId="77777777" w:rsidR="00C8533A" w:rsidRPr="006B329A" w:rsidRDefault="00C8533A" w:rsidP="006B329A">
            <w:pPr>
              <w:pStyle w:val="TAC"/>
            </w:pPr>
            <w:r w:rsidRPr="006B329A">
              <w:t>3</w:t>
            </w:r>
          </w:p>
        </w:tc>
        <w:tc>
          <w:tcPr>
            <w:tcW w:w="709" w:type="dxa"/>
          </w:tcPr>
          <w:p w14:paraId="6DA751C9" w14:textId="77777777" w:rsidR="00C8533A" w:rsidRPr="006B329A" w:rsidRDefault="00C8533A" w:rsidP="006B329A">
            <w:pPr>
              <w:pStyle w:val="TAC"/>
            </w:pPr>
            <w:r w:rsidRPr="006B329A">
              <w:t>2</w:t>
            </w:r>
          </w:p>
        </w:tc>
        <w:tc>
          <w:tcPr>
            <w:tcW w:w="709" w:type="dxa"/>
          </w:tcPr>
          <w:p w14:paraId="46F97D9C" w14:textId="77777777" w:rsidR="00C8533A" w:rsidRPr="006B329A" w:rsidRDefault="00C8533A" w:rsidP="006B329A">
            <w:pPr>
              <w:pStyle w:val="TAC"/>
            </w:pPr>
            <w:r w:rsidRPr="006B329A">
              <w:t>1</w:t>
            </w:r>
          </w:p>
        </w:tc>
        <w:tc>
          <w:tcPr>
            <w:tcW w:w="921" w:type="dxa"/>
          </w:tcPr>
          <w:p w14:paraId="6C54B198" w14:textId="77777777" w:rsidR="00C8533A" w:rsidRPr="006B329A" w:rsidRDefault="00C8533A" w:rsidP="006B329A">
            <w:pPr>
              <w:pStyle w:val="TAC"/>
            </w:pPr>
          </w:p>
        </w:tc>
      </w:tr>
      <w:tr w:rsidR="00C8533A" w:rsidRPr="006B329A" w14:paraId="53C27ECC"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6A736952" w14:textId="77777777" w:rsidR="00C8533A" w:rsidRPr="006B329A" w:rsidRDefault="00C8533A" w:rsidP="006B329A">
            <w:pPr>
              <w:pStyle w:val="TAC"/>
            </w:pPr>
            <w:r w:rsidRPr="006B329A">
              <w:t>Element identifier</w:t>
            </w:r>
          </w:p>
        </w:tc>
        <w:tc>
          <w:tcPr>
            <w:tcW w:w="921" w:type="dxa"/>
            <w:tcBorders>
              <w:left w:val="nil"/>
            </w:tcBorders>
          </w:tcPr>
          <w:p w14:paraId="689C6B05" w14:textId="77777777" w:rsidR="00C8533A" w:rsidRPr="006B329A" w:rsidRDefault="00C8533A" w:rsidP="006B329A">
            <w:pPr>
              <w:pStyle w:val="TAC"/>
            </w:pPr>
            <w:r w:rsidRPr="006B329A">
              <w:t>1</w:t>
            </w:r>
          </w:p>
        </w:tc>
      </w:tr>
      <w:tr w:rsidR="00C8533A" w:rsidRPr="006B329A" w14:paraId="03254EE3" w14:textId="77777777">
        <w:tblPrEx>
          <w:tblCellMar>
            <w:top w:w="0" w:type="dxa"/>
            <w:bottom w:w="0" w:type="dxa"/>
          </w:tblCellMar>
        </w:tblPrEx>
        <w:trPr>
          <w:cantSplit/>
          <w:jc w:val="center"/>
        </w:trPr>
        <w:tc>
          <w:tcPr>
            <w:tcW w:w="2127" w:type="dxa"/>
            <w:gridSpan w:val="3"/>
            <w:tcBorders>
              <w:top w:val="single" w:sz="4" w:space="0" w:color="auto"/>
              <w:left w:val="single" w:sz="4" w:space="0" w:color="auto"/>
              <w:bottom w:val="single" w:sz="4" w:space="0" w:color="auto"/>
              <w:right w:val="single" w:sz="4" w:space="0" w:color="auto"/>
            </w:tcBorders>
          </w:tcPr>
          <w:p w14:paraId="67874C19" w14:textId="77777777" w:rsidR="00C8533A" w:rsidRPr="006B329A" w:rsidRDefault="00C8533A" w:rsidP="006B329A">
            <w:pPr>
              <w:pStyle w:val="TAC"/>
            </w:pPr>
            <w:r w:rsidRPr="006B329A">
              <w:t>Spare</w:t>
            </w:r>
          </w:p>
        </w:tc>
        <w:tc>
          <w:tcPr>
            <w:tcW w:w="709" w:type="dxa"/>
            <w:tcBorders>
              <w:top w:val="single" w:sz="4" w:space="0" w:color="auto"/>
              <w:left w:val="single" w:sz="4" w:space="0" w:color="auto"/>
              <w:bottom w:val="single" w:sz="4" w:space="0" w:color="auto"/>
              <w:right w:val="single" w:sz="4" w:space="0" w:color="auto"/>
            </w:tcBorders>
          </w:tcPr>
          <w:p w14:paraId="4C7F3BD0" w14:textId="77777777" w:rsidR="00C8533A" w:rsidRPr="006B329A" w:rsidRDefault="00C8533A" w:rsidP="006B329A">
            <w:pPr>
              <w:pStyle w:val="TAC"/>
            </w:pPr>
            <w:r w:rsidRPr="006B329A">
              <w:t>OD</w:t>
            </w:r>
          </w:p>
        </w:tc>
        <w:tc>
          <w:tcPr>
            <w:tcW w:w="709" w:type="dxa"/>
            <w:tcBorders>
              <w:top w:val="single" w:sz="4" w:space="0" w:color="auto"/>
              <w:left w:val="single" w:sz="4" w:space="0" w:color="auto"/>
              <w:bottom w:val="single" w:sz="4" w:space="0" w:color="auto"/>
              <w:right w:val="single" w:sz="4" w:space="0" w:color="auto"/>
            </w:tcBorders>
          </w:tcPr>
          <w:p w14:paraId="48268782" w14:textId="77777777" w:rsidR="00C8533A" w:rsidRPr="006B329A" w:rsidRDefault="00C8533A" w:rsidP="006B329A">
            <w:pPr>
              <w:pStyle w:val="TAC"/>
            </w:pPr>
            <w:r w:rsidRPr="006B329A">
              <w:t>PRE</w:t>
            </w:r>
          </w:p>
        </w:tc>
        <w:tc>
          <w:tcPr>
            <w:tcW w:w="1418" w:type="dxa"/>
            <w:gridSpan w:val="2"/>
            <w:tcBorders>
              <w:top w:val="single" w:sz="4" w:space="0" w:color="auto"/>
              <w:left w:val="single" w:sz="4" w:space="0" w:color="auto"/>
              <w:bottom w:val="single" w:sz="4" w:space="0" w:color="auto"/>
              <w:right w:val="single" w:sz="4" w:space="0" w:color="auto"/>
            </w:tcBorders>
          </w:tcPr>
          <w:p w14:paraId="0929641E" w14:textId="77777777" w:rsidR="00C8533A" w:rsidRPr="006B329A" w:rsidRDefault="00C8533A" w:rsidP="006B329A">
            <w:pPr>
              <w:pStyle w:val="TAC"/>
            </w:pPr>
            <w:r w:rsidRPr="006B329A">
              <w:t>RAE</w:t>
            </w:r>
          </w:p>
        </w:tc>
        <w:tc>
          <w:tcPr>
            <w:tcW w:w="709" w:type="dxa"/>
            <w:tcBorders>
              <w:top w:val="single" w:sz="4" w:space="0" w:color="auto"/>
              <w:left w:val="single" w:sz="4" w:space="0" w:color="auto"/>
              <w:bottom w:val="single" w:sz="4" w:space="0" w:color="auto"/>
              <w:right w:val="single" w:sz="4" w:space="0" w:color="auto"/>
            </w:tcBorders>
          </w:tcPr>
          <w:p w14:paraId="13F276DE" w14:textId="77777777" w:rsidR="00C8533A" w:rsidRPr="006B329A" w:rsidRDefault="00C8533A" w:rsidP="006B329A">
            <w:pPr>
              <w:pStyle w:val="TAC"/>
            </w:pPr>
            <w:r w:rsidRPr="006B329A">
              <w:t>TFO</w:t>
            </w:r>
          </w:p>
        </w:tc>
        <w:tc>
          <w:tcPr>
            <w:tcW w:w="921" w:type="dxa"/>
            <w:tcBorders>
              <w:left w:val="nil"/>
            </w:tcBorders>
          </w:tcPr>
          <w:p w14:paraId="57C6DD51" w14:textId="77777777" w:rsidR="00C8533A" w:rsidRPr="006B329A" w:rsidRDefault="00C8533A" w:rsidP="006B329A">
            <w:pPr>
              <w:pStyle w:val="TAC"/>
            </w:pPr>
            <w:r w:rsidRPr="006B329A">
              <w:t>3</w:t>
            </w:r>
          </w:p>
        </w:tc>
      </w:tr>
    </w:tbl>
    <w:p w14:paraId="49500181" w14:textId="77777777" w:rsidR="00C8533A" w:rsidRPr="006B329A" w:rsidRDefault="00C8533A" w:rsidP="006B329A"/>
    <w:p w14:paraId="1D567DB2" w14:textId="77777777" w:rsidR="00C8533A" w:rsidRPr="006B329A" w:rsidRDefault="00C8533A" w:rsidP="006B329A">
      <w:r w:rsidRPr="006B329A">
        <w:t>The TFO field (bit 1 of octet 3) indicates if TFO is enabled or not.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3499"/>
      </w:tblGrid>
      <w:tr w:rsidR="00C8533A" w:rsidRPr="006B329A" w14:paraId="7110FCA1" w14:textId="77777777">
        <w:tblPrEx>
          <w:tblCellMar>
            <w:top w:w="0" w:type="dxa"/>
            <w:bottom w:w="0" w:type="dxa"/>
          </w:tblCellMar>
        </w:tblPrEx>
        <w:trPr>
          <w:jc w:val="center"/>
        </w:trPr>
        <w:tc>
          <w:tcPr>
            <w:tcW w:w="720" w:type="dxa"/>
          </w:tcPr>
          <w:p w14:paraId="1A20D941" w14:textId="77777777" w:rsidR="00C8533A" w:rsidRPr="006B329A" w:rsidRDefault="00C8533A" w:rsidP="006B329A">
            <w:pPr>
              <w:pStyle w:val="TAH"/>
            </w:pPr>
            <w:r w:rsidRPr="006B329A">
              <w:t>Value</w:t>
            </w:r>
          </w:p>
        </w:tc>
        <w:tc>
          <w:tcPr>
            <w:tcW w:w="3499" w:type="dxa"/>
          </w:tcPr>
          <w:p w14:paraId="793B3FF1" w14:textId="77777777" w:rsidR="00C8533A" w:rsidRPr="006B329A" w:rsidRDefault="00C8533A" w:rsidP="006B329A">
            <w:pPr>
              <w:pStyle w:val="TAH"/>
            </w:pPr>
            <w:r w:rsidRPr="006B329A">
              <w:t>TFO</w:t>
            </w:r>
          </w:p>
        </w:tc>
      </w:tr>
      <w:tr w:rsidR="00C8533A" w:rsidRPr="006B329A" w14:paraId="49C9AC17" w14:textId="77777777">
        <w:tblPrEx>
          <w:tblCellMar>
            <w:top w:w="0" w:type="dxa"/>
            <w:bottom w:w="0" w:type="dxa"/>
          </w:tblCellMar>
        </w:tblPrEx>
        <w:trPr>
          <w:jc w:val="center"/>
        </w:trPr>
        <w:tc>
          <w:tcPr>
            <w:tcW w:w="720" w:type="dxa"/>
          </w:tcPr>
          <w:p w14:paraId="33B8A4E6" w14:textId="77777777" w:rsidR="00C8533A" w:rsidRPr="006B329A" w:rsidRDefault="00C8533A" w:rsidP="006B329A">
            <w:pPr>
              <w:pStyle w:val="TAL"/>
            </w:pPr>
            <w:r w:rsidRPr="006B329A">
              <w:t>0</w:t>
            </w:r>
          </w:p>
        </w:tc>
        <w:tc>
          <w:tcPr>
            <w:tcW w:w="3499" w:type="dxa"/>
          </w:tcPr>
          <w:p w14:paraId="4D9AE17F" w14:textId="77777777" w:rsidR="00C8533A" w:rsidRPr="006B329A" w:rsidRDefault="00C8533A" w:rsidP="006B329A">
            <w:pPr>
              <w:pStyle w:val="TAL"/>
            </w:pPr>
            <w:r w:rsidRPr="006B329A">
              <w:t>Tandem Free Operation is enabled</w:t>
            </w:r>
          </w:p>
        </w:tc>
      </w:tr>
      <w:tr w:rsidR="00C8533A" w:rsidRPr="006B329A" w14:paraId="4C8979F7" w14:textId="77777777">
        <w:tblPrEx>
          <w:tblCellMar>
            <w:top w:w="0" w:type="dxa"/>
            <w:bottom w:w="0" w:type="dxa"/>
          </w:tblCellMar>
        </w:tblPrEx>
        <w:trPr>
          <w:jc w:val="center"/>
        </w:trPr>
        <w:tc>
          <w:tcPr>
            <w:tcW w:w="720" w:type="dxa"/>
          </w:tcPr>
          <w:p w14:paraId="58DBB7DC" w14:textId="77777777" w:rsidR="00C8533A" w:rsidRPr="006B329A" w:rsidRDefault="00C8533A" w:rsidP="006B329A">
            <w:pPr>
              <w:pStyle w:val="TAL"/>
            </w:pPr>
            <w:r w:rsidRPr="006B329A">
              <w:t>1</w:t>
            </w:r>
          </w:p>
        </w:tc>
        <w:tc>
          <w:tcPr>
            <w:tcW w:w="3499" w:type="dxa"/>
          </w:tcPr>
          <w:p w14:paraId="00295408" w14:textId="77777777" w:rsidR="00C8533A" w:rsidRPr="006B329A" w:rsidRDefault="00C8533A" w:rsidP="006B329A">
            <w:pPr>
              <w:pStyle w:val="TAL"/>
            </w:pPr>
            <w:r w:rsidRPr="006B329A">
              <w:t>Tandem Free Operation is disabled</w:t>
            </w:r>
          </w:p>
        </w:tc>
      </w:tr>
    </w:tbl>
    <w:p w14:paraId="5118E860" w14:textId="77777777" w:rsidR="00C8533A" w:rsidRPr="006B329A" w:rsidRDefault="00C8533A" w:rsidP="006B329A"/>
    <w:p w14:paraId="43978577" w14:textId="77777777" w:rsidR="00C8533A" w:rsidRPr="006B329A" w:rsidRDefault="00C8533A" w:rsidP="006B329A">
      <w:r w:rsidRPr="006B329A">
        <w:t>The RAE field (bits 2-3, octet 3) defines whether the RATSCCH mechanism is enabled or not.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0"/>
        <w:gridCol w:w="8057"/>
      </w:tblGrid>
      <w:tr w:rsidR="00C8533A" w:rsidRPr="006B329A" w14:paraId="1FA1ED34" w14:textId="77777777">
        <w:tblPrEx>
          <w:tblCellMar>
            <w:top w:w="0" w:type="dxa"/>
            <w:bottom w:w="0" w:type="dxa"/>
          </w:tblCellMar>
        </w:tblPrEx>
        <w:trPr>
          <w:jc w:val="center"/>
        </w:trPr>
        <w:tc>
          <w:tcPr>
            <w:tcW w:w="1080" w:type="dxa"/>
          </w:tcPr>
          <w:p w14:paraId="26E7F0DC" w14:textId="77777777" w:rsidR="00C8533A" w:rsidRPr="006B329A" w:rsidRDefault="00C8533A" w:rsidP="006B329A">
            <w:pPr>
              <w:pStyle w:val="TAH"/>
            </w:pPr>
            <w:r w:rsidRPr="006B329A">
              <w:t>Value</w:t>
            </w:r>
          </w:p>
        </w:tc>
        <w:tc>
          <w:tcPr>
            <w:tcW w:w="8057" w:type="dxa"/>
          </w:tcPr>
          <w:p w14:paraId="2B0FFE77" w14:textId="77777777" w:rsidR="00C8533A" w:rsidRPr="006B329A" w:rsidRDefault="00C8533A" w:rsidP="006B329A">
            <w:pPr>
              <w:pStyle w:val="TAH"/>
            </w:pPr>
            <w:r w:rsidRPr="006B329A">
              <w:t>RAE</w:t>
            </w:r>
          </w:p>
        </w:tc>
      </w:tr>
      <w:tr w:rsidR="00C8533A" w:rsidRPr="006B329A" w14:paraId="77562FA8" w14:textId="77777777">
        <w:tblPrEx>
          <w:tblCellMar>
            <w:top w:w="0" w:type="dxa"/>
            <w:bottom w:w="0" w:type="dxa"/>
          </w:tblCellMar>
        </w:tblPrEx>
        <w:trPr>
          <w:jc w:val="center"/>
        </w:trPr>
        <w:tc>
          <w:tcPr>
            <w:tcW w:w="1080" w:type="dxa"/>
          </w:tcPr>
          <w:p w14:paraId="2215B2CB" w14:textId="77777777" w:rsidR="00C8533A" w:rsidRPr="006B329A" w:rsidRDefault="00C8533A" w:rsidP="006B329A">
            <w:pPr>
              <w:pStyle w:val="TAL"/>
            </w:pPr>
            <w:r w:rsidRPr="006B329A">
              <w:t>0 0</w:t>
            </w:r>
          </w:p>
        </w:tc>
        <w:tc>
          <w:tcPr>
            <w:tcW w:w="8057" w:type="dxa"/>
          </w:tcPr>
          <w:p w14:paraId="3578D37D" w14:textId="77777777" w:rsidR="00C8533A" w:rsidRPr="006B329A" w:rsidRDefault="00C8533A" w:rsidP="006B329A">
            <w:pPr>
              <w:pStyle w:val="TAL"/>
            </w:pPr>
            <w:r w:rsidRPr="006B329A">
              <w:t>RATSCCH mechanism is generally enabled, the BTS may change the AMR configuration within the given SCS and MACS constraints and within the given radio and Abis channel.</w:t>
            </w:r>
          </w:p>
        </w:tc>
      </w:tr>
      <w:tr w:rsidR="00C8533A" w:rsidRPr="006B329A" w14:paraId="089F8688" w14:textId="77777777">
        <w:tblPrEx>
          <w:tblCellMar>
            <w:top w:w="0" w:type="dxa"/>
            <w:bottom w:w="0" w:type="dxa"/>
          </w:tblCellMar>
        </w:tblPrEx>
        <w:trPr>
          <w:jc w:val="center"/>
        </w:trPr>
        <w:tc>
          <w:tcPr>
            <w:tcW w:w="1080" w:type="dxa"/>
          </w:tcPr>
          <w:p w14:paraId="406F4AA6" w14:textId="77777777" w:rsidR="00C8533A" w:rsidRPr="006B329A" w:rsidRDefault="00C8533A" w:rsidP="006B329A">
            <w:pPr>
              <w:pStyle w:val="TAL"/>
            </w:pPr>
            <w:r w:rsidRPr="006B329A">
              <w:t>0 1</w:t>
            </w:r>
          </w:p>
        </w:tc>
        <w:tc>
          <w:tcPr>
            <w:tcW w:w="8057" w:type="dxa"/>
          </w:tcPr>
          <w:p w14:paraId="088F9DA5" w14:textId="77777777" w:rsidR="00C8533A" w:rsidRPr="006B329A" w:rsidRDefault="00C8533A" w:rsidP="006B329A">
            <w:pPr>
              <w:pStyle w:val="TAL"/>
            </w:pPr>
            <w:r w:rsidRPr="006B329A">
              <w:t>RATSCCH mechanism will potentially be enabled for one exchange. The BSC will use a MultiRate CODEC MOD REQ message for that purpose</w:t>
            </w:r>
          </w:p>
        </w:tc>
      </w:tr>
      <w:tr w:rsidR="00C8533A" w:rsidRPr="006B329A" w14:paraId="79167F48" w14:textId="77777777">
        <w:tblPrEx>
          <w:tblCellMar>
            <w:top w:w="0" w:type="dxa"/>
            <w:bottom w:w="0" w:type="dxa"/>
          </w:tblCellMar>
        </w:tblPrEx>
        <w:trPr>
          <w:jc w:val="center"/>
        </w:trPr>
        <w:tc>
          <w:tcPr>
            <w:tcW w:w="1080" w:type="dxa"/>
          </w:tcPr>
          <w:p w14:paraId="6AF8BCBC" w14:textId="77777777" w:rsidR="00C8533A" w:rsidRPr="006B329A" w:rsidRDefault="00C8533A" w:rsidP="006B329A">
            <w:pPr>
              <w:pStyle w:val="TAL"/>
            </w:pPr>
            <w:r w:rsidRPr="006B329A">
              <w:t>1 0</w:t>
            </w:r>
          </w:p>
        </w:tc>
        <w:tc>
          <w:tcPr>
            <w:tcW w:w="8057" w:type="dxa"/>
          </w:tcPr>
          <w:p w14:paraId="636D7460" w14:textId="77777777" w:rsidR="00C8533A" w:rsidRPr="006B329A" w:rsidRDefault="00C8533A" w:rsidP="006B329A">
            <w:pPr>
              <w:pStyle w:val="TAL"/>
            </w:pPr>
            <w:r w:rsidRPr="006B329A">
              <w:t>reserved</w:t>
            </w:r>
          </w:p>
        </w:tc>
      </w:tr>
      <w:tr w:rsidR="00C8533A" w:rsidRPr="006B329A" w14:paraId="3BA6A9B8" w14:textId="77777777">
        <w:tblPrEx>
          <w:tblCellMar>
            <w:top w:w="0" w:type="dxa"/>
            <w:bottom w:w="0" w:type="dxa"/>
          </w:tblCellMar>
        </w:tblPrEx>
        <w:trPr>
          <w:jc w:val="center"/>
        </w:trPr>
        <w:tc>
          <w:tcPr>
            <w:tcW w:w="1080" w:type="dxa"/>
          </w:tcPr>
          <w:p w14:paraId="6F1DE963" w14:textId="77777777" w:rsidR="00C8533A" w:rsidRPr="006B329A" w:rsidRDefault="00C8533A" w:rsidP="006B329A">
            <w:pPr>
              <w:pStyle w:val="TAL"/>
            </w:pPr>
            <w:r w:rsidRPr="006B329A">
              <w:t>1 1</w:t>
            </w:r>
          </w:p>
        </w:tc>
        <w:tc>
          <w:tcPr>
            <w:tcW w:w="8057" w:type="dxa"/>
          </w:tcPr>
          <w:p w14:paraId="698F5B18" w14:textId="77777777" w:rsidR="00C8533A" w:rsidRPr="006B329A" w:rsidRDefault="00C8533A" w:rsidP="006B329A">
            <w:pPr>
              <w:pStyle w:val="TAL"/>
            </w:pPr>
            <w:r w:rsidRPr="006B329A">
              <w:t>RATSCCH mechanism is generally disabled</w:t>
            </w:r>
          </w:p>
        </w:tc>
      </w:tr>
    </w:tbl>
    <w:p w14:paraId="03C9D74E" w14:textId="77777777" w:rsidR="00C8533A" w:rsidRPr="006B329A" w:rsidRDefault="00C8533A" w:rsidP="006B329A"/>
    <w:p w14:paraId="71558E8B" w14:textId="77777777" w:rsidR="00C8533A" w:rsidRPr="006B329A" w:rsidRDefault="00C8533A" w:rsidP="006B329A">
      <w:r w:rsidRPr="006B329A">
        <w:t>The PRE field (bit 4 of octet 3) indicates if an handover is to be expected soon or not.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0"/>
        <w:gridCol w:w="8057"/>
      </w:tblGrid>
      <w:tr w:rsidR="00C8533A" w:rsidRPr="006B329A" w14:paraId="51F50051" w14:textId="77777777">
        <w:tblPrEx>
          <w:tblCellMar>
            <w:top w:w="0" w:type="dxa"/>
            <w:bottom w:w="0" w:type="dxa"/>
          </w:tblCellMar>
        </w:tblPrEx>
        <w:trPr>
          <w:jc w:val="center"/>
        </w:trPr>
        <w:tc>
          <w:tcPr>
            <w:tcW w:w="1080" w:type="dxa"/>
          </w:tcPr>
          <w:p w14:paraId="7A4A6813" w14:textId="77777777" w:rsidR="00C8533A" w:rsidRPr="006B329A" w:rsidRDefault="00C8533A" w:rsidP="006B329A">
            <w:pPr>
              <w:pStyle w:val="TAH"/>
            </w:pPr>
            <w:r w:rsidRPr="006B329A">
              <w:t>Value</w:t>
            </w:r>
          </w:p>
        </w:tc>
        <w:tc>
          <w:tcPr>
            <w:tcW w:w="8057" w:type="dxa"/>
          </w:tcPr>
          <w:p w14:paraId="13878B3B" w14:textId="77777777" w:rsidR="00C8533A" w:rsidRPr="006B329A" w:rsidRDefault="00C8533A" w:rsidP="006B329A">
            <w:pPr>
              <w:pStyle w:val="TAH"/>
            </w:pPr>
            <w:r w:rsidRPr="006B329A">
              <w:t>PRE</w:t>
            </w:r>
          </w:p>
        </w:tc>
      </w:tr>
      <w:tr w:rsidR="00C8533A" w:rsidRPr="006B329A" w14:paraId="50975B32" w14:textId="77777777">
        <w:tblPrEx>
          <w:tblCellMar>
            <w:top w:w="0" w:type="dxa"/>
            <w:bottom w:w="0" w:type="dxa"/>
          </w:tblCellMar>
        </w:tblPrEx>
        <w:trPr>
          <w:jc w:val="center"/>
        </w:trPr>
        <w:tc>
          <w:tcPr>
            <w:tcW w:w="1080" w:type="dxa"/>
          </w:tcPr>
          <w:p w14:paraId="3F1A11DF" w14:textId="77777777" w:rsidR="00C8533A" w:rsidRPr="006B329A" w:rsidRDefault="00C8533A" w:rsidP="006B329A">
            <w:pPr>
              <w:pStyle w:val="TAL"/>
            </w:pPr>
            <w:r w:rsidRPr="006B329A">
              <w:t>0</w:t>
            </w:r>
          </w:p>
        </w:tc>
        <w:tc>
          <w:tcPr>
            <w:tcW w:w="8057" w:type="dxa"/>
          </w:tcPr>
          <w:p w14:paraId="662C67CF" w14:textId="77777777" w:rsidR="00C8533A" w:rsidRPr="006B329A" w:rsidRDefault="00C8533A" w:rsidP="006B329A">
            <w:pPr>
              <w:pStyle w:val="TAL"/>
            </w:pPr>
            <w:r w:rsidRPr="006B329A">
              <w:t>Handover is not expected, respectively has failed</w:t>
            </w:r>
          </w:p>
        </w:tc>
      </w:tr>
      <w:tr w:rsidR="00C8533A" w:rsidRPr="006B329A" w14:paraId="0C7B3C3C" w14:textId="77777777">
        <w:tblPrEx>
          <w:tblCellMar>
            <w:top w:w="0" w:type="dxa"/>
            <w:bottom w:w="0" w:type="dxa"/>
          </w:tblCellMar>
        </w:tblPrEx>
        <w:trPr>
          <w:jc w:val="center"/>
        </w:trPr>
        <w:tc>
          <w:tcPr>
            <w:tcW w:w="1080" w:type="dxa"/>
          </w:tcPr>
          <w:p w14:paraId="599275B0" w14:textId="77777777" w:rsidR="00C8533A" w:rsidRPr="006B329A" w:rsidRDefault="00C8533A" w:rsidP="006B329A">
            <w:pPr>
              <w:pStyle w:val="TAL"/>
            </w:pPr>
            <w:r w:rsidRPr="006B329A">
              <w:t>1</w:t>
            </w:r>
          </w:p>
        </w:tc>
        <w:tc>
          <w:tcPr>
            <w:tcW w:w="8057" w:type="dxa"/>
          </w:tcPr>
          <w:p w14:paraId="62B9C9AF" w14:textId="77777777" w:rsidR="00C8533A" w:rsidRPr="006B329A" w:rsidRDefault="00C8533A" w:rsidP="006B329A">
            <w:pPr>
              <w:pStyle w:val="TAL"/>
            </w:pPr>
            <w:r w:rsidRPr="006B329A">
              <w:t>Handover is expected soon</w:t>
            </w:r>
          </w:p>
        </w:tc>
      </w:tr>
    </w:tbl>
    <w:p w14:paraId="6EC26E5C" w14:textId="77777777" w:rsidR="00C8533A" w:rsidRPr="006B329A" w:rsidRDefault="00C8533A" w:rsidP="006B329A">
      <w:pPr>
        <w:tabs>
          <w:tab w:val="center" w:pos="720"/>
          <w:tab w:val="left" w:pos="1800"/>
        </w:tabs>
        <w:ind w:left="1800" w:hanging="1800"/>
      </w:pPr>
    </w:p>
    <w:p w14:paraId="3410B1D7" w14:textId="77777777" w:rsidR="00C8533A" w:rsidRPr="006B329A" w:rsidRDefault="00C8533A" w:rsidP="006B329A">
      <w:pPr>
        <w:tabs>
          <w:tab w:val="center" w:pos="720"/>
          <w:tab w:val="left" w:pos="1800"/>
        </w:tabs>
      </w:pPr>
      <w:r w:rsidRPr="006B329A">
        <w:t>The OD field (bit 5 of octet 3) indicates if the BSC expects distant parameters or TFO Decision algorithm result from the BTS.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0"/>
        <w:gridCol w:w="7032"/>
      </w:tblGrid>
      <w:tr w:rsidR="00C8533A" w:rsidRPr="006B329A" w14:paraId="7082BE74" w14:textId="77777777">
        <w:tblPrEx>
          <w:tblCellMar>
            <w:top w:w="0" w:type="dxa"/>
            <w:bottom w:w="0" w:type="dxa"/>
          </w:tblCellMar>
        </w:tblPrEx>
        <w:trPr>
          <w:jc w:val="center"/>
        </w:trPr>
        <w:tc>
          <w:tcPr>
            <w:tcW w:w="1080" w:type="dxa"/>
          </w:tcPr>
          <w:p w14:paraId="7F8346AA" w14:textId="77777777" w:rsidR="00C8533A" w:rsidRPr="006B329A" w:rsidRDefault="00C8533A" w:rsidP="006B329A">
            <w:pPr>
              <w:pStyle w:val="TAH"/>
            </w:pPr>
            <w:r w:rsidRPr="006B329A">
              <w:t>Value</w:t>
            </w:r>
          </w:p>
        </w:tc>
        <w:tc>
          <w:tcPr>
            <w:tcW w:w="7032" w:type="dxa"/>
          </w:tcPr>
          <w:p w14:paraId="6A3AE57C" w14:textId="77777777" w:rsidR="00C8533A" w:rsidRPr="006B329A" w:rsidRDefault="00C8533A" w:rsidP="006B329A">
            <w:pPr>
              <w:pStyle w:val="TAH"/>
            </w:pPr>
            <w:r w:rsidRPr="006B329A">
              <w:t>PRE</w:t>
            </w:r>
          </w:p>
        </w:tc>
      </w:tr>
      <w:tr w:rsidR="00C8533A" w:rsidRPr="006B329A" w14:paraId="43624581" w14:textId="77777777">
        <w:tblPrEx>
          <w:tblCellMar>
            <w:top w:w="0" w:type="dxa"/>
            <w:bottom w:w="0" w:type="dxa"/>
          </w:tblCellMar>
        </w:tblPrEx>
        <w:trPr>
          <w:jc w:val="center"/>
        </w:trPr>
        <w:tc>
          <w:tcPr>
            <w:tcW w:w="1080" w:type="dxa"/>
          </w:tcPr>
          <w:p w14:paraId="62D1645F" w14:textId="77777777" w:rsidR="00C8533A" w:rsidRPr="006B329A" w:rsidRDefault="00C8533A" w:rsidP="006B329A">
            <w:pPr>
              <w:pStyle w:val="TAL"/>
            </w:pPr>
            <w:r w:rsidRPr="006B329A">
              <w:t>0</w:t>
            </w:r>
          </w:p>
        </w:tc>
        <w:tc>
          <w:tcPr>
            <w:tcW w:w="7032" w:type="dxa"/>
          </w:tcPr>
          <w:p w14:paraId="160470A6" w14:textId="77777777" w:rsidR="00C8533A" w:rsidRPr="006B329A" w:rsidRDefault="00C8533A" w:rsidP="006B329A">
            <w:pPr>
              <w:pStyle w:val="TAL"/>
            </w:pPr>
            <w:r w:rsidRPr="006B329A">
              <w:t>The BTS shall report distant parameters</w:t>
            </w:r>
          </w:p>
        </w:tc>
      </w:tr>
      <w:tr w:rsidR="00C8533A" w:rsidRPr="006B329A" w14:paraId="75C0032B" w14:textId="77777777">
        <w:tblPrEx>
          <w:tblCellMar>
            <w:top w:w="0" w:type="dxa"/>
            <w:bottom w:w="0" w:type="dxa"/>
          </w:tblCellMar>
        </w:tblPrEx>
        <w:trPr>
          <w:jc w:val="center"/>
        </w:trPr>
        <w:tc>
          <w:tcPr>
            <w:tcW w:w="1080" w:type="dxa"/>
          </w:tcPr>
          <w:p w14:paraId="2C113E5B" w14:textId="77777777" w:rsidR="00C8533A" w:rsidRPr="006B329A" w:rsidRDefault="00C8533A" w:rsidP="006B329A">
            <w:pPr>
              <w:pStyle w:val="TAL"/>
            </w:pPr>
            <w:r w:rsidRPr="006B329A">
              <w:t>1</w:t>
            </w:r>
          </w:p>
        </w:tc>
        <w:tc>
          <w:tcPr>
            <w:tcW w:w="7032" w:type="dxa"/>
          </w:tcPr>
          <w:p w14:paraId="2C91F064" w14:textId="77777777" w:rsidR="00C8533A" w:rsidRPr="006B329A" w:rsidRDefault="00C8533A" w:rsidP="006B329A">
            <w:pPr>
              <w:pStyle w:val="TAL"/>
            </w:pPr>
            <w:r w:rsidRPr="006B329A">
              <w:t>The BTS shall report TFO Decision algorithm result (optimised parameters).</w:t>
            </w:r>
          </w:p>
        </w:tc>
      </w:tr>
    </w:tbl>
    <w:p w14:paraId="62467677" w14:textId="77777777" w:rsidR="00C8533A" w:rsidRPr="006B329A" w:rsidRDefault="00C8533A" w:rsidP="006B329A"/>
    <w:p w14:paraId="443B9829" w14:textId="77777777" w:rsidR="00C8533A" w:rsidRPr="006B329A" w:rsidRDefault="00C8533A" w:rsidP="006B329A">
      <w:pPr>
        <w:pStyle w:val="Heading3"/>
      </w:pPr>
      <w:bookmarkStart w:id="203" w:name="_Toc476910177"/>
      <w:r w:rsidRPr="006B329A">
        <w:t>9.3.54</w:t>
      </w:r>
      <w:r w:rsidRPr="006B329A">
        <w:tab/>
        <w:t>Supported Codec Types</w:t>
      </w:r>
      <w:bookmarkEnd w:id="203"/>
    </w:p>
    <w:p w14:paraId="3D492A12" w14:textId="77777777" w:rsidR="00C8533A" w:rsidRPr="006B329A" w:rsidRDefault="00C8533A" w:rsidP="006B329A">
      <w:r w:rsidRPr="006B329A">
        <w:t>This element indicates the codec types supported by the BSS or remote BSS.</w:t>
      </w:r>
    </w:p>
    <w:p w14:paraId="3ADFD1D3" w14:textId="77777777" w:rsidR="00C8533A" w:rsidRPr="006B329A" w:rsidRDefault="00C8533A" w:rsidP="006B329A">
      <w:pPr>
        <w:keepNext/>
      </w:pPr>
      <w:r w:rsidRPr="006B329A">
        <w:lastRenderedPageBreak/>
        <w:t>It is coded as follows: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49DA7034" w14:textId="77777777">
        <w:tblPrEx>
          <w:tblCellMar>
            <w:top w:w="0" w:type="dxa"/>
            <w:bottom w:w="0" w:type="dxa"/>
          </w:tblCellMar>
        </w:tblPrEx>
        <w:trPr>
          <w:cantSplit/>
          <w:jc w:val="center"/>
        </w:trPr>
        <w:tc>
          <w:tcPr>
            <w:tcW w:w="709" w:type="dxa"/>
          </w:tcPr>
          <w:p w14:paraId="37816AF6" w14:textId="77777777" w:rsidR="00C8533A" w:rsidRPr="006B329A" w:rsidRDefault="00C8533A" w:rsidP="006B329A">
            <w:pPr>
              <w:pStyle w:val="TAC"/>
            </w:pPr>
            <w:r w:rsidRPr="006B329A">
              <w:t>8</w:t>
            </w:r>
          </w:p>
        </w:tc>
        <w:tc>
          <w:tcPr>
            <w:tcW w:w="709" w:type="dxa"/>
          </w:tcPr>
          <w:p w14:paraId="7AF13B00" w14:textId="77777777" w:rsidR="00C8533A" w:rsidRPr="006B329A" w:rsidRDefault="00C8533A" w:rsidP="006B329A">
            <w:pPr>
              <w:pStyle w:val="TAC"/>
            </w:pPr>
            <w:r w:rsidRPr="006B329A">
              <w:t>7</w:t>
            </w:r>
          </w:p>
        </w:tc>
        <w:tc>
          <w:tcPr>
            <w:tcW w:w="709" w:type="dxa"/>
          </w:tcPr>
          <w:p w14:paraId="137174D3" w14:textId="77777777" w:rsidR="00C8533A" w:rsidRPr="006B329A" w:rsidRDefault="00C8533A" w:rsidP="006B329A">
            <w:pPr>
              <w:pStyle w:val="TAC"/>
            </w:pPr>
            <w:r w:rsidRPr="006B329A">
              <w:t>6</w:t>
            </w:r>
          </w:p>
        </w:tc>
        <w:tc>
          <w:tcPr>
            <w:tcW w:w="709" w:type="dxa"/>
          </w:tcPr>
          <w:p w14:paraId="029B8604" w14:textId="77777777" w:rsidR="00C8533A" w:rsidRPr="006B329A" w:rsidRDefault="00C8533A" w:rsidP="006B329A">
            <w:pPr>
              <w:pStyle w:val="TAC"/>
            </w:pPr>
            <w:r w:rsidRPr="006B329A">
              <w:t>5</w:t>
            </w:r>
          </w:p>
        </w:tc>
        <w:tc>
          <w:tcPr>
            <w:tcW w:w="709" w:type="dxa"/>
          </w:tcPr>
          <w:p w14:paraId="2371063F" w14:textId="77777777" w:rsidR="00C8533A" w:rsidRPr="006B329A" w:rsidRDefault="00C8533A" w:rsidP="006B329A">
            <w:pPr>
              <w:pStyle w:val="TAC"/>
            </w:pPr>
            <w:r w:rsidRPr="006B329A">
              <w:t>4</w:t>
            </w:r>
          </w:p>
        </w:tc>
        <w:tc>
          <w:tcPr>
            <w:tcW w:w="709" w:type="dxa"/>
          </w:tcPr>
          <w:p w14:paraId="42095A9B" w14:textId="77777777" w:rsidR="00C8533A" w:rsidRPr="006B329A" w:rsidRDefault="00C8533A" w:rsidP="006B329A">
            <w:pPr>
              <w:pStyle w:val="TAC"/>
            </w:pPr>
            <w:r w:rsidRPr="006B329A">
              <w:t>3</w:t>
            </w:r>
          </w:p>
        </w:tc>
        <w:tc>
          <w:tcPr>
            <w:tcW w:w="709" w:type="dxa"/>
          </w:tcPr>
          <w:p w14:paraId="7BE5D43B" w14:textId="77777777" w:rsidR="00C8533A" w:rsidRPr="006B329A" w:rsidRDefault="00C8533A" w:rsidP="006B329A">
            <w:pPr>
              <w:pStyle w:val="TAC"/>
            </w:pPr>
            <w:r w:rsidRPr="006B329A">
              <w:t>2</w:t>
            </w:r>
          </w:p>
        </w:tc>
        <w:tc>
          <w:tcPr>
            <w:tcW w:w="709" w:type="dxa"/>
          </w:tcPr>
          <w:p w14:paraId="3B0BD92A" w14:textId="77777777" w:rsidR="00C8533A" w:rsidRPr="006B329A" w:rsidRDefault="00C8533A" w:rsidP="006B329A">
            <w:pPr>
              <w:pStyle w:val="TAC"/>
            </w:pPr>
            <w:r w:rsidRPr="006B329A">
              <w:t>1</w:t>
            </w:r>
          </w:p>
        </w:tc>
        <w:tc>
          <w:tcPr>
            <w:tcW w:w="921" w:type="dxa"/>
          </w:tcPr>
          <w:p w14:paraId="5096F24E" w14:textId="77777777" w:rsidR="00C8533A" w:rsidRPr="006B329A" w:rsidRDefault="00C8533A" w:rsidP="006B329A">
            <w:pPr>
              <w:pStyle w:val="TAC"/>
            </w:pPr>
          </w:p>
        </w:tc>
      </w:tr>
      <w:tr w:rsidR="00C8533A" w:rsidRPr="006B329A" w14:paraId="207F0DBC"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5C0F5ADF" w14:textId="77777777" w:rsidR="00C8533A" w:rsidRPr="006B329A" w:rsidRDefault="00C8533A" w:rsidP="006B329A">
            <w:pPr>
              <w:pStyle w:val="TAC"/>
            </w:pPr>
            <w:r w:rsidRPr="006B329A">
              <w:t>Element identifier</w:t>
            </w:r>
          </w:p>
        </w:tc>
        <w:tc>
          <w:tcPr>
            <w:tcW w:w="921" w:type="dxa"/>
            <w:tcBorders>
              <w:left w:val="nil"/>
            </w:tcBorders>
          </w:tcPr>
          <w:p w14:paraId="541E1100" w14:textId="77777777" w:rsidR="00C8533A" w:rsidRPr="006B329A" w:rsidRDefault="00C8533A" w:rsidP="006B329A">
            <w:pPr>
              <w:pStyle w:val="TAC"/>
            </w:pPr>
            <w:r w:rsidRPr="006B329A">
              <w:t>1</w:t>
            </w:r>
          </w:p>
        </w:tc>
      </w:tr>
      <w:tr w:rsidR="00C8533A" w:rsidRPr="006B329A" w14:paraId="1CA22875"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53EABE1" w14:textId="77777777" w:rsidR="00C8533A" w:rsidRPr="006B329A" w:rsidRDefault="00C8533A" w:rsidP="006B329A">
            <w:pPr>
              <w:pStyle w:val="TAC"/>
            </w:pPr>
            <w:r w:rsidRPr="006B329A">
              <w:t>Length</w:t>
            </w:r>
          </w:p>
        </w:tc>
        <w:tc>
          <w:tcPr>
            <w:tcW w:w="921" w:type="dxa"/>
            <w:tcBorders>
              <w:left w:val="nil"/>
            </w:tcBorders>
          </w:tcPr>
          <w:p w14:paraId="1054B4A0" w14:textId="77777777" w:rsidR="00C8533A" w:rsidRPr="006B329A" w:rsidRDefault="00C8533A" w:rsidP="006B329A">
            <w:pPr>
              <w:pStyle w:val="TAC"/>
            </w:pPr>
            <w:r w:rsidRPr="006B329A">
              <w:t>2</w:t>
            </w:r>
          </w:p>
        </w:tc>
      </w:tr>
      <w:tr w:rsidR="00C8533A" w:rsidRPr="006B329A" w14:paraId="2AF17174"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3F6CB2D" w14:textId="77777777" w:rsidR="00C8533A" w:rsidRPr="006B329A" w:rsidRDefault="00C8533A" w:rsidP="006B329A">
            <w:pPr>
              <w:pStyle w:val="TAC"/>
            </w:pPr>
            <w:r w:rsidRPr="006B329A">
              <w:t>Sys-ID</w:t>
            </w:r>
          </w:p>
        </w:tc>
        <w:tc>
          <w:tcPr>
            <w:tcW w:w="921" w:type="dxa"/>
            <w:tcBorders>
              <w:left w:val="nil"/>
            </w:tcBorders>
          </w:tcPr>
          <w:p w14:paraId="7DDD3970" w14:textId="77777777" w:rsidR="00C8533A" w:rsidRPr="006B329A" w:rsidRDefault="00C8533A" w:rsidP="006B329A">
            <w:pPr>
              <w:pStyle w:val="TAC"/>
            </w:pPr>
            <w:r w:rsidRPr="006B329A">
              <w:t>3</w:t>
            </w:r>
          </w:p>
        </w:tc>
      </w:tr>
      <w:tr w:rsidR="00C8533A" w:rsidRPr="006B329A" w14:paraId="1EA37ACA" w14:textId="77777777">
        <w:tblPrEx>
          <w:tblCellMar>
            <w:top w:w="0" w:type="dxa"/>
            <w:bottom w:w="0" w:type="dxa"/>
          </w:tblCellMar>
        </w:tblPrEx>
        <w:trPr>
          <w:cantSplit/>
          <w:jc w:val="center"/>
        </w:trPr>
        <w:tc>
          <w:tcPr>
            <w:tcW w:w="709" w:type="dxa"/>
            <w:tcBorders>
              <w:top w:val="single" w:sz="4" w:space="0" w:color="auto"/>
              <w:left w:val="single" w:sz="4" w:space="0" w:color="auto"/>
              <w:bottom w:val="single" w:sz="4" w:space="0" w:color="auto"/>
              <w:right w:val="single" w:sz="4" w:space="0" w:color="auto"/>
            </w:tcBorders>
          </w:tcPr>
          <w:p w14:paraId="0B9A3B0C" w14:textId="77777777" w:rsidR="00C8533A" w:rsidRPr="006B329A" w:rsidRDefault="00C8533A" w:rsidP="006B329A">
            <w:pPr>
              <w:pStyle w:val="TAC"/>
            </w:pPr>
            <w:r w:rsidRPr="006B329A">
              <w:t>ext</w:t>
            </w:r>
          </w:p>
        </w:tc>
        <w:tc>
          <w:tcPr>
            <w:tcW w:w="4963" w:type="dxa"/>
            <w:gridSpan w:val="7"/>
            <w:tcBorders>
              <w:top w:val="single" w:sz="4" w:space="0" w:color="auto"/>
              <w:left w:val="single" w:sz="4" w:space="0" w:color="auto"/>
              <w:bottom w:val="single" w:sz="4" w:space="0" w:color="auto"/>
              <w:right w:val="single" w:sz="4" w:space="0" w:color="auto"/>
            </w:tcBorders>
          </w:tcPr>
          <w:p w14:paraId="36D7EEE9" w14:textId="77777777" w:rsidR="00C8533A" w:rsidRPr="006B329A" w:rsidRDefault="00C8533A" w:rsidP="006B329A">
            <w:pPr>
              <w:pStyle w:val="TAC"/>
              <w:rPr>
                <w:lang w:val="fr-FR"/>
              </w:rPr>
            </w:pPr>
            <w:r w:rsidRPr="006B329A">
              <w:rPr>
                <w:lang w:val="fr-FR"/>
              </w:rPr>
              <w:t>Codec List</w:t>
            </w:r>
          </w:p>
        </w:tc>
        <w:tc>
          <w:tcPr>
            <w:tcW w:w="921" w:type="dxa"/>
            <w:tcBorders>
              <w:left w:val="nil"/>
            </w:tcBorders>
          </w:tcPr>
          <w:p w14:paraId="14F5394A" w14:textId="77777777" w:rsidR="00C8533A" w:rsidRPr="006B329A" w:rsidRDefault="00C8533A" w:rsidP="006B329A">
            <w:pPr>
              <w:pStyle w:val="TAC"/>
              <w:rPr>
                <w:lang w:val="fr-FR"/>
              </w:rPr>
            </w:pPr>
            <w:r w:rsidRPr="006B329A">
              <w:rPr>
                <w:lang w:val="fr-FR"/>
              </w:rPr>
              <w:t>4-n</w:t>
            </w:r>
          </w:p>
        </w:tc>
      </w:tr>
    </w:tbl>
    <w:p w14:paraId="00AA65FD" w14:textId="77777777" w:rsidR="00C8533A" w:rsidRPr="006B329A" w:rsidRDefault="00C8533A" w:rsidP="006B329A">
      <w:pPr>
        <w:rPr>
          <w:lang w:val="fr-FR"/>
        </w:rPr>
      </w:pPr>
    </w:p>
    <w:p w14:paraId="24173CC8" w14:textId="77777777" w:rsidR="00C8533A" w:rsidRPr="006B329A" w:rsidRDefault="00C8533A" w:rsidP="006B329A">
      <w:r w:rsidRPr="006B329A">
        <w:t xml:space="preserve">The Sys-ID field (octet 3) identifies the system that sends or has sent the configuration. It should be set to 0000 0000 for GSM. </w:t>
      </w:r>
    </w:p>
    <w:p w14:paraId="2A837C08" w14:textId="77777777" w:rsidR="00C8533A" w:rsidRPr="006B329A" w:rsidRDefault="00C8533A" w:rsidP="006B329A">
      <w:r w:rsidRPr="006B329A">
        <w:t>The Codec List field (octet 4) lists the codec types that are supported by the BSS and Transcoder, and are therefore potential candidates for TFO establishment.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5103"/>
      </w:tblGrid>
      <w:tr w:rsidR="00C8533A" w:rsidRPr="006B329A" w14:paraId="4757ED06" w14:textId="77777777">
        <w:tblPrEx>
          <w:tblCellMar>
            <w:top w:w="0" w:type="dxa"/>
            <w:bottom w:w="0" w:type="dxa"/>
          </w:tblCellMar>
        </w:tblPrEx>
        <w:trPr>
          <w:jc w:val="center"/>
        </w:trPr>
        <w:tc>
          <w:tcPr>
            <w:tcW w:w="1242" w:type="dxa"/>
          </w:tcPr>
          <w:p w14:paraId="113A06CE" w14:textId="77777777" w:rsidR="00C8533A" w:rsidRPr="006B329A" w:rsidRDefault="00C8533A" w:rsidP="006B329A">
            <w:pPr>
              <w:pStyle w:val="TAL"/>
            </w:pPr>
            <w:r w:rsidRPr="006B329A">
              <w:t>Bit 1:</w:t>
            </w:r>
          </w:p>
        </w:tc>
        <w:tc>
          <w:tcPr>
            <w:tcW w:w="5103" w:type="dxa"/>
          </w:tcPr>
          <w:p w14:paraId="7A23B807" w14:textId="77777777" w:rsidR="00C8533A" w:rsidRPr="006B329A" w:rsidRDefault="00C8533A" w:rsidP="006B329A">
            <w:pPr>
              <w:pStyle w:val="TAL"/>
            </w:pPr>
            <w:r w:rsidRPr="006B329A">
              <w:t>Set to 1 if the GSM FR Speech Codec is supported.</w:t>
            </w:r>
          </w:p>
        </w:tc>
      </w:tr>
      <w:tr w:rsidR="00C8533A" w:rsidRPr="006B329A" w14:paraId="469ABEAE" w14:textId="77777777">
        <w:tblPrEx>
          <w:tblCellMar>
            <w:top w:w="0" w:type="dxa"/>
            <w:bottom w:w="0" w:type="dxa"/>
          </w:tblCellMar>
        </w:tblPrEx>
        <w:trPr>
          <w:jc w:val="center"/>
        </w:trPr>
        <w:tc>
          <w:tcPr>
            <w:tcW w:w="1242" w:type="dxa"/>
          </w:tcPr>
          <w:p w14:paraId="132CE6CF" w14:textId="77777777" w:rsidR="00C8533A" w:rsidRPr="006B329A" w:rsidRDefault="00C8533A" w:rsidP="006B329A">
            <w:pPr>
              <w:pStyle w:val="TAL"/>
            </w:pPr>
            <w:r w:rsidRPr="006B329A">
              <w:t>Bit 2:</w:t>
            </w:r>
          </w:p>
        </w:tc>
        <w:tc>
          <w:tcPr>
            <w:tcW w:w="5103" w:type="dxa"/>
          </w:tcPr>
          <w:p w14:paraId="3C9F4EB1" w14:textId="77777777" w:rsidR="00C8533A" w:rsidRPr="006B329A" w:rsidRDefault="00C8533A" w:rsidP="006B329A">
            <w:pPr>
              <w:pStyle w:val="TAL"/>
            </w:pPr>
            <w:r w:rsidRPr="006B329A">
              <w:t>Set to 1 if the GSM HR Speech Codec is supported.</w:t>
            </w:r>
          </w:p>
        </w:tc>
      </w:tr>
      <w:tr w:rsidR="00C8533A" w:rsidRPr="006B329A" w14:paraId="5D26A16B" w14:textId="77777777">
        <w:tblPrEx>
          <w:tblCellMar>
            <w:top w:w="0" w:type="dxa"/>
            <w:bottom w:w="0" w:type="dxa"/>
          </w:tblCellMar>
        </w:tblPrEx>
        <w:trPr>
          <w:jc w:val="center"/>
        </w:trPr>
        <w:tc>
          <w:tcPr>
            <w:tcW w:w="1242" w:type="dxa"/>
          </w:tcPr>
          <w:p w14:paraId="39920602" w14:textId="77777777" w:rsidR="00C8533A" w:rsidRPr="006B329A" w:rsidRDefault="00C8533A" w:rsidP="006B329A">
            <w:pPr>
              <w:pStyle w:val="TAL"/>
            </w:pPr>
            <w:r w:rsidRPr="006B329A">
              <w:t>Bit 3:</w:t>
            </w:r>
          </w:p>
        </w:tc>
        <w:tc>
          <w:tcPr>
            <w:tcW w:w="5103" w:type="dxa"/>
          </w:tcPr>
          <w:p w14:paraId="31FD4AAD" w14:textId="77777777" w:rsidR="00C8533A" w:rsidRPr="006B329A" w:rsidRDefault="00C8533A" w:rsidP="006B329A">
            <w:pPr>
              <w:pStyle w:val="TAL"/>
            </w:pPr>
            <w:r w:rsidRPr="006B329A">
              <w:t>Set to 1 if the GSM EFR Speech Codec is supported.</w:t>
            </w:r>
          </w:p>
        </w:tc>
      </w:tr>
      <w:tr w:rsidR="00C8533A" w:rsidRPr="006B329A" w14:paraId="64DDA35E" w14:textId="77777777">
        <w:tblPrEx>
          <w:tblCellMar>
            <w:top w:w="0" w:type="dxa"/>
            <w:bottom w:w="0" w:type="dxa"/>
          </w:tblCellMar>
        </w:tblPrEx>
        <w:trPr>
          <w:jc w:val="center"/>
        </w:trPr>
        <w:tc>
          <w:tcPr>
            <w:tcW w:w="1242" w:type="dxa"/>
          </w:tcPr>
          <w:p w14:paraId="2E0B6628" w14:textId="77777777" w:rsidR="00C8533A" w:rsidRPr="006B329A" w:rsidRDefault="00C8533A" w:rsidP="006B329A">
            <w:pPr>
              <w:pStyle w:val="TAL"/>
            </w:pPr>
            <w:r w:rsidRPr="006B329A">
              <w:t>Bit 4:</w:t>
            </w:r>
          </w:p>
        </w:tc>
        <w:tc>
          <w:tcPr>
            <w:tcW w:w="5103" w:type="dxa"/>
          </w:tcPr>
          <w:p w14:paraId="065ACFAC" w14:textId="77777777" w:rsidR="00C8533A" w:rsidRPr="006B329A" w:rsidRDefault="00C8533A" w:rsidP="006B329A">
            <w:pPr>
              <w:pStyle w:val="TAL"/>
            </w:pPr>
            <w:r w:rsidRPr="006B329A">
              <w:t>Set to 1 if the GSM FR AMR Speech Codec is supported.</w:t>
            </w:r>
          </w:p>
        </w:tc>
      </w:tr>
      <w:tr w:rsidR="00C8533A" w:rsidRPr="006B329A" w14:paraId="6E3BB273" w14:textId="77777777">
        <w:tblPrEx>
          <w:tblCellMar>
            <w:top w:w="0" w:type="dxa"/>
            <w:bottom w:w="0" w:type="dxa"/>
          </w:tblCellMar>
        </w:tblPrEx>
        <w:trPr>
          <w:jc w:val="center"/>
        </w:trPr>
        <w:tc>
          <w:tcPr>
            <w:tcW w:w="1242" w:type="dxa"/>
          </w:tcPr>
          <w:p w14:paraId="25D13B98" w14:textId="77777777" w:rsidR="00C8533A" w:rsidRPr="006B329A" w:rsidRDefault="00C8533A" w:rsidP="006B329A">
            <w:pPr>
              <w:pStyle w:val="TAL"/>
            </w:pPr>
            <w:r w:rsidRPr="006B329A">
              <w:t>Bit 5:</w:t>
            </w:r>
          </w:p>
        </w:tc>
        <w:tc>
          <w:tcPr>
            <w:tcW w:w="5103" w:type="dxa"/>
          </w:tcPr>
          <w:p w14:paraId="66E80604" w14:textId="77777777" w:rsidR="00C8533A" w:rsidRPr="006B329A" w:rsidRDefault="00C8533A" w:rsidP="006B329A">
            <w:pPr>
              <w:pStyle w:val="TAL"/>
            </w:pPr>
            <w:r w:rsidRPr="006B329A">
              <w:t>Set to 1 if the GSM HR AMR Speech Codec is supported</w:t>
            </w:r>
          </w:p>
        </w:tc>
      </w:tr>
      <w:tr w:rsidR="00C8533A" w:rsidRPr="006B329A" w14:paraId="7B71985E" w14:textId="77777777">
        <w:tblPrEx>
          <w:tblCellMar>
            <w:top w:w="0" w:type="dxa"/>
            <w:bottom w:w="0" w:type="dxa"/>
          </w:tblCellMar>
        </w:tblPrEx>
        <w:trPr>
          <w:jc w:val="center"/>
        </w:trPr>
        <w:tc>
          <w:tcPr>
            <w:tcW w:w="1242" w:type="dxa"/>
          </w:tcPr>
          <w:p w14:paraId="0339CE4E" w14:textId="77777777" w:rsidR="00C8533A" w:rsidRPr="006B329A" w:rsidRDefault="00C8533A" w:rsidP="006B329A">
            <w:pPr>
              <w:pStyle w:val="TAL"/>
            </w:pPr>
            <w:r w:rsidRPr="006B329A">
              <w:t>Bit 6:</w:t>
            </w:r>
          </w:p>
        </w:tc>
        <w:tc>
          <w:tcPr>
            <w:tcW w:w="5103" w:type="dxa"/>
          </w:tcPr>
          <w:p w14:paraId="5BAC48CC" w14:textId="77777777" w:rsidR="00C8533A" w:rsidRPr="006B329A" w:rsidRDefault="00C8533A" w:rsidP="006B329A">
            <w:pPr>
              <w:pStyle w:val="TAL"/>
            </w:pPr>
            <w:r w:rsidRPr="006B329A">
              <w:t>Set to 1 if the UMTS AMR Speech Codec is supported.</w:t>
            </w:r>
          </w:p>
        </w:tc>
      </w:tr>
      <w:tr w:rsidR="00C8533A" w:rsidRPr="006B329A" w14:paraId="514B6FBE" w14:textId="77777777">
        <w:tblPrEx>
          <w:tblCellMar>
            <w:top w:w="0" w:type="dxa"/>
            <w:bottom w:w="0" w:type="dxa"/>
          </w:tblCellMar>
        </w:tblPrEx>
        <w:trPr>
          <w:jc w:val="center"/>
        </w:trPr>
        <w:tc>
          <w:tcPr>
            <w:tcW w:w="1242" w:type="dxa"/>
          </w:tcPr>
          <w:p w14:paraId="4FEF5252" w14:textId="77777777" w:rsidR="00C8533A" w:rsidRPr="006B329A" w:rsidRDefault="00C8533A" w:rsidP="006B329A">
            <w:pPr>
              <w:pStyle w:val="TAL"/>
            </w:pPr>
            <w:r w:rsidRPr="006B329A">
              <w:t>Bit 7:</w:t>
            </w:r>
          </w:p>
        </w:tc>
        <w:tc>
          <w:tcPr>
            <w:tcW w:w="5103" w:type="dxa"/>
          </w:tcPr>
          <w:p w14:paraId="2B35FD84" w14:textId="77777777" w:rsidR="00C8533A" w:rsidRPr="006B329A" w:rsidRDefault="00C8533A" w:rsidP="006B329A">
            <w:pPr>
              <w:pStyle w:val="TAL"/>
            </w:pPr>
            <w:r w:rsidRPr="006B329A">
              <w:t>Set to 1 if the UMTS AMR 2 Speech Codec is supported</w:t>
            </w:r>
          </w:p>
        </w:tc>
      </w:tr>
      <w:tr w:rsidR="00C8533A" w:rsidRPr="006B329A" w14:paraId="33C9705E" w14:textId="77777777">
        <w:tblPrEx>
          <w:tblCellMar>
            <w:top w:w="0" w:type="dxa"/>
            <w:bottom w:w="0" w:type="dxa"/>
          </w:tblCellMar>
        </w:tblPrEx>
        <w:trPr>
          <w:jc w:val="center"/>
        </w:trPr>
        <w:tc>
          <w:tcPr>
            <w:tcW w:w="1242" w:type="dxa"/>
          </w:tcPr>
          <w:p w14:paraId="560AAE1B" w14:textId="77777777" w:rsidR="00C8533A" w:rsidRPr="006B329A" w:rsidRDefault="00C8533A" w:rsidP="006B329A">
            <w:pPr>
              <w:pStyle w:val="TAL"/>
            </w:pPr>
            <w:r w:rsidRPr="006B329A">
              <w:t>Bit 8:</w:t>
            </w:r>
          </w:p>
        </w:tc>
        <w:tc>
          <w:tcPr>
            <w:tcW w:w="5103" w:type="dxa"/>
          </w:tcPr>
          <w:p w14:paraId="72C612BA" w14:textId="77777777" w:rsidR="00C8533A" w:rsidRPr="006B329A" w:rsidRDefault="00C8533A" w:rsidP="006B329A">
            <w:pPr>
              <w:pStyle w:val="TAL"/>
            </w:pPr>
            <w:r w:rsidRPr="006B329A">
              <w:t>Extension bit. Set to 1 if at least one codec of Codec List extension 1 is supported, otherwise set to 0.</w:t>
            </w:r>
          </w:p>
        </w:tc>
      </w:tr>
    </w:tbl>
    <w:p w14:paraId="51E8974C" w14:textId="77777777" w:rsidR="00C8533A" w:rsidRPr="006B329A" w:rsidRDefault="00C8533A" w:rsidP="006B329A">
      <w:pPr>
        <w:ind w:left="720"/>
      </w:pPr>
    </w:p>
    <w:p w14:paraId="63010D95" w14:textId="77777777" w:rsidR="00C8533A" w:rsidRPr="006B329A" w:rsidRDefault="00C8533A" w:rsidP="006B329A">
      <w:r w:rsidRPr="006B329A">
        <w:t>The Codec List extension 1 field (octet 5) lists additional codec types that are supported by the BSS and Transcoder, and are therefore potential candidates for TFO establishment. When no codec from this list is supported, then this field shall not be sent, and the extension bit of octet 4 shall be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
        <w:gridCol w:w="1391"/>
        <w:gridCol w:w="80"/>
        <w:gridCol w:w="4794"/>
        <w:gridCol w:w="80"/>
      </w:tblGrid>
      <w:tr w:rsidR="00C8533A" w:rsidRPr="006B329A" w14:paraId="4CDC2072" w14:textId="77777777">
        <w:tblPrEx>
          <w:tblCellMar>
            <w:top w:w="0" w:type="dxa"/>
            <w:bottom w:w="0" w:type="dxa"/>
          </w:tblCellMar>
        </w:tblPrEx>
        <w:trPr>
          <w:gridBefore w:val="1"/>
          <w:wBefore w:w="80" w:type="dxa"/>
          <w:jc w:val="center"/>
        </w:trPr>
        <w:tc>
          <w:tcPr>
            <w:tcW w:w="1471" w:type="dxa"/>
            <w:gridSpan w:val="2"/>
            <w:tcMar>
              <w:left w:w="113" w:type="dxa"/>
            </w:tcMar>
          </w:tcPr>
          <w:p w14:paraId="3A72F834" w14:textId="77777777" w:rsidR="00C8533A" w:rsidRPr="006B329A" w:rsidRDefault="00C8533A" w:rsidP="006B329A">
            <w:pPr>
              <w:pStyle w:val="TAL"/>
            </w:pPr>
            <w:r w:rsidRPr="006B329A">
              <w:t>Bit 1:</w:t>
            </w:r>
          </w:p>
        </w:tc>
        <w:tc>
          <w:tcPr>
            <w:tcW w:w="4874" w:type="dxa"/>
            <w:gridSpan w:val="2"/>
            <w:tcMar>
              <w:left w:w="113" w:type="dxa"/>
            </w:tcMar>
          </w:tcPr>
          <w:p w14:paraId="67A8AC05" w14:textId="77777777" w:rsidR="00C8533A" w:rsidRPr="006B329A" w:rsidRDefault="00C8533A" w:rsidP="006B329A">
            <w:pPr>
              <w:pStyle w:val="TAL"/>
            </w:pPr>
            <w:r w:rsidRPr="006B329A">
              <w:t>Set to 1 if the FR AMR WB Speech Codec is supported.</w:t>
            </w:r>
          </w:p>
        </w:tc>
      </w:tr>
      <w:tr w:rsidR="00C8533A" w:rsidRPr="006B329A" w14:paraId="5BCA0514" w14:textId="77777777">
        <w:tblPrEx>
          <w:tblCellMar>
            <w:top w:w="0" w:type="dxa"/>
            <w:bottom w:w="0" w:type="dxa"/>
          </w:tblCellMar>
        </w:tblPrEx>
        <w:trPr>
          <w:gridBefore w:val="1"/>
          <w:wBefore w:w="80" w:type="dxa"/>
          <w:jc w:val="center"/>
        </w:trPr>
        <w:tc>
          <w:tcPr>
            <w:tcW w:w="1471" w:type="dxa"/>
            <w:gridSpan w:val="2"/>
            <w:tcMar>
              <w:left w:w="113" w:type="dxa"/>
            </w:tcMar>
          </w:tcPr>
          <w:p w14:paraId="33D58D15" w14:textId="77777777" w:rsidR="00C8533A" w:rsidRPr="006B329A" w:rsidRDefault="00C8533A" w:rsidP="006B329A">
            <w:pPr>
              <w:pStyle w:val="TAL"/>
            </w:pPr>
            <w:r w:rsidRPr="006B329A">
              <w:t>Bit 2:</w:t>
            </w:r>
          </w:p>
        </w:tc>
        <w:tc>
          <w:tcPr>
            <w:tcW w:w="4874" w:type="dxa"/>
            <w:gridSpan w:val="2"/>
            <w:tcMar>
              <w:left w:w="113" w:type="dxa"/>
            </w:tcMar>
          </w:tcPr>
          <w:p w14:paraId="2292260A" w14:textId="77777777" w:rsidR="00C8533A" w:rsidRPr="006B329A" w:rsidRDefault="00C8533A" w:rsidP="006B329A">
            <w:pPr>
              <w:pStyle w:val="TAL"/>
            </w:pPr>
            <w:r w:rsidRPr="006B329A">
              <w:t>Set to 1 if the UMTS AMR WB Speech Codec is supported.</w:t>
            </w:r>
          </w:p>
        </w:tc>
      </w:tr>
      <w:tr w:rsidR="00C8533A" w:rsidRPr="006B329A" w14:paraId="5ADDBC0B" w14:textId="77777777">
        <w:tblPrEx>
          <w:tblCellMar>
            <w:top w:w="0" w:type="dxa"/>
            <w:left w:w="108" w:type="dxa"/>
            <w:bottom w:w="0" w:type="dxa"/>
          </w:tblCellMar>
        </w:tblPrEx>
        <w:trPr>
          <w:gridAfter w:val="1"/>
          <w:wAfter w:w="80" w:type="dxa"/>
          <w:jc w:val="center"/>
        </w:trPr>
        <w:tc>
          <w:tcPr>
            <w:tcW w:w="1471" w:type="dxa"/>
            <w:gridSpan w:val="2"/>
            <w:tcMar>
              <w:left w:w="113" w:type="dxa"/>
            </w:tcMar>
          </w:tcPr>
          <w:p w14:paraId="7031B9FD" w14:textId="77777777" w:rsidR="00C8533A" w:rsidRPr="006B329A" w:rsidRDefault="00C8533A" w:rsidP="006B329A">
            <w:pPr>
              <w:pStyle w:val="TAL"/>
            </w:pPr>
            <w:r w:rsidRPr="006B329A">
              <w:t>Bit 3:</w:t>
            </w:r>
          </w:p>
        </w:tc>
        <w:tc>
          <w:tcPr>
            <w:tcW w:w="4874" w:type="dxa"/>
            <w:gridSpan w:val="2"/>
            <w:tcMar>
              <w:left w:w="113" w:type="dxa"/>
            </w:tcMar>
          </w:tcPr>
          <w:p w14:paraId="3EB90410" w14:textId="77777777" w:rsidR="00C8533A" w:rsidRPr="006B329A" w:rsidRDefault="00C8533A" w:rsidP="006B329A">
            <w:pPr>
              <w:pStyle w:val="TAL"/>
            </w:pPr>
            <w:r w:rsidRPr="006B329A">
              <w:t>Set to 1 if the 8PSK HR AMR Speech Codec is supported.</w:t>
            </w:r>
          </w:p>
        </w:tc>
      </w:tr>
      <w:tr w:rsidR="00C8533A" w:rsidRPr="006B329A" w14:paraId="28E44C93" w14:textId="77777777">
        <w:tblPrEx>
          <w:tblCellMar>
            <w:top w:w="0" w:type="dxa"/>
            <w:left w:w="108" w:type="dxa"/>
            <w:bottom w:w="0" w:type="dxa"/>
          </w:tblCellMar>
        </w:tblPrEx>
        <w:trPr>
          <w:gridAfter w:val="1"/>
          <w:wAfter w:w="80" w:type="dxa"/>
          <w:jc w:val="center"/>
        </w:trPr>
        <w:tc>
          <w:tcPr>
            <w:tcW w:w="1471" w:type="dxa"/>
            <w:gridSpan w:val="2"/>
            <w:tcMar>
              <w:left w:w="113" w:type="dxa"/>
            </w:tcMar>
          </w:tcPr>
          <w:p w14:paraId="0783D0DC" w14:textId="77777777" w:rsidR="00C8533A" w:rsidRPr="006B329A" w:rsidRDefault="00C8533A" w:rsidP="006B329A">
            <w:pPr>
              <w:pStyle w:val="TAL"/>
            </w:pPr>
            <w:r w:rsidRPr="006B329A">
              <w:t>Bit 4:</w:t>
            </w:r>
          </w:p>
        </w:tc>
        <w:tc>
          <w:tcPr>
            <w:tcW w:w="4874" w:type="dxa"/>
            <w:gridSpan w:val="2"/>
            <w:tcMar>
              <w:left w:w="113" w:type="dxa"/>
            </w:tcMar>
          </w:tcPr>
          <w:p w14:paraId="66F039BF" w14:textId="77777777" w:rsidR="00C8533A" w:rsidRPr="006B329A" w:rsidRDefault="00C8533A" w:rsidP="006B329A">
            <w:pPr>
              <w:pStyle w:val="TAL"/>
            </w:pPr>
            <w:r w:rsidRPr="006B329A">
              <w:t>Set to 1 if the 8PSK FR AMR WB Speech Codec is supported.</w:t>
            </w:r>
          </w:p>
        </w:tc>
      </w:tr>
      <w:tr w:rsidR="00C8533A" w:rsidRPr="006B329A" w14:paraId="704854DA" w14:textId="77777777">
        <w:tblPrEx>
          <w:tblCellMar>
            <w:top w:w="0" w:type="dxa"/>
            <w:left w:w="108" w:type="dxa"/>
            <w:bottom w:w="0" w:type="dxa"/>
          </w:tblCellMar>
        </w:tblPrEx>
        <w:trPr>
          <w:gridAfter w:val="1"/>
          <w:wAfter w:w="80" w:type="dxa"/>
          <w:jc w:val="center"/>
        </w:trPr>
        <w:tc>
          <w:tcPr>
            <w:tcW w:w="1471" w:type="dxa"/>
            <w:gridSpan w:val="2"/>
            <w:tcMar>
              <w:left w:w="113" w:type="dxa"/>
            </w:tcMar>
          </w:tcPr>
          <w:p w14:paraId="595A645D" w14:textId="77777777" w:rsidR="00C8533A" w:rsidRPr="006B329A" w:rsidRDefault="00C8533A" w:rsidP="006B329A">
            <w:pPr>
              <w:pStyle w:val="TAL"/>
            </w:pPr>
            <w:r w:rsidRPr="006B329A">
              <w:t>Bit 5:</w:t>
            </w:r>
          </w:p>
        </w:tc>
        <w:tc>
          <w:tcPr>
            <w:tcW w:w="4874" w:type="dxa"/>
            <w:gridSpan w:val="2"/>
            <w:tcMar>
              <w:left w:w="113" w:type="dxa"/>
            </w:tcMar>
          </w:tcPr>
          <w:p w14:paraId="7BC93021" w14:textId="77777777" w:rsidR="00C8533A" w:rsidRPr="006B329A" w:rsidRDefault="00C8533A" w:rsidP="006B329A">
            <w:pPr>
              <w:pStyle w:val="TAL"/>
            </w:pPr>
            <w:r w:rsidRPr="006B329A">
              <w:t>Set to 1 if the 8PSK HR AMR WB Speech Codec is supported.</w:t>
            </w:r>
          </w:p>
        </w:tc>
      </w:tr>
      <w:tr w:rsidR="00C8533A" w:rsidRPr="006B329A" w14:paraId="71E9F439" w14:textId="77777777">
        <w:tblPrEx>
          <w:tblCellMar>
            <w:top w:w="0" w:type="dxa"/>
            <w:left w:w="108" w:type="dxa"/>
            <w:bottom w:w="0" w:type="dxa"/>
          </w:tblCellMar>
        </w:tblPrEx>
        <w:trPr>
          <w:gridAfter w:val="1"/>
          <w:wAfter w:w="80" w:type="dxa"/>
          <w:jc w:val="center"/>
        </w:trPr>
        <w:tc>
          <w:tcPr>
            <w:tcW w:w="1471" w:type="dxa"/>
            <w:gridSpan w:val="2"/>
            <w:tcMar>
              <w:left w:w="113" w:type="dxa"/>
            </w:tcMar>
          </w:tcPr>
          <w:p w14:paraId="21EC1A92" w14:textId="77777777" w:rsidR="00C8533A" w:rsidRPr="006B329A" w:rsidRDefault="00C8533A" w:rsidP="006B329A">
            <w:pPr>
              <w:pStyle w:val="TAL"/>
            </w:pPr>
            <w:r w:rsidRPr="006B329A">
              <w:t>Bit 6-7:</w:t>
            </w:r>
          </w:p>
        </w:tc>
        <w:tc>
          <w:tcPr>
            <w:tcW w:w="4874" w:type="dxa"/>
            <w:gridSpan w:val="2"/>
            <w:tcMar>
              <w:left w:w="113" w:type="dxa"/>
            </w:tcMar>
          </w:tcPr>
          <w:p w14:paraId="79C411C0" w14:textId="77777777" w:rsidR="00C8533A" w:rsidRPr="006B329A" w:rsidRDefault="00C8533A" w:rsidP="006B329A">
            <w:pPr>
              <w:pStyle w:val="TAL"/>
            </w:pPr>
            <w:r w:rsidRPr="006B329A">
              <w:t>Reserved, set to 0.</w:t>
            </w:r>
          </w:p>
        </w:tc>
      </w:tr>
      <w:tr w:rsidR="00C8533A" w:rsidRPr="006B329A" w14:paraId="3CBDCDAF" w14:textId="77777777">
        <w:tblPrEx>
          <w:tblCellMar>
            <w:top w:w="0" w:type="dxa"/>
            <w:bottom w:w="0" w:type="dxa"/>
          </w:tblCellMar>
        </w:tblPrEx>
        <w:trPr>
          <w:gridBefore w:val="1"/>
          <w:wBefore w:w="80" w:type="dxa"/>
          <w:jc w:val="center"/>
        </w:trPr>
        <w:tc>
          <w:tcPr>
            <w:tcW w:w="1471" w:type="dxa"/>
            <w:gridSpan w:val="2"/>
            <w:tcMar>
              <w:left w:w="113" w:type="dxa"/>
            </w:tcMar>
          </w:tcPr>
          <w:p w14:paraId="374B2A1D" w14:textId="77777777" w:rsidR="00C8533A" w:rsidRPr="006B329A" w:rsidRDefault="00C8533A" w:rsidP="006B329A">
            <w:pPr>
              <w:pStyle w:val="TAL"/>
            </w:pPr>
            <w:r w:rsidRPr="006B329A">
              <w:t>Bit 8:</w:t>
            </w:r>
          </w:p>
        </w:tc>
        <w:tc>
          <w:tcPr>
            <w:tcW w:w="4874" w:type="dxa"/>
            <w:gridSpan w:val="2"/>
            <w:tcMar>
              <w:left w:w="113" w:type="dxa"/>
            </w:tcMar>
          </w:tcPr>
          <w:p w14:paraId="599B7AAB" w14:textId="77777777" w:rsidR="00C8533A" w:rsidRPr="006B329A" w:rsidRDefault="00C8533A" w:rsidP="006B329A">
            <w:pPr>
              <w:pStyle w:val="TAL"/>
            </w:pPr>
            <w:r w:rsidRPr="006B329A">
              <w:t>Reserved for extension, set to 0.</w:t>
            </w:r>
          </w:p>
        </w:tc>
      </w:tr>
    </w:tbl>
    <w:p w14:paraId="58888B10" w14:textId="77777777" w:rsidR="00C8533A" w:rsidRPr="006B329A" w:rsidRDefault="00C8533A" w:rsidP="006B329A"/>
    <w:p w14:paraId="094BD283" w14:textId="77777777" w:rsidR="00C8533A" w:rsidRPr="006B329A" w:rsidRDefault="00C8533A" w:rsidP="006B329A">
      <w:r w:rsidRPr="006B329A">
        <w:t>If bit 4 of the Codec List field (octet 4) indicates that FR AMR is supported or if bit 5 of the Codec List field (octet 4) indicates that HR AMR is supported and bit 8 is set to 0, or if bit 6 of the Codec List field (octet 4) indicates that UMTS AMR is supported, or if bit 7 of the Codec List field (octet 4) indicates that UMTS AMR 2 is supported, or if bit 1, 3, 4 or 5 of the Codec List extension 1 field (octet 5) indicates that AMR WB is supported, the following two octets (after the Codec List field and its extensions) should be coded as follows: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3AFC24F6" w14:textId="77777777">
        <w:tblPrEx>
          <w:tblCellMar>
            <w:top w:w="0" w:type="dxa"/>
            <w:bottom w:w="0" w:type="dxa"/>
          </w:tblCellMar>
        </w:tblPrEx>
        <w:trPr>
          <w:cantSplit/>
          <w:jc w:val="center"/>
        </w:trPr>
        <w:tc>
          <w:tcPr>
            <w:tcW w:w="709" w:type="dxa"/>
          </w:tcPr>
          <w:p w14:paraId="3CD79C12" w14:textId="77777777" w:rsidR="00C8533A" w:rsidRPr="006B329A" w:rsidRDefault="00C8533A" w:rsidP="006B329A">
            <w:pPr>
              <w:pStyle w:val="TAC"/>
            </w:pPr>
            <w:r w:rsidRPr="006B329A">
              <w:t>8</w:t>
            </w:r>
          </w:p>
        </w:tc>
        <w:tc>
          <w:tcPr>
            <w:tcW w:w="709" w:type="dxa"/>
          </w:tcPr>
          <w:p w14:paraId="368B2606" w14:textId="77777777" w:rsidR="00C8533A" w:rsidRPr="006B329A" w:rsidRDefault="00C8533A" w:rsidP="006B329A">
            <w:pPr>
              <w:pStyle w:val="TAC"/>
            </w:pPr>
            <w:r w:rsidRPr="006B329A">
              <w:t>7</w:t>
            </w:r>
          </w:p>
        </w:tc>
        <w:tc>
          <w:tcPr>
            <w:tcW w:w="709" w:type="dxa"/>
          </w:tcPr>
          <w:p w14:paraId="133E7299" w14:textId="77777777" w:rsidR="00C8533A" w:rsidRPr="006B329A" w:rsidRDefault="00C8533A" w:rsidP="006B329A">
            <w:pPr>
              <w:pStyle w:val="TAC"/>
            </w:pPr>
            <w:r w:rsidRPr="006B329A">
              <w:t>6</w:t>
            </w:r>
          </w:p>
        </w:tc>
        <w:tc>
          <w:tcPr>
            <w:tcW w:w="709" w:type="dxa"/>
          </w:tcPr>
          <w:p w14:paraId="5DBF16D2" w14:textId="77777777" w:rsidR="00C8533A" w:rsidRPr="006B329A" w:rsidRDefault="00C8533A" w:rsidP="006B329A">
            <w:pPr>
              <w:pStyle w:val="TAC"/>
            </w:pPr>
            <w:r w:rsidRPr="006B329A">
              <w:t>5</w:t>
            </w:r>
          </w:p>
        </w:tc>
        <w:tc>
          <w:tcPr>
            <w:tcW w:w="709" w:type="dxa"/>
          </w:tcPr>
          <w:p w14:paraId="06DB5BD2" w14:textId="77777777" w:rsidR="00C8533A" w:rsidRPr="006B329A" w:rsidRDefault="00C8533A" w:rsidP="006B329A">
            <w:pPr>
              <w:pStyle w:val="TAC"/>
            </w:pPr>
            <w:r w:rsidRPr="006B329A">
              <w:t>4</w:t>
            </w:r>
          </w:p>
        </w:tc>
        <w:tc>
          <w:tcPr>
            <w:tcW w:w="709" w:type="dxa"/>
          </w:tcPr>
          <w:p w14:paraId="285E3F7D" w14:textId="77777777" w:rsidR="00C8533A" w:rsidRPr="006B329A" w:rsidRDefault="00C8533A" w:rsidP="006B329A">
            <w:pPr>
              <w:pStyle w:val="TAC"/>
            </w:pPr>
            <w:r w:rsidRPr="006B329A">
              <w:t>3</w:t>
            </w:r>
          </w:p>
        </w:tc>
        <w:tc>
          <w:tcPr>
            <w:tcW w:w="709" w:type="dxa"/>
          </w:tcPr>
          <w:p w14:paraId="42B65ABA" w14:textId="77777777" w:rsidR="00C8533A" w:rsidRPr="006B329A" w:rsidRDefault="00C8533A" w:rsidP="006B329A">
            <w:pPr>
              <w:pStyle w:val="TAC"/>
            </w:pPr>
            <w:r w:rsidRPr="006B329A">
              <w:t>2</w:t>
            </w:r>
          </w:p>
        </w:tc>
        <w:tc>
          <w:tcPr>
            <w:tcW w:w="709" w:type="dxa"/>
          </w:tcPr>
          <w:p w14:paraId="68C373E0" w14:textId="77777777" w:rsidR="00C8533A" w:rsidRPr="006B329A" w:rsidRDefault="00C8533A" w:rsidP="006B329A">
            <w:pPr>
              <w:pStyle w:val="TAC"/>
            </w:pPr>
            <w:r w:rsidRPr="006B329A">
              <w:t>1</w:t>
            </w:r>
          </w:p>
        </w:tc>
        <w:tc>
          <w:tcPr>
            <w:tcW w:w="921" w:type="dxa"/>
          </w:tcPr>
          <w:p w14:paraId="2D413E34" w14:textId="77777777" w:rsidR="00C8533A" w:rsidRPr="006B329A" w:rsidRDefault="00C8533A" w:rsidP="006B329A">
            <w:pPr>
              <w:pStyle w:val="TAC"/>
            </w:pPr>
          </w:p>
        </w:tc>
      </w:tr>
      <w:tr w:rsidR="00C8533A" w:rsidRPr="006B329A" w14:paraId="6788B87A" w14:textId="77777777">
        <w:tblPrEx>
          <w:tblCellMar>
            <w:top w:w="0" w:type="dxa"/>
            <w:bottom w:w="0" w:type="dxa"/>
          </w:tblCellMar>
        </w:tblPrEx>
        <w:trPr>
          <w:cantSplit/>
          <w:jc w:val="center"/>
        </w:trPr>
        <w:tc>
          <w:tcPr>
            <w:tcW w:w="2836" w:type="dxa"/>
            <w:gridSpan w:val="4"/>
            <w:tcBorders>
              <w:top w:val="single" w:sz="4" w:space="0" w:color="auto"/>
              <w:left w:val="single" w:sz="4" w:space="0" w:color="auto"/>
              <w:right w:val="single" w:sz="4" w:space="0" w:color="auto"/>
            </w:tcBorders>
          </w:tcPr>
          <w:p w14:paraId="7622C38F" w14:textId="77777777" w:rsidR="00C8533A" w:rsidRPr="006B329A" w:rsidRDefault="00C8533A" w:rsidP="006B329A">
            <w:pPr>
              <w:pStyle w:val="TAC"/>
            </w:pPr>
            <w:r w:rsidRPr="006B329A">
              <w:t>Spare</w:t>
            </w:r>
          </w:p>
        </w:tc>
        <w:tc>
          <w:tcPr>
            <w:tcW w:w="1418" w:type="dxa"/>
            <w:gridSpan w:val="2"/>
            <w:tcBorders>
              <w:top w:val="single" w:sz="4" w:space="0" w:color="auto"/>
              <w:left w:val="single" w:sz="4" w:space="0" w:color="auto"/>
              <w:right w:val="single" w:sz="4" w:space="0" w:color="auto"/>
            </w:tcBorders>
          </w:tcPr>
          <w:p w14:paraId="2EB54F1E" w14:textId="77777777" w:rsidR="00C8533A" w:rsidRPr="006B329A" w:rsidRDefault="00C8533A" w:rsidP="006B329A">
            <w:pPr>
              <w:pStyle w:val="TAC"/>
            </w:pPr>
            <w:r w:rsidRPr="006B329A">
              <w:t>TFO_VER</w:t>
            </w:r>
          </w:p>
        </w:tc>
        <w:tc>
          <w:tcPr>
            <w:tcW w:w="1418" w:type="dxa"/>
            <w:gridSpan w:val="2"/>
            <w:tcBorders>
              <w:top w:val="single" w:sz="4" w:space="0" w:color="auto"/>
              <w:left w:val="single" w:sz="4" w:space="0" w:color="auto"/>
              <w:right w:val="single" w:sz="4" w:space="0" w:color="auto"/>
            </w:tcBorders>
          </w:tcPr>
          <w:p w14:paraId="7CA909A3" w14:textId="77777777" w:rsidR="00C8533A" w:rsidRPr="006B329A" w:rsidRDefault="00C8533A" w:rsidP="006B329A">
            <w:pPr>
              <w:pStyle w:val="TAC"/>
            </w:pPr>
            <w:r w:rsidRPr="006B329A">
              <w:t>MACS</w:t>
            </w:r>
          </w:p>
        </w:tc>
        <w:tc>
          <w:tcPr>
            <w:tcW w:w="921" w:type="dxa"/>
            <w:tcBorders>
              <w:left w:val="nil"/>
            </w:tcBorders>
          </w:tcPr>
          <w:p w14:paraId="7BE3A6F3" w14:textId="77777777" w:rsidR="00C8533A" w:rsidRPr="006B329A" w:rsidRDefault="00C8533A" w:rsidP="006B329A">
            <w:pPr>
              <w:pStyle w:val="TAC"/>
            </w:pPr>
            <w:r w:rsidRPr="006B329A">
              <w:t>n+1</w:t>
            </w:r>
          </w:p>
        </w:tc>
      </w:tr>
      <w:tr w:rsidR="00C8533A" w:rsidRPr="006B329A" w14:paraId="6BA057E5"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31A186F" w14:textId="77777777" w:rsidR="00C8533A" w:rsidRPr="006B329A" w:rsidRDefault="00C8533A" w:rsidP="006B329A">
            <w:pPr>
              <w:pStyle w:val="TAC"/>
            </w:pPr>
            <w:r w:rsidRPr="006B329A">
              <w:t>SCS</w:t>
            </w:r>
          </w:p>
        </w:tc>
        <w:tc>
          <w:tcPr>
            <w:tcW w:w="921" w:type="dxa"/>
            <w:tcBorders>
              <w:left w:val="nil"/>
            </w:tcBorders>
          </w:tcPr>
          <w:p w14:paraId="1B281452" w14:textId="77777777" w:rsidR="00C8533A" w:rsidRPr="006B329A" w:rsidRDefault="00C8533A" w:rsidP="006B329A">
            <w:pPr>
              <w:pStyle w:val="TAC"/>
            </w:pPr>
            <w:r w:rsidRPr="006B329A">
              <w:t>n+2</w:t>
            </w:r>
          </w:p>
        </w:tc>
      </w:tr>
    </w:tbl>
    <w:p w14:paraId="0158CF53" w14:textId="77777777" w:rsidR="00C8533A" w:rsidRPr="006B329A" w:rsidRDefault="00C8533A" w:rsidP="006B329A"/>
    <w:p w14:paraId="4716629E" w14:textId="77777777" w:rsidR="00C8533A" w:rsidRPr="006B329A" w:rsidRDefault="00C8533A" w:rsidP="006B329A">
      <w:r w:rsidRPr="006B329A">
        <w:t xml:space="preserve">The MACS field indicates the </w:t>
      </w:r>
      <w:r w:rsidRPr="006B329A">
        <w:rPr>
          <w:u w:val="single"/>
        </w:rPr>
        <w:t>M</w:t>
      </w:r>
      <w:r w:rsidRPr="006B329A">
        <w:t xml:space="preserve">aximum number of </w:t>
      </w:r>
      <w:r w:rsidRPr="006B329A">
        <w:rPr>
          <w:u w:val="single"/>
        </w:rPr>
        <w:t>A</w:t>
      </w:r>
      <w:r w:rsidRPr="006B329A">
        <w:t xml:space="preserve">MR </w:t>
      </w:r>
      <w:r w:rsidRPr="006B329A">
        <w:rPr>
          <w:u w:val="single"/>
        </w:rPr>
        <w:t>C</w:t>
      </w:r>
      <w:r w:rsidRPr="006B329A">
        <w:t>odec Mode</w:t>
      </w:r>
      <w:r w:rsidRPr="006B329A">
        <w:rPr>
          <w:u w:val="single"/>
        </w:rPr>
        <w:t>S</w:t>
      </w:r>
      <w:r w:rsidRPr="006B329A">
        <w:t xml:space="preserve"> the BSS can support in the Active Codec Set. It should be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6662"/>
      </w:tblGrid>
      <w:tr w:rsidR="00C8533A" w:rsidRPr="006B329A" w14:paraId="3167A167" w14:textId="77777777">
        <w:tblPrEx>
          <w:tblCellMar>
            <w:top w:w="0" w:type="dxa"/>
            <w:bottom w:w="0" w:type="dxa"/>
          </w:tblCellMar>
        </w:tblPrEx>
        <w:trPr>
          <w:jc w:val="center"/>
        </w:trPr>
        <w:tc>
          <w:tcPr>
            <w:tcW w:w="817" w:type="dxa"/>
          </w:tcPr>
          <w:p w14:paraId="40D21B78" w14:textId="77777777" w:rsidR="00C8533A" w:rsidRPr="006B329A" w:rsidRDefault="00C8533A" w:rsidP="006B329A">
            <w:pPr>
              <w:pStyle w:val="TAL"/>
            </w:pPr>
            <w:r w:rsidRPr="006B329A">
              <w:t>0 0:</w:t>
            </w:r>
          </w:p>
        </w:tc>
        <w:tc>
          <w:tcPr>
            <w:tcW w:w="6662" w:type="dxa"/>
          </w:tcPr>
          <w:p w14:paraId="5774A841" w14:textId="77777777" w:rsidR="00C8533A" w:rsidRPr="006B329A" w:rsidRDefault="00C8533A" w:rsidP="006B329A">
            <w:pPr>
              <w:pStyle w:val="TAL"/>
            </w:pPr>
            <w:r w:rsidRPr="006B329A">
              <w:t>A maximum of four codec modes can be supported in the Active Codec Set</w:t>
            </w:r>
          </w:p>
        </w:tc>
      </w:tr>
      <w:tr w:rsidR="00C8533A" w:rsidRPr="006B329A" w14:paraId="74221E36" w14:textId="77777777">
        <w:tblPrEx>
          <w:tblCellMar>
            <w:top w:w="0" w:type="dxa"/>
            <w:bottom w:w="0" w:type="dxa"/>
          </w:tblCellMar>
        </w:tblPrEx>
        <w:trPr>
          <w:jc w:val="center"/>
        </w:trPr>
        <w:tc>
          <w:tcPr>
            <w:tcW w:w="817" w:type="dxa"/>
          </w:tcPr>
          <w:p w14:paraId="6FA7B373" w14:textId="77777777" w:rsidR="00C8533A" w:rsidRPr="006B329A" w:rsidRDefault="00C8533A" w:rsidP="006B329A">
            <w:pPr>
              <w:pStyle w:val="TAL"/>
            </w:pPr>
            <w:r w:rsidRPr="006B329A">
              <w:t>0.1:</w:t>
            </w:r>
          </w:p>
        </w:tc>
        <w:tc>
          <w:tcPr>
            <w:tcW w:w="6662" w:type="dxa"/>
          </w:tcPr>
          <w:p w14:paraId="0F9C241D" w14:textId="77777777" w:rsidR="00C8533A" w:rsidRPr="006B329A" w:rsidRDefault="00C8533A" w:rsidP="006B329A">
            <w:pPr>
              <w:pStyle w:val="TAL"/>
            </w:pPr>
            <w:r w:rsidRPr="006B329A">
              <w:t>A maximum of one codec mode can be supported in the Active Codec Set</w:t>
            </w:r>
          </w:p>
        </w:tc>
      </w:tr>
      <w:tr w:rsidR="00C8533A" w:rsidRPr="006B329A" w14:paraId="7B316E88" w14:textId="77777777">
        <w:tblPrEx>
          <w:tblCellMar>
            <w:top w:w="0" w:type="dxa"/>
            <w:bottom w:w="0" w:type="dxa"/>
          </w:tblCellMar>
        </w:tblPrEx>
        <w:trPr>
          <w:jc w:val="center"/>
        </w:trPr>
        <w:tc>
          <w:tcPr>
            <w:tcW w:w="817" w:type="dxa"/>
          </w:tcPr>
          <w:p w14:paraId="5BEDE7DD" w14:textId="77777777" w:rsidR="00C8533A" w:rsidRPr="006B329A" w:rsidRDefault="00C8533A" w:rsidP="006B329A">
            <w:pPr>
              <w:pStyle w:val="TAL"/>
            </w:pPr>
            <w:r w:rsidRPr="006B329A">
              <w:t>1.0:</w:t>
            </w:r>
          </w:p>
        </w:tc>
        <w:tc>
          <w:tcPr>
            <w:tcW w:w="6662" w:type="dxa"/>
          </w:tcPr>
          <w:p w14:paraId="50E4F901" w14:textId="77777777" w:rsidR="00C8533A" w:rsidRPr="006B329A" w:rsidRDefault="00C8533A" w:rsidP="006B329A">
            <w:pPr>
              <w:pStyle w:val="TAL"/>
            </w:pPr>
            <w:r w:rsidRPr="006B329A">
              <w:t>A maximum of two codec modes can be supported in the Active Codec Set</w:t>
            </w:r>
          </w:p>
        </w:tc>
      </w:tr>
      <w:tr w:rsidR="00C8533A" w:rsidRPr="006B329A" w14:paraId="460C2371" w14:textId="77777777">
        <w:tblPrEx>
          <w:tblCellMar>
            <w:top w:w="0" w:type="dxa"/>
            <w:bottom w:w="0" w:type="dxa"/>
          </w:tblCellMar>
        </w:tblPrEx>
        <w:trPr>
          <w:jc w:val="center"/>
        </w:trPr>
        <w:tc>
          <w:tcPr>
            <w:tcW w:w="817" w:type="dxa"/>
          </w:tcPr>
          <w:p w14:paraId="326A4913" w14:textId="77777777" w:rsidR="00C8533A" w:rsidRPr="006B329A" w:rsidRDefault="00C8533A" w:rsidP="006B329A">
            <w:pPr>
              <w:pStyle w:val="TAL"/>
            </w:pPr>
            <w:r w:rsidRPr="006B329A">
              <w:t>1.1:</w:t>
            </w:r>
          </w:p>
        </w:tc>
        <w:tc>
          <w:tcPr>
            <w:tcW w:w="6662" w:type="dxa"/>
          </w:tcPr>
          <w:p w14:paraId="32822682" w14:textId="77777777" w:rsidR="00C8533A" w:rsidRPr="006B329A" w:rsidRDefault="00C8533A" w:rsidP="006B329A">
            <w:pPr>
              <w:pStyle w:val="TAL"/>
            </w:pPr>
            <w:r w:rsidRPr="006B329A">
              <w:t>A maximum of three codec modes can be supported in the Active Codec Set</w:t>
            </w:r>
          </w:p>
        </w:tc>
      </w:tr>
    </w:tbl>
    <w:p w14:paraId="5AB87433" w14:textId="77777777" w:rsidR="00C8533A" w:rsidRPr="006B329A" w:rsidRDefault="00C8533A" w:rsidP="006B329A"/>
    <w:p w14:paraId="714EB3AC" w14:textId="77777777" w:rsidR="00C8533A" w:rsidRPr="006B329A" w:rsidRDefault="00C8533A" w:rsidP="006B329A">
      <w:pPr>
        <w:keepNext/>
      </w:pPr>
      <w:r w:rsidRPr="006B329A">
        <w:lastRenderedPageBreak/>
        <w:t xml:space="preserve">The TFO_VER field indicates the TFO_VERSION. </w:t>
      </w:r>
    </w:p>
    <w:p w14:paraId="734FC3F1" w14:textId="77777777" w:rsidR="00C8533A" w:rsidRPr="006B329A" w:rsidRDefault="00C8533A" w:rsidP="006B329A">
      <w:pPr>
        <w:keepNext/>
      </w:pPr>
      <w:r w:rsidRPr="006B329A">
        <w:t>0 0: Version 0 of TFO</w:t>
      </w:r>
    </w:p>
    <w:p w14:paraId="561CFB7F" w14:textId="77777777" w:rsidR="00C8533A" w:rsidRPr="006B329A" w:rsidRDefault="00C8533A" w:rsidP="006B329A">
      <w:r w:rsidRPr="006B329A">
        <w:t>All other values reserved for future use.</w:t>
      </w:r>
    </w:p>
    <w:p w14:paraId="30E91639" w14:textId="77777777" w:rsidR="00C8533A" w:rsidRPr="006B329A" w:rsidRDefault="00C8533A" w:rsidP="006B329A">
      <w:r w:rsidRPr="006B329A">
        <w:t xml:space="preserve">The SCS field indicates the </w:t>
      </w:r>
      <w:r w:rsidRPr="006B329A">
        <w:rPr>
          <w:u w:val="single"/>
        </w:rPr>
        <w:t>S</w:t>
      </w:r>
      <w:r w:rsidRPr="006B329A">
        <w:t xml:space="preserve">et of AMR </w:t>
      </w:r>
      <w:r w:rsidRPr="006B329A">
        <w:rPr>
          <w:u w:val="single"/>
        </w:rPr>
        <w:t>C</w:t>
      </w:r>
      <w:r w:rsidRPr="006B329A">
        <w:t xml:space="preserve">odec modes </w:t>
      </w:r>
      <w:r w:rsidRPr="006B329A">
        <w:rPr>
          <w:u w:val="single"/>
        </w:rPr>
        <w:t>S</w:t>
      </w:r>
      <w:r w:rsidRPr="006B329A">
        <w:t>upported by the BSS. It should be coded as follows for AMR FR and AMR HR: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5103"/>
      </w:tblGrid>
      <w:tr w:rsidR="00C8533A" w:rsidRPr="006B329A" w14:paraId="7CE9CEC0" w14:textId="77777777">
        <w:tblPrEx>
          <w:tblCellMar>
            <w:top w:w="0" w:type="dxa"/>
            <w:bottom w:w="0" w:type="dxa"/>
          </w:tblCellMar>
        </w:tblPrEx>
        <w:trPr>
          <w:jc w:val="center"/>
        </w:trPr>
        <w:tc>
          <w:tcPr>
            <w:tcW w:w="959" w:type="dxa"/>
          </w:tcPr>
          <w:p w14:paraId="79064F70" w14:textId="77777777" w:rsidR="00C8533A" w:rsidRPr="006B329A" w:rsidRDefault="00C8533A" w:rsidP="006B329A">
            <w:pPr>
              <w:pStyle w:val="TAL"/>
            </w:pPr>
            <w:r w:rsidRPr="006B329A">
              <w:t>Bit 8:</w:t>
            </w:r>
          </w:p>
        </w:tc>
        <w:tc>
          <w:tcPr>
            <w:tcW w:w="5103" w:type="dxa"/>
          </w:tcPr>
          <w:p w14:paraId="02226783" w14:textId="77777777" w:rsidR="00C8533A" w:rsidRPr="006B329A" w:rsidRDefault="00C8533A" w:rsidP="006B329A">
            <w:pPr>
              <w:pStyle w:val="TAL"/>
            </w:pPr>
            <w:r w:rsidRPr="006B329A">
              <w:t>Set to 1 if the AMR 12.2 Codec Mode is supported.</w:t>
            </w:r>
          </w:p>
        </w:tc>
      </w:tr>
      <w:tr w:rsidR="00C8533A" w:rsidRPr="006B329A" w14:paraId="08B103D9" w14:textId="77777777">
        <w:tblPrEx>
          <w:tblCellMar>
            <w:top w:w="0" w:type="dxa"/>
            <w:bottom w:w="0" w:type="dxa"/>
          </w:tblCellMar>
        </w:tblPrEx>
        <w:trPr>
          <w:jc w:val="center"/>
        </w:trPr>
        <w:tc>
          <w:tcPr>
            <w:tcW w:w="959" w:type="dxa"/>
          </w:tcPr>
          <w:p w14:paraId="30AD8481" w14:textId="77777777" w:rsidR="00C8533A" w:rsidRPr="006B329A" w:rsidRDefault="00C8533A" w:rsidP="006B329A">
            <w:pPr>
              <w:pStyle w:val="TAL"/>
            </w:pPr>
            <w:r w:rsidRPr="006B329A">
              <w:t>Bit 7:</w:t>
            </w:r>
          </w:p>
        </w:tc>
        <w:tc>
          <w:tcPr>
            <w:tcW w:w="5103" w:type="dxa"/>
          </w:tcPr>
          <w:p w14:paraId="0BC110DF" w14:textId="77777777" w:rsidR="00C8533A" w:rsidRPr="006B329A" w:rsidRDefault="00C8533A" w:rsidP="006B329A">
            <w:pPr>
              <w:pStyle w:val="TAL"/>
            </w:pPr>
            <w:r w:rsidRPr="006B329A">
              <w:t>Set to 1 if the AMR 10.2 Codec Mode is supported.</w:t>
            </w:r>
          </w:p>
        </w:tc>
      </w:tr>
      <w:tr w:rsidR="00C8533A" w:rsidRPr="006B329A" w14:paraId="54EFD5D4" w14:textId="77777777">
        <w:tblPrEx>
          <w:tblCellMar>
            <w:top w:w="0" w:type="dxa"/>
            <w:bottom w:w="0" w:type="dxa"/>
          </w:tblCellMar>
        </w:tblPrEx>
        <w:trPr>
          <w:jc w:val="center"/>
        </w:trPr>
        <w:tc>
          <w:tcPr>
            <w:tcW w:w="959" w:type="dxa"/>
          </w:tcPr>
          <w:p w14:paraId="09ED3E3A" w14:textId="77777777" w:rsidR="00C8533A" w:rsidRPr="006B329A" w:rsidRDefault="00C8533A" w:rsidP="006B329A">
            <w:pPr>
              <w:pStyle w:val="TAL"/>
            </w:pPr>
            <w:r w:rsidRPr="006B329A">
              <w:t>Bit 6:</w:t>
            </w:r>
          </w:p>
        </w:tc>
        <w:tc>
          <w:tcPr>
            <w:tcW w:w="5103" w:type="dxa"/>
          </w:tcPr>
          <w:p w14:paraId="6D78F8DB" w14:textId="77777777" w:rsidR="00C8533A" w:rsidRPr="006B329A" w:rsidRDefault="00C8533A" w:rsidP="006B329A">
            <w:pPr>
              <w:pStyle w:val="TAL"/>
            </w:pPr>
            <w:r w:rsidRPr="006B329A">
              <w:t>Set to 1 if the AMR 7.95 Codec Mode is supported.</w:t>
            </w:r>
          </w:p>
        </w:tc>
      </w:tr>
      <w:tr w:rsidR="00C8533A" w:rsidRPr="006B329A" w14:paraId="3E31385D" w14:textId="77777777">
        <w:tblPrEx>
          <w:tblCellMar>
            <w:top w:w="0" w:type="dxa"/>
            <w:bottom w:w="0" w:type="dxa"/>
          </w:tblCellMar>
        </w:tblPrEx>
        <w:trPr>
          <w:jc w:val="center"/>
        </w:trPr>
        <w:tc>
          <w:tcPr>
            <w:tcW w:w="959" w:type="dxa"/>
          </w:tcPr>
          <w:p w14:paraId="0FEB11FE" w14:textId="77777777" w:rsidR="00C8533A" w:rsidRPr="006B329A" w:rsidRDefault="00C8533A" w:rsidP="006B329A">
            <w:pPr>
              <w:pStyle w:val="TAL"/>
            </w:pPr>
            <w:r w:rsidRPr="006B329A">
              <w:t>Bit 5:</w:t>
            </w:r>
          </w:p>
        </w:tc>
        <w:tc>
          <w:tcPr>
            <w:tcW w:w="5103" w:type="dxa"/>
          </w:tcPr>
          <w:p w14:paraId="481DE6EF" w14:textId="77777777" w:rsidR="00C8533A" w:rsidRPr="006B329A" w:rsidRDefault="00C8533A" w:rsidP="006B329A">
            <w:pPr>
              <w:pStyle w:val="TAL"/>
            </w:pPr>
            <w:r w:rsidRPr="006B329A">
              <w:t>Set to 1 if the AMR 7.40 Codec Mode is supported.</w:t>
            </w:r>
          </w:p>
        </w:tc>
      </w:tr>
      <w:tr w:rsidR="00C8533A" w:rsidRPr="006B329A" w14:paraId="2054E61D" w14:textId="77777777">
        <w:tblPrEx>
          <w:tblCellMar>
            <w:top w:w="0" w:type="dxa"/>
            <w:bottom w:w="0" w:type="dxa"/>
          </w:tblCellMar>
        </w:tblPrEx>
        <w:trPr>
          <w:jc w:val="center"/>
        </w:trPr>
        <w:tc>
          <w:tcPr>
            <w:tcW w:w="959" w:type="dxa"/>
          </w:tcPr>
          <w:p w14:paraId="014C23F3" w14:textId="77777777" w:rsidR="00C8533A" w:rsidRPr="006B329A" w:rsidRDefault="00C8533A" w:rsidP="006B329A">
            <w:pPr>
              <w:pStyle w:val="TAL"/>
            </w:pPr>
            <w:r w:rsidRPr="006B329A">
              <w:t>Bit 4:</w:t>
            </w:r>
          </w:p>
        </w:tc>
        <w:tc>
          <w:tcPr>
            <w:tcW w:w="5103" w:type="dxa"/>
          </w:tcPr>
          <w:p w14:paraId="610BE4C9" w14:textId="77777777" w:rsidR="00C8533A" w:rsidRPr="006B329A" w:rsidRDefault="00C8533A" w:rsidP="006B329A">
            <w:pPr>
              <w:pStyle w:val="TAL"/>
            </w:pPr>
            <w:r w:rsidRPr="006B329A">
              <w:t>Set to 1 if the AMR 6.70 Codec Mode is supported.</w:t>
            </w:r>
          </w:p>
        </w:tc>
      </w:tr>
      <w:tr w:rsidR="00C8533A" w:rsidRPr="006B329A" w14:paraId="20BFF994" w14:textId="77777777">
        <w:tblPrEx>
          <w:tblCellMar>
            <w:top w:w="0" w:type="dxa"/>
            <w:bottom w:w="0" w:type="dxa"/>
          </w:tblCellMar>
        </w:tblPrEx>
        <w:trPr>
          <w:jc w:val="center"/>
        </w:trPr>
        <w:tc>
          <w:tcPr>
            <w:tcW w:w="959" w:type="dxa"/>
          </w:tcPr>
          <w:p w14:paraId="740CA579" w14:textId="77777777" w:rsidR="00C8533A" w:rsidRPr="006B329A" w:rsidRDefault="00C8533A" w:rsidP="006B329A">
            <w:pPr>
              <w:pStyle w:val="TAL"/>
            </w:pPr>
            <w:r w:rsidRPr="006B329A">
              <w:t>Bit 3:</w:t>
            </w:r>
          </w:p>
        </w:tc>
        <w:tc>
          <w:tcPr>
            <w:tcW w:w="5103" w:type="dxa"/>
          </w:tcPr>
          <w:p w14:paraId="243502FA" w14:textId="77777777" w:rsidR="00C8533A" w:rsidRPr="006B329A" w:rsidRDefault="00C8533A" w:rsidP="006B329A">
            <w:pPr>
              <w:pStyle w:val="TAL"/>
            </w:pPr>
            <w:r w:rsidRPr="006B329A">
              <w:t>Set to 1 if the AMR 5.90 Codec Mode is supported.</w:t>
            </w:r>
          </w:p>
        </w:tc>
      </w:tr>
      <w:tr w:rsidR="00C8533A" w:rsidRPr="006B329A" w14:paraId="47950ABF" w14:textId="77777777">
        <w:tblPrEx>
          <w:tblCellMar>
            <w:top w:w="0" w:type="dxa"/>
            <w:bottom w:w="0" w:type="dxa"/>
          </w:tblCellMar>
        </w:tblPrEx>
        <w:trPr>
          <w:jc w:val="center"/>
        </w:trPr>
        <w:tc>
          <w:tcPr>
            <w:tcW w:w="959" w:type="dxa"/>
          </w:tcPr>
          <w:p w14:paraId="7FD6648D" w14:textId="77777777" w:rsidR="00C8533A" w:rsidRPr="006B329A" w:rsidRDefault="00C8533A" w:rsidP="006B329A">
            <w:pPr>
              <w:pStyle w:val="TAL"/>
            </w:pPr>
            <w:r w:rsidRPr="006B329A">
              <w:t>Bit 2:</w:t>
            </w:r>
          </w:p>
        </w:tc>
        <w:tc>
          <w:tcPr>
            <w:tcW w:w="5103" w:type="dxa"/>
          </w:tcPr>
          <w:p w14:paraId="5EDC617E" w14:textId="77777777" w:rsidR="00C8533A" w:rsidRPr="006B329A" w:rsidRDefault="00C8533A" w:rsidP="006B329A">
            <w:pPr>
              <w:pStyle w:val="TAL"/>
            </w:pPr>
            <w:r w:rsidRPr="006B329A">
              <w:t>Set to 1 if the AMR 5.15 Codec Mode is supported.</w:t>
            </w:r>
          </w:p>
        </w:tc>
      </w:tr>
      <w:tr w:rsidR="00C8533A" w:rsidRPr="006B329A" w14:paraId="01DB8FBD" w14:textId="77777777">
        <w:tblPrEx>
          <w:tblCellMar>
            <w:top w:w="0" w:type="dxa"/>
            <w:bottom w:w="0" w:type="dxa"/>
          </w:tblCellMar>
        </w:tblPrEx>
        <w:trPr>
          <w:jc w:val="center"/>
        </w:trPr>
        <w:tc>
          <w:tcPr>
            <w:tcW w:w="959" w:type="dxa"/>
          </w:tcPr>
          <w:p w14:paraId="3BCA1169" w14:textId="77777777" w:rsidR="00C8533A" w:rsidRPr="006B329A" w:rsidRDefault="00C8533A" w:rsidP="006B329A">
            <w:pPr>
              <w:pStyle w:val="TAL"/>
            </w:pPr>
            <w:r w:rsidRPr="006B329A">
              <w:t>Bit 1:</w:t>
            </w:r>
          </w:p>
        </w:tc>
        <w:tc>
          <w:tcPr>
            <w:tcW w:w="5103" w:type="dxa"/>
          </w:tcPr>
          <w:p w14:paraId="520AC2AF" w14:textId="77777777" w:rsidR="00C8533A" w:rsidRPr="006B329A" w:rsidRDefault="00C8533A" w:rsidP="006B329A">
            <w:pPr>
              <w:pStyle w:val="TAL"/>
            </w:pPr>
            <w:r w:rsidRPr="006B329A">
              <w:t>Set to 1 if the AMR 4.75 Codec Mode is supported.</w:t>
            </w:r>
          </w:p>
        </w:tc>
      </w:tr>
    </w:tbl>
    <w:p w14:paraId="5F26092B" w14:textId="77777777" w:rsidR="00C8533A" w:rsidRPr="006B329A" w:rsidRDefault="00C8533A" w:rsidP="006B329A"/>
    <w:p w14:paraId="513AA9B6" w14:textId="77777777" w:rsidR="00C8533A" w:rsidRPr="006B329A" w:rsidRDefault="00C8533A" w:rsidP="006B329A">
      <w:r w:rsidRPr="006B329A">
        <w:t>If AMR WB is concerned, the SCS field (octets 7)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103"/>
      </w:tblGrid>
      <w:tr w:rsidR="00C8533A" w:rsidRPr="006B329A" w14:paraId="5C56CEAB" w14:textId="77777777">
        <w:tblPrEx>
          <w:tblCellMar>
            <w:top w:w="0" w:type="dxa"/>
            <w:bottom w:w="0" w:type="dxa"/>
          </w:tblCellMar>
        </w:tblPrEx>
        <w:trPr>
          <w:jc w:val="center"/>
        </w:trPr>
        <w:tc>
          <w:tcPr>
            <w:tcW w:w="959" w:type="dxa"/>
          </w:tcPr>
          <w:p w14:paraId="528D9BF5" w14:textId="77777777" w:rsidR="00C8533A" w:rsidRPr="006B329A" w:rsidRDefault="00C8533A" w:rsidP="006B329A">
            <w:pPr>
              <w:pStyle w:val="TAL"/>
            </w:pPr>
            <w:r w:rsidRPr="006B329A">
              <w:t>Bit 6-8</w:t>
            </w:r>
          </w:p>
        </w:tc>
        <w:tc>
          <w:tcPr>
            <w:tcW w:w="5103" w:type="dxa"/>
          </w:tcPr>
          <w:p w14:paraId="1DA4F4FA" w14:textId="77777777" w:rsidR="00C8533A" w:rsidRPr="006B329A" w:rsidRDefault="00C8533A" w:rsidP="006B329A">
            <w:pPr>
              <w:pStyle w:val="TAL"/>
            </w:pPr>
            <w:r w:rsidRPr="006B329A">
              <w:t>Spare. Set to 0</w:t>
            </w:r>
          </w:p>
        </w:tc>
      </w:tr>
      <w:tr w:rsidR="00C8533A" w:rsidRPr="006B329A" w14:paraId="1E2C341A" w14:textId="77777777">
        <w:tblPrEx>
          <w:tblCellMar>
            <w:top w:w="0" w:type="dxa"/>
            <w:bottom w:w="0" w:type="dxa"/>
          </w:tblCellMar>
        </w:tblPrEx>
        <w:trPr>
          <w:jc w:val="center"/>
        </w:trPr>
        <w:tc>
          <w:tcPr>
            <w:tcW w:w="959" w:type="dxa"/>
          </w:tcPr>
          <w:p w14:paraId="09436AA3" w14:textId="77777777" w:rsidR="00C8533A" w:rsidRPr="006B329A" w:rsidRDefault="00C8533A" w:rsidP="006B329A">
            <w:pPr>
              <w:pStyle w:val="TAL"/>
            </w:pPr>
            <w:r w:rsidRPr="006B329A">
              <w:t>Bit 5:</w:t>
            </w:r>
          </w:p>
        </w:tc>
        <w:tc>
          <w:tcPr>
            <w:tcW w:w="5103" w:type="dxa"/>
          </w:tcPr>
          <w:p w14:paraId="7A5EB3FF" w14:textId="77777777" w:rsidR="00C8533A" w:rsidRPr="006B329A" w:rsidRDefault="00C8533A" w:rsidP="006B329A">
            <w:pPr>
              <w:pStyle w:val="TAL"/>
            </w:pPr>
            <w:r w:rsidRPr="006B329A">
              <w:t>Set to 1 if the WB-AMR 23.85 Codec Mode is supported.</w:t>
            </w:r>
          </w:p>
        </w:tc>
      </w:tr>
      <w:tr w:rsidR="00C8533A" w:rsidRPr="006B329A" w14:paraId="4B151854" w14:textId="77777777">
        <w:tblPrEx>
          <w:tblCellMar>
            <w:top w:w="0" w:type="dxa"/>
            <w:bottom w:w="0" w:type="dxa"/>
          </w:tblCellMar>
        </w:tblPrEx>
        <w:trPr>
          <w:jc w:val="center"/>
        </w:trPr>
        <w:tc>
          <w:tcPr>
            <w:tcW w:w="959" w:type="dxa"/>
          </w:tcPr>
          <w:p w14:paraId="20D783AB" w14:textId="77777777" w:rsidR="00C8533A" w:rsidRPr="006B329A" w:rsidRDefault="00C8533A" w:rsidP="006B329A">
            <w:pPr>
              <w:pStyle w:val="TAL"/>
            </w:pPr>
            <w:r w:rsidRPr="006B329A">
              <w:t>Bit 4:</w:t>
            </w:r>
          </w:p>
        </w:tc>
        <w:tc>
          <w:tcPr>
            <w:tcW w:w="5103" w:type="dxa"/>
          </w:tcPr>
          <w:p w14:paraId="06E2EFC5" w14:textId="77777777" w:rsidR="00C8533A" w:rsidRPr="006B329A" w:rsidRDefault="00C8533A" w:rsidP="006B329A">
            <w:pPr>
              <w:pStyle w:val="TAL"/>
            </w:pPr>
            <w:r w:rsidRPr="006B329A">
              <w:t>Set to 1 if the WB-AMR 15.85 Codec Mode is supported.</w:t>
            </w:r>
          </w:p>
        </w:tc>
      </w:tr>
      <w:tr w:rsidR="00C8533A" w:rsidRPr="006B329A" w14:paraId="4CF37112" w14:textId="77777777">
        <w:tblPrEx>
          <w:tblCellMar>
            <w:top w:w="0" w:type="dxa"/>
            <w:bottom w:w="0" w:type="dxa"/>
          </w:tblCellMar>
        </w:tblPrEx>
        <w:trPr>
          <w:jc w:val="center"/>
        </w:trPr>
        <w:tc>
          <w:tcPr>
            <w:tcW w:w="959" w:type="dxa"/>
          </w:tcPr>
          <w:p w14:paraId="03533E76" w14:textId="77777777" w:rsidR="00C8533A" w:rsidRPr="006B329A" w:rsidRDefault="00C8533A" w:rsidP="006B329A">
            <w:pPr>
              <w:pStyle w:val="TAL"/>
            </w:pPr>
            <w:r w:rsidRPr="006B329A">
              <w:t>Bit 3</w:t>
            </w:r>
          </w:p>
        </w:tc>
        <w:tc>
          <w:tcPr>
            <w:tcW w:w="5103" w:type="dxa"/>
          </w:tcPr>
          <w:p w14:paraId="2B8FF695" w14:textId="77777777" w:rsidR="00C8533A" w:rsidRPr="006B329A" w:rsidRDefault="00C8533A" w:rsidP="006B329A">
            <w:pPr>
              <w:pStyle w:val="TAL"/>
            </w:pPr>
            <w:r w:rsidRPr="006B329A">
              <w:t>Set to 1 if the WB-AMR 12.65 Codec Mode is supported.</w:t>
            </w:r>
          </w:p>
        </w:tc>
      </w:tr>
      <w:tr w:rsidR="00C8533A" w:rsidRPr="006B329A" w14:paraId="381D3B16" w14:textId="77777777">
        <w:tblPrEx>
          <w:tblCellMar>
            <w:top w:w="0" w:type="dxa"/>
            <w:bottom w:w="0" w:type="dxa"/>
          </w:tblCellMar>
        </w:tblPrEx>
        <w:trPr>
          <w:jc w:val="center"/>
        </w:trPr>
        <w:tc>
          <w:tcPr>
            <w:tcW w:w="959" w:type="dxa"/>
          </w:tcPr>
          <w:p w14:paraId="3245A033" w14:textId="77777777" w:rsidR="00C8533A" w:rsidRPr="006B329A" w:rsidRDefault="00C8533A" w:rsidP="006B329A">
            <w:pPr>
              <w:pStyle w:val="TAL"/>
            </w:pPr>
            <w:r w:rsidRPr="006B329A">
              <w:t>Bit 2</w:t>
            </w:r>
          </w:p>
        </w:tc>
        <w:tc>
          <w:tcPr>
            <w:tcW w:w="5103" w:type="dxa"/>
          </w:tcPr>
          <w:p w14:paraId="341F8424" w14:textId="77777777" w:rsidR="00C8533A" w:rsidRPr="006B329A" w:rsidRDefault="00C8533A" w:rsidP="006B329A">
            <w:pPr>
              <w:pStyle w:val="TAL"/>
            </w:pPr>
            <w:r w:rsidRPr="006B329A">
              <w:t>Set to 1 if the WB-AMR 8.85 Codec Mode is supported.</w:t>
            </w:r>
          </w:p>
        </w:tc>
      </w:tr>
      <w:tr w:rsidR="00C8533A" w:rsidRPr="006B329A" w14:paraId="21B5F84B" w14:textId="77777777">
        <w:tblPrEx>
          <w:tblCellMar>
            <w:top w:w="0" w:type="dxa"/>
            <w:bottom w:w="0" w:type="dxa"/>
          </w:tblCellMar>
        </w:tblPrEx>
        <w:trPr>
          <w:jc w:val="center"/>
        </w:trPr>
        <w:tc>
          <w:tcPr>
            <w:tcW w:w="959" w:type="dxa"/>
          </w:tcPr>
          <w:p w14:paraId="547084F2" w14:textId="77777777" w:rsidR="00C8533A" w:rsidRPr="006B329A" w:rsidRDefault="00C8533A" w:rsidP="006B329A">
            <w:pPr>
              <w:pStyle w:val="TAL"/>
            </w:pPr>
            <w:r w:rsidRPr="006B329A">
              <w:t>Bit 1</w:t>
            </w:r>
          </w:p>
        </w:tc>
        <w:tc>
          <w:tcPr>
            <w:tcW w:w="5103" w:type="dxa"/>
          </w:tcPr>
          <w:p w14:paraId="7BA91C77" w14:textId="77777777" w:rsidR="00C8533A" w:rsidRPr="006B329A" w:rsidRDefault="00C8533A" w:rsidP="006B329A">
            <w:pPr>
              <w:pStyle w:val="TAL"/>
            </w:pPr>
            <w:r w:rsidRPr="006B329A">
              <w:t>Set to 1 if the WB-AMR 6.60 Codec Mode is supported.</w:t>
            </w:r>
          </w:p>
        </w:tc>
      </w:tr>
    </w:tbl>
    <w:p w14:paraId="5D0320D9" w14:textId="77777777" w:rsidR="00C8533A" w:rsidRPr="006B329A" w:rsidRDefault="00C8533A" w:rsidP="006B329A"/>
    <w:p w14:paraId="5C10093C" w14:textId="77777777" w:rsidR="00C8533A" w:rsidRPr="006B329A" w:rsidRDefault="00C8533A" w:rsidP="006B329A">
      <w:pPr>
        <w:pStyle w:val="Heading3"/>
        <w:ind w:left="0" w:firstLine="0"/>
      </w:pPr>
      <w:bookmarkStart w:id="204" w:name="_Toc476910178"/>
      <w:r w:rsidRPr="006B329A">
        <w:t>9.3.55</w:t>
      </w:r>
      <w:r w:rsidRPr="006B329A">
        <w:tab/>
        <w:t>Codec Configuration</w:t>
      </w:r>
      <w:bookmarkEnd w:id="204"/>
    </w:p>
    <w:p w14:paraId="6E3F2BEB" w14:textId="77777777" w:rsidR="00C8533A" w:rsidRPr="006B329A" w:rsidRDefault="00C8533A" w:rsidP="006B329A">
      <w:pPr>
        <w:keepNext/>
      </w:pPr>
      <w:r w:rsidRPr="006B329A">
        <w:t>This element indicates the active codec in the BSS or the remote BSS</w:t>
      </w:r>
    </w:p>
    <w:p w14:paraId="0884D082" w14:textId="77777777" w:rsidR="00C8533A" w:rsidRPr="006B329A" w:rsidRDefault="00C8533A" w:rsidP="006B329A">
      <w:r w:rsidRPr="006B329A">
        <w:t>It is coded as follows: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4F8D4595" w14:textId="77777777">
        <w:tblPrEx>
          <w:tblCellMar>
            <w:top w:w="0" w:type="dxa"/>
            <w:bottom w:w="0" w:type="dxa"/>
          </w:tblCellMar>
        </w:tblPrEx>
        <w:trPr>
          <w:cantSplit/>
          <w:jc w:val="center"/>
        </w:trPr>
        <w:tc>
          <w:tcPr>
            <w:tcW w:w="709" w:type="dxa"/>
          </w:tcPr>
          <w:p w14:paraId="6A3FC1B2" w14:textId="77777777" w:rsidR="00C8533A" w:rsidRPr="006B329A" w:rsidRDefault="00C8533A" w:rsidP="006B329A">
            <w:pPr>
              <w:pStyle w:val="TAC"/>
            </w:pPr>
            <w:r w:rsidRPr="006B329A">
              <w:t>8</w:t>
            </w:r>
          </w:p>
        </w:tc>
        <w:tc>
          <w:tcPr>
            <w:tcW w:w="709" w:type="dxa"/>
          </w:tcPr>
          <w:p w14:paraId="2AF6CBE4" w14:textId="77777777" w:rsidR="00C8533A" w:rsidRPr="006B329A" w:rsidRDefault="00C8533A" w:rsidP="006B329A">
            <w:pPr>
              <w:pStyle w:val="TAC"/>
            </w:pPr>
            <w:r w:rsidRPr="006B329A">
              <w:t>7</w:t>
            </w:r>
          </w:p>
        </w:tc>
        <w:tc>
          <w:tcPr>
            <w:tcW w:w="709" w:type="dxa"/>
          </w:tcPr>
          <w:p w14:paraId="58F8B7D4" w14:textId="77777777" w:rsidR="00C8533A" w:rsidRPr="006B329A" w:rsidRDefault="00C8533A" w:rsidP="006B329A">
            <w:pPr>
              <w:pStyle w:val="TAC"/>
            </w:pPr>
            <w:r w:rsidRPr="006B329A">
              <w:t>6</w:t>
            </w:r>
          </w:p>
        </w:tc>
        <w:tc>
          <w:tcPr>
            <w:tcW w:w="709" w:type="dxa"/>
          </w:tcPr>
          <w:p w14:paraId="58B11D3A" w14:textId="77777777" w:rsidR="00C8533A" w:rsidRPr="006B329A" w:rsidRDefault="00C8533A" w:rsidP="006B329A">
            <w:pPr>
              <w:pStyle w:val="TAC"/>
            </w:pPr>
            <w:r w:rsidRPr="006B329A">
              <w:t>5</w:t>
            </w:r>
          </w:p>
        </w:tc>
        <w:tc>
          <w:tcPr>
            <w:tcW w:w="709" w:type="dxa"/>
          </w:tcPr>
          <w:p w14:paraId="1DBB126A" w14:textId="77777777" w:rsidR="00C8533A" w:rsidRPr="006B329A" w:rsidRDefault="00C8533A" w:rsidP="006B329A">
            <w:pPr>
              <w:pStyle w:val="TAC"/>
            </w:pPr>
            <w:r w:rsidRPr="006B329A">
              <w:t>4</w:t>
            </w:r>
          </w:p>
        </w:tc>
        <w:tc>
          <w:tcPr>
            <w:tcW w:w="709" w:type="dxa"/>
          </w:tcPr>
          <w:p w14:paraId="2CBE25E8" w14:textId="77777777" w:rsidR="00C8533A" w:rsidRPr="006B329A" w:rsidRDefault="00C8533A" w:rsidP="006B329A">
            <w:pPr>
              <w:pStyle w:val="TAC"/>
            </w:pPr>
            <w:r w:rsidRPr="006B329A">
              <w:t>3</w:t>
            </w:r>
          </w:p>
        </w:tc>
        <w:tc>
          <w:tcPr>
            <w:tcW w:w="709" w:type="dxa"/>
          </w:tcPr>
          <w:p w14:paraId="15C0EE01" w14:textId="77777777" w:rsidR="00C8533A" w:rsidRPr="006B329A" w:rsidRDefault="00C8533A" w:rsidP="006B329A">
            <w:pPr>
              <w:pStyle w:val="TAC"/>
            </w:pPr>
            <w:r w:rsidRPr="006B329A">
              <w:t>2</w:t>
            </w:r>
          </w:p>
        </w:tc>
        <w:tc>
          <w:tcPr>
            <w:tcW w:w="709" w:type="dxa"/>
          </w:tcPr>
          <w:p w14:paraId="25776319" w14:textId="77777777" w:rsidR="00C8533A" w:rsidRPr="006B329A" w:rsidRDefault="00C8533A" w:rsidP="006B329A">
            <w:pPr>
              <w:pStyle w:val="TAC"/>
            </w:pPr>
            <w:r w:rsidRPr="006B329A">
              <w:t>1</w:t>
            </w:r>
          </w:p>
        </w:tc>
        <w:tc>
          <w:tcPr>
            <w:tcW w:w="921" w:type="dxa"/>
          </w:tcPr>
          <w:p w14:paraId="70217B8A" w14:textId="77777777" w:rsidR="00C8533A" w:rsidRPr="006B329A" w:rsidRDefault="00C8533A" w:rsidP="006B329A">
            <w:pPr>
              <w:pStyle w:val="TAC"/>
            </w:pPr>
          </w:p>
        </w:tc>
      </w:tr>
      <w:tr w:rsidR="00C8533A" w:rsidRPr="006B329A" w14:paraId="11CAC1F0"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79B3470F" w14:textId="77777777" w:rsidR="00C8533A" w:rsidRPr="006B329A" w:rsidRDefault="00C8533A" w:rsidP="006B329A">
            <w:pPr>
              <w:pStyle w:val="TAC"/>
            </w:pPr>
            <w:r w:rsidRPr="006B329A">
              <w:t>Element identifier</w:t>
            </w:r>
          </w:p>
        </w:tc>
        <w:tc>
          <w:tcPr>
            <w:tcW w:w="921" w:type="dxa"/>
            <w:tcBorders>
              <w:left w:val="nil"/>
            </w:tcBorders>
          </w:tcPr>
          <w:p w14:paraId="6DB9F3CC" w14:textId="77777777" w:rsidR="00C8533A" w:rsidRPr="006B329A" w:rsidRDefault="00C8533A" w:rsidP="006B329A">
            <w:pPr>
              <w:pStyle w:val="TAC"/>
            </w:pPr>
            <w:r w:rsidRPr="006B329A">
              <w:t>1</w:t>
            </w:r>
          </w:p>
        </w:tc>
      </w:tr>
      <w:tr w:rsidR="00C8533A" w:rsidRPr="006B329A" w14:paraId="6F1EA4CA"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A7ECC29" w14:textId="77777777" w:rsidR="00C8533A" w:rsidRPr="006B329A" w:rsidRDefault="00C8533A" w:rsidP="006B329A">
            <w:pPr>
              <w:pStyle w:val="TAC"/>
            </w:pPr>
            <w:r w:rsidRPr="006B329A">
              <w:t>Length</w:t>
            </w:r>
          </w:p>
        </w:tc>
        <w:tc>
          <w:tcPr>
            <w:tcW w:w="921" w:type="dxa"/>
            <w:tcBorders>
              <w:left w:val="nil"/>
            </w:tcBorders>
          </w:tcPr>
          <w:p w14:paraId="5D6B0EAB" w14:textId="77777777" w:rsidR="00C8533A" w:rsidRPr="006B329A" w:rsidRDefault="00C8533A" w:rsidP="006B329A">
            <w:pPr>
              <w:pStyle w:val="TAC"/>
            </w:pPr>
            <w:r w:rsidRPr="006B329A">
              <w:t>2</w:t>
            </w:r>
          </w:p>
        </w:tc>
      </w:tr>
      <w:tr w:rsidR="00C8533A" w:rsidRPr="006B329A" w14:paraId="26DF53C7"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A4BE17" w14:textId="77777777" w:rsidR="00C8533A" w:rsidRPr="006B329A" w:rsidRDefault="00C8533A" w:rsidP="006B329A">
            <w:pPr>
              <w:pStyle w:val="TAC"/>
            </w:pPr>
            <w:r w:rsidRPr="006B329A">
              <w:t>Active Codec Type</w:t>
            </w:r>
          </w:p>
        </w:tc>
        <w:tc>
          <w:tcPr>
            <w:tcW w:w="921" w:type="dxa"/>
            <w:tcBorders>
              <w:left w:val="nil"/>
            </w:tcBorders>
          </w:tcPr>
          <w:p w14:paraId="1C1D30A1" w14:textId="77777777" w:rsidR="00C8533A" w:rsidRPr="006B329A" w:rsidRDefault="00C8533A" w:rsidP="006B329A">
            <w:pPr>
              <w:pStyle w:val="TAC"/>
            </w:pPr>
            <w:r w:rsidRPr="006B329A">
              <w:t>3</w:t>
            </w:r>
          </w:p>
        </w:tc>
      </w:tr>
    </w:tbl>
    <w:p w14:paraId="609DB11D" w14:textId="77777777" w:rsidR="00C8533A" w:rsidRPr="006B329A" w:rsidRDefault="00C8533A" w:rsidP="006B329A"/>
    <w:p w14:paraId="1CA08BBD" w14:textId="77777777" w:rsidR="00C8533A" w:rsidRPr="006B329A" w:rsidRDefault="00C8533A" w:rsidP="006B329A">
      <w:r w:rsidRPr="006B329A">
        <w:t>The Active Codec Type field (bits 1-8, octet 3) indicates the type of codec in use.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
        <w:gridCol w:w="1604"/>
        <w:gridCol w:w="80"/>
        <w:gridCol w:w="4723"/>
        <w:gridCol w:w="80"/>
      </w:tblGrid>
      <w:tr w:rsidR="00C8533A" w:rsidRPr="006B329A" w14:paraId="652269EE" w14:textId="77777777">
        <w:tblPrEx>
          <w:tblCellMar>
            <w:top w:w="0" w:type="dxa"/>
            <w:bottom w:w="0" w:type="dxa"/>
          </w:tblCellMar>
        </w:tblPrEx>
        <w:trPr>
          <w:gridBefore w:val="1"/>
          <w:wBefore w:w="80" w:type="dxa"/>
          <w:jc w:val="center"/>
        </w:trPr>
        <w:tc>
          <w:tcPr>
            <w:tcW w:w="1684" w:type="dxa"/>
            <w:gridSpan w:val="2"/>
          </w:tcPr>
          <w:p w14:paraId="561DA235" w14:textId="77777777" w:rsidR="00C8533A" w:rsidRPr="006B329A" w:rsidRDefault="00C8533A" w:rsidP="006B329A">
            <w:pPr>
              <w:pStyle w:val="TAL"/>
            </w:pPr>
            <w:r w:rsidRPr="006B329A">
              <w:t>0 0 0 0 . 0 0 0 0:</w:t>
            </w:r>
          </w:p>
        </w:tc>
        <w:tc>
          <w:tcPr>
            <w:tcW w:w="4803" w:type="dxa"/>
            <w:gridSpan w:val="2"/>
          </w:tcPr>
          <w:p w14:paraId="49E4AF35" w14:textId="77777777" w:rsidR="00C8533A" w:rsidRPr="006B329A" w:rsidRDefault="00C8533A" w:rsidP="006B329A">
            <w:pPr>
              <w:pStyle w:val="TAL"/>
            </w:pPr>
            <w:r w:rsidRPr="006B329A">
              <w:t>Full Rate Codec in use</w:t>
            </w:r>
          </w:p>
        </w:tc>
      </w:tr>
      <w:tr w:rsidR="00C8533A" w:rsidRPr="006B329A" w14:paraId="603D522E" w14:textId="77777777">
        <w:tblPrEx>
          <w:tblCellMar>
            <w:top w:w="0" w:type="dxa"/>
            <w:bottom w:w="0" w:type="dxa"/>
          </w:tblCellMar>
        </w:tblPrEx>
        <w:trPr>
          <w:gridBefore w:val="1"/>
          <w:wBefore w:w="80" w:type="dxa"/>
          <w:jc w:val="center"/>
        </w:trPr>
        <w:tc>
          <w:tcPr>
            <w:tcW w:w="1684" w:type="dxa"/>
            <w:gridSpan w:val="2"/>
          </w:tcPr>
          <w:p w14:paraId="7446BBF4" w14:textId="77777777" w:rsidR="00C8533A" w:rsidRPr="006B329A" w:rsidRDefault="00C8533A" w:rsidP="006B329A">
            <w:pPr>
              <w:pStyle w:val="TAL"/>
            </w:pPr>
            <w:r w:rsidRPr="006B329A">
              <w:t>0 0 0 0 . 0 0 0 1:</w:t>
            </w:r>
          </w:p>
        </w:tc>
        <w:tc>
          <w:tcPr>
            <w:tcW w:w="4803" w:type="dxa"/>
            <w:gridSpan w:val="2"/>
          </w:tcPr>
          <w:p w14:paraId="58A58071" w14:textId="77777777" w:rsidR="00C8533A" w:rsidRPr="006B329A" w:rsidRDefault="00C8533A" w:rsidP="006B329A">
            <w:pPr>
              <w:pStyle w:val="TAL"/>
            </w:pPr>
            <w:r w:rsidRPr="006B329A">
              <w:t>Half Rate Codec in use</w:t>
            </w:r>
          </w:p>
        </w:tc>
      </w:tr>
      <w:tr w:rsidR="00C8533A" w:rsidRPr="006B329A" w14:paraId="7534A132" w14:textId="77777777">
        <w:tblPrEx>
          <w:tblCellMar>
            <w:top w:w="0" w:type="dxa"/>
            <w:bottom w:w="0" w:type="dxa"/>
          </w:tblCellMar>
        </w:tblPrEx>
        <w:trPr>
          <w:gridBefore w:val="1"/>
          <w:wBefore w:w="80" w:type="dxa"/>
          <w:jc w:val="center"/>
        </w:trPr>
        <w:tc>
          <w:tcPr>
            <w:tcW w:w="1684" w:type="dxa"/>
            <w:gridSpan w:val="2"/>
          </w:tcPr>
          <w:p w14:paraId="2B869477" w14:textId="77777777" w:rsidR="00C8533A" w:rsidRPr="006B329A" w:rsidRDefault="00C8533A" w:rsidP="006B329A">
            <w:pPr>
              <w:pStyle w:val="TAL"/>
            </w:pPr>
            <w:r w:rsidRPr="006B329A">
              <w:t>0 0 0 0 . 0 0 1 0:</w:t>
            </w:r>
          </w:p>
        </w:tc>
        <w:tc>
          <w:tcPr>
            <w:tcW w:w="4803" w:type="dxa"/>
            <w:gridSpan w:val="2"/>
          </w:tcPr>
          <w:p w14:paraId="64FA6654" w14:textId="77777777" w:rsidR="00C8533A" w:rsidRPr="006B329A" w:rsidRDefault="00C8533A" w:rsidP="006B329A">
            <w:pPr>
              <w:pStyle w:val="TAL"/>
            </w:pPr>
            <w:r w:rsidRPr="006B329A">
              <w:t>Enhanced Full Rate Codec in use</w:t>
            </w:r>
          </w:p>
        </w:tc>
      </w:tr>
      <w:tr w:rsidR="00C8533A" w:rsidRPr="006B329A" w14:paraId="098C599D" w14:textId="77777777">
        <w:tblPrEx>
          <w:tblCellMar>
            <w:top w:w="0" w:type="dxa"/>
            <w:bottom w:w="0" w:type="dxa"/>
          </w:tblCellMar>
        </w:tblPrEx>
        <w:trPr>
          <w:gridBefore w:val="1"/>
          <w:wBefore w:w="80" w:type="dxa"/>
          <w:jc w:val="center"/>
        </w:trPr>
        <w:tc>
          <w:tcPr>
            <w:tcW w:w="1684" w:type="dxa"/>
            <w:gridSpan w:val="2"/>
          </w:tcPr>
          <w:p w14:paraId="7F18DE97" w14:textId="77777777" w:rsidR="00C8533A" w:rsidRPr="006B329A" w:rsidRDefault="00C8533A" w:rsidP="006B329A">
            <w:pPr>
              <w:pStyle w:val="TAL"/>
            </w:pPr>
            <w:r w:rsidRPr="006B329A">
              <w:t>0 0 0 0 . 0 0 1 1:</w:t>
            </w:r>
          </w:p>
        </w:tc>
        <w:tc>
          <w:tcPr>
            <w:tcW w:w="4803" w:type="dxa"/>
            <w:gridSpan w:val="2"/>
          </w:tcPr>
          <w:p w14:paraId="7820488E" w14:textId="77777777" w:rsidR="00C8533A" w:rsidRPr="006B329A" w:rsidRDefault="00C8533A" w:rsidP="006B329A">
            <w:pPr>
              <w:pStyle w:val="TAL"/>
            </w:pPr>
            <w:r w:rsidRPr="006B329A">
              <w:t>FR Adaptive Multi Rate Codec in use</w:t>
            </w:r>
          </w:p>
        </w:tc>
      </w:tr>
      <w:tr w:rsidR="00C8533A" w:rsidRPr="006B329A" w14:paraId="76C8E86A" w14:textId="77777777">
        <w:tblPrEx>
          <w:tblCellMar>
            <w:top w:w="0" w:type="dxa"/>
            <w:bottom w:w="0" w:type="dxa"/>
          </w:tblCellMar>
        </w:tblPrEx>
        <w:trPr>
          <w:gridBefore w:val="1"/>
          <w:wBefore w:w="80" w:type="dxa"/>
          <w:jc w:val="center"/>
        </w:trPr>
        <w:tc>
          <w:tcPr>
            <w:tcW w:w="1684" w:type="dxa"/>
            <w:gridSpan w:val="2"/>
          </w:tcPr>
          <w:p w14:paraId="68569068" w14:textId="77777777" w:rsidR="00C8533A" w:rsidRPr="006B329A" w:rsidRDefault="00C8533A" w:rsidP="006B329A">
            <w:pPr>
              <w:pStyle w:val="TAL"/>
            </w:pPr>
            <w:r w:rsidRPr="006B329A">
              <w:t>0 0 0 0 . 0 1 0 0:</w:t>
            </w:r>
          </w:p>
        </w:tc>
        <w:tc>
          <w:tcPr>
            <w:tcW w:w="4803" w:type="dxa"/>
            <w:gridSpan w:val="2"/>
          </w:tcPr>
          <w:p w14:paraId="5BEEE4B5" w14:textId="77777777" w:rsidR="00C8533A" w:rsidRPr="006B329A" w:rsidRDefault="00C8533A" w:rsidP="006B329A">
            <w:pPr>
              <w:pStyle w:val="TAL"/>
            </w:pPr>
            <w:r w:rsidRPr="006B329A">
              <w:t>HR Adaptive Multi Rate Codec in use</w:t>
            </w:r>
          </w:p>
        </w:tc>
      </w:tr>
      <w:tr w:rsidR="00C8533A" w:rsidRPr="006B329A" w14:paraId="39B82829" w14:textId="77777777">
        <w:tblPrEx>
          <w:tblCellMar>
            <w:top w:w="0" w:type="dxa"/>
            <w:bottom w:w="0" w:type="dxa"/>
          </w:tblCellMar>
        </w:tblPrEx>
        <w:trPr>
          <w:gridBefore w:val="1"/>
          <w:wBefore w:w="80" w:type="dxa"/>
          <w:jc w:val="center"/>
        </w:trPr>
        <w:tc>
          <w:tcPr>
            <w:tcW w:w="1684" w:type="dxa"/>
            <w:gridSpan w:val="2"/>
          </w:tcPr>
          <w:p w14:paraId="14892398" w14:textId="77777777" w:rsidR="00C8533A" w:rsidRPr="006B329A" w:rsidRDefault="00C8533A" w:rsidP="006B329A">
            <w:pPr>
              <w:pStyle w:val="TAL"/>
            </w:pPr>
            <w:r w:rsidRPr="006B329A">
              <w:t>0 0 0 0 . 0 1 0 1:</w:t>
            </w:r>
          </w:p>
        </w:tc>
        <w:tc>
          <w:tcPr>
            <w:tcW w:w="4803" w:type="dxa"/>
            <w:gridSpan w:val="2"/>
          </w:tcPr>
          <w:p w14:paraId="6C274613" w14:textId="77777777" w:rsidR="00C8533A" w:rsidRPr="006B329A" w:rsidRDefault="00C8533A" w:rsidP="006B329A">
            <w:pPr>
              <w:pStyle w:val="TAL"/>
            </w:pPr>
            <w:r w:rsidRPr="006B329A">
              <w:t>UMTS Adaptive Multi Rate Codec in use</w:t>
            </w:r>
          </w:p>
        </w:tc>
      </w:tr>
      <w:tr w:rsidR="00C8533A" w:rsidRPr="006B329A" w14:paraId="5804272A" w14:textId="77777777">
        <w:tblPrEx>
          <w:tblCellMar>
            <w:top w:w="0" w:type="dxa"/>
            <w:bottom w:w="0" w:type="dxa"/>
          </w:tblCellMar>
        </w:tblPrEx>
        <w:trPr>
          <w:gridBefore w:val="1"/>
          <w:wBefore w:w="80" w:type="dxa"/>
          <w:jc w:val="center"/>
        </w:trPr>
        <w:tc>
          <w:tcPr>
            <w:tcW w:w="1684" w:type="dxa"/>
            <w:gridSpan w:val="2"/>
          </w:tcPr>
          <w:p w14:paraId="68E97E0A" w14:textId="77777777" w:rsidR="00C8533A" w:rsidRPr="006B329A" w:rsidRDefault="00C8533A" w:rsidP="006B329A">
            <w:pPr>
              <w:pStyle w:val="TAL"/>
            </w:pPr>
            <w:r w:rsidRPr="006B329A">
              <w:t>0 0 0 0 . 0 1 1 0:</w:t>
            </w:r>
          </w:p>
        </w:tc>
        <w:tc>
          <w:tcPr>
            <w:tcW w:w="4803" w:type="dxa"/>
            <w:gridSpan w:val="2"/>
          </w:tcPr>
          <w:p w14:paraId="60953AF8" w14:textId="77777777" w:rsidR="00C8533A" w:rsidRPr="006B329A" w:rsidRDefault="00C8533A" w:rsidP="006B329A">
            <w:pPr>
              <w:pStyle w:val="TAL"/>
            </w:pPr>
            <w:r w:rsidRPr="006B329A">
              <w:t>UMTS Adaptive Multi Rate 2 Codec in use</w:t>
            </w:r>
          </w:p>
        </w:tc>
      </w:tr>
      <w:tr w:rsidR="00C8533A" w:rsidRPr="006B329A" w14:paraId="7DF16FE7" w14:textId="77777777">
        <w:tblPrEx>
          <w:tblCellMar>
            <w:top w:w="0" w:type="dxa"/>
            <w:bottom w:w="0" w:type="dxa"/>
          </w:tblCellMar>
        </w:tblPrEx>
        <w:trPr>
          <w:gridBefore w:val="1"/>
          <w:wBefore w:w="80" w:type="dxa"/>
          <w:jc w:val="center"/>
        </w:trPr>
        <w:tc>
          <w:tcPr>
            <w:tcW w:w="1684" w:type="dxa"/>
            <w:gridSpan w:val="2"/>
          </w:tcPr>
          <w:p w14:paraId="325F65C1" w14:textId="77777777" w:rsidR="00C8533A" w:rsidRPr="006B329A" w:rsidRDefault="00C8533A" w:rsidP="006B329A">
            <w:pPr>
              <w:pStyle w:val="TAL"/>
            </w:pPr>
            <w:r w:rsidRPr="006B329A">
              <w:t>0 0 0 0 . 1 0 0 1:</w:t>
            </w:r>
          </w:p>
        </w:tc>
        <w:tc>
          <w:tcPr>
            <w:tcW w:w="4803" w:type="dxa"/>
            <w:gridSpan w:val="2"/>
          </w:tcPr>
          <w:p w14:paraId="10CF5B62" w14:textId="77777777" w:rsidR="00C8533A" w:rsidRPr="006B329A" w:rsidRDefault="00C8533A" w:rsidP="006B329A">
            <w:pPr>
              <w:pStyle w:val="TAL"/>
            </w:pPr>
            <w:r w:rsidRPr="006B329A">
              <w:t>Full Rate Adaptive Multi-Rate WideBand Codec in use</w:t>
            </w:r>
          </w:p>
        </w:tc>
      </w:tr>
      <w:tr w:rsidR="00C8533A" w:rsidRPr="006B329A" w14:paraId="03DDDFFC" w14:textId="77777777">
        <w:tblPrEx>
          <w:tblCellMar>
            <w:top w:w="0" w:type="dxa"/>
            <w:left w:w="108" w:type="dxa"/>
            <w:bottom w:w="0" w:type="dxa"/>
          </w:tblCellMar>
        </w:tblPrEx>
        <w:trPr>
          <w:gridAfter w:val="1"/>
          <w:wAfter w:w="80" w:type="dxa"/>
          <w:cantSplit/>
          <w:jc w:val="center"/>
        </w:trPr>
        <w:tc>
          <w:tcPr>
            <w:tcW w:w="1684" w:type="dxa"/>
            <w:gridSpan w:val="2"/>
          </w:tcPr>
          <w:p w14:paraId="325EDEB0" w14:textId="77777777" w:rsidR="00C8533A" w:rsidRPr="006B329A" w:rsidRDefault="00C8533A" w:rsidP="006B329A">
            <w:pPr>
              <w:pStyle w:val="TAL"/>
            </w:pPr>
            <w:r w:rsidRPr="006B329A">
              <w:t>0 0 0 0  1 0 1 0</w:t>
            </w:r>
          </w:p>
        </w:tc>
        <w:tc>
          <w:tcPr>
            <w:tcW w:w="4803" w:type="dxa"/>
            <w:gridSpan w:val="2"/>
          </w:tcPr>
          <w:p w14:paraId="7C91E3D2" w14:textId="77777777" w:rsidR="00C8533A" w:rsidRPr="006B329A" w:rsidRDefault="00C8533A" w:rsidP="006B329A">
            <w:pPr>
              <w:pStyle w:val="TAL"/>
            </w:pPr>
            <w:r w:rsidRPr="006B329A">
              <w:t>UMTS Adaptive Multi-Rate WideBand Codec in use</w:t>
            </w:r>
          </w:p>
        </w:tc>
      </w:tr>
      <w:tr w:rsidR="00C8533A" w:rsidRPr="006B329A" w14:paraId="6EC27F3C" w14:textId="77777777">
        <w:tblPrEx>
          <w:tblCellMar>
            <w:top w:w="0" w:type="dxa"/>
            <w:left w:w="108" w:type="dxa"/>
            <w:bottom w:w="0" w:type="dxa"/>
          </w:tblCellMar>
        </w:tblPrEx>
        <w:trPr>
          <w:gridAfter w:val="1"/>
          <w:wAfter w:w="80" w:type="dxa"/>
          <w:cantSplit/>
          <w:jc w:val="center"/>
        </w:trPr>
        <w:tc>
          <w:tcPr>
            <w:tcW w:w="1684" w:type="dxa"/>
            <w:gridSpan w:val="2"/>
          </w:tcPr>
          <w:p w14:paraId="71E68137" w14:textId="77777777" w:rsidR="00C8533A" w:rsidRPr="006B329A" w:rsidRDefault="00C8533A" w:rsidP="006B329A">
            <w:pPr>
              <w:pStyle w:val="TAL"/>
            </w:pPr>
            <w:r w:rsidRPr="006B329A">
              <w:t>0 0 0 0  1 0 1 1</w:t>
            </w:r>
          </w:p>
        </w:tc>
        <w:tc>
          <w:tcPr>
            <w:tcW w:w="4803" w:type="dxa"/>
            <w:gridSpan w:val="2"/>
          </w:tcPr>
          <w:p w14:paraId="32F7FD70" w14:textId="77777777" w:rsidR="00C8533A" w:rsidRPr="006B329A" w:rsidRDefault="00C8533A" w:rsidP="006B329A">
            <w:pPr>
              <w:pStyle w:val="TAL"/>
            </w:pPr>
            <w:r w:rsidRPr="006B329A">
              <w:t>8PSK Half Rate Adaptive Multi-Rate Codec in use</w:t>
            </w:r>
          </w:p>
        </w:tc>
      </w:tr>
      <w:tr w:rsidR="00C8533A" w:rsidRPr="006B329A" w14:paraId="3462CBBA" w14:textId="77777777">
        <w:tblPrEx>
          <w:tblCellMar>
            <w:top w:w="0" w:type="dxa"/>
            <w:left w:w="108" w:type="dxa"/>
            <w:bottom w:w="0" w:type="dxa"/>
          </w:tblCellMar>
        </w:tblPrEx>
        <w:trPr>
          <w:gridAfter w:val="1"/>
          <w:wAfter w:w="80" w:type="dxa"/>
          <w:cantSplit/>
          <w:jc w:val="center"/>
        </w:trPr>
        <w:tc>
          <w:tcPr>
            <w:tcW w:w="1684" w:type="dxa"/>
            <w:gridSpan w:val="2"/>
          </w:tcPr>
          <w:p w14:paraId="369820ED" w14:textId="77777777" w:rsidR="00C8533A" w:rsidRPr="006B329A" w:rsidRDefault="00C8533A" w:rsidP="006B329A">
            <w:pPr>
              <w:pStyle w:val="TAL"/>
            </w:pPr>
            <w:r w:rsidRPr="006B329A">
              <w:t>0 0 0 0  1 1 0 0</w:t>
            </w:r>
          </w:p>
        </w:tc>
        <w:tc>
          <w:tcPr>
            <w:tcW w:w="4803" w:type="dxa"/>
            <w:gridSpan w:val="2"/>
          </w:tcPr>
          <w:p w14:paraId="0533EEF4" w14:textId="77777777" w:rsidR="00C8533A" w:rsidRPr="006B329A" w:rsidRDefault="00C8533A" w:rsidP="006B329A">
            <w:pPr>
              <w:pStyle w:val="TAL"/>
            </w:pPr>
            <w:r w:rsidRPr="006B329A">
              <w:t>8PSK Full Rate Adaptive Multi-Rate WideBand Codec in use</w:t>
            </w:r>
          </w:p>
        </w:tc>
      </w:tr>
      <w:tr w:rsidR="00C8533A" w:rsidRPr="006B329A" w14:paraId="5349EDD6" w14:textId="77777777">
        <w:tblPrEx>
          <w:tblCellMar>
            <w:top w:w="0" w:type="dxa"/>
            <w:left w:w="108" w:type="dxa"/>
            <w:bottom w:w="0" w:type="dxa"/>
          </w:tblCellMar>
        </w:tblPrEx>
        <w:trPr>
          <w:gridAfter w:val="1"/>
          <w:wAfter w:w="80" w:type="dxa"/>
          <w:cantSplit/>
          <w:jc w:val="center"/>
        </w:trPr>
        <w:tc>
          <w:tcPr>
            <w:tcW w:w="1684" w:type="dxa"/>
            <w:gridSpan w:val="2"/>
          </w:tcPr>
          <w:p w14:paraId="4D2E642E" w14:textId="77777777" w:rsidR="00C8533A" w:rsidRPr="006B329A" w:rsidRDefault="00C8533A" w:rsidP="006B329A">
            <w:pPr>
              <w:pStyle w:val="TAL"/>
            </w:pPr>
            <w:r w:rsidRPr="006B329A">
              <w:t>0 0 0 0  1 1 0 1</w:t>
            </w:r>
          </w:p>
        </w:tc>
        <w:tc>
          <w:tcPr>
            <w:tcW w:w="4803" w:type="dxa"/>
            <w:gridSpan w:val="2"/>
          </w:tcPr>
          <w:p w14:paraId="07C608BD" w14:textId="77777777" w:rsidR="00C8533A" w:rsidRPr="006B329A" w:rsidRDefault="00C8533A" w:rsidP="006B329A">
            <w:pPr>
              <w:pStyle w:val="TAL"/>
            </w:pPr>
            <w:r w:rsidRPr="006B329A">
              <w:t>8PSK Half Rate Adaptive Multi-Rate WideBand Codec in use</w:t>
            </w:r>
          </w:p>
        </w:tc>
      </w:tr>
      <w:tr w:rsidR="00C8533A" w:rsidRPr="006B329A" w14:paraId="71B3B5CA" w14:textId="77777777">
        <w:tblPrEx>
          <w:tblCellMar>
            <w:top w:w="0" w:type="dxa"/>
            <w:bottom w:w="0" w:type="dxa"/>
          </w:tblCellMar>
        </w:tblPrEx>
        <w:trPr>
          <w:gridBefore w:val="1"/>
          <w:wBefore w:w="80" w:type="dxa"/>
          <w:cantSplit/>
          <w:jc w:val="center"/>
        </w:trPr>
        <w:tc>
          <w:tcPr>
            <w:tcW w:w="6487" w:type="dxa"/>
            <w:gridSpan w:val="4"/>
          </w:tcPr>
          <w:p w14:paraId="563606E7" w14:textId="77777777" w:rsidR="00C8533A" w:rsidRPr="006B329A" w:rsidRDefault="00C8533A" w:rsidP="006B329A">
            <w:pPr>
              <w:pStyle w:val="TAL"/>
            </w:pPr>
            <w:r w:rsidRPr="006B329A">
              <w:t>All other values are reserved for future use</w:t>
            </w:r>
          </w:p>
        </w:tc>
      </w:tr>
    </w:tbl>
    <w:p w14:paraId="1651F97A" w14:textId="77777777" w:rsidR="00C8533A" w:rsidRPr="006B329A" w:rsidRDefault="00C8533A" w:rsidP="006B329A"/>
    <w:p w14:paraId="61DC70CB" w14:textId="77777777" w:rsidR="00C8533A" w:rsidRPr="006B329A" w:rsidRDefault="00C8533A" w:rsidP="006B329A">
      <w:pPr>
        <w:keepNext/>
      </w:pPr>
      <w:r w:rsidRPr="006B329A">
        <w:lastRenderedPageBreak/>
        <w:t>If the Active Codec Type field (octet 3) indicates that AMR (FR or HR) is the active codec type, then the following two octets (octets 4-5) shall provide the configuration in use. They shall be coded as follows: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42EBDF4E" w14:textId="77777777">
        <w:tblPrEx>
          <w:tblCellMar>
            <w:top w:w="0" w:type="dxa"/>
            <w:bottom w:w="0" w:type="dxa"/>
          </w:tblCellMar>
        </w:tblPrEx>
        <w:trPr>
          <w:cantSplit/>
          <w:jc w:val="center"/>
        </w:trPr>
        <w:tc>
          <w:tcPr>
            <w:tcW w:w="709" w:type="dxa"/>
          </w:tcPr>
          <w:p w14:paraId="60E013C8" w14:textId="77777777" w:rsidR="00C8533A" w:rsidRPr="006B329A" w:rsidRDefault="00C8533A" w:rsidP="006B329A">
            <w:pPr>
              <w:pStyle w:val="TAC"/>
            </w:pPr>
            <w:r w:rsidRPr="006B329A">
              <w:t>8</w:t>
            </w:r>
          </w:p>
        </w:tc>
        <w:tc>
          <w:tcPr>
            <w:tcW w:w="709" w:type="dxa"/>
          </w:tcPr>
          <w:p w14:paraId="0F63B90D" w14:textId="77777777" w:rsidR="00C8533A" w:rsidRPr="006B329A" w:rsidRDefault="00C8533A" w:rsidP="006B329A">
            <w:pPr>
              <w:pStyle w:val="TAC"/>
            </w:pPr>
            <w:r w:rsidRPr="006B329A">
              <w:t>7</w:t>
            </w:r>
          </w:p>
        </w:tc>
        <w:tc>
          <w:tcPr>
            <w:tcW w:w="709" w:type="dxa"/>
          </w:tcPr>
          <w:p w14:paraId="7FBECF95" w14:textId="77777777" w:rsidR="00C8533A" w:rsidRPr="006B329A" w:rsidRDefault="00C8533A" w:rsidP="006B329A">
            <w:pPr>
              <w:pStyle w:val="TAC"/>
            </w:pPr>
            <w:r w:rsidRPr="006B329A">
              <w:t>6</w:t>
            </w:r>
          </w:p>
        </w:tc>
        <w:tc>
          <w:tcPr>
            <w:tcW w:w="709" w:type="dxa"/>
          </w:tcPr>
          <w:p w14:paraId="562E793E" w14:textId="77777777" w:rsidR="00C8533A" w:rsidRPr="006B329A" w:rsidRDefault="00C8533A" w:rsidP="006B329A">
            <w:pPr>
              <w:pStyle w:val="TAC"/>
            </w:pPr>
            <w:r w:rsidRPr="006B329A">
              <w:t>5</w:t>
            </w:r>
          </w:p>
        </w:tc>
        <w:tc>
          <w:tcPr>
            <w:tcW w:w="709" w:type="dxa"/>
          </w:tcPr>
          <w:p w14:paraId="4FEE31F0" w14:textId="77777777" w:rsidR="00C8533A" w:rsidRPr="006B329A" w:rsidRDefault="00C8533A" w:rsidP="006B329A">
            <w:pPr>
              <w:pStyle w:val="TAC"/>
            </w:pPr>
            <w:r w:rsidRPr="006B329A">
              <w:t>4</w:t>
            </w:r>
          </w:p>
        </w:tc>
        <w:tc>
          <w:tcPr>
            <w:tcW w:w="709" w:type="dxa"/>
          </w:tcPr>
          <w:p w14:paraId="7FFEAC09" w14:textId="77777777" w:rsidR="00C8533A" w:rsidRPr="006B329A" w:rsidRDefault="00C8533A" w:rsidP="006B329A">
            <w:pPr>
              <w:pStyle w:val="TAC"/>
            </w:pPr>
            <w:r w:rsidRPr="006B329A">
              <w:t>3</w:t>
            </w:r>
          </w:p>
        </w:tc>
        <w:tc>
          <w:tcPr>
            <w:tcW w:w="709" w:type="dxa"/>
          </w:tcPr>
          <w:p w14:paraId="681ACC07" w14:textId="77777777" w:rsidR="00C8533A" w:rsidRPr="006B329A" w:rsidRDefault="00C8533A" w:rsidP="006B329A">
            <w:pPr>
              <w:pStyle w:val="TAC"/>
            </w:pPr>
            <w:r w:rsidRPr="006B329A">
              <w:t>2</w:t>
            </w:r>
          </w:p>
        </w:tc>
        <w:tc>
          <w:tcPr>
            <w:tcW w:w="709" w:type="dxa"/>
          </w:tcPr>
          <w:p w14:paraId="671224FF" w14:textId="77777777" w:rsidR="00C8533A" w:rsidRPr="006B329A" w:rsidRDefault="00C8533A" w:rsidP="006B329A">
            <w:pPr>
              <w:pStyle w:val="TAC"/>
            </w:pPr>
            <w:r w:rsidRPr="006B329A">
              <w:t>1</w:t>
            </w:r>
          </w:p>
        </w:tc>
        <w:tc>
          <w:tcPr>
            <w:tcW w:w="921" w:type="dxa"/>
          </w:tcPr>
          <w:p w14:paraId="3E223F86" w14:textId="77777777" w:rsidR="00C8533A" w:rsidRPr="006B329A" w:rsidRDefault="00C8533A" w:rsidP="006B329A">
            <w:pPr>
              <w:pStyle w:val="TAC"/>
            </w:pPr>
          </w:p>
        </w:tc>
      </w:tr>
      <w:tr w:rsidR="00C8533A" w:rsidRPr="006B329A" w14:paraId="52E48B0B" w14:textId="77777777">
        <w:tblPrEx>
          <w:tblCellMar>
            <w:top w:w="0" w:type="dxa"/>
            <w:bottom w:w="0" w:type="dxa"/>
          </w:tblCellMar>
        </w:tblPrEx>
        <w:trPr>
          <w:cantSplit/>
          <w:jc w:val="center"/>
        </w:trPr>
        <w:tc>
          <w:tcPr>
            <w:tcW w:w="4254" w:type="dxa"/>
            <w:gridSpan w:val="6"/>
            <w:tcBorders>
              <w:top w:val="single" w:sz="4" w:space="0" w:color="auto"/>
              <w:left w:val="single" w:sz="4" w:space="0" w:color="auto"/>
              <w:right w:val="single" w:sz="4" w:space="0" w:color="auto"/>
            </w:tcBorders>
          </w:tcPr>
          <w:p w14:paraId="6DE29531" w14:textId="77777777" w:rsidR="00C8533A" w:rsidRPr="006B329A" w:rsidRDefault="00C8533A" w:rsidP="006B329A">
            <w:pPr>
              <w:pStyle w:val="TAC"/>
            </w:pPr>
            <w:r w:rsidRPr="006B329A">
              <w:t>Spare</w:t>
            </w:r>
          </w:p>
        </w:tc>
        <w:tc>
          <w:tcPr>
            <w:tcW w:w="1418" w:type="dxa"/>
            <w:gridSpan w:val="2"/>
            <w:tcBorders>
              <w:top w:val="single" w:sz="4" w:space="0" w:color="auto"/>
              <w:left w:val="single" w:sz="4" w:space="0" w:color="auto"/>
              <w:right w:val="single" w:sz="4" w:space="0" w:color="auto"/>
            </w:tcBorders>
          </w:tcPr>
          <w:p w14:paraId="28825B2F" w14:textId="77777777" w:rsidR="00C8533A" w:rsidRPr="006B329A" w:rsidRDefault="00C8533A" w:rsidP="006B329A">
            <w:pPr>
              <w:pStyle w:val="TAC"/>
            </w:pPr>
            <w:r w:rsidRPr="006B329A">
              <w:t>ICM</w:t>
            </w:r>
          </w:p>
        </w:tc>
        <w:tc>
          <w:tcPr>
            <w:tcW w:w="921" w:type="dxa"/>
            <w:tcBorders>
              <w:left w:val="nil"/>
            </w:tcBorders>
          </w:tcPr>
          <w:p w14:paraId="2BF0E095" w14:textId="77777777" w:rsidR="00C8533A" w:rsidRPr="006B329A" w:rsidRDefault="00C8533A" w:rsidP="006B329A">
            <w:pPr>
              <w:pStyle w:val="TAC"/>
            </w:pPr>
            <w:r w:rsidRPr="006B329A">
              <w:t>4</w:t>
            </w:r>
          </w:p>
        </w:tc>
      </w:tr>
      <w:tr w:rsidR="00C8533A" w:rsidRPr="006B329A" w14:paraId="2655898A"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B719D0" w14:textId="77777777" w:rsidR="00C8533A" w:rsidRPr="006B329A" w:rsidRDefault="00C8533A" w:rsidP="006B329A">
            <w:pPr>
              <w:pStyle w:val="TAC"/>
            </w:pPr>
            <w:r w:rsidRPr="006B329A">
              <w:t>Active Codec Set</w:t>
            </w:r>
          </w:p>
        </w:tc>
        <w:tc>
          <w:tcPr>
            <w:tcW w:w="921" w:type="dxa"/>
            <w:tcBorders>
              <w:left w:val="nil"/>
            </w:tcBorders>
          </w:tcPr>
          <w:p w14:paraId="1F65FADC" w14:textId="77777777" w:rsidR="00C8533A" w:rsidRPr="006B329A" w:rsidRDefault="00C8533A" w:rsidP="006B329A">
            <w:pPr>
              <w:pStyle w:val="TAC"/>
            </w:pPr>
            <w:r w:rsidRPr="006B329A">
              <w:t>5</w:t>
            </w:r>
          </w:p>
        </w:tc>
      </w:tr>
    </w:tbl>
    <w:p w14:paraId="3A8A2EC7" w14:textId="77777777" w:rsidR="00C8533A" w:rsidRPr="006B329A" w:rsidRDefault="00C8533A" w:rsidP="006B329A"/>
    <w:p w14:paraId="6231523F" w14:textId="77777777" w:rsidR="00C8533A" w:rsidRPr="006B329A" w:rsidRDefault="00C8533A" w:rsidP="006B329A">
      <w:r w:rsidRPr="006B329A">
        <w:t xml:space="preserve">The ICM field (bits 1-2, octet 4) defines the </w:t>
      </w:r>
      <w:r w:rsidRPr="006B329A">
        <w:rPr>
          <w:u w:val="single"/>
        </w:rPr>
        <w:t>I</w:t>
      </w:r>
      <w:r w:rsidRPr="006B329A">
        <w:t xml:space="preserve">nitial </w:t>
      </w:r>
      <w:r w:rsidRPr="006B329A">
        <w:rPr>
          <w:u w:val="single"/>
        </w:rPr>
        <w:t>C</w:t>
      </w:r>
      <w:r w:rsidRPr="006B329A">
        <w:t xml:space="preserve">odec </w:t>
      </w:r>
      <w:r w:rsidRPr="006B329A">
        <w:rPr>
          <w:u w:val="single"/>
        </w:rPr>
        <w:t>M</w:t>
      </w:r>
      <w:r w:rsidRPr="006B329A">
        <w:t>ode. It is coded as defined in the 3GPP TS 45.009.</w:t>
      </w:r>
    </w:p>
    <w:p w14:paraId="192D1F71" w14:textId="77777777" w:rsidR="00C8533A" w:rsidRPr="006B329A" w:rsidRDefault="00C8533A" w:rsidP="006B329A">
      <w:r w:rsidRPr="006B329A">
        <w:t>The Active Codec Set (octet 5) defines the set of AMR codec modes used in the active set. It is coded as defined for the Set of AMR codec modes in the Multi-Rate configuration IE in the 3GPP TS 44.018.</w:t>
      </w:r>
    </w:p>
    <w:p w14:paraId="731C02BF" w14:textId="77777777" w:rsidR="00C8533A" w:rsidRPr="006B329A" w:rsidRDefault="00C8533A" w:rsidP="006B329A">
      <w:r w:rsidRPr="006B329A">
        <w:t>If the Active Codec Type field (octet 3) indicates that AMR WB is the active codec type, then the following three octets (octets 4-6) shall provide the configuration in use. They shall be coded as follows: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12A17CCF" w14:textId="77777777">
        <w:tblPrEx>
          <w:tblCellMar>
            <w:top w:w="0" w:type="dxa"/>
            <w:bottom w:w="0" w:type="dxa"/>
          </w:tblCellMar>
        </w:tblPrEx>
        <w:trPr>
          <w:cantSplit/>
          <w:jc w:val="center"/>
        </w:trPr>
        <w:tc>
          <w:tcPr>
            <w:tcW w:w="709" w:type="dxa"/>
          </w:tcPr>
          <w:p w14:paraId="14A24B48" w14:textId="77777777" w:rsidR="00C8533A" w:rsidRPr="006B329A" w:rsidRDefault="00C8533A" w:rsidP="006B329A">
            <w:pPr>
              <w:pStyle w:val="TAC"/>
            </w:pPr>
            <w:r w:rsidRPr="006B329A">
              <w:t>8</w:t>
            </w:r>
          </w:p>
        </w:tc>
        <w:tc>
          <w:tcPr>
            <w:tcW w:w="709" w:type="dxa"/>
          </w:tcPr>
          <w:p w14:paraId="312EC03B" w14:textId="77777777" w:rsidR="00C8533A" w:rsidRPr="006B329A" w:rsidRDefault="00C8533A" w:rsidP="006B329A">
            <w:pPr>
              <w:pStyle w:val="TAC"/>
            </w:pPr>
            <w:r w:rsidRPr="006B329A">
              <w:t>7</w:t>
            </w:r>
          </w:p>
        </w:tc>
        <w:tc>
          <w:tcPr>
            <w:tcW w:w="709" w:type="dxa"/>
          </w:tcPr>
          <w:p w14:paraId="69915E50" w14:textId="77777777" w:rsidR="00C8533A" w:rsidRPr="006B329A" w:rsidRDefault="00C8533A" w:rsidP="006B329A">
            <w:pPr>
              <w:pStyle w:val="TAC"/>
            </w:pPr>
            <w:r w:rsidRPr="006B329A">
              <w:t>6</w:t>
            </w:r>
          </w:p>
        </w:tc>
        <w:tc>
          <w:tcPr>
            <w:tcW w:w="709" w:type="dxa"/>
          </w:tcPr>
          <w:p w14:paraId="08DC1CD3" w14:textId="77777777" w:rsidR="00C8533A" w:rsidRPr="006B329A" w:rsidRDefault="00C8533A" w:rsidP="006B329A">
            <w:pPr>
              <w:pStyle w:val="TAC"/>
            </w:pPr>
            <w:r w:rsidRPr="006B329A">
              <w:t>5</w:t>
            </w:r>
          </w:p>
        </w:tc>
        <w:tc>
          <w:tcPr>
            <w:tcW w:w="709" w:type="dxa"/>
          </w:tcPr>
          <w:p w14:paraId="7F4A847E" w14:textId="77777777" w:rsidR="00C8533A" w:rsidRPr="006B329A" w:rsidRDefault="00C8533A" w:rsidP="006B329A">
            <w:pPr>
              <w:pStyle w:val="TAC"/>
            </w:pPr>
            <w:r w:rsidRPr="006B329A">
              <w:t>4</w:t>
            </w:r>
          </w:p>
        </w:tc>
        <w:tc>
          <w:tcPr>
            <w:tcW w:w="709" w:type="dxa"/>
          </w:tcPr>
          <w:p w14:paraId="68C9DEAA" w14:textId="77777777" w:rsidR="00C8533A" w:rsidRPr="006B329A" w:rsidRDefault="00C8533A" w:rsidP="006B329A">
            <w:pPr>
              <w:pStyle w:val="TAC"/>
            </w:pPr>
            <w:r w:rsidRPr="006B329A">
              <w:t>3</w:t>
            </w:r>
          </w:p>
        </w:tc>
        <w:tc>
          <w:tcPr>
            <w:tcW w:w="709" w:type="dxa"/>
          </w:tcPr>
          <w:p w14:paraId="23701A91" w14:textId="77777777" w:rsidR="00C8533A" w:rsidRPr="006B329A" w:rsidRDefault="00C8533A" w:rsidP="006B329A">
            <w:pPr>
              <w:pStyle w:val="TAC"/>
            </w:pPr>
            <w:r w:rsidRPr="006B329A">
              <w:t>2</w:t>
            </w:r>
          </w:p>
        </w:tc>
        <w:tc>
          <w:tcPr>
            <w:tcW w:w="709" w:type="dxa"/>
          </w:tcPr>
          <w:p w14:paraId="1EB7FB5A" w14:textId="77777777" w:rsidR="00C8533A" w:rsidRPr="006B329A" w:rsidRDefault="00C8533A" w:rsidP="006B329A">
            <w:pPr>
              <w:pStyle w:val="TAC"/>
            </w:pPr>
            <w:r w:rsidRPr="006B329A">
              <w:t>1</w:t>
            </w:r>
          </w:p>
        </w:tc>
        <w:tc>
          <w:tcPr>
            <w:tcW w:w="921" w:type="dxa"/>
          </w:tcPr>
          <w:p w14:paraId="13327AE6" w14:textId="77777777" w:rsidR="00C8533A" w:rsidRPr="006B329A" w:rsidRDefault="00C8533A" w:rsidP="006B329A">
            <w:pPr>
              <w:pStyle w:val="TAC"/>
            </w:pPr>
          </w:p>
        </w:tc>
      </w:tr>
      <w:tr w:rsidR="00C8533A" w:rsidRPr="006B329A" w14:paraId="20971420" w14:textId="77777777">
        <w:tblPrEx>
          <w:tblCellMar>
            <w:top w:w="0" w:type="dxa"/>
            <w:bottom w:w="0" w:type="dxa"/>
          </w:tblCellMar>
        </w:tblPrEx>
        <w:trPr>
          <w:cantSplit/>
          <w:jc w:val="center"/>
        </w:trPr>
        <w:tc>
          <w:tcPr>
            <w:tcW w:w="4254" w:type="dxa"/>
            <w:gridSpan w:val="6"/>
            <w:tcBorders>
              <w:top w:val="single" w:sz="4" w:space="0" w:color="auto"/>
              <w:left w:val="single" w:sz="4" w:space="0" w:color="auto"/>
              <w:right w:val="single" w:sz="4" w:space="0" w:color="auto"/>
            </w:tcBorders>
          </w:tcPr>
          <w:p w14:paraId="583DCDF7" w14:textId="77777777" w:rsidR="00C8533A" w:rsidRPr="006B329A" w:rsidRDefault="00C8533A" w:rsidP="006B329A">
            <w:pPr>
              <w:pStyle w:val="TAC"/>
            </w:pPr>
            <w:r w:rsidRPr="006B329A">
              <w:t>Spare</w:t>
            </w:r>
          </w:p>
        </w:tc>
        <w:tc>
          <w:tcPr>
            <w:tcW w:w="1418" w:type="dxa"/>
            <w:gridSpan w:val="2"/>
            <w:tcBorders>
              <w:top w:val="single" w:sz="4" w:space="0" w:color="auto"/>
              <w:left w:val="single" w:sz="4" w:space="0" w:color="auto"/>
              <w:right w:val="single" w:sz="4" w:space="0" w:color="auto"/>
            </w:tcBorders>
          </w:tcPr>
          <w:p w14:paraId="5613627B" w14:textId="77777777" w:rsidR="00C8533A" w:rsidRPr="006B329A" w:rsidRDefault="00C8533A" w:rsidP="006B329A">
            <w:pPr>
              <w:pStyle w:val="TAC"/>
            </w:pPr>
            <w:r w:rsidRPr="006B329A">
              <w:t>ICM</w:t>
            </w:r>
          </w:p>
        </w:tc>
        <w:tc>
          <w:tcPr>
            <w:tcW w:w="921" w:type="dxa"/>
            <w:tcBorders>
              <w:left w:val="nil"/>
            </w:tcBorders>
          </w:tcPr>
          <w:p w14:paraId="40B5FC26" w14:textId="77777777" w:rsidR="00C8533A" w:rsidRPr="006B329A" w:rsidRDefault="00C8533A" w:rsidP="006B329A">
            <w:pPr>
              <w:pStyle w:val="TAC"/>
            </w:pPr>
            <w:r w:rsidRPr="006B329A">
              <w:t>4</w:t>
            </w:r>
          </w:p>
        </w:tc>
      </w:tr>
      <w:tr w:rsidR="00C8533A" w:rsidRPr="006B329A" w14:paraId="2195E04C"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EEBCCB1" w14:textId="77777777" w:rsidR="00C8533A" w:rsidRPr="006B329A" w:rsidRDefault="00C8533A" w:rsidP="006B329A">
            <w:pPr>
              <w:pStyle w:val="TAC"/>
            </w:pPr>
            <w:r w:rsidRPr="006B329A">
              <w:t>Active Codec Set</w:t>
            </w:r>
          </w:p>
        </w:tc>
        <w:tc>
          <w:tcPr>
            <w:tcW w:w="921" w:type="dxa"/>
            <w:tcBorders>
              <w:left w:val="nil"/>
            </w:tcBorders>
          </w:tcPr>
          <w:p w14:paraId="17187D91" w14:textId="77777777" w:rsidR="00C8533A" w:rsidRPr="006B329A" w:rsidRDefault="00C8533A" w:rsidP="006B329A">
            <w:pPr>
              <w:pStyle w:val="TAC"/>
            </w:pPr>
            <w:r w:rsidRPr="006B329A">
              <w:t>5</w:t>
            </w:r>
          </w:p>
        </w:tc>
      </w:tr>
      <w:tr w:rsidR="00C8533A" w:rsidRPr="006B329A" w14:paraId="49B42019"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DCA7511" w14:textId="77777777" w:rsidR="00C8533A" w:rsidRPr="006B329A" w:rsidRDefault="00C8533A" w:rsidP="006B329A">
            <w:pPr>
              <w:pStyle w:val="TAC"/>
            </w:pPr>
            <w:r w:rsidRPr="006B329A">
              <w:t>Active Codec Set</w:t>
            </w:r>
          </w:p>
        </w:tc>
        <w:tc>
          <w:tcPr>
            <w:tcW w:w="921" w:type="dxa"/>
            <w:tcBorders>
              <w:left w:val="nil"/>
            </w:tcBorders>
          </w:tcPr>
          <w:p w14:paraId="2AF9BC28" w14:textId="77777777" w:rsidR="00C8533A" w:rsidRPr="006B329A" w:rsidRDefault="00C8533A" w:rsidP="006B329A">
            <w:pPr>
              <w:pStyle w:val="TAC"/>
            </w:pPr>
            <w:r w:rsidRPr="006B329A">
              <w:t>6</w:t>
            </w:r>
          </w:p>
        </w:tc>
      </w:tr>
    </w:tbl>
    <w:p w14:paraId="1E40498F" w14:textId="77777777" w:rsidR="00C8533A" w:rsidRPr="006B329A" w:rsidRDefault="00C8533A" w:rsidP="006B329A"/>
    <w:p w14:paraId="2352AAB3" w14:textId="77777777" w:rsidR="00C8533A" w:rsidRPr="006B329A" w:rsidRDefault="00C8533A" w:rsidP="006B329A">
      <w:r w:rsidRPr="006B329A">
        <w:t xml:space="preserve">The ICM field (bits 1-2, octet 4) defines the </w:t>
      </w:r>
      <w:r w:rsidRPr="006B329A">
        <w:rPr>
          <w:u w:val="single"/>
        </w:rPr>
        <w:t>I</w:t>
      </w:r>
      <w:r w:rsidRPr="006B329A">
        <w:t xml:space="preserve">nitial </w:t>
      </w:r>
      <w:r w:rsidRPr="006B329A">
        <w:rPr>
          <w:u w:val="single"/>
        </w:rPr>
        <w:t>C</w:t>
      </w:r>
      <w:r w:rsidRPr="006B329A">
        <w:t xml:space="preserve">odec </w:t>
      </w:r>
      <w:r w:rsidRPr="006B329A">
        <w:rPr>
          <w:u w:val="single"/>
        </w:rPr>
        <w:t>M</w:t>
      </w:r>
      <w:r w:rsidRPr="006B329A">
        <w:t>ode. It is coded as defined in the 3GPP TS 45.009.</w:t>
      </w:r>
    </w:p>
    <w:p w14:paraId="356B4DE6" w14:textId="77777777" w:rsidR="00C8533A" w:rsidRPr="006B329A" w:rsidRDefault="00C8533A" w:rsidP="006B329A">
      <w:r w:rsidRPr="006B329A">
        <w:t>The Active Codec Set (octets 5-6) defines the set of AMR codec modes used in the active set. It is coded as defined for the Set of AMR codec modes in the Multi-Rate configuration IE in the 3GPP TS 44.018.</w:t>
      </w:r>
    </w:p>
    <w:p w14:paraId="70984539" w14:textId="77777777" w:rsidR="00C8533A" w:rsidRPr="006B329A" w:rsidRDefault="00C8533A" w:rsidP="006B329A">
      <w:pPr>
        <w:pStyle w:val="Heading3"/>
      </w:pPr>
      <w:bookmarkStart w:id="205" w:name="_Toc476910179"/>
      <w:r w:rsidRPr="006B329A">
        <w:t>9.3.56</w:t>
      </w:r>
      <w:r w:rsidRPr="006B329A">
        <w:tab/>
        <w:t>Round Trip Delay</w:t>
      </w:r>
      <w:bookmarkEnd w:id="205"/>
    </w:p>
    <w:p w14:paraId="1CA47F4A" w14:textId="77777777" w:rsidR="00C8533A" w:rsidRPr="006B329A" w:rsidRDefault="00C8533A" w:rsidP="006B329A">
      <w:r w:rsidRPr="006B329A">
        <w:t>This element indicates the value of the calculated round trip delay between the BTS and the transcoder, or between the BTS and the remote BTS, if TFO is established.</w:t>
      </w:r>
    </w:p>
    <w:p w14:paraId="6DB3FCCB" w14:textId="77777777" w:rsidR="00C8533A" w:rsidRPr="006B329A" w:rsidRDefault="00C8533A" w:rsidP="006B329A">
      <w:r w:rsidRPr="006B329A">
        <w:t>It is coded in 2 octets as follows: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184A1595" w14:textId="77777777">
        <w:tblPrEx>
          <w:tblCellMar>
            <w:top w:w="0" w:type="dxa"/>
            <w:bottom w:w="0" w:type="dxa"/>
          </w:tblCellMar>
        </w:tblPrEx>
        <w:trPr>
          <w:cantSplit/>
          <w:jc w:val="center"/>
        </w:trPr>
        <w:tc>
          <w:tcPr>
            <w:tcW w:w="709" w:type="dxa"/>
          </w:tcPr>
          <w:p w14:paraId="2CF5D974" w14:textId="77777777" w:rsidR="00C8533A" w:rsidRPr="006B329A" w:rsidRDefault="00C8533A" w:rsidP="006B329A">
            <w:pPr>
              <w:pStyle w:val="TAC"/>
            </w:pPr>
            <w:r w:rsidRPr="006B329A">
              <w:t>8</w:t>
            </w:r>
          </w:p>
        </w:tc>
        <w:tc>
          <w:tcPr>
            <w:tcW w:w="709" w:type="dxa"/>
          </w:tcPr>
          <w:p w14:paraId="6EA40B95" w14:textId="77777777" w:rsidR="00C8533A" w:rsidRPr="006B329A" w:rsidRDefault="00C8533A" w:rsidP="006B329A">
            <w:pPr>
              <w:pStyle w:val="TAC"/>
            </w:pPr>
            <w:r w:rsidRPr="006B329A">
              <w:t>7</w:t>
            </w:r>
          </w:p>
        </w:tc>
        <w:tc>
          <w:tcPr>
            <w:tcW w:w="709" w:type="dxa"/>
          </w:tcPr>
          <w:p w14:paraId="265D482B" w14:textId="77777777" w:rsidR="00C8533A" w:rsidRPr="006B329A" w:rsidRDefault="00C8533A" w:rsidP="006B329A">
            <w:pPr>
              <w:pStyle w:val="TAC"/>
            </w:pPr>
            <w:r w:rsidRPr="006B329A">
              <w:t>6</w:t>
            </w:r>
          </w:p>
        </w:tc>
        <w:tc>
          <w:tcPr>
            <w:tcW w:w="709" w:type="dxa"/>
          </w:tcPr>
          <w:p w14:paraId="63A668F8" w14:textId="77777777" w:rsidR="00C8533A" w:rsidRPr="006B329A" w:rsidRDefault="00C8533A" w:rsidP="006B329A">
            <w:pPr>
              <w:pStyle w:val="TAC"/>
            </w:pPr>
            <w:r w:rsidRPr="006B329A">
              <w:t>5</w:t>
            </w:r>
          </w:p>
        </w:tc>
        <w:tc>
          <w:tcPr>
            <w:tcW w:w="709" w:type="dxa"/>
          </w:tcPr>
          <w:p w14:paraId="0215D9A6" w14:textId="77777777" w:rsidR="00C8533A" w:rsidRPr="006B329A" w:rsidRDefault="00C8533A" w:rsidP="006B329A">
            <w:pPr>
              <w:pStyle w:val="TAC"/>
            </w:pPr>
            <w:r w:rsidRPr="006B329A">
              <w:t>4</w:t>
            </w:r>
          </w:p>
        </w:tc>
        <w:tc>
          <w:tcPr>
            <w:tcW w:w="709" w:type="dxa"/>
          </w:tcPr>
          <w:p w14:paraId="1B4B69D5" w14:textId="77777777" w:rsidR="00C8533A" w:rsidRPr="006B329A" w:rsidRDefault="00C8533A" w:rsidP="006B329A">
            <w:pPr>
              <w:pStyle w:val="TAC"/>
            </w:pPr>
            <w:r w:rsidRPr="006B329A">
              <w:t>3</w:t>
            </w:r>
          </w:p>
        </w:tc>
        <w:tc>
          <w:tcPr>
            <w:tcW w:w="709" w:type="dxa"/>
          </w:tcPr>
          <w:p w14:paraId="3727D085" w14:textId="77777777" w:rsidR="00C8533A" w:rsidRPr="006B329A" w:rsidRDefault="00C8533A" w:rsidP="006B329A">
            <w:pPr>
              <w:pStyle w:val="TAC"/>
            </w:pPr>
            <w:r w:rsidRPr="006B329A">
              <w:t>2</w:t>
            </w:r>
          </w:p>
        </w:tc>
        <w:tc>
          <w:tcPr>
            <w:tcW w:w="709" w:type="dxa"/>
          </w:tcPr>
          <w:p w14:paraId="0D775B61" w14:textId="77777777" w:rsidR="00C8533A" w:rsidRPr="006B329A" w:rsidRDefault="00C8533A" w:rsidP="006B329A">
            <w:pPr>
              <w:pStyle w:val="TAC"/>
            </w:pPr>
            <w:r w:rsidRPr="006B329A">
              <w:t>1</w:t>
            </w:r>
          </w:p>
        </w:tc>
        <w:tc>
          <w:tcPr>
            <w:tcW w:w="921" w:type="dxa"/>
          </w:tcPr>
          <w:p w14:paraId="36F962A5" w14:textId="77777777" w:rsidR="00C8533A" w:rsidRPr="006B329A" w:rsidRDefault="00C8533A" w:rsidP="006B329A">
            <w:pPr>
              <w:pStyle w:val="TAC"/>
            </w:pPr>
          </w:p>
        </w:tc>
      </w:tr>
      <w:tr w:rsidR="00C8533A" w:rsidRPr="006B329A" w14:paraId="35F32F2A"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6D2AAD19" w14:textId="77777777" w:rsidR="00C8533A" w:rsidRPr="006B329A" w:rsidRDefault="00C8533A" w:rsidP="006B329A">
            <w:pPr>
              <w:pStyle w:val="TAC"/>
            </w:pPr>
            <w:r w:rsidRPr="006B329A">
              <w:t>Element identifier</w:t>
            </w:r>
          </w:p>
        </w:tc>
        <w:tc>
          <w:tcPr>
            <w:tcW w:w="921" w:type="dxa"/>
            <w:tcBorders>
              <w:left w:val="nil"/>
            </w:tcBorders>
          </w:tcPr>
          <w:p w14:paraId="193F8C39" w14:textId="77777777" w:rsidR="00C8533A" w:rsidRPr="006B329A" w:rsidRDefault="00C8533A" w:rsidP="006B329A">
            <w:pPr>
              <w:pStyle w:val="TAC"/>
            </w:pPr>
            <w:r w:rsidRPr="006B329A">
              <w:t>1</w:t>
            </w:r>
          </w:p>
        </w:tc>
      </w:tr>
      <w:tr w:rsidR="00C8533A" w:rsidRPr="006B329A" w14:paraId="00A12764" w14:textId="77777777">
        <w:tblPrEx>
          <w:tblCellMar>
            <w:top w:w="0" w:type="dxa"/>
            <w:bottom w:w="0" w:type="dxa"/>
          </w:tblCellMar>
        </w:tblPrEx>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4D652A89" w14:textId="77777777" w:rsidR="00C8533A" w:rsidRPr="006B329A" w:rsidRDefault="00C8533A" w:rsidP="006B329A">
            <w:pPr>
              <w:pStyle w:val="TAC"/>
            </w:pPr>
            <w:r w:rsidRPr="006B329A">
              <w:t>RTD</w:t>
            </w:r>
          </w:p>
        </w:tc>
        <w:tc>
          <w:tcPr>
            <w:tcW w:w="709" w:type="dxa"/>
            <w:tcBorders>
              <w:top w:val="single" w:sz="4" w:space="0" w:color="auto"/>
              <w:left w:val="single" w:sz="4" w:space="0" w:color="auto"/>
              <w:bottom w:val="single" w:sz="4" w:space="0" w:color="auto"/>
              <w:right w:val="single" w:sz="4" w:space="0" w:color="auto"/>
            </w:tcBorders>
          </w:tcPr>
          <w:p w14:paraId="3D1DA02A" w14:textId="77777777" w:rsidR="00C8533A" w:rsidRPr="006B329A" w:rsidRDefault="00C8533A" w:rsidP="006B329A">
            <w:pPr>
              <w:pStyle w:val="TAC"/>
            </w:pPr>
            <w:smartTag w:uri="urn:schemas-microsoft-com:office:smarttags" w:element="place">
              <w:smartTag w:uri="urn:schemas-microsoft-com:office:smarttags" w:element="City">
                <w:r w:rsidRPr="006B329A">
                  <w:t>Delay</w:t>
                </w:r>
              </w:smartTag>
              <w:r w:rsidRPr="006B329A">
                <w:t xml:space="preserve"> </w:t>
              </w:r>
              <w:smartTag w:uri="urn:schemas-microsoft-com:office:smarttags" w:element="State">
                <w:r w:rsidRPr="006B329A">
                  <w:t>IND</w:t>
                </w:r>
              </w:smartTag>
            </w:smartTag>
          </w:p>
        </w:tc>
        <w:tc>
          <w:tcPr>
            <w:tcW w:w="921" w:type="dxa"/>
            <w:tcBorders>
              <w:left w:val="nil"/>
            </w:tcBorders>
          </w:tcPr>
          <w:p w14:paraId="34962F4B" w14:textId="77777777" w:rsidR="00C8533A" w:rsidRPr="006B329A" w:rsidRDefault="00C8533A" w:rsidP="006B329A">
            <w:pPr>
              <w:pStyle w:val="TAC"/>
            </w:pPr>
            <w:r w:rsidRPr="006B329A">
              <w:t>2</w:t>
            </w:r>
          </w:p>
        </w:tc>
      </w:tr>
    </w:tbl>
    <w:p w14:paraId="4170E452" w14:textId="77777777" w:rsidR="00C8533A" w:rsidRPr="006B329A" w:rsidRDefault="00C8533A" w:rsidP="006B329A"/>
    <w:p w14:paraId="22F3F216" w14:textId="77777777" w:rsidR="00C8533A" w:rsidRPr="006B329A" w:rsidRDefault="00C8533A" w:rsidP="006B329A">
      <w:r w:rsidRPr="006B329A">
        <w:t>The RTD field is the binary representation of the value of the round trip delay in 20 ms increments.</w:t>
      </w:r>
    </w:p>
    <w:p w14:paraId="039B0233" w14:textId="77777777" w:rsidR="00C8533A" w:rsidRPr="006B329A" w:rsidRDefault="00C8533A" w:rsidP="006B329A">
      <w:r w:rsidRPr="006B329A">
        <w:t>The Delay IND field indicates if the delay corresponds to a BTS to transcoder delay or to a BTS to remote BTS delay.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1"/>
        <w:gridCol w:w="5528"/>
      </w:tblGrid>
      <w:tr w:rsidR="00C8533A" w:rsidRPr="006B329A" w14:paraId="3CE0EDEF" w14:textId="77777777">
        <w:tblPrEx>
          <w:tblCellMar>
            <w:top w:w="0" w:type="dxa"/>
            <w:bottom w:w="0" w:type="dxa"/>
          </w:tblCellMar>
        </w:tblPrEx>
        <w:trPr>
          <w:jc w:val="center"/>
        </w:trPr>
        <w:tc>
          <w:tcPr>
            <w:tcW w:w="1101" w:type="dxa"/>
          </w:tcPr>
          <w:p w14:paraId="6CB00796" w14:textId="77777777" w:rsidR="00C8533A" w:rsidRPr="006B329A" w:rsidRDefault="00C8533A" w:rsidP="006B329A">
            <w:pPr>
              <w:pStyle w:val="TAH"/>
            </w:pPr>
            <w:r w:rsidRPr="006B329A">
              <w:t>Value</w:t>
            </w:r>
          </w:p>
        </w:tc>
        <w:tc>
          <w:tcPr>
            <w:tcW w:w="5528" w:type="dxa"/>
          </w:tcPr>
          <w:p w14:paraId="381FF403" w14:textId="77777777" w:rsidR="00C8533A" w:rsidRPr="006B329A" w:rsidRDefault="00C8533A" w:rsidP="006B329A">
            <w:pPr>
              <w:pStyle w:val="TAH"/>
            </w:pPr>
            <w:smartTag w:uri="urn:schemas-microsoft-com:office:smarttags" w:element="place">
              <w:smartTag w:uri="urn:schemas-microsoft-com:office:smarttags" w:element="City">
                <w:r w:rsidRPr="006B329A">
                  <w:t>Delay</w:t>
                </w:r>
              </w:smartTag>
              <w:r w:rsidRPr="006B329A">
                <w:t xml:space="preserve"> </w:t>
              </w:r>
              <w:smartTag w:uri="urn:schemas-microsoft-com:office:smarttags" w:element="State">
                <w:r w:rsidRPr="006B329A">
                  <w:t>IND</w:t>
                </w:r>
              </w:smartTag>
            </w:smartTag>
          </w:p>
        </w:tc>
      </w:tr>
      <w:tr w:rsidR="00C8533A" w:rsidRPr="006B329A" w14:paraId="7B095822" w14:textId="77777777">
        <w:tblPrEx>
          <w:tblCellMar>
            <w:top w:w="0" w:type="dxa"/>
            <w:bottom w:w="0" w:type="dxa"/>
          </w:tblCellMar>
        </w:tblPrEx>
        <w:trPr>
          <w:jc w:val="center"/>
        </w:trPr>
        <w:tc>
          <w:tcPr>
            <w:tcW w:w="1101" w:type="dxa"/>
          </w:tcPr>
          <w:p w14:paraId="1C14B14F" w14:textId="77777777" w:rsidR="00C8533A" w:rsidRPr="006B329A" w:rsidRDefault="00C8533A" w:rsidP="006B329A">
            <w:pPr>
              <w:pStyle w:val="TAL"/>
            </w:pPr>
            <w:r w:rsidRPr="006B329A">
              <w:t>0</w:t>
            </w:r>
          </w:p>
        </w:tc>
        <w:tc>
          <w:tcPr>
            <w:tcW w:w="5528" w:type="dxa"/>
          </w:tcPr>
          <w:p w14:paraId="60E2E21D" w14:textId="77777777" w:rsidR="00C8533A" w:rsidRPr="006B329A" w:rsidRDefault="00C8533A" w:rsidP="006B329A">
            <w:pPr>
              <w:pStyle w:val="TAL"/>
            </w:pPr>
            <w:r w:rsidRPr="006B329A">
              <w:t>The RTD field contains the BTS-Transcoder round trip delay</w:t>
            </w:r>
          </w:p>
        </w:tc>
      </w:tr>
      <w:tr w:rsidR="00C8533A" w:rsidRPr="006B329A" w14:paraId="79F6C92D" w14:textId="77777777">
        <w:tblPrEx>
          <w:tblCellMar>
            <w:top w:w="0" w:type="dxa"/>
            <w:bottom w:w="0" w:type="dxa"/>
          </w:tblCellMar>
        </w:tblPrEx>
        <w:trPr>
          <w:jc w:val="center"/>
        </w:trPr>
        <w:tc>
          <w:tcPr>
            <w:tcW w:w="1101" w:type="dxa"/>
          </w:tcPr>
          <w:p w14:paraId="30871C3E" w14:textId="77777777" w:rsidR="00C8533A" w:rsidRPr="006B329A" w:rsidRDefault="00C8533A" w:rsidP="006B329A">
            <w:pPr>
              <w:pStyle w:val="TAL"/>
            </w:pPr>
            <w:r w:rsidRPr="006B329A">
              <w:t>1</w:t>
            </w:r>
          </w:p>
        </w:tc>
        <w:tc>
          <w:tcPr>
            <w:tcW w:w="5528" w:type="dxa"/>
          </w:tcPr>
          <w:p w14:paraId="4A535528" w14:textId="77777777" w:rsidR="00C8533A" w:rsidRPr="006B329A" w:rsidRDefault="00C8533A" w:rsidP="006B329A">
            <w:pPr>
              <w:pStyle w:val="TAL"/>
            </w:pPr>
            <w:r w:rsidRPr="006B329A">
              <w:t>The RTD field contains the BTS-Remote BTS round trip delay</w:t>
            </w:r>
          </w:p>
        </w:tc>
      </w:tr>
    </w:tbl>
    <w:p w14:paraId="0B90C7E6" w14:textId="77777777" w:rsidR="00C8533A" w:rsidRPr="006B329A" w:rsidRDefault="00C8533A" w:rsidP="006B329A"/>
    <w:p w14:paraId="4C518278" w14:textId="77777777" w:rsidR="00C8533A" w:rsidRPr="006B329A" w:rsidRDefault="00C8533A" w:rsidP="006B329A">
      <w:pPr>
        <w:pStyle w:val="Heading3"/>
      </w:pPr>
      <w:bookmarkStart w:id="206" w:name="_Toc476910180"/>
      <w:r w:rsidRPr="006B329A">
        <w:t>9.3.57</w:t>
      </w:r>
      <w:r w:rsidRPr="006B329A">
        <w:tab/>
        <w:t>TFO Status</w:t>
      </w:r>
      <w:bookmarkEnd w:id="206"/>
    </w:p>
    <w:p w14:paraId="6E070D1C" w14:textId="77777777" w:rsidR="00C8533A" w:rsidRPr="006B329A" w:rsidRDefault="00C8533A" w:rsidP="006B329A">
      <w:pPr>
        <w:keepNext/>
      </w:pPr>
      <w:r w:rsidRPr="006B329A">
        <w:t>This element indicates if TFO is established. It is coded in 2 octets as follows:</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0D3C1AFA" w14:textId="77777777">
        <w:tblPrEx>
          <w:tblCellMar>
            <w:top w:w="0" w:type="dxa"/>
            <w:bottom w:w="0" w:type="dxa"/>
          </w:tblCellMar>
        </w:tblPrEx>
        <w:trPr>
          <w:cantSplit/>
          <w:jc w:val="center"/>
        </w:trPr>
        <w:tc>
          <w:tcPr>
            <w:tcW w:w="709" w:type="dxa"/>
          </w:tcPr>
          <w:p w14:paraId="1F8ECB02" w14:textId="77777777" w:rsidR="00C8533A" w:rsidRPr="006B329A" w:rsidRDefault="00C8533A" w:rsidP="006B329A">
            <w:pPr>
              <w:pStyle w:val="TAC"/>
            </w:pPr>
            <w:r w:rsidRPr="006B329A">
              <w:t>8</w:t>
            </w:r>
          </w:p>
        </w:tc>
        <w:tc>
          <w:tcPr>
            <w:tcW w:w="709" w:type="dxa"/>
          </w:tcPr>
          <w:p w14:paraId="440ECB7E" w14:textId="77777777" w:rsidR="00C8533A" w:rsidRPr="006B329A" w:rsidRDefault="00C8533A" w:rsidP="006B329A">
            <w:pPr>
              <w:pStyle w:val="TAC"/>
            </w:pPr>
            <w:r w:rsidRPr="006B329A">
              <w:t>7</w:t>
            </w:r>
          </w:p>
        </w:tc>
        <w:tc>
          <w:tcPr>
            <w:tcW w:w="709" w:type="dxa"/>
          </w:tcPr>
          <w:p w14:paraId="06A16A5B" w14:textId="77777777" w:rsidR="00C8533A" w:rsidRPr="006B329A" w:rsidRDefault="00C8533A" w:rsidP="006B329A">
            <w:pPr>
              <w:pStyle w:val="TAC"/>
            </w:pPr>
            <w:r w:rsidRPr="006B329A">
              <w:t>6</w:t>
            </w:r>
          </w:p>
        </w:tc>
        <w:tc>
          <w:tcPr>
            <w:tcW w:w="709" w:type="dxa"/>
          </w:tcPr>
          <w:p w14:paraId="7979E6C4" w14:textId="77777777" w:rsidR="00C8533A" w:rsidRPr="006B329A" w:rsidRDefault="00C8533A" w:rsidP="006B329A">
            <w:pPr>
              <w:pStyle w:val="TAC"/>
            </w:pPr>
            <w:r w:rsidRPr="006B329A">
              <w:t>5</w:t>
            </w:r>
          </w:p>
        </w:tc>
        <w:tc>
          <w:tcPr>
            <w:tcW w:w="709" w:type="dxa"/>
          </w:tcPr>
          <w:p w14:paraId="5496F8DE" w14:textId="77777777" w:rsidR="00C8533A" w:rsidRPr="006B329A" w:rsidRDefault="00C8533A" w:rsidP="006B329A">
            <w:pPr>
              <w:pStyle w:val="TAC"/>
            </w:pPr>
            <w:r w:rsidRPr="006B329A">
              <w:t>4</w:t>
            </w:r>
          </w:p>
        </w:tc>
        <w:tc>
          <w:tcPr>
            <w:tcW w:w="709" w:type="dxa"/>
          </w:tcPr>
          <w:p w14:paraId="3ED64CAB" w14:textId="77777777" w:rsidR="00C8533A" w:rsidRPr="006B329A" w:rsidRDefault="00C8533A" w:rsidP="006B329A">
            <w:pPr>
              <w:pStyle w:val="TAC"/>
            </w:pPr>
            <w:r w:rsidRPr="006B329A">
              <w:t>3</w:t>
            </w:r>
          </w:p>
        </w:tc>
        <w:tc>
          <w:tcPr>
            <w:tcW w:w="709" w:type="dxa"/>
          </w:tcPr>
          <w:p w14:paraId="3E4804CD" w14:textId="77777777" w:rsidR="00C8533A" w:rsidRPr="006B329A" w:rsidRDefault="00C8533A" w:rsidP="006B329A">
            <w:pPr>
              <w:pStyle w:val="TAC"/>
            </w:pPr>
            <w:r w:rsidRPr="006B329A">
              <w:t>2</w:t>
            </w:r>
          </w:p>
        </w:tc>
        <w:tc>
          <w:tcPr>
            <w:tcW w:w="709" w:type="dxa"/>
          </w:tcPr>
          <w:p w14:paraId="6BED0DA7" w14:textId="77777777" w:rsidR="00C8533A" w:rsidRPr="006B329A" w:rsidRDefault="00C8533A" w:rsidP="006B329A">
            <w:pPr>
              <w:pStyle w:val="TAC"/>
            </w:pPr>
            <w:r w:rsidRPr="006B329A">
              <w:t>1</w:t>
            </w:r>
          </w:p>
        </w:tc>
        <w:tc>
          <w:tcPr>
            <w:tcW w:w="921" w:type="dxa"/>
          </w:tcPr>
          <w:p w14:paraId="0031B011" w14:textId="77777777" w:rsidR="00C8533A" w:rsidRPr="006B329A" w:rsidRDefault="00C8533A" w:rsidP="006B329A">
            <w:pPr>
              <w:pStyle w:val="TAC"/>
            </w:pPr>
          </w:p>
        </w:tc>
      </w:tr>
      <w:tr w:rsidR="00C8533A" w:rsidRPr="006B329A" w14:paraId="2C1AB50F"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55E38F09" w14:textId="77777777" w:rsidR="00C8533A" w:rsidRPr="006B329A" w:rsidRDefault="00C8533A" w:rsidP="006B329A">
            <w:pPr>
              <w:pStyle w:val="TAC"/>
            </w:pPr>
            <w:r w:rsidRPr="006B329A">
              <w:t>Element identifier</w:t>
            </w:r>
          </w:p>
        </w:tc>
        <w:tc>
          <w:tcPr>
            <w:tcW w:w="921" w:type="dxa"/>
            <w:tcBorders>
              <w:left w:val="nil"/>
            </w:tcBorders>
          </w:tcPr>
          <w:p w14:paraId="15F3268D" w14:textId="77777777" w:rsidR="00C8533A" w:rsidRPr="006B329A" w:rsidRDefault="00C8533A" w:rsidP="006B329A">
            <w:pPr>
              <w:pStyle w:val="TAC"/>
            </w:pPr>
            <w:r w:rsidRPr="006B329A">
              <w:t>1</w:t>
            </w:r>
          </w:p>
        </w:tc>
      </w:tr>
      <w:tr w:rsidR="00C8533A" w:rsidRPr="006B329A" w14:paraId="2957453D" w14:textId="77777777">
        <w:tblPrEx>
          <w:tblCellMar>
            <w:top w:w="0" w:type="dxa"/>
            <w:bottom w:w="0" w:type="dxa"/>
          </w:tblCellMar>
        </w:tblPrEx>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17A0BF04" w14:textId="77777777" w:rsidR="00C8533A" w:rsidRPr="006B329A" w:rsidRDefault="00C8533A" w:rsidP="006B329A">
            <w:pPr>
              <w:pStyle w:val="TAC"/>
            </w:pPr>
            <w:r w:rsidRPr="006B329A">
              <w:t>Spare</w:t>
            </w:r>
          </w:p>
        </w:tc>
        <w:tc>
          <w:tcPr>
            <w:tcW w:w="709" w:type="dxa"/>
            <w:tcBorders>
              <w:top w:val="single" w:sz="4" w:space="0" w:color="auto"/>
              <w:left w:val="single" w:sz="4" w:space="0" w:color="auto"/>
              <w:bottom w:val="single" w:sz="4" w:space="0" w:color="auto"/>
              <w:right w:val="single" w:sz="4" w:space="0" w:color="auto"/>
            </w:tcBorders>
          </w:tcPr>
          <w:p w14:paraId="0CCCC9A2" w14:textId="77777777" w:rsidR="00C8533A" w:rsidRPr="006B329A" w:rsidRDefault="00C8533A" w:rsidP="006B329A">
            <w:pPr>
              <w:pStyle w:val="TAC"/>
            </w:pPr>
            <w:r w:rsidRPr="006B329A">
              <w:t>TFO</w:t>
            </w:r>
          </w:p>
        </w:tc>
        <w:tc>
          <w:tcPr>
            <w:tcW w:w="921" w:type="dxa"/>
            <w:tcBorders>
              <w:left w:val="nil"/>
            </w:tcBorders>
          </w:tcPr>
          <w:p w14:paraId="276002C7" w14:textId="77777777" w:rsidR="00C8533A" w:rsidRPr="006B329A" w:rsidRDefault="00C8533A" w:rsidP="006B329A">
            <w:pPr>
              <w:pStyle w:val="TAC"/>
            </w:pPr>
            <w:r w:rsidRPr="006B329A">
              <w:t>2</w:t>
            </w:r>
          </w:p>
        </w:tc>
      </w:tr>
    </w:tbl>
    <w:p w14:paraId="140810CD" w14:textId="77777777" w:rsidR="00C8533A" w:rsidRPr="006B329A" w:rsidRDefault="00C8533A" w:rsidP="006B329A"/>
    <w:p w14:paraId="14794192" w14:textId="77777777" w:rsidR="00C8533A" w:rsidRPr="006B329A" w:rsidRDefault="00C8533A" w:rsidP="006B329A">
      <w:pPr>
        <w:keepNext/>
      </w:pPr>
      <w:r w:rsidRPr="006B329A">
        <w:t>The TFO field shall be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1"/>
        <w:gridCol w:w="2551"/>
      </w:tblGrid>
      <w:tr w:rsidR="00C8533A" w:rsidRPr="006B329A" w14:paraId="3805BE8E" w14:textId="77777777">
        <w:tblPrEx>
          <w:tblCellMar>
            <w:top w:w="0" w:type="dxa"/>
            <w:bottom w:w="0" w:type="dxa"/>
          </w:tblCellMar>
        </w:tblPrEx>
        <w:trPr>
          <w:jc w:val="center"/>
        </w:trPr>
        <w:tc>
          <w:tcPr>
            <w:tcW w:w="1101" w:type="dxa"/>
          </w:tcPr>
          <w:p w14:paraId="0AD54141" w14:textId="77777777" w:rsidR="00C8533A" w:rsidRPr="006B329A" w:rsidRDefault="00C8533A" w:rsidP="006B329A">
            <w:pPr>
              <w:pStyle w:val="TAL"/>
            </w:pPr>
            <w:r w:rsidRPr="006B329A">
              <w:t>Value</w:t>
            </w:r>
          </w:p>
        </w:tc>
        <w:tc>
          <w:tcPr>
            <w:tcW w:w="2551" w:type="dxa"/>
          </w:tcPr>
          <w:p w14:paraId="32350B78" w14:textId="77777777" w:rsidR="00C8533A" w:rsidRPr="006B329A" w:rsidRDefault="00C8533A" w:rsidP="006B329A">
            <w:pPr>
              <w:pStyle w:val="TAL"/>
            </w:pPr>
            <w:r w:rsidRPr="006B329A">
              <w:t>TFO</w:t>
            </w:r>
          </w:p>
        </w:tc>
      </w:tr>
      <w:tr w:rsidR="00C8533A" w:rsidRPr="006B329A" w14:paraId="04B29E90" w14:textId="77777777">
        <w:tblPrEx>
          <w:tblCellMar>
            <w:top w:w="0" w:type="dxa"/>
            <w:bottom w:w="0" w:type="dxa"/>
          </w:tblCellMar>
        </w:tblPrEx>
        <w:trPr>
          <w:jc w:val="center"/>
        </w:trPr>
        <w:tc>
          <w:tcPr>
            <w:tcW w:w="1101" w:type="dxa"/>
          </w:tcPr>
          <w:p w14:paraId="4F6C1DC2" w14:textId="77777777" w:rsidR="00C8533A" w:rsidRPr="006B329A" w:rsidRDefault="00C8533A" w:rsidP="006B329A">
            <w:pPr>
              <w:pStyle w:val="TAL"/>
            </w:pPr>
            <w:r w:rsidRPr="006B329A">
              <w:t>0</w:t>
            </w:r>
          </w:p>
        </w:tc>
        <w:tc>
          <w:tcPr>
            <w:tcW w:w="2551" w:type="dxa"/>
          </w:tcPr>
          <w:p w14:paraId="01BE82F5" w14:textId="77777777" w:rsidR="00C8533A" w:rsidRPr="006B329A" w:rsidRDefault="00C8533A" w:rsidP="006B329A">
            <w:pPr>
              <w:pStyle w:val="TAL"/>
            </w:pPr>
            <w:r w:rsidRPr="006B329A">
              <w:t>TFO is not established</w:t>
            </w:r>
          </w:p>
        </w:tc>
      </w:tr>
      <w:tr w:rsidR="00C8533A" w:rsidRPr="006B329A" w14:paraId="5270E645" w14:textId="77777777">
        <w:tblPrEx>
          <w:tblCellMar>
            <w:top w:w="0" w:type="dxa"/>
            <w:bottom w:w="0" w:type="dxa"/>
          </w:tblCellMar>
        </w:tblPrEx>
        <w:trPr>
          <w:jc w:val="center"/>
        </w:trPr>
        <w:tc>
          <w:tcPr>
            <w:tcW w:w="1101" w:type="dxa"/>
          </w:tcPr>
          <w:p w14:paraId="5379BE93" w14:textId="77777777" w:rsidR="00C8533A" w:rsidRPr="006B329A" w:rsidRDefault="00C8533A" w:rsidP="006B329A">
            <w:pPr>
              <w:pStyle w:val="TAL"/>
            </w:pPr>
            <w:r w:rsidRPr="006B329A">
              <w:t>1</w:t>
            </w:r>
          </w:p>
        </w:tc>
        <w:tc>
          <w:tcPr>
            <w:tcW w:w="2551" w:type="dxa"/>
          </w:tcPr>
          <w:p w14:paraId="0090EA15" w14:textId="77777777" w:rsidR="00C8533A" w:rsidRPr="006B329A" w:rsidRDefault="00C8533A" w:rsidP="006B329A">
            <w:pPr>
              <w:pStyle w:val="TAL"/>
            </w:pPr>
            <w:r w:rsidRPr="006B329A">
              <w:t>TFO is established</w:t>
            </w:r>
          </w:p>
        </w:tc>
      </w:tr>
    </w:tbl>
    <w:p w14:paraId="503EB936" w14:textId="77777777" w:rsidR="00C8533A" w:rsidRPr="006B329A" w:rsidRDefault="00C8533A" w:rsidP="006B329A"/>
    <w:p w14:paraId="11543140" w14:textId="77777777" w:rsidR="00C8533A" w:rsidRPr="006B329A" w:rsidRDefault="00C8533A" w:rsidP="006B329A">
      <w:pPr>
        <w:pStyle w:val="Heading3"/>
      </w:pPr>
      <w:bookmarkStart w:id="207" w:name="_Toc476910181"/>
      <w:r w:rsidRPr="006B329A">
        <w:lastRenderedPageBreak/>
        <w:t>9.3.58</w:t>
      </w:r>
      <w:r w:rsidRPr="006B329A">
        <w:tab/>
        <w:t>LLP APDU</w:t>
      </w:r>
      <w:bookmarkEnd w:id="207"/>
    </w:p>
    <w:p w14:paraId="65F2158D" w14:textId="77777777" w:rsidR="00C8533A" w:rsidRPr="006B329A" w:rsidRDefault="00C8533A" w:rsidP="006B329A">
      <w:pPr>
        <w:rPr>
          <w:u w:val="single"/>
        </w:rPr>
      </w:pPr>
      <w:r w:rsidRPr="006B329A">
        <w:t>This is a variable length element that conveys an embedded message or message segment associated with the higher level protocol LLP, as defined in 3GPP TS 44.071. This element can be sent from the BSC to the BTS or to the Standalone Type B LMU, and vice versa.</w:t>
      </w:r>
    </w:p>
    <w:tbl>
      <w:tblPr>
        <w:tblW w:w="0" w:type="auto"/>
        <w:jc w:val="center"/>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10283F1B" w14:textId="77777777">
        <w:tblPrEx>
          <w:tblCellMar>
            <w:top w:w="0" w:type="dxa"/>
            <w:bottom w:w="0" w:type="dxa"/>
          </w:tblCellMar>
        </w:tblPrEx>
        <w:trPr>
          <w:cantSplit/>
          <w:jc w:val="center"/>
        </w:trPr>
        <w:tc>
          <w:tcPr>
            <w:tcW w:w="709" w:type="dxa"/>
          </w:tcPr>
          <w:p w14:paraId="1331AFFF" w14:textId="77777777" w:rsidR="00C8533A" w:rsidRPr="006B329A" w:rsidRDefault="00C8533A" w:rsidP="006B329A">
            <w:pPr>
              <w:pStyle w:val="TAC"/>
            </w:pPr>
            <w:r w:rsidRPr="006B329A">
              <w:t>8</w:t>
            </w:r>
          </w:p>
        </w:tc>
        <w:tc>
          <w:tcPr>
            <w:tcW w:w="709" w:type="dxa"/>
          </w:tcPr>
          <w:p w14:paraId="74398115" w14:textId="77777777" w:rsidR="00C8533A" w:rsidRPr="006B329A" w:rsidRDefault="00C8533A" w:rsidP="006B329A">
            <w:pPr>
              <w:pStyle w:val="TAC"/>
            </w:pPr>
            <w:r w:rsidRPr="006B329A">
              <w:t>7</w:t>
            </w:r>
          </w:p>
        </w:tc>
        <w:tc>
          <w:tcPr>
            <w:tcW w:w="709" w:type="dxa"/>
          </w:tcPr>
          <w:p w14:paraId="5D19EC5A" w14:textId="77777777" w:rsidR="00C8533A" w:rsidRPr="006B329A" w:rsidRDefault="00C8533A" w:rsidP="006B329A">
            <w:pPr>
              <w:pStyle w:val="TAC"/>
            </w:pPr>
            <w:r w:rsidRPr="006B329A">
              <w:t>6</w:t>
            </w:r>
          </w:p>
        </w:tc>
        <w:tc>
          <w:tcPr>
            <w:tcW w:w="709" w:type="dxa"/>
          </w:tcPr>
          <w:p w14:paraId="468D1DEC" w14:textId="77777777" w:rsidR="00C8533A" w:rsidRPr="006B329A" w:rsidRDefault="00C8533A" w:rsidP="006B329A">
            <w:pPr>
              <w:pStyle w:val="TAC"/>
            </w:pPr>
            <w:r w:rsidRPr="006B329A">
              <w:t>5</w:t>
            </w:r>
          </w:p>
        </w:tc>
        <w:tc>
          <w:tcPr>
            <w:tcW w:w="709" w:type="dxa"/>
          </w:tcPr>
          <w:p w14:paraId="2EC1CFC9" w14:textId="77777777" w:rsidR="00C8533A" w:rsidRPr="006B329A" w:rsidRDefault="00C8533A" w:rsidP="006B329A">
            <w:pPr>
              <w:pStyle w:val="TAC"/>
            </w:pPr>
            <w:r w:rsidRPr="006B329A">
              <w:t>4</w:t>
            </w:r>
          </w:p>
        </w:tc>
        <w:tc>
          <w:tcPr>
            <w:tcW w:w="709" w:type="dxa"/>
          </w:tcPr>
          <w:p w14:paraId="5C4D1ED2" w14:textId="77777777" w:rsidR="00C8533A" w:rsidRPr="006B329A" w:rsidRDefault="00C8533A" w:rsidP="006B329A">
            <w:pPr>
              <w:pStyle w:val="TAC"/>
            </w:pPr>
            <w:r w:rsidRPr="006B329A">
              <w:t>3</w:t>
            </w:r>
          </w:p>
        </w:tc>
        <w:tc>
          <w:tcPr>
            <w:tcW w:w="709" w:type="dxa"/>
          </w:tcPr>
          <w:p w14:paraId="15A43F19" w14:textId="77777777" w:rsidR="00C8533A" w:rsidRPr="006B329A" w:rsidRDefault="00C8533A" w:rsidP="006B329A">
            <w:pPr>
              <w:pStyle w:val="TAC"/>
            </w:pPr>
            <w:r w:rsidRPr="006B329A">
              <w:t>2</w:t>
            </w:r>
          </w:p>
        </w:tc>
        <w:tc>
          <w:tcPr>
            <w:tcW w:w="709" w:type="dxa"/>
          </w:tcPr>
          <w:p w14:paraId="59156FA2" w14:textId="77777777" w:rsidR="00C8533A" w:rsidRPr="006B329A" w:rsidRDefault="00C8533A" w:rsidP="006B329A">
            <w:pPr>
              <w:pStyle w:val="TAC"/>
            </w:pPr>
            <w:r w:rsidRPr="006B329A">
              <w:t>1</w:t>
            </w:r>
          </w:p>
        </w:tc>
        <w:tc>
          <w:tcPr>
            <w:tcW w:w="921" w:type="dxa"/>
          </w:tcPr>
          <w:p w14:paraId="2668739E" w14:textId="77777777" w:rsidR="00C8533A" w:rsidRPr="006B329A" w:rsidRDefault="00C8533A" w:rsidP="006B329A">
            <w:pPr>
              <w:pStyle w:val="TAC"/>
            </w:pPr>
          </w:p>
        </w:tc>
      </w:tr>
      <w:tr w:rsidR="00C8533A" w:rsidRPr="006B329A" w14:paraId="622621E8"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7309A5F4" w14:textId="77777777" w:rsidR="00C8533A" w:rsidRPr="006B329A" w:rsidRDefault="00C8533A" w:rsidP="006B329A">
            <w:pPr>
              <w:pStyle w:val="TAC"/>
            </w:pPr>
            <w:r w:rsidRPr="006B329A">
              <w:t>Element identifier</w:t>
            </w:r>
          </w:p>
        </w:tc>
        <w:tc>
          <w:tcPr>
            <w:tcW w:w="921" w:type="dxa"/>
            <w:tcBorders>
              <w:left w:val="nil"/>
            </w:tcBorders>
          </w:tcPr>
          <w:p w14:paraId="543075DA" w14:textId="77777777" w:rsidR="00C8533A" w:rsidRPr="006B329A" w:rsidRDefault="00C8533A" w:rsidP="006B329A">
            <w:pPr>
              <w:pStyle w:val="TAC"/>
            </w:pPr>
            <w:r w:rsidRPr="006B329A">
              <w:t>1</w:t>
            </w:r>
          </w:p>
        </w:tc>
      </w:tr>
      <w:tr w:rsidR="00C8533A" w:rsidRPr="006B329A" w14:paraId="25F1ED48"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BEFA8D4" w14:textId="77777777" w:rsidR="00C8533A" w:rsidRPr="006B329A" w:rsidRDefault="00C8533A" w:rsidP="006B329A">
            <w:pPr>
              <w:pStyle w:val="TAC"/>
            </w:pPr>
            <w:r w:rsidRPr="006B329A">
              <w:t>Length</w:t>
            </w:r>
          </w:p>
        </w:tc>
        <w:tc>
          <w:tcPr>
            <w:tcW w:w="921" w:type="dxa"/>
            <w:tcBorders>
              <w:left w:val="nil"/>
            </w:tcBorders>
          </w:tcPr>
          <w:p w14:paraId="642CCE44" w14:textId="77777777" w:rsidR="00C8533A" w:rsidRPr="006B329A" w:rsidRDefault="00C8533A" w:rsidP="006B329A">
            <w:pPr>
              <w:pStyle w:val="TAC"/>
            </w:pPr>
            <w:r w:rsidRPr="006B329A">
              <w:t>2</w:t>
            </w:r>
          </w:p>
        </w:tc>
      </w:tr>
      <w:tr w:rsidR="00C8533A" w:rsidRPr="006B329A" w14:paraId="529178C9"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28B02F" w14:textId="77777777" w:rsidR="00C8533A" w:rsidRPr="006B329A" w:rsidRDefault="00C8533A" w:rsidP="006B329A">
            <w:pPr>
              <w:pStyle w:val="TAC"/>
            </w:pPr>
            <w:r w:rsidRPr="006B329A">
              <w:t>The rest of the information element contains the embedded message that contains a Facility Information Element as defined in 3GPP TS 44.071 excluding the Facility IEI and length of Facility IEI octets defined in 3GPP TS 44.071.</w:t>
            </w:r>
          </w:p>
        </w:tc>
        <w:tc>
          <w:tcPr>
            <w:tcW w:w="921" w:type="dxa"/>
            <w:tcBorders>
              <w:left w:val="nil"/>
            </w:tcBorders>
          </w:tcPr>
          <w:p w14:paraId="2CFBCA6D" w14:textId="77777777" w:rsidR="00C8533A" w:rsidRPr="006B329A" w:rsidRDefault="00C8533A" w:rsidP="006B329A">
            <w:pPr>
              <w:pStyle w:val="TAC"/>
            </w:pPr>
            <w:r w:rsidRPr="006B329A">
              <w:t>3-n</w:t>
            </w:r>
          </w:p>
        </w:tc>
      </w:tr>
    </w:tbl>
    <w:p w14:paraId="31D391E9" w14:textId="77777777" w:rsidR="00C8533A" w:rsidRPr="006B329A" w:rsidRDefault="00C8533A" w:rsidP="006B329A"/>
    <w:p w14:paraId="1C9157C9" w14:textId="77777777" w:rsidR="00C8533A" w:rsidRPr="006B329A" w:rsidRDefault="00C8533A" w:rsidP="006B329A">
      <w:pPr>
        <w:pStyle w:val="Heading3"/>
      </w:pPr>
      <w:bookmarkStart w:id="208" w:name="_Toc476910182"/>
      <w:r w:rsidRPr="006B329A">
        <w:t>9.3.59</w:t>
      </w:r>
      <w:r w:rsidRPr="006B329A">
        <w:tab/>
        <w:t>TFO transparent container</w:t>
      </w:r>
      <w:bookmarkEnd w:id="208"/>
    </w:p>
    <w:p w14:paraId="0EE18015" w14:textId="77777777" w:rsidR="00C8533A" w:rsidRPr="006B329A" w:rsidRDefault="00C8533A" w:rsidP="006B329A">
      <w:pPr>
        <w:rPr>
          <w:u w:val="single"/>
        </w:rPr>
      </w:pPr>
      <w:r w:rsidRPr="006B329A">
        <w:t>This is a variable length element that conveys a message associated with TFO protocol, as defined in 3GPP TS 28.062. This element can be sent from the BSC to the BTS or from the BTS to the BSC. The BTS shall retrieve the information it is able to understand, and forward transparently the complete information to the BSC or to the TRAU.</w:t>
      </w:r>
    </w:p>
    <w:tbl>
      <w:tblPr>
        <w:tblW w:w="0" w:type="auto"/>
        <w:jc w:val="center"/>
        <w:tblLayout w:type="fixed"/>
        <w:tblLook w:val="0000" w:firstRow="0" w:lastRow="0" w:firstColumn="0" w:lastColumn="0" w:noHBand="0" w:noVBand="0"/>
      </w:tblPr>
      <w:tblGrid>
        <w:gridCol w:w="709"/>
        <w:gridCol w:w="709"/>
        <w:gridCol w:w="709"/>
        <w:gridCol w:w="709"/>
        <w:gridCol w:w="709"/>
        <w:gridCol w:w="709"/>
        <w:gridCol w:w="709"/>
        <w:gridCol w:w="709"/>
        <w:gridCol w:w="921"/>
      </w:tblGrid>
      <w:tr w:rsidR="00C8533A" w:rsidRPr="006B329A" w14:paraId="01A5777A" w14:textId="77777777">
        <w:tblPrEx>
          <w:tblCellMar>
            <w:top w:w="0" w:type="dxa"/>
            <w:bottom w:w="0" w:type="dxa"/>
          </w:tblCellMar>
        </w:tblPrEx>
        <w:trPr>
          <w:cantSplit/>
          <w:jc w:val="center"/>
        </w:trPr>
        <w:tc>
          <w:tcPr>
            <w:tcW w:w="709" w:type="dxa"/>
          </w:tcPr>
          <w:p w14:paraId="7BFB52BB" w14:textId="77777777" w:rsidR="00C8533A" w:rsidRPr="006B329A" w:rsidRDefault="00C8533A" w:rsidP="006B329A">
            <w:pPr>
              <w:pStyle w:val="TAC"/>
            </w:pPr>
            <w:r w:rsidRPr="006B329A">
              <w:t>8</w:t>
            </w:r>
          </w:p>
        </w:tc>
        <w:tc>
          <w:tcPr>
            <w:tcW w:w="709" w:type="dxa"/>
          </w:tcPr>
          <w:p w14:paraId="73A1DD78" w14:textId="77777777" w:rsidR="00C8533A" w:rsidRPr="006B329A" w:rsidRDefault="00C8533A" w:rsidP="006B329A">
            <w:pPr>
              <w:pStyle w:val="TAC"/>
            </w:pPr>
            <w:r w:rsidRPr="006B329A">
              <w:t>7</w:t>
            </w:r>
          </w:p>
        </w:tc>
        <w:tc>
          <w:tcPr>
            <w:tcW w:w="709" w:type="dxa"/>
          </w:tcPr>
          <w:p w14:paraId="23BA4972" w14:textId="77777777" w:rsidR="00C8533A" w:rsidRPr="006B329A" w:rsidRDefault="00C8533A" w:rsidP="006B329A">
            <w:pPr>
              <w:pStyle w:val="TAC"/>
            </w:pPr>
            <w:r w:rsidRPr="006B329A">
              <w:t>6</w:t>
            </w:r>
          </w:p>
        </w:tc>
        <w:tc>
          <w:tcPr>
            <w:tcW w:w="709" w:type="dxa"/>
          </w:tcPr>
          <w:p w14:paraId="3CA04FD7" w14:textId="77777777" w:rsidR="00C8533A" w:rsidRPr="006B329A" w:rsidRDefault="00C8533A" w:rsidP="006B329A">
            <w:pPr>
              <w:pStyle w:val="TAC"/>
            </w:pPr>
            <w:r w:rsidRPr="006B329A">
              <w:t>5</w:t>
            </w:r>
          </w:p>
        </w:tc>
        <w:tc>
          <w:tcPr>
            <w:tcW w:w="709" w:type="dxa"/>
          </w:tcPr>
          <w:p w14:paraId="6D23B223" w14:textId="77777777" w:rsidR="00C8533A" w:rsidRPr="006B329A" w:rsidRDefault="00C8533A" w:rsidP="006B329A">
            <w:pPr>
              <w:pStyle w:val="TAC"/>
            </w:pPr>
            <w:r w:rsidRPr="006B329A">
              <w:t>4</w:t>
            </w:r>
          </w:p>
        </w:tc>
        <w:tc>
          <w:tcPr>
            <w:tcW w:w="709" w:type="dxa"/>
          </w:tcPr>
          <w:p w14:paraId="0D75CA0D" w14:textId="77777777" w:rsidR="00C8533A" w:rsidRPr="006B329A" w:rsidRDefault="00C8533A" w:rsidP="006B329A">
            <w:pPr>
              <w:pStyle w:val="TAC"/>
            </w:pPr>
            <w:r w:rsidRPr="006B329A">
              <w:t>3</w:t>
            </w:r>
          </w:p>
        </w:tc>
        <w:tc>
          <w:tcPr>
            <w:tcW w:w="709" w:type="dxa"/>
          </w:tcPr>
          <w:p w14:paraId="7AD50666" w14:textId="77777777" w:rsidR="00C8533A" w:rsidRPr="006B329A" w:rsidRDefault="00C8533A" w:rsidP="006B329A">
            <w:pPr>
              <w:pStyle w:val="TAC"/>
            </w:pPr>
            <w:r w:rsidRPr="006B329A">
              <w:t>2</w:t>
            </w:r>
          </w:p>
        </w:tc>
        <w:tc>
          <w:tcPr>
            <w:tcW w:w="709" w:type="dxa"/>
          </w:tcPr>
          <w:p w14:paraId="5963614D" w14:textId="77777777" w:rsidR="00C8533A" w:rsidRPr="006B329A" w:rsidRDefault="00C8533A" w:rsidP="006B329A">
            <w:pPr>
              <w:pStyle w:val="TAC"/>
            </w:pPr>
            <w:r w:rsidRPr="006B329A">
              <w:t>1</w:t>
            </w:r>
          </w:p>
        </w:tc>
        <w:tc>
          <w:tcPr>
            <w:tcW w:w="921" w:type="dxa"/>
          </w:tcPr>
          <w:p w14:paraId="5498B6B1" w14:textId="77777777" w:rsidR="00C8533A" w:rsidRPr="006B329A" w:rsidRDefault="00C8533A" w:rsidP="006B329A">
            <w:pPr>
              <w:pStyle w:val="TAC"/>
            </w:pPr>
          </w:p>
        </w:tc>
      </w:tr>
      <w:tr w:rsidR="00C8533A" w:rsidRPr="006B329A" w14:paraId="2B18FBB9" w14:textId="77777777">
        <w:tblPrEx>
          <w:tblCellMar>
            <w:top w:w="0" w:type="dxa"/>
            <w:bottom w:w="0" w:type="dxa"/>
          </w:tblCellMar>
        </w:tblPrEx>
        <w:trPr>
          <w:cantSplit/>
          <w:jc w:val="center"/>
        </w:trPr>
        <w:tc>
          <w:tcPr>
            <w:tcW w:w="5672" w:type="dxa"/>
            <w:gridSpan w:val="8"/>
            <w:tcBorders>
              <w:top w:val="single" w:sz="4" w:space="0" w:color="auto"/>
              <w:left w:val="single" w:sz="4" w:space="0" w:color="auto"/>
              <w:right w:val="single" w:sz="4" w:space="0" w:color="auto"/>
            </w:tcBorders>
          </w:tcPr>
          <w:p w14:paraId="43E52843" w14:textId="77777777" w:rsidR="00C8533A" w:rsidRPr="006B329A" w:rsidRDefault="00C8533A" w:rsidP="006B329A">
            <w:pPr>
              <w:pStyle w:val="TAC"/>
            </w:pPr>
            <w:r w:rsidRPr="006B329A">
              <w:t>Element identifier</w:t>
            </w:r>
          </w:p>
        </w:tc>
        <w:tc>
          <w:tcPr>
            <w:tcW w:w="921" w:type="dxa"/>
            <w:tcBorders>
              <w:left w:val="nil"/>
            </w:tcBorders>
          </w:tcPr>
          <w:p w14:paraId="49465ADF" w14:textId="77777777" w:rsidR="00C8533A" w:rsidRPr="006B329A" w:rsidRDefault="00C8533A" w:rsidP="006B329A">
            <w:pPr>
              <w:pStyle w:val="TAC"/>
            </w:pPr>
            <w:r w:rsidRPr="006B329A">
              <w:t>1</w:t>
            </w:r>
          </w:p>
        </w:tc>
      </w:tr>
      <w:tr w:rsidR="00C8533A" w:rsidRPr="006B329A" w14:paraId="3292BB30"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87DB275" w14:textId="77777777" w:rsidR="00C8533A" w:rsidRPr="006B329A" w:rsidRDefault="00C8533A" w:rsidP="006B329A">
            <w:pPr>
              <w:pStyle w:val="TAC"/>
            </w:pPr>
            <w:r w:rsidRPr="006B329A">
              <w:t>Length</w:t>
            </w:r>
          </w:p>
        </w:tc>
        <w:tc>
          <w:tcPr>
            <w:tcW w:w="921" w:type="dxa"/>
            <w:tcBorders>
              <w:left w:val="nil"/>
            </w:tcBorders>
          </w:tcPr>
          <w:p w14:paraId="093432EF" w14:textId="77777777" w:rsidR="00C8533A" w:rsidRPr="006B329A" w:rsidRDefault="00C8533A" w:rsidP="006B329A">
            <w:pPr>
              <w:pStyle w:val="TAC"/>
            </w:pPr>
            <w:r w:rsidRPr="006B329A">
              <w:t>2</w:t>
            </w:r>
          </w:p>
        </w:tc>
      </w:tr>
      <w:tr w:rsidR="00C8533A" w:rsidRPr="006B329A" w14:paraId="67F3ADFA"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223FB67" w14:textId="77777777" w:rsidR="00C8533A" w:rsidRPr="006B329A" w:rsidRDefault="00C8533A" w:rsidP="006B329A">
            <w:pPr>
              <w:pStyle w:val="TAC"/>
            </w:pPr>
            <w:r w:rsidRPr="006B329A">
              <w:t>The rest of the information element contains the embedded message that contains the TFO configuration.</w:t>
            </w:r>
          </w:p>
        </w:tc>
        <w:tc>
          <w:tcPr>
            <w:tcW w:w="921" w:type="dxa"/>
            <w:tcBorders>
              <w:left w:val="nil"/>
            </w:tcBorders>
          </w:tcPr>
          <w:p w14:paraId="79706586" w14:textId="77777777" w:rsidR="00C8533A" w:rsidRPr="006B329A" w:rsidRDefault="00C8533A" w:rsidP="006B329A">
            <w:pPr>
              <w:pStyle w:val="TAC"/>
            </w:pPr>
            <w:r w:rsidRPr="006B329A">
              <w:t>3-n</w:t>
            </w:r>
          </w:p>
        </w:tc>
      </w:tr>
    </w:tbl>
    <w:p w14:paraId="0A664A08" w14:textId="77777777" w:rsidR="00C8533A" w:rsidRPr="006B329A" w:rsidRDefault="00C8533A" w:rsidP="006B329A"/>
    <w:p w14:paraId="1132D233" w14:textId="77777777" w:rsidR="00586C48" w:rsidRPr="006B329A" w:rsidRDefault="00586C48" w:rsidP="006B329A">
      <w:pPr>
        <w:pStyle w:val="Heading3"/>
      </w:pPr>
      <w:bookmarkStart w:id="209" w:name="_Toc476910183"/>
      <w:r w:rsidRPr="006B329A">
        <w:t>9.3.60</w:t>
      </w:r>
      <w:r w:rsidRPr="006B329A">
        <w:tab/>
      </w:r>
      <w:r w:rsidR="00090F1D" w:rsidRPr="006B329A">
        <w:t>DRX Info</w:t>
      </w:r>
      <w:bookmarkEnd w:id="209"/>
    </w:p>
    <w:p w14:paraId="65B6B854" w14:textId="77777777" w:rsidR="00090F1D" w:rsidRPr="006B329A" w:rsidRDefault="00090F1D" w:rsidP="006B329A">
      <w:r w:rsidRPr="006B329A">
        <w:t>This element is used to indicate when the corresponding PAGING COMMAND message is to be sent, as specified by the eDRX cycle and CCCH Block Number on a Multiframe Number.</w:t>
      </w:r>
    </w:p>
    <w:tbl>
      <w:tblPr>
        <w:tblW w:w="0" w:type="auto"/>
        <w:jc w:val="center"/>
        <w:tblCellMar>
          <w:left w:w="0" w:type="dxa"/>
          <w:right w:w="0" w:type="dxa"/>
        </w:tblCellMar>
        <w:tblLook w:val="04A0" w:firstRow="1" w:lastRow="0" w:firstColumn="1" w:lastColumn="0" w:noHBand="0" w:noVBand="1"/>
      </w:tblPr>
      <w:tblGrid>
        <w:gridCol w:w="709"/>
        <w:gridCol w:w="709"/>
        <w:gridCol w:w="709"/>
        <w:gridCol w:w="678"/>
        <w:gridCol w:w="31"/>
        <w:gridCol w:w="709"/>
        <w:gridCol w:w="709"/>
        <w:gridCol w:w="709"/>
        <w:gridCol w:w="16"/>
        <w:gridCol w:w="693"/>
        <w:gridCol w:w="424"/>
        <w:tblGridChange w:id="210">
          <w:tblGrid>
            <w:gridCol w:w="709"/>
            <w:gridCol w:w="709"/>
            <w:gridCol w:w="709"/>
            <w:gridCol w:w="678"/>
            <w:gridCol w:w="31"/>
            <w:gridCol w:w="709"/>
            <w:gridCol w:w="709"/>
            <w:gridCol w:w="709"/>
            <w:gridCol w:w="16"/>
            <w:gridCol w:w="693"/>
            <w:gridCol w:w="424"/>
          </w:tblGrid>
        </w:tblGridChange>
      </w:tblGrid>
      <w:tr w:rsidR="00090F1D" w:rsidRPr="006B329A" w14:paraId="42168EFC" w14:textId="77777777" w:rsidTr="00DC6EF7">
        <w:trPr>
          <w:cantSplit/>
          <w:jc w:val="center"/>
        </w:trPr>
        <w:tc>
          <w:tcPr>
            <w:tcW w:w="709" w:type="dxa"/>
            <w:tcMar>
              <w:top w:w="0" w:type="dxa"/>
              <w:left w:w="28" w:type="dxa"/>
              <w:bottom w:w="0" w:type="dxa"/>
              <w:right w:w="108" w:type="dxa"/>
            </w:tcMar>
            <w:hideMark/>
          </w:tcPr>
          <w:p w14:paraId="2DCA6B7F" w14:textId="77777777" w:rsidR="00090F1D" w:rsidRPr="006B329A" w:rsidRDefault="00090F1D" w:rsidP="006B329A">
            <w:pPr>
              <w:pStyle w:val="TAC"/>
            </w:pPr>
            <w:r w:rsidRPr="006B329A">
              <w:t>8</w:t>
            </w:r>
          </w:p>
        </w:tc>
        <w:tc>
          <w:tcPr>
            <w:tcW w:w="709" w:type="dxa"/>
            <w:tcMar>
              <w:top w:w="0" w:type="dxa"/>
              <w:left w:w="28" w:type="dxa"/>
              <w:bottom w:w="0" w:type="dxa"/>
              <w:right w:w="108" w:type="dxa"/>
            </w:tcMar>
            <w:hideMark/>
          </w:tcPr>
          <w:p w14:paraId="498AC014" w14:textId="77777777" w:rsidR="00090F1D" w:rsidRPr="006B329A" w:rsidRDefault="00090F1D" w:rsidP="006B329A">
            <w:pPr>
              <w:pStyle w:val="TAC"/>
            </w:pPr>
            <w:r w:rsidRPr="006B329A">
              <w:t>7</w:t>
            </w:r>
          </w:p>
        </w:tc>
        <w:tc>
          <w:tcPr>
            <w:tcW w:w="709" w:type="dxa"/>
            <w:tcMar>
              <w:top w:w="0" w:type="dxa"/>
              <w:left w:w="28" w:type="dxa"/>
              <w:bottom w:w="0" w:type="dxa"/>
              <w:right w:w="108" w:type="dxa"/>
            </w:tcMar>
            <w:hideMark/>
          </w:tcPr>
          <w:p w14:paraId="6AF78A0B" w14:textId="77777777" w:rsidR="00090F1D" w:rsidRPr="006B329A" w:rsidRDefault="00090F1D" w:rsidP="006B329A">
            <w:pPr>
              <w:pStyle w:val="TAC"/>
            </w:pPr>
            <w:r w:rsidRPr="006B329A">
              <w:t>6</w:t>
            </w:r>
          </w:p>
        </w:tc>
        <w:tc>
          <w:tcPr>
            <w:tcW w:w="709" w:type="dxa"/>
            <w:gridSpan w:val="2"/>
            <w:tcMar>
              <w:top w:w="0" w:type="dxa"/>
              <w:left w:w="28" w:type="dxa"/>
              <w:bottom w:w="0" w:type="dxa"/>
              <w:right w:w="108" w:type="dxa"/>
            </w:tcMar>
            <w:hideMark/>
          </w:tcPr>
          <w:p w14:paraId="3577AC7A" w14:textId="77777777" w:rsidR="00090F1D" w:rsidRPr="006B329A" w:rsidRDefault="00090F1D" w:rsidP="006B329A">
            <w:pPr>
              <w:pStyle w:val="TAC"/>
            </w:pPr>
            <w:r w:rsidRPr="006B329A">
              <w:t>5</w:t>
            </w:r>
          </w:p>
        </w:tc>
        <w:tc>
          <w:tcPr>
            <w:tcW w:w="709" w:type="dxa"/>
            <w:tcMar>
              <w:top w:w="0" w:type="dxa"/>
              <w:left w:w="28" w:type="dxa"/>
              <w:bottom w:w="0" w:type="dxa"/>
              <w:right w:w="108" w:type="dxa"/>
            </w:tcMar>
            <w:hideMark/>
          </w:tcPr>
          <w:p w14:paraId="4B208E20" w14:textId="77777777" w:rsidR="00090F1D" w:rsidRPr="006B329A" w:rsidRDefault="00090F1D" w:rsidP="006B329A">
            <w:pPr>
              <w:pStyle w:val="TAC"/>
            </w:pPr>
            <w:r w:rsidRPr="006B329A">
              <w:t>4</w:t>
            </w:r>
          </w:p>
        </w:tc>
        <w:tc>
          <w:tcPr>
            <w:tcW w:w="709" w:type="dxa"/>
            <w:tcMar>
              <w:top w:w="0" w:type="dxa"/>
              <w:left w:w="28" w:type="dxa"/>
              <w:bottom w:w="0" w:type="dxa"/>
              <w:right w:w="108" w:type="dxa"/>
            </w:tcMar>
            <w:hideMark/>
          </w:tcPr>
          <w:p w14:paraId="3AF9383E" w14:textId="77777777" w:rsidR="00090F1D" w:rsidRPr="006B329A" w:rsidRDefault="00090F1D" w:rsidP="006B329A">
            <w:pPr>
              <w:pStyle w:val="TAC"/>
            </w:pPr>
            <w:r w:rsidRPr="006B329A">
              <w:t>3</w:t>
            </w:r>
          </w:p>
        </w:tc>
        <w:tc>
          <w:tcPr>
            <w:tcW w:w="709" w:type="dxa"/>
            <w:tcMar>
              <w:top w:w="0" w:type="dxa"/>
              <w:left w:w="28" w:type="dxa"/>
              <w:bottom w:w="0" w:type="dxa"/>
              <w:right w:w="108" w:type="dxa"/>
            </w:tcMar>
            <w:hideMark/>
          </w:tcPr>
          <w:p w14:paraId="05EF7B78" w14:textId="77777777" w:rsidR="00090F1D" w:rsidRPr="006B329A" w:rsidRDefault="00090F1D" w:rsidP="006B329A">
            <w:pPr>
              <w:pStyle w:val="TAC"/>
            </w:pPr>
            <w:r w:rsidRPr="006B329A">
              <w:t>2</w:t>
            </w:r>
          </w:p>
        </w:tc>
        <w:tc>
          <w:tcPr>
            <w:tcW w:w="709" w:type="dxa"/>
            <w:gridSpan w:val="2"/>
            <w:tcMar>
              <w:top w:w="0" w:type="dxa"/>
              <w:left w:w="28" w:type="dxa"/>
              <w:bottom w:w="0" w:type="dxa"/>
              <w:right w:w="108" w:type="dxa"/>
            </w:tcMar>
            <w:hideMark/>
          </w:tcPr>
          <w:p w14:paraId="4F604F02" w14:textId="77777777" w:rsidR="00090F1D" w:rsidRPr="006B329A" w:rsidRDefault="00090F1D" w:rsidP="006B329A">
            <w:pPr>
              <w:pStyle w:val="TAC"/>
            </w:pPr>
            <w:r w:rsidRPr="006B329A">
              <w:t>1</w:t>
            </w:r>
          </w:p>
        </w:tc>
        <w:tc>
          <w:tcPr>
            <w:tcW w:w="424" w:type="dxa"/>
            <w:tcMar>
              <w:top w:w="0" w:type="dxa"/>
              <w:left w:w="28" w:type="dxa"/>
              <w:bottom w:w="0" w:type="dxa"/>
              <w:right w:w="108" w:type="dxa"/>
            </w:tcMar>
          </w:tcPr>
          <w:p w14:paraId="3CC3E435" w14:textId="77777777" w:rsidR="00090F1D" w:rsidRPr="006B329A" w:rsidRDefault="00090F1D" w:rsidP="006B329A">
            <w:pPr>
              <w:pStyle w:val="TAC"/>
            </w:pPr>
          </w:p>
        </w:tc>
      </w:tr>
      <w:tr w:rsidR="00090F1D" w:rsidRPr="006B329A" w14:paraId="4899BBA0" w14:textId="77777777" w:rsidTr="00DC6EF7">
        <w:trPr>
          <w:cantSplit/>
          <w:jc w:val="center"/>
        </w:trPr>
        <w:tc>
          <w:tcPr>
            <w:tcW w:w="5672" w:type="dxa"/>
            <w:gridSpan w:val="10"/>
            <w:tcBorders>
              <w:top w:val="single" w:sz="8" w:space="0" w:color="auto"/>
              <w:left w:val="single" w:sz="8" w:space="0" w:color="auto"/>
              <w:bottom w:val="nil"/>
              <w:right w:val="single" w:sz="8" w:space="0" w:color="auto"/>
            </w:tcBorders>
            <w:tcMar>
              <w:top w:w="0" w:type="dxa"/>
              <w:left w:w="28" w:type="dxa"/>
              <w:bottom w:w="0" w:type="dxa"/>
              <w:right w:w="108" w:type="dxa"/>
            </w:tcMar>
            <w:hideMark/>
          </w:tcPr>
          <w:p w14:paraId="76782931" w14:textId="77777777" w:rsidR="00090F1D" w:rsidRPr="006B329A" w:rsidRDefault="00090F1D" w:rsidP="006B329A">
            <w:pPr>
              <w:pStyle w:val="TAC"/>
            </w:pPr>
            <w:r w:rsidRPr="006B329A">
              <w:t>Element identifier</w:t>
            </w:r>
          </w:p>
        </w:tc>
        <w:tc>
          <w:tcPr>
            <w:tcW w:w="424" w:type="dxa"/>
            <w:tcMar>
              <w:top w:w="0" w:type="dxa"/>
              <w:left w:w="28" w:type="dxa"/>
              <w:bottom w:w="0" w:type="dxa"/>
              <w:right w:w="108" w:type="dxa"/>
            </w:tcMar>
            <w:hideMark/>
          </w:tcPr>
          <w:p w14:paraId="7AD14039" w14:textId="77777777" w:rsidR="00090F1D" w:rsidRPr="006B329A" w:rsidRDefault="00090F1D" w:rsidP="006B329A">
            <w:pPr>
              <w:pStyle w:val="TAC"/>
            </w:pPr>
            <w:r w:rsidRPr="006B329A">
              <w:t>1</w:t>
            </w:r>
          </w:p>
        </w:tc>
      </w:tr>
      <w:tr w:rsidR="00090F1D" w:rsidRPr="006B329A" w14:paraId="2B4766ED" w14:textId="77777777" w:rsidTr="00DC6EF7">
        <w:trPr>
          <w:cantSplit/>
          <w:jc w:val="center"/>
        </w:trPr>
        <w:tc>
          <w:tcPr>
            <w:tcW w:w="4979" w:type="dxa"/>
            <w:gridSpan w:val="9"/>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4CBFB8C6" w14:textId="77777777" w:rsidR="00090F1D" w:rsidRPr="006B329A" w:rsidRDefault="00090F1D" w:rsidP="006B329A">
            <w:pPr>
              <w:pStyle w:val="TAC"/>
            </w:pPr>
            <w:r w:rsidRPr="006B329A">
              <w:t>Multiframe Number (high)</w:t>
            </w:r>
          </w:p>
        </w:tc>
        <w:tc>
          <w:tcPr>
            <w:tcW w:w="693" w:type="dxa"/>
            <w:tcBorders>
              <w:top w:val="single" w:sz="8" w:space="0" w:color="auto"/>
              <w:left w:val="single" w:sz="8" w:space="0" w:color="auto"/>
              <w:bottom w:val="single" w:sz="8" w:space="0" w:color="auto"/>
              <w:right w:val="single" w:sz="8" w:space="0" w:color="auto"/>
            </w:tcBorders>
          </w:tcPr>
          <w:p w14:paraId="722060FD" w14:textId="77777777" w:rsidR="00090F1D" w:rsidRPr="006B329A" w:rsidRDefault="00090F1D" w:rsidP="006B329A">
            <w:pPr>
              <w:pStyle w:val="TAC"/>
            </w:pPr>
            <w:r w:rsidRPr="006B329A">
              <w:t>T</w:t>
            </w:r>
          </w:p>
        </w:tc>
        <w:tc>
          <w:tcPr>
            <w:tcW w:w="424" w:type="dxa"/>
            <w:tcMar>
              <w:top w:w="0" w:type="dxa"/>
              <w:left w:w="28" w:type="dxa"/>
              <w:bottom w:w="0" w:type="dxa"/>
              <w:right w:w="108" w:type="dxa"/>
            </w:tcMar>
            <w:hideMark/>
          </w:tcPr>
          <w:p w14:paraId="5F35BAAD" w14:textId="77777777" w:rsidR="00090F1D" w:rsidRPr="006B329A" w:rsidRDefault="00090F1D" w:rsidP="006B329A">
            <w:pPr>
              <w:pStyle w:val="TAC"/>
            </w:pPr>
            <w:r w:rsidRPr="006B329A">
              <w:t>2</w:t>
            </w:r>
          </w:p>
        </w:tc>
      </w:tr>
      <w:tr w:rsidR="00090F1D" w:rsidRPr="006B329A" w14:paraId="378EFDA4" w14:textId="77777777" w:rsidTr="00DC6EF7">
        <w:trPr>
          <w:cantSplit/>
          <w:jc w:val="center"/>
        </w:trPr>
        <w:tc>
          <w:tcPr>
            <w:tcW w:w="5672" w:type="dxa"/>
            <w:gridSpan w:val="10"/>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6D445109" w14:textId="77777777" w:rsidR="00090F1D" w:rsidRPr="006B329A" w:rsidRDefault="00090F1D" w:rsidP="006B329A">
            <w:pPr>
              <w:pStyle w:val="TAC"/>
            </w:pPr>
            <w:r w:rsidRPr="006B329A">
              <w:t>Multiframe Number (low)</w:t>
            </w:r>
          </w:p>
        </w:tc>
        <w:tc>
          <w:tcPr>
            <w:tcW w:w="424" w:type="dxa"/>
            <w:tcMar>
              <w:top w:w="0" w:type="dxa"/>
              <w:left w:w="28" w:type="dxa"/>
              <w:bottom w:w="0" w:type="dxa"/>
              <w:right w:w="108" w:type="dxa"/>
            </w:tcMar>
          </w:tcPr>
          <w:p w14:paraId="70E5B649" w14:textId="77777777" w:rsidR="00090F1D" w:rsidRPr="006B329A" w:rsidRDefault="00090F1D" w:rsidP="006B329A">
            <w:pPr>
              <w:pStyle w:val="TAC"/>
            </w:pPr>
            <w:r w:rsidRPr="006B329A">
              <w:t>3</w:t>
            </w:r>
          </w:p>
        </w:tc>
      </w:tr>
      <w:tr w:rsidR="00090F1D" w:rsidRPr="006B329A" w14:paraId="32B842E1" w14:textId="77777777" w:rsidTr="00DC6EF7">
        <w:trPr>
          <w:cantSplit/>
          <w:jc w:val="center"/>
        </w:trPr>
        <w:tc>
          <w:tcPr>
            <w:tcW w:w="2805" w:type="dxa"/>
            <w:gridSpan w:val="4"/>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3A53E72" w14:textId="77777777" w:rsidR="00090F1D" w:rsidRPr="006B329A" w:rsidRDefault="00090F1D" w:rsidP="006B329A">
            <w:pPr>
              <w:pStyle w:val="TAC"/>
            </w:pPr>
            <w:r w:rsidRPr="006B329A">
              <w:t>eDRX Cycle</w:t>
            </w:r>
          </w:p>
        </w:tc>
        <w:tc>
          <w:tcPr>
            <w:tcW w:w="2867" w:type="dxa"/>
            <w:gridSpan w:val="6"/>
            <w:tcBorders>
              <w:top w:val="nil"/>
              <w:left w:val="nil"/>
              <w:bottom w:val="single" w:sz="8" w:space="0" w:color="auto"/>
              <w:right w:val="single" w:sz="8" w:space="0" w:color="auto"/>
            </w:tcBorders>
          </w:tcPr>
          <w:p w14:paraId="755941ED" w14:textId="77777777" w:rsidR="00090F1D" w:rsidRPr="006B329A" w:rsidRDefault="00090F1D" w:rsidP="006B329A">
            <w:pPr>
              <w:pStyle w:val="TAC"/>
            </w:pPr>
            <w:r w:rsidRPr="006B329A">
              <w:t>CCCH Block</w:t>
            </w:r>
          </w:p>
        </w:tc>
        <w:tc>
          <w:tcPr>
            <w:tcW w:w="424" w:type="dxa"/>
            <w:tcMar>
              <w:top w:w="0" w:type="dxa"/>
              <w:left w:w="28" w:type="dxa"/>
              <w:bottom w:w="0" w:type="dxa"/>
              <w:right w:w="108" w:type="dxa"/>
            </w:tcMar>
            <w:hideMark/>
          </w:tcPr>
          <w:p w14:paraId="7C4308DF" w14:textId="77777777" w:rsidR="00090F1D" w:rsidRPr="006B329A" w:rsidRDefault="00090F1D" w:rsidP="006B329A">
            <w:pPr>
              <w:pStyle w:val="TAC"/>
            </w:pPr>
            <w:r w:rsidRPr="006B329A">
              <w:t>4</w:t>
            </w:r>
          </w:p>
        </w:tc>
      </w:tr>
    </w:tbl>
    <w:p w14:paraId="61EA92EB" w14:textId="77777777" w:rsidR="00090F1D" w:rsidRPr="006B329A" w:rsidRDefault="00090F1D" w:rsidP="006B329A"/>
    <w:p w14:paraId="7F1331C3" w14:textId="77777777" w:rsidR="00090F1D" w:rsidRPr="006B329A" w:rsidRDefault="00090F1D" w:rsidP="006B329A">
      <w:pPr>
        <w:spacing w:after="60"/>
        <w:rPr>
          <w:rFonts w:ascii="Calibri" w:eastAsia="Calibri" w:hAnsi="Calibri"/>
          <w:sz w:val="22"/>
          <w:szCs w:val="22"/>
        </w:rPr>
      </w:pPr>
      <w:r w:rsidRPr="006B329A">
        <w:t xml:space="preserve">Multiframe Number: </w:t>
      </w:r>
    </w:p>
    <w:p w14:paraId="1E68F15D" w14:textId="77777777" w:rsidR="00090F1D" w:rsidRPr="006B329A" w:rsidRDefault="00090F1D" w:rsidP="006B329A">
      <w:r w:rsidRPr="006B329A">
        <w:t>This field identifies the multiframe number within the applicable eDRX cycle in which the PAGing REQuest message is to be sent. Values between 0-13311 are allowed</w:t>
      </w:r>
    </w:p>
    <w:p w14:paraId="3B004970" w14:textId="77777777" w:rsidR="00090F1D" w:rsidRPr="006B329A" w:rsidRDefault="00090F1D" w:rsidP="006B329A">
      <w:pPr>
        <w:spacing w:after="60"/>
      </w:pPr>
      <w:r w:rsidRPr="006B329A">
        <w:t>T:</w:t>
      </w:r>
    </w:p>
    <w:p w14:paraId="150E2090" w14:textId="77777777" w:rsidR="00090F1D" w:rsidRPr="006B329A" w:rsidRDefault="00090F1D" w:rsidP="006B329A">
      <w:r w:rsidRPr="006B329A">
        <w:t>This field is used to determine whether the PAGing REQuest message is to be sent using the CCCH (T=0) or the EC-CCCH (T=1)</w:t>
      </w:r>
    </w:p>
    <w:p w14:paraId="5A03E3BE" w14:textId="77777777" w:rsidR="00090F1D" w:rsidRPr="006B329A" w:rsidRDefault="00090F1D" w:rsidP="006B329A">
      <w:pPr>
        <w:spacing w:after="60"/>
      </w:pPr>
      <w:r w:rsidRPr="006B329A">
        <w:t>CCCH Block:</w:t>
      </w:r>
    </w:p>
    <w:p w14:paraId="6244C909" w14:textId="77777777" w:rsidR="00090F1D" w:rsidRPr="006B329A" w:rsidRDefault="00090F1D" w:rsidP="006B329A">
      <w:r w:rsidRPr="006B329A">
        <w:t>This field identifies the CCCH block number within the indicated multiframe in which the PAGing REQuest message is to be sent. Values between 0-15 are allowed. If T = 0 the value is between 0-8</w:t>
      </w:r>
    </w:p>
    <w:p w14:paraId="03E15662" w14:textId="77777777" w:rsidR="00090F1D" w:rsidRPr="006B329A" w:rsidRDefault="00090F1D" w:rsidP="006B329A">
      <w:pPr>
        <w:spacing w:after="60"/>
      </w:pPr>
      <w:r w:rsidRPr="006B329A">
        <w:t>eDRX Cycle:</w:t>
      </w:r>
    </w:p>
    <w:p w14:paraId="76BBA798" w14:textId="77777777" w:rsidR="00090F1D" w:rsidRPr="006B329A" w:rsidRDefault="00090F1D" w:rsidP="006B329A">
      <w:r w:rsidRPr="006B329A">
        <w:t xml:space="preserve">This field is used to determine the number of multiframes within an eDRX cycle as defined in 3GPP TS 45.002 [8]. Values between 0-15 are allowed. </w:t>
      </w:r>
    </w:p>
    <w:p w14:paraId="181962B0" w14:textId="77777777" w:rsidR="00C8533A" w:rsidRDefault="00C8533A" w:rsidP="006B329A">
      <w:pPr>
        <w:pStyle w:val="Heading8"/>
      </w:pPr>
      <w:bookmarkStart w:id="211" w:name="historyclause"/>
      <w:r w:rsidRPr="006B329A">
        <w:br w:type="page"/>
      </w:r>
      <w:bookmarkStart w:id="212" w:name="_Toc476910184"/>
      <w:r w:rsidRPr="006B329A">
        <w:lastRenderedPageBreak/>
        <w:t>Annex A (informative):</w:t>
      </w:r>
      <w:r w:rsidRPr="006B329A">
        <w:br/>
        <w:t>Change History</w:t>
      </w:r>
      <w:bookmarkEnd w:id="212"/>
    </w:p>
    <w:bookmarkEnd w:id="211"/>
    <w:p w14:paraId="20EBC624" w14:textId="77777777" w:rsidR="009A164C" w:rsidRPr="009A164C" w:rsidRDefault="009A164C" w:rsidP="009A164C">
      <w:pPr>
        <w:pStyle w:val="TH"/>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17"/>
        <w:gridCol w:w="707"/>
        <w:gridCol w:w="1133"/>
        <w:gridCol w:w="567"/>
        <w:gridCol w:w="571"/>
        <w:gridCol w:w="567"/>
        <w:gridCol w:w="4255"/>
        <w:gridCol w:w="843"/>
      </w:tblGrid>
      <w:tr w:rsidR="00090F1D" w:rsidRPr="006B329A" w14:paraId="068C8653" w14:textId="77777777" w:rsidTr="004C2CFD">
        <w:tc>
          <w:tcPr>
            <w:tcW w:w="1017" w:type="dxa"/>
            <w:tcBorders>
              <w:top w:val="single" w:sz="4" w:space="0" w:color="auto"/>
              <w:left w:val="single" w:sz="4" w:space="0" w:color="auto"/>
              <w:bottom w:val="single" w:sz="4" w:space="0" w:color="auto"/>
              <w:right w:val="single" w:sz="4" w:space="0" w:color="auto"/>
            </w:tcBorders>
            <w:hideMark/>
          </w:tcPr>
          <w:p w14:paraId="101D2281" w14:textId="77777777" w:rsidR="00090F1D" w:rsidRPr="006B329A" w:rsidRDefault="00090F1D" w:rsidP="006B329A">
            <w:pPr>
              <w:pStyle w:val="TAH"/>
              <w:keepNext w:val="0"/>
              <w:keepLines w:val="0"/>
            </w:pPr>
            <w:r w:rsidRPr="006B329A">
              <w:t>Date</w:t>
            </w:r>
          </w:p>
        </w:tc>
        <w:tc>
          <w:tcPr>
            <w:tcW w:w="707" w:type="dxa"/>
            <w:tcBorders>
              <w:top w:val="single" w:sz="4" w:space="0" w:color="auto"/>
              <w:left w:val="single" w:sz="4" w:space="0" w:color="auto"/>
              <w:bottom w:val="single" w:sz="4" w:space="0" w:color="auto"/>
              <w:right w:val="single" w:sz="4" w:space="0" w:color="auto"/>
            </w:tcBorders>
            <w:hideMark/>
          </w:tcPr>
          <w:p w14:paraId="48C17705" w14:textId="77777777" w:rsidR="00090F1D" w:rsidRPr="006B329A" w:rsidRDefault="00090F1D" w:rsidP="006B329A">
            <w:pPr>
              <w:pStyle w:val="TAH"/>
              <w:keepNext w:val="0"/>
              <w:keepLines w:val="0"/>
            </w:pPr>
            <w:r w:rsidRPr="006B329A">
              <w:t>TSG#</w:t>
            </w:r>
          </w:p>
        </w:tc>
        <w:tc>
          <w:tcPr>
            <w:tcW w:w="1133" w:type="dxa"/>
            <w:tcBorders>
              <w:top w:val="single" w:sz="4" w:space="0" w:color="auto"/>
              <w:left w:val="single" w:sz="4" w:space="0" w:color="auto"/>
              <w:bottom w:val="single" w:sz="4" w:space="0" w:color="auto"/>
              <w:right w:val="single" w:sz="4" w:space="0" w:color="auto"/>
            </w:tcBorders>
            <w:hideMark/>
          </w:tcPr>
          <w:p w14:paraId="40FFD195" w14:textId="77777777" w:rsidR="00090F1D" w:rsidRPr="006B329A" w:rsidRDefault="00090F1D" w:rsidP="006B329A">
            <w:pPr>
              <w:pStyle w:val="TAH"/>
              <w:keepNext w:val="0"/>
              <w:keepLines w:val="0"/>
            </w:pPr>
            <w:r w:rsidRPr="006B329A">
              <w:t>TSG Doc.</w:t>
            </w:r>
          </w:p>
        </w:tc>
        <w:tc>
          <w:tcPr>
            <w:tcW w:w="567" w:type="dxa"/>
            <w:tcBorders>
              <w:top w:val="single" w:sz="4" w:space="0" w:color="auto"/>
              <w:left w:val="single" w:sz="4" w:space="0" w:color="auto"/>
              <w:bottom w:val="single" w:sz="4" w:space="0" w:color="auto"/>
              <w:right w:val="single" w:sz="4" w:space="0" w:color="auto"/>
            </w:tcBorders>
            <w:hideMark/>
          </w:tcPr>
          <w:p w14:paraId="31182802" w14:textId="77777777" w:rsidR="00090F1D" w:rsidRPr="006B329A" w:rsidRDefault="00090F1D" w:rsidP="006B329A">
            <w:pPr>
              <w:pStyle w:val="TAH"/>
              <w:keepNext w:val="0"/>
              <w:keepLines w:val="0"/>
            </w:pPr>
            <w:r w:rsidRPr="006B329A">
              <w:t>CR</w:t>
            </w:r>
          </w:p>
        </w:tc>
        <w:tc>
          <w:tcPr>
            <w:tcW w:w="571" w:type="dxa"/>
            <w:tcBorders>
              <w:top w:val="single" w:sz="4" w:space="0" w:color="auto"/>
              <w:left w:val="single" w:sz="4" w:space="0" w:color="auto"/>
              <w:bottom w:val="single" w:sz="4" w:space="0" w:color="auto"/>
              <w:right w:val="single" w:sz="4" w:space="0" w:color="auto"/>
            </w:tcBorders>
            <w:hideMark/>
          </w:tcPr>
          <w:p w14:paraId="06C39744" w14:textId="77777777" w:rsidR="00090F1D" w:rsidRPr="006B329A" w:rsidRDefault="00090F1D" w:rsidP="006B329A">
            <w:pPr>
              <w:pStyle w:val="TAH"/>
              <w:keepNext w:val="0"/>
              <w:keepLines w:val="0"/>
            </w:pPr>
            <w:r w:rsidRPr="006B329A">
              <w:t>Rev</w:t>
            </w:r>
          </w:p>
        </w:tc>
        <w:tc>
          <w:tcPr>
            <w:tcW w:w="567" w:type="dxa"/>
            <w:tcBorders>
              <w:top w:val="single" w:sz="4" w:space="0" w:color="auto"/>
              <w:left w:val="single" w:sz="4" w:space="0" w:color="auto"/>
              <w:bottom w:val="single" w:sz="4" w:space="0" w:color="auto"/>
              <w:right w:val="single" w:sz="4" w:space="0" w:color="auto"/>
            </w:tcBorders>
            <w:hideMark/>
          </w:tcPr>
          <w:p w14:paraId="188ECA92" w14:textId="77777777" w:rsidR="00090F1D" w:rsidRPr="006B329A" w:rsidRDefault="00090F1D" w:rsidP="006B329A">
            <w:pPr>
              <w:pStyle w:val="TAH"/>
              <w:keepNext w:val="0"/>
              <w:keepLines w:val="0"/>
            </w:pPr>
            <w:r w:rsidRPr="006B329A">
              <w:t>Cat</w:t>
            </w:r>
          </w:p>
        </w:tc>
        <w:tc>
          <w:tcPr>
            <w:tcW w:w="4255" w:type="dxa"/>
            <w:tcBorders>
              <w:top w:val="single" w:sz="4" w:space="0" w:color="auto"/>
              <w:left w:val="single" w:sz="4" w:space="0" w:color="auto"/>
              <w:bottom w:val="single" w:sz="4" w:space="0" w:color="auto"/>
              <w:right w:val="single" w:sz="4" w:space="0" w:color="auto"/>
            </w:tcBorders>
            <w:hideMark/>
          </w:tcPr>
          <w:p w14:paraId="38FE05BA" w14:textId="77777777" w:rsidR="00090F1D" w:rsidRPr="006B329A" w:rsidRDefault="00090F1D" w:rsidP="006B329A">
            <w:pPr>
              <w:pStyle w:val="TAH"/>
              <w:keepNext w:val="0"/>
              <w:keepLines w:val="0"/>
            </w:pPr>
            <w:r w:rsidRPr="006B329A">
              <w:t>Subject/Comment</w:t>
            </w:r>
          </w:p>
        </w:tc>
        <w:tc>
          <w:tcPr>
            <w:tcW w:w="843" w:type="dxa"/>
            <w:tcBorders>
              <w:top w:val="single" w:sz="4" w:space="0" w:color="auto"/>
              <w:left w:val="single" w:sz="4" w:space="0" w:color="auto"/>
              <w:bottom w:val="single" w:sz="4" w:space="0" w:color="auto"/>
              <w:right w:val="single" w:sz="4" w:space="0" w:color="auto"/>
            </w:tcBorders>
            <w:hideMark/>
          </w:tcPr>
          <w:p w14:paraId="042E7D60" w14:textId="77777777" w:rsidR="00090F1D" w:rsidRPr="006B329A" w:rsidRDefault="00090F1D" w:rsidP="006B329A">
            <w:pPr>
              <w:pStyle w:val="TAH"/>
              <w:keepNext w:val="0"/>
              <w:keepLines w:val="0"/>
            </w:pPr>
            <w:r w:rsidRPr="006B329A">
              <w:t>New</w:t>
            </w:r>
          </w:p>
        </w:tc>
      </w:tr>
      <w:tr w:rsidR="00090F1D" w:rsidRPr="006B329A" w14:paraId="5CD98C09" w14:textId="77777777" w:rsidTr="004C2CFD">
        <w:tc>
          <w:tcPr>
            <w:tcW w:w="1017" w:type="dxa"/>
            <w:tcBorders>
              <w:top w:val="single" w:sz="4" w:space="0" w:color="auto"/>
              <w:left w:val="single" w:sz="4" w:space="0" w:color="auto"/>
              <w:bottom w:val="single" w:sz="4" w:space="0" w:color="auto"/>
              <w:right w:val="single" w:sz="4" w:space="0" w:color="auto"/>
            </w:tcBorders>
            <w:hideMark/>
          </w:tcPr>
          <w:p w14:paraId="5809C557" w14:textId="77777777" w:rsidR="00090F1D" w:rsidRPr="006B329A" w:rsidRDefault="00090F1D" w:rsidP="006B329A">
            <w:pPr>
              <w:pStyle w:val="TAL"/>
              <w:rPr>
                <w:rFonts w:cs="Arial"/>
                <w:sz w:val="16"/>
                <w:szCs w:val="16"/>
              </w:rPr>
            </w:pPr>
            <w:r w:rsidRPr="006B329A">
              <w:rPr>
                <w:rFonts w:cs="Arial"/>
                <w:sz w:val="16"/>
                <w:szCs w:val="16"/>
              </w:rPr>
              <w:t>December 2015</w:t>
            </w:r>
          </w:p>
        </w:tc>
        <w:tc>
          <w:tcPr>
            <w:tcW w:w="707" w:type="dxa"/>
            <w:tcBorders>
              <w:top w:val="single" w:sz="4" w:space="0" w:color="auto"/>
              <w:left w:val="single" w:sz="4" w:space="0" w:color="auto"/>
              <w:bottom w:val="single" w:sz="4" w:space="0" w:color="auto"/>
              <w:right w:val="single" w:sz="4" w:space="0" w:color="auto"/>
            </w:tcBorders>
          </w:tcPr>
          <w:p w14:paraId="09E47460" w14:textId="77777777" w:rsidR="00090F1D" w:rsidRPr="006B329A" w:rsidRDefault="00090F1D" w:rsidP="006B329A">
            <w:pPr>
              <w:pStyle w:val="TAH"/>
              <w:keepNext w:val="0"/>
              <w:keepLines w:val="0"/>
              <w:rPr>
                <w:rFonts w:cs="Arial"/>
                <w:b w:val="0"/>
                <w:sz w:val="16"/>
                <w:szCs w:val="16"/>
              </w:rPr>
            </w:pPr>
          </w:p>
        </w:tc>
        <w:tc>
          <w:tcPr>
            <w:tcW w:w="1133" w:type="dxa"/>
            <w:tcBorders>
              <w:top w:val="single" w:sz="4" w:space="0" w:color="auto"/>
              <w:left w:val="single" w:sz="4" w:space="0" w:color="auto"/>
              <w:bottom w:val="single" w:sz="4" w:space="0" w:color="auto"/>
              <w:right w:val="single" w:sz="4" w:space="0" w:color="auto"/>
            </w:tcBorders>
          </w:tcPr>
          <w:p w14:paraId="1C512B38" w14:textId="77777777" w:rsidR="00090F1D" w:rsidRPr="006B329A" w:rsidRDefault="00090F1D" w:rsidP="006B329A">
            <w:pPr>
              <w:pStyle w:val="TAH"/>
              <w:keepNext w:val="0"/>
              <w:keepLines w:val="0"/>
              <w:rPr>
                <w:rFonts w:cs="Arial"/>
                <w:b w:val="0"/>
                <w:sz w:val="16"/>
                <w:szCs w:val="16"/>
              </w:rPr>
            </w:pPr>
          </w:p>
        </w:tc>
        <w:tc>
          <w:tcPr>
            <w:tcW w:w="567" w:type="dxa"/>
            <w:tcBorders>
              <w:top w:val="single" w:sz="4" w:space="0" w:color="auto"/>
              <w:left w:val="single" w:sz="4" w:space="0" w:color="auto"/>
              <w:bottom w:val="single" w:sz="4" w:space="0" w:color="auto"/>
              <w:right w:val="single" w:sz="4" w:space="0" w:color="auto"/>
            </w:tcBorders>
          </w:tcPr>
          <w:p w14:paraId="70F3BA7D" w14:textId="77777777" w:rsidR="00090F1D" w:rsidRPr="006B329A" w:rsidRDefault="00090F1D" w:rsidP="006B329A">
            <w:pPr>
              <w:pStyle w:val="TAH"/>
              <w:keepNext w:val="0"/>
              <w:keepLines w:val="0"/>
              <w:rPr>
                <w:rFonts w:cs="Arial"/>
                <w:b w:val="0"/>
                <w:sz w:val="16"/>
                <w:szCs w:val="16"/>
              </w:rPr>
            </w:pPr>
          </w:p>
        </w:tc>
        <w:tc>
          <w:tcPr>
            <w:tcW w:w="571" w:type="dxa"/>
            <w:tcBorders>
              <w:top w:val="single" w:sz="4" w:space="0" w:color="auto"/>
              <w:left w:val="single" w:sz="4" w:space="0" w:color="auto"/>
              <w:bottom w:val="single" w:sz="4" w:space="0" w:color="auto"/>
              <w:right w:val="single" w:sz="4" w:space="0" w:color="auto"/>
            </w:tcBorders>
          </w:tcPr>
          <w:p w14:paraId="514641A0" w14:textId="77777777" w:rsidR="00090F1D" w:rsidRPr="006B329A" w:rsidRDefault="00090F1D" w:rsidP="006B329A">
            <w:pPr>
              <w:pStyle w:val="TAH"/>
              <w:keepNext w:val="0"/>
              <w:keepLines w:val="0"/>
              <w:rPr>
                <w:rFonts w:cs="Arial"/>
                <w:b w:val="0"/>
                <w:sz w:val="16"/>
                <w:szCs w:val="16"/>
              </w:rPr>
            </w:pPr>
          </w:p>
        </w:tc>
        <w:tc>
          <w:tcPr>
            <w:tcW w:w="567" w:type="dxa"/>
            <w:tcBorders>
              <w:top w:val="single" w:sz="4" w:space="0" w:color="auto"/>
              <w:left w:val="single" w:sz="4" w:space="0" w:color="auto"/>
              <w:bottom w:val="single" w:sz="4" w:space="0" w:color="auto"/>
              <w:right w:val="single" w:sz="4" w:space="0" w:color="auto"/>
            </w:tcBorders>
          </w:tcPr>
          <w:p w14:paraId="0F50667A" w14:textId="77777777" w:rsidR="00090F1D" w:rsidRPr="006B329A" w:rsidRDefault="00090F1D" w:rsidP="006B329A">
            <w:pPr>
              <w:pStyle w:val="TAH"/>
              <w:keepNext w:val="0"/>
              <w:keepLines w:val="0"/>
              <w:rPr>
                <w:rFonts w:cs="Arial"/>
                <w:b w:val="0"/>
                <w:sz w:val="16"/>
                <w:szCs w:val="16"/>
              </w:rPr>
            </w:pPr>
          </w:p>
        </w:tc>
        <w:tc>
          <w:tcPr>
            <w:tcW w:w="4255" w:type="dxa"/>
            <w:tcBorders>
              <w:top w:val="single" w:sz="4" w:space="0" w:color="auto"/>
              <w:left w:val="single" w:sz="4" w:space="0" w:color="auto"/>
              <w:bottom w:val="single" w:sz="4" w:space="0" w:color="auto"/>
              <w:right w:val="single" w:sz="4" w:space="0" w:color="auto"/>
            </w:tcBorders>
            <w:hideMark/>
          </w:tcPr>
          <w:p w14:paraId="1A781783" w14:textId="77777777" w:rsidR="00090F1D" w:rsidRPr="006B329A" w:rsidRDefault="00090F1D" w:rsidP="006B329A">
            <w:pPr>
              <w:pStyle w:val="TAL"/>
              <w:rPr>
                <w:rFonts w:cs="Arial"/>
                <w:sz w:val="16"/>
                <w:szCs w:val="16"/>
              </w:rPr>
            </w:pPr>
            <w:r w:rsidRPr="006B329A">
              <w:rPr>
                <w:rFonts w:cs="Arial"/>
                <w:sz w:val="16"/>
                <w:szCs w:val="16"/>
              </w:rPr>
              <w:t>Creation of Rel-13 version based on 12.0.0</w:t>
            </w:r>
          </w:p>
        </w:tc>
        <w:tc>
          <w:tcPr>
            <w:tcW w:w="843" w:type="dxa"/>
            <w:tcBorders>
              <w:top w:val="single" w:sz="4" w:space="0" w:color="auto"/>
              <w:left w:val="single" w:sz="4" w:space="0" w:color="auto"/>
              <w:bottom w:val="single" w:sz="4" w:space="0" w:color="auto"/>
              <w:right w:val="single" w:sz="4" w:space="0" w:color="auto"/>
            </w:tcBorders>
            <w:hideMark/>
          </w:tcPr>
          <w:p w14:paraId="0C2AB11E" w14:textId="77777777" w:rsidR="00090F1D" w:rsidRPr="006B329A" w:rsidRDefault="00090F1D" w:rsidP="006B329A">
            <w:pPr>
              <w:pStyle w:val="TAL"/>
              <w:rPr>
                <w:rFonts w:cs="Arial"/>
                <w:sz w:val="16"/>
                <w:szCs w:val="16"/>
              </w:rPr>
            </w:pPr>
            <w:r w:rsidRPr="006B329A">
              <w:rPr>
                <w:rFonts w:cs="Arial"/>
                <w:sz w:val="16"/>
                <w:szCs w:val="16"/>
              </w:rPr>
              <w:t>13.0.0</w:t>
            </w:r>
          </w:p>
        </w:tc>
      </w:tr>
      <w:tr w:rsidR="00090F1D" w:rsidRPr="006B329A" w14:paraId="3878D319" w14:textId="77777777" w:rsidTr="004C2CFD">
        <w:tc>
          <w:tcPr>
            <w:tcW w:w="1017" w:type="dxa"/>
            <w:tcBorders>
              <w:top w:val="single" w:sz="4" w:space="0" w:color="auto"/>
              <w:left w:val="single" w:sz="4" w:space="0" w:color="auto"/>
              <w:bottom w:val="single" w:sz="4" w:space="0" w:color="auto"/>
              <w:right w:val="single" w:sz="4" w:space="0" w:color="auto"/>
            </w:tcBorders>
          </w:tcPr>
          <w:p w14:paraId="20DE21B1" w14:textId="77777777" w:rsidR="00090F1D" w:rsidRPr="006B329A" w:rsidRDefault="00090F1D" w:rsidP="006B329A">
            <w:pPr>
              <w:pStyle w:val="TAL"/>
              <w:rPr>
                <w:rFonts w:cs="Arial"/>
                <w:sz w:val="16"/>
                <w:szCs w:val="16"/>
              </w:rPr>
            </w:pPr>
          </w:p>
        </w:tc>
        <w:tc>
          <w:tcPr>
            <w:tcW w:w="707" w:type="dxa"/>
            <w:tcBorders>
              <w:top w:val="single" w:sz="4" w:space="0" w:color="auto"/>
              <w:left w:val="single" w:sz="4" w:space="0" w:color="auto"/>
              <w:bottom w:val="single" w:sz="4" w:space="0" w:color="auto"/>
              <w:right w:val="single" w:sz="4" w:space="0" w:color="auto"/>
            </w:tcBorders>
          </w:tcPr>
          <w:p w14:paraId="04BF56C6" w14:textId="77777777" w:rsidR="00090F1D" w:rsidRPr="006B329A" w:rsidRDefault="00090F1D" w:rsidP="006B329A">
            <w:pPr>
              <w:pStyle w:val="TAL"/>
              <w:rPr>
                <w:rFonts w:cs="Arial"/>
                <w:sz w:val="16"/>
                <w:szCs w:val="16"/>
              </w:rPr>
            </w:pPr>
            <w:r w:rsidRPr="006B329A">
              <w:rPr>
                <w:rFonts w:cs="Arial"/>
                <w:sz w:val="16"/>
                <w:szCs w:val="16"/>
              </w:rPr>
              <w:t>GP-68</w:t>
            </w:r>
          </w:p>
        </w:tc>
        <w:tc>
          <w:tcPr>
            <w:tcW w:w="1133" w:type="dxa"/>
            <w:tcBorders>
              <w:top w:val="single" w:sz="4" w:space="0" w:color="auto"/>
              <w:left w:val="single" w:sz="4" w:space="0" w:color="auto"/>
              <w:bottom w:val="single" w:sz="4" w:space="0" w:color="auto"/>
              <w:right w:val="single" w:sz="4" w:space="0" w:color="auto"/>
            </w:tcBorders>
          </w:tcPr>
          <w:p w14:paraId="3B70AABE" w14:textId="77777777" w:rsidR="00090F1D" w:rsidRPr="006B329A" w:rsidRDefault="00090F1D" w:rsidP="006B329A">
            <w:pPr>
              <w:pStyle w:val="TAL"/>
              <w:rPr>
                <w:rFonts w:cs="Arial"/>
                <w:sz w:val="16"/>
                <w:szCs w:val="16"/>
              </w:rPr>
            </w:pPr>
            <w:r w:rsidRPr="006B329A">
              <w:rPr>
                <w:rFonts w:cs="Arial"/>
                <w:sz w:val="16"/>
                <w:szCs w:val="16"/>
              </w:rPr>
              <w:t>GP-151155</w:t>
            </w:r>
          </w:p>
        </w:tc>
        <w:tc>
          <w:tcPr>
            <w:tcW w:w="567" w:type="dxa"/>
            <w:tcBorders>
              <w:top w:val="single" w:sz="4" w:space="0" w:color="auto"/>
              <w:left w:val="single" w:sz="4" w:space="0" w:color="auto"/>
              <w:bottom w:val="single" w:sz="4" w:space="0" w:color="auto"/>
              <w:right w:val="single" w:sz="4" w:space="0" w:color="auto"/>
            </w:tcBorders>
          </w:tcPr>
          <w:p w14:paraId="6C53196E" w14:textId="77777777" w:rsidR="00090F1D" w:rsidRPr="006B329A" w:rsidRDefault="00090F1D" w:rsidP="006B329A">
            <w:pPr>
              <w:pStyle w:val="TAL"/>
              <w:rPr>
                <w:rFonts w:cs="Arial"/>
                <w:sz w:val="16"/>
                <w:szCs w:val="16"/>
              </w:rPr>
            </w:pPr>
            <w:r w:rsidRPr="006B329A">
              <w:rPr>
                <w:rFonts w:cs="Arial"/>
                <w:sz w:val="16"/>
                <w:szCs w:val="16"/>
              </w:rPr>
              <w:t>0022</w:t>
            </w:r>
          </w:p>
        </w:tc>
        <w:tc>
          <w:tcPr>
            <w:tcW w:w="571" w:type="dxa"/>
            <w:tcBorders>
              <w:top w:val="single" w:sz="4" w:space="0" w:color="auto"/>
              <w:left w:val="single" w:sz="4" w:space="0" w:color="auto"/>
              <w:bottom w:val="single" w:sz="4" w:space="0" w:color="auto"/>
              <w:right w:val="single" w:sz="4" w:space="0" w:color="auto"/>
            </w:tcBorders>
          </w:tcPr>
          <w:p w14:paraId="4B038C11" w14:textId="77777777" w:rsidR="00090F1D" w:rsidRPr="006B329A" w:rsidRDefault="00090F1D" w:rsidP="006B329A">
            <w:pPr>
              <w:pStyle w:val="TAL"/>
              <w:rPr>
                <w:rFonts w:cs="Arial"/>
                <w:sz w:val="16"/>
                <w:szCs w:val="16"/>
              </w:rPr>
            </w:pPr>
            <w:r w:rsidRPr="006B329A">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622152CC" w14:textId="77777777" w:rsidR="00090F1D" w:rsidRPr="006B329A" w:rsidRDefault="00090F1D" w:rsidP="006B329A">
            <w:pPr>
              <w:pStyle w:val="TAH"/>
              <w:keepNext w:val="0"/>
              <w:keepLines w:val="0"/>
              <w:rPr>
                <w:rFonts w:cs="Arial"/>
                <w:b w:val="0"/>
                <w:sz w:val="16"/>
                <w:szCs w:val="16"/>
              </w:rPr>
            </w:pPr>
            <w:r w:rsidRPr="006B329A">
              <w:rPr>
                <w:rFonts w:cs="Arial"/>
                <w:b w:val="0"/>
                <w:sz w:val="16"/>
                <w:szCs w:val="16"/>
              </w:rPr>
              <w:t>B</w:t>
            </w:r>
          </w:p>
        </w:tc>
        <w:tc>
          <w:tcPr>
            <w:tcW w:w="4255" w:type="dxa"/>
            <w:tcBorders>
              <w:top w:val="single" w:sz="4" w:space="0" w:color="auto"/>
              <w:left w:val="single" w:sz="4" w:space="0" w:color="auto"/>
              <w:bottom w:val="single" w:sz="4" w:space="0" w:color="auto"/>
              <w:right w:val="single" w:sz="4" w:space="0" w:color="auto"/>
            </w:tcBorders>
          </w:tcPr>
          <w:p w14:paraId="33724828" w14:textId="77777777" w:rsidR="00090F1D" w:rsidRPr="006B329A" w:rsidRDefault="00090F1D" w:rsidP="006B329A">
            <w:pPr>
              <w:pStyle w:val="TAL"/>
              <w:rPr>
                <w:rFonts w:cs="Arial"/>
                <w:sz w:val="16"/>
                <w:szCs w:val="16"/>
              </w:rPr>
            </w:pPr>
            <w:r w:rsidRPr="006B329A">
              <w:rPr>
                <w:rFonts w:cs="Arial"/>
                <w:sz w:val="16"/>
                <w:szCs w:val="16"/>
              </w:rPr>
              <w:t>Introduction of Power Efficient Operation</w:t>
            </w:r>
          </w:p>
        </w:tc>
        <w:tc>
          <w:tcPr>
            <w:tcW w:w="843" w:type="dxa"/>
            <w:tcBorders>
              <w:top w:val="single" w:sz="4" w:space="0" w:color="auto"/>
              <w:left w:val="single" w:sz="4" w:space="0" w:color="auto"/>
              <w:bottom w:val="single" w:sz="4" w:space="0" w:color="auto"/>
              <w:right w:val="single" w:sz="4" w:space="0" w:color="auto"/>
            </w:tcBorders>
          </w:tcPr>
          <w:p w14:paraId="4246FD86" w14:textId="77777777" w:rsidR="00090F1D" w:rsidRPr="006B329A" w:rsidRDefault="00090F1D" w:rsidP="006B329A">
            <w:pPr>
              <w:pStyle w:val="TAL"/>
              <w:rPr>
                <w:rFonts w:cs="Arial"/>
                <w:sz w:val="16"/>
                <w:szCs w:val="16"/>
              </w:rPr>
            </w:pPr>
            <w:r w:rsidRPr="006B329A">
              <w:rPr>
                <w:rFonts w:cs="Arial"/>
                <w:sz w:val="16"/>
                <w:szCs w:val="16"/>
              </w:rPr>
              <w:t>13.0.0</w:t>
            </w:r>
          </w:p>
        </w:tc>
      </w:tr>
      <w:tr w:rsidR="00090F1D" w:rsidRPr="006B329A" w14:paraId="327B0289" w14:textId="77777777" w:rsidTr="004C2CFD">
        <w:tc>
          <w:tcPr>
            <w:tcW w:w="1017" w:type="dxa"/>
            <w:tcBorders>
              <w:top w:val="single" w:sz="4" w:space="0" w:color="auto"/>
              <w:left w:val="single" w:sz="4" w:space="0" w:color="auto"/>
              <w:bottom w:val="single" w:sz="4" w:space="0" w:color="auto"/>
              <w:right w:val="single" w:sz="4" w:space="0" w:color="auto"/>
            </w:tcBorders>
          </w:tcPr>
          <w:p w14:paraId="0E47429F" w14:textId="77777777" w:rsidR="00090F1D" w:rsidRPr="006B329A" w:rsidRDefault="00585F5A" w:rsidP="006B329A">
            <w:pPr>
              <w:pStyle w:val="TAL"/>
              <w:rPr>
                <w:rFonts w:cs="Arial"/>
                <w:sz w:val="16"/>
                <w:szCs w:val="16"/>
              </w:rPr>
            </w:pPr>
            <w:r>
              <w:rPr>
                <w:rFonts w:cs="Arial"/>
                <w:sz w:val="16"/>
                <w:szCs w:val="16"/>
              </w:rPr>
              <w:t>February 2016</w:t>
            </w:r>
          </w:p>
        </w:tc>
        <w:tc>
          <w:tcPr>
            <w:tcW w:w="707" w:type="dxa"/>
            <w:tcBorders>
              <w:top w:val="single" w:sz="4" w:space="0" w:color="auto"/>
              <w:left w:val="single" w:sz="4" w:space="0" w:color="auto"/>
              <w:bottom w:val="single" w:sz="4" w:space="0" w:color="auto"/>
              <w:right w:val="single" w:sz="4" w:space="0" w:color="auto"/>
            </w:tcBorders>
          </w:tcPr>
          <w:p w14:paraId="5ED38DC0" w14:textId="77777777" w:rsidR="00090F1D" w:rsidRPr="006B329A" w:rsidRDefault="00090F1D" w:rsidP="006B329A">
            <w:pPr>
              <w:pStyle w:val="TAL"/>
              <w:rPr>
                <w:rFonts w:cs="Arial"/>
                <w:sz w:val="16"/>
                <w:szCs w:val="16"/>
              </w:rPr>
            </w:pPr>
            <w:r w:rsidRPr="006B329A">
              <w:rPr>
                <w:rFonts w:cs="Arial"/>
                <w:sz w:val="16"/>
                <w:szCs w:val="16"/>
              </w:rPr>
              <w:t>GP-69</w:t>
            </w:r>
          </w:p>
        </w:tc>
        <w:tc>
          <w:tcPr>
            <w:tcW w:w="1133" w:type="dxa"/>
            <w:tcBorders>
              <w:top w:val="single" w:sz="4" w:space="0" w:color="auto"/>
              <w:left w:val="single" w:sz="4" w:space="0" w:color="auto"/>
              <w:bottom w:val="single" w:sz="4" w:space="0" w:color="auto"/>
              <w:right w:val="single" w:sz="4" w:space="0" w:color="auto"/>
            </w:tcBorders>
          </w:tcPr>
          <w:p w14:paraId="74F1DD3B" w14:textId="77777777" w:rsidR="00090F1D" w:rsidRPr="006B329A" w:rsidRDefault="00090F1D" w:rsidP="006B329A">
            <w:pPr>
              <w:pStyle w:val="TAL"/>
              <w:rPr>
                <w:rFonts w:cs="Arial"/>
                <w:sz w:val="16"/>
                <w:szCs w:val="16"/>
              </w:rPr>
            </w:pPr>
            <w:r w:rsidRPr="006B329A">
              <w:rPr>
                <w:rFonts w:cs="Arial"/>
                <w:sz w:val="16"/>
                <w:szCs w:val="16"/>
              </w:rPr>
              <w:t>GP-160063</w:t>
            </w:r>
          </w:p>
        </w:tc>
        <w:tc>
          <w:tcPr>
            <w:tcW w:w="567" w:type="dxa"/>
            <w:tcBorders>
              <w:top w:val="single" w:sz="4" w:space="0" w:color="auto"/>
              <w:left w:val="single" w:sz="4" w:space="0" w:color="auto"/>
              <w:bottom w:val="single" w:sz="4" w:space="0" w:color="auto"/>
              <w:right w:val="single" w:sz="4" w:space="0" w:color="auto"/>
            </w:tcBorders>
          </w:tcPr>
          <w:p w14:paraId="7DC12281" w14:textId="77777777" w:rsidR="00090F1D" w:rsidRPr="006B329A" w:rsidRDefault="00090F1D" w:rsidP="006B329A">
            <w:pPr>
              <w:pStyle w:val="TAL"/>
              <w:rPr>
                <w:rFonts w:cs="Arial"/>
                <w:sz w:val="16"/>
                <w:szCs w:val="16"/>
              </w:rPr>
            </w:pPr>
            <w:r w:rsidRPr="006B329A">
              <w:rPr>
                <w:rFonts w:cs="Arial"/>
                <w:sz w:val="16"/>
                <w:szCs w:val="16"/>
              </w:rPr>
              <w:t>0023</w:t>
            </w:r>
          </w:p>
        </w:tc>
        <w:tc>
          <w:tcPr>
            <w:tcW w:w="571" w:type="dxa"/>
            <w:tcBorders>
              <w:top w:val="single" w:sz="4" w:space="0" w:color="auto"/>
              <w:left w:val="single" w:sz="4" w:space="0" w:color="auto"/>
              <w:bottom w:val="single" w:sz="4" w:space="0" w:color="auto"/>
              <w:right w:val="single" w:sz="4" w:space="0" w:color="auto"/>
            </w:tcBorders>
          </w:tcPr>
          <w:p w14:paraId="7555BBA7" w14:textId="77777777" w:rsidR="00090F1D" w:rsidRPr="006B329A" w:rsidRDefault="00090F1D" w:rsidP="006B329A">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750CDB31" w14:textId="77777777" w:rsidR="00090F1D" w:rsidRPr="006B329A" w:rsidRDefault="00090F1D" w:rsidP="006B329A">
            <w:pPr>
              <w:pStyle w:val="TAH"/>
              <w:keepNext w:val="0"/>
              <w:keepLines w:val="0"/>
              <w:rPr>
                <w:rFonts w:cs="Arial"/>
                <w:b w:val="0"/>
                <w:sz w:val="16"/>
                <w:szCs w:val="16"/>
              </w:rPr>
            </w:pPr>
            <w:r w:rsidRPr="006B329A">
              <w:rPr>
                <w:rFonts w:cs="Arial"/>
                <w:b w:val="0"/>
                <w:sz w:val="16"/>
                <w:szCs w:val="16"/>
              </w:rPr>
              <w:t>F</w:t>
            </w:r>
          </w:p>
        </w:tc>
        <w:tc>
          <w:tcPr>
            <w:tcW w:w="4255" w:type="dxa"/>
            <w:tcBorders>
              <w:top w:val="single" w:sz="4" w:space="0" w:color="auto"/>
              <w:left w:val="single" w:sz="4" w:space="0" w:color="auto"/>
              <w:bottom w:val="single" w:sz="4" w:space="0" w:color="auto"/>
              <w:right w:val="single" w:sz="4" w:space="0" w:color="auto"/>
            </w:tcBorders>
          </w:tcPr>
          <w:p w14:paraId="0941EBCD" w14:textId="77777777" w:rsidR="00090F1D" w:rsidRPr="006B329A" w:rsidRDefault="00090F1D" w:rsidP="006B329A">
            <w:pPr>
              <w:pStyle w:val="TAL"/>
              <w:rPr>
                <w:rFonts w:cs="Arial"/>
                <w:sz w:val="16"/>
                <w:szCs w:val="16"/>
              </w:rPr>
            </w:pPr>
            <w:r w:rsidRPr="006B329A">
              <w:rPr>
                <w:rFonts w:cs="Arial"/>
                <w:sz w:val="16"/>
                <w:szCs w:val="16"/>
              </w:rPr>
              <w:t>Miscellaneous corrections to eDRX</w:t>
            </w:r>
          </w:p>
        </w:tc>
        <w:tc>
          <w:tcPr>
            <w:tcW w:w="843" w:type="dxa"/>
            <w:tcBorders>
              <w:top w:val="single" w:sz="4" w:space="0" w:color="auto"/>
              <w:left w:val="single" w:sz="4" w:space="0" w:color="auto"/>
              <w:bottom w:val="single" w:sz="4" w:space="0" w:color="auto"/>
              <w:right w:val="single" w:sz="4" w:space="0" w:color="auto"/>
            </w:tcBorders>
          </w:tcPr>
          <w:p w14:paraId="40FFDAD5" w14:textId="77777777" w:rsidR="00090F1D" w:rsidRPr="006B329A" w:rsidRDefault="00090F1D" w:rsidP="006B329A">
            <w:pPr>
              <w:pStyle w:val="TAL"/>
              <w:rPr>
                <w:rFonts w:cs="Arial"/>
                <w:sz w:val="16"/>
                <w:szCs w:val="16"/>
              </w:rPr>
            </w:pPr>
            <w:r w:rsidRPr="006B329A">
              <w:rPr>
                <w:rFonts w:cs="Arial"/>
                <w:sz w:val="16"/>
                <w:szCs w:val="16"/>
              </w:rPr>
              <w:t>13.1.0</w:t>
            </w:r>
          </w:p>
        </w:tc>
      </w:tr>
    </w:tbl>
    <w:p w14:paraId="341CFD7D" w14:textId="77777777" w:rsidR="009A164C" w:rsidRDefault="009A164C" w:rsidP="009A164C"/>
    <w:tbl>
      <w:tblPr>
        <w:tblW w:w="96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03"/>
        <w:gridCol w:w="1097"/>
        <w:gridCol w:w="426"/>
        <w:gridCol w:w="426"/>
        <w:gridCol w:w="426"/>
        <w:gridCol w:w="4834"/>
        <w:gridCol w:w="852"/>
      </w:tblGrid>
      <w:tr w:rsidR="004C2CFD" w:rsidRPr="00DE0C32" w14:paraId="38E31E50" w14:textId="77777777" w:rsidTr="00B842FA">
        <w:tblPrEx>
          <w:tblCellMar>
            <w:top w:w="0" w:type="dxa"/>
            <w:bottom w:w="0" w:type="dxa"/>
          </w:tblCellMar>
        </w:tblPrEx>
        <w:trPr>
          <w:cantSplit/>
        </w:trPr>
        <w:tc>
          <w:tcPr>
            <w:tcW w:w="9667" w:type="dxa"/>
            <w:gridSpan w:val="8"/>
            <w:tcBorders>
              <w:bottom w:val="nil"/>
            </w:tcBorders>
            <w:shd w:val="solid" w:color="FFFFFF" w:fill="auto"/>
          </w:tcPr>
          <w:p w14:paraId="57357555" w14:textId="77777777" w:rsidR="004C2CFD" w:rsidRPr="00DE0C32" w:rsidRDefault="004C2CFD" w:rsidP="00D80BF7">
            <w:pPr>
              <w:pStyle w:val="TAL"/>
              <w:jc w:val="center"/>
              <w:rPr>
                <w:b/>
                <w:szCs w:val="18"/>
              </w:rPr>
            </w:pPr>
            <w:r w:rsidRPr="00DE0C32">
              <w:rPr>
                <w:b/>
                <w:szCs w:val="18"/>
              </w:rPr>
              <w:t>Change history</w:t>
            </w:r>
          </w:p>
        </w:tc>
      </w:tr>
      <w:tr w:rsidR="004C2CFD" w:rsidRPr="00DE0C32" w14:paraId="3D2E1E4C" w14:textId="77777777" w:rsidTr="00B842FA">
        <w:tblPrEx>
          <w:tblCellMar>
            <w:top w:w="0" w:type="dxa"/>
            <w:bottom w:w="0" w:type="dxa"/>
          </w:tblCellMar>
        </w:tblPrEx>
        <w:tc>
          <w:tcPr>
            <w:tcW w:w="803" w:type="dxa"/>
            <w:tcBorders>
              <w:bottom w:val="single" w:sz="4" w:space="0" w:color="auto"/>
            </w:tcBorders>
            <w:shd w:val="pct10" w:color="auto" w:fill="FFFFFF"/>
          </w:tcPr>
          <w:p w14:paraId="7C0EB422" w14:textId="77777777" w:rsidR="004C2CFD" w:rsidRPr="00DE0C32" w:rsidRDefault="004C2CFD" w:rsidP="00D80BF7">
            <w:pPr>
              <w:pStyle w:val="TAL"/>
              <w:rPr>
                <w:b/>
                <w:szCs w:val="18"/>
              </w:rPr>
            </w:pPr>
            <w:r w:rsidRPr="00DE0C32">
              <w:rPr>
                <w:b/>
                <w:szCs w:val="18"/>
              </w:rPr>
              <w:t>Date</w:t>
            </w:r>
          </w:p>
        </w:tc>
        <w:tc>
          <w:tcPr>
            <w:tcW w:w="803" w:type="dxa"/>
            <w:tcBorders>
              <w:bottom w:val="single" w:sz="4" w:space="0" w:color="auto"/>
            </w:tcBorders>
            <w:shd w:val="pct10" w:color="auto" w:fill="FFFFFF"/>
          </w:tcPr>
          <w:p w14:paraId="5B216AB8" w14:textId="77777777" w:rsidR="004C2CFD" w:rsidRPr="00DE0C32" w:rsidRDefault="004C2CFD" w:rsidP="00D80BF7">
            <w:pPr>
              <w:pStyle w:val="TAL"/>
              <w:rPr>
                <w:b/>
                <w:szCs w:val="18"/>
              </w:rPr>
            </w:pPr>
            <w:r w:rsidRPr="00DE0C32">
              <w:rPr>
                <w:b/>
                <w:szCs w:val="18"/>
              </w:rPr>
              <w:t>Meeting</w:t>
            </w:r>
          </w:p>
        </w:tc>
        <w:tc>
          <w:tcPr>
            <w:tcW w:w="1097" w:type="dxa"/>
            <w:tcBorders>
              <w:bottom w:val="single" w:sz="4" w:space="0" w:color="auto"/>
            </w:tcBorders>
            <w:shd w:val="pct10" w:color="auto" w:fill="FFFFFF"/>
          </w:tcPr>
          <w:p w14:paraId="2C08041D" w14:textId="77777777" w:rsidR="004C2CFD" w:rsidRPr="00DE0C32" w:rsidRDefault="004C2CFD" w:rsidP="00D80BF7">
            <w:pPr>
              <w:pStyle w:val="TAL"/>
              <w:rPr>
                <w:b/>
                <w:szCs w:val="18"/>
              </w:rPr>
            </w:pPr>
            <w:r w:rsidRPr="00DE0C32">
              <w:rPr>
                <w:b/>
                <w:szCs w:val="18"/>
              </w:rPr>
              <w:t>TDoc</w:t>
            </w:r>
          </w:p>
        </w:tc>
        <w:tc>
          <w:tcPr>
            <w:tcW w:w="426" w:type="dxa"/>
            <w:tcBorders>
              <w:bottom w:val="single" w:sz="4" w:space="0" w:color="auto"/>
            </w:tcBorders>
            <w:shd w:val="pct10" w:color="auto" w:fill="FFFFFF"/>
          </w:tcPr>
          <w:p w14:paraId="4A929C42" w14:textId="77777777" w:rsidR="004C2CFD" w:rsidRPr="00DE0C32" w:rsidRDefault="004C2CFD" w:rsidP="00D80BF7">
            <w:pPr>
              <w:pStyle w:val="TAL"/>
              <w:rPr>
                <w:b/>
                <w:szCs w:val="18"/>
              </w:rPr>
            </w:pPr>
            <w:r w:rsidRPr="00DE0C32">
              <w:rPr>
                <w:b/>
                <w:szCs w:val="18"/>
              </w:rPr>
              <w:t>CR</w:t>
            </w:r>
          </w:p>
        </w:tc>
        <w:tc>
          <w:tcPr>
            <w:tcW w:w="426" w:type="dxa"/>
            <w:tcBorders>
              <w:bottom w:val="single" w:sz="4" w:space="0" w:color="auto"/>
            </w:tcBorders>
            <w:shd w:val="pct10" w:color="auto" w:fill="FFFFFF"/>
          </w:tcPr>
          <w:p w14:paraId="75817401" w14:textId="77777777" w:rsidR="004C2CFD" w:rsidRPr="00DE0C32" w:rsidRDefault="004C2CFD" w:rsidP="00D80BF7">
            <w:pPr>
              <w:pStyle w:val="TAL"/>
              <w:rPr>
                <w:b/>
                <w:szCs w:val="18"/>
              </w:rPr>
            </w:pPr>
            <w:r w:rsidRPr="00DE0C32">
              <w:rPr>
                <w:b/>
                <w:szCs w:val="18"/>
              </w:rPr>
              <w:t>Rev</w:t>
            </w:r>
          </w:p>
        </w:tc>
        <w:tc>
          <w:tcPr>
            <w:tcW w:w="426" w:type="dxa"/>
            <w:tcBorders>
              <w:bottom w:val="single" w:sz="4" w:space="0" w:color="auto"/>
            </w:tcBorders>
            <w:shd w:val="pct10" w:color="auto" w:fill="FFFFFF"/>
          </w:tcPr>
          <w:p w14:paraId="024C3703" w14:textId="77777777" w:rsidR="004C2CFD" w:rsidRPr="00DE0C32" w:rsidRDefault="004C2CFD" w:rsidP="00D80BF7">
            <w:pPr>
              <w:pStyle w:val="TAL"/>
              <w:rPr>
                <w:b/>
                <w:szCs w:val="18"/>
              </w:rPr>
            </w:pPr>
            <w:r w:rsidRPr="00DE0C32">
              <w:rPr>
                <w:b/>
                <w:szCs w:val="18"/>
              </w:rPr>
              <w:t>Cat</w:t>
            </w:r>
          </w:p>
        </w:tc>
        <w:tc>
          <w:tcPr>
            <w:tcW w:w="4834" w:type="dxa"/>
            <w:tcBorders>
              <w:bottom w:val="single" w:sz="4" w:space="0" w:color="auto"/>
            </w:tcBorders>
            <w:shd w:val="pct10" w:color="auto" w:fill="FFFFFF"/>
          </w:tcPr>
          <w:p w14:paraId="40E73040" w14:textId="77777777" w:rsidR="004C2CFD" w:rsidRPr="00DE0C32" w:rsidRDefault="004C2CFD" w:rsidP="00D80BF7">
            <w:pPr>
              <w:pStyle w:val="TAL"/>
              <w:rPr>
                <w:b/>
                <w:szCs w:val="18"/>
              </w:rPr>
            </w:pPr>
            <w:r w:rsidRPr="00DE0C32">
              <w:rPr>
                <w:b/>
                <w:szCs w:val="18"/>
              </w:rPr>
              <w:t>Subject/Comment</w:t>
            </w:r>
          </w:p>
        </w:tc>
        <w:tc>
          <w:tcPr>
            <w:tcW w:w="852" w:type="dxa"/>
            <w:tcBorders>
              <w:bottom w:val="single" w:sz="4" w:space="0" w:color="auto"/>
            </w:tcBorders>
            <w:shd w:val="pct10" w:color="auto" w:fill="FFFFFF"/>
          </w:tcPr>
          <w:p w14:paraId="0032F002" w14:textId="77777777" w:rsidR="004C2CFD" w:rsidRPr="00DE0C32" w:rsidRDefault="004C2CFD" w:rsidP="00D80BF7">
            <w:pPr>
              <w:pStyle w:val="TAL"/>
              <w:rPr>
                <w:b/>
                <w:szCs w:val="18"/>
              </w:rPr>
            </w:pPr>
            <w:r w:rsidRPr="00DE0C32">
              <w:rPr>
                <w:b/>
                <w:szCs w:val="18"/>
              </w:rPr>
              <w:t>New version</w:t>
            </w:r>
          </w:p>
        </w:tc>
      </w:tr>
      <w:tr w:rsidR="004C2CFD" w:rsidRPr="00B2549C" w14:paraId="617ACC95" w14:textId="77777777" w:rsidTr="00B842FA">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2D4D0B79" w14:textId="77777777" w:rsidR="004C2CFD" w:rsidRPr="00B2549C" w:rsidRDefault="004C2CFD" w:rsidP="00D80BF7">
            <w:pPr>
              <w:pStyle w:val="TAL"/>
              <w:rPr>
                <w:sz w:val="16"/>
                <w:szCs w:val="16"/>
              </w:rPr>
            </w:pPr>
            <w:r w:rsidRPr="00B2549C">
              <w:rPr>
                <w:sz w:val="16"/>
                <w:szCs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7FBDFC37" w14:textId="77777777" w:rsidR="004C2CFD" w:rsidRPr="00B2549C" w:rsidRDefault="00445AEC" w:rsidP="00D80BF7">
            <w:pPr>
              <w:pStyle w:val="TAL"/>
              <w:jc w:val="center"/>
              <w:rPr>
                <w:sz w:val="16"/>
                <w:szCs w:val="16"/>
              </w:rPr>
            </w:pPr>
            <w:r w:rsidRPr="00B2549C">
              <w:rPr>
                <w:sz w:val="16"/>
                <w:szCs w:val="16"/>
              </w:rPr>
              <w:t>RP-</w:t>
            </w:r>
            <w:r w:rsidR="004C2CFD" w:rsidRPr="00B2549C">
              <w:rPr>
                <w:sz w:val="16"/>
                <w:szCs w:val="16"/>
              </w:rPr>
              <w:t>75</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3681D353" w14:textId="77777777" w:rsidR="004C2CFD" w:rsidRPr="00B2549C" w:rsidRDefault="00445AEC" w:rsidP="00D80BF7">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94EF0B" w14:textId="77777777" w:rsidR="004C2CFD" w:rsidRPr="00B2549C" w:rsidRDefault="00445AEC" w:rsidP="00D80BF7">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A3554F" w14:textId="77777777" w:rsidR="004C2CFD" w:rsidRPr="00B2549C" w:rsidRDefault="00445AEC" w:rsidP="00D80BF7">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0C8926" w14:textId="77777777" w:rsidR="004C2CFD" w:rsidRPr="00B2549C" w:rsidRDefault="00445AEC" w:rsidP="00D80BF7">
            <w:pPr>
              <w:pStyle w:val="TAL"/>
              <w:rPr>
                <w:sz w:val="16"/>
                <w:szCs w:val="16"/>
              </w:rPr>
            </w:pPr>
            <w:r w:rsidRPr="00B2549C">
              <w:rPr>
                <w:sz w:val="16"/>
                <w:szCs w:val="16"/>
              </w:rPr>
              <w:t>-</w:t>
            </w:r>
          </w:p>
        </w:tc>
        <w:tc>
          <w:tcPr>
            <w:tcW w:w="4834" w:type="dxa"/>
            <w:tcBorders>
              <w:top w:val="single" w:sz="4" w:space="0" w:color="auto"/>
              <w:left w:val="single" w:sz="4" w:space="0" w:color="auto"/>
              <w:bottom w:val="single" w:sz="4" w:space="0" w:color="auto"/>
              <w:right w:val="single" w:sz="4" w:space="0" w:color="auto"/>
            </w:tcBorders>
            <w:shd w:val="solid" w:color="FFFFFF" w:fill="auto"/>
          </w:tcPr>
          <w:p w14:paraId="49F63B4A" w14:textId="77777777" w:rsidR="004C2CFD" w:rsidRPr="00B2549C" w:rsidRDefault="004C2CFD" w:rsidP="00D80BF7">
            <w:pPr>
              <w:pStyle w:val="TAL"/>
              <w:rPr>
                <w:sz w:val="16"/>
                <w:szCs w:val="16"/>
              </w:rPr>
            </w:pPr>
            <w:r w:rsidRPr="00B2549C">
              <w:rPr>
                <w:noProof/>
                <w:sz w:val="16"/>
                <w:szCs w:val="16"/>
              </w:rPr>
              <w:t>Version for Release 14 (frozen at TSG-75)</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064D607A" w14:textId="77777777" w:rsidR="004C2CFD" w:rsidRPr="00B2549C" w:rsidRDefault="004C2CFD" w:rsidP="00D80BF7">
            <w:pPr>
              <w:pStyle w:val="TAL"/>
              <w:rPr>
                <w:sz w:val="16"/>
                <w:szCs w:val="16"/>
              </w:rPr>
            </w:pPr>
            <w:r w:rsidRPr="00B2549C">
              <w:rPr>
                <w:sz w:val="16"/>
                <w:szCs w:val="16"/>
              </w:rPr>
              <w:t>14.0.0</w:t>
            </w:r>
          </w:p>
        </w:tc>
      </w:tr>
      <w:tr w:rsidR="004C2CFD" w:rsidRPr="00B2549C" w14:paraId="0115A2C8" w14:textId="77777777" w:rsidTr="00B842FA">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3F076D09" w14:textId="77777777" w:rsidR="004C2CFD" w:rsidRPr="00B2549C" w:rsidRDefault="004C2CFD" w:rsidP="00D80BF7">
            <w:pPr>
              <w:pStyle w:val="TAL"/>
              <w:rPr>
                <w:sz w:val="16"/>
                <w:szCs w:val="16"/>
              </w:rPr>
            </w:pPr>
            <w:r w:rsidRPr="00B2549C">
              <w:rPr>
                <w:sz w:val="16"/>
                <w:szCs w:val="16"/>
              </w:rPr>
              <w:t>2018-06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AEEC43E" w14:textId="77777777" w:rsidR="004C2CFD" w:rsidRPr="00B2549C" w:rsidRDefault="00445AEC" w:rsidP="00D80BF7">
            <w:pPr>
              <w:pStyle w:val="TAL"/>
              <w:jc w:val="center"/>
              <w:rPr>
                <w:sz w:val="16"/>
                <w:szCs w:val="16"/>
              </w:rPr>
            </w:pPr>
            <w:r w:rsidRPr="00B2549C">
              <w:rPr>
                <w:sz w:val="16"/>
                <w:szCs w:val="16"/>
              </w:rPr>
              <w:t>RP</w:t>
            </w:r>
            <w:r w:rsidR="004C2CFD" w:rsidRPr="00B2549C">
              <w:rPr>
                <w:sz w:val="16"/>
                <w:szCs w:val="16"/>
              </w:rPr>
              <w:t>-80</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54EB4D6C" w14:textId="77777777" w:rsidR="004C2CFD" w:rsidRPr="00B2549C" w:rsidRDefault="004C2CFD" w:rsidP="00D80BF7">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060C56" w14:textId="77777777" w:rsidR="004C2CFD" w:rsidRPr="00B2549C" w:rsidRDefault="004C2CFD" w:rsidP="00D80BF7">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1432DC" w14:textId="77777777" w:rsidR="004C2CFD" w:rsidRPr="00B2549C" w:rsidRDefault="004C2CFD" w:rsidP="00D80BF7">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EFDFD0" w14:textId="77777777" w:rsidR="004C2CFD" w:rsidRPr="00B2549C" w:rsidRDefault="004C2CFD" w:rsidP="00D80BF7">
            <w:pPr>
              <w:pStyle w:val="TAL"/>
              <w:rPr>
                <w:sz w:val="16"/>
                <w:szCs w:val="16"/>
              </w:rPr>
            </w:pPr>
            <w:r w:rsidRPr="00B2549C">
              <w:rPr>
                <w:sz w:val="16"/>
                <w:szCs w:val="16"/>
              </w:rPr>
              <w:t>-</w:t>
            </w:r>
          </w:p>
        </w:tc>
        <w:tc>
          <w:tcPr>
            <w:tcW w:w="4834" w:type="dxa"/>
            <w:tcBorders>
              <w:top w:val="single" w:sz="4" w:space="0" w:color="auto"/>
              <w:left w:val="single" w:sz="4" w:space="0" w:color="auto"/>
              <w:bottom w:val="single" w:sz="4" w:space="0" w:color="auto"/>
              <w:right w:val="single" w:sz="4" w:space="0" w:color="auto"/>
            </w:tcBorders>
            <w:shd w:val="solid" w:color="FFFFFF" w:fill="auto"/>
          </w:tcPr>
          <w:p w14:paraId="4F6A09C0" w14:textId="77777777" w:rsidR="004C2CFD" w:rsidRPr="00B2549C" w:rsidRDefault="004C2CFD" w:rsidP="00D80BF7">
            <w:pPr>
              <w:pStyle w:val="TAL"/>
              <w:rPr>
                <w:noProof/>
                <w:sz w:val="16"/>
                <w:szCs w:val="16"/>
              </w:rPr>
            </w:pPr>
            <w:r w:rsidRPr="00B2549C">
              <w:rPr>
                <w:noProof/>
                <w:sz w:val="16"/>
                <w:szCs w:val="16"/>
              </w:rPr>
              <w:t>Update to Rel-15 version (MCC)</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3204E6C3" w14:textId="77777777" w:rsidR="004C2CFD" w:rsidRPr="00B2549C" w:rsidRDefault="004C2CFD" w:rsidP="00D80BF7">
            <w:pPr>
              <w:pStyle w:val="TAL"/>
              <w:rPr>
                <w:sz w:val="16"/>
                <w:szCs w:val="16"/>
              </w:rPr>
            </w:pPr>
            <w:r w:rsidRPr="00B2549C">
              <w:rPr>
                <w:sz w:val="16"/>
                <w:szCs w:val="16"/>
              </w:rPr>
              <w:t>15.0.0</w:t>
            </w:r>
          </w:p>
        </w:tc>
      </w:tr>
      <w:tr w:rsidR="00445AEC" w:rsidRPr="00B2549C" w14:paraId="672CFB60" w14:textId="77777777" w:rsidTr="00B842FA">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36128143" w14:textId="77777777" w:rsidR="00445AEC" w:rsidRPr="00B2549C" w:rsidRDefault="00445AEC" w:rsidP="00D80BF7">
            <w:pPr>
              <w:pStyle w:val="TAL"/>
              <w:rPr>
                <w:sz w:val="16"/>
                <w:szCs w:val="16"/>
              </w:rPr>
            </w:pPr>
            <w:r w:rsidRPr="00B2549C">
              <w:rPr>
                <w:sz w:val="16"/>
                <w:szCs w:val="16"/>
              </w:rPr>
              <w:t>2020-07</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7EF5C06D" w14:textId="77777777" w:rsidR="00445AEC" w:rsidRPr="00B2549C" w:rsidRDefault="00445AEC" w:rsidP="00D80BF7">
            <w:pPr>
              <w:pStyle w:val="TAL"/>
              <w:jc w:val="center"/>
              <w:rPr>
                <w:sz w:val="16"/>
                <w:szCs w:val="16"/>
              </w:rPr>
            </w:pPr>
            <w:r w:rsidRPr="00B2549C">
              <w:rPr>
                <w:sz w:val="16"/>
                <w:szCs w:val="16"/>
              </w:rPr>
              <w:t>RP-88e</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34E42024" w14:textId="77777777" w:rsidR="00445AEC" w:rsidRPr="00B2549C" w:rsidRDefault="00445AEC" w:rsidP="00D80BF7">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B1D960" w14:textId="77777777" w:rsidR="00445AEC" w:rsidRPr="00B2549C" w:rsidRDefault="00445AEC" w:rsidP="00D80BF7">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ECF89C" w14:textId="77777777" w:rsidR="00445AEC" w:rsidRPr="00B2549C" w:rsidRDefault="00445AEC" w:rsidP="00D80BF7">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0A767A" w14:textId="77777777" w:rsidR="00445AEC" w:rsidRPr="00B2549C" w:rsidRDefault="00445AEC" w:rsidP="00D80BF7">
            <w:pPr>
              <w:pStyle w:val="TAL"/>
              <w:rPr>
                <w:sz w:val="16"/>
                <w:szCs w:val="16"/>
              </w:rPr>
            </w:pPr>
            <w:r w:rsidRPr="00B2549C">
              <w:rPr>
                <w:sz w:val="16"/>
                <w:szCs w:val="16"/>
              </w:rPr>
              <w:t>-</w:t>
            </w:r>
          </w:p>
        </w:tc>
        <w:tc>
          <w:tcPr>
            <w:tcW w:w="4834" w:type="dxa"/>
            <w:tcBorders>
              <w:top w:val="single" w:sz="4" w:space="0" w:color="auto"/>
              <w:left w:val="single" w:sz="4" w:space="0" w:color="auto"/>
              <w:bottom w:val="single" w:sz="4" w:space="0" w:color="auto"/>
              <w:right w:val="single" w:sz="4" w:space="0" w:color="auto"/>
            </w:tcBorders>
            <w:shd w:val="solid" w:color="FFFFFF" w:fill="auto"/>
          </w:tcPr>
          <w:p w14:paraId="016FFF44" w14:textId="77777777" w:rsidR="00445AEC" w:rsidRPr="00B2549C" w:rsidRDefault="00445AEC" w:rsidP="00D80BF7">
            <w:pPr>
              <w:pStyle w:val="TAL"/>
              <w:rPr>
                <w:noProof/>
                <w:sz w:val="16"/>
                <w:szCs w:val="16"/>
              </w:rPr>
            </w:pPr>
            <w:r w:rsidRPr="00B2549C">
              <w:rPr>
                <w:rFonts w:cs="Arial"/>
                <w:sz w:val="16"/>
                <w:szCs w:val="16"/>
              </w:rPr>
              <w:t>Upgrade to Rel-16 version without technical change</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40A0781E" w14:textId="77777777" w:rsidR="00445AEC" w:rsidRPr="00B2549C" w:rsidRDefault="00445AEC" w:rsidP="00D80BF7">
            <w:pPr>
              <w:pStyle w:val="TAL"/>
              <w:rPr>
                <w:bCs/>
                <w:sz w:val="16"/>
                <w:szCs w:val="16"/>
              </w:rPr>
            </w:pPr>
            <w:r w:rsidRPr="00B2549C">
              <w:rPr>
                <w:bCs/>
                <w:sz w:val="16"/>
                <w:szCs w:val="16"/>
              </w:rPr>
              <w:t>16.0.0</w:t>
            </w:r>
          </w:p>
        </w:tc>
      </w:tr>
      <w:tr w:rsidR="00F63828" w:rsidRPr="00B2549C" w14:paraId="29144A3C" w14:textId="77777777">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43B48D6F" w14:textId="77777777" w:rsidR="00F63828" w:rsidRPr="00B2549C" w:rsidRDefault="00F63828">
            <w:pPr>
              <w:pStyle w:val="TAL"/>
              <w:rPr>
                <w:sz w:val="16"/>
                <w:szCs w:val="16"/>
              </w:rPr>
            </w:pPr>
            <w:r w:rsidRPr="00B2549C">
              <w:rPr>
                <w:sz w:val="16"/>
                <w:szCs w:val="16"/>
              </w:rPr>
              <w:t>202</w:t>
            </w:r>
            <w:r>
              <w:rPr>
                <w:sz w:val="16"/>
                <w:szCs w:val="16"/>
              </w:rPr>
              <w:t>2</w:t>
            </w:r>
            <w:r w:rsidRPr="00B2549C">
              <w:rPr>
                <w:sz w:val="16"/>
                <w:szCs w:val="16"/>
              </w:rPr>
              <w:t>-0</w:t>
            </w:r>
            <w:r>
              <w:rPr>
                <w:sz w:val="16"/>
                <w:szCs w:val="16"/>
              </w:rPr>
              <w:t>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00A2A2F6" w14:textId="77777777" w:rsidR="00F63828" w:rsidRPr="00B2549C" w:rsidRDefault="00F63828">
            <w:pPr>
              <w:pStyle w:val="TAL"/>
              <w:jc w:val="center"/>
              <w:rPr>
                <w:sz w:val="16"/>
                <w:szCs w:val="16"/>
              </w:rPr>
            </w:pPr>
            <w:r w:rsidRPr="00B2549C">
              <w:rPr>
                <w:sz w:val="16"/>
                <w:szCs w:val="16"/>
              </w:rPr>
              <w:t>RP-</w:t>
            </w:r>
            <w:r>
              <w:rPr>
                <w:sz w:val="16"/>
                <w:szCs w:val="16"/>
              </w:rPr>
              <w:t>95</w:t>
            </w:r>
            <w:r w:rsidRPr="00B2549C">
              <w:rPr>
                <w:sz w:val="16"/>
                <w:szCs w:val="16"/>
              </w:rPr>
              <w:t>e</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7A525D5A" w14:textId="77777777" w:rsidR="00F63828" w:rsidRPr="00B2549C" w:rsidRDefault="00F63828">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D4496C" w14:textId="77777777" w:rsidR="00F63828" w:rsidRPr="00B2549C" w:rsidRDefault="00F63828">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117FB1" w14:textId="77777777" w:rsidR="00F63828" w:rsidRPr="00B2549C" w:rsidRDefault="00F63828">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5C5967" w14:textId="77777777" w:rsidR="00F63828" w:rsidRPr="00B2549C" w:rsidRDefault="00F63828">
            <w:pPr>
              <w:pStyle w:val="TAL"/>
              <w:rPr>
                <w:sz w:val="16"/>
                <w:szCs w:val="16"/>
              </w:rPr>
            </w:pPr>
            <w:r w:rsidRPr="00B2549C">
              <w:rPr>
                <w:sz w:val="16"/>
                <w:szCs w:val="16"/>
              </w:rPr>
              <w:t>-</w:t>
            </w:r>
          </w:p>
        </w:tc>
        <w:tc>
          <w:tcPr>
            <w:tcW w:w="4834" w:type="dxa"/>
            <w:tcBorders>
              <w:top w:val="single" w:sz="4" w:space="0" w:color="auto"/>
              <w:left w:val="single" w:sz="4" w:space="0" w:color="auto"/>
              <w:bottom w:val="single" w:sz="4" w:space="0" w:color="auto"/>
              <w:right w:val="single" w:sz="4" w:space="0" w:color="auto"/>
            </w:tcBorders>
            <w:shd w:val="solid" w:color="FFFFFF" w:fill="auto"/>
          </w:tcPr>
          <w:p w14:paraId="5ADEB5C8" w14:textId="77777777" w:rsidR="00F63828" w:rsidRPr="00B2549C" w:rsidRDefault="00F63828">
            <w:pPr>
              <w:pStyle w:val="TAL"/>
              <w:rPr>
                <w:noProof/>
                <w:sz w:val="16"/>
                <w:szCs w:val="16"/>
              </w:rPr>
            </w:pPr>
            <w:r w:rsidRPr="00B2549C">
              <w:rPr>
                <w:rFonts w:cs="Arial"/>
                <w:sz w:val="16"/>
                <w:szCs w:val="16"/>
              </w:rPr>
              <w:t>Upgrade to Rel-1</w:t>
            </w:r>
            <w:r>
              <w:rPr>
                <w:rFonts w:cs="Arial"/>
                <w:sz w:val="16"/>
                <w:szCs w:val="16"/>
              </w:rPr>
              <w:t>7</w:t>
            </w:r>
            <w:r w:rsidRPr="00B2549C">
              <w:rPr>
                <w:rFonts w:cs="Arial"/>
                <w:sz w:val="16"/>
                <w:szCs w:val="16"/>
              </w:rPr>
              <w:t xml:space="preserve"> version without technical change</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2CF0B31E" w14:textId="77777777" w:rsidR="00F63828" w:rsidRPr="00B2549C" w:rsidRDefault="00F63828">
            <w:pPr>
              <w:pStyle w:val="TAL"/>
              <w:rPr>
                <w:bCs/>
                <w:sz w:val="16"/>
                <w:szCs w:val="16"/>
              </w:rPr>
            </w:pPr>
            <w:r w:rsidRPr="00B2549C">
              <w:rPr>
                <w:bCs/>
                <w:sz w:val="16"/>
                <w:szCs w:val="16"/>
              </w:rPr>
              <w:t>1</w:t>
            </w:r>
            <w:r>
              <w:rPr>
                <w:bCs/>
                <w:sz w:val="16"/>
                <w:szCs w:val="16"/>
              </w:rPr>
              <w:t>7</w:t>
            </w:r>
            <w:r w:rsidRPr="00B2549C">
              <w:rPr>
                <w:bCs/>
                <w:sz w:val="16"/>
                <w:szCs w:val="16"/>
              </w:rPr>
              <w:t>.0.0</w:t>
            </w:r>
          </w:p>
        </w:tc>
      </w:tr>
      <w:tr w:rsidR="00150934" w:rsidRPr="00B2549C" w14:paraId="6C1560B3" w14:textId="77777777" w:rsidTr="00D360FB">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66D5BC95" w14:textId="77777777" w:rsidR="00150934" w:rsidRPr="00B2549C" w:rsidRDefault="00150934" w:rsidP="00D360FB">
            <w:pPr>
              <w:pStyle w:val="TAL"/>
              <w:rPr>
                <w:sz w:val="16"/>
                <w:szCs w:val="16"/>
              </w:rPr>
            </w:pPr>
            <w:r w:rsidRPr="00B2549C">
              <w:rPr>
                <w:sz w:val="16"/>
                <w:szCs w:val="16"/>
              </w:rPr>
              <w:t>202</w:t>
            </w:r>
            <w:r>
              <w:rPr>
                <w:sz w:val="16"/>
                <w:szCs w:val="16"/>
              </w:rPr>
              <w:t>4</w:t>
            </w:r>
            <w:r w:rsidRPr="00B2549C">
              <w:rPr>
                <w:sz w:val="16"/>
                <w:szCs w:val="16"/>
              </w:rPr>
              <w:t>-0</w:t>
            </w:r>
            <w:r>
              <w:rPr>
                <w:sz w:val="16"/>
                <w:szCs w:val="16"/>
              </w:rPr>
              <w:t>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0B09A6A" w14:textId="77777777" w:rsidR="00150934" w:rsidRPr="00B2549C" w:rsidRDefault="00150934" w:rsidP="00D360FB">
            <w:pPr>
              <w:pStyle w:val="TAL"/>
              <w:jc w:val="center"/>
              <w:rPr>
                <w:sz w:val="16"/>
                <w:szCs w:val="16"/>
              </w:rPr>
            </w:pPr>
            <w:r w:rsidRPr="00B2549C">
              <w:rPr>
                <w:sz w:val="16"/>
                <w:szCs w:val="16"/>
              </w:rPr>
              <w:t>RP-</w:t>
            </w:r>
            <w:r>
              <w:rPr>
                <w:sz w:val="16"/>
                <w:szCs w:val="16"/>
              </w:rPr>
              <w:t>103</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022098C6" w14:textId="77777777" w:rsidR="00150934" w:rsidRPr="00B2549C" w:rsidRDefault="00150934" w:rsidP="00D360FB">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918340" w14:textId="77777777" w:rsidR="00150934" w:rsidRPr="00B2549C" w:rsidRDefault="00150934" w:rsidP="00D360FB">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65053E" w14:textId="77777777" w:rsidR="00150934" w:rsidRPr="00B2549C" w:rsidRDefault="00150934" w:rsidP="00D360FB">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8707F3" w14:textId="77777777" w:rsidR="00150934" w:rsidRPr="00B2549C" w:rsidRDefault="00150934" w:rsidP="00D360FB">
            <w:pPr>
              <w:pStyle w:val="TAL"/>
              <w:rPr>
                <w:sz w:val="16"/>
                <w:szCs w:val="16"/>
              </w:rPr>
            </w:pPr>
            <w:r w:rsidRPr="00B2549C">
              <w:rPr>
                <w:sz w:val="16"/>
                <w:szCs w:val="16"/>
              </w:rPr>
              <w:t>-</w:t>
            </w:r>
          </w:p>
        </w:tc>
        <w:tc>
          <w:tcPr>
            <w:tcW w:w="4834" w:type="dxa"/>
            <w:tcBorders>
              <w:top w:val="single" w:sz="4" w:space="0" w:color="auto"/>
              <w:left w:val="single" w:sz="4" w:space="0" w:color="auto"/>
              <w:bottom w:val="single" w:sz="4" w:space="0" w:color="auto"/>
              <w:right w:val="single" w:sz="4" w:space="0" w:color="auto"/>
            </w:tcBorders>
            <w:shd w:val="solid" w:color="FFFFFF" w:fill="auto"/>
          </w:tcPr>
          <w:p w14:paraId="6148A262" w14:textId="77777777" w:rsidR="00150934" w:rsidRPr="00B2549C" w:rsidRDefault="00150934" w:rsidP="00D360FB">
            <w:pPr>
              <w:pStyle w:val="TAL"/>
              <w:rPr>
                <w:noProof/>
                <w:sz w:val="16"/>
                <w:szCs w:val="16"/>
              </w:rPr>
            </w:pPr>
            <w:r w:rsidRPr="00B2549C">
              <w:rPr>
                <w:rFonts w:cs="Arial"/>
                <w:sz w:val="16"/>
                <w:szCs w:val="16"/>
              </w:rPr>
              <w:t>Upgrade to Rel-1</w:t>
            </w:r>
            <w:r>
              <w:rPr>
                <w:rFonts w:cs="Arial"/>
                <w:sz w:val="16"/>
                <w:szCs w:val="16"/>
              </w:rPr>
              <w:t>8</w:t>
            </w:r>
            <w:r w:rsidRPr="00B2549C">
              <w:rPr>
                <w:rFonts w:cs="Arial"/>
                <w:sz w:val="16"/>
                <w:szCs w:val="16"/>
              </w:rPr>
              <w:t xml:space="preserve"> version without technical change</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3A8A70C7" w14:textId="77777777" w:rsidR="00150934" w:rsidRPr="00B2549C" w:rsidRDefault="00150934" w:rsidP="00D360FB">
            <w:pPr>
              <w:pStyle w:val="TAL"/>
              <w:rPr>
                <w:bCs/>
                <w:sz w:val="16"/>
                <w:szCs w:val="16"/>
              </w:rPr>
            </w:pPr>
            <w:r w:rsidRPr="00B2549C">
              <w:rPr>
                <w:bCs/>
                <w:sz w:val="16"/>
                <w:szCs w:val="16"/>
              </w:rPr>
              <w:t>1</w:t>
            </w:r>
            <w:r>
              <w:rPr>
                <w:bCs/>
                <w:sz w:val="16"/>
                <w:szCs w:val="16"/>
              </w:rPr>
              <w:t>8</w:t>
            </w:r>
            <w:r w:rsidRPr="00B2549C">
              <w:rPr>
                <w:bCs/>
                <w:sz w:val="16"/>
                <w:szCs w:val="16"/>
              </w:rPr>
              <w:t>.0.0</w:t>
            </w:r>
          </w:p>
        </w:tc>
      </w:tr>
      <w:tr w:rsidR="00B842FA" w:rsidRPr="00B2549C" w14:paraId="25AA5FCC" w14:textId="77777777" w:rsidTr="00B842FA">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0A70AC74" w14:textId="7456BEBE" w:rsidR="00B842FA" w:rsidRPr="00B2549C" w:rsidRDefault="00B842FA" w:rsidP="002366C7">
            <w:pPr>
              <w:pStyle w:val="TAL"/>
              <w:rPr>
                <w:sz w:val="16"/>
                <w:szCs w:val="16"/>
              </w:rPr>
            </w:pPr>
            <w:r w:rsidRPr="00B2549C">
              <w:rPr>
                <w:sz w:val="16"/>
                <w:szCs w:val="16"/>
              </w:rPr>
              <w:t>202</w:t>
            </w:r>
            <w:r w:rsidR="00150934">
              <w:rPr>
                <w:sz w:val="16"/>
                <w:szCs w:val="16"/>
              </w:rPr>
              <w:t>5</w:t>
            </w:r>
            <w:r w:rsidRPr="00B2549C">
              <w:rPr>
                <w:sz w:val="16"/>
                <w:szCs w:val="16"/>
              </w:rPr>
              <w:t>-0</w:t>
            </w:r>
            <w:r w:rsidR="00150934">
              <w:rPr>
                <w:sz w:val="16"/>
                <w:szCs w:val="16"/>
              </w:rPr>
              <w:t>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F948AA6" w14:textId="2C3A2F70" w:rsidR="00B842FA" w:rsidRPr="00B2549C" w:rsidRDefault="00B842FA" w:rsidP="002366C7">
            <w:pPr>
              <w:pStyle w:val="TAL"/>
              <w:jc w:val="center"/>
              <w:rPr>
                <w:sz w:val="16"/>
                <w:szCs w:val="16"/>
              </w:rPr>
            </w:pPr>
            <w:r w:rsidRPr="00B2549C">
              <w:rPr>
                <w:sz w:val="16"/>
                <w:szCs w:val="16"/>
              </w:rPr>
              <w:t>RP-</w:t>
            </w:r>
            <w:r w:rsidR="00F63828">
              <w:rPr>
                <w:sz w:val="16"/>
                <w:szCs w:val="16"/>
              </w:rPr>
              <w:t>10</w:t>
            </w:r>
            <w:r w:rsidR="00150934">
              <w:rPr>
                <w:sz w:val="16"/>
                <w:szCs w:val="16"/>
              </w:rPr>
              <w:t>9</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2097D81A" w14:textId="77777777" w:rsidR="00B842FA" w:rsidRPr="00B2549C" w:rsidRDefault="00B842FA" w:rsidP="002366C7">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4A1018" w14:textId="77777777" w:rsidR="00B842FA" w:rsidRPr="00B2549C" w:rsidRDefault="00B842FA" w:rsidP="002366C7">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5860D4" w14:textId="77777777" w:rsidR="00B842FA" w:rsidRPr="00B2549C" w:rsidRDefault="00B842FA" w:rsidP="002366C7">
            <w:pPr>
              <w:pStyle w:val="TAL"/>
              <w:rPr>
                <w:sz w:val="16"/>
                <w:szCs w:val="16"/>
              </w:rPr>
            </w:pPr>
            <w:r w:rsidRPr="00B2549C">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78573" w14:textId="77777777" w:rsidR="00B842FA" w:rsidRPr="00B2549C" w:rsidRDefault="00B842FA" w:rsidP="002366C7">
            <w:pPr>
              <w:pStyle w:val="TAL"/>
              <w:rPr>
                <w:sz w:val="16"/>
                <w:szCs w:val="16"/>
              </w:rPr>
            </w:pPr>
            <w:r w:rsidRPr="00B2549C">
              <w:rPr>
                <w:sz w:val="16"/>
                <w:szCs w:val="16"/>
              </w:rPr>
              <w:t>-</w:t>
            </w:r>
          </w:p>
        </w:tc>
        <w:tc>
          <w:tcPr>
            <w:tcW w:w="4834" w:type="dxa"/>
            <w:tcBorders>
              <w:top w:val="single" w:sz="4" w:space="0" w:color="auto"/>
              <w:left w:val="single" w:sz="4" w:space="0" w:color="auto"/>
              <w:bottom w:val="single" w:sz="4" w:space="0" w:color="auto"/>
              <w:right w:val="single" w:sz="4" w:space="0" w:color="auto"/>
            </w:tcBorders>
            <w:shd w:val="solid" w:color="FFFFFF" w:fill="auto"/>
          </w:tcPr>
          <w:p w14:paraId="7F175DD9" w14:textId="6E0C3878" w:rsidR="00B842FA" w:rsidRPr="00B2549C" w:rsidRDefault="00B842FA" w:rsidP="002366C7">
            <w:pPr>
              <w:pStyle w:val="TAL"/>
              <w:rPr>
                <w:noProof/>
                <w:sz w:val="16"/>
                <w:szCs w:val="16"/>
              </w:rPr>
            </w:pPr>
            <w:r w:rsidRPr="00B2549C">
              <w:rPr>
                <w:rFonts w:cs="Arial"/>
                <w:sz w:val="16"/>
                <w:szCs w:val="16"/>
              </w:rPr>
              <w:t>Upgrade to Rel-1</w:t>
            </w:r>
            <w:r w:rsidR="00150934">
              <w:rPr>
                <w:rFonts w:cs="Arial"/>
                <w:sz w:val="16"/>
                <w:szCs w:val="16"/>
              </w:rPr>
              <w:t>9</w:t>
            </w:r>
            <w:r w:rsidRPr="00B2549C">
              <w:rPr>
                <w:rFonts w:cs="Arial"/>
                <w:sz w:val="16"/>
                <w:szCs w:val="16"/>
              </w:rPr>
              <w:t xml:space="preserve"> version without technical change</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3E783C34" w14:textId="011BD6CE" w:rsidR="00B842FA" w:rsidRPr="00B2549C" w:rsidRDefault="00B842FA" w:rsidP="002366C7">
            <w:pPr>
              <w:pStyle w:val="TAL"/>
              <w:rPr>
                <w:bCs/>
                <w:sz w:val="16"/>
                <w:szCs w:val="16"/>
              </w:rPr>
            </w:pPr>
            <w:r w:rsidRPr="00B2549C">
              <w:rPr>
                <w:bCs/>
                <w:sz w:val="16"/>
                <w:szCs w:val="16"/>
              </w:rPr>
              <w:t>1</w:t>
            </w:r>
            <w:r w:rsidR="00150934">
              <w:rPr>
                <w:bCs/>
                <w:sz w:val="16"/>
                <w:szCs w:val="16"/>
              </w:rPr>
              <w:t>9</w:t>
            </w:r>
            <w:r w:rsidRPr="00B2549C">
              <w:rPr>
                <w:bCs/>
                <w:sz w:val="16"/>
                <w:szCs w:val="16"/>
              </w:rPr>
              <w:t>.0.0</w:t>
            </w:r>
          </w:p>
        </w:tc>
      </w:tr>
    </w:tbl>
    <w:p w14:paraId="1429E4D6" w14:textId="77777777" w:rsidR="00C8533A" w:rsidRPr="006B329A" w:rsidRDefault="00C8533A" w:rsidP="006B329A"/>
    <w:sectPr w:rsidR="00C8533A" w:rsidRPr="006B329A">
      <w:headerReference w:type="default" r:id="rId73"/>
      <w:footerReference w:type="default" r:id="rId7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CE8EB" w14:textId="77777777" w:rsidR="00935BFD" w:rsidRDefault="00935BFD">
      <w:pPr>
        <w:pStyle w:val="TAL"/>
      </w:pPr>
      <w:r>
        <w:separator/>
      </w:r>
    </w:p>
  </w:endnote>
  <w:endnote w:type="continuationSeparator" w:id="0">
    <w:p w14:paraId="5D10C81E" w14:textId="77777777" w:rsidR="00935BFD" w:rsidRDefault="00935BF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3E95D" w14:textId="77777777" w:rsidR="00C8533A" w:rsidRDefault="00C853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CE40B" w14:textId="77777777" w:rsidR="00935BFD" w:rsidRDefault="00935BFD">
      <w:pPr>
        <w:pStyle w:val="TAL"/>
      </w:pPr>
      <w:r>
        <w:separator/>
      </w:r>
    </w:p>
  </w:footnote>
  <w:footnote w:type="continuationSeparator" w:id="0">
    <w:p w14:paraId="11C44CB0" w14:textId="77777777" w:rsidR="00935BFD" w:rsidRDefault="00935BFD">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70C71" w14:textId="399D068E" w:rsidR="00C8533A" w:rsidRDefault="00C8533A">
    <w:pPr>
      <w:pStyle w:val="Header"/>
      <w:framePr w:wrap="auto" w:vAnchor="text" w:hAnchor="margin" w:xAlign="right" w:y="1"/>
      <w:widowControl/>
    </w:pPr>
    <w:fldSimple w:instr=" STYLEREF ZA ">
      <w:r w:rsidR="0062265E">
        <w:rPr>
          <w:noProof/>
        </w:rPr>
        <w:t>3GPP TS 48.058 V19.0.0 (2025-09)</w:t>
      </w:r>
    </w:fldSimple>
  </w:p>
  <w:p w14:paraId="6B252018" w14:textId="77777777" w:rsidR="00C8533A" w:rsidRDefault="00C8533A">
    <w:pPr>
      <w:pStyle w:val="Header"/>
      <w:framePr w:wrap="auto" w:vAnchor="text" w:hAnchor="margin" w:xAlign="center" w:y="1"/>
      <w:widowControl/>
    </w:pPr>
    <w:r>
      <w:fldChar w:fldCharType="begin"/>
    </w:r>
    <w:r>
      <w:instrText xml:space="preserve"> PAGE </w:instrText>
    </w:r>
    <w:r>
      <w:fldChar w:fldCharType="separate"/>
    </w:r>
    <w:r w:rsidR="0005697E">
      <w:t>39</w:t>
    </w:r>
    <w:r>
      <w:fldChar w:fldCharType="end"/>
    </w:r>
  </w:p>
  <w:p w14:paraId="0A4D2FC9" w14:textId="2AB67F0E" w:rsidR="00C8533A" w:rsidRDefault="00C8533A">
    <w:pPr>
      <w:pStyle w:val="Header"/>
      <w:framePr w:wrap="auto" w:vAnchor="text" w:hAnchor="margin" w:y="1"/>
      <w:widowControl/>
    </w:pPr>
    <w:fldSimple w:instr=" STYLEREF ZGSM ">
      <w:r w:rsidR="0062265E">
        <w:rPr>
          <w:noProof/>
        </w:rPr>
        <w:t>Release 19</w:t>
      </w:r>
    </w:fldSimple>
  </w:p>
  <w:p w14:paraId="4E2ED742" w14:textId="77777777" w:rsidR="00C8533A" w:rsidRDefault="00C853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5246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F67B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A088C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B63566"/>
    <w:multiLevelType w:val="singleLevel"/>
    <w:tmpl w:val="ACF23812"/>
    <w:lvl w:ilvl="0">
      <w:start w:val="11"/>
      <w:numFmt w:val="decimal"/>
      <w:lvlText w:val="%1)"/>
      <w:lvlJc w:val="left"/>
      <w:pPr>
        <w:tabs>
          <w:tab w:val="num" w:pos="1139"/>
        </w:tabs>
        <w:ind w:left="1139" w:hanging="855"/>
      </w:pPr>
      <w:rPr>
        <w:rFonts w:hint="default"/>
      </w:rPr>
    </w:lvl>
  </w:abstractNum>
  <w:abstractNum w:abstractNumId="5" w15:restartNumberingAfterBreak="0">
    <w:nsid w:val="10C15FE7"/>
    <w:multiLevelType w:val="multilevel"/>
    <w:tmpl w:val="447219E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B13E16DC"/>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74763"/>
    <w:multiLevelType w:val="singleLevel"/>
    <w:tmpl w:val="C81C52D4"/>
    <w:lvl w:ilvl="0">
      <w:start w:val="1"/>
      <w:numFmt w:val="decimal"/>
      <w:lvlText w:val="%1"/>
      <w:lvlJc w:val="left"/>
      <w:pPr>
        <w:tabs>
          <w:tab w:val="num" w:pos="644"/>
        </w:tabs>
        <w:ind w:left="644" w:hanging="360"/>
      </w:pPr>
      <w:rPr>
        <w:rFonts w:hint="default"/>
      </w:rPr>
    </w:lvl>
  </w:abstractNum>
  <w:abstractNum w:abstractNumId="8" w15:restartNumberingAfterBreak="0">
    <w:nsid w:val="48930563"/>
    <w:multiLevelType w:val="singleLevel"/>
    <w:tmpl w:val="B906C0DA"/>
    <w:lvl w:ilvl="0">
      <w:start w:val="1"/>
      <w:numFmt w:val="decimal"/>
      <w:lvlText w:val="%1)"/>
      <w:lvlJc w:val="left"/>
      <w:pPr>
        <w:tabs>
          <w:tab w:val="num" w:pos="644"/>
        </w:tabs>
        <w:ind w:left="644" w:hanging="360"/>
      </w:pPr>
      <w:rPr>
        <w:rFonts w:hint="default"/>
      </w:rPr>
    </w:lvl>
  </w:abstractNum>
  <w:abstractNum w:abstractNumId="9" w15:restartNumberingAfterBreak="0">
    <w:nsid w:val="7580105D"/>
    <w:multiLevelType w:val="singleLevel"/>
    <w:tmpl w:val="FB6ADBB6"/>
    <w:lvl w:ilvl="0">
      <w:numFmt w:val="decimal"/>
      <w:lvlText w:val="%1"/>
      <w:lvlJc w:val="left"/>
      <w:pPr>
        <w:tabs>
          <w:tab w:val="num" w:pos="644"/>
        </w:tabs>
        <w:ind w:left="644" w:hanging="360"/>
      </w:pPr>
      <w:rPr>
        <w:rFonts w:hint="default"/>
      </w:rPr>
    </w:lvl>
  </w:abstractNum>
  <w:abstractNum w:abstractNumId="10" w15:restartNumberingAfterBreak="0">
    <w:nsid w:val="79156C54"/>
    <w:multiLevelType w:val="multilevel"/>
    <w:tmpl w:val="7A1A9D98"/>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869571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24751828">
    <w:abstractNumId w:val="6"/>
  </w:num>
  <w:num w:numId="3" w16cid:durableId="668825422">
    <w:abstractNumId w:val="10"/>
  </w:num>
  <w:num w:numId="4" w16cid:durableId="735787857">
    <w:abstractNumId w:val="5"/>
  </w:num>
  <w:num w:numId="5" w16cid:durableId="1467166943">
    <w:abstractNumId w:val="4"/>
  </w:num>
  <w:num w:numId="6" w16cid:durableId="529420810">
    <w:abstractNumId w:val="8"/>
  </w:num>
  <w:num w:numId="7" w16cid:durableId="164592253">
    <w:abstractNumId w:val="3"/>
    <w:lvlOverride w:ilvl="0">
      <w:lvl w:ilvl="0">
        <w:numFmt w:val="bullet"/>
        <w:lvlText w:val=""/>
        <w:legacy w:legacy="1" w:legacySpace="0" w:legacyIndent="283"/>
        <w:lvlJc w:val="left"/>
        <w:pPr>
          <w:ind w:left="567" w:hanging="283"/>
        </w:pPr>
        <w:rPr>
          <w:rFonts w:ascii="Symbol" w:hAnsi="Symbol" w:hint="default"/>
        </w:rPr>
      </w:lvl>
    </w:lvlOverride>
  </w:num>
  <w:num w:numId="8" w16cid:durableId="1594364174">
    <w:abstractNumId w:val="9"/>
  </w:num>
  <w:num w:numId="9" w16cid:durableId="93211471">
    <w:abstractNumId w:val="7"/>
  </w:num>
  <w:num w:numId="10" w16cid:durableId="1601987128">
    <w:abstractNumId w:val="2"/>
  </w:num>
  <w:num w:numId="11" w16cid:durableId="1429812814">
    <w:abstractNumId w:val="1"/>
  </w:num>
  <w:num w:numId="12" w16cid:durableId="106119842">
    <w:abstractNumId w:val="0"/>
  </w:num>
  <w:num w:numId="13" w16cid:durableId="289088935">
    <w:abstractNumId w:val="2"/>
  </w:num>
  <w:num w:numId="14" w16cid:durableId="1068386955">
    <w:abstractNumId w:val="1"/>
  </w:num>
  <w:num w:numId="15" w16cid:durableId="18215357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5B6"/>
    <w:rsid w:val="0005697E"/>
    <w:rsid w:val="00090F1D"/>
    <w:rsid w:val="001433DC"/>
    <w:rsid w:val="00150934"/>
    <w:rsid w:val="001A473C"/>
    <w:rsid w:val="001A7114"/>
    <w:rsid w:val="002366C7"/>
    <w:rsid w:val="002B602B"/>
    <w:rsid w:val="0031332D"/>
    <w:rsid w:val="003C4D13"/>
    <w:rsid w:val="00445AEC"/>
    <w:rsid w:val="004A74B4"/>
    <w:rsid w:val="004B1945"/>
    <w:rsid w:val="004C0940"/>
    <w:rsid w:val="004C2CFD"/>
    <w:rsid w:val="004E6301"/>
    <w:rsid w:val="005653AD"/>
    <w:rsid w:val="00585F5A"/>
    <w:rsid w:val="00586C48"/>
    <w:rsid w:val="00596507"/>
    <w:rsid w:val="0062265E"/>
    <w:rsid w:val="006B329A"/>
    <w:rsid w:val="006E09B9"/>
    <w:rsid w:val="00741F7B"/>
    <w:rsid w:val="007D227B"/>
    <w:rsid w:val="00935BFD"/>
    <w:rsid w:val="009A164C"/>
    <w:rsid w:val="009C0C8D"/>
    <w:rsid w:val="00B2549C"/>
    <w:rsid w:val="00B842FA"/>
    <w:rsid w:val="00C15B83"/>
    <w:rsid w:val="00C8533A"/>
    <w:rsid w:val="00CD7317"/>
    <w:rsid w:val="00D44E8B"/>
    <w:rsid w:val="00D80BF7"/>
    <w:rsid w:val="00DC6EF7"/>
    <w:rsid w:val="00EC34C2"/>
    <w:rsid w:val="00EC56E6"/>
    <w:rsid w:val="00F535B6"/>
    <w:rsid w:val="00F638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2419B1CE"/>
  <w15:chartTrackingRefBased/>
  <w15:docId w15:val="{EB0E728B-DCF5-40E9-A289-BE76C5141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styleId="Hyperlink">
    <w:name w:val="Hyperlink"/>
    <w:rPr>
      <w:color w:val="0000FF"/>
      <w:u w:val="single"/>
    </w:r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BL">
    <w:name w:val="BL"/>
    <w:basedOn w:val="Normal"/>
    <w:pPr>
      <w:tabs>
        <w:tab w:val="left" w:pos="851"/>
      </w:tabs>
      <w:ind w:left="851" w:hanging="284"/>
    </w:pPr>
  </w:style>
  <w:style w:type="paragraph" w:customStyle="1" w:styleId="BN">
    <w:name w:val="BN"/>
    <w:basedOn w:val="Normal"/>
    <w:pPr>
      <w:tabs>
        <w:tab w:val="left" w:pos="567"/>
      </w:tabs>
      <w:ind w:left="568" w:hanging="284"/>
    </w:pPr>
  </w:style>
  <w:style w:type="character" w:styleId="CommentReference">
    <w:name w:val="annotation reference"/>
    <w:semiHidden/>
    <w:rPr>
      <w:sz w:val="16"/>
    </w:rPr>
  </w:style>
  <w:style w:type="character" w:customStyle="1" w:styleId="TACChar">
    <w:name w:val="TAC Char"/>
    <w:link w:val="TAC"/>
    <w:rsid w:val="00586C48"/>
    <w:rPr>
      <w:rFonts w:ascii="Arial" w:hAnsi="Arial"/>
      <w:sz w:val="18"/>
    </w:rPr>
  </w:style>
  <w:style w:type="character" w:customStyle="1" w:styleId="TALChar">
    <w:name w:val="TAL Char"/>
    <w:link w:val="TAL"/>
    <w:rsid w:val="00586C48"/>
    <w:rPr>
      <w:rFonts w:ascii="Arial" w:hAnsi="Arial"/>
      <w:sz w:val="18"/>
    </w:rPr>
  </w:style>
  <w:style w:type="character" w:customStyle="1" w:styleId="Heading3Char">
    <w:name w:val="Heading 3 Char"/>
    <w:link w:val="Heading3"/>
    <w:rsid w:val="00586C48"/>
    <w:rPr>
      <w:rFonts w:ascii="Arial" w:hAnsi="Arial"/>
      <w:sz w:val="28"/>
    </w:rPr>
  </w:style>
  <w:style w:type="character" w:customStyle="1" w:styleId="TAHChar">
    <w:name w:val="TAH Char"/>
    <w:link w:val="TAH"/>
    <w:locked/>
    <w:rsid w:val="00090F1D"/>
    <w:rPr>
      <w:rFonts w:ascii="Arial" w:hAnsi="Arial"/>
      <w:b/>
      <w:sz w:val="18"/>
    </w:rPr>
  </w:style>
  <w:style w:type="paragraph" w:styleId="BalloonText">
    <w:name w:val="Balloon Text"/>
    <w:basedOn w:val="Normal"/>
    <w:link w:val="BalloonTextChar"/>
    <w:rsid w:val="00090F1D"/>
    <w:pPr>
      <w:spacing w:after="0"/>
    </w:pPr>
    <w:rPr>
      <w:rFonts w:ascii="Tahoma" w:hAnsi="Tahoma" w:cs="Tahoma"/>
      <w:sz w:val="16"/>
      <w:szCs w:val="16"/>
    </w:rPr>
  </w:style>
  <w:style w:type="character" w:customStyle="1" w:styleId="BalloonTextChar">
    <w:name w:val="Balloon Text Char"/>
    <w:link w:val="BalloonText"/>
    <w:rsid w:val="00090F1D"/>
    <w:rPr>
      <w:rFonts w:ascii="Tahoma" w:hAnsi="Tahoma" w:cs="Tahoma"/>
      <w:sz w:val="16"/>
      <w:szCs w:val="16"/>
    </w:rPr>
  </w:style>
  <w:style w:type="paragraph" w:styleId="Bibliography">
    <w:name w:val="Bibliography"/>
    <w:basedOn w:val="Normal"/>
    <w:next w:val="Normal"/>
    <w:uiPriority w:val="37"/>
    <w:semiHidden/>
    <w:unhideWhenUsed/>
    <w:rsid w:val="00F63828"/>
  </w:style>
  <w:style w:type="paragraph" w:styleId="BlockText">
    <w:name w:val="Block Text"/>
    <w:basedOn w:val="Normal"/>
    <w:rsid w:val="00F63828"/>
    <w:pPr>
      <w:spacing w:after="120"/>
      <w:ind w:left="1440" w:right="1440"/>
    </w:pPr>
  </w:style>
  <w:style w:type="paragraph" w:styleId="BodyText">
    <w:name w:val="Body Text"/>
    <w:basedOn w:val="Normal"/>
    <w:link w:val="BodyTextChar"/>
    <w:rsid w:val="00F63828"/>
    <w:pPr>
      <w:spacing w:after="120"/>
    </w:pPr>
  </w:style>
  <w:style w:type="character" w:customStyle="1" w:styleId="BodyTextChar">
    <w:name w:val="Body Text Char"/>
    <w:basedOn w:val="DefaultParagraphFont"/>
    <w:link w:val="BodyText"/>
    <w:rsid w:val="00F63828"/>
  </w:style>
  <w:style w:type="paragraph" w:styleId="BodyText2">
    <w:name w:val="Body Text 2"/>
    <w:basedOn w:val="Normal"/>
    <w:link w:val="BodyText2Char"/>
    <w:rsid w:val="00F63828"/>
    <w:pPr>
      <w:spacing w:after="120" w:line="480" w:lineRule="auto"/>
    </w:pPr>
  </w:style>
  <w:style w:type="character" w:customStyle="1" w:styleId="BodyText2Char">
    <w:name w:val="Body Text 2 Char"/>
    <w:basedOn w:val="DefaultParagraphFont"/>
    <w:link w:val="BodyText2"/>
    <w:rsid w:val="00F63828"/>
  </w:style>
  <w:style w:type="paragraph" w:styleId="BodyText3">
    <w:name w:val="Body Text 3"/>
    <w:basedOn w:val="Normal"/>
    <w:link w:val="BodyText3Char"/>
    <w:rsid w:val="00F63828"/>
    <w:pPr>
      <w:spacing w:after="120"/>
    </w:pPr>
    <w:rPr>
      <w:sz w:val="16"/>
      <w:szCs w:val="16"/>
    </w:rPr>
  </w:style>
  <w:style w:type="character" w:customStyle="1" w:styleId="BodyText3Char">
    <w:name w:val="Body Text 3 Char"/>
    <w:link w:val="BodyText3"/>
    <w:rsid w:val="00F63828"/>
    <w:rPr>
      <w:sz w:val="16"/>
      <w:szCs w:val="16"/>
    </w:rPr>
  </w:style>
  <w:style w:type="paragraph" w:styleId="BodyTextFirstIndent">
    <w:name w:val="Body Text First Indent"/>
    <w:basedOn w:val="BodyText"/>
    <w:link w:val="BodyTextFirstIndentChar"/>
    <w:rsid w:val="00F63828"/>
    <w:pPr>
      <w:ind w:firstLine="210"/>
    </w:pPr>
  </w:style>
  <w:style w:type="character" w:customStyle="1" w:styleId="BodyTextFirstIndentChar">
    <w:name w:val="Body Text First Indent Char"/>
    <w:basedOn w:val="BodyTextChar"/>
    <w:link w:val="BodyTextFirstIndent"/>
    <w:rsid w:val="00F63828"/>
  </w:style>
  <w:style w:type="paragraph" w:styleId="BodyTextIndent">
    <w:name w:val="Body Text Indent"/>
    <w:basedOn w:val="Normal"/>
    <w:link w:val="BodyTextIndentChar"/>
    <w:rsid w:val="00F63828"/>
    <w:pPr>
      <w:spacing w:after="120"/>
      <w:ind w:left="283"/>
    </w:pPr>
  </w:style>
  <w:style w:type="character" w:customStyle="1" w:styleId="BodyTextIndentChar">
    <w:name w:val="Body Text Indent Char"/>
    <w:basedOn w:val="DefaultParagraphFont"/>
    <w:link w:val="BodyTextIndent"/>
    <w:rsid w:val="00F63828"/>
  </w:style>
  <w:style w:type="paragraph" w:styleId="BodyTextFirstIndent2">
    <w:name w:val="Body Text First Indent 2"/>
    <w:basedOn w:val="BodyTextIndent"/>
    <w:link w:val="BodyTextFirstIndent2Char"/>
    <w:rsid w:val="00F63828"/>
    <w:pPr>
      <w:ind w:firstLine="210"/>
    </w:pPr>
  </w:style>
  <w:style w:type="character" w:customStyle="1" w:styleId="BodyTextFirstIndent2Char">
    <w:name w:val="Body Text First Indent 2 Char"/>
    <w:basedOn w:val="BodyTextIndentChar"/>
    <w:link w:val="BodyTextFirstIndent2"/>
    <w:rsid w:val="00F63828"/>
  </w:style>
  <w:style w:type="paragraph" w:styleId="BodyTextIndent2">
    <w:name w:val="Body Text Indent 2"/>
    <w:basedOn w:val="Normal"/>
    <w:link w:val="BodyTextIndent2Char"/>
    <w:rsid w:val="00F63828"/>
    <w:pPr>
      <w:spacing w:after="120" w:line="480" w:lineRule="auto"/>
      <w:ind w:left="283"/>
    </w:pPr>
  </w:style>
  <w:style w:type="character" w:customStyle="1" w:styleId="BodyTextIndent2Char">
    <w:name w:val="Body Text Indent 2 Char"/>
    <w:basedOn w:val="DefaultParagraphFont"/>
    <w:link w:val="BodyTextIndent2"/>
    <w:rsid w:val="00F63828"/>
  </w:style>
  <w:style w:type="paragraph" w:styleId="BodyTextIndent3">
    <w:name w:val="Body Text Indent 3"/>
    <w:basedOn w:val="Normal"/>
    <w:link w:val="BodyTextIndent3Char"/>
    <w:rsid w:val="00F63828"/>
    <w:pPr>
      <w:spacing w:after="120"/>
      <w:ind w:left="283"/>
    </w:pPr>
    <w:rPr>
      <w:sz w:val="16"/>
      <w:szCs w:val="16"/>
    </w:rPr>
  </w:style>
  <w:style w:type="character" w:customStyle="1" w:styleId="BodyTextIndent3Char">
    <w:name w:val="Body Text Indent 3 Char"/>
    <w:link w:val="BodyTextIndent3"/>
    <w:rsid w:val="00F63828"/>
    <w:rPr>
      <w:sz w:val="16"/>
      <w:szCs w:val="16"/>
    </w:rPr>
  </w:style>
  <w:style w:type="paragraph" w:styleId="Caption">
    <w:name w:val="caption"/>
    <w:basedOn w:val="Normal"/>
    <w:next w:val="Normal"/>
    <w:semiHidden/>
    <w:unhideWhenUsed/>
    <w:qFormat/>
    <w:rsid w:val="00F63828"/>
    <w:rPr>
      <w:b/>
      <w:bCs/>
    </w:rPr>
  </w:style>
  <w:style w:type="paragraph" w:styleId="Closing">
    <w:name w:val="Closing"/>
    <w:basedOn w:val="Normal"/>
    <w:link w:val="ClosingChar"/>
    <w:rsid w:val="00F63828"/>
    <w:pPr>
      <w:ind w:left="4252"/>
    </w:pPr>
  </w:style>
  <w:style w:type="character" w:customStyle="1" w:styleId="ClosingChar">
    <w:name w:val="Closing Char"/>
    <w:basedOn w:val="DefaultParagraphFont"/>
    <w:link w:val="Closing"/>
    <w:rsid w:val="00F63828"/>
  </w:style>
  <w:style w:type="paragraph" w:styleId="CommentText">
    <w:name w:val="annotation text"/>
    <w:basedOn w:val="Normal"/>
    <w:link w:val="CommentTextChar"/>
    <w:rsid w:val="00F63828"/>
  </w:style>
  <w:style w:type="character" w:customStyle="1" w:styleId="CommentTextChar">
    <w:name w:val="Comment Text Char"/>
    <w:basedOn w:val="DefaultParagraphFont"/>
    <w:link w:val="CommentText"/>
    <w:rsid w:val="00F63828"/>
  </w:style>
  <w:style w:type="paragraph" w:styleId="CommentSubject">
    <w:name w:val="annotation subject"/>
    <w:basedOn w:val="CommentText"/>
    <w:next w:val="CommentText"/>
    <w:link w:val="CommentSubjectChar"/>
    <w:rsid w:val="00F63828"/>
    <w:rPr>
      <w:b/>
      <w:bCs/>
    </w:rPr>
  </w:style>
  <w:style w:type="character" w:customStyle="1" w:styleId="CommentSubjectChar">
    <w:name w:val="Comment Subject Char"/>
    <w:link w:val="CommentSubject"/>
    <w:rsid w:val="00F63828"/>
    <w:rPr>
      <w:b/>
      <w:bCs/>
    </w:rPr>
  </w:style>
  <w:style w:type="paragraph" w:styleId="Date">
    <w:name w:val="Date"/>
    <w:basedOn w:val="Normal"/>
    <w:next w:val="Normal"/>
    <w:link w:val="DateChar"/>
    <w:rsid w:val="00F63828"/>
  </w:style>
  <w:style w:type="character" w:customStyle="1" w:styleId="DateChar">
    <w:name w:val="Date Char"/>
    <w:basedOn w:val="DefaultParagraphFont"/>
    <w:link w:val="Date"/>
    <w:rsid w:val="00F63828"/>
  </w:style>
  <w:style w:type="paragraph" w:styleId="DocumentMap">
    <w:name w:val="Document Map"/>
    <w:basedOn w:val="Normal"/>
    <w:link w:val="DocumentMapChar"/>
    <w:rsid w:val="00F63828"/>
    <w:rPr>
      <w:rFonts w:ascii="Segoe UI" w:hAnsi="Segoe UI" w:cs="Segoe UI"/>
      <w:sz w:val="16"/>
      <w:szCs w:val="16"/>
    </w:rPr>
  </w:style>
  <w:style w:type="character" w:customStyle="1" w:styleId="DocumentMapChar">
    <w:name w:val="Document Map Char"/>
    <w:link w:val="DocumentMap"/>
    <w:rsid w:val="00F63828"/>
    <w:rPr>
      <w:rFonts w:ascii="Segoe UI" w:hAnsi="Segoe UI" w:cs="Segoe UI"/>
      <w:sz w:val="16"/>
      <w:szCs w:val="16"/>
    </w:rPr>
  </w:style>
  <w:style w:type="paragraph" w:styleId="E-mailSignature">
    <w:name w:val="E-mail Signature"/>
    <w:basedOn w:val="Normal"/>
    <w:link w:val="E-mailSignatureChar"/>
    <w:rsid w:val="00F63828"/>
  </w:style>
  <w:style w:type="character" w:customStyle="1" w:styleId="E-mailSignatureChar">
    <w:name w:val="E-mail Signature Char"/>
    <w:basedOn w:val="DefaultParagraphFont"/>
    <w:link w:val="E-mailSignature"/>
    <w:rsid w:val="00F63828"/>
  </w:style>
  <w:style w:type="paragraph" w:styleId="EndnoteText">
    <w:name w:val="endnote text"/>
    <w:basedOn w:val="Normal"/>
    <w:link w:val="EndnoteTextChar"/>
    <w:rsid w:val="00F63828"/>
  </w:style>
  <w:style w:type="character" w:customStyle="1" w:styleId="EndnoteTextChar">
    <w:name w:val="Endnote Text Char"/>
    <w:basedOn w:val="DefaultParagraphFont"/>
    <w:link w:val="EndnoteText"/>
    <w:rsid w:val="00F63828"/>
  </w:style>
  <w:style w:type="paragraph" w:styleId="EnvelopeAddress">
    <w:name w:val="envelope address"/>
    <w:basedOn w:val="Normal"/>
    <w:rsid w:val="00F6382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63828"/>
    <w:rPr>
      <w:rFonts w:ascii="Calibri Light" w:hAnsi="Calibri Light"/>
    </w:rPr>
  </w:style>
  <w:style w:type="paragraph" w:styleId="HTMLAddress">
    <w:name w:val="HTML Address"/>
    <w:basedOn w:val="Normal"/>
    <w:link w:val="HTMLAddressChar"/>
    <w:rsid w:val="00F63828"/>
    <w:rPr>
      <w:i/>
      <w:iCs/>
    </w:rPr>
  </w:style>
  <w:style w:type="character" w:customStyle="1" w:styleId="HTMLAddressChar">
    <w:name w:val="HTML Address Char"/>
    <w:link w:val="HTMLAddress"/>
    <w:rsid w:val="00F63828"/>
    <w:rPr>
      <w:i/>
      <w:iCs/>
    </w:rPr>
  </w:style>
  <w:style w:type="paragraph" w:styleId="HTMLPreformatted">
    <w:name w:val="HTML Preformatted"/>
    <w:basedOn w:val="Normal"/>
    <w:link w:val="HTMLPreformattedChar"/>
    <w:rsid w:val="00F63828"/>
    <w:rPr>
      <w:rFonts w:ascii="Courier New" w:hAnsi="Courier New" w:cs="Courier New"/>
    </w:rPr>
  </w:style>
  <w:style w:type="character" w:customStyle="1" w:styleId="HTMLPreformattedChar">
    <w:name w:val="HTML Preformatted Char"/>
    <w:link w:val="HTMLPreformatted"/>
    <w:rsid w:val="00F63828"/>
    <w:rPr>
      <w:rFonts w:ascii="Courier New" w:hAnsi="Courier New" w:cs="Courier New"/>
    </w:rPr>
  </w:style>
  <w:style w:type="paragraph" w:styleId="Index3">
    <w:name w:val="index 3"/>
    <w:basedOn w:val="Normal"/>
    <w:next w:val="Normal"/>
    <w:rsid w:val="00F63828"/>
    <w:pPr>
      <w:ind w:left="600" w:hanging="200"/>
    </w:pPr>
  </w:style>
  <w:style w:type="paragraph" w:styleId="Index4">
    <w:name w:val="index 4"/>
    <w:basedOn w:val="Normal"/>
    <w:next w:val="Normal"/>
    <w:rsid w:val="00F63828"/>
    <w:pPr>
      <w:ind w:left="800" w:hanging="200"/>
    </w:pPr>
  </w:style>
  <w:style w:type="paragraph" w:styleId="Index5">
    <w:name w:val="index 5"/>
    <w:basedOn w:val="Normal"/>
    <w:next w:val="Normal"/>
    <w:rsid w:val="00F63828"/>
    <w:pPr>
      <w:ind w:left="1000" w:hanging="200"/>
    </w:pPr>
  </w:style>
  <w:style w:type="paragraph" w:styleId="Index6">
    <w:name w:val="index 6"/>
    <w:basedOn w:val="Normal"/>
    <w:next w:val="Normal"/>
    <w:rsid w:val="00F63828"/>
    <w:pPr>
      <w:ind w:left="1200" w:hanging="200"/>
    </w:pPr>
  </w:style>
  <w:style w:type="paragraph" w:styleId="Index7">
    <w:name w:val="index 7"/>
    <w:basedOn w:val="Normal"/>
    <w:next w:val="Normal"/>
    <w:rsid w:val="00F63828"/>
    <w:pPr>
      <w:ind w:left="1400" w:hanging="200"/>
    </w:pPr>
  </w:style>
  <w:style w:type="paragraph" w:styleId="Index8">
    <w:name w:val="index 8"/>
    <w:basedOn w:val="Normal"/>
    <w:next w:val="Normal"/>
    <w:rsid w:val="00F63828"/>
    <w:pPr>
      <w:ind w:left="1600" w:hanging="200"/>
    </w:pPr>
  </w:style>
  <w:style w:type="paragraph" w:styleId="Index9">
    <w:name w:val="index 9"/>
    <w:basedOn w:val="Normal"/>
    <w:next w:val="Normal"/>
    <w:rsid w:val="00F63828"/>
    <w:pPr>
      <w:ind w:left="1800" w:hanging="200"/>
    </w:pPr>
  </w:style>
  <w:style w:type="paragraph" w:styleId="IndexHeading">
    <w:name w:val="index heading"/>
    <w:basedOn w:val="Normal"/>
    <w:next w:val="Index1"/>
    <w:rsid w:val="00F63828"/>
    <w:rPr>
      <w:rFonts w:ascii="Calibri Light" w:hAnsi="Calibri Light"/>
      <w:b/>
      <w:bCs/>
    </w:rPr>
  </w:style>
  <w:style w:type="paragraph" w:styleId="IntenseQuote">
    <w:name w:val="Intense Quote"/>
    <w:basedOn w:val="Normal"/>
    <w:next w:val="Normal"/>
    <w:link w:val="IntenseQuoteChar"/>
    <w:uiPriority w:val="30"/>
    <w:qFormat/>
    <w:rsid w:val="00F6382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63828"/>
    <w:rPr>
      <w:i/>
      <w:iCs/>
      <w:color w:val="4472C4"/>
    </w:rPr>
  </w:style>
  <w:style w:type="paragraph" w:styleId="ListContinue">
    <w:name w:val="List Continue"/>
    <w:basedOn w:val="Normal"/>
    <w:rsid w:val="00F63828"/>
    <w:pPr>
      <w:spacing w:after="120"/>
      <w:ind w:left="283"/>
      <w:contextualSpacing/>
    </w:pPr>
  </w:style>
  <w:style w:type="paragraph" w:styleId="ListContinue2">
    <w:name w:val="List Continue 2"/>
    <w:basedOn w:val="Normal"/>
    <w:rsid w:val="00F63828"/>
    <w:pPr>
      <w:spacing w:after="120"/>
      <w:ind w:left="566"/>
      <w:contextualSpacing/>
    </w:pPr>
  </w:style>
  <w:style w:type="paragraph" w:styleId="ListContinue3">
    <w:name w:val="List Continue 3"/>
    <w:basedOn w:val="Normal"/>
    <w:rsid w:val="00F63828"/>
    <w:pPr>
      <w:spacing w:after="120"/>
      <w:ind w:left="849"/>
      <w:contextualSpacing/>
    </w:pPr>
  </w:style>
  <w:style w:type="paragraph" w:styleId="ListContinue4">
    <w:name w:val="List Continue 4"/>
    <w:basedOn w:val="Normal"/>
    <w:rsid w:val="00F63828"/>
    <w:pPr>
      <w:spacing w:after="120"/>
      <w:ind w:left="1132"/>
      <w:contextualSpacing/>
    </w:pPr>
  </w:style>
  <w:style w:type="paragraph" w:styleId="ListContinue5">
    <w:name w:val="List Continue 5"/>
    <w:basedOn w:val="Normal"/>
    <w:rsid w:val="00F63828"/>
    <w:pPr>
      <w:spacing w:after="120"/>
      <w:ind w:left="1415"/>
      <w:contextualSpacing/>
    </w:pPr>
  </w:style>
  <w:style w:type="paragraph" w:styleId="ListNumber3">
    <w:name w:val="List Number 3"/>
    <w:basedOn w:val="Normal"/>
    <w:rsid w:val="00F63828"/>
    <w:pPr>
      <w:numPr>
        <w:numId w:val="13"/>
      </w:numPr>
      <w:contextualSpacing/>
    </w:pPr>
  </w:style>
  <w:style w:type="paragraph" w:styleId="ListNumber4">
    <w:name w:val="List Number 4"/>
    <w:basedOn w:val="Normal"/>
    <w:rsid w:val="00F63828"/>
    <w:pPr>
      <w:numPr>
        <w:numId w:val="14"/>
      </w:numPr>
      <w:contextualSpacing/>
    </w:pPr>
  </w:style>
  <w:style w:type="paragraph" w:styleId="ListNumber5">
    <w:name w:val="List Number 5"/>
    <w:basedOn w:val="Normal"/>
    <w:rsid w:val="00F63828"/>
    <w:pPr>
      <w:numPr>
        <w:numId w:val="15"/>
      </w:numPr>
      <w:contextualSpacing/>
    </w:pPr>
  </w:style>
  <w:style w:type="paragraph" w:styleId="ListParagraph">
    <w:name w:val="List Paragraph"/>
    <w:basedOn w:val="Normal"/>
    <w:uiPriority w:val="34"/>
    <w:qFormat/>
    <w:rsid w:val="00F63828"/>
    <w:pPr>
      <w:ind w:left="720"/>
    </w:pPr>
  </w:style>
  <w:style w:type="paragraph" w:styleId="MacroText">
    <w:name w:val="macro"/>
    <w:link w:val="MacroTextChar"/>
    <w:rsid w:val="00F638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63828"/>
    <w:rPr>
      <w:rFonts w:ascii="Courier New" w:hAnsi="Courier New" w:cs="Courier New"/>
    </w:rPr>
  </w:style>
  <w:style w:type="paragraph" w:styleId="MessageHeader">
    <w:name w:val="Message Header"/>
    <w:basedOn w:val="Normal"/>
    <w:link w:val="MessageHeaderChar"/>
    <w:rsid w:val="00F6382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63828"/>
    <w:rPr>
      <w:rFonts w:ascii="Calibri Light" w:hAnsi="Calibri Light"/>
      <w:sz w:val="24"/>
      <w:szCs w:val="24"/>
      <w:shd w:val="pct20" w:color="auto" w:fill="auto"/>
    </w:rPr>
  </w:style>
  <w:style w:type="paragraph" w:styleId="NoSpacing">
    <w:name w:val="No Spacing"/>
    <w:uiPriority w:val="1"/>
    <w:qFormat/>
    <w:rsid w:val="00F63828"/>
    <w:pPr>
      <w:overflowPunct w:val="0"/>
      <w:autoSpaceDE w:val="0"/>
      <w:autoSpaceDN w:val="0"/>
      <w:adjustRightInd w:val="0"/>
      <w:textAlignment w:val="baseline"/>
    </w:pPr>
  </w:style>
  <w:style w:type="paragraph" w:styleId="NormalWeb">
    <w:name w:val="Normal (Web)"/>
    <w:basedOn w:val="Normal"/>
    <w:rsid w:val="00F63828"/>
    <w:rPr>
      <w:sz w:val="24"/>
      <w:szCs w:val="24"/>
    </w:rPr>
  </w:style>
  <w:style w:type="paragraph" w:styleId="NormalIndent">
    <w:name w:val="Normal Indent"/>
    <w:basedOn w:val="Normal"/>
    <w:rsid w:val="00F63828"/>
    <w:pPr>
      <w:ind w:left="720"/>
    </w:pPr>
  </w:style>
  <w:style w:type="paragraph" w:styleId="NoteHeading">
    <w:name w:val="Note Heading"/>
    <w:basedOn w:val="Normal"/>
    <w:next w:val="Normal"/>
    <w:link w:val="NoteHeadingChar"/>
    <w:rsid w:val="00F63828"/>
  </w:style>
  <w:style w:type="character" w:customStyle="1" w:styleId="NoteHeadingChar">
    <w:name w:val="Note Heading Char"/>
    <w:basedOn w:val="DefaultParagraphFont"/>
    <w:link w:val="NoteHeading"/>
    <w:rsid w:val="00F63828"/>
  </w:style>
  <w:style w:type="paragraph" w:styleId="PlainText">
    <w:name w:val="Plain Text"/>
    <w:basedOn w:val="Normal"/>
    <w:link w:val="PlainTextChar"/>
    <w:rsid w:val="00F63828"/>
    <w:rPr>
      <w:rFonts w:ascii="Courier New" w:hAnsi="Courier New" w:cs="Courier New"/>
    </w:rPr>
  </w:style>
  <w:style w:type="character" w:customStyle="1" w:styleId="PlainTextChar">
    <w:name w:val="Plain Text Char"/>
    <w:link w:val="PlainText"/>
    <w:rsid w:val="00F63828"/>
    <w:rPr>
      <w:rFonts w:ascii="Courier New" w:hAnsi="Courier New" w:cs="Courier New"/>
    </w:rPr>
  </w:style>
  <w:style w:type="paragraph" w:styleId="Quote">
    <w:name w:val="Quote"/>
    <w:basedOn w:val="Normal"/>
    <w:next w:val="Normal"/>
    <w:link w:val="QuoteChar"/>
    <w:uiPriority w:val="29"/>
    <w:qFormat/>
    <w:rsid w:val="00F63828"/>
    <w:pPr>
      <w:spacing w:before="200" w:after="160"/>
      <w:ind w:left="864" w:right="864"/>
      <w:jc w:val="center"/>
    </w:pPr>
    <w:rPr>
      <w:i/>
      <w:iCs/>
      <w:color w:val="404040"/>
    </w:rPr>
  </w:style>
  <w:style w:type="character" w:customStyle="1" w:styleId="QuoteChar">
    <w:name w:val="Quote Char"/>
    <w:link w:val="Quote"/>
    <w:uiPriority w:val="29"/>
    <w:rsid w:val="00F63828"/>
    <w:rPr>
      <w:i/>
      <w:iCs/>
      <w:color w:val="404040"/>
    </w:rPr>
  </w:style>
  <w:style w:type="paragraph" w:styleId="Salutation">
    <w:name w:val="Salutation"/>
    <w:basedOn w:val="Normal"/>
    <w:next w:val="Normal"/>
    <w:link w:val="SalutationChar"/>
    <w:rsid w:val="00F63828"/>
  </w:style>
  <w:style w:type="character" w:customStyle="1" w:styleId="SalutationChar">
    <w:name w:val="Salutation Char"/>
    <w:basedOn w:val="DefaultParagraphFont"/>
    <w:link w:val="Salutation"/>
    <w:rsid w:val="00F63828"/>
  </w:style>
  <w:style w:type="paragraph" w:styleId="Signature">
    <w:name w:val="Signature"/>
    <w:basedOn w:val="Normal"/>
    <w:link w:val="SignatureChar"/>
    <w:rsid w:val="00F63828"/>
    <w:pPr>
      <w:ind w:left="4252"/>
    </w:pPr>
  </w:style>
  <w:style w:type="character" w:customStyle="1" w:styleId="SignatureChar">
    <w:name w:val="Signature Char"/>
    <w:basedOn w:val="DefaultParagraphFont"/>
    <w:link w:val="Signature"/>
    <w:rsid w:val="00F63828"/>
  </w:style>
  <w:style w:type="paragraph" w:styleId="Subtitle">
    <w:name w:val="Subtitle"/>
    <w:basedOn w:val="Normal"/>
    <w:next w:val="Normal"/>
    <w:link w:val="SubtitleChar"/>
    <w:qFormat/>
    <w:rsid w:val="00F63828"/>
    <w:pPr>
      <w:spacing w:after="60"/>
      <w:jc w:val="center"/>
      <w:outlineLvl w:val="1"/>
    </w:pPr>
    <w:rPr>
      <w:rFonts w:ascii="Calibri Light" w:hAnsi="Calibri Light"/>
      <w:sz w:val="24"/>
      <w:szCs w:val="24"/>
    </w:rPr>
  </w:style>
  <w:style w:type="character" w:customStyle="1" w:styleId="SubtitleChar">
    <w:name w:val="Subtitle Char"/>
    <w:link w:val="Subtitle"/>
    <w:rsid w:val="00F63828"/>
    <w:rPr>
      <w:rFonts w:ascii="Calibri Light" w:hAnsi="Calibri Light"/>
      <w:sz w:val="24"/>
      <w:szCs w:val="24"/>
    </w:rPr>
  </w:style>
  <w:style w:type="paragraph" w:styleId="TableofAuthorities">
    <w:name w:val="table of authorities"/>
    <w:basedOn w:val="Normal"/>
    <w:next w:val="Normal"/>
    <w:rsid w:val="00F63828"/>
    <w:pPr>
      <w:ind w:left="200" w:hanging="200"/>
    </w:pPr>
  </w:style>
  <w:style w:type="paragraph" w:styleId="TableofFigures">
    <w:name w:val="table of figures"/>
    <w:basedOn w:val="Normal"/>
    <w:next w:val="Normal"/>
    <w:rsid w:val="00F63828"/>
  </w:style>
  <w:style w:type="paragraph" w:styleId="TOAHeading">
    <w:name w:val="toa heading"/>
    <w:basedOn w:val="Normal"/>
    <w:next w:val="Normal"/>
    <w:rsid w:val="00F6382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6382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7388">
      <w:bodyDiv w:val="1"/>
      <w:marLeft w:val="0"/>
      <w:marRight w:val="0"/>
      <w:marTop w:val="0"/>
      <w:marBottom w:val="0"/>
      <w:divBdr>
        <w:top w:val="none" w:sz="0" w:space="0" w:color="auto"/>
        <w:left w:val="none" w:sz="0" w:space="0" w:color="auto"/>
        <w:bottom w:val="none" w:sz="0" w:space="0" w:color="auto"/>
        <w:right w:val="none" w:sz="0" w:space="0" w:color="auto"/>
      </w:divBdr>
    </w:div>
    <w:div w:id="18338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wmf"/><Relationship Id="rId55" Type="http://schemas.openxmlformats.org/officeDocument/2006/relationships/image" Target="media/image45.png"/><Relationship Id="rId63" Type="http://schemas.openxmlformats.org/officeDocument/2006/relationships/image" Target="media/image53.png"/><Relationship Id="rId68" Type="http://schemas.openxmlformats.org/officeDocument/2006/relationships/image" Target="media/image58.png"/><Relationship Id="rId76"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image" Target="media/image61.png"/><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20.png"/><Relationship Id="rId11" Type="http://schemas.openxmlformats.org/officeDocument/2006/relationships/oleObject" Target="embeddings/oleObject2.bin"/><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3.png"/><Relationship Id="rId58" Type="http://schemas.openxmlformats.org/officeDocument/2006/relationships/image" Target="media/image48.png"/><Relationship Id="rId66" Type="http://schemas.openxmlformats.org/officeDocument/2006/relationships/image" Target="media/image56.png"/><Relationship Id="rId7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image" Target="media/image47.png"/><Relationship Id="rId61" Type="http://schemas.openxmlformats.org/officeDocument/2006/relationships/image" Target="media/image51.png"/><Relationship Id="rId10" Type="http://schemas.openxmlformats.org/officeDocument/2006/relationships/image" Target="media/image3.wmf"/><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image" Target="media/image42.png"/><Relationship Id="rId60" Type="http://schemas.openxmlformats.org/officeDocument/2006/relationships/image" Target="media/image50.png"/><Relationship Id="rId65" Type="http://schemas.openxmlformats.org/officeDocument/2006/relationships/image" Target="media/image55.png"/><Relationship Id="rId73"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image" Target="media/image46.png"/><Relationship Id="rId64" Type="http://schemas.openxmlformats.org/officeDocument/2006/relationships/image" Target="media/image54.png"/><Relationship Id="rId69" Type="http://schemas.openxmlformats.org/officeDocument/2006/relationships/image" Target="media/image59.png"/><Relationship Id="rId8" Type="http://schemas.openxmlformats.org/officeDocument/2006/relationships/oleObject" Target="embeddings/oleObject1.bin"/><Relationship Id="rId51" Type="http://schemas.openxmlformats.org/officeDocument/2006/relationships/oleObject" Target="embeddings/oleObject4.bin"/><Relationship Id="rId72" Type="http://schemas.openxmlformats.org/officeDocument/2006/relationships/image" Target="media/image62.png"/><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59" Type="http://schemas.openxmlformats.org/officeDocument/2006/relationships/image" Target="media/image49.png"/><Relationship Id="rId67" Type="http://schemas.openxmlformats.org/officeDocument/2006/relationships/image" Target="media/image57.png"/><Relationship Id="rId20" Type="http://schemas.openxmlformats.org/officeDocument/2006/relationships/image" Target="media/image11.png"/><Relationship Id="rId41" Type="http://schemas.openxmlformats.org/officeDocument/2006/relationships/image" Target="media/image32.png"/><Relationship Id="rId54" Type="http://schemas.openxmlformats.org/officeDocument/2006/relationships/image" Target="media/image44.png"/><Relationship Id="rId62" Type="http://schemas.openxmlformats.org/officeDocument/2006/relationships/image" Target="media/image52.png"/><Relationship Id="rId70" Type="http://schemas.openxmlformats.org/officeDocument/2006/relationships/image" Target="media/image60.png"/><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85</Pages>
  <Words>23608</Words>
  <Characters>134568</Characters>
  <Application>Microsoft Office Word</Application>
  <DocSecurity>0</DocSecurity>
  <Lines>1121</Lines>
  <Paragraphs>315</Paragraphs>
  <ScaleCrop>false</ScaleCrop>
  <HeadingPairs>
    <vt:vector size="2" baseType="variant">
      <vt:variant>
        <vt:lpstr>Title</vt:lpstr>
      </vt:variant>
      <vt:variant>
        <vt:i4>1</vt:i4>
      </vt:variant>
    </vt:vector>
  </HeadingPairs>
  <TitlesOfParts>
    <vt:vector size="1" baseType="lpstr">
      <vt:lpstr>3GPP TS 48.058</vt:lpstr>
    </vt:vector>
  </TitlesOfParts>
  <Manager/>
  <Company/>
  <LinksUpToDate>false</LinksUpToDate>
  <CharactersWithSpaces>157861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48.058</dc:title>
  <dc:subject>Base Station Controller - Base Transceiver Station (BSC - BTS) interface; Layer 3 specification</dc:subject>
  <dc:creator>MCC Support</dc:creator>
  <cp:keywords>GSM, radio, layer 3</cp:keywords>
  <dc:description/>
  <cp:lastModifiedBy>R5-253880</cp:lastModifiedBy>
  <cp:revision>2</cp:revision>
  <dcterms:created xsi:type="dcterms:W3CDTF">2025-10-13T18:12:00Z</dcterms:created>
  <dcterms:modified xsi:type="dcterms:W3CDTF">2025-10-13T18:12:00Z</dcterms:modified>
</cp:coreProperties>
</file>