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74131" w14:textId="3CD63D91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E01F2C">
        <w:rPr>
          <w:noProof w:val="0"/>
        </w:rPr>
        <w:t>4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8F668D">
        <w:rPr>
          <w:noProof w:val="0"/>
          <w:sz w:val="32"/>
        </w:rPr>
        <w:t>0</w:t>
      </w:r>
      <w:r w:rsidR="00E01F2C">
        <w:rPr>
          <w:noProof w:val="0"/>
          <w:sz w:val="32"/>
        </w:rPr>
        <w:t>9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1" w:name="_MON_1684549432"/>
    <w:bookmarkEnd w:id="1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5.85pt;height:60.05pt" o:ole="">
            <v:imagedata r:id="rId9" o:title=""/>
          </v:shape>
          <o:OLEObject Type="Embed" ProgID="Word.Picture.8" ShapeID="_x0000_i1025" DrawAspect="Content" ObjectID="_1820126820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2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4" w:name="_Toc28013300"/>
      <w:bookmarkStart w:id="5" w:name="_Toc36040055"/>
      <w:bookmarkStart w:id="6" w:name="_Toc44692668"/>
      <w:bookmarkStart w:id="7" w:name="_Toc45134129"/>
      <w:bookmarkStart w:id="8" w:name="_Toc49607193"/>
      <w:bookmarkStart w:id="9" w:name="_Toc51763165"/>
      <w:bookmarkStart w:id="10" w:name="_Toc58850060"/>
      <w:bookmarkStart w:id="11" w:name="_Toc59018440"/>
      <w:bookmarkStart w:id="12" w:name="_Toc68169446"/>
      <w:r w:rsidRPr="00EC71C4">
        <w:rPr>
          <w:lang w:val="en-US"/>
        </w:rPr>
        <w:lastRenderedPageBreak/>
        <w:t>Contents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Start w:id="13" w:name="MCCQCTEMPBM_00000182"/>
    <w:p w14:paraId="292359DA" w14:textId="77777777" w:rsidR="0075371B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75371B" w:rsidRPr="00155276">
        <w:rPr>
          <w:noProof/>
          <w:lang w:val="en-US"/>
        </w:rPr>
        <w:t>Foreword</w:t>
      </w:r>
      <w:r w:rsidR="0075371B">
        <w:rPr>
          <w:noProof/>
        </w:rPr>
        <w:tab/>
        <w:t>40</w:t>
      </w:r>
    </w:p>
    <w:p w14:paraId="4C3AB74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41</w:t>
      </w:r>
    </w:p>
    <w:p w14:paraId="039598F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41</w:t>
      </w:r>
    </w:p>
    <w:p w14:paraId="1D1975A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44</w:t>
      </w:r>
    </w:p>
    <w:p w14:paraId="74C427B0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44</w:t>
      </w:r>
    </w:p>
    <w:p w14:paraId="243393D5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44</w:t>
      </w:r>
    </w:p>
    <w:p w14:paraId="69BB26D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45</w:t>
      </w:r>
    </w:p>
    <w:p w14:paraId="4BCD3B5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</w:t>
      </w:r>
    </w:p>
    <w:p w14:paraId="1B69D4B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49</w:t>
      </w:r>
    </w:p>
    <w:p w14:paraId="46124A1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49</w:t>
      </w:r>
    </w:p>
    <w:p w14:paraId="46B15DD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49</w:t>
      </w:r>
    </w:p>
    <w:p w14:paraId="1D6A339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50</w:t>
      </w:r>
    </w:p>
    <w:p w14:paraId="0E49CE9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over </w:t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50</w:t>
      </w:r>
    </w:p>
    <w:p w14:paraId="4087738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</w:t>
      </w:r>
    </w:p>
    <w:p w14:paraId="2768323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50</w:t>
      </w:r>
    </w:p>
    <w:p w14:paraId="635AA9C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61</w:t>
      </w:r>
    </w:p>
    <w:p w14:paraId="28308D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61</w:t>
      </w:r>
    </w:p>
    <w:p w14:paraId="69AC009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62</w:t>
      </w:r>
    </w:p>
    <w:p w14:paraId="069FE94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63</w:t>
      </w:r>
    </w:p>
    <w:p w14:paraId="3FC5917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64</w:t>
      </w:r>
    </w:p>
    <w:p w14:paraId="1969D34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</w:t>
      </w:r>
    </w:p>
    <w:p w14:paraId="0BDA1C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65</w:t>
      </w:r>
    </w:p>
    <w:p w14:paraId="497ED4A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65</w:t>
      </w:r>
    </w:p>
    <w:p w14:paraId="21B105B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66</w:t>
      </w:r>
    </w:p>
    <w:p w14:paraId="1F34879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66</w:t>
      </w:r>
    </w:p>
    <w:p w14:paraId="3D432E8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67</w:t>
      </w:r>
    </w:p>
    <w:p w14:paraId="555C0BF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67</w:t>
      </w:r>
    </w:p>
    <w:p w14:paraId="4743DB4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68</w:t>
      </w:r>
    </w:p>
    <w:p w14:paraId="1140C0E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68</w:t>
      </w:r>
    </w:p>
    <w:p w14:paraId="7C357D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69</w:t>
      </w:r>
    </w:p>
    <w:p w14:paraId="2B1747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370BD2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69</w:t>
      </w:r>
    </w:p>
    <w:p w14:paraId="5B9ECE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</w:t>
      </w:r>
    </w:p>
    <w:p w14:paraId="7669D9C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71</w:t>
      </w:r>
    </w:p>
    <w:p w14:paraId="55D427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72</w:t>
      </w:r>
    </w:p>
    <w:p w14:paraId="470B41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75</w:t>
      </w:r>
    </w:p>
    <w:p w14:paraId="15CB66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77</w:t>
      </w:r>
    </w:p>
    <w:p w14:paraId="37332F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77</w:t>
      </w:r>
    </w:p>
    <w:p w14:paraId="41BC70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77</w:t>
      </w:r>
    </w:p>
    <w:p w14:paraId="754733E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R</w:t>
      </w:r>
      <w:r w:rsidRPr="00155276">
        <w:rPr>
          <w:noProof/>
          <w:lang w:val="en-US" w:eastAsia="zh-CN"/>
        </w:rPr>
        <w:t>ound-</w:t>
      </w:r>
      <w:r>
        <w:rPr>
          <w:noProof/>
        </w:rPr>
        <w:t>T</w:t>
      </w:r>
      <w:r w:rsidRPr="00155276">
        <w:rPr>
          <w:noProof/>
          <w:lang w:val="en-US" w:eastAsia="zh-CN"/>
        </w:rPr>
        <w:t>rip latency requirements</w:t>
      </w:r>
      <w:r>
        <w:rPr>
          <w:noProof/>
        </w:rPr>
        <w:tab/>
        <w:t>79</w:t>
      </w:r>
    </w:p>
    <w:p w14:paraId="479F4C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79</w:t>
      </w:r>
    </w:p>
    <w:p w14:paraId="454AC3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Provisioning of </w:t>
      </w:r>
      <w:r w:rsidRPr="00155276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79</w:t>
      </w:r>
    </w:p>
    <w:p w14:paraId="604B515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80</w:t>
      </w:r>
    </w:p>
    <w:p w14:paraId="447C1BD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80</w:t>
      </w:r>
    </w:p>
    <w:p w14:paraId="684511D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80</w:t>
      </w:r>
    </w:p>
    <w:p w14:paraId="3CCB812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Provisioning of the Multiplexed Media Identification Information</w:t>
      </w:r>
      <w:r>
        <w:rPr>
          <w:noProof/>
        </w:rPr>
        <w:tab/>
        <w:t>81</w:t>
      </w:r>
    </w:p>
    <w:p w14:paraId="6625EF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81</w:t>
      </w:r>
    </w:p>
    <w:p w14:paraId="586144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 to the Data Rate Limitation information reporting</w:t>
      </w:r>
      <w:r>
        <w:rPr>
          <w:noProof/>
        </w:rPr>
        <w:tab/>
        <w:t>81</w:t>
      </w:r>
    </w:p>
    <w:p w14:paraId="2696AE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81</w:t>
      </w:r>
    </w:p>
    <w:p w14:paraId="7DA696F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82</w:t>
      </w:r>
    </w:p>
    <w:p w14:paraId="7AF9C4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82</w:t>
      </w:r>
    </w:p>
    <w:p w14:paraId="5AFD663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84</w:t>
      </w:r>
    </w:p>
    <w:p w14:paraId="4646566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</w:t>
      </w:r>
    </w:p>
    <w:p w14:paraId="136E20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84</w:t>
      </w:r>
    </w:p>
    <w:p w14:paraId="02F257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84</w:t>
      </w:r>
    </w:p>
    <w:p w14:paraId="260FD77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84</w:t>
      </w:r>
    </w:p>
    <w:p w14:paraId="48C8FF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84</w:t>
      </w:r>
    </w:p>
    <w:p w14:paraId="6208DA6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84</w:t>
      </w:r>
    </w:p>
    <w:p w14:paraId="08AF26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87</w:t>
      </w:r>
    </w:p>
    <w:p w14:paraId="426556E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87</w:t>
      </w:r>
    </w:p>
    <w:p w14:paraId="44C43B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87</w:t>
      </w:r>
    </w:p>
    <w:p w14:paraId="3725DE9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87</w:t>
      </w:r>
    </w:p>
    <w:p w14:paraId="42D7FF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88</w:t>
      </w:r>
    </w:p>
    <w:p w14:paraId="7367F1E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88</w:t>
      </w:r>
    </w:p>
    <w:p w14:paraId="75B8C2F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88</w:t>
      </w:r>
    </w:p>
    <w:p w14:paraId="4C1DAFF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88</w:t>
      </w:r>
    </w:p>
    <w:p w14:paraId="29F37B6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89</w:t>
      </w:r>
    </w:p>
    <w:p w14:paraId="7CD209D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89</w:t>
      </w:r>
    </w:p>
    <w:p w14:paraId="20D14F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91</w:t>
      </w:r>
    </w:p>
    <w:p w14:paraId="18DA671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95</w:t>
      </w:r>
    </w:p>
    <w:p w14:paraId="0DB1246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95</w:t>
      </w:r>
    </w:p>
    <w:p w14:paraId="5FCEA82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</w:t>
      </w:r>
    </w:p>
    <w:p w14:paraId="1616FD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95</w:t>
      </w:r>
    </w:p>
    <w:p w14:paraId="0B01225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96</w:t>
      </w:r>
    </w:p>
    <w:p w14:paraId="458FE8A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</w:t>
      </w:r>
    </w:p>
    <w:p w14:paraId="3CDD489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96</w:t>
      </w:r>
    </w:p>
    <w:p w14:paraId="10361D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96</w:t>
      </w:r>
    </w:p>
    <w:p w14:paraId="07185E2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96</w:t>
      </w:r>
    </w:p>
    <w:p w14:paraId="4CE0ACE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96</w:t>
      </w:r>
    </w:p>
    <w:p w14:paraId="6256C0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97</w:t>
      </w:r>
    </w:p>
    <w:p w14:paraId="352DC95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98</w:t>
      </w:r>
    </w:p>
    <w:p w14:paraId="3890DF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99</w:t>
      </w:r>
    </w:p>
    <w:p w14:paraId="28C9B92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101</w:t>
      </w:r>
    </w:p>
    <w:p w14:paraId="5DD11FA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101</w:t>
      </w:r>
    </w:p>
    <w:p w14:paraId="3AB827A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45D51C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101</w:t>
      </w:r>
    </w:p>
    <w:p w14:paraId="1BBE27E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102</w:t>
      </w:r>
    </w:p>
    <w:p w14:paraId="690EB8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102</w:t>
      </w:r>
    </w:p>
    <w:p w14:paraId="74C0DF1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103</w:t>
      </w:r>
    </w:p>
    <w:p w14:paraId="263CAC3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103</w:t>
      </w:r>
    </w:p>
    <w:p w14:paraId="00A768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103</w:t>
      </w:r>
    </w:p>
    <w:p w14:paraId="31613BB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104</w:t>
      </w:r>
    </w:p>
    <w:p w14:paraId="7A3C91F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00B825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Create the </w:t>
      </w:r>
      <w:r w:rsidRPr="0015527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104</w:t>
      </w:r>
    </w:p>
    <w:p w14:paraId="337074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Modifiy the </w:t>
      </w:r>
      <w:r w:rsidRPr="0015527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104</w:t>
      </w:r>
    </w:p>
    <w:p w14:paraId="7C20E4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Delete the </w:t>
      </w:r>
      <w:r w:rsidRPr="00155276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104</w:t>
      </w:r>
    </w:p>
    <w:p w14:paraId="14F096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105</w:t>
      </w:r>
    </w:p>
    <w:p w14:paraId="6CB9359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105</w:t>
      </w:r>
    </w:p>
    <w:p w14:paraId="18496C3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53C896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105</w:t>
      </w:r>
    </w:p>
    <w:p w14:paraId="514A376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106</w:t>
      </w:r>
    </w:p>
    <w:p w14:paraId="273B62B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106</w:t>
      </w:r>
    </w:p>
    <w:p w14:paraId="2C472EE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107</w:t>
      </w:r>
    </w:p>
    <w:p w14:paraId="41DFD3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107</w:t>
      </w:r>
    </w:p>
    <w:p w14:paraId="42CD1E9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521A51E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107</w:t>
      </w:r>
    </w:p>
    <w:p w14:paraId="56C4F1B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107</w:t>
      </w:r>
    </w:p>
    <w:p w14:paraId="5C7A01C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107</w:t>
      </w:r>
    </w:p>
    <w:p w14:paraId="4FA2F24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108</w:t>
      </w:r>
    </w:p>
    <w:p w14:paraId="393576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109</w:t>
      </w:r>
    </w:p>
    <w:p w14:paraId="530EA9E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109</w:t>
      </w:r>
    </w:p>
    <w:p w14:paraId="74996B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109</w:t>
      </w:r>
    </w:p>
    <w:p w14:paraId="3CBAD9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109</w:t>
      </w:r>
    </w:p>
    <w:p w14:paraId="6746AB2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112</w:t>
      </w:r>
    </w:p>
    <w:p w14:paraId="1D215D3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112</w:t>
      </w:r>
    </w:p>
    <w:p w14:paraId="240139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113</w:t>
      </w:r>
    </w:p>
    <w:p w14:paraId="5E050AE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113</w:t>
      </w:r>
    </w:p>
    <w:p w14:paraId="027F0C0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113</w:t>
      </w:r>
    </w:p>
    <w:p w14:paraId="5EFCCA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114</w:t>
      </w:r>
    </w:p>
    <w:p w14:paraId="22F9E9D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114</w:t>
      </w:r>
    </w:p>
    <w:p w14:paraId="688B89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114</w:t>
      </w:r>
    </w:p>
    <w:p w14:paraId="4C243B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115</w:t>
      </w:r>
    </w:p>
    <w:p w14:paraId="251E62D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116</w:t>
      </w:r>
    </w:p>
    <w:p w14:paraId="19C32E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116</w:t>
      </w:r>
    </w:p>
    <w:p w14:paraId="6FD7B36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116</w:t>
      </w:r>
    </w:p>
    <w:p w14:paraId="410B5B8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117</w:t>
      </w:r>
    </w:p>
    <w:p w14:paraId="6BC318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117</w:t>
      </w:r>
    </w:p>
    <w:p w14:paraId="368F7A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117</w:t>
      </w:r>
    </w:p>
    <w:p w14:paraId="3958B4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118</w:t>
      </w:r>
    </w:p>
    <w:p w14:paraId="1B019F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28617BE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118</w:t>
      </w:r>
    </w:p>
    <w:p w14:paraId="3EDB0BD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118</w:t>
      </w:r>
    </w:p>
    <w:p w14:paraId="7462C0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119</w:t>
      </w:r>
    </w:p>
    <w:p w14:paraId="0B82B6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119</w:t>
      </w:r>
    </w:p>
    <w:p w14:paraId="309E14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119</w:t>
      </w:r>
    </w:p>
    <w:p w14:paraId="3B8EBB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120</w:t>
      </w:r>
    </w:p>
    <w:p w14:paraId="6DB64EF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120</w:t>
      </w:r>
    </w:p>
    <w:p w14:paraId="06009A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121</w:t>
      </w:r>
    </w:p>
    <w:p w14:paraId="602668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121</w:t>
      </w:r>
    </w:p>
    <w:p w14:paraId="3C8A18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18E73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121</w:t>
      </w:r>
    </w:p>
    <w:p w14:paraId="789DDF0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122</w:t>
      </w:r>
    </w:p>
    <w:p w14:paraId="5B82B6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122</w:t>
      </w:r>
    </w:p>
    <w:p w14:paraId="4090450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123</w:t>
      </w:r>
    </w:p>
    <w:p w14:paraId="79B511F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123</w:t>
      </w:r>
    </w:p>
    <w:p w14:paraId="327FAE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123</w:t>
      </w:r>
    </w:p>
    <w:p w14:paraId="6750FA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123</w:t>
      </w:r>
    </w:p>
    <w:p w14:paraId="2896B85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124</w:t>
      </w:r>
    </w:p>
    <w:p w14:paraId="392BC59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124</w:t>
      </w:r>
    </w:p>
    <w:p w14:paraId="5F480A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124</w:t>
      </w:r>
    </w:p>
    <w:p w14:paraId="69D01F0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124</w:t>
      </w:r>
    </w:p>
    <w:p w14:paraId="7042C5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124</w:t>
      </w:r>
    </w:p>
    <w:p w14:paraId="4C8E737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125</w:t>
      </w:r>
    </w:p>
    <w:p w14:paraId="0FEF894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</w:t>
      </w:r>
    </w:p>
    <w:p w14:paraId="7372FA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126</w:t>
      </w:r>
    </w:p>
    <w:p w14:paraId="1D0F748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127</w:t>
      </w:r>
    </w:p>
    <w:p w14:paraId="74F5994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128</w:t>
      </w:r>
    </w:p>
    <w:p w14:paraId="0D065B3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129</w:t>
      </w:r>
    </w:p>
    <w:p w14:paraId="47E7053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129</w:t>
      </w:r>
    </w:p>
    <w:p w14:paraId="04BF98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129</w:t>
      </w:r>
    </w:p>
    <w:p w14:paraId="453BBD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129</w:t>
      </w:r>
    </w:p>
    <w:p w14:paraId="1FD7E7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130</w:t>
      </w:r>
    </w:p>
    <w:p w14:paraId="38D96D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130</w:t>
      </w:r>
    </w:p>
    <w:p w14:paraId="0843CFB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131</w:t>
      </w:r>
    </w:p>
    <w:p w14:paraId="2C853D2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131</w:t>
      </w:r>
    </w:p>
    <w:p w14:paraId="0E88FE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3894967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131</w:t>
      </w:r>
    </w:p>
    <w:p w14:paraId="375C9C3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132</w:t>
      </w:r>
    </w:p>
    <w:p w14:paraId="76E2773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132</w:t>
      </w:r>
    </w:p>
    <w:p w14:paraId="6903AB5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132</w:t>
      </w:r>
    </w:p>
    <w:p w14:paraId="4CD1950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133</w:t>
      </w:r>
    </w:p>
    <w:p w14:paraId="1F4E24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13CCB4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133</w:t>
      </w:r>
    </w:p>
    <w:p w14:paraId="2F3624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133</w:t>
      </w:r>
    </w:p>
    <w:p w14:paraId="4B20B9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134</w:t>
      </w:r>
    </w:p>
    <w:p w14:paraId="417A258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134</w:t>
      </w:r>
    </w:p>
    <w:p w14:paraId="05FF138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134</w:t>
      </w:r>
    </w:p>
    <w:p w14:paraId="259BCC5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64FB4AA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134</w:t>
      </w:r>
    </w:p>
    <w:p w14:paraId="176C883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135</w:t>
      </w:r>
    </w:p>
    <w:p w14:paraId="39B391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38E5D4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137</w:t>
      </w:r>
    </w:p>
    <w:p w14:paraId="64125F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137</w:t>
      </w:r>
    </w:p>
    <w:p w14:paraId="2FDC8F9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3B7E357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137</w:t>
      </w:r>
    </w:p>
    <w:p w14:paraId="73D57E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138</w:t>
      </w:r>
    </w:p>
    <w:p w14:paraId="6064D82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138</w:t>
      </w:r>
    </w:p>
    <w:p w14:paraId="17C4AC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138</w:t>
      </w:r>
    </w:p>
    <w:p w14:paraId="6F2338A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139</w:t>
      </w:r>
    </w:p>
    <w:p w14:paraId="3540694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139</w:t>
      </w:r>
    </w:p>
    <w:p w14:paraId="0312CA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139</w:t>
      </w:r>
    </w:p>
    <w:p w14:paraId="02F6A7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139</w:t>
      </w:r>
    </w:p>
    <w:p w14:paraId="4B7ABF2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140</w:t>
      </w:r>
    </w:p>
    <w:p w14:paraId="3F05276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140</w:t>
      </w:r>
    </w:p>
    <w:p w14:paraId="43C4F7C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7663507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141</w:t>
      </w:r>
    </w:p>
    <w:p w14:paraId="5B12824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142</w:t>
      </w:r>
    </w:p>
    <w:p w14:paraId="701DB0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142</w:t>
      </w:r>
    </w:p>
    <w:p w14:paraId="3DF966A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23E4F2A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Assistance Configuration Management</w:t>
      </w:r>
      <w:r>
        <w:rPr>
          <w:noProof/>
        </w:rPr>
        <w:tab/>
        <w:t>143</w:t>
      </w:r>
    </w:p>
    <w:p w14:paraId="213E01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62DAEF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144</w:t>
      </w:r>
    </w:p>
    <w:p w14:paraId="041C34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144</w:t>
      </w:r>
    </w:p>
    <w:p w14:paraId="490945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144</w:t>
      </w:r>
    </w:p>
    <w:p w14:paraId="03CEA68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144</w:t>
      </w:r>
    </w:p>
    <w:p w14:paraId="29D70B3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145</w:t>
      </w:r>
    </w:p>
    <w:p w14:paraId="39D621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145</w:t>
      </w:r>
    </w:p>
    <w:p w14:paraId="66C016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145</w:t>
      </w:r>
    </w:p>
    <w:p w14:paraId="72222CC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145</w:t>
      </w:r>
    </w:p>
    <w:p w14:paraId="241CA97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145</w:t>
      </w:r>
    </w:p>
    <w:p w14:paraId="7A9EAF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146</w:t>
      </w:r>
    </w:p>
    <w:p w14:paraId="34C9FB7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146</w:t>
      </w:r>
    </w:p>
    <w:p w14:paraId="43C121C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146</w:t>
      </w:r>
    </w:p>
    <w:p w14:paraId="633AB54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Creation</w:t>
      </w:r>
      <w:r>
        <w:rPr>
          <w:noProof/>
        </w:rPr>
        <w:tab/>
        <w:t>147</w:t>
      </w:r>
    </w:p>
    <w:p w14:paraId="5E4A20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Update</w:t>
      </w:r>
      <w:r>
        <w:rPr>
          <w:noProof/>
        </w:rPr>
        <w:tab/>
        <w:t>147</w:t>
      </w:r>
    </w:p>
    <w:p w14:paraId="5CC0D94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Deletion</w:t>
      </w:r>
      <w:r>
        <w:rPr>
          <w:noProof/>
        </w:rPr>
        <w:tab/>
        <w:t>148</w:t>
      </w:r>
    </w:p>
    <w:p w14:paraId="6D5B5EF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 IMS Session Notification</w:t>
      </w:r>
      <w:r>
        <w:rPr>
          <w:noProof/>
        </w:rPr>
        <w:tab/>
        <w:t>148</w:t>
      </w:r>
    </w:p>
    <w:p w14:paraId="6557071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Event Exposure Management</w:t>
      </w:r>
      <w:r>
        <w:rPr>
          <w:noProof/>
        </w:rPr>
        <w:tab/>
        <w:t>148</w:t>
      </w:r>
    </w:p>
    <w:p w14:paraId="56B7E3C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148</w:t>
      </w:r>
    </w:p>
    <w:p w14:paraId="67AA55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Subscription Creation</w:t>
      </w:r>
      <w:r>
        <w:rPr>
          <w:noProof/>
        </w:rPr>
        <w:tab/>
        <w:t>149</w:t>
      </w:r>
    </w:p>
    <w:p w14:paraId="0C8FEA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 xml:space="preserve">IMS Event Exposure </w:t>
      </w:r>
      <w:r>
        <w:rPr>
          <w:noProof/>
        </w:rPr>
        <w:t>Subscription Update</w:t>
      </w:r>
      <w:r>
        <w:rPr>
          <w:noProof/>
        </w:rPr>
        <w:tab/>
        <w:t>149</w:t>
      </w:r>
    </w:p>
    <w:p w14:paraId="082E21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Subscription Deletion</w:t>
      </w:r>
      <w:r>
        <w:rPr>
          <w:noProof/>
        </w:rPr>
        <w:tab/>
        <w:t>150</w:t>
      </w:r>
    </w:p>
    <w:p w14:paraId="6CCD728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 forIMS Event Exposure Notification</w:t>
      </w:r>
      <w:r>
        <w:rPr>
          <w:noProof/>
        </w:rPr>
        <w:tab/>
        <w:t>150</w:t>
      </w:r>
    </w:p>
    <w:p w14:paraId="20AECE9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 Service</w:t>
      </w:r>
      <w:r>
        <w:rPr>
          <w:noProof/>
        </w:rPr>
        <w:tab/>
        <w:t>151</w:t>
      </w:r>
    </w:p>
    <w:p w14:paraId="6D37C6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0FBC7D5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151</w:t>
      </w:r>
    </w:p>
    <w:p w14:paraId="4D20ECD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4.4.49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Services Management</w:t>
      </w:r>
      <w:r>
        <w:rPr>
          <w:noProof/>
        </w:rPr>
        <w:tab/>
        <w:t>152</w:t>
      </w:r>
    </w:p>
    <w:p w14:paraId="032AA81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152</w:t>
      </w:r>
    </w:p>
    <w:p w14:paraId="167FEFE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Inventory Management</w:t>
      </w:r>
      <w:r>
        <w:rPr>
          <w:noProof/>
        </w:rPr>
        <w:tab/>
        <w:t>152</w:t>
      </w:r>
    </w:p>
    <w:p w14:paraId="4523071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Command Management</w:t>
      </w:r>
      <w:r>
        <w:rPr>
          <w:noProof/>
        </w:rPr>
        <w:tab/>
        <w:t>153</w:t>
      </w:r>
    </w:p>
    <w:p w14:paraId="6BD431E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AIoT Operations Notification</w:t>
      </w:r>
      <w:r>
        <w:rPr>
          <w:noProof/>
        </w:rPr>
        <w:tab/>
        <w:t>153</w:t>
      </w:r>
    </w:p>
    <w:p w14:paraId="468C6E3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VFL NF discovery</w:t>
      </w:r>
      <w:r>
        <w:rPr>
          <w:noProof/>
        </w:rPr>
        <w:tab/>
        <w:t>156</w:t>
      </w:r>
    </w:p>
    <w:p w14:paraId="146D56C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41A7C4F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discovery</w:t>
      </w:r>
      <w:r>
        <w:rPr>
          <w:noProof/>
        </w:rPr>
        <w:tab/>
        <w:t>156</w:t>
      </w:r>
    </w:p>
    <w:p w14:paraId="5C3D524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4.4.52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Procedures for NWDAF release</w:t>
      </w:r>
      <w:r>
        <w:rPr>
          <w:noProof/>
        </w:rPr>
        <w:tab/>
        <w:t>157</w:t>
      </w:r>
    </w:p>
    <w:p w14:paraId="3789B63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157</w:t>
      </w:r>
    </w:p>
    <w:p w14:paraId="391F7E8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157</w:t>
      </w:r>
    </w:p>
    <w:p w14:paraId="0846874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160</w:t>
      </w:r>
    </w:p>
    <w:p w14:paraId="14C11833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160</w:t>
      </w:r>
    </w:p>
    <w:p w14:paraId="4ECA08B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161</w:t>
      </w:r>
    </w:p>
    <w:p w14:paraId="37BDF49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161</w:t>
      </w:r>
    </w:p>
    <w:p w14:paraId="0D5CBB4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162</w:t>
      </w:r>
    </w:p>
    <w:p w14:paraId="3988EFF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162</w:t>
      </w:r>
    </w:p>
    <w:p w14:paraId="556A2B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162</w:t>
      </w:r>
    </w:p>
    <w:p w14:paraId="651C280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0437995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162</w:t>
      </w:r>
    </w:p>
    <w:p w14:paraId="640346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163</w:t>
      </w:r>
    </w:p>
    <w:p w14:paraId="6CC59AA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163</w:t>
      </w:r>
    </w:p>
    <w:p w14:paraId="73CB430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163</w:t>
      </w:r>
    </w:p>
    <w:p w14:paraId="57D814B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164</w:t>
      </w:r>
    </w:p>
    <w:p w14:paraId="179FF6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164</w:t>
      </w:r>
    </w:p>
    <w:p w14:paraId="6EC6C2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164</w:t>
      </w:r>
    </w:p>
    <w:p w14:paraId="5A1ECF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164</w:t>
      </w:r>
    </w:p>
    <w:p w14:paraId="6AFE047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165</w:t>
      </w:r>
    </w:p>
    <w:p w14:paraId="2DFE991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165</w:t>
      </w:r>
    </w:p>
    <w:p w14:paraId="1B438FA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165</w:t>
      </w:r>
    </w:p>
    <w:p w14:paraId="09EB998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166</w:t>
      </w:r>
    </w:p>
    <w:p w14:paraId="2E6E3E1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166</w:t>
      </w:r>
    </w:p>
    <w:p w14:paraId="5650D4F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167</w:t>
      </w:r>
    </w:p>
    <w:p w14:paraId="7606F50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168</w:t>
      </w:r>
    </w:p>
    <w:p w14:paraId="03F3CE1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168</w:t>
      </w:r>
    </w:p>
    <w:p w14:paraId="3B35FE3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168</w:t>
      </w:r>
    </w:p>
    <w:p w14:paraId="2166E7E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169</w:t>
      </w:r>
    </w:p>
    <w:p w14:paraId="03DBC4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169</w:t>
      </w:r>
    </w:p>
    <w:p w14:paraId="211295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169</w:t>
      </w:r>
    </w:p>
    <w:p w14:paraId="60F486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169</w:t>
      </w:r>
    </w:p>
    <w:p w14:paraId="1FD4E2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Acknowledgement of event notification</w:t>
      </w:r>
      <w:r>
        <w:rPr>
          <w:noProof/>
        </w:rPr>
        <w:tab/>
        <w:t>170</w:t>
      </w:r>
    </w:p>
    <w:p w14:paraId="44F6B4F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170</w:t>
      </w:r>
    </w:p>
    <w:p w14:paraId="478A2E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170</w:t>
      </w:r>
    </w:p>
    <w:p w14:paraId="1B2396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171</w:t>
      </w:r>
    </w:p>
    <w:p w14:paraId="3F6152E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171</w:t>
      </w:r>
    </w:p>
    <w:p w14:paraId="13B5E46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171</w:t>
      </w:r>
    </w:p>
    <w:p w14:paraId="4407E2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171</w:t>
      </w:r>
    </w:p>
    <w:p w14:paraId="7D81046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171</w:t>
      </w:r>
    </w:p>
    <w:p w14:paraId="5993B7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172</w:t>
      </w:r>
    </w:p>
    <w:p w14:paraId="12FCCE7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173</w:t>
      </w:r>
    </w:p>
    <w:p w14:paraId="078967E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173</w:t>
      </w:r>
    </w:p>
    <w:p w14:paraId="3D64A78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173</w:t>
      </w:r>
    </w:p>
    <w:p w14:paraId="597B6A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174</w:t>
      </w:r>
    </w:p>
    <w:p w14:paraId="6EB306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174</w:t>
      </w:r>
    </w:p>
    <w:p w14:paraId="64FCED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174</w:t>
      </w:r>
    </w:p>
    <w:p w14:paraId="563DB4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181</w:t>
      </w:r>
    </w:p>
    <w:p w14:paraId="18376AA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186</w:t>
      </w:r>
    </w:p>
    <w:p w14:paraId="2103B69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189</w:t>
      </w:r>
    </w:p>
    <w:p w14:paraId="268015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190</w:t>
      </w:r>
    </w:p>
    <w:p w14:paraId="1AD0F84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IN" w:eastAsia="en-IN"/>
        </w:rPr>
        <w:t>Type TrafficDataSet</w:t>
      </w:r>
      <w:r>
        <w:rPr>
          <w:noProof/>
        </w:rPr>
        <w:tab/>
        <w:t>190</w:t>
      </w:r>
    </w:p>
    <w:p w14:paraId="5DD13B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IN" w:eastAsia="en-IN"/>
        </w:rPr>
        <w:t>Type TrafficDataSetRm</w:t>
      </w:r>
      <w:r>
        <w:rPr>
          <w:noProof/>
        </w:rPr>
        <w:tab/>
        <w:t>190</w:t>
      </w:r>
    </w:p>
    <w:p w14:paraId="3EE9F4D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191</w:t>
      </w:r>
    </w:p>
    <w:p w14:paraId="3062DC6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191</w:t>
      </w:r>
    </w:p>
    <w:p w14:paraId="5BAD74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285143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191</w:t>
      </w:r>
    </w:p>
    <w:p w14:paraId="50A2915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191</w:t>
      </w:r>
    </w:p>
    <w:p w14:paraId="07AECB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191</w:t>
      </w:r>
    </w:p>
    <w:p w14:paraId="57C4310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192</w:t>
      </w:r>
    </w:p>
    <w:p w14:paraId="1C9A7C1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193</w:t>
      </w:r>
    </w:p>
    <w:p w14:paraId="6D984DC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193</w:t>
      </w:r>
    </w:p>
    <w:p w14:paraId="06EDDF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193</w:t>
      </w:r>
    </w:p>
    <w:p w14:paraId="6EB39BB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193</w:t>
      </w:r>
    </w:p>
    <w:p w14:paraId="7B69FD3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193</w:t>
      </w:r>
    </w:p>
    <w:p w14:paraId="2C2529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193</w:t>
      </w:r>
    </w:p>
    <w:p w14:paraId="28ABCA6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193</w:t>
      </w:r>
    </w:p>
    <w:p w14:paraId="6181731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193</w:t>
      </w:r>
    </w:p>
    <w:p w14:paraId="3E291B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</w:t>
      </w:r>
      <w:r w:rsidRPr="0015527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193</w:t>
      </w:r>
    </w:p>
    <w:p w14:paraId="4A19E8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5EE9B0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194</w:t>
      </w:r>
    </w:p>
    <w:p w14:paraId="462B62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194</w:t>
      </w:r>
    </w:p>
    <w:p w14:paraId="097600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194</w:t>
      </w:r>
    </w:p>
    <w:p w14:paraId="0F013DA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195</w:t>
      </w:r>
    </w:p>
    <w:p w14:paraId="3DA619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195</w:t>
      </w:r>
    </w:p>
    <w:p w14:paraId="28362FB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195</w:t>
      </w:r>
    </w:p>
    <w:p w14:paraId="41D25BD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195</w:t>
      </w:r>
    </w:p>
    <w:p w14:paraId="3E19724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195</w:t>
      </w:r>
    </w:p>
    <w:p w14:paraId="71424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195</w:t>
      </w:r>
    </w:p>
    <w:p w14:paraId="1612E5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195</w:t>
      </w:r>
    </w:p>
    <w:p w14:paraId="6E04A7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195</w:t>
      </w:r>
    </w:p>
    <w:p w14:paraId="43A748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196</w:t>
      </w:r>
    </w:p>
    <w:p w14:paraId="03A3CA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196</w:t>
      </w:r>
    </w:p>
    <w:p w14:paraId="3D8B97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196</w:t>
      </w:r>
    </w:p>
    <w:p w14:paraId="2F52860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196</w:t>
      </w:r>
    </w:p>
    <w:p w14:paraId="0BEC681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196</w:t>
      </w:r>
    </w:p>
    <w:p w14:paraId="076271B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196</w:t>
      </w:r>
    </w:p>
    <w:p w14:paraId="66B0F26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196</w:t>
      </w:r>
    </w:p>
    <w:p w14:paraId="2D5189A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196</w:t>
      </w:r>
    </w:p>
    <w:p w14:paraId="2C1BADA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197</w:t>
      </w:r>
    </w:p>
    <w:p w14:paraId="3CE0D60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197</w:t>
      </w:r>
    </w:p>
    <w:p w14:paraId="187F8A8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197</w:t>
      </w:r>
    </w:p>
    <w:p w14:paraId="6FF261E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197</w:t>
      </w:r>
    </w:p>
    <w:p w14:paraId="40A243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198</w:t>
      </w:r>
    </w:p>
    <w:p w14:paraId="2C05EB9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198</w:t>
      </w:r>
    </w:p>
    <w:p w14:paraId="7A2AB2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198</w:t>
      </w:r>
    </w:p>
    <w:p w14:paraId="530AF10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198</w:t>
      </w:r>
    </w:p>
    <w:p w14:paraId="65CCC09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198</w:t>
      </w:r>
    </w:p>
    <w:p w14:paraId="7B05BCD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198</w:t>
      </w:r>
    </w:p>
    <w:p w14:paraId="262A8FB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199</w:t>
      </w:r>
    </w:p>
    <w:p w14:paraId="49D788C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200</w:t>
      </w:r>
    </w:p>
    <w:p w14:paraId="6CA781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711291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200</w:t>
      </w:r>
    </w:p>
    <w:p w14:paraId="70724C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200</w:t>
      </w:r>
    </w:p>
    <w:p w14:paraId="6BEFE73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200</w:t>
      </w:r>
    </w:p>
    <w:p w14:paraId="6D86C82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200</w:t>
      </w:r>
    </w:p>
    <w:p w14:paraId="66BA6F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201</w:t>
      </w:r>
    </w:p>
    <w:p w14:paraId="195031B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202</w:t>
      </w:r>
    </w:p>
    <w:p w14:paraId="348FD98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203</w:t>
      </w:r>
    </w:p>
    <w:p w14:paraId="0D99C62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203</w:t>
      </w:r>
    </w:p>
    <w:p w14:paraId="5F54588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204</w:t>
      </w:r>
    </w:p>
    <w:p w14:paraId="41D61F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204</w:t>
      </w:r>
    </w:p>
    <w:p w14:paraId="4E9171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204</w:t>
      </w:r>
    </w:p>
    <w:p w14:paraId="3CAE8F0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205</w:t>
      </w:r>
    </w:p>
    <w:p w14:paraId="0FB2D42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205</w:t>
      </w:r>
    </w:p>
    <w:p w14:paraId="5A82456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205</w:t>
      </w:r>
    </w:p>
    <w:p w14:paraId="52AE04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205</w:t>
      </w:r>
    </w:p>
    <w:p w14:paraId="78FDA12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205</w:t>
      </w:r>
    </w:p>
    <w:p w14:paraId="351CFDB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206</w:t>
      </w:r>
    </w:p>
    <w:p w14:paraId="343EEC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206</w:t>
      </w:r>
    </w:p>
    <w:p w14:paraId="6D0CE7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206</w:t>
      </w:r>
    </w:p>
    <w:p w14:paraId="231AE9D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207</w:t>
      </w:r>
    </w:p>
    <w:p w14:paraId="5A8A38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212</w:t>
      </w:r>
    </w:p>
    <w:p w14:paraId="03B4935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212</w:t>
      </w:r>
    </w:p>
    <w:p w14:paraId="4185194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212</w:t>
      </w:r>
    </w:p>
    <w:p w14:paraId="2A281DE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214</w:t>
      </w:r>
    </w:p>
    <w:p w14:paraId="6010D2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215</w:t>
      </w:r>
    </w:p>
    <w:p w14:paraId="00593A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219</w:t>
      </w:r>
    </w:p>
    <w:p w14:paraId="7A3211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220</w:t>
      </w:r>
    </w:p>
    <w:p w14:paraId="6DDE25E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227</w:t>
      </w:r>
    </w:p>
    <w:p w14:paraId="7E6196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228</w:t>
      </w:r>
    </w:p>
    <w:p w14:paraId="00D540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228</w:t>
      </w:r>
    </w:p>
    <w:p w14:paraId="101635B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229</w:t>
      </w:r>
    </w:p>
    <w:p w14:paraId="3F16D72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229</w:t>
      </w:r>
    </w:p>
    <w:p w14:paraId="6A49420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229</w:t>
      </w:r>
    </w:p>
    <w:p w14:paraId="17761D7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230</w:t>
      </w:r>
    </w:p>
    <w:p w14:paraId="295651A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236</w:t>
      </w:r>
    </w:p>
    <w:p w14:paraId="6F87363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239</w:t>
      </w:r>
    </w:p>
    <w:p w14:paraId="31374E1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240</w:t>
      </w:r>
    </w:p>
    <w:p w14:paraId="31BCBE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240</w:t>
      </w:r>
    </w:p>
    <w:p w14:paraId="30D2BF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241</w:t>
      </w:r>
    </w:p>
    <w:p w14:paraId="201AA9F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242</w:t>
      </w:r>
    </w:p>
    <w:p w14:paraId="39F736A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242</w:t>
      </w:r>
    </w:p>
    <w:p w14:paraId="5BF8A1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243</w:t>
      </w:r>
    </w:p>
    <w:p w14:paraId="6C4FD6E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243</w:t>
      </w:r>
    </w:p>
    <w:p w14:paraId="4DF3C8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243</w:t>
      </w:r>
    </w:p>
    <w:p w14:paraId="1C54A24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243</w:t>
      </w:r>
    </w:p>
    <w:p w14:paraId="75E31F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243</w:t>
      </w:r>
    </w:p>
    <w:p w14:paraId="254C39D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244</w:t>
      </w:r>
    </w:p>
    <w:p w14:paraId="78539AE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245</w:t>
      </w:r>
    </w:p>
    <w:p w14:paraId="3A69CFA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249</w:t>
      </w:r>
    </w:p>
    <w:p w14:paraId="084F33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249</w:t>
      </w:r>
    </w:p>
    <w:p w14:paraId="6170B6D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249</w:t>
      </w:r>
    </w:p>
    <w:p w14:paraId="3C233F1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249</w:t>
      </w:r>
    </w:p>
    <w:p w14:paraId="2F37CE77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250</w:t>
      </w:r>
    </w:p>
    <w:p w14:paraId="0AF869C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250</w:t>
      </w:r>
    </w:p>
    <w:p w14:paraId="76FF844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251</w:t>
      </w:r>
    </w:p>
    <w:p w14:paraId="4382C1C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251</w:t>
      </w:r>
    </w:p>
    <w:p w14:paraId="0A51DB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251</w:t>
      </w:r>
    </w:p>
    <w:p w14:paraId="0153D5F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251</w:t>
      </w:r>
    </w:p>
    <w:p w14:paraId="0843A6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251</w:t>
      </w:r>
    </w:p>
    <w:p w14:paraId="265BBEF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252</w:t>
      </w:r>
    </w:p>
    <w:p w14:paraId="28BAA8B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252</w:t>
      </w:r>
    </w:p>
    <w:p w14:paraId="1BE865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252</w:t>
      </w:r>
    </w:p>
    <w:p w14:paraId="3D867FC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253</w:t>
      </w:r>
    </w:p>
    <w:p w14:paraId="6BE12B0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253</w:t>
      </w:r>
    </w:p>
    <w:p w14:paraId="383CAE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253</w:t>
      </w:r>
    </w:p>
    <w:p w14:paraId="0AFA2BB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253</w:t>
      </w:r>
    </w:p>
    <w:p w14:paraId="3A6AA2C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254</w:t>
      </w:r>
    </w:p>
    <w:p w14:paraId="27F2993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254</w:t>
      </w:r>
    </w:p>
    <w:p w14:paraId="20EC70F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254</w:t>
      </w:r>
    </w:p>
    <w:p w14:paraId="29B60D4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255</w:t>
      </w:r>
    </w:p>
    <w:p w14:paraId="4828C91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255</w:t>
      </w:r>
    </w:p>
    <w:p w14:paraId="5FB859B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256</w:t>
      </w:r>
    </w:p>
    <w:p w14:paraId="3E55B45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257</w:t>
      </w:r>
    </w:p>
    <w:p w14:paraId="78F3592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257</w:t>
      </w:r>
    </w:p>
    <w:p w14:paraId="2AB0CD5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5BC2733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258</w:t>
      </w:r>
    </w:p>
    <w:p w14:paraId="4DCB2B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258</w:t>
      </w:r>
    </w:p>
    <w:p w14:paraId="065B0B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258</w:t>
      </w:r>
    </w:p>
    <w:p w14:paraId="6DC757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258</w:t>
      </w:r>
    </w:p>
    <w:p w14:paraId="137365F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258</w:t>
      </w:r>
    </w:p>
    <w:p w14:paraId="4D1AB62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259</w:t>
      </w:r>
    </w:p>
    <w:p w14:paraId="14CBBE3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259</w:t>
      </w:r>
    </w:p>
    <w:p w14:paraId="674CB34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259</w:t>
      </w:r>
    </w:p>
    <w:p w14:paraId="04864A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259</w:t>
      </w:r>
    </w:p>
    <w:p w14:paraId="2EF2D03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260</w:t>
      </w:r>
    </w:p>
    <w:p w14:paraId="342B60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260</w:t>
      </w:r>
    </w:p>
    <w:p w14:paraId="7F1CD6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261</w:t>
      </w:r>
    </w:p>
    <w:p w14:paraId="105B23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261</w:t>
      </w:r>
    </w:p>
    <w:p w14:paraId="136C36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264</w:t>
      </w:r>
    </w:p>
    <w:p w14:paraId="3964E4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265</w:t>
      </w:r>
    </w:p>
    <w:p w14:paraId="6EB140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265</w:t>
      </w:r>
    </w:p>
    <w:p w14:paraId="2116C8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266</w:t>
      </w:r>
    </w:p>
    <w:p w14:paraId="020A75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266</w:t>
      </w:r>
    </w:p>
    <w:p w14:paraId="6640678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266</w:t>
      </w:r>
    </w:p>
    <w:p w14:paraId="4FD13D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267</w:t>
      </w:r>
    </w:p>
    <w:p w14:paraId="2923E31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267</w:t>
      </w:r>
    </w:p>
    <w:p w14:paraId="60CC1F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267</w:t>
      </w:r>
    </w:p>
    <w:p w14:paraId="11DEA7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267</w:t>
      </w:r>
    </w:p>
    <w:p w14:paraId="25D1E88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268</w:t>
      </w:r>
    </w:p>
    <w:p w14:paraId="00D2C5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268</w:t>
      </w:r>
    </w:p>
    <w:p w14:paraId="30E367C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268</w:t>
      </w:r>
    </w:p>
    <w:p w14:paraId="1F101C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268</w:t>
      </w:r>
    </w:p>
    <w:p w14:paraId="4813C1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269</w:t>
      </w:r>
    </w:p>
    <w:p w14:paraId="38FD5E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6B3236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269</w:t>
      </w:r>
    </w:p>
    <w:p w14:paraId="005818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269</w:t>
      </w:r>
    </w:p>
    <w:p w14:paraId="4EAC271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269</w:t>
      </w:r>
    </w:p>
    <w:p w14:paraId="3D638B3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270</w:t>
      </w:r>
    </w:p>
    <w:p w14:paraId="2EE1D0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270</w:t>
      </w:r>
    </w:p>
    <w:p w14:paraId="28076A9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270</w:t>
      </w:r>
    </w:p>
    <w:p w14:paraId="3F917C1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270</w:t>
      </w:r>
    </w:p>
    <w:p w14:paraId="4B51AE7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270</w:t>
      </w:r>
    </w:p>
    <w:p w14:paraId="179F8CC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270</w:t>
      </w:r>
    </w:p>
    <w:p w14:paraId="5EE7D3C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270</w:t>
      </w:r>
    </w:p>
    <w:p w14:paraId="7EB4694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270</w:t>
      </w:r>
    </w:p>
    <w:p w14:paraId="6A38EAB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271</w:t>
      </w:r>
    </w:p>
    <w:p w14:paraId="24925C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1DEDE7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271</w:t>
      </w:r>
    </w:p>
    <w:p w14:paraId="4AC4B47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272</w:t>
      </w:r>
    </w:p>
    <w:p w14:paraId="774BE03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272</w:t>
      </w:r>
    </w:p>
    <w:p w14:paraId="34E4A30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272</w:t>
      </w:r>
    </w:p>
    <w:p w14:paraId="424EF45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273</w:t>
      </w:r>
    </w:p>
    <w:p w14:paraId="69FFD12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273</w:t>
      </w:r>
    </w:p>
    <w:p w14:paraId="16074C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117AF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273</w:t>
      </w:r>
    </w:p>
    <w:p w14:paraId="74B0B3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273</w:t>
      </w:r>
    </w:p>
    <w:p w14:paraId="39E2E8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50EB325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274</w:t>
      </w:r>
    </w:p>
    <w:p w14:paraId="69F66A5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274</w:t>
      </w:r>
    </w:p>
    <w:p w14:paraId="2D59D9A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275</w:t>
      </w:r>
    </w:p>
    <w:p w14:paraId="6AFEC96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276</w:t>
      </w:r>
    </w:p>
    <w:p w14:paraId="4B81856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</w:t>
      </w:r>
      <w:r w:rsidRPr="0015527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276</w:t>
      </w:r>
    </w:p>
    <w:p w14:paraId="42E7AC8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276</w:t>
      </w:r>
    </w:p>
    <w:p w14:paraId="4CD308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276</w:t>
      </w:r>
    </w:p>
    <w:p w14:paraId="56EA520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277</w:t>
      </w:r>
    </w:p>
    <w:p w14:paraId="765940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277</w:t>
      </w:r>
    </w:p>
    <w:p w14:paraId="5907129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7F6201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277</w:t>
      </w:r>
    </w:p>
    <w:p w14:paraId="6DDABE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277</w:t>
      </w:r>
    </w:p>
    <w:p w14:paraId="7BC16E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278</w:t>
      </w:r>
    </w:p>
    <w:p w14:paraId="46A98E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278</w:t>
      </w:r>
    </w:p>
    <w:p w14:paraId="71D145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278</w:t>
      </w:r>
    </w:p>
    <w:p w14:paraId="0477387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278</w:t>
      </w:r>
    </w:p>
    <w:p w14:paraId="6CBE8F7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278</w:t>
      </w:r>
    </w:p>
    <w:p w14:paraId="6591A3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278</w:t>
      </w:r>
    </w:p>
    <w:p w14:paraId="1F4735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278</w:t>
      </w:r>
    </w:p>
    <w:p w14:paraId="09CF5F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278</w:t>
      </w:r>
    </w:p>
    <w:p w14:paraId="739849B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279</w:t>
      </w:r>
    </w:p>
    <w:p w14:paraId="345202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279</w:t>
      </w:r>
    </w:p>
    <w:p w14:paraId="494220D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279</w:t>
      </w:r>
    </w:p>
    <w:p w14:paraId="08F335B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279</w:t>
      </w:r>
    </w:p>
    <w:p w14:paraId="75619F1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280</w:t>
      </w:r>
    </w:p>
    <w:p w14:paraId="3D21838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280</w:t>
      </w:r>
    </w:p>
    <w:p w14:paraId="49C0D9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280</w:t>
      </w:r>
    </w:p>
    <w:p w14:paraId="0677C55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280</w:t>
      </w:r>
    </w:p>
    <w:p w14:paraId="3BDA227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280</w:t>
      </w:r>
    </w:p>
    <w:p w14:paraId="3A6958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280</w:t>
      </w:r>
    </w:p>
    <w:p w14:paraId="76779FF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281</w:t>
      </w:r>
    </w:p>
    <w:p w14:paraId="6641D40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282</w:t>
      </w:r>
    </w:p>
    <w:p w14:paraId="066EE0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669D4E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282</w:t>
      </w:r>
    </w:p>
    <w:p w14:paraId="3BDEB2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282</w:t>
      </w:r>
    </w:p>
    <w:p w14:paraId="69668F4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282</w:t>
      </w:r>
    </w:p>
    <w:p w14:paraId="1E93D80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282</w:t>
      </w:r>
    </w:p>
    <w:p w14:paraId="28D396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283</w:t>
      </w:r>
    </w:p>
    <w:p w14:paraId="5830672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284</w:t>
      </w:r>
    </w:p>
    <w:p w14:paraId="53F3569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285</w:t>
      </w:r>
    </w:p>
    <w:p w14:paraId="394D6A2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286</w:t>
      </w:r>
    </w:p>
    <w:p w14:paraId="69EEDDD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286</w:t>
      </w:r>
    </w:p>
    <w:p w14:paraId="0BC27D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286</w:t>
      </w:r>
    </w:p>
    <w:p w14:paraId="3F4A929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286</w:t>
      </w:r>
    </w:p>
    <w:p w14:paraId="2AE60B5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286</w:t>
      </w:r>
    </w:p>
    <w:p w14:paraId="564CC3D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286</w:t>
      </w:r>
    </w:p>
    <w:p w14:paraId="5A020F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286</w:t>
      </w:r>
    </w:p>
    <w:p w14:paraId="1C235A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287</w:t>
      </w:r>
    </w:p>
    <w:p w14:paraId="135760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287</w:t>
      </w:r>
    </w:p>
    <w:p w14:paraId="1A14215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288</w:t>
      </w:r>
    </w:p>
    <w:p w14:paraId="1150A36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288</w:t>
      </w:r>
    </w:p>
    <w:p w14:paraId="5D99B69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CFE37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288</w:t>
      </w:r>
    </w:p>
    <w:p w14:paraId="6FB2DD6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288</w:t>
      </w:r>
    </w:p>
    <w:p w14:paraId="3BE5700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288</w:t>
      </w:r>
    </w:p>
    <w:p w14:paraId="6C0840E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288</w:t>
      </w:r>
    </w:p>
    <w:p w14:paraId="13AF58E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288</w:t>
      </w:r>
    </w:p>
    <w:p w14:paraId="48F369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289</w:t>
      </w:r>
    </w:p>
    <w:p w14:paraId="3D1488C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289</w:t>
      </w:r>
    </w:p>
    <w:p w14:paraId="57CF1A5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289</w:t>
      </w:r>
    </w:p>
    <w:p w14:paraId="3F319D3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289</w:t>
      </w:r>
    </w:p>
    <w:p w14:paraId="6D68661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289</w:t>
      </w:r>
    </w:p>
    <w:p w14:paraId="5921AC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289</w:t>
      </w:r>
    </w:p>
    <w:p w14:paraId="7BD9945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290</w:t>
      </w:r>
    </w:p>
    <w:p w14:paraId="651DF6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4978F08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290</w:t>
      </w:r>
    </w:p>
    <w:p w14:paraId="3FB0A4B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290</w:t>
      </w:r>
    </w:p>
    <w:p w14:paraId="76ABDE5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290</w:t>
      </w:r>
    </w:p>
    <w:p w14:paraId="3A7E867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290</w:t>
      </w:r>
    </w:p>
    <w:p w14:paraId="22F9D75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291</w:t>
      </w:r>
    </w:p>
    <w:p w14:paraId="65C77A2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292</w:t>
      </w:r>
    </w:p>
    <w:p w14:paraId="30A5F7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6A1767D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292</w:t>
      </w:r>
    </w:p>
    <w:p w14:paraId="1EF882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292</w:t>
      </w:r>
    </w:p>
    <w:p w14:paraId="3EB6DDF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292</w:t>
      </w:r>
    </w:p>
    <w:p w14:paraId="086EBB1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292</w:t>
      </w:r>
    </w:p>
    <w:p w14:paraId="1B0BC0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293</w:t>
      </w:r>
    </w:p>
    <w:p w14:paraId="2CE072C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294</w:t>
      </w:r>
    </w:p>
    <w:p w14:paraId="39A0FE5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295</w:t>
      </w:r>
    </w:p>
    <w:p w14:paraId="7049F7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296</w:t>
      </w:r>
    </w:p>
    <w:p w14:paraId="609EE2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296</w:t>
      </w:r>
    </w:p>
    <w:p w14:paraId="4A6D1EA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296</w:t>
      </w:r>
    </w:p>
    <w:p w14:paraId="573D32F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296</w:t>
      </w:r>
    </w:p>
    <w:p w14:paraId="61D959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296</w:t>
      </w:r>
    </w:p>
    <w:p w14:paraId="6A4CF03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297</w:t>
      </w:r>
    </w:p>
    <w:p w14:paraId="24A8CCE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7AC92F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297</w:t>
      </w:r>
    </w:p>
    <w:p w14:paraId="1327989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298</w:t>
      </w:r>
    </w:p>
    <w:p w14:paraId="71151AE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298</w:t>
      </w:r>
    </w:p>
    <w:p w14:paraId="51B56E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38573E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298</w:t>
      </w:r>
    </w:p>
    <w:p w14:paraId="05F80E4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298</w:t>
      </w:r>
    </w:p>
    <w:p w14:paraId="18485E7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298</w:t>
      </w:r>
    </w:p>
    <w:p w14:paraId="2B5B9B5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298</w:t>
      </w:r>
    </w:p>
    <w:p w14:paraId="746362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298</w:t>
      </w:r>
    </w:p>
    <w:p w14:paraId="23CE3DC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299</w:t>
      </w:r>
    </w:p>
    <w:p w14:paraId="3A25B41F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299</w:t>
      </w:r>
    </w:p>
    <w:p w14:paraId="537BCA2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299</w:t>
      </w:r>
    </w:p>
    <w:p w14:paraId="4F06F92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299</w:t>
      </w:r>
    </w:p>
    <w:p w14:paraId="599250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299</w:t>
      </w:r>
    </w:p>
    <w:p w14:paraId="5D2EA79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300</w:t>
      </w:r>
    </w:p>
    <w:p w14:paraId="61E0070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6A7B44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300</w:t>
      </w:r>
    </w:p>
    <w:p w14:paraId="15F562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300</w:t>
      </w:r>
    </w:p>
    <w:p w14:paraId="01CAE52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300</w:t>
      </w:r>
    </w:p>
    <w:p w14:paraId="5FC59D1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300</w:t>
      </w:r>
    </w:p>
    <w:p w14:paraId="3B28AE1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302</w:t>
      </w:r>
    </w:p>
    <w:p w14:paraId="22AA6E7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302</w:t>
      </w:r>
    </w:p>
    <w:p w14:paraId="7F5C65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302</w:t>
      </w:r>
    </w:p>
    <w:p w14:paraId="16B882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302</w:t>
      </w:r>
    </w:p>
    <w:p w14:paraId="3F72EC7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302</w:t>
      </w:r>
    </w:p>
    <w:p w14:paraId="36E6A97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302</w:t>
      </w:r>
    </w:p>
    <w:p w14:paraId="4A00D77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303</w:t>
      </w:r>
    </w:p>
    <w:p w14:paraId="1D5776E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303</w:t>
      </w:r>
    </w:p>
    <w:p w14:paraId="3F7A5B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304</w:t>
      </w:r>
    </w:p>
    <w:p w14:paraId="5422C0C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305</w:t>
      </w:r>
    </w:p>
    <w:p w14:paraId="544A01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306</w:t>
      </w:r>
    </w:p>
    <w:p w14:paraId="36315D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306</w:t>
      </w:r>
    </w:p>
    <w:p w14:paraId="1EE330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306</w:t>
      </w:r>
    </w:p>
    <w:p w14:paraId="0CD5085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306</w:t>
      </w:r>
    </w:p>
    <w:p w14:paraId="63ADA47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306</w:t>
      </w:r>
    </w:p>
    <w:p w14:paraId="178BE95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307</w:t>
      </w:r>
    </w:p>
    <w:p w14:paraId="6D835C3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307</w:t>
      </w:r>
    </w:p>
    <w:p w14:paraId="63765B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308</w:t>
      </w:r>
    </w:p>
    <w:p w14:paraId="4E9CCCE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308</w:t>
      </w:r>
    </w:p>
    <w:p w14:paraId="706D1E3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308</w:t>
      </w:r>
    </w:p>
    <w:p w14:paraId="252C361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308</w:t>
      </w:r>
    </w:p>
    <w:p w14:paraId="2C22CBD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312</w:t>
      </w:r>
    </w:p>
    <w:p w14:paraId="4DF200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313</w:t>
      </w:r>
    </w:p>
    <w:p w14:paraId="57FB6E0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313</w:t>
      </w:r>
    </w:p>
    <w:p w14:paraId="63B877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314</w:t>
      </w:r>
    </w:p>
    <w:p w14:paraId="36D13B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318</w:t>
      </w:r>
    </w:p>
    <w:p w14:paraId="13D998E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320</w:t>
      </w:r>
    </w:p>
    <w:p w14:paraId="1DCAB8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321</w:t>
      </w:r>
    </w:p>
    <w:p w14:paraId="052021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321</w:t>
      </w:r>
    </w:p>
    <w:p w14:paraId="3CAE6E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322</w:t>
      </w:r>
    </w:p>
    <w:p w14:paraId="0AD49E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323</w:t>
      </w:r>
    </w:p>
    <w:p w14:paraId="19C0F9E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325</w:t>
      </w:r>
    </w:p>
    <w:p w14:paraId="1B3EB7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</w:t>
      </w:r>
    </w:p>
    <w:p w14:paraId="5024D51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325</w:t>
      </w:r>
    </w:p>
    <w:p w14:paraId="301013C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325</w:t>
      </w:r>
    </w:p>
    <w:p w14:paraId="73D357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326</w:t>
      </w:r>
    </w:p>
    <w:p w14:paraId="0DDBB7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4119935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326</w:t>
      </w:r>
    </w:p>
    <w:p w14:paraId="0D354A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329</w:t>
      </w:r>
    </w:p>
    <w:p w14:paraId="5074A2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330</w:t>
      </w:r>
    </w:p>
    <w:p w14:paraId="259DC5F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330</w:t>
      </w:r>
    </w:p>
    <w:p w14:paraId="30C13A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330</w:t>
      </w:r>
    </w:p>
    <w:p w14:paraId="000047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5.11.2.4.7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UePolPartType</w:t>
      </w:r>
      <w:r>
        <w:rPr>
          <w:noProof/>
        </w:rPr>
        <w:tab/>
        <w:t>331</w:t>
      </w:r>
    </w:p>
    <w:p w14:paraId="25D38D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332</w:t>
      </w:r>
    </w:p>
    <w:p w14:paraId="3FDE1D9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335</w:t>
      </w:r>
    </w:p>
    <w:p w14:paraId="4722664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0DBB6B2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335</w:t>
      </w:r>
    </w:p>
    <w:p w14:paraId="6A0A35B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335</w:t>
      </w:r>
    </w:p>
    <w:p w14:paraId="24BCA8E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335</w:t>
      </w:r>
    </w:p>
    <w:p w14:paraId="74A9129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335</w:t>
      </w:r>
    </w:p>
    <w:p w14:paraId="153C09A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335</w:t>
      </w:r>
    </w:p>
    <w:p w14:paraId="3B4BD00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335</w:t>
      </w:r>
    </w:p>
    <w:p w14:paraId="667917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336</w:t>
      </w:r>
    </w:p>
    <w:p w14:paraId="4E89691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336</w:t>
      </w:r>
    </w:p>
    <w:p w14:paraId="089194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336</w:t>
      </w:r>
    </w:p>
    <w:p w14:paraId="53FFFFA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337</w:t>
      </w:r>
    </w:p>
    <w:p w14:paraId="1EFFFD6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337</w:t>
      </w:r>
    </w:p>
    <w:p w14:paraId="5DA9B17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337</w:t>
      </w:r>
    </w:p>
    <w:p w14:paraId="520AC40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338</w:t>
      </w:r>
    </w:p>
    <w:p w14:paraId="0210170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338</w:t>
      </w:r>
    </w:p>
    <w:p w14:paraId="3E50BF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338</w:t>
      </w:r>
    </w:p>
    <w:p w14:paraId="3AC3652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338</w:t>
      </w:r>
    </w:p>
    <w:p w14:paraId="750BD2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338</w:t>
      </w:r>
    </w:p>
    <w:p w14:paraId="618D8F4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338</w:t>
      </w:r>
    </w:p>
    <w:p w14:paraId="0EBD9ED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339</w:t>
      </w:r>
    </w:p>
    <w:p w14:paraId="1B8332A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339</w:t>
      </w:r>
    </w:p>
    <w:p w14:paraId="133A683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340</w:t>
      </w:r>
    </w:p>
    <w:p w14:paraId="42BCC70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341</w:t>
      </w:r>
    </w:p>
    <w:p w14:paraId="5F2BD7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342</w:t>
      </w:r>
    </w:p>
    <w:p w14:paraId="300168F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342</w:t>
      </w:r>
    </w:p>
    <w:p w14:paraId="4123F79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342</w:t>
      </w:r>
    </w:p>
    <w:p w14:paraId="1BDE10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3118E06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343</w:t>
      </w:r>
    </w:p>
    <w:p w14:paraId="226510A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343</w:t>
      </w:r>
    </w:p>
    <w:p w14:paraId="1A3BC2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343</w:t>
      </w:r>
    </w:p>
    <w:p w14:paraId="019198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343</w:t>
      </w:r>
    </w:p>
    <w:p w14:paraId="4990ECD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343</w:t>
      </w:r>
    </w:p>
    <w:p w14:paraId="57DB58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344</w:t>
      </w:r>
    </w:p>
    <w:p w14:paraId="14EFCA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344</w:t>
      </w:r>
    </w:p>
    <w:p w14:paraId="4E2B01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344</w:t>
      </w:r>
    </w:p>
    <w:p w14:paraId="62DCC2B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344</w:t>
      </w:r>
    </w:p>
    <w:p w14:paraId="4A2753C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344</w:t>
      </w:r>
    </w:p>
    <w:p w14:paraId="61C5DCF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344</w:t>
      </w:r>
    </w:p>
    <w:p w14:paraId="7EBA20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344</w:t>
      </w:r>
    </w:p>
    <w:p w14:paraId="456D9C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344</w:t>
      </w:r>
    </w:p>
    <w:p w14:paraId="190FF5D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155276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345</w:t>
      </w:r>
    </w:p>
    <w:p w14:paraId="145690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345</w:t>
      </w:r>
    </w:p>
    <w:p w14:paraId="57FDA03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345</w:t>
      </w:r>
    </w:p>
    <w:p w14:paraId="37F89AC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345</w:t>
      </w:r>
    </w:p>
    <w:p w14:paraId="57577A1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345</w:t>
      </w:r>
    </w:p>
    <w:p w14:paraId="51F4D45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38823E8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345</w:t>
      </w:r>
    </w:p>
    <w:p w14:paraId="77A6B59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345</w:t>
      </w:r>
    </w:p>
    <w:p w14:paraId="519119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345</w:t>
      </w:r>
    </w:p>
    <w:p w14:paraId="4698A7D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346</w:t>
      </w:r>
    </w:p>
    <w:p w14:paraId="696CBEE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BE5445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346</w:t>
      </w:r>
    </w:p>
    <w:p w14:paraId="757AB66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346</w:t>
      </w:r>
    </w:p>
    <w:p w14:paraId="7FB5A6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346</w:t>
      </w:r>
    </w:p>
    <w:p w14:paraId="76BF79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347</w:t>
      </w:r>
    </w:p>
    <w:p w14:paraId="2AB04F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347</w:t>
      </w:r>
    </w:p>
    <w:p w14:paraId="48F4B98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347</w:t>
      </w:r>
    </w:p>
    <w:p w14:paraId="6F7DA3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347</w:t>
      </w:r>
    </w:p>
    <w:p w14:paraId="41F4F40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347</w:t>
      </w:r>
    </w:p>
    <w:p w14:paraId="6D41BA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347</w:t>
      </w:r>
    </w:p>
    <w:p w14:paraId="0D924A8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348</w:t>
      </w:r>
    </w:p>
    <w:p w14:paraId="4042798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513E2C3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348</w:t>
      </w:r>
    </w:p>
    <w:p w14:paraId="59339FA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348</w:t>
      </w:r>
    </w:p>
    <w:p w14:paraId="2C7FFFA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348</w:t>
      </w:r>
    </w:p>
    <w:p w14:paraId="457EFE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3FF491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348</w:t>
      </w:r>
    </w:p>
    <w:p w14:paraId="63A2D1B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348</w:t>
      </w:r>
    </w:p>
    <w:p w14:paraId="785335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348</w:t>
      </w:r>
    </w:p>
    <w:p w14:paraId="2B4537F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349</w:t>
      </w:r>
    </w:p>
    <w:p w14:paraId="19810E3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349</w:t>
      </w:r>
    </w:p>
    <w:p w14:paraId="070B4E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349</w:t>
      </w:r>
    </w:p>
    <w:p w14:paraId="57C08B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350</w:t>
      </w:r>
    </w:p>
    <w:p w14:paraId="10A9D7A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350</w:t>
      </w:r>
    </w:p>
    <w:p w14:paraId="5EC238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350</w:t>
      </w:r>
    </w:p>
    <w:p w14:paraId="5BEECD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350</w:t>
      </w:r>
    </w:p>
    <w:p w14:paraId="73423D1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350</w:t>
      </w:r>
    </w:p>
    <w:p w14:paraId="4F2EA4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350</w:t>
      </w:r>
    </w:p>
    <w:p w14:paraId="4B62DF7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351</w:t>
      </w:r>
    </w:p>
    <w:p w14:paraId="2B24A8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351</w:t>
      </w:r>
    </w:p>
    <w:p w14:paraId="385BA5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352</w:t>
      </w:r>
    </w:p>
    <w:p w14:paraId="2EDA459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352</w:t>
      </w:r>
    </w:p>
    <w:p w14:paraId="06AD907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352</w:t>
      </w:r>
    </w:p>
    <w:p w14:paraId="4B8B3B4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352</w:t>
      </w:r>
    </w:p>
    <w:p w14:paraId="376E19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353</w:t>
      </w:r>
    </w:p>
    <w:p w14:paraId="15C747B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353</w:t>
      </w:r>
    </w:p>
    <w:p w14:paraId="1916A5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353</w:t>
      </w:r>
    </w:p>
    <w:p w14:paraId="14C983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353</w:t>
      </w:r>
    </w:p>
    <w:p w14:paraId="11BB66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353</w:t>
      </w:r>
    </w:p>
    <w:p w14:paraId="5D4A3D6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354</w:t>
      </w:r>
    </w:p>
    <w:p w14:paraId="04229FD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354</w:t>
      </w:r>
    </w:p>
    <w:p w14:paraId="3F59D10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354</w:t>
      </w:r>
    </w:p>
    <w:p w14:paraId="73B47A3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354</w:t>
      </w:r>
    </w:p>
    <w:p w14:paraId="6DC182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354</w:t>
      </w:r>
    </w:p>
    <w:p w14:paraId="33ABA4E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355</w:t>
      </w:r>
    </w:p>
    <w:p w14:paraId="5AE31B4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355</w:t>
      </w:r>
    </w:p>
    <w:p w14:paraId="559B0E7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355</w:t>
      </w:r>
    </w:p>
    <w:p w14:paraId="388705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355</w:t>
      </w:r>
    </w:p>
    <w:p w14:paraId="2EFC653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356</w:t>
      </w:r>
    </w:p>
    <w:p w14:paraId="23C3C7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28C2748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357</w:t>
      </w:r>
    </w:p>
    <w:p w14:paraId="46FDFDF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357</w:t>
      </w:r>
    </w:p>
    <w:p w14:paraId="1903F3A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357</w:t>
      </w:r>
    </w:p>
    <w:p w14:paraId="47A6ECC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357</w:t>
      </w:r>
    </w:p>
    <w:p w14:paraId="69D5DD4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358</w:t>
      </w:r>
    </w:p>
    <w:p w14:paraId="4C9741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359</w:t>
      </w:r>
    </w:p>
    <w:p w14:paraId="61BEF22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359</w:t>
      </w:r>
    </w:p>
    <w:p w14:paraId="755D4C8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359</w:t>
      </w:r>
    </w:p>
    <w:p w14:paraId="174E19B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359</w:t>
      </w:r>
    </w:p>
    <w:p w14:paraId="2A3D0AF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359</w:t>
      </w:r>
    </w:p>
    <w:p w14:paraId="02DBB51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359</w:t>
      </w:r>
    </w:p>
    <w:p w14:paraId="41BF5F7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360</w:t>
      </w:r>
    </w:p>
    <w:p w14:paraId="65BE3AD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361</w:t>
      </w:r>
    </w:p>
    <w:p w14:paraId="4DE4161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362</w:t>
      </w:r>
    </w:p>
    <w:p w14:paraId="4230048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362</w:t>
      </w:r>
    </w:p>
    <w:p w14:paraId="4729EA1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362</w:t>
      </w:r>
    </w:p>
    <w:p w14:paraId="2E0709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363</w:t>
      </w:r>
    </w:p>
    <w:p w14:paraId="5F1062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363</w:t>
      </w:r>
    </w:p>
    <w:p w14:paraId="128C9A5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363</w:t>
      </w:r>
    </w:p>
    <w:p w14:paraId="370A4E4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364</w:t>
      </w:r>
    </w:p>
    <w:p w14:paraId="216AD77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365</w:t>
      </w:r>
    </w:p>
    <w:p w14:paraId="1AD97F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365</w:t>
      </w:r>
    </w:p>
    <w:p w14:paraId="24EACD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365</w:t>
      </w:r>
    </w:p>
    <w:p w14:paraId="5EE96C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365</w:t>
      </w:r>
    </w:p>
    <w:p w14:paraId="3C05D7A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365</w:t>
      </w:r>
    </w:p>
    <w:p w14:paraId="472E398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365</w:t>
      </w:r>
    </w:p>
    <w:p w14:paraId="53616AB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366</w:t>
      </w:r>
    </w:p>
    <w:p w14:paraId="5B48190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367</w:t>
      </w:r>
    </w:p>
    <w:p w14:paraId="77F4982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368</w:t>
      </w:r>
    </w:p>
    <w:p w14:paraId="7D7EDB7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368</w:t>
      </w:r>
    </w:p>
    <w:p w14:paraId="06B79FB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4D77A7D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369</w:t>
      </w:r>
    </w:p>
    <w:p w14:paraId="026FCED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369</w:t>
      </w:r>
    </w:p>
    <w:p w14:paraId="165DA8E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369</w:t>
      </w:r>
    </w:p>
    <w:p w14:paraId="222567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369</w:t>
      </w:r>
    </w:p>
    <w:p w14:paraId="0FF7287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369</w:t>
      </w:r>
    </w:p>
    <w:p w14:paraId="17D74C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370</w:t>
      </w:r>
    </w:p>
    <w:p w14:paraId="3994D48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370</w:t>
      </w:r>
    </w:p>
    <w:p w14:paraId="1DA9BE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370</w:t>
      </w:r>
    </w:p>
    <w:p w14:paraId="140483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370</w:t>
      </w:r>
    </w:p>
    <w:p w14:paraId="0C34EBF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370</w:t>
      </w:r>
    </w:p>
    <w:p w14:paraId="654D13E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370</w:t>
      </w:r>
    </w:p>
    <w:p w14:paraId="5900A4E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371</w:t>
      </w:r>
    </w:p>
    <w:p w14:paraId="08C44AE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371</w:t>
      </w:r>
    </w:p>
    <w:p w14:paraId="6D795C5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371</w:t>
      </w:r>
    </w:p>
    <w:p w14:paraId="63D8AE8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372</w:t>
      </w:r>
    </w:p>
    <w:p w14:paraId="0AAC55F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373</w:t>
      </w:r>
    </w:p>
    <w:p w14:paraId="106AFE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373</w:t>
      </w:r>
    </w:p>
    <w:p w14:paraId="73B76A2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374</w:t>
      </w:r>
    </w:p>
    <w:p w14:paraId="5E6FA0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376</w:t>
      </w:r>
    </w:p>
    <w:p w14:paraId="7B5AE1D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377</w:t>
      </w:r>
    </w:p>
    <w:p w14:paraId="6895EE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377</w:t>
      </w:r>
    </w:p>
    <w:p w14:paraId="5AE70F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377</w:t>
      </w:r>
    </w:p>
    <w:p w14:paraId="6D43C84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379</w:t>
      </w:r>
    </w:p>
    <w:p w14:paraId="5C683A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379</w:t>
      </w:r>
    </w:p>
    <w:p w14:paraId="2595EBD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379</w:t>
      </w:r>
    </w:p>
    <w:p w14:paraId="03868B0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379</w:t>
      </w:r>
    </w:p>
    <w:p w14:paraId="5B913E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380</w:t>
      </w:r>
    </w:p>
    <w:p w14:paraId="6E1E3B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380</w:t>
      </w:r>
    </w:p>
    <w:p w14:paraId="18D30B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7376529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1D4C1BA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0BCE1F4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381</w:t>
      </w:r>
    </w:p>
    <w:p w14:paraId="7D939EF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381</w:t>
      </w:r>
    </w:p>
    <w:p w14:paraId="234578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382</w:t>
      </w:r>
    </w:p>
    <w:p w14:paraId="3B38A7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384</w:t>
      </w:r>
    </w:p>
    <w:p w14:paraId="0787F8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064B42A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104902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385</w:t>
      </w:r>
    </w:p>
    <w:p w14:paraId="5BF559B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385</w:t>
      </w:r>
    </w:p>
    <w:p w14:paraId="6E7F62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385</w:t>
      </w:r>
    </w:p>
    <w:p w14:paraId="27F0AC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385</w:t>
      </w:r>
    </w:p>
    <w:p w14:paraId="571B175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385</w:t>
      </w:r>
    </w:p>
    <w:p w14:paraId="455A6A2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55276">
        <w:rPr>
          <w:rFonts w:eastAsia="Malgun Gothic"/>
          <w:noProof/>
        </w:rPr>
        <w:t>Protocol</w:t>
      </w:r>
      <w:r>
        <w:rPr>
          <w:noProof/>
        </w:rPr>
        <w:tab/>
        <w:t>385</w:t>
      </w:r>
    </w:p>
    <w:p w14:paraId="38A7FB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55276">
        <w:rPr>
          <w:rFonts w:eastAsia="Malgun Gothic"/>
          <w:noProof/>
        </w:rPr>
        <w:t>GmCapable</w:t>
      </w:r>
      <w:r>
        <w:rPr>
          <w:noProof/>
        </w:rPr>
        <w:tab/>
        <w:t>385</w:t>
      </w:r>
    </w:p>
    <w:p w14:paraId="1F66EA2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386</w:t>
      </w:r>
    </w:p>
    <w:p w14:paraId="4A30F5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386</w:t>
      </w:r>
    </w:p>
    <w:p w14:paraId="5342CB6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386</w:t>
      </w:r>
    </w:p>
    <w:p w14:paraId="448212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 w:rsidRPr="00155276">
        <w:rPr>
          <w:rFonts w:eastAsia="Malgun Gothic"/>
          <w:noProof/>
        </w:rPr>
        <w:t>AcceptanceCriteriaResultIndication</w:t>
      </w:r>
      <w:r>
        <w:rPr>
          <w:noProof/>
        </w:rPr>
        <w:tab/>
        <w:t>386</w:t>
      </w:r>
    </w:p>
    <w:p w14:paraId="4D104B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387</w:t>
      </w:r>
    </w:p>
    <w:p w14:paraId="0538D7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387</w:t>
      </w:r>
    </w:p>
    <w:p w14:paraId="70B430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387</w:t>
      </w:r>
    </w:p>
    <w:p w14:paraId="4BC3B38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387</w:t>
      </w:r>
    </w:p>
    <w:p w14:paraId="2DCA234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387</w:t>
      </w:r>
    </w:p>
    <w:p w14:paraId="3EB7EB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387</w:t>
      </w:r>
    </w:p>
    <w:p w14:paraId="30E0DA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387</w:t>
      </w:r>
    </w:p>
    <w:p w14:paraId="3D1BD63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388</w:t>
      </w:r>
    </w:p>
    <w:p w14:paraId="6FF69DE0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388</w:t>
      </w:r>
    </w:p>
    <w:p w14:paraId="631391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388</w:t>
      </w:r>
    </w:p>
    <w:p w14:paraId="00C7E0D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388</w:t>
      </w:r>
    </w:p>
    <w:p w14:paraId="0F08F6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388</w:t>
      </w:r>
    </w:p>
    <w:p w14:paraId="65D598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389</w:t>
      </w:r>
    </w:p>
    <w:p w14:paraId="4E42FC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ACEE2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389</w:t>
      </w:r>
    </w:p>
    <w:p w14:paraId="6DCB1C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389</w:t>
      </w:r>
    </w:p>
    <w:p w14:paraId="241507F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389</w:t>
      </w:r>
    </w:p>
    <w:p w14:paraId="55DEE48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389</w:t>
      </w:r>
    </w:p>
    <w:p w14:paraId="62F29E9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390</w:t>
      </w:r>
    </w:p>
    <w:p w14:paraId="10BA9E2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391</w:t>
      </w:r>
    </w:p>
    <w:p w14:paraId="625251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391</w:t>
      </w:r>
    </w:p>
    <w:p w14:paraId="0B0113B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391</w:t>
      </w:r>
    </w:p>
    <w:p w14:paraId="435E7B0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391</w:t>
      </w:r>
    </w:p>
    <w:p w14:paraId="1AA24E5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391</w:t>
      </w:r>
    </w:p>
    <w:p w14:paraId="5FA49CD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391</w:t>
      </w:r>
    </w:p>
    <w:p w14:paraId="4923107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392</w:t>
      </w:r>
    </w:p>
    <w:p w14:paraId="613BB64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393</w:t>
      </w:r>
    </w:p>
    <w:p w14:paraId="4ACD27E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394</w:t>
      </w:r>
    </w:p>
    <w:p w14:paraId="3B80756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394</w:t>
      </w:r>
    </w:p>
    <w:p w14:paraId="4A25AC6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394</w:t>
      </w:r>
    </w:p>
    <w:p w14:paraId="2253515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71646EB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394</w:t>
      </w:r>
    </w:p>
    <w:p w14:paraId="34F842D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395</w:t>
      </w:r>
    </w:p>
    <w:p w14:paraId="3328FC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46662F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395</w:t>
      </w:r>
    </w:p>
    <w:p w14:paraId="59388E9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395</w:t>
      </w:r>
    </w:p>
    <w:p w14:paraId="69C45D2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395</w:t>
      </w:r>
    </w:p>
    <w:p w14:paraId="2D3670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396</w:t>
      </w:r>
    </w:p>
    <w:p w14:paraId="1C875F8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396</w:t>
      </w:r>
    </w:p>
    <w:p w14:paraId="1067B2C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396</w:t>
      </w:r>
    </w:p>
    <w:p w14:paraId="7541564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6696C1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396</w:t>
      </w:r>
    </w:p>
    <w:p w14:paraId="4090B70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396</w:t>
      </w:r>
    </w:p>
    <w:p w14:paraId="0ACA75B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396</w:t>
      </w:r>
    </w:p>
    <w:p w14:paraId="1411BB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396</w:t>
      </w:r>
    </w:p>
    <w:p w14:paraId="0748753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397</w:t>
      </w:r>
    </w:p>
    <w:p w14:paraId="01C499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397</w:t>
      </w:r>
    </w:p>
    <w:p w14:paraId="6E403A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398</w:t>
      </w:r>
    </w:p>
    <w:p w14:paraId="3118E86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2397ABA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0CA1EEE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3B56F2B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11A9B49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398</w:t>
      </w:r>
    </w:p>
    <w:p w14:paraId="3682C0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399</w:t>
      </w:r>
    </w:p>
    <w:p w14:paraId="51321D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399</w:t>
      </w:r>
    </w:p>
    <w:p w14:paraId="0AACFE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399</w:t>
      </w:r>
    </w:p>
    <w:p w14:paraId="29A9C9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399</w:t>
      </w:r>
    </w:p>
    <w:p w14:paraId="71A16A6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399</w:t>
      </w:r>
    </w:p>
    <w:p w14:paraId="587B213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399</w:t>
      </w:r>
    </w:p>
    <w:p w14:paraId="06B73A3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400</w:t>
      </w:r>
    </w:p>
    <w:p w14:paraId="3E42138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402</w:t>
      </w:r>
    </w:p>
    <w:p w14:paraId="07F3BB9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403</w:t>
      </w:r>
    </w:p>
    <w:p w14:paraId="2C708D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403</w:t>
      </w:r>
    </w:p>
    <w:p w14:paraId="74FA452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403</w:t>
      </w:r>
    </w:p>
    <w:p w14:paraId="403AE9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403</w:t>
      </w:r>
    </w:p>
    <w:p w14:paraId="2F0B0DC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403</w:t>
      </w:r>
    </w:p>
    <w:p w14:paraId="561B9F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403</w:t>
      </w:r>
    </w:p>
    <w:p w14:paraId="7CB910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405</w:t>
      </w:r>
    </w:p>
    <w:p w14:paraId="62BDA55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405</w:t>
      </w:r>
    </w:p>
    <w:p w14:paraId="207C5DC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406</w:t>
      </w:r>
    </w:p>
    <w:p w14:paraId="5E25B7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406</w:t>
      </w:r>
    </w:p>
    <w:p w14:paraId="680E519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406</w:t>
      </w:r>
    </w:p>
    <w:p w14:paraId="085C30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406</w:t>
      </w:r>
    </w:p>
    <w:p w14:paraId="53C3054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406</w:t>
      </w:r>
    </w:p>
    <w:p w14:paraId="7BAE5E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406</w:t>
      </w:r>
    </w:p>
    <w:p w14:paraId="6B7572B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406</w:t>
      </w:r>
    </w:p>
    <w:p w14:paraId="13BED2A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407</w:t>
      </w:r>
    </w:p>
    <w:p w14:paraId="1AA3904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407</w:t>
      </w:r>
    </w:p>
    <w:p w14:paraId="0FE3D90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407</w:t>
      </w:r>
    </w:p>
    <w:p w14:paraId="330AA3F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408</w:t>
      </w:r>
    </w:p>
    <w:p w14:paraId="3A40DE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409</w:t>
      </w:r>
    </w:p>
    <w:p w14:paraId="65B1F3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409</w:t>
      </w:r>
    </w:p>
    <w:p w14:paraId="76D4E9E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409</w:t>
      </w:r>
    </w:p>
    <w:p w14:paraId="611E11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410</w:t>
      </w:r>
    </w:p>
    <w:p w14:paraId="5981A46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410</w:t>
      </w:r>
    </w:p>
    <w:p w14:paraId="5D8CB41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</w:t>
      </w:r>
      <w:r>
        <w:rPr>
          <w:noProof/>
        </w:rPr>
        <w:tab/>
        <w:t>410</w:t>
      </w:r>
    </w:p>
    <w:p w14:paraId="79E6E5A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411</w:t>
      </w:r>
    </w:p>
    <w:p w14:paraId="2A04E9B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411</w:t>
      </w:r>
    </w:p>
    <w:p w14:paraId="19871E9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411</w:t>
      </w:r>
    </w:p>
    <w:p w14:paraId="6FACA20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411</w:t>
      </w:r>
    </w:p>
    <w:p w14:paraId="4CCFC7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411</w:t>
      </w:r>
    </w:p>
    <w:p w14:paraId="5A242E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SliceReplType</w:t>
      </w:r>
      <w:r>
        <w:rPr>
          <w:noProof/>
        </w:rPr>
        <w:tab/>
        <w:t>411</w:t>
      </w:r>
    </w:p>
    <w:p w14:paraId="392ABAE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412</w:t>
      </w:r>
    </w:p>
    <w:p w14:paraId="375135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412</w:t>
      </w:r>
    </w:p>
    <w:p w14:paraId="418A5D1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412</w:t>
      </w:r>
    </w:p>
    <w:p w14:paraId="7422A7E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412</w:t>
      </w:r>
    </w:p>
    <w:p w14:paraId="7090339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412</w:t>
      </w:r>
    </w:p>
    <w:p w14:paraId="6719010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412</w:t>
      </w:r>
    </w:p>
    <w:p w14:paraId="454A22A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412</w:t>
      </w:r>
    </w:p>
    <w:p w14:paraId="4820D6E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413</w:t>
      </w:r>
    </w:p>
    <w:p w14:paraId="2EE070F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413</w:t>
      </w:r>
    </w:p>
    <w:p w14:paraId="735BB8C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413</w:t>
      </w:r>
    </w:p>
    <w:p w14:paraId="20CBC7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413</w:t>
      </w:r>
    </w:p>
    <w:p w14:paraId="44AA240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414</w:t>
      </w:r>
    </w:p>
    <w:p w14:paraId="4E33E8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414</w:t>
      </w:r>
    </w:p>
    <w:p w14:paraId="387D4B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414</w:t>
      </w:r>
    </w:p>
    <w:p w14:paraId="39BA22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414</w:t>
      </w:r>
    </w:p>
    <w:p w14:paraId="34D57B9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7CF44D3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414</w:t>
      </w:r>
    </w:p>
    <w:p w14:paraId="43440C2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415</w:t>
      </w:r>
    </w:p>
    <w:p w14:paraId="2492284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416</w:t>
      </w:r>
    </w:p>
    <w:p w14:paraId="162000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416</w:t>
      </w:r>
    </w:p>
    <w:p w14:paraId="64CFD1A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416</w:t>
      </w:r>
    </w:p>
    <w:p w14:paraId="13AB83F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416</w:t>
      </w:r>
    </w:p>
    <w:p w14:paraId="35F22AF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266815B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416</w:t>
      </w:r>
    </w:p>
    <w:p w14:paraId="0215ACE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417</w:t>
      </w:r>
    </w:p>
    <w:p w14:paraId="1495EB5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418</w:t>
      </w:r>
    </w:p>
    <w:p w14:paraId="5672138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419</w:t>
      </w:r>
    </w:p>
    <w:p w14:paraId="7164890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420</w:t>
      </w:r>
    </w:p>
    <w:p w14:paraId="38EA6B2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420</w:t>
      </w:r>
    </w:p>
    <w:p w14:paraId="141C757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22D3B4C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420</w:t>
      </w:r>
    </w:p>
    <w:p w14:paraId="2ECAAF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420</w:t>
      </w:r>
    </w:p>
    <w:p w14:paraId="30AF21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420</w:t>
      </w:r>
    </w:p>
    <w:p w14:paraId="49A013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420</w:t>
      </w:r>
    </w:p>
    <w:p w14:paraId="1D07B5E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421</w:t>
      </w:r>
    </w:p>
    <w:p w14:paraId="4BD988F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368AB8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422</w:t>
      </w:r>
    </w:p>
    <w:p w14:paraId="1189F3B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422</w:t>
      </w:r>
    </w:p>
    <w:p w14:paraId="7456EB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422</w:t>
      </w:r>
    </w:p>
    <w:p w14:paraId="459FEB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422</w:t>
      </w:r>
    </w:p>
    <w:p w14:paraId="231240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425</w:t>
      </w:r>
    </w:p>
    <w:p w14:paraId="0E3358C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427</w:t>
      </w:r>
    </w:p>
    <w:p w14:paraId="62E1B0D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427</w:t>
      </w:r>
    </w:p>
    <w:p w14:paraId="074B28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SliceReplReqInfoRm</w:t>
      </w:r>
      <w:r>
        <w:rPr>
          <w:noProof/>
        </w:rPr>
        <w:tab/>
        <w:t>427</w:t>
      </w:r>
    </w:p>
    <w:p w14:paraId="694BD6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427</w:t>
      </w:r>
    </w:p>
    <w:p w14:paraId="1D8342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427</w:t>
      </w:r>
    </w:p>
    <w:p w14:paraId="4FA4012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427</w:t>
      </w:r>
    </w:p>
    <w:p w14:paraId="61CE4E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428</w:t>
      </w:r>
    </w:p>
    <w:p w14:paraId="42A949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428</w:t>
      </w:r>
    </w:p>
    <w:p w14:paraId="7381F71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428</w:t>
      </w:r>
    </w:p>
    <w:p w14:paraId="5BF247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428</w:t>
      </w:r>
    </w:p>
    <w:p w14:paraId="78AB72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428</w:t>
      </w:r>
    </w:p>
    <w:p w14:paraId="6447DD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429</w:t>
      </w:r>
    </w:p>
    <w:p w14:paraId="3410DC1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MBSTMGI API</w:t>
      </w:r>
      <w:r>
        <w:rPr>
          <w:noProof/>
        </w:rPr>
        <w:tab/>
        <w:t>429</w:t>
      </w:r>
    </w:p>
    <w:p w14:paraId="05D843D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429</w:t>
      </w:r>
    </w:p>
    <w:p w14:paraId="54AE33C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429</w:t>
      </w:r>
    </w:p>
    <w:p w14:paraId="3A05B32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429</w:t>
      </w:r>
    </w:p>
    <w:p w14:paraId="07B7F4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429</w:t>
      </w:r>
    </w:p>
    <w:p w14:paraId="3718B3B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430</w:t>
      </w:r>
    </w:p>
    <w:p w14:paraId="49B335C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430</w:t>
      </w:r>
    </w:p>
    <w:p w14:paraId="7B237D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430</w:t>
      </w:r>
    </w:p>
    <w:p w14:paraId="1B81EA9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431</w:t>
      </w:r>
    </w:p>
    <w:p w14:paraId="62116E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431</w:t>
      </w:r>
    </w:p>
    <w:p w14:paraId="51CD22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431</w:t>
      </w:r>
    </w:p>
    <w:p w14:paraId="45B71B3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432</w:t>
      </w:r>
    </w:p>
    <w:p w14:paraId="1C9AD4F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432</w:t>
      </w:r>
    </w:p>
    <w:p w14:paraId="7AE890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432</w:t>
      </w:r>
    </w:p>
    <w:p w14:paraId="4701FB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432</w:t>
      </w:r>
    </w:p>
    <w:p w14:paraId="3215B8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432</w:t>
      </w:r>
    </w:p>
    <w:p w14:paraId="065D18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432</w:t>
      </w:r>
    </w:p>
    <w:p w14:paraId="3C76722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432</w:t>
      </w:r>
    </w:p>
    <w:p w14:paraId="27065E9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433</w:t>
      </w:r>
    </w:p>
    <w:p w14:paraId="3A68B7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433</w:t>
      </w:r>
    </w:p>
    <w:p w14:paraId="5E51BD3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433</w:t>
      </w:r>
    </w:p>
    <w:p w14:paraId="00D5DBE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434</w:t>
      </w:r>
    </w:p>
    <w:p w14:paraId="2761E1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710FB2A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435</w:t>
      </w:r>
    </w:p>
    <w:p w14:paraId="0246B94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436</w:t>
      </w:r>
    </w:p>
    <w:p w14:paraId="6E3DD4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436</w:t>
      </w:r>
    </w:p>
    <w:p w14:paraId="550A02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436</w:t>
      </w:r>
    </w:p>
    <w:p w14:paraId="7BFFA7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437</w:t>
      </w:r>
    </w:p>
    <w:p w14:paraId="19C7678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437</w:t>
      </w:r>
    </w:p>
    <w:p w14:paraId="11DB78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2BBD5E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437</w:t>
      </w:r>
    </w:p>
    <w:p w14:paraId="1AE5C16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438</w:t>
      </w:r>
    </w:p>
    <w:p w14:paraId="7B3878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DengXian"/>
          <w:noProof/>
        </w:rPr>
        <w:t>Type: ProblemDetailsTmgiAlloc</w:t>
      </w:r>
      <w:r>
        <w:rPr>
          <w:noProof/>
        </w:rPr>
        <w:tab/>
        <w:t>438</w:t>
      </w:r>
    </w:p>
    <w:p w14:paraId="406E3E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438</w:t>
      </w:r>
    </w:p>
    <w:p w14:paraId="605745E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438</w:t>
      </w:r>
    </w:p>
    <w:p w14:paraId="0F21F6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438</w:t>
      </w:r>
    </w:p>
    <w:p w14:paraId="250CAD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438</w:t>
      </w:r>
    </w:p>
    <w:p w14:paraId="72789C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438</w:t>
      </w:r>
    </w:p>
    <w:p w14:paraId="181351A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MBSSession API</w:t>
      </w:r>
      <w:r>
        <w:rPr>
          <w:noProof/>
        </w:rPr>
        <w:tab/>
        <w:t>439</w:t>
      </w:r>
    </w:p>
    <w:p w14:paraId="38308AF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439</w:t>
      </w:r>
    </w:p>
    <w:p w14:paraId="394F5BD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439</w:t>
      </w:r>
    </w:p>
    <w:p w14:paraId="348390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439</w:t>
      </w:r>
    </w:p>
    <w:p w14:paraId="3643356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20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441</w:t>
      </w:r>
    </w:p>
    <w:p w14:paraId="4B64BE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72E97D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441</w:t>
      </w:r>
    </w:p>
    <w:p w14:paraId="0285B8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442</w:t>
      </w:r>
    </w:p>
    <w:p w14:paraId="5F078C1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442</w:t>
      </w:r>
    </w:p>
    <w:p w14:paraId="3F9625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442</w:t>
      </w:r>
    </w:p>
    <w:p w14:paraId="7E20D3E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Individual MBS Session</w:t>
      </w:r>
      <w:r>
        <w:rPr>
          <w:noProof/>
        </w:rPr>
        <w:tab/>
        <w:t>442</w:t>
      </w:r>
    </w:p>
    <w:p w14:paraId="4C6D5CB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442</w:t>
      </w:r>
    </w:p>
    <w:p w14:paraId="1A89D9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442</w:t>
      </w:r>
    </w:p>
    <w:p w14:paraId="355D7C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443</w:t>
      </w:r>
    </w:p>
    <w:p w14:paraId="5E74621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443</w:t>
      </w:r>
    </w:p>
    <w:p w14:paraId="31E4DB9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444</w:t>
      </w:r>
    </w:p>
    <w:p w14:paraId="33C8D64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445</w:t>
      </w:r>
    </w:p>
    <w:p w14:paraId="3AD1DC0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20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MBS </w:t>
      </w:r>
      <w:r w:rsidRPr="00155276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445</w:t>
      </w:r>
    </w:p>
    <w:p w14:paraId="1FF3D2A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67E490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445</w:t>
      </w:r>
    </w:p>
    <w:p w14:paraId="469AB7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445</w:t>
      </w:r>
    </w:p>
    <w:p w14:paraId="388D5CF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445</w:t>
      </w:r>
    </w:p>
    <w:p w14:paraId="2234B0A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446</w:t>
      </w:r>
    </w:p>
    <w:p w14:paraId="5A6A85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447</w:t>
      </w:r>
    </w:p>
    <w:p w14:paraId="439A440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MBS </w:t>
      </w:r>
      <w:r w:rsidRPr="00155276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447</w:t>
      </w:r>
    </w:p>
    <w:p w14:paraId="1031D27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447</w:t>
      </w:r>
    </w:p>
    <w:p w14:paraId="6263B8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26AEE8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447</w:t>
      </w:r>
    </w:p>
    <w:p w14:paraId="1F17AC0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447</w:t>
      </w:r>
    </w:p>
    <w:p w14:paraId="6A2FBA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448</w:t>
      </w:r>
    </w:p>
    <w:p w14:paraId="4415630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449</w:t>
      </w:r>
    </w:p>
    <w:p w14:paraId="0385FF2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20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449</w:t>
      </w:r>
    </w:p>
    <w:p w14:paraId="4699762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0857400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163F9E9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450</w:t>
      </w:r>
    </w:p>
    <w:p w14:paraId="21B4B99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450</w:t>
      </w:r>
    </w:p>
    <w:p w14:paraId="2D4187F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451</w:t>
      </w:r>
    </w:p>
    <w:p w14:paraId="4608DC1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451</w:t>
      </w:r>
    </w:p>
    <w:p w14:paraId="5CF0AA1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451</w:t>
      </w:r>
    </w:p>
    <w:p w14:paraId="17B9E3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451</w:t>
      </w:r>
    </w:p>
    <w:p w14:paraId="51504F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452</w:t>
      </w:r>
    </w:p>
    <w:p w14:paraId="111798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452</w:t>
      </w:r>
    </w:p>
    <w:p w14:paraId="514D0E6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452</w:t>
      </w:r>
    </w:p>
    <w:p w14:paraId="142DF51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453</w:t>
      </w:r>
    </w:p>
    <w:p w14:paraId="42200FE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454</w:t>
      </w:r>
    </w:p>
    <w:p w14:paraId="630EF29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455</w:t>
      </w:r>
    </w:p>
    <w:p w14:paraId="4F7EB8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456</w:t>
      </w:r>
    </w:p>
    <w:p w14:paraId="4B7B87B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456</w:t>
      </w:r>
    </w:p>
    <w:p w14:paraId="5D1246A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456</w:t>
      </w:r>
    </w:p>
    <w:p w14:paraId="212E5A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456</w:t>
      </w:r>
    </w:p>
    <w:p w14:paraId="0A5F33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456</w:t>
      </w:r>
    </w:p>
    <w:p w14:paraId="015265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</w:t>
      </w:r>
      <w:r w:rsidRPr="00155276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456</w:t>
      </w:r>
    </w:p>
    <w:p w14:paraId="51093A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456</w:t>
      </w:r>
    </w:p>
    <w:p w14:paraId="6A0C593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457</w:t>
      </w:r>
    </w:p>
    <w:p w14:paraId="76C70EC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457</w:t>
      </w:r>
    </w:p>
    <w:p w14:paraId="4D8F084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457</w:t>
      </w:r>
    </w:p>
    <w:p w14:paraId="033CEB0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457</w:t>
      </w:r>
    </w:p>
    <w:p w14:paraId="53121D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458</w:t>
      </w:r>
    </w:p>
    <w:p w14:paraId="78F33D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458</w:t>
      </w:r>
    </w:p>
    <w:p w14:paraId="269C5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459</w:t>
      </w:r>
    </w:p>
    <w:p w14:paraId="562A96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459</w:t>
      </w:r>
    </w:p>
    <w:p w14:paraId="3AE24D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459</w:t>
      </w:r>
    </w:p>
    <w:p w14:paraId="16BE308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459</w:t>
      </w:r>
    </w:p>
    <w:p w14:paraId="195801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460</w:t>
      </w:r>
    </w:p>
    <w:p w14:paraId="6050E5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460</w:t>
      </w:r>
    </w:p>
    <w:p w14:paraId="1A891D5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461</w:t>
      </w:r>
    </w:p>
    <w:p w14:paraId="193711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461</w:t>
      </w:r>
    </w:p>
    <w:p w14:paraId="70B1FF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461</w:t>
      </w:r>
    </w:p>
    <w:p w14:paraId="77A65CA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461</w:t>
      </w:r>
    </w:p>
    <w:p w14:paraId="443E54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461</w:t>
      </w:r>
    </w:p>
    <w:p w14:paraId="263EA13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462</w:t>
      </w:r>
    </w:p>
    <w:p w14:paraId="4BBC1F8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462</w:t>
      </w:r>
    </w:p>
    <w:p w14:paraId="0B11BE9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462</w:t>
      </w:r>
    </w:p>
    <w:p w14:paraId="42C9136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6F91B0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462</w:t>
      </w:r>
    </w:p>
    <w:p w14:paraId="0D8E842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462</w:t>
      </w:r>
    </w:p>
    <w:p w14:paraId="2F70B73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463</w:t>
      </w:r>
    </w:p>
    <w:p w14:paraId="12328EA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463</w:t>
      </w:r>
    </w:p>
    <w:p w14:paraId="3897814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463</w:t>
      </w:r>
    </w:p>
    <w:p w14:paraId="2748184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463</w:t>
      </w:r>
    </w:p>
    <w:p w14:paraId="13D823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464</w:t>
      </w:r>
    </w:p>
    <w:p w14:paraId="65CB395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464</w:t>
      </w:r>
    </w:p>
    <w:p w14:paraId="406381F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464</w:t>
      </w:r>
    </w:p>
    <w:p w14:paraId="447DC5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464</w:t>
      </w:r>
    </w:p>
    <w:p w14:paraId="281D512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464</w:t>
      </w:r>
    </w:p>
    <w:p w14:paraId="07C0490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465</w:t>
      </w:r>
    </w:p>
    <w:p w14:paraId="76BD3F1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465</w:t>
      </w:r>
    </w:p>
    <w:p w14:paraId="552966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466</w:t>
      </w:r>
    </w:p>
    <w:p w14:paraId="30525D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466</w:t>
      </w:r>
    </w:p>
    <w:p w14:paraId="62CDF7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466</w:t>
      </w:r>
    </w:p>
    <w:p w14:paraId="129F5C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466</w:t>
      </w:r>
    </w:p>
    <w:p w14:paraId="06AE762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6DF6687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466</w:t>
      </w:r>
    </w:p>
    <w:p w14:paraId="21136C7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467</w:t>
      </w:r>
    </w:p>
    <w:p w14:paraId="0134B7D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468</w:t>
      </w:r>
    </w:p>
    <w:p w14:paraId="5E7CBBA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469</w:t>
      </w:r>
    </w:p>
    <w:p w14:paraId="72387AC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469</w:t>
      </w:r>
    </w:p>
    <w:p w14:paraId="7BCBA3B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470</w:t>
      </w:r>
    </w:p>
    <w:p w14:paraId="4E54D2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470</w:t>
      </w:r>
    </w:p>
    <w:p w14:paraId="271431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470</w:t>
      </w:r>
    </w:p>
    <w:p w14:paraId="4CCA6C2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470</w:t>
      </w:r>
    </w:p>
    <w:p w14:paraId="0CA36E0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470</w:t>
      </w:r>
    </w:p>
    <w:p w14:paraId="74C0F14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28F5693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471</w:t>
      </w:r>
    </w:p>
    <w:p w14:paraId="69D1576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471</w:t>
      </w:r>
    </w:p>
    <w:p w14:paraId="1F1261F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1F44CA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472</w:t>
      </w:r>
    </w:p>
    <w:p w14:paraId="2D1B2ED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472</w:t>
      </w:r>
    </w:p>
    <w:p w14:paraId="06E0704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473</w:t>
      </w:r>
    </w:p>
    <w:p w14:paraId="6B4037E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473</w:t>
      </w:r>
    </w:p>
    <w:p w14:paraId="19AD3FC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474</w:t>
      </w:r>
    </w:p>
    <w:p w14:paraId="2675A62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474</w:t>
      </w:r>
    </w:p>
    <w:p w14:paraId="0A747B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474</w:t>
      </w:r>
    </w:p>
    <w:p w14:paraId="31AF696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474</w:t>
      </w:r>
    </w:p>
    <w:p w14:paraId="316B4A5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474</w:t>
      </w:r>
    </w:p>
    <w:p w14:paraId="7C10C99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474</w:t>
      </w:r>
    </w:p>
    <w:p w14:paraId="2B12B71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474</w:t>
      </w:r>
    </w:p>
    <w:p w14:paraId="0805E1E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474</w:t>
      </w:r>
    </w:p>
    <w:p w14:paraId="64B8A69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475</w:t>
      </w:r>
    </w:p>
    <w:p w14:paraId="1ADB23B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475</w:t>
      </w:r>
    </w:p>
    <w:p w14:paraId="63F5831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475</w:t>
      </w:r>
    </w:p>
    <w:p w14:paraId="5CB3B76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475</w:t>
      </w:r>
    </w:p>
    <w:p w14:paraId="758F589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476</w:t>
      </w:r>
    </w:p>
    <w:p w14:paraId="174643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7D97F9E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476</w:t>
      </w:r>
    </w:p>
    <w:p w14:paraId="4A5A4D6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476</w:t>
      </w:r>
    </w:p>
    <w:p w14:paraId="0557933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476</w:t>
      </w:r>
    </w:p>
    <w:p w14:paraId="0BB7DDC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476</w:t>
      </w:r>
    </w:p>
    <w:p w14:paraId="27C30C1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477</w:t>
      </w:r>
    </w:p>
    <w:p w14:paraId="00B43D3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478</w:t>
      </w:r>
    </w:p>
    <w:p w14:paraId="1D9DB69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478</w:t>
      </w:r>
    </w:p>
    <w:p w14:paraId="46733EA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478</w:t>
      </w:r>
    </w:p>
    <w:p w14:paraId="4E37C361" w14:textId="77777777" w:rsidR="0075371B" w:rsidRDefault="0075371B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478</w:t>
      </w:r>
    </w:p>
    <w:p w14:paraId="4C4F4AA3" w14:textId="77777777" w:rsidR="0075371B" w:rsidRDefault="0075371B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478</w:t>
      </w:r>
    </w:p>
    <w:p w14:paraId="18EF265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479</w:t>
      </w:r>
    </w:p>
    <w:p w14:paraId="299F54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60763A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479</w:t>
      </w:r>
    </w:p>
    <w:p w14:paraId="32BAB1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479</w:t>
      </w:r>
    </w:p>
    <w:p w14:paraId="3F3B2BD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479</w:t>
      </w:r>
    </w:p>
    <w:p w14:paraId="5C0DD65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479</w:t>
      </w:r>
    </w:p>
    <w:p w14:paraId="19E465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480</w:t>
      </w:r>
    </w:p>
    <w:p w14:paraId="6A058C5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481</w:t>
      </w:r>
    </w:p>
    <w:p w14:paraId="71E515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482</w:t>
      </w:r>
    </w:p>
    <w:p w14:paraId="7C76EF6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482</w:t>
      </w:r>
    </w:p>
    <w:p w14:paraId="79CAE78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482</w:t>
      </w:r>
    </w:p>
    <w:p w14:paraId="78203C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482</w:t>
      </w:r>
    </w:p>
    <w:p w14:paraId="07C823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482</w:t>
      </w:r>
    </w:p>
    <w:p w14:paraId="240B13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482</w:t>
      </w:r>
    </w:p>
    <w:p w14:paraId="580A44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482</w:t>
      </w:r>
    </w:p>
    <w:p w14:paraId="1CFD297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482</w:t>
      </w:r>
    </w:p>
    <w:p w14:paraId="372B686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483</w:t>
      </w:r>
    </w:p>
    <w:p w14:paraId="17522D6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483</w:t>
      </w:r>
    </w:p>
    <w:p w14:paraId="46A3F8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483</w:t>
      </w:r>
    </w:p>
    <w:p w14:paraId="1B7755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484</w:t>
      </w:r>
    </w:p>
    <w:p w14:paraId="4C0822C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484</w:t>
      </w:r>
    </w:p>
    <w:p w14:paraId="6F2B1A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484</w:t>
      </w:r>
    </w:p>
    <w:p w14:paraId="63B0745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485</w:t>
      </w:r>
    </w:p>
    <w:p w14:paraId="036BA1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485</w:t>
      </w:r>
    </w:p>
    <w:p w14:paraId="532121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486</w:t>
      </w:r>
    </w:p>
    <w:p w14:paraId="3921041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486</w:t>
      </w:r>
    </w:p>
    <w:p w14:paraId="42A65D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486</w:t>
      </w:r>
    </w:p>
    <w:p w14:paraId="034D1A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486</w:t>
      </w:r>
    </w:p>
    <w:p w14:paraId="400F20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486</w:t>
      </w:r>
    </w:p>
    <w:p w14:paraId="1F69905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2FD2675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487</w:t>
      </w:r>
    </w:p>
    <w:p w14:paraId="35D34E5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487</w:t>
      </w:r>
    </w:p>
    <w:p w14:paraId="06725D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487</w:t>
      </w:r>
    </w:p>
    <w:p w14:paraId="6C6EE47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487</w:t>
      </w:r>
    </w:p>
    <w:p w14:paraId="7540839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487</w:t>
      </w:r>
    </w:p>
    <w:p w14:paraId="4706607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487</w:t>
      </w:r>
    </w:p>
    <w:p w14:paraId="5AAFE995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488</w:t>
      </w:r>
    </w:p>
    <w:p w14:paraId="29A0DAF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1AFDD7E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488</w:t>
      </w:r>
    </w:p>
    <w:p w14:paraId="17518BE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488</w:t>
      </w:r>
    </w:p>
    <w:p w14:paraId="2E70A02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489</w:t>
      </w:r>
    </w:p>
    <w:p w14:paraId="31BC57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489</w:t>
      </w:r>
    </w:p>
    <w:p w14:paraId="217B5B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489</w:t>
      </w:r>
    </w:p>
    <w:p w14:paraId="147572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489</w:t>
      </w:r>
    </w:p>
    <w:p w14:paraId="78C94A8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489</w:t>
      </w:r>
    </w:p>
    <w:p w14:paraId="5D3CBE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490</w:t>
      </w:r>
    </w:p>
    <w:p w14:paraId="7E6F0E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490</w:t>
      </w:r>
    </w:p>
    <w:p w14:paraId="05972D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490</w:t>
      </w:r>
    </w:p>
    <w:p w14:paraId="13CACA1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490</w:t>
      </w:r>
    </w:p>
    <w:p w14:paraId="65B70BF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490</w:t>
      </w:r>
    </w:p>
    <w:p w14:paraId="3A533DD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491</w:t>
      </w:r>
    </w:p>
    <w:p w14:paraId="2677B6D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493</w:t>
      </w:r>
    </w:p>
    <w:p w14:paraId="59AE6B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494</w:t>
      </w:r>
    </w:p>
    <w:p w14:paraId="136241A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495</w:t>
      </w:r>
    </w:p>
    <w:p w14:paraId="3B7D1CD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495</w:t>
      </w:r>
    </w:p>
    <w:p w14:paraId="49C89CB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495</w:t>
      </w:r>
    </w:p>
    <w:p w14:paraId="30317AF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495</w:t>
      </w:r>
    </w:p>
    <w:p w14:paraId="7548199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495</w:t>
      </w:r>
    </w:p>
    <w:p w14:paraId="6A09D1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495</w:t>
      </w:r>
    </w:p>
    <w:p w14:paraId="15C379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495</w:t>
      </w:r>
    </w:p>
    <w:p w14:paraId="070A829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495</w:t>
      </w:r>
    </w:p>
    <w:p w14:paraId="393FA22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495</w:t>
      </w:r>
    </w:p>
    <w:p w14:paraId="593CBC2F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496</w:t>
      </w:r>
    </w:p>
    <w:p w14:paraId="0A0C473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496</w:t>
      </w:r>
    </w:p>
    <w:p w14:paraId="1415EC2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496</w:t>
      </w:r>
    </w:p>
    <w:p w14:paraId="2810FA0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496</w:t>
      </w:r>
    </w:p>
    <w:p w14:paraId="2E545C9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498</w:t>
      </w:r>
    </w:p>
    <w:p w14:paraId="757117B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498</w:t>
      </w:r>
    </w:p>
    <w:p w14:paraId="0EA6F7C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499</w:t>
      </w:r>
    </w:p>
    <w:p w14:paraId="367B9D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499</w:t>
      </w:r>
    </w:p>
    <w:p w14:paraId="3F47B1B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499</w:t>
      </w:r>
    </w:p>
    <w:p w14:paraId="3C78775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500</w:t>
      </w:r>
    </w:p>
    <w:p w14:paraId="74872C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500</w:t>
      </w:r>
    </w:p>
    <w:p w14:paraId="00C714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500</w:t>
      </w:r>
    </w:p>
    <w:p w14:paraId="706FCB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500</w:t>
      </w:r>
    </w:p>
    <w:p w14:paraId="0BE9FA0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500</w:t>
      </w:r>
    </w:p>
    <w:p w14:paraId="2A297DF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501</w:t>
      </w:r>
    </w:p>
    <w:p w14:paraId="14D13E2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3A4A09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502</w:t>
      </w:r>
    </w:p>
    <w:p w14:paraId="454C07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502</w:t>
      </w:r>
    </w:p>
    <w:p w14:paraId="10C310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503</w:t>
      </w:r>
    </w:p>
    <w:p w14:paraId="266BC4B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503</w:t>
      </w:r>
    </w:p>
    <w:p w14:paraId="0F66315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503</w:t>
      </w:r>
    </w:p>
    <w:p w14:paraId="5E7FAB6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505</w:t>
      </w:r>
    </w:p>
    <w:p w14:paraId="62E03F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505</w:t>
      </w:r>
    </w:p>
    <w:p w14:paraId="4FFA89B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505</w:t>
      </w:r>
    </w:p>
    <w:p w14:paraId="5981C0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505</w:t>
      </w:r>
    </w:p>
    <w:p w14:paraId="61B8DC0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505</w:t>
      </w:r>
    </w:p>
    <w:p w14:paraId="0BDE83D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506</w:t>
      </w:r>
    </w:p>
    <w:p w14:paraId="7273990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508</w:t>
      </w:r>
    </w:p>
    <w:p w14:paraId="57C292E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509</w:t>
      </w:r>
    </w:p>
    <w:p w14:paraId="5E8AC7B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509</w:t>
      </w:r>
    </w:p>
    <w:p w14:paraId="0D1D88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510</w:t>
      </w:r>
    </w:p>
    <w:p w14:paraId="4104FE1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510</w:t>
      </w:r>
    </w:p>
    <w:p w14:paraId="7793F1C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01AF0EB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510</w:t>
      </w:r>
    </w:p>
    <w:p w14:paraId="33D4A84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510</w:t>
      </w:r>
    </w:p>
    <w:p w14:paraId="0049445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510</w:t>
      </w:r>
    </w:p>
    <w:p w14:paraId="15CF17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510</w:t>
      </w:r>
    </w:p>
    <w:p w14:paraId="44C13F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511</w:t>
      </w:r>
    </w:p>
    <w:p w14:paraId="449EC69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511</w:t>
      </w:r>
    </w:p>
    <w:p w14:paraId="1A36058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511</w:t>
      </w:r>
    </w:p>
    <w:p w14:paraId="257E97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511</w:t>
      </w:r>
    </w:p>
    <w:p w14:paraId="048CE7C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511</w:t>
      </w:r>
    </w:p>
    <w:p w14:paraId="2CA50F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512</w:t>
      </w:r>
    </w:p>
    <w:p w14:paraId="534F355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20BD9C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512</w:t>
      </w:r>
    </w:p>
    <w:p w14:paraId="253BE4E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512</w:t>
      </w:r>
    </w:p>
    <w:p w14:paraId="05C97A1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512</w:t>
      </w:r>
    </w:p>
    <w:p w14:paraId="1D5C933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513</w:t>
      </w:r>
    </w:p>
    <w:p w14:paraId="0388E2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514</w:t>
      </w:r>
    </w:p>
    <w:p w14:paraId="356AE3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514</w:t>
      </w:r>
    </w:p>
    <w:p w14:paraId="60AE201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131313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514</w:t>
      </w:r>
    </w:p>
    <w:p w14:paraId="5DEAEDA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515</w:t>
      </w:r>
    </w:p>
    <w:p w14:paraId="18ABB4C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515</w:t>
      </w:r>
    </w:p>
    <w:p w14:paraId="0E43D87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516</w:t>
      </w:r>
    </w:p>
    <w:p w14:paraId="5BD5203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517</w:t>
      </w:r>
    </w:p>
    <w:p w14:paraId="1A41613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518</w:t>
      </w:r>
    </w:p>
    <w:p w14:paraId="593ADA7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519</w:t>
      </w:r>
    </w:p>
    <w:p w14:paraId="41DBC12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519</w:t>
      </w:r>
    </w:p>
    <w:p w14:paraId="268DB84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520</w:t>
      </w:r>
    </w:p>
    <w:p w14:paraId="25E458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520</w:t>
      </w:r>
    </w:p>
    <w:p w14:paraId="44273A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520</w:t>
      </w:r>
    </w:p>
    <w:p w14:paraId="2FFEE93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521</w:t>
      </w:r>
    </w:p>
    <w:p w14:paraId="6145348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521</w:t>
      </w:r>
    </w:p>
    <w:p w14:paraId="36FCE13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521</w:t>
      </w:r>
    </w:p>
    <w:p w14:paraId="1E5870A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521</w:t>
      </w:r>
    </w:p>
    <w:p w14:paraId="41E61AD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522</w:t>
      </w:r>
    </w:p>
    <w:p w14:paraId="33A1A7F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522</w:t>
      </w:r>
    </w:p>
    <w:p w14:paraId="5BB494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522</w:t>
      </w:r>
    </w:p>
    <w:p w14:paraId="39B5BFC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523</w:t>
      </w:r>
    </w:p>
    <w:p w14:paraId="0C8BC58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523</w:t>
      </w:r>
    </w:p>
    <w:p w14:paraId="6924E23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523</w:t>
      </w:r>
    </w:p>
    <w:p w14:paraId="4708527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524</w:t>
      </w:r>
    </w:p>
    <w:p w14:paraId="254FA4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524</w:t>
      </w:r>
    </w:p>
    <w:p w14:paraId="7B72079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525</w:t>
      </w:r>
    </w:p>
    <w:p w14:paraId="609A11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525</w:t>
      </w:r>
    </w:p>
    <w:p w14:paraId="11A81A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526</w:t>
      </w:r>
    </w:p>
    <w:p w14:paraId="790E08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526</w:t>
      </w:r>
    </w:p>
    <w:p w14:paraId="2A56D8B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527</w:t>
      </w:r>
    </w:p>
    <w:p w14:paraId="60C5058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527</w:t>
      </w:r>
    </w:p>
    <w:p w14:paraId="0170E6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527</w:t>
      </w:r>
    </w:p>
    <w:p w14:paraId="634B79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528</w:t>
      </w:r>
    </w:p>
    <w:p w14:paraId="617CA3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528</w:t>
      </w:r>
    </w:p>
    <w:p w14:paraId="05A5F1A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529</w:t>
      </w:r>
    </w:p>
    <w:p w14:paraId="4A3474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529</w:t>
      </w:r>
    </w:p>
    <w:p w14:paraId="595C9A4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529</w:t>
      </w:r>
    </w:p>
    <w:p w14:paraId="5096BC1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529</w:t>
      </w:r>
    </w:p>
    <w:p w14:paraId="41BB216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529</w:t>
      </w:r>
    </w:p>
    <w:p w14:paraId="42FCBB0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529</w:t>
      </w:r>
    </w:p>
    <w:p w14:paraId="74A053E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529</w:t>
      </w:r>
    </w:p>
    <w:p w14:paraId="45C0E7D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529</w:t>
      </w:r>
    </w:p>
    <w:p w14:paraId="148B123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530</w:t>
      </w:r>
    </w:p>
    <w:p w14:paraId="3646FCDC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MBSUserService API</w:t>
      </w:r>
      <w:r>
        <w:rPr>
          <w:noProof/>
        </w:rPr>
        <w:tab/>
        <w:t>530</w:t>
      </w:r>
    </w:p>
    <w:p w14:paraId="5C5F49D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530</w:t>
      </w:r>
    </w:p>
    <w:p w14:paraId="4EA035E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530</w:t>
      </w:r>
    </w:p>
    <w:p w14:paraId="73411B0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530</w:t>
      </w:r>
    </w:p>
    <w:p w14:paraId="23B8127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MBS User Services</w:t>
      </w:r>
      <w:r>
        <w:rPr>
          <w:noProof/>
        </w:rPr>
        <w:tab/>
        <w:t>531</w:t>
      </w:r>
    </w:p>
    <w:p w14:paraId="67A987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6DCF312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409DCA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0080FE5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6FAA0C7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69AC5E2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14A4395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533</w:t>
      </w:r>
    </w:p>
    <w:p w14:paraId="7B37684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17A98C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5E6D764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285E7EA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533</w:t>
      </w:r>
    </w:p>
    <w:p w14:paraId="4C2E44E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534</w:t>
      </w:r>
    </w:p>
    <w:p w14:paraId="2616498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535</w:t>
      </w:r>
    </w:p>
    <w:p w14:paraId="400EAFC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536</w:t>
      </w:r>
    </w:p>
    <w:p w14:paraId="0E7B58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537</w:t>
      </w:r>
    </w:p>
    <w:p w14:paraId="2D0A06E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537</w:t>
      </w:r>
    </w:p>
    <w:p w14:paraId="74B7139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2E76B17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537</w:t>
      </w:r>
    </w:p>
    <w:p w14:paraId="1A82EB9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2B94AC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538</w:t>
      </w:r>
    </w:p>
    <w:p w14:paraId="01B0C1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74EB4B5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538</w:t>
      </w:r>
    </w:p>
    <w:p w14:paraId="01B642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538</w:t>
      </w:r>
    </w:p>
    <w:p w14:paraId="4817214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538</w:t>
      </w:r>
    </w:p>
    <w:p w14:paraId="3A639C5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538</w:t>
      </w:r>
    </w:p>
    <w:p w14:paraId="1A70E1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539</w:t>
      </w:r>
    </w:p>
    <w:p w14:paraId="777DA6C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2A73A39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539</w:t>
      </w:r>
    </w:p>
    <w:p w14:paraId="3157B1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539</w:t>
      </w:r>
    </w:p>
    <w:p w14:paraId="0C3D4BDB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MBSUserDataIngestSession API</w:t>
      </w:r>
      <w:r>
        <w:rPr>
          <w:noProof/>
        </w:rPr>
        <w:tab/>
        <w:t>539</w:t>
      </w:r>
    </w:p>
    <w:p w14:paraId="2693D41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539</w:t>
      </w:r>
    </w:p>
    <w:p w14:paraId="103B834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539</w:t>
      </w:r>
    </w:p>
    <w:p w14:paraId="5627A18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539</w:t>
      </w:r>
    </w:p>
    <w:p w14:paraId="496D23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MBS User Data Ingest Sessions</w:t>
      </w:r>
      <w:r>
        <w:rPr>
          <w:noProof/>
        </w:rPr>
        <w:tab/>
        <w:t>541</w:t>
      </w:r>
    </w:p>
    <w:p w14:paraId="7AEB020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541</w:t>
      </w:r>
    </w:p>
    <w:p w14:paraId="24B8FB5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541</w:t>
      </w:r>
    </w:p>
    <w:p w14:paraId="678E1E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541</w:t>
      </w:r>
    </w:p>
    <w:p w14:paraId="522896B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541</w:t>
      </w:r>
    </w:p>
    <w:p w14:paraId="7A29BED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542</w:t>
      </w:r>
    </w:p>
    <w:p w14:paraId="2E8A52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543</w:t>
      </w:r>
    </w:p>
    <w:p w14:paraId="0B97A4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543</w:t>
      </w:r>
    </w:p>
    <w:p w14:paraId="539BBD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18C37D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543</w:t>
      </w:r>
    </w:p>
    <w:p w14:paraId="1EBFCD7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543</w:t>
      </w:r>
    </w:p>
    <w:p w14:paraId="3F3939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543</w:t>
      </w:r>
    </w:p>
    <w:p w14:paraId="1154288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544</w:t>
      </w:r>
    </w:p>
    <w:p w14:paraId="64A2A1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545</w:t>
      </w:r>
    </w:p>
    <w:p w14:paraId="4E1D4D8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547</w:t>
      </w:r>
    </w:p>
    <w:p w14:paraId="55343F0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547</w:t>
      </w:r>
    </w:p>
    <w:p w14:paraId="506313E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548</w:t>
      </w:r>
    </w:p>
    <w:p w14:paraId="0400A5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548</w:t>
      </w:r>
    </w:p>
    <w:p w14:paraId="27DD960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548</w:t>
      </w:r>
    </w:p>
    <w:p w14:paraId="7AD1744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548</w:t>
      </w:r>
    </w:p>
    <w:p w14:paraId="506639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548</w:t>
      </w:r>
    </w:p>
    <w:p w14:paraId="7CC668C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549</w:t>
      </w:r>
    </w:p>
    <w:p w14:paraId="62AEEC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550</w:t>
      </w:r>
    </w:p>
    <w:p w14:paraId="6BA9DED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550</w:t>
      </w:r>
    </w:p>
    <w:p w14:paraId="6ED7A4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550</w:t>
      </w:r>
    </w:p>
    <w:p w14:paraId="61BD19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550</w:t>
      </w:r>
    </w:p>
    <w:p w14:paraId="2E7DC1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550</w:t>
      </w:r>
    </w:p>
    <w:p w14:paraId="2968C5E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550</w:t>
      </w:r>
    </w:p>
    <w:p w14:paraId="337CC74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551</w:t>
      </w:r>
    </w:p>
    <w:p w14:paraId="54F57D2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552</w:t>
      </w:r>
    </w:p>
    <w:p w14:paraId="68D022C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553</w:t>
      </w:r>
    </w:p>
    <w:p w14:paraId="13D226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554</w:t>
      </w:r>
    </w:p>
    <w:p w14:paraId="000F3A9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554</w:t>
      </w:r>
    </w:p>
    <w:p w14:paraId="63471C6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554</w:t>
      </w:r>
    </w:p>
    <w:p w14:paraId="3A187C3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554</w:t>
      </w:r>
    </w:p>
    <w:p w14:paraId="586172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555</w:t>
      </w:r>
    </w:p>
    <w:p w14:paraId="2D65939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555</w:t>
      </w:r>
    </w:p>
    <w:p w14:paraId="2CDBFB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555</w:t>
      </w:r>
    </w:p>
    <w:p w14:paraId="0E5F2D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555</w:t>
      </w:r>
    </w:p>
    <w:p w14:paraId="74725B4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555</w:t>
      </w:r>
    </w:p>
    <w:p w14:paraId="6223AB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556</w:t>
      </w:r>
    </w:p>
    <w:p w14:paraId="0D6D799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556</w:t>
      </w:r>
    </w:p>
    <w:p w14:paraId="3BDF3AD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556</w:t>
      </w:r>
    </w:p>
    <w:p w14:paraId="7DE092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557</w:t>
      </w:r>
    </w:p>
    <w:p w14:paraId="2B6A073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1DA3CFC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557</w:t>
      </w:r>
    </w:p>
    <w:p w14:paraId="3066D6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557</w:t>
      </w:r>
    </w:p>
    <w:p w14:paraId="743A9C2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557</w:t>
      </w:r>
    </w:p>
    <w:p w14:paraId="0785735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557</w:t>
      </w:r>
    </w:p>
    <w:p w14:paraId="25A77F8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558</w:t>
      </w:r>
    </w:p>
    <w:p w14:paraId="25D4B94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558</w:t>
      </w:r>
    </w:p>
    <w:p w14:paraId="6CD4EB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558</w:t>
      </w:r>
    </w:p>
    <w:p w14:paraId="3F58A07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558</w:t>
      </w:r>
    </w:p>
    <w:p w14:paraId="4611F13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MSEventExposure API</w:t>
      </w:r>
      <w:r>
        <w:rPr>
          <w:noProof/>
        </w:rPr>
        <w:tab/>
        <w:t>559</w:t>
      </w:r>
    </w:p>
    <w:p w14:paraId="395EC27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559</w:t>
      </w:r>
    </w:p>
    <w:p w14:paraId="035704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560</w:t>
      </w:r>
    </w:p>
    <w:p w14:paraId="3C5A681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560</w:t>
      </w:r>
    </w:p>
    <w:p w14:paraId="73570F2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Media Streaming Event Exposure Subscriptions</w:t>
      </w:r>
      <w:r>
        <w:rPr>
          <w:noProof/>
        </w:rPr>
        <w:tab/>
        <w:t>560</w:t>
      </w:r>
    </w:p>
    <w:p w14:paraId="6DECD6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560</w:t>
      </w:r>
    </w:p>
    <w:p w14:paraId="31EA37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561</w:t>
      </w:r>
    </w:p>
    <w:p w14:paraId="0154ED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561</w:t>
      </w:r>
    </w:p>
    <w:p w14:paraId="3239939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561</w:t>
      </w:r>
    </w:p>
    <w:p w14:paraId="65DFDB8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562</w:t>
      </w:r>
    </w:p>
    <w:p w14:paraId="57F6917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562</w:t>
      </w:r>
    </w:p>
    <w:p w14:paraId="29367CB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562</w:t>
      </w:r>
    </w:p>
    <w:p w14:paraId="2A5B11B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562</w:t>
      </w:r>
    </w:p>
    <w:p w14:paraId="02C414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563</w:t>
      </w:r>
    </w:p>
    <w:p w14:paraId="37642B8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563</w:t>
      </w:r>
    </w:p>
    <w:p w14:paraId="18E5D86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563</w:t>
      </w:r>
    </w:p>
    <w:p w14:paraId="44AC689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564</w:t>
      </w:r>
    </w:p>
    <w:p w14:paraId="253491D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565</w:t>
      </w:r>
    </w:p>
    <w:p w14:paraId="6CCCA98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566</w:t>
      </w:r>
    </w:p>
    <w:p w14:paraId="029126A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566</w:t>
      </w:r>
    </w:p>
    <w:p w14:paraId="15853AA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566</w:t>
      </w:r>
    </w:p>
    <w:p w14:paraId="3326D11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566</w:t>
      </w:r>
    </w:p>
    <w:p w14:paraId="732F217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566</w:t>
      </w:r>
    </w:p>
    <w:p w14:paraId="722487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566</w:t>
      </w:r>
    </w:p>
    <w:p w14:paraId="7E7345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566</w:t>
      </w:r>
    </w:p>
    <w:p w14:paraId="2738C4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566</w:t>
      </w:r>
    </w:p>
    <w:p w14:paraId="47DAE3E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566</w:t>
      </w:r>
    </w:p>
    <w:p w14:paraId="3365988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567</w:t>
      </w:r>
    </w:p>
    <w:p w14:paraId="5B98CF0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567</w:t>
      </w:r>
    </w:p>
    <w:p w14:paraId="104A250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567</w:t>
      </w:r>
    </w:p>
    <w:p w14:paraId="077BDC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568</w:t>
      </w:r>
    </w:p>
    <w:p w14:paraId="35B3F7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5425A5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568</w:t>
      </w:r>
    </w:p>
    <w:p w14:paraId="434307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7D8026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568</w:t>
      </w:r>
    </w:p>
    <w:p w14:paraId="385E6B2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568</w:t>
      </w:r>
    </w:p>
    <w:p w14:paraId="1940C23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568</w:t>
      </w:r>
    </w:p>
    <w:p w14:paraId="6467305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568</w:t>
      </w:r>
    </w:p>
    <w:p w14:paraId="65B63F3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569</w:t>
      </w:r>
    </w:p>
    <w:p w14:paraId="1BA3F1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569</w:t>
      </w:r>
    </w:p>
    <w:p w14:paraId="7B618CE6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569</w:t>
      </w:r>
    </w:p>
    <w:p w14:paraId="6867561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569</w:t>
      </w:r>
    </w:p>
    <w:p w14:paraId="5F5E274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569</w:t>
      </w:r>
    </w:p>
    <w:p w14:paraId="3A161C8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569</w:t>
      </w:r>
    </w:p>
    <w:p w14:paraId="7D51F87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570</w:t>
      </w:r>
    </w:p>
    <w:p w14:paraId="4CB572E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570</w:t>
      </w:r>
    </w:p>
    <w:p w14:paraId="6806C07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570</w:t>
      </w:r>
    </w:p>
    <w:p w14:paraId="6611A0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571</w:t>
      </w:r>
    </w:p>
    <w:p w14:paraId="4D525B3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571</w:t>
      </w:r>
    </w:p>
    <w:p w14:paraId="6B834F0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572</w:t>
      </w:r>
    </w:p>
    <w:p w14:paraId="277AF8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572</w:t>
      </w:r>
    </w:p>
    <w:p w14:paraId="33A52BA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572</w:t>
      </w:r>
    </w:p>
    <w:p w14:paraId="62875F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572</w:t>
      </w:r>
    </w:p>
    <w:p w14:paraId="7E5881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572</w:t>
      </w:r>
    </w:p>
    <w:p w14:paraId="24738EC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573</w:t>
      </w:r>
    </w:p>
    <w:p w14:paraId="00396CB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573</w:t>
      </w:r>
    </w:p>
    <w:p w14:paraId="360B9A9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574</w:t>
      </w:r>
    </w:p>
    <w:p w14:paraId="7635857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575</w:t>
      </w:r>
    </w:p>
    <w:p w14:paraId="7E4E17D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576</w:t>
      </w:r>
    </w:p>
    <w:p w14:paraId="14F4BB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576</w:t>
      </w:r>
    </w:p>
    <w:p w14:paraId="0BBF046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576</w:t>
      </w:r>
    </w:p>
    <w:p w14:paraId="3A197C1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7EBAB54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576</w:t>
      </w:r>
    </w:p>
    <w:p w14:paraId="5BC867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576</w:t>
      </w:r>
    </w:p>
    <w:p w14:paraId="322C725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576</w:t>
      </w:r>
    </w:p>
    <w:p w14:paraId="6E2B20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577</w:t>
      </w:r>
    </w:p>
    <w:p w14:paraId="07874DD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577</w:t>
      </w:r>
    </w:p>
    <w:p w14:paraId="6CC0ED2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577</w:t>
      </w:r>
    </w:p>
    <w:p w14:paraId="405764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578</w:t>
      </w:r>
    </w:p>
    <w:p w14:paraId="73C433E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578</w:t>
      </w:r>
    </w:p>
    <w:p w14:paraId="49079C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579</w:t>
      </w:r>
    </w:p>
    <w:p w14:paraId="441DF31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579</w:t>
      </w:r>
    </w:p>
    <w:p w14:paraId="4C02C1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20CAC09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580</w:t>
      </w:r>
    </w:p>
    <w:p w14:paraId="1D4A18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580</w:t>
      </w:r>
    </w:p>
    <w:p w14:paraId="3EABE4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580</w:t>
      </w:r>
    </w:p>
    <w:p w14:paraId="636785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580</w:t>
      </w:r>
    </w:p>
    <w:p w14:paraId="1576F0F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580</w:t>
      </w:r>
    </w:p>
    <w:p w14:paraId="0F07981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581</w:t>
      </w:r>
    </w:p>
    <w:p w14:paraId="31635C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581</w:t>
      </w:r>
    </w:p>
    <w:p w14:paraId="4BE3CE5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581</w:t>
      </w:r>
    </w:p>
    <w:p w14:paraId="7D6FD6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581</w:t>
      </w:r>
    </w:p>
    <w:p w14:paraId="467FAA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581</w:t>
      </w:r>
    </w:p>
    <w:p w14:paraId="2AAFFB2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581</w:t>
      </w:r>
    </w:p>
    <w:p w14:paraId="3C43D91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581</w:t>
      </w:r>
    </w:p>
    <w:p w14:paraId="11EC4F3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581</w:t>
      </w:r>
    </w:p>
    <w:p w14:paraId="31A73D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582</w:t>
      </w:r>
    </w:p>
    <w:p w14:paraId="77EC7FF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582</w:t>
      </w:r>
    </w:p>
    <w:p w14:paraId="46F74E1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583</w:t>
      </w:r>
    </w:p>
    <w:p w14:paraId="187B133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583</w:t>
      </w:r>
    </w:p>
    <w:p w14:paraId="449DA0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583</w:t>
      </w:r>
    </w:p>
    <w:p w14:paraId="6E2698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583</w:t>
      </w:r>
    </w:p>
    <w:p w14:paraId="59BEB3B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583</w:t>
      </w:r>
    </w:p>
    <w:p w14:paraId="0400AB7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583</w:t>
      </w:r>
    </w:p>
    <w:p w14:paraId="28BF2BC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584</w:t>
      </w:r>
    </w:p>
    <w:p w14:paraId="4900586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585</w:t>
      </w:r>
    </w:p>
    <w:p w14:paraId="2D4D183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585</w:t>
      </w:r>
    </w:p>
    <w:p w14:paraId="01A73F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08403C0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585</w:t>
      </w:r>
    </w:p>
    <w:p w14:paraId="234AE7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585</w:t>
      </w:r>
    </w:p>
    <w:p w14:paraId="0BA4D4B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585</w:t>
      </w:r>
    </w:p>
    <w:p w14:paraId="4D81E5D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585</w:t>
      </w:r>
    </w:p>
    <w:p w14:paraId="0B5B010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586</w:t>
      </w:r>
    </w:p>
    <w:p w14:paraId="3D43F14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587</w:t>
      </w:r>
    </w:p>
    <w:p w14:paraId="728C8C1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588</w:t>
      </w:r>
    </w:p>
    <w:p w14:paraId="14E7DB0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588</w:t>
      </w:r>
    </w:p>
    <w:p w14:paraId="1DCB43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588</w:t>
      </w:r>
    </w:p>
    <w:p w14:paraId="19E11E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588</w:t>
      </w:r>
    </w:p>
    <w:p w14:paraId="6C6ABC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588</w:t>
      </w:r>
    </w:p>
    <w:p w14:paraId="55C903B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588</w:t>
      </w:r>
    </w:p>
    <w:p w14:paraId="1BA06BB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588</w:t>
      </w:r>
    </w:p>
    <w:p w14:paraId="7450CBA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589</w:t>
      </w:r>
    </w:p>
    <w:p w14:paraId="5AA0C74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589</w:t>
      </w:r>
    </w:p>
    <w:p w14:paraId="6509453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2FB0E3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590</w:t>
      </w:r>
    </w:p>
    <w:p w14:paraId="300F29D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590</w:t>
      </w:r>
    </w:p>
    <w:p w14:paraId="50C5331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591</w:t>
      </w:r>
    </w:p>
    <w:p w14:paraId="3846AB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592</w:t>
      </w:r>
    </w:p>
    <w:p w14:paraId="0A3741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592</w:t>
      </w:r>
    </w:p>
    <w:p w14:paraId="04C8B12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592</w:t>
      </w:r>
    </w:p>
    <w:p w14:paraId="2240D59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592</w:t>
      </w:r>
    </w:p>
    <w:p w14:paraId="2C4E28E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592</w:t>
      </w:r>
    </w:p>
    <w:p w14:paraId="4D8481E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592</w:t>
      </w:r>
    </w:p>
    <w:p w14:paraId="6F78868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592</w:t>
      </w:r>
    </w:p>
    <w:p w14:paraId="7DCD124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593</w:t>
      </w:r>
    </w:p>
    <w:p w14:paraId="3F42FAB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593</w:t>
      </w:r>
    </w:p>
    <w:p w14:paraId="079A39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593</w:t>
      </w:r>
    </w:p>
    <w:p w14:paraId="42A9DFB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593</w:t>
      </w:r>
    </w:p>
    <w:p w14:paraId="09F978C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593</w:t>
      </w:r>
    </w:p>
    <w:p w14:paraId="429B54B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593</w:t>
      </w:r>
    </w:p>
    <w:p w14:paraId="5C0CE17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593</w:t>
      </w:r>
    </w:p>
    <w:p w14:paraId="75318F6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593</w:t>
      </w:r>
    </w:p>
    <w:p w14:paraId="09575D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594</w:t>
      </w:r>
    </w:p>
    <w:p w14:paraId="779A89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594</w:t>
      </w:r>
    </w:p>
    <w:p w14:paraId="7E89A2A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01329B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595</w:t>
      </w:r>
    </w:p>
    <w:p w14:paraId="0D87DA7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595</w:t>
      </w:r>
    </w:p>
    <w:p w14:paraId="2FD5665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595</w:t>
      </w:r>
    </w:p>
    <w:p w14:paraId="28C506A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596</w:t>
      </w:r>
    </w:p>
    <w:p w14:paraId="299CA5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596</w:t>
      </w:r>
    </w:p>
    <w:p w14:paraId="798B87E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596</w:t>
      </w:r>
    </w:p>
    <w:p w14:paraId="78E908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596</w:t>
      </w:r>
    </w:p>
    <w:p w14:paraId="1F09A0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597</w:t>
      </w:r>
    </w:p>
    <w:p w14:paraId="4F5B83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597</w:t>
      </w:r>
    </w:p>
    <w:p w14:paraId="04E12C9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597</w:t>
      </w:r>
    </w:p>
    <w:p w14:paraId="4D792CC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597</w:t>
      </w:r>
    </w:p>
    <w:p w14:paraId="3CB7621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598</w:t>
      </w:r>
    </w:p>
    <w:p w14:paraId="623A4AF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599</w:t>
      </w:r>
    </w:p>
    <w:p w14:paraId="7159E9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600</w:t>
      </w:r>
    </w:p>
    <w:p w14:paraId="216B26A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600</w:t>
      </w:r>
    </w:p>
    <w:p w14:paraId="26B7A68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</w:t>
      </w:r>
      <w:r w:rsidRPr="00155276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600</w:t>
      </w:r>
    </w:p>
    <w:p w14:paraId="6E7C16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2984AD0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601</w:t>
      </w:r>
    </w:p>
    <w:p w14:paraId="61EF33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601</w:t>
      </w:r>
    </w:p>
    <w:p w14:paraId="30929C1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601</w:t>
      </w:r>
    </w:p>
    <w:p w14:paraId="037A79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601</w:t>
      </w:r>
    </w:p>
    <w:p w14:paraId="0C96826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601</w:t>
      </w:r>
    </w:p>
    <w:p w14:paraId="05154AE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602</w:t>
      </w:r>
    </w:p>
    <w:p w14:paraId="1CE7ADE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602</w:t>
      </w:r>
    </w:p>
    <w:p w14:paraId="7F0747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602</w:t>
      </w:r>
    </w:p>
    <w:p w14:paraId="555EC36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2F7B601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2B22677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603</w:t>
      </w:r>
    </w:p>
    <w:p w14:paraId="61E8058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605</w:t>
      </w:r>
    </w:p>
    <w:p w14:paraId="1D2959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605</w:t>
      </w:r>
    </w:p>
    <w:p w14:paraId="5660F8F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605</w:t>
      </w:r>
    </w:p>
    <w:p w14:paraId="613BF6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605</w:t>
      </w:r>
    </w:p>
    <w:p w14:paraId="546852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605</w:t>
      </w:r>
    </w:p>
    <w:p w14:paraId="4129B34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606</w:t>
      </w:r>
    </w:p>
    <w:p w14:paraId="77D089A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606</w:t>
      </w:r>
    </w:p>
    <w:p w14:paraId="163EC9F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606</w:t>
      </w:r>
    </w:p>
    <w:p w14:paraId="01D665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606</w:t>
      </w:r>
    </w:p>
    <w:p w14:paraId="18F8A4F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606</w:t>
      </w:r>
    </w:p>
    <w:p w14:paraId="15DCA25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606</w:t>
      </w:r>
    </w:p>
    <w:p w14:paraId="4C4BFC6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606</w:t>
      </w:r>
    </w:p>
    <w:p w14:paraId="1A1FDD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606</w:t>
      </w:r>
    </w:p>
    <w:p w14:paraId="5376EF0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607</w:t>
      </w:r>
    </w:p>
    <w:p w14:paraId="14BCF48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607</w:t>
      </w:r>
    </w:p>
    <w:p w14:paraId="2FFCB0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608</w:t>
      </w:r>
    </w:p>
    <w:p w14:paraId="0C01D0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608</w:t>
      </w:r>
    </w:p>
    <w:p w14:paraId="3CAA9A7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608</w:t>
      </w:r>
    </w:p>
    <w:p w14:paraId="77F5DBD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609</w:t>
      </w:r>
    </w:p>
    <w:p w14:paraId="2DFFC1E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609</w:t>
      </w:r>
    </w:p>
    <w:p w14:paraId="47BEFCC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609</w:t>
      </w:r>
    </w:p>
    <w:p w14:paraId="04F374A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610</w:t>
      </w:r>
    </w:p>
    <w:p w14:paraId="0ACEB37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610</w:t>
      </w:r>
    </w:p>
    <w:p w14:paraId="36C68C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610</w:t>
      </w:r>
    </w:p>
    <w:p w14:paraId="7A1583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611</w:t>
      </w:r>
    </w:p>
    <w:p w14:paraId="2658E6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611</w:t>
      </w:r>
    </w:p>
    <w:p w14:paraId="3B9905B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611</w:t>
      </w:r>
    </w:p>
    <w:p w14:paraId="787D905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612</w:t>
      </w:r>
    </w:p>
    <w:p w14:paraId="0416C59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613</w:t>
      </w:r>
    </w:p>
    <w:p w14:paraId="78A76BC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614</w:t>
      </w:r>
    </w:p>
    <w:p w14:paraId="49DD978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615</w:t>
      </w:r>
    </w:p>
    <w:p w14:paraId="550B6D7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615</w:t>
      </w:r>
    </w:p>
    <w:p w14:paraId="32732A0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615</w:t>
      </w:r>
    </w:p>
    <w:p w14:paraId="0720001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617</w:t>
      </w:r>
    </w:p>
    <w:p w14:paraId="71AF8E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617</w:t>
      </w:r>
    </w:p>
    <w:p w14:paraId="770812A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619</w:t>
      </w:r>
    </w:p>
    <w:p w14:paraId="0BC0088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619</w:t>
      </w:r>
    </w:p>
    <w:p w14:paraId="6112F82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620</w:t>
      </w:r>
    </w:p>
    <w:p w14:paraId="2FC5FD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622</w:t>
      </w:r>
    </w:p>
    <w:p w14:paraId="59A780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623</w:t>
      </w:r>
    </w:p>
    <w:p w14:paraId="0A057A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623</w:t>
      </w:r>
    </w:p>
    <w:p w14:paraId="0F35051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624</w:t>
      </w:r>
    </w:p>
    <w:p w14:paraId="001187D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624</w:t>
      </w:r>
    </w:p>
    <w:p w14:paraId="3B9440C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625</w:t>
      </w:r>
    </w:p>
    <w:p w14:paraId="4186FD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625</w:t>
      </w:r>
    </w:p>
    <w:p w14:paraId="72B9BB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625</w:t>
      </w:r>
    </w:p>
    <w:p w14:paraId="5A64910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626</w:t>
      </w:r>
    </w:p>
    <w:p w14:paraId="5F1DE44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626</w:t>
      </w:r>
    </w:p>
    <w:p w14:paraId="18CAA2D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627</w:t>
      </w:r>
    </w:p>
    <w:p w14:paraId="30D5533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627</w:t>
      </w:r>
    </w:p>
    <w:p w14:paraId="02E73C2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628</w:t>
      </w:r>
    </w:p>
    <w:p w14:paraId="7BFB7AB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629</w:t>
      </w:r>
    </w:p>
    <w:p w14:paraId="799F6A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629</w:t>
      </w:r>
    </w:p>
    <w:p w14:paraId="73B5DA5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2285D0F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629</w:t>
      </w:r>
    </w:p>
    <w:p w14:paraId="02AE3E5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630</w:t>
      </w:r>
    </w:p>
    <w:p w14:paraId="719B5D2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630</w:t>
      </w:r>
    </w:p>
    <w:p w14:paraId="7052C76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630</w:t>
      </w:r>
    </w:p>
    <w:p w14:paraId="32B826B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630</w:t>
      </w:r>
    </w:p>
    <w:p w14:paraId="5DB1F6C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630</w:t>
      </w:r>
    </w:p>
    <w:p w14:paraId="0F55D26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630</w:t>
      </w:r>
    </w:p>
    <w:p w14:paraId="6A76125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630</w:t>
      </w:r>
    </w:p>
    <w:p w14:paraId="4EAA4150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631</w:t>
      </w:r>
    </w:p>
    <w:p w14:paraId="74986C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631</w:t>
      </w:r>
    </w:p>
    <w:p w14:paraId="167E03C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631</w:t>
      </w:r>
    </w:p>
    <w:p w14:paraId="7B63E7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631</w:t>
      </w:r>
    </w:p>
    <w:p w14:paraId="42B1026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632</w:t>
      </w:r>
    </w:p>
    <w:p w14:paraId="1BB70FC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632</w:t>
      </w:r>
    </w:p>
    <w:p w14:paraId="58E5FD2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632</w:t>
      </w:r>
    </w:p>
    <w:p w14:paraId="0A2D4DD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632</w:t>
      </w:r>
    </w:p>
    <w:p w14:paraId="070FB29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632</w:t>
      </w:r>
    </w:p>
    <w:p w14:paraId="0043B01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633</w:t>
      </w:r>
    </w:p>
    <w:p w14:paraId="3FC621C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634</w:t>
      </w:r>
    </w:p>
    <w:p w14:paraId="2F0B234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634</w:t>
      </w:r>
    </w:p>
    <w:p w14:paraId="5954CA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634</w:t>
      </w:r>
    </w:p>
    <w:p w14:paraId="24ED93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634</w:t>
      </w:r>
    </w:p>
    <w:p w14:paraId="49412EC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635</w:t>
      </w:r>
    </w:p>
    <w:p w14:paraId="64AC83D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635</w:t>
      </w:r>
    </w:p>
    <w:p w14:paraId="494B09D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636</w:t>
      </w:r>
    </w:p>
    <w:p w14:paraId="5EC4D65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637</w:t>
      </w:r>
    </w:p>
    <w:p w14:paraId="4060B18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638</w:t>
      </w:r>
    </w:p>
    <w:p w14:paraId="5886AE8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639</w:t>
      </w:r>
    </w:p>
    <w:p w14:paraId="41E1626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639</w:t>
      </w:r>
    </w:p>
    <w:p w14:paraId="7E88031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639</w:t>
      </w:r>
    </w:p>
    <w:p w14:paraId="42EAAF9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639</w:t>
      </w:r>
    </w:p>
    <w:p w14:paraId="405F1C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639</w:t>
      </w:r>
    </w:p>
    <w:p w14:paraId="1BE79C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</w:t>
      </w:r>
      <w:r w:rsidRPr="0015527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640</w:t>
      </w:r>
    </w:p>
    <w:p w14:paraId="1F7D195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1D4179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640</w:t>
      </w:r>
    </w:p>
    <w:p w14:paraId="73DCBA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640</w:t>
      </w:r>
    </w:p>
    <w:p w14:paraId="75E3AB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641</w:t>
      </w:r>
    </w:p>
    <w:p w14:paraId="3A3F1E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641</w:t>
      </w:r>
    </w:p>
    <w:p w14:paraId="2279C72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641</w:t>
      </w:r>
    </w:p>
    <w:p w14:paraId="34D963C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641</w:t>
      </w:r>
    </w:p>
    <w:p w14:paraId="12D5AFD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641</w:t>
      </w:r>
    </w:p>
    <w:p w14:paraId="2AC8CB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642</w:t>
      </w:r>
    </w:p>
    <w:p w14:paraId="74220DF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642</w:t>
      </w:r>
    </w:p>
    <w:p w14:paraId="597F3DB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642</w:t>
      </w:r>
    </w:p>
    <w:p w14:paraId="0170305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642</w:t>
      </w:r>
    </w:p>
    <w:p w14:paraId="47FB21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642</w:t>
      </w:r>
    </w:p>
    <w:p w14:paraId="083A049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642</w:t>
      </w:r>
    </w:p>
    <w:p w14:paraId="34CF8DF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642</w:t>
      </w:r>
    </w:p>
    <w:p w14:paraId="1987216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642</w:t>
      </w:r>
    </w:p>
    <w:p w14:paraId="7018C42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642</w:t>
      </w:r>
    </w:p>
    <w:p w14:paraId="012B042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643</w:t>
      </w:r>
    </w:p>
    <w:p w14:paraId="6A4B5EA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643</w:t>
      </w:r>
    </w:p>
    <w:p w14:paraId="687B0AA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644</w:t>
      </w:r>
    </w:p>
    <w:p w14:paraId="53539F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4A112F2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644</w:t>
      </w:r>
    </w:p>
    <w:p w14:paraId="104A70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644</w:t>
      </w:r>
    </w:p>
    <w:p w14:paraId="12CD212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644</w:t>
      </w:r>
    </w:p>
    <w:p w14:paraId="627D8AA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645</w:t>
      </w:r>
    </w:p>
    <w:p w14:paraId="053D90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646</w:t>
      </w:r>
    </w:p>
    <w:p w14:paraId="25CED27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646</w:t>
      </w:r>
    </w:p>
    <w:p w14:paraId="0A6D444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646</w:t>
      </w:r>
    </w:p>
    <w:p w14:paraId="1CE1F7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646</w:t>
      </w:r>
    </w:p>
    <w:p w14:paraId="23DBB03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647</w:t>
      </w:r>
    </w:p>
    <w:p w14:paraId="3E04B48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647</w:t>
      </w:r>
    </w:p>
    <w:p w14:paraId="558E8AD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648</w:t>
      </w:r>
    </w:p>
    <w:p w14:paraId="587228B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649</w:t>
      </w:r>
    </w:p>
    <w:p w14:paraId="2E91961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650</w:t>
      </w:r>
    </w:p>
    <w:p w14:paraId="223758A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651</w:t>
      </w:r>
    </w:p>
    <w:p w14:paraId="4051D5C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651</w:t>
      </w:r>
    </w:p>
    <w:p w14:paraId="1E828FC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651</w:t>
      </w:r>
    </w:p>
    <w:p w14:paraId="11D29B6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651</w:t>
      </w:r>
    </w:p>
    <w:p w14:paraId="579FF37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651</w:t>
      </w:r>
    </w:p>
    <w:p w14:paraId="2E4CEA0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</w:t>
      </w:r>
      <w:r w:rsidRPr="00155276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652</w:t>
      </w:r>
    </w:p>
    <w:p w14:paraId="57BB3D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4524D70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652</w:t>
      </w:r>
    </w:p>
    <w:p w14:paraId="31592E2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652</w:t>
      </w:r>
    </w:p>
    <w:p w14:paraId="454CAAD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652</w:t>
      </w:r>
    </w:p>
    <w:p w14:paraId="2942F3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0872A6E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652</w:t>
      </w:r>
    </w:p>
    <w:p w14:paraId="317A488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653</w:t>
      </w:r>
    </w:p>
    <w:p w14:paraId="3B3C737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653</w:t>
      </w:r>
    </w:p>
    <w:p w14:paraId="1926D76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653</w:t>
      </w:r>
    </w:p>
    <w:p w14:paraId="02225A3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653</w:t>
      </w:r>
    </w:p>
    <w:p w14:paraId="7AEBDAF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653</w:t>
      </w:r>
    </w:p>
    <w:p w14:paraId="453C915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653</w:t>
      </w:r>
    </w:p>
    <w:p w14:paraId="3FA0DCB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653</w:t>
      </w:r>
    </w:p>
    <w:p w14:paraId="1940736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654</w:t>
      </w:r>
    </w:p>
    <w:p w14:paraId="5899351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654</w:t>
      </w:r>
    </w:p>
    <w:p w14:paraId="08960C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654</w:t>
      </w:r>
    </w:p>
    <w:p w14:paraId="7F60876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3537754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654</w:t>
      </w:r>
    </w:p>
    <w:p w14:paraId="2B9BE0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1604D87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655</w:t>
      </w:r>
    </w:p>
    <w:p w14:paraId="52F19A4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655</w:t>
      </w:r>
    </w:p>
    <w:p w14:paraId="19B9A84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656</w:t>
      </w:r>
    </w:p>
    <w:p w14:paraId="027AAF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657</w:t>
      </w:r>
    </w:p>
    <w:p w14:paraId="37B8E6C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657</w:t>
      </w:r>
    </w:p>
    <w:p w14:paraId="4B7B57E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657</w:t>
      </w:r>
    </w:p>
    <w:p w14:paraId="55E865C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657</w:t>
      </w:r>
    </w:p>
    <w:p w14:paraId="4F955ED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657</w:t>
      </w:r>
    </w:p>
    <w:p w14:paraId="3064D00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657</w:t>
      </w:r>
    </w:p>
    <w:p w14:paraId="268E4A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657</w:t>
      </w:r>
    </w:p>
    <w:p w14:paraId="3BBBD1E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658</w:t>
      </w:r>
    </w:p>
    <w:p w14:paraId="2F715E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659</w:t>
      </w:r>
    </w:p>
    <w:p w14:paraId="2B54285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660</w:t>
      </w:r>
    </w:p>
    <w:p w14:paraId="569C041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660</w:t>
      </w:r>
    </w:p>
    <w:p w14:paraId="3A56D8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660</w:t>
      </w:r>
    </w:p>
    <w:p w14:paraId="30B9AC2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5E0E5D3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660</w:t>
      </w:r>
    </w:p>
    <w:p w14:paraId="681AC2E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661</w:t>
      </w:r>
    </w:p>
    <w:p w14:paraId="65B4BD8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61D9116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662</w:t>
      </w:r>
    </w:p>
    <w:p w14:paraId="5F7CAE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662</w:t>
      </w:r>
    </w:p>
    <w:p w14:paraId="4D4AAB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662</w:t>
      </w:r>
    </w:p>
    <w:p w14:paraId="44B207C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662</w:t>
      </w:r>
    </w:p>
    <w:p w14:paraId="7CE01F1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662</w:t>
      </w:r>
    </w:p>
    <w:p w14:paraId="3D16E85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663</w:t>
      </w:r>
    </w:p>
    <w:p w14:paraId="32DB2F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663</w:t>
      </w:r>
    </w:p>
    <w:p w14:paraId="1DAFF96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663</w:t>
      </w:r>
    </w:p>
    <w:p w14:paraId="02FF876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663</w:t>
      </w:r>
    </w:p>
    <w:p w14:paraId="1FFA9A5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664</w:t>
      </w:r>
    </w:p>
    <w:p w14:paraId="6BFEE0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664</w:t>
      </w:r>
    </w:p>
    <w:p w14:paraId="2C00457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665</w:t>
      </w:r>
    </w:p>
    <w:p w14:paraId="2175D6D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666</w:t>
      </w:r>
    </w:p>
    <w:p w14:paraId="40C01CE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 w:rsidRPr="00155276">
        <w:rPr>
          <w:noProof/>
          <w:color w:val="000000"/>
        </w:rPr>
        <w:t>UeAddrNotif</w:t>
      </w:r>
      <w:r>
        <w:rPr>
          <w:noProof/>
        </w:rPr>
        <w:tab/>
        <w:t>666</w:t>
      </w:r>
    </w:p>
    <w:p w14:paraId="252163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666</w:t>
      </w:r>
    </w:p>
    <w:p w14:paraId="0CFD499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666</w:t>
      </w:r>
    </w:p>
    <w:p w14:paraId="6BFD1B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6817713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666</w:t>
      </w:r>
    </w:p>
    <w:p w14:paraId="665F99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667</w:t>
      </w:r>
    </w:p>
    <w:p w14:paraId="7C81953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667</w:t>
      </w:r>
    </w:p>
    <w:p w14:paraId="1247761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667</w:t>
      </w:r>
    </w:p>
    <w:p w14:paraId="5A893E7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667</w:t>
      </w:r>
    </w:p>
    <w:p w14:paraId="5E2E68B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667</w:t>
      </w:r>
    </w:p>
    <w:p w14:paraId="35734C1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667</w:t>
      </w:r>
    </w:p>
    <w:p w14:paraId="233B80AD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667</w:t>
      </w:r>
    </w:p>
    <w:p w14:paraId="3CC430A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667</w:t>
      </w:r>
    </w:p>
    <w:p w14:paraId="4D8B85A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668</w:t>
      </w:r>
    </w:p>
    <w:p w14:paraId="7C9261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668</w:t>
      </w:r>
    </w:p>
    <w:p w14:paraId="16A801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669</w:t>
      </w:r>
    </w:p>
    <w:p w14:paraId="464B7E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669</w:t>
      </w:r>
    </w:p>
    <w:p w14:paraId="592F8F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669</w:t>
      </w:r>
    </w:p>
    <w:p w14:paraId="109515C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669</w:t>
      </w:r>
    </w:p>
    <w:p w14:paraId="427252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669</w:t>
      </w:r>
    </w:p>
    <w:p w14:paraId="36E17F4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669</w:t>
      </w:r>
    </w:p>
    <w:p w14:paraId="03DD0AA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670</w:t>
      </w:r>
    </w:p>
    <w:p w14:paraId="51EEA18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671</w:t>
      </w:r>
    </w:p>
    <w:p w14:paraId="4AB791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671</w:t>
      </w:r>
    </w:p>
    <w:p w14:paraId="7F503DA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671</w:t>
      </w:r>
    </w:p>
    <w:p w14:paraId="445B0C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671</w:t>
      </w:r>
    </w:p>
    <w:p w14:paraId="73EB73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672</w:t>
      </w:r>
    </w:p>
    <w:p w14:paraId="2AC4325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672</w:t>
      </w:r>
    </w:p>
    <w:p w14:paraId="43CCFAD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672</w:t>
      </w:r>
    </w:p>
    <w:p w14:paraId="29BF066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673</w:t>
      </w:r>
    </w:p>
    <w:p w14:paraId="2064AB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674</w:t>
      </w:r>
    </w:p>
    <w:p w14:paraId="5101113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675</w:t>
      </w:r>
    </w:p>
    <w:p w14:paraId="30FD57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676</w:t>
      </w:r>
    </w:p>
    <w:p w14:paraId="021C172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676</w:t>
      </w:r>
    </w:p>
    <w:p w14:paraId="0AB0E1B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676</w:t>
      </w:r>
    </w:p>
    <w:p w14:paraId="3ECF622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677</w:t>
      </w:r>
    </w:p>
    <w:p w14:paraId="34F53FA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677</w:t>
      </w:r>
    </w:p>
    <w:p w14:paraId="3F9713B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677</w:t>
      </w:r>
    </w:p>
    <w:p w14:paraId="21DC934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678</w:t>
      </w:r>
    </w:p>
    <w:p w14:paraId="260BA47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678</w:t>
      </w:r>
    </w:p>
    <w:p w14:paraId="27B0A17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678</w:t>
      </w:r>
    </w:p>
    <w:p w14:paraId="3E2E922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679</w:t>
      </w:r>
    </w:p>
    <w:p w14:paraId="1BAA49D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679</w:t>
      </w:r>
    </w:p>
    <w:p w14:paraId="6EDFD59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679</w:t>
      </w:r>
    </w:p>
    <w:p w14:paraId="1C11A77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679</w:t>
      </w:r>
    </w:p>
    <w:p w14:paraId="6C5287A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680</w:t>
      </w:r>
    </w:p>
    <w:p w14:paraId="3529E79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680</w:t>
      </w:r>
    </w:p>
    <w:p w14:paraId="23A60CA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680</w:t>
      </w:r>
    </w:p>
    <w:p w14:paraId="344148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680</w:t>
      </w:r>
    </w:p>
    <w:p w14:paraId="4799698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681</w:t>
      </w:r>
    </w:p>
    <w:p w14:paraId="6372173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681</w:t>
      </w:r>
    </w:p>
    <w:p w14:paraId="2AF080A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681</w:t>
      </w:r>
    </w:p>
    <w:p w14:paraId="678455F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681</w:t>
      </w:r>
    </w:p>
    <w:p w14:paraId="5AE1DF2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681</w:t>
      </w:r>
    </w:p>
    <w:p w14:paraId="2639FA5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681</w:t>
      </w:r>
    </w:p>
    <w:p w14:paraId="1946818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681</w:t>
      </w:r>
    </w:p>
    <w:p w14:paraId="40E4C7CD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681</w:t>
      </w:r>
    </w:p>
    <w:p w14:paraId="23D1EB8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681</w:t>
      </w:r>
    </w:p>
    <w:p w14:paraId="47463F2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682</w:t>
      </w:r>
    </w:p>
    <w:p w14:paraId="6CF1F7E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682</w:t>
      </w:r>
    </w:p>
    <w:p w14:paraId="19C094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683</w:t>
      </w:r>
    </w:p>
    <w:p w14:paraId="0C1505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1D78000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683</w:t>
      </w:r>
    </w:p>
    <w:p w14:paraId="1FA616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683</w:t>
      </w:r>
    </w:p>
    <w:p w14:paraId="41ADFCC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683</w:t>
      </w:r>
    </w:p>
    <w:p w14:paraId="4AC6B01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684</w:t>
      </w:r>
    </w:p>
    <w:p w14:paraId="435D2CE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685</w:t>
      </w:r>
    </w:p>
    <w:p w14:paraId="688F901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685</w:t>
      </w:r>
    </w:p>
    <w:p w14:paraId="6698F4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685</w:t>
      </w:r>
    </w:p>
    <w:p w14:paraId="14D70A5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685</w:t>
      </w:r>
    </w:p>
    <w:p w14:paraId="18B546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686</w:t>
      </w:r>
    </w:p>
    <w:p w14:paraId="7D5A0B12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686</w:t>
      </w:r>
    </w:p>
    <w:p w14:paraId="026799D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687</w:t>
      </w:r>
    </w:p>
    <w:p w14:paraId="5B85A0F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688</w:t>
      </w:r>
    </w:p>
    <w:p w14:paraId="307C6DF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689</w:t>
      </w:r>
    </w:p>
    <w:p w14:paraId="30924AA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690</w:t>
      </w:r>
    </w:p>
    <w:p w14:paraId="7745F66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690</w:t>
      </w:r>
    </w:p>
    <w:p w14:paraId="520AA72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690</w:t>
      </w:r>
    </w:p>
    <w:p w14:paraId="7DBC80E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690</w:t>
      </w:r>
    </w:p>
    <w:p w14:paraId="43AAEF8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690</w:t>
      </w:r>
    </w:p>
    <w:p w14:paraId="0FB4939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691</w:t>
      </w:r>
    </w:p>
    <w:p w14:paraId="1D8FF25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691</w:t>
      </w:r>
    </w:p>
    <w:p w14:paraId="365184B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691</w:t>
      </w:r>
    </w:p>
    <w:p w14:paraId="705D63C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691</w:t>
      </w:r>
    </w:p>
    <w:p w14:paraId="49C8C5F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691</w:t>
      </w:r>
    </w:p>
    <w:p w14:paraId="365E9ED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691</w:t>
      </w:r>
    </w:p>
    <w:p w14:paraId="67018F3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691</w:t>
      </w:r>
    </w:p>
    <w:p w14:paraId="41DF8E9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692</w:t>
      </w:r>
    </w:p>
    <w:p w14:paraId="386E026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</w:t>
      </w:r>
      <w:r w:rsidRPr="00155276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692</w:t>
      </w:r>
    </w:p>
    <w:p w14:paraId="6F5E470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692</w:t>
      </w:r>
    </w:p>
    <w:p w14:paraId="0ED8118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692</w:t>
      </w:r>
    </w:p>
    <w:p w14:paraId="1224C88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692</w:t>
      </w:r>
    </w:p>
    <w:p w14:paraId="282C9E4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692</w:t>
      </w:r>
    </w:p>
    <w:p w14:paraId="52C10A7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692</w:t>
      </w:r>
    </w:p>
    <w:p w14:paraId="52BA8C88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692</w:t>
      </w:r>
    </w:p>
    <w:p w14:paraId="59AE24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692</w:t>
      </w:r>
    </w:p>
    <w:p w14:paraId="08B886C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693</w:t>
      </w:r>
    </w:p>
    <w:p w14:paraId="2A181D1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693</w:t>
      </w:r>
    </w:p>
    <w:p w14:paraId="7A210B8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694</w:t>
      </w:r>
    </w:p>
    <w:p w14:paraId="60C3B31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694</w:t>
      </w:r>
    </w:p>
    <w:p w14:paraId="4EB9BDF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694</w:t>
      </w:r>
    </w:p>
    <w:p w14:paraId="46B878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694</w:t>
      </w:r>
    </w:p>
    <w:p w14:paraId="2DF1D2E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694</w:t>
      </w:r>
    </w:p>
    <w:p w14:paraId="3135D7A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695</w:t>
      </w:r>
    </w:p>
    <w:p w14:paraId="799F817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696</w:t>
      </w:r>
    </w:p>
    <w:p w14:paraId="773714A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696</w:t>
      </w:r>
    </w:p>
    <w:p w14:paraId="172094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696</w:t>
      </w:r>
    </w:p>
    <w:p w14:paraId="57F19F8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696</w:t>
      </w:r>
    </w:p>
    <w:p w14:paraId="6B80DD3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697</w:t>
      </w:r>
    </w:p>
    <w:p w14:paraId="49B49B5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697</w:t>
      </w:r>
    </w:p>
    <w:p w14:paraId="30B94B2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698</w:t>
      </w:r>
    </w:p>
    <w:p w14:paraId="4F83ECA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699</w:t>
      </w:r>
    </w:p>
    <w:p w14:paraId="1319CCC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700</w:t>
      </w:r>
    </w:p>
    <w:p w14:paraId="5FD2DF6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701</w:t>
      </w:r>
    </w:p>
    <w:p w14:paraId="37D0D00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701</w:t>
      </w:r>
    </w:p>
    <w:p w14:paraId="60C9681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701</w:t>
      </w:r>
    </w:p>
    <w:p w14:paraId="29AA57F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702</w:t>
      </w:r>
    </w:p>
    <w:p w14:paraId="06FDD8B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536F44C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702</w:t>
      </w:r>
    </w:p>
    <w:p w14:paraId="6EAEB3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702</w:t>
      </w:r>
    </w:p>
    <w:p w14:paraId="3F1E9A9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702</w:t>
      </w:r>
    </w:p>
    <w:p w14:paraId="141DDA6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703</w:t>
      </w:r>
    </w:p>
    <w:p w14:paraId="584FFD0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703</w:t>
      </w:r>
    </w:p>
    <w:p w14:paraId="0FA9DE9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703</w:t>
      </w:r>
    </w:p>
    <w:p w14:paraId="02CC13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703</w:t>
      </w:r>
    </w:p>
    <w:p w14:paraId="6A254E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703</w:t>
      </w:r>
    </w:p>
    <w:p w14:paraId="3436EC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703</w:t>
      </w:r>
    </w:p>
    <w:p w14:paraId="3A283E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704</w:t>
      </w:r>
    </w:p>
    <w:p w14:paraId="34FC65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704</w:t>
      </w:r>
    </w:p>
    <w:p w14:paraId="51D774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704</w:t>
      </w:r>
    </w:p>
    <w:p w14:paraId="51A99DD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704</w:t>
      </w:r>
    </w:p>
    <w:p w14:paraId="73191D1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704</w:t>
      </w:r>
    </w:p>
    <w:p w14:paraId="257EE3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704</w:t>
      </w:r>
    </w:p>
    <w:p w14:paraId="0FF75DC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704</w:t>
      </w:r>
    </w:p>
    <w:p w14:paraId="1FD5C81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704</w:t>
      </w:r>
    </w:p>
    <w:p w14:paraId="67697BD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54C1838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705</w:t>
      </w:r>
    </w:p>
    <w:p w14:paraId="1EDFE5B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705</w:t>
      </w:r>
    </w:p>
    <w:p w14:paraId="0E7CEA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706</w:t>
      </w:r>
    </w:p>
    <w:p w14:paraId="694DAEE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706</w:t>
      </w:r>
    </w:p>
    <w:p w14:paraId="643C038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706</w:t>
      </w:r>
    </w:p>
    <w:p w14:paraId="6D61091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706</w:t>
      </w:r>
    </w:p>
    <w:p w14:paraId="3EA5D10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706</w:t>
      </w:r>
    </w:p>
    <w:p w14:paraId="7A4FE8B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708</w:t>
      </w:r>
    </w:p>
    <w:p w14:paraId="669F3D5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708</w:t>
      </w:r>
    </w:p>
    <w:p w14:paraId="06005D6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708</w:t>
      </w:r>
    </w:p>
    <w:p w14:paraId="570C71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708</w:t>
      </w:r>
    </w:p>
    <w:p w14:paraId="135F3BC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709</w:t>
      </w:r>
    </w:p>
    <w:p w14:paraId="4785B02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709</w:t>
      </w:r>
    </w:p>
    <w:p w14:paraId="6EC417C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709</w:t>
      </w:r>
    </w:p>
    <w:p w14:paraId="73D1AD1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710</w:t>
      </w:r>
    </w:p>
    <w:p w14:paraId="4DEA76B7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711</w:t>
      </w:r>
    </w:p>
    <w:p w14:paraId="36D9343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712</w:t>
      </w:r>
    </w:p>
    <w:p w14:paraId="45B4940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713</w:t>
      </w:r>
    </w:p>
    <w:p w14:paraId="3BA04C1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713</w:t>
      </w:r>
    </w:p>
    <w:p w14:paraId="0F936C3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5.39.3.1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713</w:t>
      </w:r>
    </w:p>
    <w:p w14:paraId="25AA4DD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714</w:t>
      </w:r>
    </w:p>
    <w:p w14:paraId="117A351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714</w:t>
      </w:r>
    </w:p>
    <w:p w14:paraId="1853550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714</w:t>
      </w:r>
    </w:p>
    <w:p w14:paraId="4FF0A9D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715</w:t>
      </w:r>
    </w:p>
    <w:p w14:paraId="5EB0192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715</w:t>
      </w:r>
    </w:p>
    <w:p w14:paraId="24C115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717</w:t>
      </w:r>
    </w:p>
    <w:p w14:paraId="1E62BBC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717</w:t>
      </w:r>
    </w:p>
    <w:p w14:paraId="4CCA607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718</w:t>
      </w:r>
    </w:p>
    <w:p w14:paraId="0AE37E4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718</w:t>
      </w:r>
    </w:p>
    <w:p w14:paraId="547094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719</w:t>
      </w:r>
    </w:p>
    <w:p w14:paraId="7DF1847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721</w:t>
      </w:r>
    </w:p>
    <w:p w14:paraId="3574E98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722</w:t>
      </w:r>
    </w:p>
    <w:p w14:paraId="612FE7B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723</w:t>
      </w:r>
    </w:p>
    <w:p w14:paraId="05DA15A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725</w:t>
      </w:r>
    </w:p>
    <w:p w14:paraId="1A7C7E6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725</w:t>
      </w:r>
    </w:p>
    <w:p w14:paraId="350A291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AltitudeRepReqs</w:t>
      </w:r>
      <w:r>
        <w:rPr>
          <w:noProof/>
        </w:rPr>
        <w:tab/>
        <w:t>726</w:t>
      </w:r>
    </w:p>
    <w:p w14:paraId="61D7DC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726</w:t>
      </w:r>
    </w:p>
    <w:p w14:paraId="3120F5F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AltThresholds</w:t>
      </w:r>
      <w:r>
        <w:rPr>
          <w:noProof/>
        </w:rPr>
        <w:tab/>
        <w:t>726</w:t>
      </w:r>
    </w:p>
    <w:p w14:paraId="58892DD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RangSlUavData</w:t>
      </w:r>
      <w:r>
        <w:rPr>
          <w:noProof/>
        </w:rPr>
        <w:tab/>
        <w:t>727</w:t>
      </w:r>
    </w:p>
    <w:p w14:paraId="21B08F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UAVFlightInfoReq</w:t>
      </w:r>
      <w:r>
        <w:rPr>
          <w:noProof/>
        </w:rPr>
        <w:tab/>
        <w:t>727</w:t>
      </w:r>
    </w:p>
    <w:p w14:paraId="0D8CB7D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727</w:t>
      </w:r>
    </w:p>
    <w:p w14:paraId="6A751A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UAVFlightInfoResp</w:t>
      </w:r>
      <w:r>
        <w:rPr>
          <w:noProof/>
        </w:rPr>
        <w:tab/>
        <w:t>728</w:t>
      </w:r>
    </w:p>
    <w:p w14:paraId="2998D6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728</w:t>
      </w:r>
    </w:p>
    <w:p w14:paraId="6761BD2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2BA387E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728</w:t>
      </w:r>
    </w:p>
    <w:p w14:paraId="3BA226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728</w:t>
      </w:r>
    </w:p>
    <w:p w14:paraId="5699A45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728</w:t>
      </w:r>
    </w:p>
    <w:p w14:paraId="5F42C0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AltitudeRepEvent</w:t>
      </w:r>
      <w:r>
        <w:rPr>
          <w:noProof/>
        </w:rPr>
        <w:tab/>
        <w:t>729</w:t>
      </w:r>
    </w:p>
    <w:p w14:paraId="1EF103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MonitoringMode</w:t>
      </w:r>
      <w:r>
        <w:rPr>
          <w:noProof/>
        </w:rPr>
        <w:tab/>
        <w:t>729</w:t>
      </w:r>
    </w:p>
    <w:p w14:paraId="1F1546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5.39.5.3.7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729</w:t>
      </w:r>
    </w:p>
    <w:p w14:paraId="0E2FF7B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729</w:t>
      </w:r>
    </w:p>
    <w:p w14:paraId="613FFDC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730</w:t>
      </w:r>
    </w:p>
    <w:p w14:paraId="6EF6A4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730</w:t>
      </w:r>
    </w:p>
    <w:p w14:paraId="071BA9E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730</w:t>
      </w:r>
    </w:p>
    <w:p w14:paraId="4B51CD79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730</w:t>
      </w:r>
    </w:p>
    <w:p w14:paraId="1C446A8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CagInfoParamProvision API</w:t>
      </w:r>
      <w:r>
        <w:rPr>
          <w:noProof/>
        </w:rPr>
        <w:tab/>
        <w:t>730</w:t>
      </w:r>
    </w:p>
    <w:p w14:paraId="07B7B9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730</w:t>
      </w:r>
    </w:p>
    <w:p w14:paraId="2E54320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731</w:t>
      </w:r>
    </w:p>
    <w:p w14:paraId="6F0FF7C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731</w:t>
      </w:r>
    </w:p>
    <w:p w14:paraId="52A27BB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732</w:t>
      </w:r>
    </w:p>
    <w:p w14:paraId="3E7017D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6D4F1A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0EC1FF7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4371FEE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732</w:t>
      </w:r>
    </w:p>
    <w:p w14:paraId="074C9DC4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733</w:t>
      </w:r>
    </w:p>
    <w:p w14:paraId="214D245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734</w:t>
      </w:r>
    </w:p>
    <w:p w14:paraId="277924E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</w:t>
      </w:r>
      <w:r w:rsidRPr="00155276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734</w:t>
      </w:r>
    </w:p>
    <w:p w14:paraId="6D88B9C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734</w:t>
      </w:r>
    </w:p>
    <w:p w14:paraId="314D0D8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734</w:t>
      </w:r>
    </w:p>
    <w:p w14:paraId="740C808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734</w:t>
      </w:r>
    </w:p>
    <w:p w14:paraId="1EACAE3D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734</w:t>
      </w:r>
    </w:p>
    <w:p w14:paraId="61A52E4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735</w:t>
      </w:r>
    </w:p>
    <w:p w14:paraId="18EE3F8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736</w:t>
      </w:r>
    </w:p>
    <w:p w14:paraId="0706F13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737</w:t>
      </w:r>
    </w:p>
    <w:p w14:paraId="305F70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738</w:t>
      </w:r>
    </w:p>
    <w:p w14:paraId="585FD2A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738</w:t>
      </w:r>
    </w:p>
    <w:p w14:paraId="6F213C1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739</w:t>
      </w:r>
    </w:p>
    <w:p w14:paraId="690C1081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739</w:t>
      </w:r>
    </w:p>
    <w:p w14:paraId="0EE21B5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739</w:t>
      </w:r>
    </w:p>
    <w:p w14:paraId="133F1FA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739</w:t>
      </w:r>
    </w:p>
    <w:p w14:paraId="77AE6E6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739</w:t>
      </w:r>
    </w:p>
    <w:p w14:paraId="79CF82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739</w:t>
      </w:r>
    </w:p>
    <w:p w14:paraId="28D10AC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740</w:t>
      </w:r>
    </w:p>
    <w:p w14:paraId="769687B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740</w:t>
      </w:r>
    </w:p>
    <w:p w14:paraId="07E1967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740</w:t>
      </w:r>
    </w:p>
    <w:p w14:paraId="7456B1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3CDA791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740</w:t>
      </w:r>
    </w:p>
    <w:p w14:paraId="2463E14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740</w:t>
      </w:r>
    </w:p>
    <w:p w14:paraId="26C6926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740</w:t>
      </w:r>
    </w:p>
    <w:p w14:paraId="2AEA331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740</w:t>
      </w:r>
    </w:p>
    <w:p w14:paraId="75B68E0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741</w:t>
      </w:r>
    </w:p>
    <w:p w14:paraId="7773CE3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741</w:t>
      </w:r>
    </w:p>
    <w:p w14:paraId="30BA802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741</w:t>
      </w:r>
    </w:p>
    <w:p w14:paraId="7DD2205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741</w:t>
      </w:r>
    </w:p>
    <w:p w14:paraId="0130A0B3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741</w:t>
      </w:r>
    </w:p>
    <w:p w14:paraId="4191B1E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741</w:t>
      </w:r>
    </w:p>
    <w:p w14:paraId="0D6260E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741</w:t>
      </w:r>
    </w:p>
    <w:p w14:paraId="122B700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741</w:t>
      </w:r>
    </w:p>
    <w:p w14:paraId="2774AF2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741</w:t>
      </w:r>
    </w:p>
    <w:p w14:paraId="42704E6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IMS Sessions</w:t>
      </w:r>
      <w:r>
        <w:rPr>
          <w:noProof/>
        </w:rPr>
        <w:tab/>
        <w:t>742</w:t>
      </w:r>
    </w:p>
    <w:p w14:paraId="697B7F3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Description</w:t>
      </w:r>
      <w:r>
        <w:rPr>
          <w:noProof/>
        </w:rPr>
        <w:tab/>
        <w:t>742</w:t>
      </w:r>
    </w:p>
    <w:p w14:paraId="41CCE9C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742</w:t>
      </w:r>
    </w:p>
    <w:p w14:paraId="6D314DF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743</w:t>
      </w:r>
    </w:p>
    <w:p w14:paraId="17899C75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743</w:t>
      </w:r>
    </w:p>
    <w:p w14:paraId="1543FB2A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743</w:t>
      </w:r>
    </w:p>
    <w:p w14:paraId="6C0738B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744</w:t>
      </w:r>
    </w:p>
    <w:p w14:paraId="6C18E3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Resource: Individual IMS Session</w:t>
      </w:r>
      <w:r>
        <w:rPr>
          <w:noProof/>
        </w:rPr>
        <w:tab/>
        <w:t>744</w:t>
      </w:r>
    </w:p>
    <w:p w14:paraId="11EE0F7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</w:t>
      </w:r>
      <w:r w:rsidRPr="00155276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Description</w:t>
      </w:r>
      <w:r>
        <w:rPr>
          <w:noProof/>
        </w:rPr>
        <w:tab/>
        <w:t>744</w:t>
      </w:r>
    </w:p>
    <w:p w14:paraId="74D4EE0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744</w:t>
      </w:r>
    </w:p>
    <w:p w14:paraId="27BC3E3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745</w:t>
      </w:r>
    </w:p>
    <w:p w14:paraId="7BAA816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.2.3.3.0A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745</w:t>
      </w:r>
    </w:p>
    <w:p w14:paraId="5732BDE1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.2.3.3.0B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746</w:t>
      </w:r>
    </w:p>
    <w:p w14:paraId="50AB57F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PATCH</w:t>
      </w:r>
      <w:r>
        <w:rPr>
          <w:noProof/>
        </w:rPr>
        <w:tab/>
        <w:t>747</w:t>
      </w:r>
    </w:p>
    <w:p w14:paraId="5859DEB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DELETE</w:t>
      </w:r>
      <w:r>
        <w:rPr>
          <w:noProof/>
        </w:rPr>
        <w:tab/>
        <w:t>748</w:t>
      </w:r>
    </w:p>
    <w:p w14:paraId="0AC2F43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749</w:t>
      </w:r>
    </w:p>
    <w:p w14:paraId="741FCFF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749</w:t>
      </w:r>
    </w:p>
    <w:p w14:paraId="037A762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749</w:t>
      </w:r>
    </w:p>
    <w:p w14:paraId="0C14536C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751</w:t>
      </w:r>
    </w:p>
    <w:p w14:paraId="02D11D1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751</w:t>
      </w:r>
    </w:p>
    <w:p w14:paraId="2B56DB4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751</w:t>
      </w:r>
    </w:p>
    <w:p w14:paraId="3E27AC7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751</w:t>
      </w:r>
    </w:p>
    <w:p w14:paraId="130FD7A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ImsSession</w:t>
      </w:r>
      <w:r>
        <w:rPr>
          <w:noProof/>
        </w:rPr>
        <w:tab/>
        <w:t>752</w:t>
      </w:r>
    </w:p>
    <w:p w14:paraId="61D1D32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752</w:t>
      </w:r>
    </w:p>
    <w:p w14:paraId="499E47B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752</w:t>
      </w:r>
    </w:p>
    <w:p w14:paraId="5831714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752</w:t>
      </w:r>
    </w:p>
    <w:p w14:paraId="7BD35CB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752</w:t>
      </w:r>
    </w:p>
    <w:p w14:paraId="769829C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752</w:t>
      </w:r>
    </w:p>
    <w:p w14:paraId="4688712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5.42</w:t>
      </w:r>
      <w:r>
        <w:rPr>
          <w:noProof/>
        </w:rPr>
        <w:t>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752</w:t>
      </w:r>
    </w:p>
    <w:p w14:paraId="7B6A5469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752</w:t>
      </w:r>
    </w:p>
    <w:p w14:paraId="39353F8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753</w:t>
      </w:r>
    </w:p>
    <w:p w14:paraId="4AD2C96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753</w:t>
      </w:r>
    </w:p>
    <w:p w14:paraId="13863AF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753</w:t>
      </w:r>
    </w:p>
    <w:p w14:paraId="1F90931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753</w:t>
      </w:r>
    </w:p>
    <w:p w14:paraId="0868654E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753</w:t>
      </w:r>
    </w:p>
    <w:p w14:paraId="2803036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16A75F3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754</w:t>
      </w:r>
    </w:p>
    <w:p w14:paraId="2DFD7D8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754</w:t>
      </w:r>
    </w:p>
    <w:p w14:paraId="70C6749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754</w:t>
      </w:r>
    </w:p>
    <w:p w14:paraId="0874CEE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043257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755</w:t>
      </w:r>
    </w:p>
    <w:p w14:paraId="1A4DCC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755</w:t>
      </w:r>
    </w:p>
    <w:p w14:paraId="35AEC6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755</w:t>
      </w:r>
    </w:p>
    <w:p w14:paraId="0CF66A5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756</w:t>
      </w:r>
    </w:p>
    <w:p w14:paraId="645A874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757</w:t>
      </w:r>
    </w:p>
    <w:p w14:paraId="0005DDA3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757</w:t>
      </w:r>
    </w:p>
    <w:p w14:paraId="7C1453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757</w:t>
      </w:r>
    </w:p>
    <w:p w14:paraId="32E5E27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757</w:t>
      </w:r>
    </w:p>
    <w:p w14:paraId="382E4F7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757</w:t>
      </w:r>
    </w:p>
    <w:p w14:paraId="63AC61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757</w:t>
      </w:r>
    </w:p>
    <w:p w14:paraId="6719C5DB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758</w:t>
      </w:r>
    </w:p>
    <w:p w14:paraId="62C844B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</w:t>
      </w:r>
      <w:r w:rsidRPr="00155276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759</w:t>
      </w:r>
    </w:p>
    <w:p w14:paraId="3800F85F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760</w:t>
      </w:r>
    </w:p>
    <w:p w14:paraId="184530D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761</w:t>
      </w:r>
    </w:p>
    <w:p w14:paraId="316EE01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761</w:t>
      </w:r>
    </w:p>
    <w:p w14:paraId="059809E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761</w:t>
      </w:r>
    </w:p>
    <w:p w14:paraId="34C1CA0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763</w:t>
      </w:r>
    </w:p>
    <w:p w14:paraId="09711F5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763</w:t>
      </w:r>
    </w:p>
    <w:p w14:paraId="53CC96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763</w:t>
      </w:r>
    </w:p>
    <w:p w14:paraId="6AAC742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763</w:t>
      </w:r>
    </w:p>
    <w:p w14:paraId="74F00B4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764</w:t>
      </w:r>
    </w:p>
    <w:p w14:paraId="37EC7A5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764</w:t>
      </w:r>
    </w:p>
    <w:p w14:paraId="061EC25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765</w:t>
      </w:r>
    </w:p>
    <w:p w14:paraId="651134F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765</w:t>
      </w:r>
    </w:p>
    <w:p w14:paraId="60294FD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765</w:t>
      </w:r>
    </w:p>
    <w:p w14:paraId="2BE8540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765</w:t>
      </w:r>
    </w:p>
    <w:p w14:paraId="0AEC6C7C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765</w:t>
      </w:r>
    </w:p>
    <w:p w14:paraId="2B0A7FA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765</w:t>
      </w:r>
    </w:p>
    <w:p w14:paraId="4CD002C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766</w:t>
      </w:r>
    </w:p>
    <w:p w14:paraId="6306A53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766</w:t>
      </w:r>
    </w:p>
    <w:p w14:paraId="10FC250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766</w:t>
      </w:r>
    </w:p>
    <w:p w14:paraId="3425BB1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766</w:t>
      </w:r>
    </w:p>
    <w:p w14:paraId="2688102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766</w:t>
      </w:r>
    </w:p>
    <w:p w14:paraId="4CE00F4B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766</w:t>
      </w:r>
    </w:p>
    <w:p w14:paraId="4AB77E6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766</w:t>
      </w:r>
    </w:p>
    <w:p w14:paraId="7C78D3D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766</w:t>
      </w:r>
    </w:p>
    <w:p w14:paraId="4263AF34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</w:t>
      </w:r>
      <w:r w:rsidRPr="00155276">
        <w:rPr>
          <w:noProof/>
          <w:lang w:val="en-US"/>
        </w:rPr>
        <w:t xml:space="preserve"> API</w:t>
      </w:r>
      <w:r>
        <w:rPr>
          <w:noProof/>
        </w:rPr>
        <w:tab/>
        <w:t>767</w:t>
      </w:r>
    </w:p>
    <w:p w14:paraId="05453E7A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767</w:t>
      </w:r>
    </w:p>
    <w:p w14:paraId="4C7A86F7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Resources</w:t>
      </w:r>
      <w:r>
        <w:rPr>
          <w:noProof/>
        </w:rPr>
        <w:tab/>
        <w:t>767</w:t>
      </w:r>
    </w:p>
    <w:p w14:paraId="139897D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Overview</w:t>
      </w:r>
      <w:r>
        <w:rPr>
          <w:noProof/>
        </w:rPr>
        <w:tab/>
        <w:t>767</w:t>
      </w:r>
    </w:p>
    <w:p w14:paraId="60069C8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768</w:t>
      </w:r>
    </w:p>
    <w:p w14:paraId="78AEC29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768</w:t>
      </w:r>
    </w:p>
    <w:p w14:paraId="636B66B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768</w:t>
      </w:r>
    </w:p>
    <w:p w14:paraId="2A4FF76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768</w:t>
      </w:r>
    </w:p>
    <w:p w14:paraId="58D33FD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768</w:t>
      </w:r>
    </w:p>
    <w:p w14:paraId="3B4462D6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769</w:t>
      </w:r>
    </w:p>
    <w:p w14:paraId="499075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770</w:t>
      </w:r>
    </w:p>
    <w:p w14:paraId="4602F21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770</w:t>
      </w:r>
    </w:p>
    <w:p w14:paraId="7A0E28E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Introduction</w:t>
      </w:r>
      <w:r>
        <w:rPr>
          <w:noProof/>
        </w:rPr>
        <w:tab/>
        <w:t>770</w:t>
      </w:r>
    </w:p>
    <w:p w14:paraId="0C4524B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770</w:t>
      </w:r>
    </w:p>
    <w:p w14:paraId="539ECD8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770</w:t>
      </w:r>
    </w:p>
    <w:p w14:paraId="0E40C69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770</w:t>
      </w:r>
    </w:p>
    <w:p w14:paraId="660E2D18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771</w:t>
      </w:r>
    </w:p>
    <w:p w14:paraId="48E4E70E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773</w:t>
      </w:r>
    </w:p>
    <w:p w14:paraId="1080EF29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773</w:t>
      </w:r>
    </w:p>
    <w:p w14:paraId="3D63C10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774</w:t>
      </w:r>
    </w:p>
    <w:p w14:paraId="36F0E7C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774</w:t>
      </w:r>
    </w:p>
    <w:p w14:paraId="52F9C7D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774</w:t>
      </w:r>
    </w:p>
    <w:p w14:paraId="5375570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774</w:t>
      </w:r>
    </w:p>
    <w:p w14:paraId="579991E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774</w:t>
      </w:r>
    </w:p>
    <w:p w14:paraId="397EE7E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Structured data types</w:t>
      </w:r>
      <w:r>
        <w:rPr>
          <w:noProof/>
        </w:rPr>
        <w:tab/>
        <w:t>774</w:t>
      </w:r>
    </w:p>
    <w:p w14:paraId="5493E12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774</w:t>
      </w:r>
    </w:p>
    <w:p w14:paraId="4831C3F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774</w:t>
      </w:r>
    </w:p>
    <w:p w14:paraId="38381EB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775</w:t>
      </w:r>
    </w:p>
    <w:p w14:paraId="5C003F7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775</w:t>
      </w:r>
    </w:p>
    <w:p w14:paraId="108F3C9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775</w:t>
      </w:r>
    </w:p>
    <w:p w14:paraId="6213C1C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lastRenderedPageBreak/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775</w:t>
      </w:r>
    </w:p>
    <w:p w14:paraId="2AFD91C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775</w:t>
      </w:r>
    </w:p>
    <w:p w14:paraId="5CCDAE9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775</w:t>
      </w:r>
    </w:p>
    <w:p w14:paraId="59AFE55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775</w:t>
      </w:r>
    </w:p>
    <w:p w14:paraId="4BFF336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5.44.5.5.1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775</w:t>
      </w:r>
    </w:p>
    <w:p w14:paraId="18647BC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775</w:t>
      </w:r>
    </w:p>
    <w:p w14:paraId="61ECFD9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776</w:t>
      </w:r>
    </w:p>
    <w:p w14:paraId="5BCA9A6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776</w:t>
      </w:r>
    </w:p>
    <w:p w14:paraId="0692FD0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776</w:t>
      </w:r>
    </w:p>
    <w:p w14:paraId="5001963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776</w:t>
      </w:r>
    </w:p>
    <w:p w14:paraId="67EC76F2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776</w:t>
      </w:r>
    </w:p>
    <w:p w14:paraId="759C20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776</w:t>
      </w:r>
    </w:p>
    <w:p w14:paraId="018DCDCF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776</w:t>
      </w:r>
    </w:p>
    <w:p w14:paraId="381D253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777</w:t>
      </w:r>
    </w:p>
    <w:p w14:paraId="512A60F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777</w:t>
      </w:r>
    </w:p>
    <w:p w14:paraId="61D7A8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InventoryRequest</w:t>
      </w:r>
      <w:r>
        <w:rPr>
          <w:noProof/>
        </w:rPr>
        <w:tab/>
        <w:t>777</w:t>
      </w:r>
    </w:p>
    <w:p w14:paraId="2961268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777</w:t>
      </w:r>
    </w:p>
    <w:p w14:paraId="0F1019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777</w:t>
      </w:r>
    </w:p>
    <w:p w14:paraId="77C08AB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CommandRequest</w:t>
      </w:r>
      <w:r>
        <w:rPr>
          <w:noProof/>
        </w:rPr>
        <w:tab/>
        <w:t>778</w:t>
      </w:r>
    </w:p>
    <w:p w14:paraId="30968F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778</w:t>
      </w:r>
    </w:p>
    <w:p w14:paraId="1B1D7F0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778</w:t>
      </w:r>
    </w:p>
    <w:p w14:paraId="559FCF6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779</w:t>
      </w:r>
    </w:p>
    <w:p w14:paraId="6EE5107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779</w:t>
      </w:r>
    </w:p>
    <w:p w14:paraId="64B581D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Operations Notification</w:t>
      </w:r>
      <w:r>
        <w:rPr>
          <w:noProof/>
        </w:rPr>
        <w:tab/>
        <w:t>780</w:t>
      </w:r>
    </w:p>
    <w:p w14:paraId="224302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780</w:t>
      </w:r>
    </w:p>
    <w:p w14:paraId="7FC0E9F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780</w:t>
      </w:r>
    </w:p>
    <w:p w14:paraId="26DC5E7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780</w:t>
      </w:r>
    </w:p>
    <w:p w14:paraId="6F206B1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781</w:t>
      </w:r>
    </w:p>
    <w:p w14:paraId="49BA5C1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781</w:t>
      </w:r>
    </w:p>
    <w:p w14:paraId="0D6B409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781</w:t>
      </w:r>
    </w:p>
    <w:p w14:paraId="669A763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781</w:t>
      </w:r>
    </w:p>
    <w:p w14:paraId="4EB6ECA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InventoryReq</w:t>
      </w:r>
      <w:r>
        <w:rPr>
          <w:noProof/>
        </w:rPr>
        <w:tab/>
        <w:t>782</w:t>
      </w:r>
    </w:p>
    <w:p w14:paraId="5AA0E0F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InventoryResp</w:t>
      </w:r>
      <w:r>
        <w:rPr>
          <w:noProof/>
        </w:rPr>
        <w:tab/>
        <w:t>782</w:t>
      </w:r>
    </w:p>
    <w:p w14:paraId="68E31C9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CommandReq</w:t>
      </w:r>
      <w:r>
        <w:rPr>
          <w:noProof/>
        </w:rPr>
        <w:tab/>
        <w:t>783</w:t>
      </w:r>
    </w:p>
    <w:p w14:paraId="6BCD149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CommandResp</w:t>
      </w:r>
      <w:r>
        <w:rPr>
          <w:noProof/>
        </w:rPr>
        <w:tab/>
        <w:t>785</w:t>
      </w:r>
    </w:p>
    <w:p w14:paraId="359CAE9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AIoTNotif</w:t>
      </w:r>
      <w:r>
        <w:rPr>
          <w:noProof/>
        </w:rPr>
        <w:tab/>
        <w:t>785</w:t>
      </w:r>
    </w:p>
    <w:p w14:paraId="56E3A64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ExtAIoTArea</w:t>
      </w:r>
      <w:r>
        <w:rPr>
          <w:noProof/>
        </w:rPr>
        <w:tab/>
        <w:t>786</w:t>
      </w:r>
    </w:p>
    <w:p w14:paraId="7670066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786</w:t>
      </w:r>
    </w:p>
    <w:p w14:paraId="42B298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786</w:t>
      </w:r>
    </w:p>
    <w:p w14:paraId="5886B7D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786</w:t>
      </w:r>
    </w:p>
    <w:p w14:paraId="4346C975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Enumeration: CommandType</w:t>
      </w:r>
      <w:r>
        <w:rPr>
          <w:noProof/>
        </w:rPr>
        <w:tab/>
        <w:t>786</w:t>
      </w:r>
    </w:p>
    <w:p w14:paraId="0DAB630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786</w:t>
      </w:r>
    </w:p>
    <w:p w14:paraId="0301B42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787</w:t>
      </w:r>
    </w:p>
    <w:p w14:paraId="7368AB4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787</w:t>
      </w:r>
    </w:p>
    <w:p w14:paraId="1180D490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787</w:t>
      </w:r>
    </w:p>
    <w:p w14:paraId="1667613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787</w:t>
      </w:r>
    </w:p>
    <w:p w14:paraId="1709711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787</w:t>
      </w:r>
    </w:p>
    <w:p w14:paraId="60437D3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787</w:t>
      </w:r>
    </w:p>
    <w:p w14:paraId="1827208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787</w:t>
      </w:r>
    </w:p>
    <w:p w14:paraId="30181025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VFLInference API</w:t>
      </w:r>
      <w:r>
        <w:rPr>
          <w:noProof/>
        </w:rPr>
        <w:tab/>
        <w:t>800</w:t>
      </w:r>
    </w:p>
    <w:p w14:paraId="26303642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Introduction</w:t>
      </w:r>
      <w:r>
        <w:rPr>
          <w:noProof/>
        </w:rPr>
        <w:tab/>
        <w:t>800</w:t>
      </w:r>
    </w:p>
    <w:p w14:paraId="229E3B2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Resources</w:t>
      </w:r>
      <w:r>
        <w:rPr>
          <w:noProof/>
        </w:rPr>
        <w:tab/>
        <w:t>800</w:t>
      </w:r>
    </w:p>
    <w:p w14:paraId="2B4FEAFC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Overview</w:t>
      </w:r>
      <w:r>
        <w:rPr>
          <w:noProof/>
        </w:rPr>
        <w:tab/>
        <w:t>800</w:t>
      </w:r>
    </w:p>
    <w:p w14:paraId="33F698A5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Resource: VFL Inference subscriptions</w:t>
      </w:r>
      <w:r>
        <w:rPr>
          <w:noProof/>
        </w:rPr>
        <w:tab/>
        <w:t>801</w:t>
      </w:r>
    </w:p>
    <w:p w14:paraId="164AB647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Description</w:t>
      </w:r>
      <w:r>
        <w:rPr>
          <w:noProof/>
        </w:rPr>
        <w:tab/>
        <w:t>801</w:t>
      </w:r>
    </w:p>
    <w:p w14:paraId="4B3F8E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Definition</w:t>
      </w:r>
      <w:r>
        <w:rPr>
          <w:noProof/>
        </w:rPr>
        <w:tab/>
        <w:t>801</w:t>
      </w:r>
    </w:p>
    <w:p w14:paraId="60487E4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Standard Methods</w:t>
      </w:r>
      <w:r>
        <w:rPr>
          <w:noProof/>
        </w:rPr>
        <w:tab/>
        <w:t>801</w:t>
      </w:r>
    </w:p>
    <w:p w14:paraId="58218C50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POST</w:t>
      </w:r>
      <w:r>
        <w:rPr>
          <w:noProof/>
        </w:rPr>
        <w:tab/>
        <w:t>802</w:t>
      </w:r>
    </w:p>
    <w:p w14:paraId="1A10B214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Custom Operations</w:t>
      </w:r>
      <w:r>
        <w:rPr>
          <w:noProof/>
        </w:rPr>
        <w:tab/>
        <w:t>802</w:t>
      </w:r>
    </w:p>
    <w:p w14:paraId="0D8C7B0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Resource: Individual VFL Inference subscription</w:t>
      </w:r>
      <w:r>
        <w:rPr>
          <w:noProof/>
        </w:rPr>
        <w:tab/>
        <w:t>802</w:t>
      </w:r>
    </w:p>
    <w:p w14:paraId="61580272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Description</w:t>
      </w:r>
      <w:r>
        <w:rPr>
          <w:noProof/>
        </w:rPr>
        <w:tab/>
        <w:t>802</w:t>
      </w:r>
    </w:p>
    <w:p w14:paraId="0862BFE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Definition</w:t>
      </w:r>
      <w:r>
        <w:rPr>
          <w:noProof/>
        </w:rPr>
        <w:tab/>
        <w:t>803</w:t>
      </w:r>
    </w:p>
    <w:p w14:paraId="4F680D3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lastRenderedPageBreak/>
        <w:t>5.47.2.3.3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Standard Methods</w:t>
      </w:r>
      <w:r>
        <w:rPr>
          <w:noProof/>
        </w:rPr>
        <w:tab/>
        <w:t>803</w:t>
      </w:r>
    </w:p>
    <w:p w14:paraId="65D058E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PUT</w:t>
      </w:r>
      <w:r>
        <w:rPr>
          <w:noProof/>
        </w:rPr>
        <w:tab/>
        <w:t>803</w:t>
      </w:r>
    </w:p>
    <w:p w14:paraId="04EEEF1C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PATCH</w:t>
      </w:r>
      <w:r>
        <w:rPr>
          <w:noProof/>
        </w:rPr>
        <w:tab/>
        <w:t>804</w:t>
      </w:r>
    </w:p>
    <w:p w14:paraId="5D57B533" w14:textId="77777777" w:rsidR="0075371B" w:rsidRDefault="0075371B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DELETE</w:t>
      </w:r>
      <w:r>
        <w:rPr>
          <w:noProof/>
        </w:rPr>
        <w:tab/>
        <w:t>806</w:t>
      </w:r>
    </w:p>
    <w:p w14:paraId="08CF4FE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6.1.3.2.4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Resource Custom Operations</w:t>
      </w:r>
      <w:r>
        <w:rPr>
          <w:noProof/>
        </w:rPr>
        <w:tab/>
        <w:t>807</w:t>
      </w:r>
    </w:p>
    <w:p w14:paraId="143A0E3E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Custom Operations without associated resources</w:t>
      </w:r>
      <w:r>
        <w:rPr>
          <w:noProof/>
        </w:rPr>
        <w:tab/>
        <w:t>807</w:t>
      </w:r>
    </w:p>
    <w:p w14:paraId="12411D8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Notifications</w:t>
      </w:r>
      <w:r>
        <w:rPr>
          <w:noProof/>
        </w:rPr>
        <w:tab/>
        <w:t>807</w:t>
      </w:r>
    </w:p>
    <w:p w14:paraId="6716253F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General</w:t>
      </w:r>
      <w:r>
        <w:rPr>
          <w:noProof/>
        </w:rPr>
        <w:tab/>
        <w:t>807</w:t>
      </w:r>
    </w:p>
    <w:p w14:paraId="579FC8F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VFL Inference Event Notification</w:t>
      </w:r>
      <w:r>
        <w:rPr>
          <w:noProof/>
        </w:rPr>
        <w:tab/>
        <w:t>807</w:t>
      </w:r>
    </w:p>
    <w:p w14:paraId="27EE695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Description</w:t>
      </w:r>
      <w:r>
        <w:rPr>
          <w:noProof/>
        </w:rPr>
        <w:tab/>
        <w:t>807</w:t>
      </w:r>
    </w:p>
    <w:p w14:paraId="004C7A9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Target URI</w:t>
      </w:r>
      <w:r>
        <w:rPr>
          <w:noProof/>
        </w:rPr>
        <w:tab/>
        <w:t>807</w:t>
      </w:r>
    </w:p>
    <w:p w14:paraId="1106AA2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Operation Definition</w:t>
      </w:r>
      <w:r>
        <w:rPr>
          <w:noProof/>
        </w:rPr>
        <w:tab/>
        <w:t>807</w:t>
      </w:r>
    </w:p>
    <w:p w14:paraId="47B94FD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Data Model</w:t>
      </w:r>
      <w:r>
        <w:rPr>
          <w:noProof/>
        </w:rPr>
        <w:tab/>
        <w:t>808</w:t>
      </w:r>
    </w:p>
    <w:p w14:paraId="2B39A902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General</w:t>
      </w:r>
      <w:r>
        <w:rPr>
          <w:noProof/>
        </w:rPr>
        <w:tab/>
        <w:t>808</w:t>
      </w:r>
    </w:p>
    <w:p w14:paraId="5E1587F8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Structured data types</w:t>
      </w:r>
      <w:r>
        <w:rPr>
          <w:noProof/>
        </w:rPr>
        <w:tab/>
        <w:t>809</w:t>
      </w:r>
    </w:p>
    <w:p w14:paraId="7B0E118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Introduction</w:t>
      </w:r>
      <w:r>
        <w:rPr>
          <w:noProof/>
        </w:rPr>
        <w:tab/>
        <w:t>809</w:t>
      </w:r>
    </w:p>
    <w:p w14:paraId="65C453F8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Type VflInferSub</w:t>
      </w:r>
      <w:r>
        <w:rPr>
          <w:noProof/>
        </w:rPr>
        <w:tab/>
        <w:t>809</w:t>
      </w:r>
    </w:p>
    <w:p w14:paraId="37D633C6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Type VflInferSubPatch</w:t>
      </w:r>
      <w:r>
        <w:rPr>
          <w:noProof/>
        </w:rPr>
        <w:tab/>
        <w:t>810</w:t>
      </w:r>
    </w:p>
    <w:p w14:paraId="2F8D153D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Simple data types and enumerations</w:t>
      </w:r>
      <w:r>
        <w:rPr>
          <w:noProof/>
        </w:rPr>
        <w:tab/>
        <w:t>810</w:t>
      </w:r>
    </w:p>
    <w:p w14:paraId="527484A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Introduction</w:t>
      </w:r>
      <w:r>
        <w:rPr>
          <w:noProof/>
        </w:rPr>
        <w:tab/>
        <w:t>810</w:t>
      </w:r>
    </w:p>
    <w:p w14:paraId="5B10C231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Simple data types</w:t>
      </w:r>
      <w:r>
        <w:rPr>
          <w:noProof/>
        </w:rPr>
        <w:tab/>
        <w:t>810</w:t>
      </w:r>
    </w:p>
    <w:p w14:paraId="2CF6CA5D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Used Features</w:t>
      </w:r>
      <w:r>
        <w:rPr>
          <w:noProof/>
        </w:rPr>
        <w:tab/>
        <w:t>810</w:t>
      </w:r>
    </w:p>
    <w:p w14:paraId="12BE0F3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Error handling</w:t>
      </w:r>
      <w:r>
        <w:rPr>
          <w:noProof/>
        </w:rPr>
        <w:tab/>
        <w:t>810</w:t>
      </w:r>
    </w:p>
    <w:p w14:paraId="205AFBD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General</w:t>
      </w:r>
      <w:r>
        <w:rPr>
          <w:noProof/>
        </w:rPr>
        <w:tab/>
        <w:t>810</w:t>
      </w:r>
    </w:p>
    <w:p w14:paraId="5D7B28F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Protocol Errors</w:t>
      </w:r>
      <w:r>
        <w:rPr>
          <w:noProof/>
        </w:rPr>
        <w:tab/>
        <w:t>810</w:t>
      </w:r>
    </w:p>
    <w:p w14:paraId="58DE58E0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</w:rPr>
        <w:t>5.47.7.3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</w:rPr>
        <w:t>Application Errors</w:t>
      </w:r>
      <w:r>
        <w:rPr>
          <w:noProof/>
        </w:rPr>
        <w:tab/>
        <w:t>811</w:t>
      </w:r>
    </w:p>
    <w:p w14:paraId="6504737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811</w:t>
      </w:r>
    </w:p>
    <w:p w14:paraId="76CECA96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811</w:t>
      </w:r>
    </w:p>
    <w:p w14:paraId="763ED05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811</w:t>
      </w:r>
    </w:p>
    <w:p w14:paraId="62CB1FD3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811</w:t>
      </w:r>
    </w:p>
    <w:p w14:paraId="2590BE7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811</w:t>
      </w:r>
    </w:p>
    <w:p w14:paraId="3CE89D4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Operation: </w:t>
      </w:r>
      <w:r>
        <w:rPr>
          <w:noProof/>
          <w:lang w:eastAsia="zh-CN"/>
        </w:rPr>
        <w:t>DiscoverNwdaf</w:t>
      </w:r>
      <w:r>
        <w:rPr>
          <w:noProof/>
        </w:rPr>
        <w:tab/>
        <w:t>812</w:t>
      </w:r>
    </w:p>
    <w:p w14:paraId="42E6546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812</w:t>
      </w:r>
    </w:p>
    <w:p w14:paraId="1941DD2D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812</w:t>
      </w:r>
    </w:p>
    <w:p w14:paraId="0ECEB954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Operation: ReleaseNwdaf</w:t>
      </w:r>
      <w:r>
        <w:rPr>
          <w:noProof/>
        </w:rPr>
        <w:tab/>
        <w:t>813</w:t>
      </w:r>
    </w:p>
    <w:p w14:paraId="2BA884E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813</w:t>
      </w:r>
    </w:p>
    <w:p w14:paraId="7AFFBDBA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813</w:t>
      </w:r>
    </w:p>
    <w:p w14:paraId="401E75AB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814</w:t>
      </w:r>
    </w:p>
    <w:p w14:paraId="6B94E694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814</w:t>
      </w:r>
    </w:p>
    <w:p w14:paraId="4A5EA43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814</w:t>
      </w:r>
    </w:p>
    <w:p w14:paraId="2BCEB3EA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815</w:t>
      </w:r>
    </w:p>
    <w:p w14:paraId="33D8DAF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815</w:t>
      </w:r>
    </w:p>
    <w:p w14:paraId="21562AF3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NwdafDiscoveryRequest</w:t>
      </w:r>
      <w:r>
        <w:rPr>
          <w:noProof/>
        </w:rPr>
        <w:tab/>
        <w:t>815</w:t>
      </w:r>
    </w:p>
    <w:p w14:paraId="01BA7C9B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NwdafDiscoveryResponse</w:t>
      </w:r>
      <w:r>
        <w:rPr>
          <w:noProof/>
        </w:rPr>
        <w:tab/>
        <w:t>815</w:t>
      </w:r>
    </w:p>
    <w:p w14:paraId="6A4AEEFE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Type: NwdafReleaseRequest</w:t>
      </w:r>
      <w:r>
        <w:rPr>
          <w:noProof/>
        </w:rPr>
        <w:tab/>
        <w:t>815</w:t>
      </w:r>
    </w:p>
    <w:p w14:paraId="57BF7851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815</w:t>
      </w:r>
    </w:p>
    <w:p w14:paraId="67779770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815</w:t>
      </w:r>
    </w:p>
    <w:p w14:paraId="71F97F9F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</w:t>
      </w:r>
      <w:r>
        <w:rPr>
          <w:noProof/>
          <w:lang w:eastAsia="zh-CN"/>
        </w:rPr>
        <w:t>5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816</w:t>
      </w:r>
    </w:p>
    <w:p w14:paraId="0BA1F219" w14:textId="77777777" w:rsidR="0075371B" w:rsidRDefault="0075371B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</w:t>
      </w:r>
      <w:r w:rsidRPr="00155276">
        <w:rPr>
          <w:rFonts w:eastAsia="DengXian"/>
          <w:noProof/>
        </w:rPr>
        <w:t>.</w:t>
      </w:r>
      <w:r w:rsidRPr="00155276">
        <w:rPr>
          <w:rFonts w:eastAsia="DengXian"/>
          <w:noProof/>
          <w:lang w:eastAsia="zh-CN"/>
        </w:rPr>
        <w:t>5</w:t>
      </w:r>
      <w:r w:rsidRPr="00155276">
        <w:rPr>
          <w:rFonts w:eastAsia="DengXian"/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VFLCapabilityType</w:t>
      </w:r>
      <w:r>
        <w:rPr>
          <w:noProof/>
        </w:rPr>
        <w:tab/>
        <w:t>816</w:t>
      </w:r>
    </w:p>
    <w:p w14:paraId="5ED15BF5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816</w:t>
      </w:r>
    </w:p>
    <w:p w14:paraId="20C1ACA8" w14:textId="77777777" w:rsidR="0075371B" w:rsidRDefault="0075371B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noProof/>
          <w:lang w:val="en-US"/>
        </w:rPr>
        <w:t>Error handling</w:t>
      </w:r>
      <w:r>
        <w:rPr>
          <w:noProof/>
        </w:rPr>
        <w:tab/>
        <w:t>816</w:t>
      </w:r>
    </w:p>
    <w:p w14:paraId="41097D07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816</w:t>
      </w:r>
    </w:p>
    <w:p w14:paraId="240E40C6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816</w:t>
      </w:r>
    </w:p>
    <w:p w14:paraId="51D7AD7E" w14:textId="77777777" w:rsidR="0075371B" w:rsidRDefault="0075371B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5.48.7.3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816</w:t>
      </w:r>
    </w:p>
    <w:p w14:paraId="5A279223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817</w:t>
      </w:r>
    </w:p>
    <w:p w14:paraId="3B1E40F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817</w:t>
      </w:r>
    </w:p>
    <w:p w14:paraId="12AF7EC1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817</w:t>
      </w:r>
    </w:p>
    <w:p w14:paraId="719E73F9" w14:textId="77777777" w:rsidR="0075371B" w:rsidRDefault="0075371B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817</w:t>
      </w:r>
    </w:p>
    <w:p w14:paraId="66D40AB2" w14:textId="584ABC99" w:rsidR="0075371B" w:rsidRDefault="0075371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Annex A (normative):</w:t>
      </w:r>
      <w:r>
        <w:rPr>
          <w:noProof/>
        </w:rPr>
        <w:tab/>
        <w:t xml:space="preserve">OpenAPI representation for </w:t>
      </w:r>
      <w:r w:rsidRPr="00155276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819</w:t>
      </w:r>
    </w:p>
    <w:p w14:paraId="6FAB369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819</w:t>
      </w:r>
    </w:p>
    <w:p w14:paraId="165A163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819</w:t>
      </w:r>
    </w:p>
    <w:p w14:paraId="19135AC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831</w:t>
      </w:r>
    </w:p>
    <w:p w14:paraId="168D73FC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833</w:t>
      </w:r>
    </w:p>
    <w:p w14:paraId="4BA7442B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851</w:t>
      </w:r>
    </w:p>
    <w:p w14:paraId="6AEEF33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860</w:t>
      </w:r>
    </w:p>
    <w:p w14:paraId="6BF6989E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864</w:t>
      </w:r>
    </w:p>
    <w:p w14:paraId="6E49D26B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870</w:t>
      </w:r>
    </w:p>
    <w:p w14:paraId="211A37C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875</w:t>
      </w:r>
    </w:p>
    <w:p w14:paraId="05DB80B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890</w:t>
      </w:r>
    </w:p>
    <w:p w14:paraId="50E61D7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895</w:t>
      </w:r>
    </w:p>
    <w:p w14:paraId="2705130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897</w:t>
      </w:r>
    </w:p>
    <w:p w14:paraId="08B8DC1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899</w:t>
      </w:r>
    </w:p>
    <w:p w14:paraId="36E08705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914</w:t>
      </w:r>
    </w:p>
    <w:p w14:paraId="5EA89FC9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918</w:t>
      </w:r>
    </w:p>
    <w:p w14:paraId="0606BB1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926</w:t>
      </w:r>
    </w:p>
    <w:p w14:paraId="4B44F9E3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932</w:t>
      </w:r>
    </w:p>
    <w:p w14:paraId="303355B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936</w:t>
      </w:r>
    </w:p>
    <w:p w14:paraId="3C6BA4D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947</w:t>
      </w:r>
    </w:p>
    <w:p w14:paraId="08A0C79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953</w:t>
      </w:r>
    </w:p>
    <w:p w14:paraId="1B16D29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959</w:t>
      </w:r>
    </w:p>
    <w:p w14:paraId="559A9F2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963</w:t>
      </w:r>
    </w:p>
    <w:p w14:paraId="27D9B939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968</w:t>
      </w:r>
    </w:p>
    <w:p w14:paraId="66A38FCE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976</w:t>
      </w:r>
    </w:p>
    <w:p w14:paraId="2BD0B258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980</w:t>
      </w:r>
    </w:p>
    <w:p w14:paraId="0056B204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990</w:t>
      </w:r>
    </w:p>
    <w:p w14:paraId="18F7E0F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994</w:t>
      </w:r>
    </w:p>
    <w:p w14:paraId="787EA00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999</w:t>
      </w:r>
    </w:p>
    <w:p w14:paraId="2CCE0025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1003</w:t>
      </w:r>
    </w:p>
    <w:p w14:paraId="75E86221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1009</w:t>
      </w:r>
    </w:p>
    <w:p w14:paraId="6F09924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1020</w:t>
      </w:r>
    </w:p>
    <w:p w14:paraId="5D3CDAF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1025</w:t>
      </w:r>
    </w:p>
    <w:p w14:paraId="02AA4D92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1030</w:t>
      </w:r>
    </w:p>
    <w:p w14:paraId="5A6E80D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1035</w:t>
      </w:r>
    </w:p>
    <w:p w14:paraId="5C52087B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1041</w:t>
      </w:r>
    </w:p>
    <w:p w14:paraId="521C4CFF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1046</w:t>
      </w:r>
    </w:p>
    <w:p w14:paraId="22C2A53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1051</w:t>
      </w:r>
    </w:p>
    <w:p w14:paraId="2048C28A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A.38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1061</w:t>
      </w:r>
    </w:p>
    <w:p w14:paraId="225BEB45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1066</w:t>
      </w:r>
    </w:p>
    <w:p w14:paraId="3B5D8651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1066</w:t>
      </w:r>
    </w:p>
    <w:p w14:paraId="0DF69983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1071</w:t>
      </w:r>
    </w:p>
    <w:p w14:paraId="486BE006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1077</w:t>
      </w:r>
    </w:p>
    <w:p w14:paraId="6D7E312D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AIoT API</w:t>
      </w:r>
      <w:r>
        <w:rPr>
          <w:noProof/>
        </w:rPr>
        <w:tab/>
        <w:t>1081</w:t>
      </w:r>
    </w:p>
    <w:p w14:paraId="1D3173E0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155276">
        <w:rPr>
          <w:rFonts w:eastAsia="Times New Roman"/>
          <w:noProof/>
          <w:lang w:eastAsia="en-GB"/>
        </w:rPr>
        <w:t>A.45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155276">
        <w:rPr>
          <w:rFonts w:eastAsia="Times New Roman"/>
          <w:noProof/>
          <w:lang w:eastAsia="en-GB"/>
        </w:rPr>
        <w:t>VFLInference API</w:t>
      </w:r>
      <w:r>
        <w:rPr>
          <w:noProof/>
        </w:rPr>
        <w:tab/>
        <w:t>1091</w:t>
      </w:r>
    </w:p>
    <w:p w14:paraId="0D371AD7" w14:textId="77777777" w:rsidR="0075371B" w:rsidRDefault="0075371B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VFLNFDiscovery</w:t>
      </w:r>
      <w:r>
        <w:rPr>
          <w:noProof/>
        </w:rPr>
        <w:t xml:space="preserve"> API</w:t>
      </w:r>
      <w:r>
        <w:rPr>
          <w:noProof/>
        </w:rPr>
        <w:tab/>
        <w:t>1096</w:t>
      </w:r>
    </w:p>
    <w:p w14:paraId="160D6201" w14:textId="0AEEDE99" w:rsidR="0075371B" w:rsidRDefault="0075371B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1099</w:t>
      </w:r>
    </w:p>
    <w:p w14:paraId="3F67E25A" w14:textId="1A75872C" w:rsidR="00AA5070" w:rsidRPr="0066437A" w:rsidRDefault="00195817" w:rsidP="00E250BD">
      <w:pPr>
        <w:rPr>
          <w:lang w:val="en-US"/>
        </w:rPr>
      </w:pPr>
      <w:r>
        <w:fldChar w:fldCharType="end"/>
      </w:r>
      <w:bookmarkEnd w:id="13"/>
      <w:r w:rsidR="0075371B">
        <w:fldChar w:fldCharType="begin"/>
      </w:r>
      <w:r w:rsidR="0075371B">
        <w:instrText xml:space="preserve"> RD  29522-j40_1_Main-Body_s00_s07.docx \f </w:instrText>
      </w:r>
      <w:r w:rsidR="0075371B">
        <w:fldChar w:fldCharType="end"/>
      </w:r>
      <w:r w:rsidR="0075371B">
        <w:fldChar w:fldCharType="begin"/>
      </w:r>
      <w:r w:rsidR="0075371B">
        <w:instrText xml:space="preserve"> RD  29522-j40_2_Annexes_sA_sHistory.docx \f </w:instrText>
      </w:r>
      <w:r w:rsidR="0075371B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3B980" w14:textId="77777777" w:rsidR="00E34667" w:rsidRDefault="00E34667">
      <w:r>
        <w:separator/>
      </w:r>
    </w:p>
  </w:endnote>
  <w:endnote w:type="continuationSeparator" w:id="0">
    <w:p w14:paraId="73336CFF" w14:textId="77777777" w:rsidR="00E34667" w:rsidRDefault="00E34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0A9DA" w14:textId="77777777" w:rsidR="0075371B" w:rsidRDefault="0075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212F7" w14:textId="77777777" w:rsidR="0075371B" w:rsidRDefault="007537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064D9" w14:textId="77777777" w:rsidR="0075371B" w:rsidRDefault="0075371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E2B9F" w14:textId="77777777" w:rsidR="00E34667" w:rsidRDefault="00E34667">
      <w:r>
        <w:separator/>
      </w:r>
    </w:p>
  </w:footnote>
  <w:footnote w:type="continuationSeparator" w:id="0">
    <w:p w14:paraId="14B5B55A" w14:textId="77777777" w:rsidR="00E34667" w:rsidRDefault="00E34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F0737" w14:textId="77777777" w:rsidR="0075371B" w:rsidRDefault="0075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65AF7" w14:textId="77777777" w:rsidR="0075371B" w:rsidRDefault="007537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FBA29" w14:textId="77777777" w:rsidR="0075371B" w:rsidRDefault="007537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985B7" w14:textId="77777777" w:rsidR="0075371B" w:rsidRPr="003F6DCB" w:rsidRDefault="0075371B" w:rsidP="0075371B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1CF8CB17" w14:textId="1BD2D050" w:rsidR="0075371B" w:rsidRDefault="0075371B" w:rsidP="0075371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4613589" w14:textId="4976FDFE" w:rsidR="0075371B" w:rsidRDefault="0075371B" w:rsidP="0075371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29.522 V19.4.0 (2025-09)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6249041">
    <w:abstractNumId w:val="4"/>
  </w:num>
  <w:num w:numId="2" w16cid:durableId="1136219870">
    <w:abstractNumId w:val="3"/>
  </w:num>
  <w:num w:numId="3" w16cid:durableId="1187914208">
    <w:abstractNumId w:val="2"/>
  </w:num>
  <w:num w:numId="4" w16cid:durableId="129400271">
    <w:abstractNumId w:val="1"/>
  </w:num>
  <w:num w:numId="5" w16cid:durableId="46454865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7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6FFA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3C8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03C0"/>
    <w:rsid w:val="0051146A"/>
    <w:rsid w:val="005117A3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0000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21D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67E1A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116D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371B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4E11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45D71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557C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46C0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1F2C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4667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07B6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游ゴシック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游ゴシック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游ゴシック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游ゴシック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游ゴシック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游ゴシック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游ゴシック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游ゴシック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游ゴシック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游ゴシック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ＭＳ ゴシック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ＭＳ ゴシック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ＭＳ ゴシック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ＭＳ ゴシック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ＭＳ ゴシック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ＭＳ ゴシック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ＭＳ ゴシック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6B5184-3C79-41E3-9E42-F38F08CD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39</Pages>
  <Words>11620</Words>
  <Characters>66238</Characters>
  <Application>Microsoft Office Word</Application>
  <DocSecurity>0</DocSecurity>
  <Lines>551</Lines>
  <Paragraphs>155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77703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MCC</cp:lastModifiedBy>
  <cp:revision>4</cp:revision>
  <cp:lastPrinted>2014-03-14T12:41:00Z</cp:lastPrinted>
  <dcterms:created xsi:type="dcterms:W3CDTF">2025-09-01T16:54:00Z</dcterms:created>
  <dcterms:modified xsi:type="dcterms:W3CDTF">2025-09-23T07:53:00Z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